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376" w:type="dxa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4"/>
        <w:gridCol w:w="270"/>
        <w:gridCol w:w="7832"/>
      </w:tblGrid>
      <w:tr w:rsidR="0009267B" w:rsidRPr="006375B5" w14:paraId="10F0A996" w14:textId="77777777" w:rsidTr="004979F0">
        <w:trPr>
          <w:trHeight w:val="425"/>
          <w:tblHeader/>
        </w:trPr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658AC1EE" w14:textId="586D253D" w:rsidR="0009267B" w:rsidRPr="006375B5" w:rsidRDefault="00E05945" w:rsidP="00D2180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 w:hanging="18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>
              <w:rPr>
                <w:rFonts w:ascii="Angsana New" w:hAnsi="Angsana New"/>
              </w:rPr>
              <w:tab/>
            </w:r>
            <w:bookmarkStart w:id="0" w:name="_Hlk51798427"/>
            <w:r w:rsidR="00313F64" w:rsidRPr="006375B5">
              <w:rPr>
                <w:rFonts w:ascii="Angsana New" w:hAnsi="Angsana New" w:cs="Angsana New" w:hint="cs"/>
                <w:sz w:val="30"/>
                <w:szCs w:val="30"/>
                <w:cs/>
              </w:rPr>
              <w:t>ห</w:t>
            </w:r>
            <w:r w:rsidR="0009267B" w:rsidRPr="006375B5">
              <w:rPr>
                <w:rFonts w:ascii="Angsana New" w:hAnsi="Angsana New" w:cs="Angsana New"/>
                <w:sz w:val="30"/>
                <w:szCs w:val="30"/>
                <w:cs/>
              </w:rPr>
              <w:t>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3EA280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832" w:type="dxa"/>
            <w:tcBorders>
              <w:top w:val="nil"/>
              <w:left w:val="nil"/>
              <w:bottom w:val="nil"/>
              <w:right w:val="nil"/>
            </w:tcBorders>
          </w:tcPr>
          <w:p w14:paraId="58ECD693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sz w:val="30"/>
                <w:szCs w:val="30"/>
                <w:cs/>
              </w:rPr>
              <w:t>สารบัญ</w:t>
            </w:r>
          </w:p>
        </w:tc>
      </w:tr>
      <w:tr w:rsidR="0009267B" w:rsidRPr="006375B5" w14:paraId="2E4F3B1C" w14:textId="77777777" w:rsidTr="000D2F6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0"/>
          <w:tblHeader/>
        </w:trPr>
        <w:tc>
          <w:tcPr>
            <w:tcW w:w="1274" w:type="dxa"/>
          </w:tcPr>
          <w:p w14:paraId="7BA68D58" w14:textId="77777777" w:rsidR="0009267B" w:rsidRPr="000D2F6E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270" w:type="dxa"/>
          </w:tcPr>
          <w:p w14:paraId="3F896F77" w14:textId="77777777" w:rsidR="0009267B" w:rsidRPr="000D2F6E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7832" w:type="dxa"/>
          </w:tcPr>
          <w:p w14:paraId="168603DF" w14:textId="77777777" w:rsidR="0009267B" w:rsidRPr="000D2F6E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24"/>
                <w:szCs w:val="24"/>
              </w:rPr>
            </w:pPr>
          </w:p>
        </w:tc>
      </w:tr>
      <w:tr w:rsidR="00956D12" w:rsidRPr="006375B5" w14:paraId="64C35D6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34"/>
        </w:trPr>
        <w:tc>
          <w:tcPr>
            <w:tcW w:w="1274" w:type="dxa"/>
          </w:tcPr>
          <w:p w14:paraId="309B6462" w14:textId="77777777" w:rsidR="00956D12" w:rsidRPr="006375B5" w:rsidRDefault="00956D12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466DAD1" w14:textId="77777777" w:rsidR="00956D12" w:rsidRPr="006375B5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8E56E41" w14:textId="77777777" w:rsidR="00956D12" w:rsidRPr="006375B5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ข้อมูลทั่วไป</w:t>
            </w:r>
          </w:p>
        </w:tc>
      </w:tr>
      <w:tr w:rsidR="00AA4327" w:rsidRPr="006375B5" w14:paraId="41A932E1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35E3DFB6" w14:textId="77777777" w:rsidR="00AA4327" w:rsidRPr="006375B5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0A1D0A" w14:textId="77777777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908CCE4" w14:textId="77777777" w:rsidR="00AA4327" w:rsidRPr="006375B5" w:rsidRDefault="00AA4327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</w:p>
        </w:tc>
      </w:tr>
      <w:tr w:rsidR="00A46F43" w:rsidRPr="006375B5" w14:paraId="799D6437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1311A95F" w14:textId="77777777" w:rsidR="00A46F43" w:rsidRPr="006375B5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9B6DDE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0D294A6" w14:textId="77777777" w:rsidR="00A46F43" w:rsidRPr="006375B5" w:rsidRDefault="00A46F43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นโยบายการบัญชีที่สำคัญ</w:t>
            </w:r>
          </w:p>
        </w:tc>
      </w:tr>
      <w:tr w:rsidR="00E44214" w:rsidRPr="006375B5" w14:paraId="69A426A6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64BC7BA1" w14:textId="77777777" w:rsidR="00E44214" w:rsidRPr="006375B5" w:rsidRDefault="00E44214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DFC2CE" w14:textId="77777777" w:rsidR="00E44214" w:rsidRPr="006375B5" w:rsidRDefault="00E44214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C412137" w14:textId="77777777" w:rsidR="00E44214" w:rsidRPr="006375B5" w:rsidRDefault="0060497F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A46F43" w:rsidRPr="006375B5" w14:paraId="43BE562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96BAF41" w14:textId="77777777" w:rsidR="00A46F43" w:rsidRPr="006375B5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32F419C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6F4ADDB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</w:tr>
      <w:tr w:rsidR="00AA4327" w:rsidRPr="006375B5" w14:paraId="6701499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62D42E4F" w14:textId="77777777" w:rsidR="00AA4327" w:rsidRPr="006375B5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0176BA" w14:textId="77777777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03471DF" w14:textId="249B74D8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ลูกหนี้การค้า</w:t>
            </w:r>
          </w:p>
        </w:tc>
      </w:tr>
      <w:tr w:rsidR="001E5345" w:rsidRPr="006375B5" w14:paraId="3D9CB8A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9B70F28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ECD480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4500A01" w14:textId="18FED1E4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อสังหาริมทรัพย์พัฒนา</w:t>
            </w:r>
            <w:r w:rsidR="006574D8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เพื่อ</w:t>
            </w:r>
            <w:r w:rsidR="00C34409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ขาย</w:t>
            </w:r>
          </w:p>
        </w:tc>
      </w:tr>
      <w:tr w:rsidR="001E5345" w:rsidRPr="006375B5" w14:paraId="4CB0094A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04B8E72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A490A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D4DCCA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เงินลงทุนในบริษัทร่วมและการร่วมค้า</w:t>
            </w:r>
          </w:p>
        </w:tc>
      </w:tr>
      <w:tr w:rsidR="001E5345" w:rsidRPr="006375B5" w14:paraId="683FF31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8613CB1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621FD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06CC7F7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เงินลงทุนในบริษัทย่อย</w:t>
            </w:r>
          </w:p>
        </w:tc>
      </w:tr>
      <w:tr w:rsidR="001E5345" w:rsidRPr="006375B5" w14:paraId="4EEA85D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4A4E1C2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4759D67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F244EA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</w:tr>
      <w:tr w:rsidR="001E5345" w:rsidRPr="006375B5" w14:paraId="151AA1D9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99AA946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D5CDE96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ED3F995" w14:textId="77777777" w:rsidR="001E5345" w:rsidRPr="006375B5" w:rsidRDefault="001E5345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  <w:lang w:val="en-US" w:eastAsia="en-US"/>
              </w:rPr>
            </w:pPr>
            <w:r w:rsidRPr="006375B5"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  <w:t>ที่ดิน อาคารและอุปกรณ์</w:t>
            </w:r>
          </w:p>
        </w:tc>
      </w:tr>
      <w:tr w:rsidR="00804CE6" w:rsidRPr="006375B5" w14:paraId="5F336D7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D709E8" w14:textId="77777777" w:rsidR="00804CE6" w:rsidRPr="006375B5" w:rsidRDefault="00804CE6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40524" w14:textId="77777777" w:rsidR="00804CE6" w:rsidRPr="006375B5" w:rsidRDefault="00804CE6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165F34C" w14:textId="6B519361" w:rsidR="00804CE6" w:rsidRPr="006375B5" w:rsidRDefault="00804CE6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 w:val="0"/>
                <w:bCs w:val="0"/>
                <w:sz w:val="30"/>
                <w:szCs w:val="30"/>
                <w:cs/>
              </w:rPr>
              <w:t>สัญญาเช่า</w:t>
            </w:r>
          </w:p>
        </w:tc>
      </w:tr>
      <w:tr w:rsidR="001E5345" w:rsidRPr="006375B5" w14:paraId="7018CB3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5450900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77302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B7EF20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หนี้สินที่มีภาระดอกเบี้ย</w:t>
            </w:r>
          </w:p>
        </w:tc>
      </w:tr>
      <w:tr w:rsidR="001E5345" w:rsidRPr="006375B5" w14:paraId="31EA66E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239E04B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5E5DE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C45841F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หุ้นกู้</w:t>
            </w:r>
          </w:p>
        </w:tc>
      </w:tr>
      <w:tr w:rsidR="001E5345" w:rsidRPr="006375B5" w14:paraId="27268A35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4DE4B3BE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D05B5C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4DC25F" w14:textId="115D865E" w:rsidR="001E5345" w:rsidRPr="006375B5" w:rsidRDefault="00F15151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รายได้สิทธิการเช่ารอตัดบัญชี</w:t>
            </w:r>
          </w:p>
        </w:tc>
      </w:tr>
      <w:tr w:rsidR="001E5345" w:rsidRPr="006375B5" w14:paraId="239F61E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C90E8FA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E466A8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E70ACB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</w:tr>
      <w:tr w:rsidR="001E5345" w:rsidRPr="006375B5" w14:paraId="5E9FE19A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47C41FF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DFCB45F" w14:textId="77777777" w:rsidR="001E5345" w:rsidRPr="006375B5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2A06719" w14:textId="77777777" w:rsidR="001E5345" w:rsidRPr="006375B5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</w:t>
            </w:r>
          </w:p>
        </w:tc>
      </w:tr>
      <w:tr w:rsidR="001E5345" w:rsidRPr="006375B5" w14:paraId="38BB23C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69EC1A4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377824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1ACCAAA4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ทุนเรือนหุ้น</w:t>
            </w:r>
          </w:p>
        </w:tc>
      </w:tr>
      <w:tr w:rsidR="001E5345" w:rsidRPr="006375B5" w14:paraId="68BD6B99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596196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01A9D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8DD316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สำรอง</w:t>
            </w:r>
          </w:p>
        </w:tc>
      </w:tr>
      <w:tr w:rsidR="001E5345" w:rsidRPr="006375B5" w14:paraId="4D8641D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45D5C059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40E22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83111D7" w14:textId="6073F70F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ส่วนงานดำเนินงาน</w:t>
            </w:r>
            <w:r w:rsidR="001C083A"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1E5345" w:rsidRPr="006375B5" w14:paraId="7801DFA8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3299B68B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FCC49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50FBE3B" w14:textId="77777777" w:rsidR="001E5345" w:rsidRPr="006375B5" w:rsidRDefault="001E5345" w:rsidP="00F10F2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รายได้จากการลงทุน</w:t>
            </w:r>
          </w:p>
        </w:tc>
      </w:tr>
      <w:tr w:rsidR="001E5345" w:rsidRPr="006375B5" w14:paraId="343B1803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CEE1EC7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1F7A88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0AC7CC3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ค่าใช้จ่ายผลประโยชน์ของพนักงาน</w:t>
            </w:r>
          </w:p>
        </w:tc>
      </w:tr>
      <w:tr w:rsidR="001E5345" w:rsidRPr="006375B5" w14:paraId="3CC57CF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A14F664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3D4938" w14:textId="77777777" w:rsidR="001E5345" w:rsidRPr="006375B5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572EE2F4" w14:textId="77777777" w:rsidR="001E5345" w:rsidRPr="006375B5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ค่าใช้จ่ายตามลักษณะ</w:t>
            </w:r>
          </w:p>
        </w:tc>
      </w:tr>
      <w:tr w:rsidR="001E5345" w:rsidRPr="006375B5" w14:paraId="4A8C79F5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A703620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DD934A0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0C4D782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ภาษีเงินได้</w:t>
            </w:r>
          </w:p>
        </w:tc>
      </w:tr>
      <w:tr w:rsidR="001E5345" w:rsidRPr="006375B5" w14:paraId="2ECAC15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B9587C3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2862134" w14:textId="77777777" w:rsidR="001E5345" w:rsidRPr="006375B5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EB487CE" w14:textId="0B2E60E7" w:rsidR="001E5345" w:rsidRPr="006375B5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กำไรต่อหุ้น</w:t>
            </w:r>
            <w:r w:rsidR="00D144AA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ขั้นพื้นฐาน</w:t>
            </w:r>
          </w:p>
        </w:tc>
      </w:tr>
      <w:tr w:rsidR="001E5345" w:rsidRPr="006375B5" w14:paraId="1F3E9580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3687988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A0B1618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65B7FB2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เงินปันผล</w:t>
            </w:r>
          </w:p>
        </w:tc>
      </w:tr>
      <w:tr w:rsidR="001E5345" w:rsidRPr="006375B5" w14:paraId="778EF87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EFA0E11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A6F5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78EACF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เครื่องมือทางการเงิน</w:t>
            </w:r>
          </w:p>
        </w:tc>
      </w:tr>
      <w:tr w:rsidR="009D5220" w:rsidRPr="006375B5" w14:paraId="7565A03F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00C099F" w14:textId="77777777" w:rsidR="009D5220" w:rsidRPr="006375B5" w:rsidRDefault="009D5220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D9E079" w14:textId="77777777" w:rsidR="009D5220" w:rsidRPr="006375B5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852EEA" w14:textId="2E300DC2" w:rsidR="009D5220" w:rsidRPr="006375B5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การบริหารจัดการทุน</w:t>
            </w:r>
          </w:p>
        </w:tc>
      </w:tr>
      <w:tr w:rsidR="001E5345" w:rsidRPr="006375B5" w14:paraId="05B3F46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2DFD569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0AFCA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608C6963" w14:textId="014D71B5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ภาระผูกพันกับ</w:t>
            </w:r>
            <w:r w:rsidR="00B22E81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บุคคลหรือ</w:t>
            </w: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กิจการที่ไม่เกี่ยวข้องกัน</w:t>
            </w:r>
          </w:p>
        </w:tc>
      </w:tr>
      <w:tr w:rsidR="001E5345" w:rsidRPr="006375B5" w14:paraId="60A6F298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63B4BDEE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E7467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6E878930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เหตุการณ์ภายหลังรอบระยะเวลารายงาน</w:t>
            </w:r>
          </w:p>
        </w:tc>
      </w:tr>
      <w:bookmarkEnd w:id="0"/>
    </w:tbl>
    <w:p w14:paraId="1470A298" w14:textId="77777777" w:rsidR="000D2F6E" w:rsidRDefault="000D2F6E" w:rsidP="005A4C3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b/>
          <w:bCs/>
          <w:color w:val="2E74B5"/>
        </w:rPr>
      </w:pPr>
    </w:p>
    <w:p w14:paraId="580682B7" w14:textId="47C96691" w:rsidR="00C8500E" w:rsidRPr="006375B5" w:rsidRDefault="0009267B" w:rsidP="005A4C3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0D2F6E">
        <w:rPr>
          <w:cs/>
        </w:rPr>
        <w:br w:type="page"/>
      </w:r>
      <w:r w:rsidR="00A46F43" w:rsidRPr="006375B5">
        <w:rPr>
          <w:rFonts w:ascii="Angsana New" w:hAnsi="Angsana New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0CD19B72" w14:textId="77777777" w:rsidR="00F10F29" w:rsidRPr="006375B5" w:rsidRDefault="00F10F29" w:rsidP="00E331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60452CA5" w14:textId="606DA1E3" w:rsidR="00C8500E" w:rsidRPr="006375B5" w:rsidRDefault="00A46F43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งบการเงินนี้ได้รับอนุมัติให้ออกงบการเงินจากคณะกรรมการ</w:t>
      </w:r>
      <w:r w:rsidR="00C8500E" w:rsidRPr="006375B5">
        <w:rPr>
          <w:rFonts w:ascii="Angsana New" w:hAnsi="Angsana New"/>
          <w:sz w:val="30"/>
          <w:szCs w:val="30"/>
          <w:cs/>
        </w:rPr>
        <w:t>เมื่อวันที่</w:t>
      </w:r>
      <w:r w:rsidR="00362411">
        <w:rPr>
          <w:rFonts w:ascii="Angsana New" w:hAnsi="Angsana New" w:hint="cs"/>
          <w:sz w:val="30"/>
          <w:szCs w:val="30"/>
          <w:cs/>
        </w:rPr>
        <w:t xml:space="preserve"> </w:t>
      </w:r>
      <w:r w:rsidR="00362411">
        <w:rPr>
          <w:rFonts w:ascii="Angsana New" w:hAnsi="Angsana New"/>
          <w:sz w:val="30"/>
          <w:szCs w:val="30"/>
        </w:rPr>
        <w:t>9</w:t>
      </w:r>
      <w:r w:rsidR="00C22562">
        <w:rPr>
          <w:rFonts w:ascii="Angsana New" w:hAnsi="Angsana New"/>
          <w:sz w:val="30"/>
          <w:szCs w:val="30"/>
        </w:rPr>
        <w:t xml:space="preserve"> </w:t>
      </w:r>
      <w:r w:rsidR="0062672E" w:rsidRPr="006375B5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C627D2">
        <w:rPr>
          <w:rFonts w:ascii="Angsana New" w:hAnsi="Angsana New"/>
          <w:sz w:val="30"/>
          <w:szCs w:val="30"/>
        </w:rPr>
        <w:t>6</w:t>
      </w:r>
    </w:p>
    <w:p w14:paraId="58CE93AD" w14:textId="77777777" w:rsidR="00C8500E" w:rsidRPr="006375B5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color w:val="2E74B5"/>
          <w:sz w:val="30"/>
          <w:szCs w:val="30"/>
        </w:rPr>
      </w:pPr>
    </w:p>
    <w:p w14:paraId="0804369B" w14:textId="54FF116F" w:rsidR="00C8500E" w:rsidRPr="006375B5" w:rsidRDefault="000E564C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both"/>
        <w:rPr>
          <w:rFonts w:ascii="Angsana New" w:hAnsi="Angsana New"/>
          <w:sz w:val="30"/>
          <w:szCs w:val="30"/>
        </w:rPr>
      </w:pPr>
      <w:r w:rsidRPr="000E564C">
        <w:rPr>
          <w:rFonts w:ascii="Angsana New" w:hAnsi="Angsana New"/>
          <w:b/>
          <w:bCs/>
          <w:sz w:val="30"/>
          <w:szCs w:val="30"/>
        </w:rPr>
        <w:t>1</w:t>
      </w:r>
      <w:r w:rsidR="00C8500E" w:rsidRPr="006375B5">
        <w:rPr>
          <w:rFonts w:ascii="Angsana New" w:hAnsi="Angsana New"/>
          <w:b/>
          <w:bCs/>
          <w:sz w:val="30"/>
          <w:szCs w:val="30"/>
        </w:rPr>
        <w:tab/>
      </w:r>
      <w:r w:rsidR="00C8500E" w:rsidRPr="006375B5">
        <w:rPr>
          <w:rFonts w:ascii="Angsana New" w:hAnsi="Angsana New"/>
          <w:b/>
          <w:bCs/>
          <w:sz w:val="30"/>
          <w:szCs w:val="30"/>
          <w:cs/>
          <w:lang w:val="th-TH"/>
        </w:rPr>
        <w:t>ข้อมูลทั่วไป</w:t>
      </w:r>
    </w:p>
    <w:p w14:paraId="24AF9B39" w14:textId="77777777" w:rsidR="00C8500E" w:rsidRPr="006375B5" w:rsidRDefault="00C8500E" w:rsidP="00C8500E">
      <w:pPr>
        <w:pStyle w:val="a0"/>
        <w:tabs>
          <w:tab w:val="clear" w:pos="360"/>
          <w:tab w:val="clear" w:pos="720"/>
          <w:tab w:val="clear" w:pos="1080"/>
          <w:tab w:val="left" w:pos="540"/>
        </w:tabs>
        <w:jc w:val="both"/>
        <w:rPr>
          <w:rFonts w:ascii="Angsana New" w:hAnsi="Angsana New" w:cs="Angsana New"/>
          <w:sz w:val="30"/>
          <w:szCs w:val="30"/>
          <w:cs/>
        </w:rPr>
      </w:pPr>
    </w:p>
    <w:p w14:paraId="7FE2950C" w14:textId="3B2213E4" w:rsidR="00C8500E" w:rsidRPr="006375B5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บริษัท </w:t>
      </w:r>
      <w:r w:rsidR="00D4253F" w:rsidRPr="006375B5">
        <w:rPr>
          <w:rFonts w:ascii="Angsana New" w:hAnsi="Angsana New"/>
          <w:sz w:val="30"/>
          <w:szCs w:val="30"/>
          <w:cs/>
        </w:rPr>
        <w:t>เฟรเซอร์ส พร็อพเพอร์ตี้ (ประเทศไทย)</w:t>
      </w:r>
      <w:r w:rsidRPr="006375B5">
        <w:rPr>
          <w:rFonts w:ascii="Angsana New" w:hAnsi="Angsana New"/>
          <w:sz w:val="30"/>
          <w:szCs w:val="30"/>
          <w:cs/>
        </w:rPr>
        <w:t xml:space="preserve"> จำกัด (มหาชน)</w:t>
      </w:r>
      <w:r w:rsidRPr="006375B5">
        <w:rPr>
          <w:rFonts w:ascii="Angsana New" w:hAnsi="Angsana New"/>
          <w:sz w:val="30"/>
          <w:szCs w:val="30"/>
        </w:rPr>
        <w:t xml:space="preserve"> “</w:t>
      </w:r>
      <w:r w:rsidRPr="006375B5">
        <w:rPr>
          <w:rFonts w:ascii="Angsana New" w:hAnsi="Angsana New"/>
          <w:sz w:val="30"/>
          <w:szCs w:val="30"/>
          <w:cs/>
        </w:rPr>
        <w:t>บริษัท</w:t>
      </w:r>
      <w:r w:rsidRPr="006375B5">
        <w:rPr>
          <w:rFonts w:ascii="Angsana New" w:hAnsi="Angsana New"/>
          <w:sz w:val="30"/>
          <w:szCs w:val="30"/>
        </w:rPr>
        <w:t xml:space="preserve">” </w:t>
      </w:r>
      <w:r w:rsidRPr="006375B5">
        <w:rPr>
          <w:rFonts w:ascii="Angsana New" w:hAnsi="Angsana New"/>
          <w:sz w:val="30"/>
          <w:szCs w:val="30"/>
          <w:cs/>
        </w:rPr>
        <w:t>เป็นนิติบุคคลที่จัดตั้งขึ้นในประเทศไทย และ</w:t>
      </w:r>
      <w:r w:rsidR="0082587E" w:rsidRPr="006375B5">
        <w:rPr>
          <w:rFonts w:ascii="Angsana New" w:hAnsi="Angsana New"/>
          <w:sz w:val="30"/>
          <w:szCs w:val="30"/>
          <w:cs/>
        </w:rPr>
        <w:t>จดทะเบียน</w:t>
      </w:r>
      <w:r w:rsidR="004E423A" w:rsidRPr="006375B5">
        <w:rPr>
          <w:rFonts w:ascii="Angsana New" w:hAnsi="Angsana New"/>
          <w:sz w:val="30"/>
          <w:szCs w:val="30"/>
          <w:cs/>
        </w:rPr>
        <w:t xml:space="preserve">กับตลาดหลักทรัพย์แห่งประเทศไทยเมื่อวันที่ </w:t>
      </w:r>
      <w:r w:rsidR="000E564C" w:rsidRPr="000E564C">
        <w:rPr>
          <w:rFonts w:ascii="Angsana New" w:hAnsi="Angsana New"/>
          <w:sz w:val="30"/>
          <w:szCs w:val="30"/>
        </w:rPr>
        <w:t>13</w:t>
      </w:r>
      <w:r w:rsidR="004E423A" w:rsidRPr="006375B5">
        <w:rPr>
          <w:rFonts w:ascii="Angsana New" w:hAnsi="Angsana New"/>
          <w:sz w:val="30"/>
          <w:szCs w:val="30"/>
        </w:rPr>
        <w:t xml:space="preserve"> </w:t>
      </w:r>
      <w:r w:rsidR="004E423A" w:rsidRPr="006375B5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0E564C" w:rsidRPr="000E564C">
        <w:rPr>
          <w:rFonts w:ascii="Angsana New" w:hAnsi="Angsana New"/>
          <w:sz w:val="30"/>
          <w:szCs w:val="30"/>
        </w:rPr>
        <w:t>2545</w:t>
      </w:r>
      <w:r w:rsidR="004E423A" w:rsidRPr="006375B5">
        <w:rPr>
          <w:rFonts w:ascii="Angsana New" w:hAnsi="Angsana New"/>
          <w:sz w:val="30"/>
          <w:szCs w:val="30"/>
        </w:rPr>
        <w:t xml:space="preserve"> </w:t>
      </w:r>
      <w:r w:rsidR="004E423A" w:rsidRPr="006375B5">
        <w:rPr>
          <w:rFonts w:ascii="Angsana New" w:hAnsi="Angsana New"/>
          <w:sz w:val="30"/>
          <w:szCs w:val="30"/>
          <w:cs/>
        </w:rPr>
        <w:t>โดย</w:t>
      </w:r>
      <w:r w:rsidRPr="006375B5">
        <w:rPr>
          <w:rFonts w:ascii="Angsana New" w:hAnsi="Angsana New"/>
          <w:sz w:val="30"/>
          <w:szCs w:val="30"/>
          <w:cs/>
        </w:rPr>
        <w:t>มีที่อยู่จดทะ</w:t>
      </w:r>
      <w:r w:rsidR="004E423A" w:rsidRPr="006375B5">
        <w:rPr>
          <w:rFonts w:ascii="Angsana New" w:hAnsi="Angsana New"/>
          <w:sz w:val="30"/>
          <w:szCs w:val="30"/>
          <w:cs/>
        </w:rPr>
        <w:t>เบียนของบริษัท</w:t>
      </w:r>
      <w:r w:rsidR="007E104C" w:rsidRPr="006375B5">
        <w:rPr>
          <w:rFonts w:ascii="Angsana New" w:hAnsi="Angsana New"/>
          <w:sz w:val="30"/>
          <w:szCs w:val="30"/>
          <w:cs/>
        </w:rPr>
        <w:t>ตั้ง</w:t>
      </w:r>
      <w:r w:rsidR="009D0223" w:rsidRPr="006375B5">
        <w:rPr>
          <w:rFonts w:ascii="Angsana New" w:hAnsi="Angsana New"/>
          <w:sz w:val="30"/>
          <w:szCs w:val="30"/>
          <w:cs/>
        </w:rPr>
        <w:t>อยู่</w:t>
      </w:r>
      <w:r w:rsidRPr="006375B5">
        <w:rPr>
          <w:rFonts w:ascii="Angsana New" w:hAnsi="Angsana New"/>
          <w:sz w:val="30"/>
          <w:szCs w:val="30"/>
          <w:cs/>
        </w:rPr>
        <w:t xml:space="preserve">เลขที่ </w:t>
      </w:r>
      <w:r w:rsidR="000E564C" w:rsidRPr="000E564C">
        <w:rPr>
          <w:rFonts w:ascii="Angsana New" w:hAnsi="Angsana New"/>
          <w:sz w:val="30"/>
          <w:szCs w:val="30"/>
        </w:rPr>
        <w:t>944</w:t>
      </w:r>
      <w:r w:rsidR="00437518" w:rsidRPr="006375B5">
        <w:rPr>
          <w:rFonts w:ascii="Angsana New" w:hAnsi="Angsana New"/>
          <w:sz w:val="30"/>
          <w:szCs w:val="30"/>
        </w:rPr>
        <w:t xml:space="preserve"> 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มิตรทาวน์ ออฟฟิศ ทาวเวอร์ ชั้น </w:t>
      </w:r>
      <w:r w:rsidR="000E564C" w:rsidRPr="000E564C">
        <w:rPr>
          <w:rFonts w:ascii="Angsana New" w:hAnsi="Angsana New"/>
          <w:sz w:val="30"/>
          <w:szCs w:val="30"/>
        </w:rPr>
        <w:t>22</w:t>
      </w:r>
      <w:r w:rsidR="00437518" w:rsidRPr="006375B5">
        <w:rPr>
          <w:rFonts w:ascii="Angsana New" w:hAnsi="Angsana New"/>
          <w:sz w:val="30"/>
          <w:szCs w:val="30"/>
        </w:rPr>
        <w:t>-</w:t>
      </w:r>
      <w:r w:rsidR="000E564C" w:rsidRPr="000E564C">
        <w:rPr>
          <w:rFonts w:ascii="Angsana New" w:hAnsi="Angsana New"/>
          <w:sz w:val="30"/>
          <w:szCs w:val="30"/>
        </w:rPr>
        <w:t>23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 ถนนพระราม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 แขวงวังใหม่ เขตปทุมวัน กรุงเทพมหานคร</w:t>
      </w:r>
    </w:p>
    <w:p w14:paraId="327CE82B" w14:textId="77777777" w:rsidR="00B171C7" w:rsidRPr="006375B5" w:rsidRDefault="00B171C7" w:rsidP="004E42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7CE3885E" w14:textId="11C4B0F9" w:rsidR="00F640CE" w:rsidRPr="006375B5" w:rsidRDefault="00DE43CD" w:rsidP="00F640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pacing w:val="-2"/>
          <w:sz w:val="30"/>
          <w:szCs w:val="30"/>
          <w:cs/>
        </w:rPr>
      </w:pPr>
      <w:r>
        <w:rPr>
          <w:rFonts w:ascii="Angsana New" w:hAnsi="Angsana New" w:hint="cs"/>
          <w:spacing w:val="-2"/>
          <w:sz w:val="30"/>
          <w:szCs w:val="30"/>
          <w:cs/>
        </w:rPr>
        <w:t>บริษัทใหญ่และ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บริษัทใหญ่ในลำดับสูงสุดระหว่าง</w:t>
      </w:r>
      <w:r w:rsidR="009417FE" w:rsidRPr="006375B5">
        <w:rPr>
          <w:rFonts w:ascii="Angsana New" w:hAnsi="Angsana New"/>
          <w:spacing w:val="-2"/>
          <w:sz w:val="30"/>
          <w:szCs w:val="30"/>
          <w:cs/>
        </w:rPr>
        <w:t>ปี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 xml:space="preserve">ได้แก่ </w:t>
      </w:r>
      <w:r>
        <w:rPr>
          <w:rFonts w:ascii="Angsana New" w:hAnsi="Angsana New"/>
          <w:spacing w:val="-2"/>
          <w:sz w:val="30"/>
          <w:szCs w:val="30"/>
        </w:rPr>
        <w:t xml:space="preserve">Frasers Property Limited </w:t>
      </w:r>
      <w:r>
        <w:rPr>
          <w:rFonts w:ascii="Angsana New" w:hAnsi="Angsana New" w:hint="cs"/>
          <w:spacing w:val="-2"/>
          <w:sz w:val="30"/>
          <w:szCs w:val="30"/>
          <w:cs/>
        </w:rPr>
        <w:t xml:space="preserve">และ </w:t>
      </w:r>
      <w:r w:rsidR="00F640CE" w:rsidRPr="006375B5">
        <w:rPr>
          <w:rFonts w:ascii="Angsana New" w:hAnsi="Angsana New"/>
          <w:spacing w:val="-2"/>
          <w:sz w:val="30"/>
          <w:szCs w:val="30"/>
        </w:rPr>
        <w:t xml:space="preserve">TCC Assets Limited </w:t>
      </w:r>
      <w:r w:rsidR="00247B11">
        <w:rPr>
          <w:rFonts w:ascii="Angsana New" w:hAnsi="Angsana New"/>
          <w:spacing w:val="-2"/>
          <w:sz w:val="30"/>
          <w:szCs w:val="30"/>
        </w:rPr>
        <w:br/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ซึ่งเป็นนิติบุคคลที่จัดตั้งขึ้นใน</w:t>
      </w:r>
      <w:r>
        <w:rPr>
          <w:rFonts w:ascii="Angsana New" w:hAnsi="Angsana New" w:hint="cs"/>
          <w:spacing w:val="-2"/>
          <w:sz w:val="30"/>
          <w:szCs w:val="30"/>
          <w:cs/>
        </w:rPr>
        <w:t>ประเทศสิงคโปร์และ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หมู่เกาะบริติซเวอร์จิน แห่งสหราช</w:t>
      </w:r>
      <w:r w:rsidR="00450CCE" w:rsidRPr="006375B5">
        <w:rPr>
          <w:rFonts w:ascii="Angsana New" w:hAnsi="Angsana New"/>
          <w:spacing w:val="-2"/>
          <w:sz w:val="30"/>
          <w:szCs w:val="30"/>
          <w:cs/>
        </w:rPr>
        <w:t>อา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ณาจักร</w:t>
      </w:r>
      <w:r>
        <w:rPr>
          <w:rFonts w:ascii="Angsana New" w:hAnsi="Angsana New" w:hint="cs"/>
          <w:spacing w:val="-2"/>
          <w:sz w:val="30"/>
          <w:szCs w:val="30"/>
          <w:cs/>
        </w:rPr>
        <w:t xml:space="preserve"> ตามลำดับ</w:t>
      </w:r>
    </w:p>
    <w:p w14:paraId="7809D33D" w14:textId="77777777" w:rsidR="00C8500E" w:rsidRPr="006375B5" w:rsidRDefault="00C8500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2BF9BA6E" w14:textId="31EE8589" w:rsidR="00C8500E" w:rsidRPr="006375B5" w:rsidRDefault="00477EF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</w:t>
      </w:r>
      <w:r w:rsidR="00C8500E" w:rsidRPr="006375B5">
        <w:rPr>
          <w:rFonts w:ascii="Angsana New" w:hAnsi="Angsana New"/>
          <w:sz w:val="30"/>
          <w:szCs w:val="30"/>
          <w:cs/>
        </w:rPr>
        <w:t>และบริษัทย่อย</w:t>
      </w:r>
      <w:r w:rsidR="00616FC4" w:rsidRPr="006375B5">
        <w:rPr>
          <w:rFonts w:ascii="Angsana New" w:hAnsi="Angsana New"/>
          <w:sz w:val="30"/>
          <w:szCs w:val="30"/>
          <w:cs/>
        </w:rPr>
        <w:t xml:space="preserve"> “กลุ่มบริษัท”</w:t>
      </w:r>
      <w:r w:rsidR="00DB74B2" w:rsidRPr="006375B5">
        <w:rPr>
          <w:rFonts w:ascii="Angsana New" w:hAnsi="Angsana New"/>
          <w:sz w:val="30"/>
          <w:szCs w:val="30"/>
          <w:cs/>
        </w:rPr>
        <w:t xml:space="preserve"> ดำเนิน</w:t>
      </w:r>
      <w:r w:rsidR="00C8500E" w:rsidRPr="006375B5">
        <w:rPr>
          <w:rFonts w:ascii="Angsana New" w:hAnsi="Angsana New"/>
          <w:sz w:val="30"/>
          <w:szCs w:val="30"/>
          <w:cs/>
        </w:rPr>
        <w:t>ธุรกิจหลัก</w:t>
      </w:r>
      <w:r w:rsidR="00DB74B2" w:rsidRPr="006375B5">
        <w:rPr>
          <w:rFonts w:ascii="Angsana New" w:hAnsi="Angsana New"/>
          <w:sz w:val="30"/>
          <w:szCs w:val="30"/>
          <w:cs/>
        </w:rPr>
        <w:t>เกี่ยวกับ</w:t>
      </w:r>
      <w:r w:rsidR="00C8500E" w:rsidRPr="006375B5">
        <w:rPr>
          <w:rFonts w:ascii="Angsana New" w:hAnsi="Angsana New"/>
          <w:sz w:val="30"/>
          <w:szCs w:val="30"/>
          <w:cs/>
        </w:rPr>
        <w:t>การพัฒนาอสังหาริมทรัพย์เพื่อการอุตสาหกรรมโดย</w:t>
      </w:r>
      <w:r w:rsidR="00C8500E" w:rsidRPr="006375B5">
        <w:rPr>
          <w:rFonts w:ascii="Angsana New" w:hAnsi="Angsana New"/>
          <w:spacing w:val="-2"/>
          <w:sz w:val="30"/>
          <w:szCs w:val="30"/>
          <w:cs/>
        </w:rPr>
        <w:t xml:space="preserve">การสร้างโรงงานและคลังสินค้าเพื่อให้เช่าและขายเมื่อมีโอกาสเหมาะสม </w:t>
      </w:r>
      <w:r w:rsidR="009C1C24" w:rsidRPr="006375B5">
        <w:rPr>
          <w:rFonts w:ascii="Angsana New" w:hAnsi="Angsana New" w:hint="cs"/>
          <w:spacing w:val="-2"/>
          <w:sz w:val="30"/>
          <w:szCs w:val="30"/>
          <w:cs/>
        </w:rPr>
        <w:t>และ</w:t>
      </w:r>
      <w:r w:rsidR="0047410D" w:rsidRPr="006375B5">
        <w:rPr>
          <w:rFonts w:ascii="Angsana New" w:hAnsi="Angsana New" w:hint="cs"/>
          <w:spacing w:val="-2"/>
          <w:sz w:val="30"/>
          <w:szCs w:val="30"/>
          <w:cs/>
        </w:rPr>
        <w:t>พัฒนา</w:t>
      </w:r>
      <w:r w:rsidR="009C1C24" w:rsidRPr="006375B5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อสังหาริมทรัพย์เพื่อ</w:t>
      </w:r>
      <w:r w:rsidR="0047410D"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ขาย </w:t>
      </w:r>
      <w:r w:rsidR="00FD2449" w:rsidRPr="006375B5">
        <w:rPr>
          <w:rFonts w:ascii="Angsana New" w:hAnsi="Angsana New" w:hint="cs"/>
          <w:spacing w:val="-2"/>
          <w:sz w:val="30"/>
          <w:szCs w:val="30"/>
          <w:cs/>
        </w:rPr>
        <w:t>รวมทั้ง</w:t>
      </w:r>
      <w:r w:rsidR="00FD2449" w:rsidRPr="006375B5">
        <w:rPr>
          <w:rFonts w:ascii="Angsana New" w:hAnsi="Angsana New" w:hint="cs"/>
          <w:sz w:val="30"/>
          <w:szCs w:val="30"/>
          <w:cs/>
        </w:rPr>
        <w:t>ธุรกิจให้เช่า</w:t>
      </w:r>
      <w:r w:rsidR="00593B61" w:rsidRPr="006375B5">
        <w:rPr>
          <w:rFonts w:ascii="Angsana New" w:hAnsi="Angsana New"/>
          <w:sz w:val="30"/>
          <w:szCs w:val="30"/>
          <w:cs/>
        </w:rPr>
        <w:t>และบริการอาคาร</w:t>
      </w:r>
      <w:r w:rsidR="008F5B15" w:rsidRPr="006375B5">
        <w:rPr>
          <w:rFonts w:ascii="Angsana New" w:hAnsi="Angsana New"/>
          <w:sz w:val="30"/>
          <w:szCs w:val="30"/>
          <w:cs/>
        </w:rPr>
        <w:t>เพื่อการพาณิชย์</w:t>
      </w:r>
      <w:r w:rsidR="0047410D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B62255" w:rsidRPr="006375B5">
        <w:rPr>
          <w:rFonts w:ascii="Angsana New" w:hAnsi="Angsana New"/>
          <w:sz w:val="30"/>
          <w:szCs w:val="30"/>
          <w:cs/>
        </w:rPr>
        <w:t xml:space="preserve">และธุรกิจโรงแรม </w:t>
      </w:r>
      <w:r w:rsidR="00E25E54">
        <w:rPr>
          <w:rFonts w:ascii="Angsana New" w:hAnsi="Angsana New" w:hint="cs"/>
          <w:sz w:val="30"/>
          <w:szCs w:val="30"/>
          <w:cs/>
        </w:rPr>
        <w:t>โดย</w:t>
      </w:r>
      <w:r w:rsidR="00593B61" w:rsidRPr="006375B5">
        <w:rPr>
          <w:rFonts w:ascii="Angsana New" w:hAnsi="Angsana New"/>
          <w:sz w:val="30"/>
          <w:szCs w:val="30"/>
          <w:cs/>
        </w:rPr>
        <w:t>รายละเอียด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ของบริษัทร่วมและการร่วมค้า และบริษัทย่อย 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C627D2">
        <w:rPr>
          <w:rFonts w:ascii="Angsana New" w:hAnsi="Angsana New"/>
          <w:sz w:val="30"/>
          <w:szCs w:val="30"/>
        </w:rPr>
        <w:t>6</w:t>
      </w:r>
      <w:r w:rsidR="002A111D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C627D2">
        <w:rPr>
          <w:rFonts w:ascii="Angsana New" w:hAnsi="Angsana New"/>
          <w:sz w:val="30"/>
          <w:szCs w:val="30"/>
        </w:rPr>
        <w:t>5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ได้เปิดเผยไว้ในหมายเหตุข้อ </w:t>
      </w:r>
      <w:r w:rsidR="00ED3C5E">
        <w:rPr>
          <w:rFonts w:ascii="Angsana New" w:hAnsi="Angsana New"/>
          <w:sz w:val="30"/>
          <w:szCs w:val="30"/>
        </w:rPr>
        <w:t>8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ED3C5E">
        <w:rPr>
          <w:rFonts w:ascii="Angsana New" w:hAnsi="Angsana New"/>
          <w:sz w:val="30"/>
          <w:szCs w:val="30"/>
        </w:rPr>
        <w:t>9</w:t>
      </w:r>
    </w:p>
    <w:p w14:paraId="6F929598" w14:textId="77777777" w:rsidR="00541701" w:rsidRPr="006375B5" w:rsidRDefault="005417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939F6D8" w14:textId="38B221E5" w:rsidR="00C8500E" w:rsidRDefault="00C8500E" w:rsidP="001D12F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เกณฑ์การจัดทำงบการเงิน</w:t>
      </w:r>
    </w:p>
    <w:p w14:paraId="24CB1F0B" w14:textId="77777777" w:rsidR="00A25DEB" w:rsidRPr="00A25DEB" w:rsidRDefault="00A25DEB" w:rsidP="00A25DEB">
      <w:pPr>
        <w:rPr>
          <w:lang w:val="x-none" w:eastAsia="x-none"/>
        </w:rPr>
      </w:pPr>
    </w:p>
    <w:p w14:paraId="7D198A1B" w14:textId="147160F1" w:rsidR="009B5526" w:rsidRDefault="00A25DEB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A25DEB">
        <w:rPr>
          <w:rFonts w:ascii="Angsana New" w:hAnsi="Angsana New" w:hint="cs"/>
          <w:sz w:val="30"/>
          <w:szCs w:val="30"/>
          <w:cs/>
        </w:rPr>
        <w:t>งบการเงินนี้จัดทำขึ้นตามมาตรฐานการรายงานทางการเงิน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รวมถึงแนวปฏิบัติทางการบัญชีที่ประกาศใช้โดย</w:t>
      </w:r>
      <w:r w:rsidRPr="00A25DEB">
        <w:rPr>
          <w:rFonts w:ascii="Angsana New" w:hAnsi="Angsana New"/>
          <w:sz w:val="30"/>
          <w:szCs w:val="30"/>
          <w:cs/>
        </w:rPr>
        <w:t xml:space="preserve">                       </w:t>
      </w:r>
      <w:r w:rsidRPr="00A25DEB">
        <w:rPr>
          <w:rFonts w:ascii="Angsana New" w:hAnsi="Angsana New" w:hint="cs"/>
          <w:sz w:val="30"/>
          <w:szCs w:val="30"/>
          <w:cs/>
        </w:rPr>
        <w:t>สภาวิชาชีพบัญชีฯ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="00F867FC">
        <w:rPr>
          <w:rFonts w:ascii="Angsana New" w:hAnsi="Angsana New"/>
          <w:sz w:val="30"/>
          <w:szCs w:val="30"/>
        </w:rPr>
        <w:br/>
      </w:r>
      <w:r w:rsidRPr="00A25DEB">
        <w:rPr>
          <w:rFonts w:ascii="Angsana New" w:hAnsi="Angsana New" w:hint="cs"/>
          <w:sz w:val="30"/>
          <w:szCs w:val="30"/>
          <w:cs/>
        </w:rPr>
        <w:t>งบการเงินนี้นำเสนอเป็นเงินบาทซึ่งเป็นสกุลเงินที่ใช้ในการดำเนินงานของบริษัท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นโยบายการบัญชีที่เปิดเผยในหมายเหตุข้อ</w:t>
      </w:r>
      <w:r w:rsidR="003D10E6">
        <w:rPr>
          <w:rFonts w:ascii="Angsana New" w:hAnsi="Angsana New" w:hint="cs"/>
          <w:sz w:val="30"/>
          <w:szCs w:val="30"/>
          <w:cs/>
        </w:rPr>
        <w:t xml:space="preserve"> </w:t>
      </w:r>
      <w:r w:rsidR="0047794B">
        <w:rPr>
          <w:rFonts w:ascii="Angsana New" w:hAnsi="Angsana New"/>
          <w:sz w:val="30"/>
          <w:szCs w:val="30"/>
        </w:rPr>
        <w:t>3</w:t>
      </w:r>
      <w:r w:rsidR="00F867FC">
        <w:rPr>
          <w:rFonts w:ascii="Angsana New" w:hAnsi="Angsana New"/>
          <w:sz w:val="30"/>
          <w:szCs w:val="30"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ได้ถือปฏิบัติโดยสม่ำเสมอสำหรับงบการเงินทุกรอบระยะเวลาที่รายงาน</w:t>
      </w:r>
    </w:p>
    <w:p w14:paraId="1F0C04B1" w14:textId="77777777" w:rsidR="003D10E6" w:rsidRDefault="003D10E6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3A265E0D" w14:textId="73FF5CED" w:rsidR="003D10E6" w:rsidRDefault="003D10E6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3D10E6">
        <w:rPr>
          <w:rFonts w:ascii="Angsana New" w:hAnsi="Angsana New" w:hint="cs"/>
          <w:sz w:val="30"/>
          <w:szCs w:val="30"/>
          <w:cs/>
        </w:rPr>
        <w:t>ในการจัดทำงบการเงินให้เป็นไปตามมาตรฐานการรายงานทางการเงิน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ผู้บริหารใช้วิจารณญาณ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การประมาณการและข้อสมมติหลายประการ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ซึ่งมีผลกระทบต่อการปฏิบัติตามนโยบายการบัญชีของกลุ่มบริษัท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ทั้งนี้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ผลที่เกิดขึ้น</w:t>
      </w:r>
      <w:r w:rsidRPr="003D10E6">
        <w:rPr>
          <w:rFonts w:ascii="Angsana New" w:hAnsi="Angsana New" w:hint="cs"/>
          <w:spacing w:val="-2"/>
          <w:sz w:val="30"/>
          <w:szCs w:val="30"/>
          <w:cs/>
        </w:rPr>
        <w:t>จริงอาจแตกต่างจากที่ประมาณการไว้</w:t>
      </w:r>
      <w:r w:rsidRPr="003D10E6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pacing w:val="-2"/>
          <w:sz w:val="30"/>
          <w:szCs w:val="30"/>
          <w:cs/>
        </w:rPr>
        <w:t>ประมาณการและข้อสมมติที่ใช้ในการจัดทำงบการเงินซึ่งเปิดเผยในหมาย</w:t>
      </w:r>
      <w:r w:rsidRPr="003D10E6">
        <w:rPr>
          <w:rFonts w:ascii="Angsana New" w:hAnsi="Angsana New" w:hint="cs"/>
          <w:sz w:val="30"/>
          <w:szCs w:val="30"/>
          <w:cs/>
        </w:rPr>
        <w:t>เหตุข้อ</w:t>
      </w:r>
      <w:r w:rsidR="003B3B8D">
        <w:rPr>
          <w:rFonts w:ascii="Angsana New" w:hAnsi="Angsana New" w:hint="cs"/>
          <w:sz w:val="30"/>
          <w:szCs w:val="30"/>
          <w:cs/>
        </w:rPr>
        <w:t xml:space="preserve"> </w:t>
      </w:r>
      <w:r w:rsidR="00C15CBB">
        <w:rPr>
          <w:rFonts w:ascii="Angsana New" w:hAnsi="Angsana New"/>
          <w:sz w:val="30"/>
          <w:szCs w:val="30"/>
        </w:rPr>
        <w:t>3</w:t>
      </w:r>
      <w:r w:rsidR="003B3B8D">
        <w:rPr>
          <w:rFonts w:ascii="Angsana New" w:hAnsi="Angsana New"/>
          <w:sz w:val="30"/>
          <w:szCs w:val="30"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จะได้รับการทบทวนอย่างต่อเนื่อง</w:t>
      </w:r>
      <w:r w:rsidRPr="003D10E6">
        <w:rPr>
          <w:rFonts w:ascii="Angsana New" w:hAnsi="Angsana New"/>
          <w:sz w:val="30"/>
          <w:szCs w:val="30"/>
          <w:cs/>
        </w:rPr>
        <w:t xml:space="preserve">  </w:t>
      </w:r>
      <w:r w:rsidRPr="003D10E6">
        <w:rPr>
          <w:rFonts w:ascii="Angsana New" w:hAnsi="Angsana New" w:hint="cs"/>
          <w:sz w:val="30"/>
          <w:szCs w:val="30"/>
          <w:cs/>
        </w:rPr>
        <w:t>การปรับประมาณการทางบัญชีจะบันทึกโดยวิธีเปลี่ยนทันทีเป็นต้นไป</w:t>
      </w:r>
    </w:p>
    <w:p w14:paraId="1E0F4A05" w14:textId="4B9770DE" w:rsidR="004474D7" w:rsidRDefault="004474D7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0BD1C054" w14:textId="77777777" w:rsidR="004474D7" w:rsidRPr="005F5E23" w:rsidRDefault="004474D7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highlight w:val="yellow"/>
        </w:rPr>
      </w:pPr>
    </w:p>
    <w:p w14:paraId="41130572" w14:textId="77777777" w:rsidR="00247B11" w:rsidRDefault="00247B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01BC7329" w14:textId="20DC6A6E" w:rsidR="005B4060" w:rsidRPr="006375B5" w:rsidRDefault="005B4060" w:rsidP="009B5526">
      <w:pPr>
        <w:pStyle w:val="Heading6"/>
        <w:numPr>
          <w:ilvl w:val="0"/>
          <w:numId w:val="16"/>
        </w:numPr>
        <w:tabs>
          <w:tab w:val="left" w:pos="540"/>
          <w:tab w:val="left" w:pos="63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นโยบายการบัญชีที่สำคัญ</w:t>
      </w:r>
    </w:p>
    <w:p w14:paraId="359AAAE9" w14:textId="77777777" w:rsidR="005B4060" w:rsidRPr="006F00C9" w:rsidRDefault="005B4060" w:rsidP="005B4060">
      <w:pPr>
        <w:pStyle w:val="Heading6"/>
        <w:tabs>
          <w:tab w:val="left" w:pos="540"/>
        </w:tabs>
        <w:jc w:val="both"/>
        <w:rPr>
          <w:rFonts w:ascii="Angsana New" w:hAnsi="Angsana New"/>
        </w:rPr>
      </w:pPr>
      <w:r w:rsidRPr="006375B5">
        <w:rPr>
          <w:rFonts w:ascii="Angsana New" w:hAnsi="Angsana New"/>
          <w:sz w:val="30"/>
          <w:szCs w:val="30"/>
        </w:rPr>
        <w:tab/>
      </w:r>
    </w:p>
    <w:p w14:paraId="099B88C5" w14:textId="77777777" w:rsidR="005B4060" w:rsidRPr="006375B5" w:rsidRDefault="005B4060" w:rsidP="005B4060">
      <w:pPr>
        <w:pStyle w:val="Heading6"/>
        <w:tabs>
          <w:tab w:val="left" w:pos="540"/>
        </w:tabs>
        <w:jc w:val="both"/>
        <w:rPr>
          <w:rFonts w:ascii="Angsana New" w:hAnsi="Angsana New"/>
          <w:b w:val="0"/>
          <w:bCs w:val="0"/>
          <w:sz w:val="30"/>
          <w:szCs w:val="30"/>
        </w:rPr>
      </w:pPr>
      <w:r w:rsidRPr="006375B5"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/>
          <w:b w:val="0"/>
          <w:bCs w:val="0"/>
          <w:sz w:val="30"/>
          <w:szCs w:val="30"/>
          <w:cs/>
        </w:rPr>
        <w:t>นโยบายการบัญชีที่นำเสนอดังต่อไปนี้ได้ถือปฏิบัติโดยสม่ำเสมอสำหรับงบการเงินทุกรอบระยะเวลาที่รายงาน</w:t>
      </w:r>
    </w:p>
    <w:p w14:paraId="2EDAA9CF" w14:textId="77777777" w:rsidR="005B4060" w:rsidRPr="006F00C9" w:rsidRDefault="005B4060" w:rsidP="006550FB">
      <w:pPr>
        <w:pStyle w:val="Heading8"/>
        <w:spacing w:line="240" w:lineRule="atLeast"/>
        <w:ind w:left="518" w:right="63"/>
        <w:jc w:val="both"/>
        <w:rPr>
          <w:rFonts w:asciiTheme="majorBidi" w:hAnsiTheme="majorBidi" w:cstheme="majorBidi"/>
        </w:rPr>
      </w:pPr>
    </w:p>
    <w:p w14:paraId="15B1458A" w14:textId="77777777" w:rsidR="005B4060" w:rsidRPr="006375B5" w:rsidRDefault="005B4060" w:rsidP="009B5526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เกณฑ์ในการจัดทำงบการเงินรวม</w:t>
      </w:r>
    </w:p>
    <w:p w14:paraId="4CC582B8" w14:textId="77777777" w:rsidR="005B4060" w:rsidRPr="006F00C9" w:rsidRDefault="005B4060" w:rsidP="005B4060">
      <w:pPr>
        <w:pStyle w:val="Heading8"/>
        <w:spacing w:line="240" w:lineRule="atLeast"/>
        <w:ind w:left="518" w:right="63"/>
        <w:jc w:val="both"/>
        <w:rPr>
          <w:rFonts w:ascii="Angsana New" w:hAnsi="Angsana New"/>
          <w:cs/>
        </w:rPr>
      </w:pPr>
    </w:p>
    <w:p w14:paraId="5034A08A" w14:textId="6B8AE34D" w:rsidR="005B4060" w:rsidRDefault="005B4060" w:rsidP="005B4060">
      <w:pPr>
        <w:pStyle w:val="Heading8"/>
        <w:spacing w:line="240" w:lineRule="atLeast"/>
        <w:ind w:left="518" w:right="63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งบการเงินรวมประกอบด้วยงบการเ</w:t>
      </w:r>
      <w:r w:rsidR="006A22E9" w:rsidRPr="006375B5">
        <w:rPr>
          <w:rFonts w:ascii="Angsana New" w:hAnsi="Angsana New"/>
          <w:sz w:val="30"/>
          <w:szCs w:val="30"/>
          <w:cs/>
        </w:rPr>
        <w:t>งินของบริษัท</w:t>
      </w:r>
      <w:r w:rsidRPr="006375B5">
        <w:rPr>
          <w:rFonts w:ascii="Angsana New" w:hAnsi="Angsana New"/>
          <w:sz w:val="30"/>
          <w:szCs w:val="30"/>
          <w:cs/>
        </w:rPr>
        <w:t>และบริษัทย่อย</w:t>
      </w:r>
      <w:r w:rsidRPr="006375B5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(รวมกันเรียกว่า</w:t>
      </w:r>
      <w:r w:rsidR="00A60E76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“กลุ่มบริษัท”) และส่วนได้เสียของกลุ่มบริษัทในบริษัทร่วมและการร่วมค้า</w:t>
      </w:r>
    </w:p>
    <w:p w14:paraId="4A3EED05" w14:textId="6B17AFF5" w:rsidR="00B2432A" w:rsidRDefault="00B2432A" w:rsidP="00B2432A">
      <w:pPr>
        <w:rPr>
          <w:lang w:val="th-TH" w:eastAsia="x-none"/>
        </w:rPr>
      </w:pPr>
    </w:p>
    <w:p w14:paraId="3F540CDD" w14:textId="77777777" w:rsidR="00F011B5" w:rsidRPr="006375B5" w:rsidRDefault="00F011B5" w:rsidP="00F011B5">
      <w:pPr>
        <w:pStyle w:val="BodyText2"/>
        <w:ind w:left="540" w:right="47"/>
        <w:jc w:val="thaiDistribute"/>
        <w:rPr>
          <w:i/>
          <w:iCs/>
          <w:lang w:val="en-US"/>
        </w:rPr>
      </w:pPr>
      <w:r w:rsidRPr="006375B5">
        <w:rPr>
          <w:i/>
          <w:iCs/>
          <w:cs/>
          <w:lang w:val="en-US"/>
        </w:rPr>
        <w:t>การรวมธุรกิจ</w:t>
      </w:r>
    </w:p>
    <w:p w14:paraId="0859D6B2" w14:textId="7CE50B5D" w:rsidR="00F011B5" w:rsidRDefault="00A07A28" w:rsidP="00F011B5">
      <w:pPr>
        <w:pStyle w:val="BodyText2"/>
        <w:ind w:left="540" w:right="47"/>
        <w:jc w:val="thaiDistribute"/>
        <w:rPr>
          <w:lang w:val="en-US"/>
        </w:rPr>
      </w:pPr>
      <w:r w:rsidRPr="00A07A28">
        <w:rPr>
          <w:rFonts w:hint="cs"/>
          <w:cs/>
          <w:lang w:val="en-US"/>
        </w:rPr>
        <w:t>กลุ่มบริษัทบันทึกบัญชีสำหรับการรวมธุรกิจตามวิธีซื้อ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เมื่อกลุ่มบริษัทประเมินว่ากลุ่มของกิจกรรมและสินทรัพย์ที่ซื้อมานั้นประกอบด้วยปัจจัยนำเข้าและกระบวนการที่สำคัญเป็นอย่างน้อยซึ่งสามารถทำให้เกิดผลผลิตได้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โดยวันที่ซื้อกิจการคือวันที่อำนาจในการควบคุมนั้นได้ถูกโอนมาให้กลุ่มบริษัท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ยกเว้นกรณีการรวมธุรกิจภายใต้การควบคุมเดียวกัน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ทั้งนี้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ค่าใช้จ่ายที่เกี่ยวข้องกับการซื้อธุรกิจรับรู้เป็นค่าใช้จ่ายเมื่อเกิดขึ้น</w:t>
      </w:r>
    </w:p>
    <w:p w14:paraId="502B1FF0" w14:textId="77777777" w:rsidR="00A07A28" w:rsidRDefault="00A07A28" w:rsidP="00F011B5">
      <w:pPr>
        <w:pStyle w:val="BodyText2"/>
        <w:ind w:left="540" w:right="47"/>
        <w:jc w:val="thaiDistribute"/>
        <w:rPr>
          <w:lang w:val="en-US"/>
        </w:rPr>
      </w:pPr>
    </w:p>
    <w:p w14:paraId="798E2508" w14:textId="79F1E6AB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3B3B8D">
        <w:rPr>
          <w:rFonts w:hint="cs"/>
          <w:cs/>
          <w:lang w:val="en-US"/>
        </w:rPr>
        <w:t>กลุ่มบริษัทเลือกใช้วิธีการทดสอบการกระจุกตัว</w:t>
      </w:r>
      <w:r w:rsidRPr="003B3B8D">
        <w:rPr>
          <w:cs/>
          <w:lang w:val="en-US"/>
        </w:rPr>
        <w:t xml:space="preserve"> (</w:t>
      </w:r>
      <w:r w:rsidRPr="003B3B8D">
        <w:rPr>
          <w:lang w:val="en-US"/>
        </w:rPr>
        <w:t xml:space="preserve">concentration test) </w:t>
      </w:r>
      <w:r w:rsidRPr="003B3B8D">
        <w:rPr>
          <w:rFonts w:hint="cs"/>
          <w:cs/>
          <w:lang w:val="en-US"/>
        </w:rPr>
        <w:t>ซึ่งเป็นการประเมินอย่างง่ายโดยจะถือว่ากลุ่มของกิจกรรมและสินทรัพย์ที่ได้มาเป็นการซื้อสินทรัพย์แทนที่จะเป็นการซื้อธุรกิจ</w:t>
      </w:r>
      <w:r w:rsidRPr="003B3B8D">
        <w:rPr>
          <w:cs/>
          <w:lang w:val="en-US"/>
        </w:rPr>
        <w:t xml:space="preserve"> </w:t>
      </w:r>
      <w:r w:rsidRPr="003B3B8D">
        <w:rPr>
          <w:rFonts w:hint="cs"/>
          <w:cs/>
          <w:lang w:val="en-US"/>
        </w:rPr>
        <w:t>หากมูลค่ายุติธรรมเกือบทั้งหมดของสินทรัพย์ที่ได้รับมานั้นกระจุกตัวที่สินทรัพย์ใดสินทรัพย์หนึ่งหรือกระจุกตัวที่กลุ่มของสินทรัพย์ที่ระบุได้ที่มีลักษณะคล้ายคลึงกัน</w:t>
      </w:r>
    </w:p>
    <w:p w14:paraId="5D2F90DA" w14:textId="77777777" w:rsidR="00F011B5" w:rsidRPr="006F00C9" w:rsidRDefault="00F011B5" w:rsidP="00F011B5">
      <w:pPr>
        <w:pStyle w:val="BodyText2"/>
        <w:ind w:left="540" w:right="47"/>
        <w:jc w:val="thaiDistribute"/>
        <w:rPr>
          <w:sz w:val="28"/>
          <w:szCs w:val="28"/>
          <w:lang w:val="en-US"/>
        </w:rPr>
      </w:pPr>
    </w:p>
    <w:p w14:paraId="04D4D93C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ค่าความนิยมถูกวัดมูลค่า ณ วันที่ซื้อ โดยวัดจากมูลค่ายุติธรรมของสิ่งตอบแทนที่โอนให้ซึ่งรวมถึงการรับรู้จำนวนส่วนได้เสียที่ไม่มีอำนาจควบคุมในผู้ถูกซื้อ หักด้วยมูลค่าสุทธิ (มูลค่ายุติธรรม) ของสินทรัพย์ที่ระบุได้ที่ได้มาและหนี้สินที่รับมา</w:t>
      </w:r>
      <w:r w:rsidRPr="006375B5">
        <w:rPr>
          <w:lang w:val="en-US"/>
        </w:rPr>
        <w:t xml:space="preserve"> </w:t>
      </w:r>
      <w:r w:rsidRPr="006375B5">
        <w:rPr>
          <w:rFonts w:hint="cs"/>
          <w:cs/>
          <w:lang w:val="en-US"/>
        </w:rPr>
        <w:t>กำไรจากการซื้อในราคาต่ำกว่ามูลค่ายุติธรรมรับรู้ในกำไรหรือขาดทุนทันที</w:t>
      </w:r>
    </w:p>
    <w:p w14:paraId="749E84B2" w14:textId="77777777" w:rsidR="00F011B5" w:rsidRPr="006F00C9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 xml:space="preserve"> </w:t>
      </w:r>
    </w:p>
    <w:p w14:paraId="00559FD2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สิ่งตอบแทนที่โอนให้</w:t>
      </w:r>
      <w:r w:rsidRPr="006375B5">
        <w:rPr>
          <w:rFonts w:hint="cs"/>
          <w:cs/>
          <w:lang w:val="en-US"/>
        </w:rPr>
        <w:t>รวมถึง</w:t>
      </w:r>
      <w:r w:rsidRPr="006375B5">
        <w:rPr>
          <w:cs/>
          <w:lang w:val="en-US"/>
        </w:rPr>
        <w:t>สินทรัพย์ที่โอนไป หนี้สินที่กลุ่มบริษัทก่อขึ้นเพื่อจ่ายชำระให้แก่เจ้าของเดิม และส่วนได้เสียในส่วนของเจ้าของที่ออกโดยกลุ่มบริษัท ทั้งนี้สิ่งตอบแทนที่โอนให้ยังรวมถึงมูลค่ายุติธรรมของหนี้สินที่อาจเกิดขึ้น</w:t>
      </w:r>
    </w:p>
    <w:p w14:paraId="6FE0F834" w14:textId="77777777" w:rsidR="00F011B5" w:rsidRPr="006F00C9" w:rsidRDefault="00F011B5" w:rsidP="00F011B5">
      <w:pPr>
        <w:pStyle w:val="BodyText2"/>
        <w:ind w:left="540" w:right="47"/>
        <w:jc w:val="thaiDistribute"/>
        <w:rPr>
          <w:sz w:val="28"/>
          <w:szCs w:val="28"/>
          <w:lang w:val="en-US"/>
        </w:rPr>
      </w:pPr>
    </w:p>
    <w:p w14:paraId="249ED695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rFonts w:hint="cs"/>
          <w:cs/>
          <w:lang w:val="en-US"/>
        </w:rPr>
        <w:t>สิ่งตอบแทนที่คาดว่าจะต้องจ่ายวัดมูลค่าด้วยมูลค่ายุติธรรม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ณ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วันซื้อธุรกิจ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และวัดมูลค่าภายหลังด้วยมูลค่ายุติธรรม ณ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ทุกวันที่รายงาน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การเปลี่ยนแปลงในมูลค่ายุติธรรมรับรู้ในกำไรหรือขาดทุน</w:t>
      </w:r>
    </w:p>
    <w:p w14:paraId="7C9AE55F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5D5E6625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รับรู้เป็นหนี้สินหากมีภาระผูกพันในปัจจุบันซึ่งเกิดขึ้นจากเหตุการณ์ในอดีต และสามารถวัดมูลค่ายุติธรรมได้อย่างน่าเชื่อถือ</w:t>
      </w:r>
    </w:p>
    <w:p w14:paraId="4A9BE2C9" w14:textId="77777777" w:rsidR="00F011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lastRenderedPageBreak/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</w:t>
      </w:r>
      <w:r w:rsidRPr="006375B5">
        <w:rPr>
          <w:lang w:val="en-US"/>
        </w:rPr>
        <w:br/>
      </w:r>
      <w:r w:rsidRPr="006375B5">
        <w:rPr>
          <w:cs/>
          <w:lang w:val="en-US"/>
        </w:rPr>
        <w:t xml:space="preserve">การรวมธุรกิจเกิดขึ้น กลุ่มบริษัทประมาณการมูลค่าของรายการซึ่งข้อมูลทางบัญชียังไม่สมบูรณ์เพื่อรายงาน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</w:t>
      </w:r>
      <w:r w:rsidRPr="006375B5">
        <w:rPr>
          <w:lang w:val="en-US"/>
        </w:rPr>
        <w:br/>
      </w:r>
      <w:r w:rsidRPr="006375B5">
        <w:rPr>
          <w:cs/>
          <w:lang w:val="en-US"/>
        </w:rPr>
        <w:t>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59580D46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488F66B0" w14:textId="34D65749" w:rsidR="00F011B5" w:rsidRDefault="00A839C2" w:rsidP="00F011B5">
      <w:pPr>
        <w:pStyle w:val="BodyText2"/>
        <w:ind w:left="540" w:right="47"/>
        <w:jc w:val="thaiDistribute"/>
        <w:rPr>
          <w:lang w:val="en-US"/>
        </w:rPr>
      </w:pPr>
      <w:r w:rsidRPr="00A839C2">
        <w:rPr>
          <w:rFonts w:hint="cs"/>
          <w:cs/>
          <w:lang w:val="en-US"/>
        </w:rPr>
        <w:t>ในการรวมธุรกิจที่ดำเนินการสำเร็จจากการทยอยซื้อ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ณ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วันที่ซื้อและรับรู้ผลกำไรหรือขาดทุนที่เกิดขึ้นในกำไรหรือขาดทุนหรือในกำไรขาดทุนเบ็ดเสร็จอื่นที่เกี่ยวข้อง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มูลค่าของส่วนได้เสียในผู้ถูกซื้อก่อนการรวมธุรกิจที่เคยรับรู้ในกำไรขาดทุนเบ็ดเสร็จอื่นจะถูกรับรู้เสมือนว่าได้ขายเงินลงทุนดังกล่าวออกไป</w:t>
      </w:r>
    </w:p>
    <w:p w14:paraId="1DDF563A" w14:textId="77777777" w:rsidR="00A839C2" w:rsidRPr="006375B5" w:rsidRDefault="00A839C2" w:rsidP="00F011B5">
      <w:pPr>
        <w:pStyle w:val="BodyText2"/>
        <w:ind w:left="540" w:right="47"/>
        <w:jc w:val="thaiDistribute"/>
        <w:rPr>
          <w:i/>
          <w:iCs/>
          <w:cs/>
        </w:rPr>
      </w:pPr>
    </w:p>
    <w:p w14:paraId="406357BD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ตามงบการเงินรวมของบริษัทใหญ่ในลำดับสูงสุด ณ 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ผู้ถือหุ้น รายการส่วนเกินหรือส่วนขาดจะ</w:t>
      </w:r>
      <w:r>
        <w:rPr>
          <w:rFonts w:hint="cs"/>
          <w:cs/>
          <w:lang w:val="en-US"/>
        </w:rPr>
        <w:t>ตัดจำหน่าย</w:t>
      </w:r>
      <w:r w:rsidRPr="006375B5">
        <w:rPr>
          <w:cs/>
          <w:lang w:val="en-US"/>
        </w:rPr>
        <w:t>เมื่อมีการขายเงินลงทุนในธุรกิจที่ซื้อดังกล่าวไป ผลการดำเนินงานของธุรกิจที่ถูกซื้อจะรวมอยู่ในงบการเงินรวมของผู้ซื้อนับตั้งแต่วันที่ต้น</w:t>
      </w:r>
      <w:r w:rsidRPr="006375B5">
        <w:rPr>
          <w:rFonts w:hint="cs"/>
          <w:cs/>
          <w:lang w:val="en-US"/>
        </w:rPr>
        <w:t>ปี</w:t>
      </w:r>
      <w:r w:rsidRPr="006375B5">
        <w:rPr>
          <w:cs/>
          <w:lang w:val="en-US"/>
        </w:rPr>
        <w:t>ของงบการเงินเปรียบเทียบหรือวันที่ธุรกิจเหล่านั้นอยู่ภายใต้การควบคุมเดียวกันแล้วแต่ระยะเวลาใดจะสั้นกว่า จนถึงวันที</w:t>
      </w:r>
      <w:r w:rsidRPr="006375B5">
        <w:rPr>
          <w:rFonts w:hint="cs"/>
          <w:cs/>
          <w:lang w:val="en-US"/>
        </w:rPr>
        <w:t>่</w:t>
      </w:r>
      <w:r w:rsidRPr="006375B5">
        <w:rPr>
          <w:cs/>
          <w:lang w:val="en-US"/>
        </w:rPr>
        <w:t>การควบคุมสิ้นสุด</w:t>
      </w:r>
    </w:p>
    <w:p w14:paraId="00ED1E9F" w14:textId="77777777" w:rsidR="00F011B5" w:rsidRDefault="00F011B5" w:rsidP="00B2432A">
      <w:pPr>
        <w:pStyle w:val="BodyText2"/>
        <w:tabs>
          <w:tab w:val="left" w:pos="540"/>
        </w:tabs>
        <w:ind w:left="540" w:right="47"/>
        <w:jc w:val="thaiDistribute"/>
      </w:pPr>
    </w:p>
    <w:p w14:paraId="60D4EDD4" w14:textId="77777777" w:rsidR="00F011B5" w:rsidRPr="006375B5" w:rsidRDefault="00F011B5" w:rsidP="00F011B5">
      <w:pPr>
        <w:pStyle w:val="BodyText2"/>
        <w:spacing w:line="240" w:lineRule="atLeast"/>
        <w:ind w:left="540" w:right="47"/>
        <w:rPr>
          <w:cs/>
          <w:lang w:val="en-US"/>
        </w:rPr>
      </w:pPr>
      <w:r w:rsidRPr="006375B5">
        <w:rPr>
          <w:i/>
          <w:iCs/>
          <w:cs/>
        </w:rPr>
        <w:t>บริษัทย่อย</w:t>
      </w:r>
    </w:p>
    <w:p w14:paraId="7BC6F6DD" w14:textId="23BC6B84" w:rsidR="00B2432A" w:rsidRPr="006375B5" w:rsidRDefault="00B2432A" w:rsidP="00B2432A">
      <w:pPr>
        <w:pStyle w:val="BodyText2"/>
        <w:tabs>
          <w:tab w:val="left" w:pos="540"/>
        </w:tabs>
        <w:ind w:left="540" w:right="47"/>
        <w:jc w:val="thaiDistribute"/>
        <w:rPr>
          <w:cs/>
        </w:rPr>
      </w:pPr>
      <w:r w:rsidRPr="006375B5">
        <w:rPr>
          <w:rFonts w:hint="cs"/>
          <w:cs/>
        </w:rPr>
        <w:t>บริษัทย่อยเป็นกิจการที่อยู่ภายใต้การควบคุมของกลุ่มบริษัท</w:t>
      </w:r>
      <w:r w:rsidRPr="006375B5">
        <w:rPr>
          <w:cs/>
        </w:rPr>
        <w:t xml:space="preserve">  </w:t>
      </w:r>
      <w:r w:rsidRPr="006375B5">
        <w:rPr>
          <w:rFonts w:hint="cs"/>
          <w:cs/>
        </w:rPr>
        <w:t>การควบคุมเกิดขึ้นเมื่อกลุ่มบริษัทเปิดรับหรือมีสิทธิ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ดผลกระทบต่อจำนวนเงินผลตอบแทนของกลุ่มบริษัท</w:t>
      </w:r>
      <w:r w:rsidRPr="006375B5">
        <w:rPr>
          <w:cs/>
        </w:rPr>
        <w:t xml:space="preserve"> </w:t>
      </w:r>
      <w:r w:rsidRPr="006375B5">
        <w:rPr>
          <w:rFonts w:hint="cs"/>
          <w:cs/>
        </w:rPr>
        <w:t>งบการเงินของบริษัทย่อยได้รวมอยู่ในงบการเงินรวม</w:t>
      </w:r>
      <w:r w:rsidRPr="006375B5">
        <w:rPr>
          <w:cs/>
        </w:rPr>
        <w:br/>
      </w:r>
      <w:r w:rsidRPr="006375B5">
        <w:rPr>
          <w:rFonts w:hint="cs"/>
          <w:cs/>
        </w:rPr>
        <w:t>นับแต่วันที่มีการควบคุมจนถึงวันที่การควบคุมสิ้นสุดลง</w:t>
      </w:r>
    </w:p>
    <w:p w14:paraId="4575A171" w14:textId="18BF99A5" w:rsidR="00C02E30" w:rsidRDefault="00C02E30" w:rsidP="00541701">
      <w:pPr>
        <w:rPr>
          <w:rFonts w:asciiTheme="majorBidi" w:hAnsiTheme="majorBidi" w:cstheme="majorBidi"/>
          <w:sz w:val="28"/>
          <w:szCs w:val="28"/>
          <w:lang w:eastAsia="x-none"/>
        </w:rPr>
      </w:pPr>
    </w:p>
    <w:p w14:paraId="11C897B5" w14:textId="77777777" w:rsidR="00F011B5" w:rsidRPr="006375B5" w:rsidRDefault="00F011B5" w:rsidP="00F011B5">
      <w:pPr>
        <w:pStyle w:val="BodyText2"/>
        <w:tabs>
          <w:tab w:val="left" w:pos="540"/>
        </w:tabs>
        <w:spacing w:line="240" w:lineRule="atLeast"/>
        <w:ind w:left="540" w:right="47"/>
        <w:jc w:val="thaiDistribute"/>
        <w:rPr>
          <w:i/>
          <w:iCs/>
        </w:rPr>
      </w:pPr>
      <w:r w:rsidRPr="006375B5">
        <w:rPr>
          <w:i/>
          <w:iCs/>
          <w:cs/>
        </w:rPr>
        <w:t>ส่วนได้เสียที่ไม่มีอำนาจควบคุม</w:t>
      </w:r>
    </w:p>
    <w:p w14:paraId="31EAF8B0" w14:textId="12C5E5F4" w:rsidR="00B2432A" w:rsidRPr="00FC7AA1" w:rsidRDefault="00B2432A" w:rsidP="00B2432A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FC7AA1">
        <w:rPr>
          <w:rFonts w:asciiTheme="majorBidi" w:hAnsiTheme="majorBidi" w:cstheme="majorBidi"/>
          <w:sz w:val="30"/>
          <w:szCs w:val="30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  <w:r w:rsidRPr="00FC7AA1">
        <w:rPr>
          <w:rFonts w:asciiTheme="majorBidi" w:hAnsiTheme="majorBidi" w:cstheme="majorBidi"/>
          <w:sz w:val="30"/>
          <w:szCs w:val="30"/>
        </w:rPr>
        <w:t xml:space="preserve"> </w:t>
      </w:r>
      <w:r w:rsidRPr="00FC7AA1">
        <w:rPr>
          <w:rFonts w:asciiTheme="majorBidi" w:hAnsiTheme="majorBidi" w:cstheme="majorBidi"/>
          <w:sz w:val="30"/>
          <w:szCs w:val="30"/>
          <w:cs/>
        </w:rPr>
        <w:t>เมื่อมีการเปลี่ยนแปลงส่วนได้เสียในบริษัทย่อยของกลุ่มบริษัทที่ไม่ทำให้กลุ่มบริษัทสูญเสียอำนาจ</w:t>
      </w:r>
      <w:r w:rsidR="00574547">
        <w:rPr>
          <w:rFonts w:asciiTheme="majorBidi" w:hAnsiTheme="majorBidi" w:cstheme="majorBidi"/>
          <w:sz w:val="30"/>
          <w:szCs w:val="30"/>
        </w:rPr>
        <w:br/>
      </w:r>
      <w:r w:rsidRPr="00FC7AA1">
        <w:rPr>
          <w:rFonts w:asciiTheme="majorBidi" w:hAnsiTheme="majorBidi" w:cstheme="majorBidi"/>
          <w:sz w:val="30"/>
          <w:szCs w:val="30"/>
          <w:cs/>
        </w:rPr>
        <w:t>การควบคุม</w:t>
      </w:r>
      <w:r w:rsidRPr="00FC7AA1">
        <w:rPr>
          <w:rFonts w:asciiTheme="majorBidi" w:hAnsiTheme="majorBidi" w:cstheme="majorBidi"/>
          <w:sz w:val="30"/>
          <w:szCs w:val="30"/>
        </w:rPr>
        <w:t xml:space="preserve"> </w:t>
      </w:r>
      <w:r w:rsidRPr="00FC7AA1">
        <w:rPr>
          <w:rFonts w:asciiTheme="majorBidi" w:hAnsiTheme="majorBidi" w:cstheme="majorBidi"/>
          <w:sz w:val="30"/>
          <w:szCs w:val="30"/>
          <w:cs/>
        </w:rPr>
        <w:t>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หรือรับจากการได้มาหรือจำหน่ายไปซึ่งส่วนได้เสียที่ไม่มีอำนาจควบคุมโดยอำนาจควบคุมไม่เปลี่ยนแปลงรับรู้เป็นส่วนเกิน</w:t>
      </w:r>
      <w:r w:rsidRPr="00FC7AA1">
        <w:rPr>
          <w:rFonts w:asciiTheme="majorBidi" w:hAnsiTheme="majorBidi" w:cstheme="majorBidi"/>
          <w:sz w:val="30"/>
          <w:szCs w:val="30"/>
        </w:rPr>
        <w:t>/</w:t>
      </w:r>
      <w:r w:rsidRPr="00FC7AA1">
        <w:rPr>
          <w:rFonts w:asciiTheme="majorBidi" w:hAnsiTheme="majorBidi" w:cstheme="majorBidi"/>
          <w:sz w:val="30"/>
          <w:szCs w:val="30"/>
          <w:cs/>
        </w:rPr>
        <w:t>ส่วนต่ำกว่าทุนอื่นในส่วนของเจ้าของ</w:t>
      </w:r>
    </w:p>
    <w:p w14:paraId="7E2A28D0" w14:textId="027B7581" w:rsidR="00B2432A" w:rsidRDefault="00B2432A" w:rsidP="00541701">
      <w:pPr>
        <w:rPr>
          <w:rFonts w:asciiTheme="majorBidi" w:hAnsiTheme="majorBidi" w:cstheme="majorBidi"/>
          <w:sz w:val="28"/>
          <w:szCs w:val="28"/>
          <w:lang w:eastAsia="x-none"/>
        </w:rPr>
      </w:pPr>
    </w:p>
    <w:p w14:paraId="5BA536EA" w14:textId="77777777" w:rsidR="006272F2" w:rsidRPr="006375B5" w:rsidRDefault="006272F2" w:rsidP="006272F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การสูญเสียการควบคุม</w:t>
      </w:r>
    </w:p>
    <w:p w14:paraId="55EA1D07" w14:textId="20248032" w:rsidR="00B2432A" w:rsidRPr="006375B5" w:rsidRDefault="00B2432A" w:rsidP="00B2432A">
      <w:pPr>
        <w:pStyle w:val="BodyText2"/>
        <w:tabs>
          <w:tab w:val="left" w:pos="540"/>
        </w:tabs>
        <w:spacing w:line="240" w:lineRule="atLeast"/>
        <w:ind w:left="540" w:right="47"/>
        <w:jc w:val="thaiDistribute"/>
        <w:rPr>
          <w:cs/>
        </w:rPr>
      </w:pPr>
      <w:r w:rsidRPr="006375B5">
        <w:rPr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กลุ่มบริษัทตัดรายการสินทรัพย์และหนี้สินของบริษัทย่อยนั้นออก รวมถึงส่วนได้เสียที่ไม่มีอำนาจควบคุมและส่วนประกอบอื่นในส่วนของเจ้าของที่เกี่ยวข้องกับบริษัทย่อยนั้น</w:t>
      </w:r>
      <w:r w:rsidRPr="006375B5">
        <w:rPr>
          <w:cs/>
        </w:rPr>
        <w:br/>
      </w:r>
      <w:r w:rsidR="00A839C2">
        <w:rPr>
          <w:rFonts w:hint="cs"/>
          <w:cs/>
        </w:rPr>
        <w:t>ผล</w:t>
      </w:r>
      <w:r w:rsidRPr="006375B5">
        <w:rPr>
          <w:cs/>
        </w:rPr>
        <w:t>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</w:p>
    <w:p w14:paraId="4E2AAADF" w14:textId="2CFA7200" w:rsidR="00B2432A" w:rsidRDefault="00B2432A" w:rsidP="00541701">
      <w:pPr>
        <w:rPr>
          <w:rFonts w:asciiTheme="majorBidi" w:hAnsiTheme="majorBidi" w:cstheme="majorBidi"/>
          <w:sz w:val="28"/>
          <w:szCs w:val="28"/>
          <w:lang w:eastAsia="x-none"/>
        </w:rPr>
      </w:pPr>
    </w:p>
    <w:p w14:paraId="0B2F1AD3" w14:textId="77777777" w:rsidR="006272F2" w:rsidRPr="006375B5" w:rsidRDefault="006272F2" w:rsidP="006272F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ส่วนได้เสียในเงินลงทุนที่บันทึกตามวิธีส่วนได้เสีย</w:t>
      </w:r>
    </w:p>
    <w:p w14:paraId="4C7F0141" w14:textId="77777777" w:rsidR="00B2432A" w:rsidRPr="006375B5" w:rsidRDefault="00B2432A" w:rsidP="00B2432A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ร่วมเป็นกิจการที่กลุ่มบริษัทมีอิทธิพลอย่างมีนัยสำคัญโดยมีอำนาจเข้าไปมีส่วนร่วมในการตัดสินใจเกี่ยวกับนโยบายทางการเงินและการดำเนินงานแต่ไม่ถึงระดับที่จะควบคุมหรือควบคุมร่วมในนโยบายดังกล่าว  การร่วมค้าเป็นการร่วมการงานที่กลุ่มบริษัทมีการควบคุมร่วมในการงานนั้น โดยมีสิทธิในสินทรัพย์สุทธิของการร่วมการงานนั้น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2C60BA07" w14:textId="77777777" w:rsidR="00B2432A" w:rsidRPr="006F00C9" w:rsidRDefault="00B2432A" w:rsidP="00541701">
      <w:pPr>
        <w:rPr>
          <w:rFonts w:asciiTheme="majorBidi" w:hAnsiTheme="majorBidi" w:cstheme="majorBidi"/>
          <w:sz w:val="28"/>
          <w:szCs w:val="28"/>
          <w:lang w:eastAsia="x-none"/>
        </w:rPr>
      </w:pPr>
    </w:p>
    <w:p w14:paraId="473FDD13" w14:textId="5687CEFD" w:rsidR="00B2432A" w:rsidRPr="006375B5" w:rsidRDefault="00B2432A" w:rsidP="00B2432A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กลุ่มบริษัทรับรู้เงินลงทุนในบริษัทร่วมและการร่วมค้าตามวิธีส่วนได้เสีย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โดยรับรู้รายการเมื่อเริ่มแรกด้วยราคาทุนซึ่งรวมถึงต้นทุนการทำรายการ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ภายหลังการรับรู้รายการเริ่มแรก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4C652A">
        <w:rPr>
          <w:rFonts w:ascii="Angsana New" w:hAnsi="Angsana New" w:hint="cs"/>
          <w:sz w:val="30"/>
          <w:szCs w:val="30"/>
          <w:cs/>
        </w:rPr>
        <w:t xml:space="preserve">เงินปันผลรับ </w:t>
      </w:r>
      <w:r w:rsidRPr="006375B5">
        <w:rPr>
          <w:rFonts w:ascii="Angsana New" w:hAnsi="Angsana New" w:hint="cs"/>
          <w:sz w:val="30"/>
          <w:szCs w:val="30"/>
          <w:cs/>
        </w:rPr>
        <w:t>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จะถูกบันทึกในงบการเงินรวมจนถึงวันที่ความมีอิทธิพลอย่างมีนัยสำคัญหรือการควบคุมร่วมสิ้นสุดลง</w:t>
      </w:r>
    </w:p>
    <w:p w14:paraId="0DDF36A4" w14:textId="4FAC5E72" w:rsidR="00B2432A" w:rsidRDefault="00B2432A" w:rsidP="00C22066">
      <w:pPr>
        <w:pStyle w:val="BodyText2"/>
        <w:ind w:left="540" w:right="47"/>
        <w:jc w:val="thaiDistribute"/>
        <w:rPr>
          <w:i/>
          <w:iCs/>
          <w:lang w:val="en-US"/>
        </w:rPr>
      </w:pPr>
    </w:p>
    <w:p w14:paraId="2497A625" w14:textId="77777777" w:rsidR="006272F2" w:rsidRPr="006375B5" w:rsidRDefault="006272F2" w:rsidP="006272F2">
      <w:pPr>
        <w:pStyle w:val="BodyText2"/>
        <w:tabs>
          <w:tab w:val="left" w:pos="540"/>
        </w:tabs>
        <w:spacing w:line="240" w:lineRule="atLeast"/>
        <w:ind w:left="540"/>
        <w:rPr>
          <w:rFonts w:eastAsia="EucrosiaUPCBold"/>
          <w:i/>
          <w:iCs/>
        </w:rPr>
      </w:pPr>
      <w:r w:rsidRPr="006375B5">
        <w:rPr>
          <w:rFonts w:eastAsia="EucrosiaUPCBold"/>
          <w:i/>
          <w:iCs/>
          <w:cs/>
        </w:rPr>
        <w:t>การตัดรายการในงบการเงินรวม</w:t>
      </w:r>
    </w:p>
    <w:p w14:paraId="029DCAA2" w14:textId="77777777" w:rsidR="00B2432A" w:rsidRPr="006375B5" w:rsidRDefault="00B2432A" w:rsidP="00B243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  <w:r w:rsidRPr="006375B5">
        <w:rPr>
          <w:rFonts w:ascii="Angsana New" w:hAnsi="Angsana New"/>
          <w:sz w:val="30"/>
          <w:szCs w:val="30"/>
          <w:cs/>
          <w:lang w:val="th-TH"/>
        </w:rPr>
        <w:t xml:space="preserve">ยอดคงเหลือและรายการบัญชีระหว่างกิจการในกลุ่ม รวมถึงรายได้ หรือค่าใช้จ่ายที่ยังไม่เกิดขึ้นจริงซึ่งเป็นผลมาจากรายการระหว่างกิจการในกลุ่ม ถูกตัดรายการในการจัดทำงบการเงินรวม </w:t>
      </w:r>
      <w:r w:rsidRPr="006E1AD3">
        <w:rPr>
          <w:rFonts w:ascii="Angsana New" w:hAnsi="Angsana New"/>
          <w:spacing w:val="-2"/>
          <w:sz w:val="30"/>
          <w:szCs w:val="30"/>
          <w:cs/>
          <w:lang w:val="th-TH"/>
        </w:rPr>
        <w:t>กำไรที่ยังไม่เกิดขึ้นจริงซึ่งเป็นผลมาจากรายการกับบริษัทร่วมและ</w:t>
      </w:r>
      <w:r w:rsidRPr="006E1AD3">
        <w:rPr>
          <w:rFonts w:ascii="Angsana New" w:hAnsi="Angsana New" w:hint="cs"/>
          <w:spacing w:val="-2"/>
          <w:sz w:val="30"/>
          <w:szCs w:val="30"/>
          <w:cs/>
          <w:lang w:val="th-TH"/>
        </w:rPr>
        <w:t>การร่วมค้า</w:t>
      </w:r>
      <w:r w:rsidRPr="006E1AD3">
        <w:rPr>
          <w:rFonts w:ascii="Angsana New" w:hAnsi="Angsana New"/>
          <w:spacing w:val="-2"/>
          <w:sz w:val="30"/>
          <w:szCs w:val="30"/>
          <w:cs/>
          <w:lang w:val="th-TH"/>
        </w:rPr>
        <w:t>ถูกตัดรายการกับเงินลงทุนเท่าที่กลุ่มบริษัทมีส่วนได้เสียในกิจการที่ถูกลงทุนนั้น</w:t>
      </w:r>
      <w:r w:rsidRPr="006375B5">
        <w:rPr>
          <w:rFonts w:ascii="Angsana New" w:hAnsi="Angsana New"/>
          <w:sz w:val="30"/>
          <w:szCs w:val="30"/>
          <w:cs/>
          <w:lang w:val="th-TH"/>
        </w:rPr>
        <w:t xml:space="preserve"> ขาดทุนที่ยังไม่เกิดขึ้นจริงถูกตัดรายการในลักษณะเดียวกับกำไรที่ยังไม่เกิดขึ้นจริง แต่เท่าที่เมื่อไม่มีหลักฐานการด้อยค่าเกิดขึ้น</w:t>
      </w:r>
    </w:p>
    <w:p w14:paraId="217466BC" w14:textId="1393022D" w:rsidR="00EA38FD" w:rsidRPr="006375B5" w:rsidRDefault="00EA38FD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0BE813E9" w14:textId="1A26CA89" w:rsidR="00D446EB" w:rsidRPr="006375B5" w:rsidRDefault="00D446EB" w:rsidP="00D446EB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เงิน</w:t>
      </w: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ลงทุนในบริษัทย่อย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บริษัทร่วมและการร่วมค้า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</w:p>
    <w:p w14:paraId="09C74048" w14:textId="61509AEC" w:rsidR="00D446EB" w:rsidRPr="006375B5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6C54424C" w14:textId="1E6A2E07" w:rsidR="00D446EB" w:rsidRPr="006375B5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5621E">
        <w:rPr>
          <w:rFonts w:ascii="Angsana New" w:hAnsi="Angsana New" w:hint="cs"/>
          <w:spacing w:val="-4"/>
          <w:sz w:val="30"/>
          <w:szCs w:val="30"/>
          <w:cs/>
        </w:rPr>
        <w:t>เงินลงทุนในบริษัทย่อย</w:t>
      </w:r>
      <w:r w:rsidRPr="0065621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65621E">
        <w:rPr>
          <w:rFonts w:ascii="Angsana New" w:hAnsi="Angsana New" w:hint="cs"/>
          <w:spacing w:val="-4"/>
          <w:sz w:val="30"/>
          <w:szCs w:val="30"/>
          <w:cs/>
        </w:rPr>
        <w:t>บริษัทร่วมและการร่วมค้าในงบการเงินเฉพาะกิจการวัดมูลค่าด้วยราคาทุนหักค่าเผื่อการด้อยค่า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BE7273" w:rsidRPr="00BE7273">
        <w:rPr>
          <w:rFonts w:ascii="Angsana New" w:hAnsi="Angsana New" w:hint="cs"/>
          <w:sz w:val="30"/>
          <w:szCs w:val="30"/>
          <w:cs/>
        </w:rPr>
        <w:t>เงินปันผลรับบันทึกในกำไรหรือขาดทุนในวันที่กลุ่มบริษัทมีสิทธิได้รับเงินปันผล</w:t>
      </w:r>
      <w:r w:rsidR="00BE7273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กรณีที่บริษัทจำหน่ายเงินลงทุนบางส่วนต้นทุนเงินลงทุนคำนวณโดยวิธี</w:t>
      </w:r>
      <w:r w:rsidR="004A2163" w:rsidRPr="006375B5">
        <w:rPr>
          <w:rFonts w:ascii="Angsana New" w:hAnsi="Angsana New" w:hint="cs"/>
          <w:sz w:val="30"/>
          <w:szCs w:val="30"/>
          <w:cs/>
        </w:rPr>
        <w:t xml:space="preserve">ถัวเฉลี่ยถ่วงน้ำหนัก </w:t>
      </w:r>
      <w:r w:rsidRPr="006375B5">
        <w:rPr>
          <w:rFonts w:ascii="Angsana New" w:hAnsi="Angsana New" w:hint="cs"/>
          <w:sz w:val="30"/>
          <w:szCs w:val="30"/>
          <w:cs/>
        </w:rPr>
        <w:t>กำไรขาดทุนจากการขายเงินลงทุนบันทึกในกำไรหรือขาดทุน</w:t>
      </w:r>
      <w:r w:rsidR="004A17BC">
        <w:rPr>
          <w:rFonts w:ascii="Angsana New" w:hAnsi="Angsana New" w:hint="cs"/>
          <w:sz w:val="30"/>
          <w:szCs w:val="30"/>
          <w:cs/>
        </w:rPr>
        <w:t xml:space="preserve"> </w:t>
      </w:r>
      <w:r w:rsidR="004A17BC" w:rsidRPr="004A17BC">
        <w:rPr>
          <w:rFonts w:ascii="Angsana New" w:hAnsi="Angsana New" w:hint="cs"/>
          <w:sz w:val="30"/>
          <w:szCs w:val="30"/>
          <w:cs/>
        </w:rPr>
        <w:t>กลุ่มบริษัทพิจารณาการด้อยค่าของเงินลงทุนในบริษัทย่อยตามที่เปิดเผยในหมายเหตุข้อ</w:t>
      </w:r>
      <w:r w:rsidR="004A17BC" w:rsidRPr="004A17BC">
        <w:rPr>
          <w:rFonts w:ascii="Angsana New" w:hAnsi="Angsana New"/>
          <w:sz w:val="30"/>
          <w:szCs w:val="30"/>
          <w:cs/>
        </w:rPr>
        <w:t xml:space="preserve"> </w:t>
      </w:r>
      <w:r w:rsidR="00D545BD">
        <w:rPr>
          <w:rFonts w:ascii="Angsana New" w:hAnsi="Angsana New"/>
          <w:sz w:val="30"/>
          <w:szCs w:val="30"/>
        </w:rPr>
        <w:t>9</w:t>
      </w:r>
    </w:p>
    <w:p w14:paraId="05A633FA" w14:textId="7B1E3AA8" w:rsidR="006048F7" w:rsidRDefault="006048F7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2EB5D985" w14:textId="77777777" w:rsidR="00B2432A" w:rsidRPr="00B2432A" w:rsidRDefault="00B2432A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70758E2" w14:textId="7E11241D" w:rsidR="00CA68AA" w:rsidRPr="006375B5" w:rsidRDefault="006D7590" w:rsidP="00936843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 xml:space="preserve">เงินตราต่างประเทศ </w:t>
      </w:r>
    </w:p>
    <w:p w14:paraId="1D23CD22" w14:textId="77777777" w:rsidR="00CA68AA" w:rsidRPr="008905C5" w:rsidRDefault="00CA68AA" w:rsidP="00CA68AA">
      <w:pPr>
        <w:pStyle w:val="BodyText2"/>
        <w:tabs>
          <w:tab w:val="left" w:pos="540"/>
        </w:tabs>
        <w:spacing w:line="240" w:lineRule="atLeast"/>
        <w:ind w:left="540" w:right="47"/>
        <w:rPr>
          <w:cs/>
        </w:rPr>
      </w:pPr>
    </w:p>
    <w:p w14:paraId="33EE25B7" w14:textId="7AFB6167" w:rsidR="006D7590" w:rsidRPr="006375B5" w:rsidRDefault="006D7590" w:rsidP="00A839C2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  <w:r w:rsidRPr="006375B5">
        <w:rPr>
          <w:cs/>
        </w:rPr>
        <w:t>รายการบัญชีที่เป็นเงินตราต่างประเทศ</w:t>
      </w:r>
      <w:r w:rsidR="006048F7" w:rsidRPr="006375B5">
        <w:rPr>
          <w:rFonts w:hint="cs"/>
          <w:cs/>
        </w:rPr>
        <w:t>รวมถึงสินทรัพย์และหนี้สินที่ไม่เป็นตัวเงินซึ่งเกิดจากรายการบัญชีที่เป็นเงินตราต่างประเทศ</w:t>
      </w:r>
      <w:r w:rsidR="00A839C2">
        <w:rPr>
          <w:rFonts w:hint="cs"/>
          <w:cs/>
        </w:rPr>
        <w:t xml:space="preserve"> </w:t>
      </w:r>
      <w:r w:rsidRPr="006375B5">
        <w:rPr>
          <w:cs/>
        </w:rPr>
        <w:t>แปลงค่าเป็นสกุลเงินที่ใช้ในการดำเนินงานของแต่ละบริษัทในกลุ่มบริษัท โดยใช้อัตราแลกเปลี่ยน ณ วันที่เกิดรายการ</w:t>
      </w:r>
      <w:r w:rsidR="00EA38FD" w:rsidRPr="006375B5">
        <w:rPr>
          <w:rFonts w:hint="cs"/>
          <w:cs/>
        </w:rPr>
        <w:t xml:space="preserve"> สำหรับ</w:t>
      </w:r>
      <w:r w:rsidR="00EA38FD" w:rsidRPr="006375B5">
        <w:rPr>
          <w:cs/>
        </w:rPr>
        <w:t>สินทรัพย์และหนี้สินที่เป็นตัวเงินและเป็นเงินตราต่างประเทศแปลงค่าโดยใช้อัตราแลกเปลี่ยน ณ วัน</w:t>
      </w:r>
      <w:r w:rsidR="00DD52FA">
        <w:rPr>
          <w:rFonts w:hint="cs"/>
          <w:cs/>
        </w:rPr>
        <w:t>ที่รายงาน</w:t>
      </w:r>
      <w:r w:rsidR="00293356">
        <w:rPr>
          <w:rFonts w:hint="cs"/>
          <w:cs/>
        </w:rPr>
        <w:t xml:space="preserve"> </w:t>
      </w:r>
      <w:r w:rsidR="007E08C0" w:rsidRPr="006375B5">
        <w:rPr>
          <w:rFonts w:hint="cs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ซึ่งแสดงด้วยมูลค่ายุติธรรม</w:t>
      </w:r>
      <w:r w:rsidR="007E08C0" w:rsidRPr="006375B5">
        <w:rPr>
          <w:cs/>
        </w:rPr>
        <w:t xml:space="preserve"> </w:t>
      </w:r>
      <w:r w:rsidR="007E08C0" w:rsidRPr="006375B5">
        <w:rPr>
          <w:rFonts w:hint="cs"/>
          <w:cs/>
        </w:rPr>
        <w:t>แปลงค่าโดยใช้อัตราแลกเปลี่ยน</w:t>
      </w:r>
      <w:r w:rsidR="007E08C0" w:rsidRPr="006375B5">
        <w:rPr>
          <w:cs/>
        </w:rPr>
        <w:t xml:space="preserve"> </w:t>
      </w:r>
      <w:r w:rsidR="007E08C0" w:rsidRPr="006375B5">
        <w:rPr>
          <w:rFonts w:hint="cs"/>
          <w:cs/>
        </w:rPr>
        <w:t>ณ</w:t>
      </w:r>
      <w:r w:rsidR="007E08C0" w:rsidRPr="006375B5">
        <w:rPr>
          <w:cs/>
        </w:rPr>
        <w:t xml:space="preserve"> </w:t>
      </w:r>
      <w:r w:rsidR="007E08C0" w:rsidRPr="006375B5">
        <w:rPr>
          <w:rFonts w:hint="cs"/>
          <w:cs/>
        </w:rPr>
        <w:t>วันที่มีการวัดมูลค่ายุติธรรม</w:t>
      </w:r>
    </w:p>
    <w:p w14:paraId="5229A064" w14:textId="77777777" w:rsidR="00E15F38" w:rsidRPr="006375B5" w:rsidRDefault="00E15F38" w:rsidP="00E15F38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</w:p>
    <w:p w14:paraId="21FAFE09" w14:textId="10DE052B" w:rsidR="006D7590" w:rsidRPr="006375B5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olor w:val="000000"/>
        </w:rPr>
      </w:pPr>
      <w:r w:rsidRPr="006375B5">
        <w:rPr>
          <w:color w:val="000000"/>
          <w:cs/>
        </w:rPr>
        <w:t>ผลต่างของอัตราแลกเปลี่ยนที่เกิดขึ้นจากการแปลงค่าให้รับรู้เป็นกำไรหรือขาดทุนในงวดบัญชีนั้น</w:t>
      </w:r>
      <w:r w:rsidR="007E08C0" w:rsidRPr="006375B5">
        <w:rPr>
          <w:rFonts w:hint="cs"/>
          <w:color w:val="000000"/>
          <w:cs/>
        </w:rPr>
        <w:t xml:space="preserve"> </w:t>
      </w:r>
      <w:r w:rsidR="00A839C2">
        <w:rPr>
          <w:rFonts w:hint="cs"/>
          <w:color w:val="000000"/>
          <w:cs/>
        </w:rPr>
        <w:t>ยกเว้น</w:t>
      </w:r>
      <w:r w:rsidR="007E08C0" w:rsidRPr="006375B5">
        <w:rPr>
          <w:rFonts w:hint="cs"/>
          <w:color w:val="000000"/>
          <w:cs/>
        </w:rPr>
        <w:t>ผลต่างของอัตราแลกเปลี่ยนที่เกิดขึ้นจากการแปลงค่าของรายการดังต่อไปนี้จะรับรู้เข้ากำไรขาดทุนเบ็ดเสร็จอื่น</w:t>
      </w:r>
      <w:r w:rsidR="007E08C0" w:rsidRPr="006375B5">
        <w:rPr>
          <w:color w:val="000000"/>
          <w:cs/>
        </w:rPr>
        <w:t xml:space="preserve"> </w:t>
      </w:r>
    </w:p>
    <w:p w14:paraId="035553ED" w14:textId="023AE4F4" w:rsidR="007E08C0" w:rsidRPr="000F0095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rFonts w:asciiTheme="majorBidi" w:hAnsiTheme="majorBidi" w:cstheme="majorBidi"/>
          <w:color w:val="000000" w:themeColor="text1"/>
          <w:spacing w:val="-6"/>
        </w:rPr>
      </w:pPr>
      <w:r w:rsidRPr="000F0095">
        <w:rPr>
          <w:rFonts w:asciiTheme="majorBidi" w:hAnsiTheme="majorBidi" w:cstheme="majorBidi"/>
          <w:color w:val="000000" w:themeColor="text1"/>
          <w:spacing w:val="-6"/>
          <w:cs/>
        </w:rPr>
        <w:t>เงินลงทุนในตราสารทุนที่กำหนดให้วัดมูลค่าด้วยมูลค่ายุติธรรมผ่านกำไรขาดทุนเบ็ดเสร็จอื่น (เว้นแต่การด้อยค่า ผลต่างจากอัตราแลกเปลี่ยนที่เคยรับรู้เข้ากำไรขาดทุนเบ็ดเสร็จอื่นจะถูกจัดประเภทใหม่ไปเข้ากำไรหรือขาดทุน)</w:t>
      </w:r>
      <w:r w:rsidR="00FC5401" w:rsidRPr="000F0095">
        <w:rPr>
          <w:rFonts w:asciiTheme="majorBidi" w:hAnsiTheme="majorBidi" w:cstheme="majorBidi" w:hint="cs"/>
          <w:color w:val="000000" w:themeColor="text1"/>
          <w:spacing w:val="-6"/>
          <w:cs/>
        </w:rPr>
        <w:t xml:space="preserve"> </w:t>
      </w:r>
      <w:r w:rsidR="00FC5401" w:rsidRPr="000F0095">
        <w:rPr>
          <w:rFonts w:asciiTheme="majorBidi" w:hAnsiTheme="majorBidi" w:cstheme="majorBidi"/>
          <w:color w:val="000000" w:themeColor="text1"/>
          <w:spacing w:val="-6"/>
          <w:cs/>
        </w:rPr>
        <w:t>และ</w:t>
      </w:r>
    </w:p>
    <w:p w14:paraId="20732D6B" w14:textId="382B1E23" w:rsidR="007E08C0" w:rsidRPr="006375B5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color w:val="000000"/>
        </w:rPr>
      </w:pPr>
      <w:r w:rsidRPr="006375B5">
        <w:rPr>
          <w:rFonts w:asciiTheme="majorBidi" w:hAnsiTheme="majorBidi" w:cstheme="majorBidi"/>
          <w:color w:val="000000" w:themeColor="text1"/>
          <w:cs/>
        </w:rPr>
        <w:t>การป้องกันความเสี่ยงในกระแสเงินสด เฉพาะส่วนที่มีประสิทธิผล</w:t>
      </w:r>
    </w:p>
    <w:p w14:paraId="4DCC2C7F" w14:textId="77777777" w:rsidR="007E08C0" w:rsidRPr="008905C5" w:rsidRDefault="007E08C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i/>
          <w:iCs/>
          <w:color w:val="0000FF"/>
          <w:cs/>
        </w:rPr>
      </w:pPr>
    </w:p>
    <w:p w14:paraId="542387BB" w14:textId="64316F6D" w:rsidR="006D7590" w:rsidRPr="006375B5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rPr>
          <w:cs/>
        </w:rPr>
      </w:pPr>
      <w:r w:rsidRPr="006375B5">
        <w:rPr>
          <w:i/>
          <w:iCs/>
          <w:cs/>
        </w:rPr>
        <w:t>หน่วยงานในต่างประเทศ</w:t>
      </w:r>
    </w:p>
    <w:p w14:paraId="4C9B9EC1" w14:textId="77777777" w:rsidR="00EE456D" w:rsidRDefault="00A433DC" w:rsidP="00FA68EB">
      <w:pPr>
        <w:pStyle w:val="BodyText2"/>
        <w:tabs>
          <w:tab w:val="left" w:pos="540"/>
        </w:tabs>
        <w:spacing w:line="240" w:lineRule="atLeast"/>
        <w:ind w:left="540" w:right="43"/>
        <w:jc w:val="thaiDistribute"/>
      </w:pPr>
      <w:r w:rsidRPr="006375B5">
        <w:rPr>
          <w:cs/>
        </w:rPr>
        <w:t>สินทรัพย์และหนี้สินของหน่วยงานในต่างประเทศแปลงค่าเป็นเงินบาทโดยใช้อัตราแลกเปลี่ยน ณ วันที่รายงาน</w:t>
      </w:r>
      <w:r w:rsidR="00FA68EB">
        <w:rPr>
          <w:rFonts w:hint="cs"/>
          <w:cs/>
        </w:rPr>
        <w:t xml:space="preserve"> </w:t>
      </w:r>
    </w:p>
    <w:p w14:paraId="168B372C" w14:textId="77777777" w:rsidR="00EE456D" w:rsidRDefault="00EE456D" w:rsidP="00FA68EB">
      <w:pPr>
        <w:pStyle w:val="BodyText2"/>
        <w:tabs>
          <w:tab w:val="left" w:pos="540"/>
        </w:tabs>
        <w:spacing w:line="240" w:lineRule="atLeast"/>
        <w:ind w:left="540" w:right="43"/>
        <w:jc w:val="thaiDistribute"/>
      </w:pPr>
    </w:p>
    <w:p w14:paraId="576E70BB" w14:textId="09261F4B" w:rsidR="006D7590" w:rsidRPr="00FA68EB" w:rsidRDefault="006D7590" w:rsidP="00FA68EB">
      <w:pPr>
        <w:pStyle w:val="BodyText2"/>
        <w:tabs>
          <w:tab w:val="left" w:pos="540"/>
        </w:tabs>
        <w:spacing w:line="240" w:lineRule="atLeast"/>
        <w:ind w:left="540" w:right="43"/>
        <w:jc w:val="thaiDistribute"/>
      </w:pPr>
      <w:r w:rsidRPr="006375B5">
        <w:rPr>
          <w:spacing w:val="-2"/>
          <w:cs/>
        </w:rPr>
        <w:t>รายได้และค่าใช้จ่ายของหน่วยงานในต่างประเทศแปลงค่าเป็นเงินบาทโดยใช้อัตราแลกเปลี่ยน</w:t>
      </w:r>
      <w:r w:rsidR="00056C79" w:rsidRPr="006375B5">
        <w:rPr>
          <w:spacing w:val="-2"/>
          <w:cs/>
        </w:rPr>
        <w:t>ที่ใกล้เคียงกับอัตรา</w:t>
      </w:r>
      <w:r w:rsidR="005943D5" w:rsidRPr="006375B5">
        <w:rPr>
          <w:spacing w:val="-2"/>
          <w:cs/>
        </w:rPr>
        <w:br/>
      </w:r>
      <w:r w:rsidR="00056C79" w:rsidRPr="006375B5">
        <w:rPr>
          <w:spacing w:val="-2"/>
          <w:cs/>
        </w:rPr>
        <w:t>ณ วันที่เกิดรายการ</w:t>
      </w:r>
    </w:p>
    <w:p w14:paraId="418232BA" w14:textId="77777777" w:rsidR="005943D5" w:rsidRPr="008905C5" w:rsidRDefault="005943D5" w:rsidP="005943D5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spacing w:val="-2"/>
          <w:cs/>
        </w:rPr>
      </w:pPr>
    </w:p>
    <w:p w14:paraId="08102F25" w14:textId="748EADF5" w:rsidR="00173358" w:rsidRPr="006375B5" w:rsidRDefault="006D7590" w:rsidP="003B0EB7">
      <w:pPr>
        <w:pStyle w:val="BodyText2"/>
        <w:spacing w:line="240" w:lineRule="atLeast"/>
        <w:ind w:left="540" w:right="43"/>
        <w:jc w:val="thaiDistribute"/>
      </w:pPr>
      <w:r w:rsidRPr="006375B5">
        <w:rPr>
          <w:cs/>
        </w:rPr>
        <w:t>ผลต่างจากอัตราแลกเปลี่ยนที่เกิดจากการแปลงค่า</w:t>
      </w:r>
      <w:r w:rsidR="00293356">
        <w:rPr>
          <w:rFonts w:hint="cs"/>
          <w:cs/>
        </w:rPr>
        <w:t>จะรับรู้</w:t>
      </w:r>
      <w:r w:rsidRPr="006375B5">
        <w:rPr>
          <w:cs/>
        </w:rPr>
        <w:t>ในกำไรขาดทุนเบ็ดเสร็จอื่น และแสดงเป็น</w:t>
      </w:r>
      <w:r w:rsidR="00FC5401" w:rsidRPr="00FC5401">
        <w:rPr>
          <w:rFonts w:hint="cs"/>
          <w:cs/>
        </w:rPr>
        <w:t>การแปลงค่าหน่วยงานต่างประเทศในส่วนของผู้ถือหุ้น</w:t>
      </w:r>
      <w:r w:rsidR="00FC5401" w:rsidRPr="00FC5401">
        <w:rPr>
          <w:cs/>
        </w:rPr>
        <w:t xml:space="preserve"> </w:t>
      </w:r>
      <w:r w:rsidRPr="006375B5">
        <w:rPr>
          <w:cs/>
        </w:rPr>
        <w:t xml:space="preserve">จนกว่ามีการจำหน่ายเงินลงทุนนั้นออกไป </w:t>
      </w:r>
    </w:p>
    <w:p w14:paraId="79081FEC" w14:textId="767F55F9" w:rsidR="009B5526" w:rsidRPr="008905C5" w:rsidRDefault="009B5526" w:rsidP="003B0EB7">
      <w:pPr>
        <w:pStyle w:val="BodyText2"/>
        <w:spacing w:line="240" w:lineRule="atLeast"/>
        <w:ind w:left="540" w:right="43"/>
        <w:jc w:val="thaiDistribute"/>
      </w:pPr>
    </w:p>
    <w:p w14:paraId="05756C7E" w14:textId="77777777" w:rsidR="006D7590" w:rsidRPr="006375B5" w:rsidRDefault="006D7590" w:rsidP="006D7590">
      <w:pPr>
        <w:pStyle w:val="BodyText"/>
        <w:shd w:val="clear" w:color="auto" w:fill="FFFFFF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เมื่อหน่วยงานต่างประเทศถูกจำหน่ายส่วนได้เสียทั้งหมดหรือเพียงบางส่วนที่ทำให้สูญเสียการควบคุม ความมีอิทธิพลอย่างมีสาระสำคัญ หรือการควบคุมร่วมกัน ผลสะสมของผลต่างจากอัตราแลกเปลี่ยน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ผลสะสมต้องถูกปันสัดส่วนให้กับส่วนของผู้ถือหุ้นที่ไม่มีอำนาจควบคุม หากกลุ่มบริษัทจำหน่ายเงินลงทุนในบริษัทร่วมหรือการร่วมค้าเพียงบางส่วนโดยที่กลุ่มบริษัทยังคงมีอิทธิพลหรือการควบคุมร่วมที่มีสาระสำคัญอยู่ กลุ่มบริษัทต้องจัดประเภทยอดสะสมบางส่วนที่เกี่ยวข้องเป็นกำไรหรือขาดทุน</w:t>
      </w:r>
    </w:p>
    <w:p w14:paraId="74B930B5" w14:textId="77777777" w:rsidR="00FA68EB" w:rsidRDefault="00FA68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1F9C72B" w14:textId="04E588AE" w:rsidR="004263A9" w:rsidRPr="006375B5" w:rsidRDefault="006D759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รายการที่เป็นตัวเงินที่เป็นลูกหนี้หรือเจ้าหนี้กับหน่วยงานในต่างประเทศ ซึ่งรายการดังกล่าวมิได้คาดหมายว่าจะมีแผนการชำระหนี้หรือไม่มีความเป็นไปได้ว่าจะชำระเงินในอนาคตอันใกล้ 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และรับรู้ในกำไรขาดทุนเบ็ดเสร็จอื่น และแสดงเป็น</w:t>
      </w:r>
      <w:r w:rsidR="00FC5401" w:rsidRPr="00FC5401">
        <w:rPr>
          <w:rFonts w:ascii="Angsana New" w:hAnsi="Angsana New" w:hint="cs"/>
          <w:sz w:val="30"/>
          <w:szCs w:val="30"/>
          <w:cs/>
        </w:rPr>
        <w:t>การแปลงค่าหน่วยงานต่างประเทศ</w:t>
      </w:r>
      <w:r w:rsidRPr="006375B5">
        <w:rPr>
          <w:rFonts w:ascii="Angsana New" w:hAnsi="Angsana New"/>
          <w:sz w:val="30"/>
          <w:szCs w:val="30"/>
          <w:cs/>
        </w:rPr>
        <w:t>ในส่วนของผู้ถือหุ้น จนกว่ามีการจำหน่ายเงินลงทุนนั้นออกไป</w:t>
      </w:r>
    </w:p>
    <w:p w14:paraId="41B58A5D" w14:textId="77777777" w:rsidR="00C02E30" w:rsidRPr="008905C5" w:rsidRDefault="00C02E3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F905E34" w14:textId="19B26713" w:rsidR="008E21E9" w:rsidRPr="006375B5" w:rsidRDefault="008E21E9" w:rsidP="008E21E9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เครื่องมือทางการเงิน</w:t>
      </w:r>
    </w:p>
    <w:p w14:paraId="35ECD2A5" w14:textId="6C29047D" w:rsidR="008E21E9" w:rsidRPr="008905C5" w:rsidRDefault="008E21E9" w:rsidP="006208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C30E981" w14:textId="49206CCB" w:rsidR="008E21E9" w:rsidRPr="006375B5" w:rsidRDefault="008E21E9" w:rsidP="008E21E9">
      <w:pPr>
        <w:pStyle w:val="BodyText"/>
        <w:shd w:val="clear" w:color="auto" w:fill="FFFFFF"/>
        <w:tabs>
          <w:tab w:val="clear" w:pos="227"/>
          <w:tab w:val="clear" w:pos="454"/>
          <w:tab w:val="clear" w:pos="680"/>
        </w:tabs>
        <w:spacing w:after="0" w:line="240" w:lineRule="auto"/>
        <w:ind w:left="54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sz w:val="30"/>
          <w:szCs w:val="30"/>
        </w:rPr>
        <w:t>1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 xml:space="preserve">การจัดประเภทและการวัดมูลค่า </w:t>
      </w:r>
    </w:p>
    <w:p w14:paraId="46276BB5" w14:textId="55B8D0A9" w:rsidR="00843EAC" w:rsidRDefault="008E21E9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bookmarkStart w:id="1" w:name="_Hlk65750396"/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ตราสารหนี้ที่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ออกโดย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รับ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รู้รายการเมื่อเริ่มแรกเมื่อมีการออกตราสารหนี้ สินทรัพย์ทางการเงินและหนี้สินทางการเงินอื่น ๆ (นอกเหนือจากลูกหนี้การค้า (ดูหมายเหตุข้อ </w:t>
      </w:r>
      <w:r w:rsidR="009A1B68">
        <w:rPr>
          <w:rFonts w:asciiTheme="majorBidi" w:hAnsiTheme="majorBidi" w:cstheme="majorBidi" w:hint="cs"/>
          <w:color w:val="000000"/>
          <w:sz w:val="30"/>
          <w:szCs w:val="30"/>
          <w:cs/>
        </w:rPr>
        <w:t>3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(ฉ)) รับรู้รายการเมื่อเริ่มแรกเมื่อกลุ่มบริษัทเป็น</w:t>
      </w:r>
      <w:r w:rsidRPr="006375B5">
        <w:rPr>
          <w:rFonts w:asciiTheme="majorBidi" w:eastAsia="Times New Roman" w:hAnsiTheme="majorBidi" w:cstheme="majorBidi"/>
          <w:color w:val="000000"/>
          <w:sz w:val="30"/>
          <w:szCs w:val="30"/>
          <w:cs/>
        </w:rPr>
        <w:t>คู่สัญญาตามข้อกำหนดของเครื่องมือทางการเงินนั้น และวัดมูลค่า</w:t>
      </w:r>
      <w:r w:rsidR="002F24FA">
        <w:rPr>
          <w:rFonts w:asciiTheme="majorBidi" w:eastAsia="Times New Roman" w:hAnsiTheme="majorBidi" w:cstheme="majorBidi" w:hint="cs"/>
          <w:color w:val="000000"/>
          <w:sz w:val="30"/>
          <w:szCs w:val="30"/>
          <w:cs/>
        </w:rPr>
        <w:t>เมื่อเริ่มแรก</w:t>
      </w:r>
      <w:r w:rsidRPr="006375B5">
        <w:rPr>
          <w:rFonts w:asciiTheme="majorBidi" w:hAnsiTheme="majorBidi" w:cstheme="majorBidi"/>
          <w:sz w:val="30"/>
          <w:szCs w:val="30"/>
          <w:cs/>
        </w:rPr>
        <w:t>ด้วยมูลค่ายุติธรรม</w:t>
      </w:r>
      <w:r w:rsidR="002F24FA">
        <w:rPr>
          <w:rFonts w:asciiTheme="majorBidi" w:hAnsiTheme="majorBidi" w:cstheme="majorBidi" w:hint="cs"/>
          <w:sz w:val="30"/>
          <w:szCs w:val="30"/>
          <w:cs/>
        </w:rPr>
        <w:t xml:space="preserve"> ทั้งนี้</w:t>
      </w:r>
      <w:r w:rsidRPr="006375B5">
        <w:rPr>
          <w:rFonts w:asciiTheme="majorBidi" w:hAnsiTheme="majorBidi" w:cstheme="majorBidi"/>
          <w:sz w:val="30"/>
          <w:szCs w:val="30"/>
          <w:cs/>
        </w:rPr>
        <w:t>สินทรัพย์ทางการเงินและหนี้สินทางการเงิน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ที่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ไม่ได้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วัดมูลค่าด้วยมูลค่ายุติธรรมผ่านกำไรหรือขาดทุน</w:t>
      </w:r>
      <w:bookmarkEnd w:id="1"/>
      <w:r w:rsidR="009A1B68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จะรวมหรือหัก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ต้นทุนการทำรายการที่เกี่ยวข้องโดยตรงกับการได้มา</w:t>
      </w:r>
      <w:r w:rsidRPr="006375B5">
        <w:rPr>
          <w:rFonts w:asciiTheme="majorBidi" w:hAnsiTheme="majorBidi" w:cstheme="majorBidi"/>
          <w:sz w:val="30"/>
          <w:szCs w:val="30"/>
          <w:cs/>
        </w:rPr>
        <w:t>หรือการออกตราสา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ร</w:t>
      </w:r>
      <w:r w:rsidR="002F24FA">
        <w:rPr>
          <w:rFonts w:asciiTheme="majorBidi" w:hAnsiTheme="majorBidi" w:cstheme="majorBidi" w:hint="cs"/>
          <w:sz w:val="30"/>
          <w:szCs w:val="30"/>
          <w:cs/>
        </w:rPr>
        <w:t>ด้วย</w:t>
      </w:r>
    </w:p>
    <w:p w14:paraId="29C2872E" w14:textId="77777777" w:rsidR="00094BCB" w:rsidRPr="006375B5" w:rsidRDefault="00094BCB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54561F95" w14:textId="0FA4F3BE" w:rsidR="008E21E9" w:rsidRPr="006375B5" w:rsidRDefault="008E21E9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eastAsia="Calibri" w:hAnsiTheme="majorBidi" w:cstheme="majorBidi"/>
          <w:color w:val="FF0000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เริ่มแรกเว้นแต่กลุ่มบริษัทมีการ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โดยทันทีเป็นต้นไปนับจากวันที่มีการเปลี่ยนแปลงการจัดประเภท </w:t>
      </w:r>
    </w:p>
    <w:p w14:paraId="07068893" w14:textId="77777777" w:rsidR="008E21E9" w:rsidRPr="006375B5" w:rsidRDefault="008E21E9" w:rsidP="008E21E9">
      <w:pPr>
        <w:tabs>
          <w:tab w:val="left" w:pos="1440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FF"/>
          <w:sz w:val="30"/>
          <w:szCs w:val="30"/>
        </w:rPr>
      </w:pPr>
    </w:p>
    <w:p w14:paraId="20B22308" w14:textId="6395F869" w:rsidR="008E21E9" w:rsidRDefault="008E21E9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ดอกเบี้ยจ่าย</w:t>
      </w:r>
      <w:r w:rsidR="009A1B68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กำไรและขาดทุนจากอัตราแลกเปลี่ยน กำไรหรือขาดทุนที่เกิดจากการตัดรายการออกจากบัญชีรับรู้ในกำไรหรือขาดทุน </w:t>
      </w:r>
    </w:p>
    <w:p w14:paraId="1099F881" w14:textId="7DDF2D26" w:rsid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/>
          <w:sz w:val="30"/>
          <w:szCs w:val="30"/>
        </w:rPr>
      </w:pPr>
    </w:p>
    <w:p w14:paraId="75D40529" w14:textId="734A5838" w:rsid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ราคาทุนตัดจำหน่ายลดลงด้วยผลขาดทุนด้านเครดิตที่คาดว่าจะเกิดขึ้น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รายได้ดอกเบี้ย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กำไรและขาดทุนจากอัตราแลกเปลี่ยน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ผลขาดทุนด้านเครดิตที่คาดว่าจะเกิดขึ้น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กำไรหรือขาดทุนที่เกิดจากการตัดรายการออกจากบัญชีรับรู้ในกำไรหรือขาดทุน</w:t>
      </w:r>
    </w:p>
    <w:p w14:paraId="06274BFE" w14:textId="5542DCEE" w:rsidR="00A163F7" w:rsidRDefault="00A163F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000000"/>
          <w:sz w:val="30"/>
          <w:szCs w:val="30"/>
          <w:cs/>
        </w:rPr>
      </w:pPr>
      <w:r>
        <w:rPr>
          <w:rFonts w:asciiTheme="majorBidi" w:hAnsiTheme="majorBidi" w:cstheme="majorBidi"/>
          <w:color w:val="000000"/>
          <w:sz w:val="30"/>
          <w:szCs w:val="30"/>
          <w:cs/>
        </w:rPr>
        <w:br w:type="page"/>
      </w:r>
    </w:p>
    <w:p w14:paraId="5174D50B" w14:textId="46198275" w:rsidR="0008238D" w:rsidRP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08238D">
        <w:rPr>
          <w:rFonts w:asciiTheme="majorBidi" w:hAnsiTheme="majorBidi" w:hint="cs"/>
          <w:color w:val="000000"/>
          <w:sz w:val="30"/>
          <w:szCs w:val="30"/>
          <w:cs/>
        </w:rPr>
        <w:lastRenderedPageBreak/>
        <w:t>เงินลงทุนในตราสารทุน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เงินปันผลรับรับรู้เป็นรายได้ในกำไรหรือขาดทุนในวันที่กลุ่มบริษัทมีสิทธิได้รับเงินปันผล</w:t>
      </w:r>
      <w:r w:rsidRPr="009C0AB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9C0ABD">
        <w:rPr>
          <w:rFonts w:asciiTheme="majorBidi" w:hAnsiTheme="majorBidi" w:hint="cs"/>
          <w:color w:val="000000"/>
          <w:sz w:val="30"/>
          <w:szCs w:val="30"/>
          <w:cs/>
        </w:rPr>
        <w:t>เว้นแต่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เงินปันผลดังกล่าวเป็นการคืนทุนของเงินลงทุน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กำไรและขาดทุนสุทธิอื่นรับรู้ในกำไรขาดทุนเบ็ดเสร็จอื่นและจะไม่ถูก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จัดประเภทรายการใหม่ไปยังกำไรหรือขาดทุน</w:t>
      </w:r>
    </w:p>
    <w:p w14:paraId="6CF6A326" w14:textId="4025E500" w:rsidR="00C02E30" w:rsidRPr="00C71DC5" w:rsidRDefault="00C02E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6C64834" w14:textId="43C190F2" w:rsidR="008E21E9" w:rsidRPr="006375B5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2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การตัดรายการออกจากบัญชีและการหักกลบ</w:t>
      </w:r>
    </w:p>
    <w:p w14:paraId="3FCCD6FF" w14:textId="4318D701" w:rsidR="008E21E9" w:rsidRPr="006375B5" w:rsidRDefault="008E21E9" w:rsidP="008E21E9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eastAsia="Times New Roman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 </w:t>
      </w:r>
    </w:p>
    <w:p w14:paraId="3060C1E4" w14:textId="344B1A18" w:rsidR="008E21E9" w:rsidRPr="00C71DC5" w:rsidRDefault="008E21E9" w:rsidP="008E21E9">
      <w:pPr>
        <w:pStyle w:val="BodyText2"/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hAnsiTheme="majorBidi" w:cstheme="majorBidi"/>
          <w:cs/>
        </w:rPr>
      </w:pPr>
    </w:p>
    <w:p w14:paraId="0AFB05B9" w14:textId="28A37382" w:rsidR="008E21E9" w:rsidRDefault="008E21E9" w:rsidP="008E21E9">
      <w:pPr>
        <w:pStyle w:val="BodyText"/>
        <w:tabs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หรือหมดอายุ กลุ่มบริษัทตัดรายการหนี้สินทางการเงินออกจากบัญชีหากมีการเปลี่ยนแปลงเงื่อนไขและกระแส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</w:t>
      </w:r>
    </w:p>
    <w:p w14:paraId="47FA2F7B" w14:textId="77777777" w:rsidR="00177DBE" w:rsidRPr="00C71DC5" w:rsidRDefault="00177DBE" w:rsidP="00177DBE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</w:p>
    <w:p w14:paraId="25D9F1EC" w14:textId="3939648E" w:rsidR="008E21E9" w:rsidRPr="006375B5" w:rsidRDefault="008E21E9" w:rsidP="008E21E9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 </w:t>
      </w:r>
    </w:p>
    <w:p w14:paraId="3D920148" w14:textId="6E181A3F" w:rsidR="00C14E79" w:rsidRDefault="00C14E79" w:rsidP="008E21E9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eastAsia="Times New Roman" w:hAnsiTheme="majorBidi" w:cstheme="majorBidi"/>
          <w:b/>
          <w:bCs/>
          <w:color w:val="0000FF"/>
          <w:sz w:val="30"/>
          <w:szCs w:val="30"/>
        </w:rPr>
      </w:pPr>
    </w:p>
    <w:p w14:paraId="42B0466C" w14:textId="77777777" w:rsidR="00C02E30" w:rsidRPr="006375B5" w:rsidRDefault="008E21E9" w:rsidP="00C02E30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</w:t>
      </w:r>
      <w:r w:rsidRPr="006375B5">
        <w:rPr>
          <w:rFonts w:asciiTheme="majorBidi" w:hAnsiTheme="majorBidi" w:cstheme="majorBidi"/>
          <w:sz w:val="30"/>
          <w:szCs w:val="30"/>
          <w:cs/>
        </w:rPr>
        <w:t>ทางการเงินและหนี้สินทางการเงินจะหักกลบกันเพื่อรายงานในงบแสดงฐานะการเงินด้วยจำนวนสุทธิก็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ชำระด้วยจำนวนเงินสุทธิ หรือตั้งใจที่จะ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รับสินทรัพย์และชำระหนี้สินพร้อมกัน </w:t>
      </w:r>
    </w:p>
    <w:p w14:paraId="7E4622BA" w14:textId="331CB579" w:rsidR="0008238D" w:rsidRDefault="000823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p w14:paraId="364F4855" w14:textId="6BFC4209" w:rsidR="008E21E9" w:rsidRPr="006375B5" w:rsidRDefault="008E21E9" w:rsidP="00C02E30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3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อนุพันธ์</w:t>
      </w:r>
    </w:p>
    <w:p w14:paraId="1A96C11E" w14:textId="1F2ABD95" w:rsidR="008E21E9" w:rsidRPr="006375B5" w:rsidRDefault="008E21E9" w:rsidP="00F06B1F">
      <w:pPr>
        <w:tabs>
          <w:tab w:val="clear" w:pos="907"/>
          <w:tab w:val="left" w:pos="900"/>
        </w:tabs>
        <w:spacing w:line="240" w:lineRule="auto"/>
        <w:ind w:left="900" w:right="29"/>
        <w:jc w:val="thaiDistribute"/>
        <w:rPr>
          <w:rFonts w:asciiTheme="majorBidi" w:eastAsia="Times New Roman" w:hAnsiTheme="majorBidi" w:cstheme="majorBidi"/>
          <w:sz w:val="30"/>
          <w:szCs w:val="30"/>
        </w:rPr>
      </w:pPr>
      <w:r w:rsidRPr="006375B5">
        <w:rPr>
          <w:rFonts w:asciiTheme="majorBidi" w:hAnsiTheme="majorBidi"/>
          <w:sz w:val="30"/>
          <w:szCs w:val="30"/>
          <w:cs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ขาดทุนทันที 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เว้นแต่อนุพันธ์นั้นมีไว้เพื่อป้องกันความเสี่ยงในกระแสเงินสด กรณีดังกล่าวการรับรู้ผลกำไรหรือขาดทุนจะขึ้นอยู่กับลักษณะของรายการที่มีการป้องกันความเสี่ยง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(ดูหมายเหตุข้อ </w:t>
      </w:r>
      <w:r w:rsidR="009A1B68">
        <w:rPr>
          <w:rFonts w:asciiTheme="majorBidi" w:hAnsiTheme="majorBidi" w:cstheme="majorBidi" w:hint="cs"/>
          <w:color w:val="000000"/>
          <w:sz w:val="30"/>
          <w:szCs w:val="30"/>
          <w:cs/>
        </w:rPr>
        <w:t>3</w:t>
      </w:r>
      <w:r w:rsidR="00177DBE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>(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ง.</w:t>
      </w:r>
      <w:r w:rsidR="000E564C" w:rsidRPr="000E564C">
        <w:rPr>
          <w:rFonts w:asciiTheme="majorBidi" w:hAnsiTheme="majorBidi" w:cstheme="majorBidi"/>
          <w:color w:val="000000"/>
          <w:sz w:val="30"/>
          <w:szCs w:val="30"/>
        </w:rPr>
        <w:t>4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 xml:space="preserve">)) </w:t>
      </w:r>
    </w:p>
    <w:p w14:paraId="247B6661" w14:textId="6F6ABC92" w:rsidR="004C652A" w:rsidRDefault="004C65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theme="minorBidi"/>
          <w:i/>
          <w:iCs/>
          <w:color w:val="0000FF"/>
          <w:sz w:val="30"/>
          <w:szCs w:val="30"/>
          <w:shd w:val="clear" w:color="auto" w:fill="E0E0E0"/>
        </w:rPr>
      </w:pPr>
      <w:r>
        <w:rPr>
          <w:rFonts w:ascii="Angsana New" w:hAnsi="Angsana New" w:cstheme="minorBidi"/>
          <w:i/>
          <w:iCs/>
          <w:color w:val="0000FF"/>
          <w:sz w:val="30"/>
          <w:szCs w:val="30"/>
          <w:shd w:val="clear" w:color="auto" w:fill="E0E0E0"/>
        </w:rPr>
        <w:br w:type="page"/>
      </w:r>
    </w:p>
    <w:p w14:paraId="2D135FD8" w14:textId="43522684" w:rsidR="008E21E9" w:rsidRPr="006375B5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lastRenderedPageBreak/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4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 xml:space="preserve">การป้องกันความเสี่ยง </w:t>
      </w:r>
    </w:p>
    <w:p w14:paraId="5B50BBAE" w14:textId="20AD303E" w:rsidR="008E21E9" w:rsidRPr="006375B5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eastAsia="Times New Roman" w:hAnsi="Angsana New"/>
          <w:b/>
          <w:bCs/>
          <w:color w:val="0000FF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ณ วันที่กำหนดความสัมพันธ์ของการป้องกันความเสี่ยงเป็น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ครั้งแรก 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ได้จัดทำเอกสารเกี่ยวกับวัตถุประสงค์ของการบริหารความเสี่ยงและกลยุทธ์ที่ใช้ในการจัดการกับความเสี่ยง ความสัมพันธ์เชิงเศรษฐกิจระหว่างรายการที่มีการป้องกันความเสี่ยงและเครื่องมือที่ใช้ในการป้องกันความเสี่ยงรวมถึงการ</w:t>
      </w:r>
      <w:r w:rsidRPr="006375B5">
        <w:rPr>
          <w:rFonts w:ascii="Angsana New" w:hAnsi="Angsana New"/>
          <w:color w:val="000000"/>
          <w:sz w:val="30"/>
          <w:szCs w:val="30"/>
          <w:cs/>
        </w:rPr>
        <w:t>พิจารณาความมีประสิทธิผลของการป้องกันความเสี่ยง ณ วันเริ่มต้นของความสัมพันธ์ป้องกันความเสี่ยงและตลอดระยะเวลาที่เหลืออยู่ เพื่อพิจารณาถึงความคงอยู่ในความสัมพันธ์เชิงเศรษฐกิจระหว่างรายการที่มีการป้องกันความเสี่ยงและเครื่องมือป้องกันความเสี่ยง</w:t>
      </w:r>
      <w:r w:rsidRPr="006375B5">
        <w:rPr>
          <w:rFonts w:ascii="Angsana New" w:hAnsi="Angsana New"/>
          <w:b/>
          <w:bCs/>
          <w:color w:val="0000FF"/>
          <w:sz w:val="30"/>
          <w:szCs w:val="30"/>
          <w:cs/>
        </w:rPr>
        <w:t xml:space="preserve"> </w:t>
      </w:r>
    </w:p>
    <w:p w14:paraId="433CF6B9" w14:textId="625E804E" w:rsidR="008E21E9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1A5CB8CE" w14:textId="775C5F61" w:rsidR="000F0095" w:rsidRPr="004E400C" w:rsidRDefault="000F0095" w:rsidP="00BB1E95">
      <w:pPr>
        <w:pStyle w:val="BodyText"/>
        <w:tabs>
          <w:tab w:val="clear" w:pos="907"/>
          <w:tab w:val="left" w:pos="990"/>
          <w:tab w:val="left" w:pos="1350"/>
        </w:tabs>
        <w:spacing w:after="0" w:line="240" w:lineRule="auto"/>
        <w:ind w:left="990" w:hanging="9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</w:pPr>
      <w:r w:rsidRPr="004E400C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t xml:space="preserve">การป้องกันความเสี่ยงที่ได้รับผลกระทบโดยตรงจากการปฏิรูปอัตราดอกเบี้ยอ้างอิง </w:t>
      </w:r>
    </w:p>
    <w:p w14:paraId="722A6BE2" w14:textId="2F90E000" w:rsidR="000F0095" w:rsidRPr="00BB1E95" w:rsidRDefault="000F0095" w:rsidP="00BB1E95">
      <w:pPr>
        <w:tabs>
          <w:tab w:val="clear" w:pos="907"/>
        </w:tabs>
        <w:spacing w:line="240" w:lineRule="auto"/>
        <w:ind w:left="900" w:right="-45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BB1E9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เมื่อมีการเปลี่ยนแปลงเกณฑ์ในการกำหนดกระแสเงินสดตามสัญญาของรายการที่มีการป้องกันความเสี่ยงและเครื่องมือที่ใช้ในการป้องกันความเสี่ยงซึ่งเกิดจากการปฏิรูปอัตราดอกเบี้ยอ้างอิงและทำให้ความไม่แน่นอนใน   กระแสเงินสดของรายการที่มีการป้องกันความเสี่ยงและเครื่องมือที่ใช้ในการป้องกันความเสี่ยงหมดไป </w:t>
      </w:r>
      <w:r w:rsidR="00BB1E95" w:rsidRPr="00BB1E95">
        <w:rPr>
          <w:rFonts w:asciiTheme="majorBidi" w:hAnsiTheme="majorBidi" w:cstheme="majorBidi"/>
          <w:color w:val="000000"/>
          <w:sz w:val="30"/>
          <w:szCs w:val="30"/>
        </w:rPr>
        <w:br/>
      </w:r>
      <w:r w:rsidRPr="00BB1E9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กลุ่มบริษัทจะปรับปรุงเอกสารป้องกันความเสี่ยงในเรื่องของความสัมพันธ์ในการป้องกันความเสี่ยงเพื่อสะท้อนการเปลี่ยนแปลงตามข้อกำหนดของการปฏิรูปอัตราดอกเบี้ยอ้างอิง เพื่อวัตถุประสงค์ดังกล่าวการกำหนดการป้องกันความเสี่ยงจะได้รับการปรับปรุงเมื่อมีการเปลี่ยนแปลงในเรื่องต่อไปนี้ </w:t>
      </w:r>
    </w:p>
    <w:p w14:paraId="6079AE04" w14:textId="77777777" w:rsidR="000F0095" w:rsidRPr="00BB1E95" w:rsidRDefault="000F0095" w:rsidP="000F0095">
      <w:pPr>
        <w:pStyle w:val="ListParagraph"/>
        <w:numPr>
          <w:ilvl w:val="0"/>
          <w:numId w:val="5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 w:right="-45"/>
        <w:jc w:val="thaiDistribute"/>
        <w:rPr>
          <w:rFonts w:ascii="Angsana New" w:hAnsi="Angsana New"/>
          <w:color w:val="000000"/>
          <w:sz w:val="30"/>
          <w:szCs w:val="30"/>
        </w:rPr>
      </w:pPr>
      <w:r w:rsidRPr="00BB1E95">
        <w:rPr>
          <w:rFonts w:ascii="Angsana New" w:hAnsi="Angsana New"/>
          <w:color w:val="000000"/>
          <w:sz w:val="30"/>
          <w:szCs w:val="30"/>
          <w:cs/>
        </w:rPr>
        <w:t>การกำหนดอัตราดอกเบี้ยอ้างอิงทางเลือกสำหรับความเสี่ยงที่ป้องกัน</w:t>
      </w:r>
    </w:p>
    <w:p w14:paraId="3715C577" w14:textId="77777777" w:rsidR="000F0095" w:rsidRPr="000F0095" w:rsidRDefault="000F0095" w:rsidP="000F0095">
      <w:pPr>
        <w:pStyle w:val="ListParagraph"/>
        <w:numPr>
          <w:ilvl w:val="0"/>
          <w:numId w:val="5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 w:right="-45"/>
        <w:jc w:val="thaiDistribute"/>
        <w:rPr>
          <w:rFonts w:ascii="Angsana New" w:hAnsi="Angsana New"/>
          <w:color w:val="000000"/>
          <w:sz w:val="30"/>
          <w:szCs w:val="30"/>
        </w:rPr>
      </w:pPr>
      <w:r w:rsidRPr="000F0095">
        <w:rPr>
          <w:rFonts w:ascii="Angsana New" w:hAnsi="Angsana New"/>
          <w:color w:val="000000"/>
          <w:sz w:val="30"/>
          <w:szCs w:val="30"/>
          <w:cs/>
        </w:rPr>
        <w:t>การปรับปรุงคำอธิบายเกี่ยวกับรายการที่มีการป้องกันความเสี่ยง รวมถึงคำอธิบายเกี่ยวกับการกำหนดส่วนของกระแสเงินสดหรือมูลค่ายุติธรรมที่ได้รับการป้องกันความเสี่ยงให้เป็นปัจจุบัน หรือ</w:t>
      </w:r>
    </w:p>
    <w:p w14:paraId="5945434A" w14:textId="118CB85F" w:rsidR="000F0095" w:rsidRPr="000F0095" w:rsidRDefault="000F0095" w:rsidP="000F0095">
      <w:pPr>
        <w:pStyle w:val="BodyText"/>
        <w:numPr>
          <w:ilvl w:val="0"/>
          <w:numId w:val="5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350"/>
        </w:tabs>
        <w:spacing w:after="0" w:line="240" w:lineRule="auto"/>
        <w:ind w:left="990" w:firstLine="0"/>
        <w:jc w:val="thaiDistribute"/>
        <w:rPr>
          <w:rFonts w:ascii="Angsana New" w:hAnsi="Angsana New"/>
          <w:color w:val="000000"/>
          <w:sz w:val="30"/>
          <w:szCs w:val="30"/>
        </w:rPr>
      </w:pPr>
      <w:r w:rsidRPr="000F0095">
        <w:rPr>
          <w:rFonts w:ascii="Angsana New" w:hAnsi="Angsana New"/>
          <w:color w:val="000000"/>
          <w:sz w:val="30"/>
          <w:szCs w:val="30"/>
          <w:cs/>
        </w:rPr>
        <w:t>การปรับปรุงคำอธิบายเกี่ยวกับเครื่องมือที่ใช้ในการป้องกันความเสี่ยงให้เป็นปัจจุบัน</w:t>
      </w:r>
      <w:r w:rsidRPr="000F0095">
        <w:rPr>
          <w:rFonts w:ascii="Angsana New" w:hAnsi="Angsana New"/>
          <w:color w:val="000000"/>
          <w:sz w:val="30"/>
          <w:szCs w:val="30"/>
        </w:rPr>
        <w:t xml:space="preserve"> </w:t>
      </w:r>
    </w:p>
    <w:p w14:paraId="51335EA6" w14:textId="77777777" w:rsidR="000F0095" w:rsidRPr="000F0095" w:rsidRDefault="000F0095" w:rsidP="000F0095">
      <w:pPr>
        <w:pStyle w:val="BodyText"/>
        <w:tabs>
          <w:tab w:val="left" w:pos="1350"/>
        </w:tabs>
        <w:spacing w:after="0"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3AC2EE4E" w14:textId="0F3C34DE" w:rsidR="000F0095" w:rsidRPr="00802793" w:rsidRDefault="000F0095" w:rsidP="00802793">
      <w:pPr>
        <w:pStyle w:val="BodyText"/>
        <w:tabs>
          <w:tab w:val="clear" w:pos="907"/>
          <w:tab w:val="left" w:pos="1350"/>
        </w:tabs>
        <w:spacing w:after="0"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802793">
        <w:rPr>
          <w:rFonts w:ascii="Angsana New" w:hAnsi="Angsana New"/>
          <w:color w:val="000000"/>
          <w:sz w:val="30"/>
          <w:szCs w:val="30"/>
          <w:cs/>
        </w:rPr>
        <w:t>กลุ่ม</w:t>
      </w:r>
      <w:r w:rsidRPr="007C5760">
        <w:rPr>
          <w:rFonts w:ascii="Angsana New" w:hAnsi="Angsana New"/>
          <w:color w:val="000000"/>
          <w:sz w:val="30"/>
          <w:szCs w:val="30"/>
          <w:cs/>
        </w:rPr>
        <w:t>บริษัทปรับปรุงเอกสารการป้องกันความเสี่ยงอย่างเป็นทางการภายในสิ้นรอบระยะเวลารายงานที่การเปลี่ยนแปลงที่เกิดจากการปฏิรูปอัตราดอกเบี้ยอ้างอิงเกิดขึ้นกับความเสี่ยงที่มีการป้องกัน รายการที่มีการป้องกันความเสี่ยง หรือเครื่องมือที่ใช้ป้องกันความเสี่ยง การปรับปรุงเหล่านี้ในเอกสารการป้องกันความเสี่ยงอย่างเป็นทางการไม่ได้ทำให้เกิดการยุติความสัมพันธ์ของการป้องกันความเสี่ยงหรือเป็นการกำหนดความสัมพันธ์ในการป้องกันความเสี่ยงใหม่</w:t>
      </w:r>
      <w:r w:rsidRPr="00802793">
        <w:rPr>
          <w:rFonts w:ascii="Angsana New" w:hAnsi="Angsana New"/>
          <w:color w:val="000000"/>
          <w:sz w:val="30"/>
          <w:szCs w:val="30"/>
          <w:cs/>
        </w:rPr>
        <w:t xml:space="preserve"> </w:t>
      </w:r>
    </w:p>
    <w:p w14:paraId="633D04AB" w14:textId="77777777" w:rsidR="000F0095" w:rsidRPr="00802793" w:rsidRDefault="000F0095" w:rsidP="000F0095">
      <w:pPr>
        <w:pStyle w:val="BodyText"/>
        <w:tabs>
          <w:tab w:val="left" w:pos="1350"/>
        </w:tabs>
        <w:spacing w:after="0"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36E90843" w14:textId="526D67B5" w:rsidR="000F0095" w:rsidRPr="00802793" w:rsidRDefault="000F0095" w:rsidP="00802793">
      <w:pPr>
        <w:pStyle w:val="BodyText"/>
        <w:tabs>
          <w:tab w:val="clear" w:pos="907"/>
          <w:tab w:val="left" w:pos="1350"/>
        </w:tabs>
        <w:spacing w:after="0"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802793">
        <w:rPr>
          <w:rFonts w:ascii="Angsana New" w:hAnsi="Angsana New"/>
          <w:color w:val="000000"/>
          <w:sz w:val="30"/>
          <w:szCs w:val="30"/>
          <w:cs/>
        </w:rPr>
        <w:t xml:space="preserve">หากมีการเปลี่ยนแปลงเกิดขึ้นนอกเหนือจากการเปลี่ยนแปลงที่เกิดจากการปฏิรูปอัตราดอกเบี้ยอ้างอิง เริ่มแรกกลุ่มบริษัทจะพิจารณาว่าการเปลี่ยนแปลงเพิ่มเติมดังกล่าวส่งผลให้เกิดการยุติความสัมพันธ์ในการบัญชีป้องกันความเสี่ยงหรือไม่ หากการเปลี่ยนแปลงเพิ่มเติมดังกล่าวไม่ได้ทำให้เกิดการยุติความสัมพันธ์ในการบัญชีป้องกันความเสี่ยง กลุ่มบริษัทจะปรับปรุงเอกสารการป้องกันความเสี่ยงอย่างเป็นทางการตามที่การปฏิรูปอัตราดอกเบี้ยอ้างอิงกำหนดตามที่กล่าวไว้ในย่อหน้าข้างต้น </w:t>
      </w:r>
    </w:p>
    <w:p w14:paraId="24EEBAA6" w14:textId="77777777" w:rsidR="000F0095" w:rsidRPr="000F0095" w:rsidRDefault="000F0095" w:rsidP="000F0095">
      <w:pPr>
        <w:pStyle w:val="BodyText"/>
        <w:tabs>
          <w:tab w:val="left" w:pos="1350"/>
        </w:tabs>
        <w:spacing w:after="0"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5E6D18C9" w14:textId="2652E977" w:rsidR="000F0095" w:rsidRPr="000F0095" w:rsidRDefault="000F0095" w:rsidP="00802793">
      <w:pPr>
        <w:pStyle w:val="BodyText"/>
        <w:tabs>
          <w:tab w:val="clear" w:pos="907"/>
          <w:tab w:val="left" w:pos="1350"/>
        </w:tabs>
        <w:spacing w:after="0"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0F0095">
        <w:rPr>
          <w:rFonts w:ascii="Angsana New" w:hAnsi="Angsana New"/>
          <w:color w:val="000000"/>
          <w:sz w:val="30"/>
          <w:szCs w:val="30"/>
          <w:cs/>
        </w:rPr>
        <w:lastRenderedPageBreak/>
        <w:t>เมื่ออัตราดอกเบี้ยอ้างอิงของกระแสเงินสดในอนาคตที่มีการป้องกันความเสี่ยงซึ่งเคยถูกพิจารณามีการเปลี่ยนแปลงที่เกิดจากการปฏิรูปอัตราดอกเบี้ยอ้างอิง โดยมีวัตถุประสงค์ในการพิจารณาว่ากระแสเงินสดในอนาคตที่มีการป้องกันความเสี่ยงคาดว่าจะเกิดขึ้นหรือไม่ กลุ่มบริษัทถือเสมือนว่าสำรองการป้องกันความเสี่ยงที่รับรู้ในกำไรขาดทุนเบ็ดเสร็จอื่นสำหรับความสัมพันธ์ของการป้องกันความเสี่ยงดังกล่าวอ้างอิงจากอัตราดอกเบี้ยอ้างอิงอื่นซึ่งใช้ในการพิจารณากระแสเงินสดในอนาคตที่มีการป้องกันความเสี่ยง</w:t>
      </w:r>
    </w:p>
    <w:p w14:paraId="472C6E52" w14:textId="1F4413DF" w:rsidR="000F0095" w:rsidRPr="006375B5" w:rsidRDefault="00BB1E95" w:rsidP="000F0095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ab/>
      </w:r>
    </w:p>
    <w:p w14:paraId="012D5DFF" w14:textId="103513C6" w:rsidR="00901D8E" w:rsidRPr="006375B5" w:rsidRDefault="008E21E9" w:rsidP="00E259BC">
      <w:pPr>
        <w:spacing w:line="240" w:lineRule="auto"/>
        <w:ind w:left="900"/>
        <w:jc w:val="thaiDistribute"/>
        <w:rPr>
          <w:rFonts w:ascii="Angsana New" w:hAnsi="Angsana New" w:cstheme="minorBidi"/>
          <w:i/>
          <w:iCs/>
          <w:color w:val="000000"/>
          <w:sz w:val="30"/>
          <w:szCs w:val="30"/>
        </w:rPr>
      </w:pPr>
      <w:r w:rsidRPr="006375B5">
        <w:rPr>
          <w:rFonts w:ascii="Angsana New" w:hAnsi="Angsana New"/>
          <w:i/>
          <w:iCs/>
          <w:color w:val="000000"/>
          <w:sz w:val="30"/>
          <w:szCs w:val="30"/>
          <w:cs/>
        </w:rPr>
        <w:t xml:space="preserve">การป้องกันความเสี่ยงในกระแสเงินสด </w:t>
      </w:r>
    </w:p>
    <w:p w14:paraId="57B12D28" w14:textId="5F444611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การเปลี่ยนแปลงในมูลค่ายุติธรรมของอนุพันธ์จะรับรู้ในกำไรขาดทุนเบ็ดเสร็จอื่นและสะสมไว้ในสำรองการป้องกัน</w:t>
      </w:r>
      <w:r w:rsidRPr="006375B5">
        <w:rPr>
          <w:rFonts w:ascii="Angsana New" w:hAnsi="Angsana New" w:hint="cs"/>
          <w:color w:val="000000"/>
          <w:sz w:val="30"/>
          <w:szCs w:val="30"/>
          <w:cs/>
        </w:rPr>
        <w:t xml:space="preserve">ความเสี่ยง การเปลี่ยนแปลงในมูลค่ายุติธรรมของอนุพันธ์ส่วนที่ไม่มีประสิทธิผลจะรับรู้ทันทีในกำไรหรือขาดทุน </w:t>
      </w:r>
    </w:p>
    <w:p w14:paraId="60980DDE" w14:textId="77777777" w:rsidR="00CC3AC7" w:rsidRPr="006375B5" w:rsidRDefault="00CC3AC7" w:rsidP="00901D8E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7958AFAC" w14:textId="23F3F202" w:rsidR="008E21E9" w:rsidRPr="006375B5" w:rsidRDefault="008E21E9" w:rsidP="00901D8E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กำหนดให้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การเปลี่ยนแปลงในมูลค่ายุติธรรมของราคาปัจจุบัน </w:t>
      </w:r>
      <w:r w:rsidRPr="006375B5">
        <w:rPr>
          <w:rFonts w:ascii="Angsana New" w:hAnsi="Angsana New"/>
          <w:color w:val="000000"/>
          <w:sz w:val="30"/>
          <w:szCs w:val="30"/>
        </w:rPr>
        <w:t xml:space="preserve">(Spot element) </w:t>
      </w:r>
      <w:r w:rsidRPr="006375B5">
        <w:rPr>
          <w:rFonts w:ascii="Angsana New" w:hAnsi="Angsana New" w:hint="cs"/>
          <w:color w:val="000000"/>
          <w:sz w:val="30"/>
          <w:szCs w:val="30"/>
          <w:cs/>
        </w:rPr>
        <w:t>ของสัญญาซื้อขายเงินตราต่างประเทศล่วงหน้าเป็นเครื่องมือที่ใช้ป้องกันความเสี่ยงสำหรับความสัมพันธ์ในการป้องกันความเสี่ยงในกระแสเงินสด การเปลี่ยนแปลงในมูลค่ายุติธรรมขององค์ประกอบราคาล่วงหน้าของสัญญาซื้อขายเงินตราต่างประเทศล่วงหน้ารับรู้ในสำรองการป้องกันความเสี่ยงกระแสเงินสดในส่วนของเจ้าของ</w:t>
      </w:r>
    </w:p>
    <w:p w14:paraId="21FE6288" w14:textId="77777777" w:rsidR="00094BCB" w:rsidRDefault="00094BCB" w:rsidP="008E21E9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072B4CA8" w14:textId="6CBCCC81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มื่อป้องกันความเสี่ยงรายการคาดการณ์ส่งผลให้เกิดการรับรู้รายการที่ไม่ใช่รายการทางการเงินในภายหลังเช่น สินค้าคงเหลือ จำนวนเงินที่สะสมไว้ในสำรองการป้องกันความเสี่ยงกระแสเงินสดจะ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นำไปรวมเป็นต้นทุนเมื่อเริ่มแรกของรายการที่ไม่ใช่รายการทางการเงินเมื่อรับรู้รายการดังกล่าว </w:t>
      </w:r>
    </w:p>
    <w:p w14:paraId="232875D7" w14:textId="77777777" w:rsidR="008E21E9" w:rsidRPr="006375B5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623D8468" w14:textId="77777777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สำหรับการป้องกันความเสี่ยง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รายการคาดการณ์อื่น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 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ในงวดเดียวกันหรือระหว่างงวดที่กระแสเงินสดที่คาดการณ์ซึ่งได้รับการป้องกันความเสี่ยงกระทบกำไรหรือขาดทุน</w:t>
      </w:r>
    </w:p>
    <w:p w14:paraId="299671A0" w14:textId="0B91BEE0" w:rsidR="000575C9" w:rsidRDefault="000575C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523D5FF8" w14:textId="77777777" w:rsidR="004E400C" w:rsidRDefault="004E40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000000"/>
          <w:sz w:val="30"/>
          <w:szCs w:val="30"/>
          <w:cs/>
        </w:rPr>
      </w:pPr>
      <w:r>
        <w:rPr>
          <w:rFonts w:ascii="Angsana New" w:hAnsi="Angsana New"/>
          <w:color w:val="000000"/>
          <w:sz w:val="30"/>
          <w:szCs w:val="30"/>
          <w:cs/>
        </w:rPr>
        <w:br w:type="page"/>
      </w:r>
    </w:p>
    <w:p w14:paraId="38DB5818" w14:textId="4C96DA31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lastRenderedPageBreak/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6375B5">
        <w:rPr>
          <w:rFonts w:ascii="Angsana New" w:eastAsia="Calibri" w:hAnsi="Angsana New"/>
          <w:sz w:val="30"/>
          <w:szCs w:val="30"/>
          <w:cs/>
        </w:rPr>
        <w:t xml:space="preserve">ถูกขาย หมดอายุ ถูกยกเลิก หรือถูกใช้สิทธิ </w:t>
      </w:r>
      <w:r w:rsidRPr="006375B5">
        <w:rPr>
          <w:rFonts w:ascii="Angsana New" w:hAnsi="Angsana New"/>
          <w:color w:val="000000"/>
          <w:sz w:val="30"/>
          <w:szCs w:val="30"/>
          <w:cs/>
        </w:rPr>
        <w:t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เสี่ยงกระแสเงินสดจะยังคงอยู่ในส่วนของเจ้าของจนกระทั่งมีการรับรู้รายการที่ไม่ใช่ตัวเงินจากรายการป้องกัน</w:t>
      </w:r>
      <w:r w:rsidR="00177DBE">
        <w:rPr>
          <w:rFonts w:ascii="Angsana New" w:hAnsi="Angsana New"/>
          <w:color w:val="000000"/>
          <w:sz w:val="30"/>
          <w:szCs w:val="30"/>
        </w:rPr>
        <w:br/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ที่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ไปยังกำไรหรือขาดทุนในงวดเดียวกันหรือระหว่างงวดที่กระแสเงินสดในอนาคตที่คาดการณ์ซึ่งได้รับการป้องกันความเสี่ยงกระทบกำไรหรือขาดทุน </w:t>
      </w:r>
    </w:p>
    <w:p w14:paraId="41B30CF2" w14:textId="77777777" w:rsidR="00E259BC" w:rsidRPr="006375B5" w:rsidRDefault="00E259BC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1C184E8E" w14:textId="283CDB3A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i/>
          <w:iCs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 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ทันที</w:t>
      </w:r>
    </w:p>
    <w:p w14:paraId="5B69FB3A" w14:textId="77777777" w:rsidR="00235AF6" w:rsidRPr="006375B5" w:rsidRDefault="00235AF6" w:rsidP="00E259BC">
      <w:pPr>
        <w:pStyle w:val="ListParagraph"/>
        <w:spacing w:line="240" w:lineRule="auto"/>
        <w:ind w:left="1260" w:hanging="360"/>
        <w:jc w:val="thaiDistribute"/>
        <w:rPr>
          <w:rFonts w:ascii="Angsana New" w:hAnsi="Angsana New"/>
          <w:i/>
          <w:iCs/>
          <w:color w:val="000000"/>
          <w:sz w:val="28"/>
          <w:szCs w:val="28"/>
        </w:rPr>
      </w:pPr>
    </w:p>
    <w:p w14:paraId="0D0487B1" w14:textId="24EE0CB3" w:rsidR="00E259BC" w:rsidRPr="006375B5" w:rsidRDefault="00E259BC" w:rsidP="00E259BC">
      <w:pPr>
        <w:pStyle w:val="ListParagraph"/>
        <w:spacing w:line="240" w:lineRule="auto"/>
        <w:ind w:left="1260" w:hanging="360"/>
        <w:jc w:val="thaiDistribute"/>
        <w:rPr>
          <w:rFonts w:ascii="Angsana New" w:hAnsi="Angsana New"/>
          <w:i/>
          <w:iCs/>
          <w:color w:val="000000"/>
          <w:sz w:val="30"/>
          <w:szCs w:val="30"/>
        </w:rPr>
      </w:pPr>
      <w:r w:rsidRPr="006375B5">
        <w:rPr>
          <w:rFonts w:ascii="Angsana New" w:hAnsi="Angsana New"/>
          <w:i/>
          <w:iCs/>
          <w:color w:val="000000"/>
          <w:sz w:val="30"/>
          <w:szCs w:val="30"/>
          <w:cs/>
        </w:rPr>
        <w:t>การป้องกันความเสี่ยงของเงินลงทุนสุทธิในหน่วยงานต่างประเทศ</w:t>
      </w:r>
    </w:p>
    <w:p w14:paraId="6B8A6D15" w14:textId="78CE6E65" w:rsidR="008E21E9" w:rsidRDefault="00E259BC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 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สำหรับอนุพันธ์จะรับรู้ในกำไรขาดทุนเบ็ดเสร็จอื่นและแสดงเป็นสำรองจากการแปลงค่างบการเงินในส่วนของเจ้าของ ส่วนที่ไม่มีประสิทธิผลจะรับรู้ทันทีในกำไรหรือขาดทุน จำนวนเงินที่รับรู้ในกำไรขาดทุนเบ็ดเสร็จอื่นจะถูกจัดประเภทรายการใหม่ไปยังกำไรหรือขาดทุนเมื่อมีการจำหน่ายหน่วยงา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นในต่างประเทศ</w:t>
      </w:r>
    </w:p>
    <w:p w14:paraId="226E0B2F" w14:textId="72AFD287" w:rsidR="00D2324F" w:rsidRDefault="00D2324F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6AF84B1D" w14:textId="3FEFD942" w:rsidR="00D2324F" w:rsidRPr="006375B5" w:rsidRDefault="00D2324F" w:rsidP="00D2324F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5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การ</w:t>
      </w:r>
      <w:r w:rsidR="0088302D">
        <w:rPr>
          <w:rFonts w:asciiTheme="majorBidi" w:eastAsia="EucrosiaUPCBold" w:hAnsiTheme="majorBidi" w:cstheme="majorBidi" w:hint="cs"/>
          <w:i/>
          <w:iCs/>
          <w:cs/>
        </w:rPr>
        <w:t>ด้อยค่าของสินทรัพย์ทางการเงินนอกเหนือจากลูกหนี้การค้า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</w:p>
    <w:p w14:paraId="0A6B8FF7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เงินลงทุนในตราสารหนี้ที่วัดมูลค่าด้วยมูลค่ายุติธรรมผ่านกำไรขาดทุนเบ็ดเสร็จอื่น ลูกหนี้สัญญาเช่าและ</w:t>
      </w:r>
      <w:r w:rsidRPr="006375B5">
        <w:rPr>
          <w:rFonts w:ascii="Angsana New" w:hAnsi="Angsana New" w:hint="cs"/>
          <w:sz w:val="30"/>
          <w:szCs w:val="30"/>
          <w:cs/>
        </w:rPr>
        <w:t xml:space="preserve">วงเงินให้สินเชื่อที่อนุมัติซึ่งไม่ได้วัดมูลค่าด้วยมูลค่ายุติธรรมผ่านกำไรหรือขาดทุน </w:t>
      </w:r>
    </w:p>
    <w:p w14:paraId="5B7EB25F" w14:textId="2D28D692" w:rsidR="00D2324F" w:rsidRDefault="00D232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68DD6D5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กลุ่มบริษัทรับรู้ผล</w:t>
      </w:r>
      <w:r w:rsidRPr="006375B5">
        <w:rPr>
          <w:rFonts w:ascii="Angsana New" w:hAnsi="Angsana New" w:hint="cs"/>
          <w:sz w:val="30"/>
          <w:szCs w:val="30"/>
          <w:cs/>
        </w:rPr>
        <w:t xml:space="preserve">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Pr="000E564C">
        <w:rPr>
          <w:rFonts w:ascii="Angsana New" w:hAnsi="Angsana New"/>
          <w:sz w:val="30"/>
          <w:szCs w:val="30"/>
        </w:rPr>
        <w:t>12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</w:t>
      </w:r>
      <w:r w:rsidRPr="006375B5">
        <w:rPr>
          <w:rFonts w:ascii="Angsana New" w:hAnsi="Angsana New"/>
          <w:sz w:val="30"/>
          <w:szCs w:val="30"/>
          <w:cs/>
        </w:rPr>
        <w:t>สินทรัพย์ทางการเงินที่มีการด้อยค่าด้านเครดิต</w:t>
      </w:r>
      <w:r w:rsidRPr="006375B5">
        <w:rPr>
          <w:rFonts w:ascii="Angsana New" w:hAnsi="Angsana New" w:hint="cs"/>
          <w:sz w:val="30"/>
          <w:szCs w:val="30"/>
          <w:cs/>
        </w:rPr>
        <w:t xml:space="preserve">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</w:p>
    <w:p w14:paraId="2A776792" w14:textId="77777777" w:rsidR="00D2324F" w:rsidRPr="006375B5" w:rsidRDefault="00D2324F" w:rsidP="00D2324F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1CD1CBD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</w:t>
      </w:r>
      <w:r w:rsidRPr="006375B5">
        <w:rPr>
          <w:rFonts w:ascii="Angsana New" w:hAnsi="Angsana New" w:hint="eastAsia"/>
          <w:sz w:val="30"/>
          <w:szCs w:val="30"/>
          <w:cs/>
        </w:rPr>
        <w:t>โดยพิจารณาถึงการคาดการณ์ในอนาคตประกอบกับประสบการณ์ในอดีต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</w:t>
      </w:r>
      <w:r w:rsidRPr="006375B5">
        <w:rPr>
          <w:rFonts w:ascii="Angsana New" w:hAnsi="Angsana New"/>
          <w:sz w:val="30"/>
          <w:szCs w:val="30"/>
          <w:cs/>
        </w:rPr>
        <w:t>คำนวณโดยใช้มูลค่าปัจจุบันของจำนวนเงินที่</w:t>
      </w:r>
      <w:r w:rsidRPr="006375B5">
        <w:rPr>
          <w:rFonts w:ascii="Angsana New" w:hAnsi="Angsana New" w:hint="cs"/>
          <w:sz w:val="30"/>
          <w:szCs w:val="30"/>
          <w:cs/>
        </w:rPr>
        <w:t>คาดว่าจะ</w:t>
      </w:r>
      <w:r w:rsidRPr="006375B5">
        <w:rPr>
          <w:rFonts w:ascii="Angsana New" w:hAnsi="Angsana New"/>
          <w:sz w:val="30"/>
          <w:szCs w:val="30"/>
          <w:cs/>
        </w:rPr>
        <w:t>ไม่ได้รับคิดลดด้วยอัตราดอกเบี้ยที่แท้จริงของสินทรัพย์ทางการเงิน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4D44A2F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0F2EF0E0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พิจารณาว่าสินทรัพย์ทางการเงินมีความเสี่ยงด้านเครดิตต่ำเมื่อเป็นสินทรัพย์ทางเงินของกิจการที่เกี่ยวข้องกั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รับรู้ผลขาดทุนด้านเครดิตที่คาดว่าจะเกิดขึ้นสำหรับสินทรัพย์ทางการเงินมีความเสี่ยงด้านเครดิตต่ำด้วยผลขาดทุนด้านเครดิตที่คาดว่าจะเกิดขึ้นในอี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0E564C">
        <w:rPr>
          <w:rFonts w:ascii="Angsana New" w:hAnsi="Angsana New"/>
          <w:sz w:val="30"/>
          <w:szCs w:val="30"/>
        </w:rPr>
        <w:t>12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เดือนข้างหน้า</w:t>
      </w:r>
    </w:p>
    <w:p w14:paraId="16DB8856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F09FF3D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</w:t>
      </w:r>
      <w:r w:rsidRPr="006375B5">
        <w:rPr>
          <w:rFonts w:ascii="Angsana New" w:hAnsi="Angsana New"/>
          <w:sz w:val="30"/>
          <w:szCs w:val="30"/>
        </w:rPr>
        <w:t> </w:t>
      </w:r>
      <w:r w:rsidRPr="000E564C">
        <w:rPr>
          <w:rFonts w:ascii="Angsana New" w:hAnsi="Angsana New"/>
          <w:sz w:val="30"/>
          <w:szCs w:val="30"/>
        </w:rPr>
        <w:t>180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  <w:r w:rsidRPr="006375B5">
        <w:rPr>
          <w:rFonts w:ascii="Angsana New" w:hAnsi="Angsana New"/>
          <w:sz w:val="30"/>
          <w:szCs w:val="30"/>
        </w:rPr>
        <w:t> </w:t>
      </w:r>
      <w:r w:rsidRPr="006375B5">
        <w:rPr>
          <w:rFonts w:ascii="Angsana New" w:hAnsi="Angsana New"/>
          <w:sz w:val="30"/>
          <w:szCs w:val="30"/>
          <w:cs/>
        </w:rPr>
        <w:t>มีการเปลี่ยนแปลงของการดำเนินงานที่ถดถอยอย่างมีนัยสำคัญของลูกหนี้ หรือมีการเปลี่ยนแปลงหรือคาดการณ์การเปลี่ยนแปลงของเทคโนโลยี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</w:t>
      </w:r>
    </w:p>
    <w:p w14:paraId="3D91C99C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CF048A8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พิจารณาว่า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สินทรัพย์ทางการเงินจะเกิดการ</w:t>
      </w:r>
      <w:r w:rsidRPr="006375B5">
        <w:rPr>
          <w:rFonts w:ascii="Angsana New" w:hAnsi="Angsana New"/>
          <w:sz w:val="30"/>
          <w:szCs w:val="30"/>
          <w:cs/>
        </w:rPr>
        <w:t>ผิด</w:t>
      </w:r>
      <w:r w:rsidRPr="006375B5">
        <w:rPr>
          <w:rFonts w:ascii="Angsana New" w:hAnsi="Angsana New" w:hint="cs"/>
          <w:sz w:val="30"/>
          <w:szCs w:val="30"/>
          <w:cs/>
        </w:rPr>
        <w:t>สัญญา</w:t>
      </w:r>
      <w:r w:rsidRPr="006375B5">
        <w:rPr>
          <w:rFonts w:ascii="Angsana New" w:hAnsi="Angsana New"/>
          <w:sz w:val="30"/>
          <w:szCs w:val="30"/>
          <w:cs/>
        </w:rPr>
        <w:t>เมื่อ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4920067C" w14:textId="33251EE8" w:rsidR="00D2324F" w:rsidRPr="006375B5" w:rsidRDefault="00D2324F" w:rsidP="009C754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080"/>
        </w:tabs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-</w:t>
      </w:r>
      <w:r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ผู้กู้</w:t>
      </w:r>
      <w:r w:rsidRPr="006375B5">
        <w:rPr>
          <w:rFonts w:ascii="Angsana New" w:hAnsi="Angsana New"/>
          <w:sz w:val="30"/>
          <w:szCs w:val="30"/>
          <w:cs/>
        </w:rPr>
        <w:t>ไม่สามารถจ่ายชำระภาระผูกพันด้านเครดิตให้แก่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ได้เต็มจำนวน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อีกทั้งกลุ่มบริษัทไม่มี</w:t>
      </w:r>
      <w:r w:rsidRPr="006375B5">
        <w:rPr>
          <w:rFonts w:ascii="Angsana New" w:hAnsi="Angsana New"/>
          <w:sz w:val="30"/>
          <w:szCs w:val="30"/>
          <w:cs/>
        </w:rPr>
        <w:t>สิทธิในการไล่เบี้ย เช่น การ</w:t>
      </w:r>
      <w:r w:rsidRPr="006375B5">
        <w:rPr>
          <w:rFonts w:ascii="Angsana New" w:hAnsi="Angsana New" w:hint="cs"/>
          <w:sz w:val="30"/>
          <w:szCs w:val="30"/>
          <w:cs/>
        </w:rPr>
        <w:t>ยึด</w:t>
      </w:r>
      <w:r w:rsidRPr="006375B5">
        <w:rPr>
          <w:rFonts w:ascii="Angsana New" w:hAnsi="Angsana New"/>
          <w:sz w:val="30"/>
          <w:szCs w:val="30"/>
          <w:cs/>
        </w:rPr>
        <w:t>หลักประกัน (</w:t>
      </w:r>
      <w:r w:rsidRPr="006375B5">
        <w:rPr>
          <w:rFonts w:ascii="Angsana New" w:hAnsi="Angsana New" w:hint="cs"/>
          <w:sz w:val="30"/>
          <w:szCs w:val="30"/>
          <w:cs/>
        </w:rPr>
        <w:t>หากมีการวางหลักประกัน</w:t>
      </w:r>
      <w:r w:rsidRPr="006375B5">
        <w:rPr>
          <w:rFonts w:ascii="Angsana New" w:hAnsi="Angsana New"/>
          <w:sz w:val="30"/>
          <w:szCs w:val="30"/>
          <w:cs/>
        </w:rPr>
        <w:t>)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หรือ </w:t>
      </w:r>
    </w:p>
    <w:p w14:paraId="6CA59863" w14:textId="08ABE476" w:rsidR="00D2324F" w:rsidRPr="006375B5" w:rsidRDefault="00D2324F" w:rsidP="00D2324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080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-</w:t>
      </w:r>
      <w:r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/>
          <w:sz w:val="30"/>
          <w:szCs w:val="30"/>
          <w:cs/>
        </w:rPr>
        <w:t xml:space="preserve">สินทรัพย์ทางการเงินค้างชำระเกินกว่า </w:t>
      </w:r>
      <w:r w:rsidRPr="000E564C">
        <w:rPr>
          <w:rFonts w:ascii="Angsana New" w:hAnsi="Angsana New"/>
          <w:sz w:val="30"/>
          <w:szCs w:val="30"/>
        </w:rPr>
        <w:t>90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</w:p>
    <w:p w14:paraId="27D409E6" w14:textId="77777777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i/>
          <w:iCs/>
        </w:rPr>
      </w:pPr>
    </w:p>
    <w:p w14:paraId="0C8C80D1" w14:textId="4F12074B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sz w:val="20"/>
          <w:szCs w:val="20"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6</w:t>
      </w:r>
      <w:r w:rsidRPr="006375B5">
        <w:rPr>
          <w:rFonts w:asciiTheme="majorBidi" w:eastAsia="EucrosiaUPCBold" w:hAnsiTheme="majorBidi" w:cstheme="majorBidi"/>
          <w:i/>
          <w:iCs/>
        </w:rPr>
        <w:t>)</w:t>
      </w:r>
      <w:r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  <w:r w:rsidRPr="006375B5">
        <w:rPr>
          <w:i/>
          <w:iCs/>
          <w:cs/>
        </w:rPr>
        <w:t>การตัดจำหน่าย</w:t>
      </w:r>
    </w:p>
    <w:p w14:paraId="0536979D" w14:textId="2730CC4F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อย่างสมเหตุสมผลว่าจะได้รับคืน</w:t>
      </w:r>
      <w:r w:rsidRPr="006375B5">
        <w:rPr>
          <w:rFonts w:ascii="Angsana New" w:hAnsi="Angsana New" w:hint="cs"/>
          <w:sz w:val="30"/>
          <w:szCs w:val="30"/>
          <w:cs/>
        </w:rPr>
        <w:t>เงิน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หากมีการรับเงินคืนในภายหลังจากสินทรัพย์ที่มีการตัดจำหน่ายแล้ว 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จะรับรู้เป็นการกลับรายการการด้อยค่าในกำไรหรือขาดทุนในงวดที่ได้รับคืน</w:t>
      </w:r>
    </w:p>
    <w:p w14:paraId="788E5868" w14:textId="12BC6194" w:rsidR="00D2324F" w:rsidRDefault="00D232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000000"/>
          <w:sz w:val="30"/>
          <w:szCs w:val="30"/>
        </w:rPr>
      </w:pPr>
    </w:p>
    <w:p w14:paraId="45C31D0D" w14:textId="3A8F992D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sz w:val="20"/>
          <w:szCs w:val="20"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7</w:t>
      </w:r>
      <w:r w:rsidRPr="006375B5">
        <w:rPr>
          <w:rFonts w:asciiTheme="majorBidi" w:eastAsia="EucrosiaUPCBold" w:hAnsiTheme="majorBidi" w:cstheme="majorBidi"/>
          <w:i/>
          <w:iCs/>
        </w:rPr>
        <w:t>)</w:t>
      </w:r>
      <w:r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  <w:r w:rsidR="00CB3E33">
        <w:rPr>
          <w:rFonts w:hint="cs"/>
          <w:i/>
          <w:iCs/>
          <w:cs/>
        </w:rPr>
        <w:t>ดอกเบี้ย</w:t>
      </w:r>
    </w:p>
    <w:p w14:paraId="20A08A7F" w14:textId="2020C935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ดอกเบี้ยรับและดอกเบี้ยจ่ายรับรู้ในกำไรหรือขาดทุนด้วยวิธีดอกเบี้ยที่แท้จริง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ในการคำนวณดอกเบี้ยรับและดอกเบี้ยจ่าย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อัตราดอกเบี้ยที่แท้จริงจะนำมาใช้กับมูลค่าตามบัญชีขั้นต้นของสินทรัพย์</w:t>
      </w:r>
      <w:r w:rsidRPr="006375B5">
        <w:rPr>
          <w:rFonts w:ascii="Angsana New" w:hAnsi="Angsana New"/>
          <w:sz w:val="30"/>
          <w:szCs w:val="30"/>
          <w:cs/>
        </w:rPr>
        <w:t xml:space="preserve"> (</w:t>
      </w:r>
      <w:r w:rsidRPr="006375B5">
        <w:rPr>
          <w:rFonts w:ascii="Angsana New" w:hAnsi="Angsana New" w:hint="cs"/>
          <w:sz w:val="30"/>
          <w:szCs w:val="30"/>
          <w:cs/>
        </w:rPr>
        <w:t>เมื่อสินทรัพย์ไม่มีการด้อยค่าด้านเครดิต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หรือราคาทุนตัดจำหน่ายของหนี้สิน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อย่างไรก็ตามสำหรับสินทรัพย์ทางการเงินที่มี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การด้อยค่าด้านเครดิตภายหลังการรับรู้เมื่อเริ่มแรก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หากสินทรัพย์ไม่มีการด้อยค่าด้านเครดิตอีกต่อไป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6BD391BE" w14:textId="5FF83804" w:rsidR="00D2324F" w:rsidRDefault="00D232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30"/>
          <w:szCs w:val="30"/>
          <w:lang w:eastAsia="x-none"/>
        </w:rPr>
      </w:pPr>
    </w:p>
    <w:p w14:paraId="5089D5B5" w14:textId="77777777" w:rsidR="000575C9" w:rsidRPr="00D2324F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eastAsia="x-none"/>
        </w:rPr>
      </w:pPr>
    </w:p>
    <w:p w14:paraId="48DA62D4" w14:textId="4CDFACEB" w:rsidR="00326EE5" w:rsidRPr="006375B5" w:rsidRDefault="00326EE5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เงินสดและรายการเทียบเท่าเงินสด</w:t>
      </w:r>
    </w:p>
    <w:p w14:paraId="7D0E2C7D" w14:textId="77777777" w:rsidR="00326EE5" w:rsidRPr="006375B5" w:rsidRDefault="00326EE5" w:rsidP="00326E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2"/>
          <w:szCs w:val="22"/>
        </w:rPr>
      </w:pPr>
    </w:p>
    <w:p w14:paraId="23CDBC09" w14:textId="503703B3" w:rsidR="0077685B" w:rsidRPr="006375B5" w:rsidRDefault="00326EE5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เงินสดและรายการเทียบเท่าเงินสดประกอบด้วย ยอดเงินสด ยอดเงินฝากธนาคา</w:t>
      </w:r>
      <w:r w:rsidR="008C0838">
        <w:rPr>
          <w:rFonts w:ascii="Angsana New" w:hAnsi="Angsana New" w:hint="cs"/>
          <w:sz w:val="30"/>
          <w:szCs w:val="30"/>
          <w:cs/>
        </w:rPr>
        <w:t>ร</w:t>
      </w:r>
      <w:r w:rsidRPr="006375B5">
        <w:rPr>
          <w:rFonts w:ascii="Angsana New" w:hAnsi="Angsana New"/>
          <w:sz w:val="30"/>
          <w:szCs w:val="30"/>
          <w:cs/>
        </w:rPr>
        <w:t>และเงินลงทุนระยะสั้นที่มีสภาพคล่องสูง</w:t>
      </w:r>
      <w:r w:rsidR="008C0838" w:rsidRPr="00D111DC">
        <w:rPr>
          <w:rFonts w:ascii="Angsana New" w:eastAsia="Calibri" w:hAnsi="Angsana New"/>
          <w:color w:val="000000"/>
          <w:sz w:val="28"/>
          <w:szCs w:val="28"/>
          <w:cs/>
          <w:lang w:eastAsia="en-GB"/>
        </w:rPr>
        <w:t>ซึ่งมีระยะเวลาครบกำหนดไม่เกินสามเดือนนับแต่วันที่ได้มาเป็นรายการเทียบเท่าเงินสด</w:t>
      </w:r>
      <w:r w:rsidR="008C0838" w:rsidRPr="00425B3A">
        <w:rPr>
          <w:rFonts w:ascii="Angsana New" w:eastAsia="Calibri" w:hAnsi="Angsana New"/>
          <w:color w:val="000000"/>
          <w:sz w:val="28"/>
          <w:szCs w:val="28"/>
          <w:cs/>
          <w:lang w:eastAsia="en-GB"/>
        </w:rPr>
        <w:t xml:space="preserve"> </w:t>
      </w:r>
      <w:r w:rsidR="0077685B" w:rsidRPr="006375B5">
        <w:rPr>
          <w:rFonts w:ascii="Angsana New" w:hAnsi="Angsana New"/>
          <w:sz w:val="30"/>
          <w:szCs w:val="30"/>
          <w:cs/>
        </w:rPr>
        <w:t>เงินเบิกเกินบัญชีธนาคารซึ่งจะต้องชำระคืนเมื่อทวงถามถือเป็นส่วนหนึ่งของกิจกรรมจัดหาเงินในงบกระแสเงินสด</w:t>
      </w:r>
    </w:p>
    <w:p w14:paraId="71ECFBD2" w14:textId="2C5D9674" w:rsidR="00FC4641" w:rsidRDefault="00FC4641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C4BC76F" w14:textId="2D3F4C9C" w:rsidR="00B10D4B" w:rsidRPr="006375B5" w:rsidRDefault="00B10D4B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ลูกหนี้การค้า</w:t>
      </w:r>
      <w:r w:rsidR="00337AB4"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และลูกหนี้อื่น</w:t>
      </w:r>
    </w:p>
    <w:p w14:paraId="122EC96A" w14:textId="051E81DC" w:rsidR="00B10D4B" w:rsidRPr="006375B5" w:rsidRDefault="00B10D4B" w:rsidP="00B10D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0DEEC959" w14:textId="1F2B9F04" w:rsidR="00337AB4" w:rsidRPr="006375B5" w:rsidRDefault="00337AB4" w:rsidP="008B3E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ลูกหนี้</w:t>
      </w:r>
      <w:r w:rsidR="00DB2207" w:rsidRPr="006375B5">
        <w:rPr>
          <w:rFonts w:ascii="Angsana New" w:hAnsi="Angsana New" w:hint="cs"/>
          <w:sz w:val="30"/>
          <w:szCs w:val="30"/>
          <w:cs/>
        </w:rPr>
        <w:t>การค้าและลูกหนี้อื่น</w:t>
      </w:r>
      <w:r w:rsidRPr="006375B5">
        <w:rPr>
          <w:rFonts w:ascii="Angsana New" w:hAnsi="Angsana New"/>
          <w:sz w:val="30"/>
          <w:szCs w:val="30"/>
          <w:cs/>
        </w:rPr>
        <w:t>รับรู้เมื่อกลุ่มบริษัทมีสิทธิที่ปราศจากเงื่อนไขในการได้รับสิ่งตอบแทนตามสัญญา</w:t>
      </w:r>
      <w:r w:rsidR="008B3EA8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ลูกหนี้</w:t>
      </w:r>
      <w:r w:rsidRPr="006375B5">
        <w:rPr>
          <w:rFonts w:ascii="Angsana New" w:hAnsi="Angsana New" w:hint="cs"/>
          <w:sz w:val="30"/>
          <w:szCs w:val="30"/>
          <w:cs/>
        </w:rPr>
        <w:t>การค้าและลูกหนี้อื่น</w:t>
      </w:r>
      <w:r w:rsidRPr="006375B5">
        <w:rPr>
          <w:rFonts w:ascii="Angsana New" w:hAnsi="Angsana New"/>
          <w:sz w:val="30"/>
          <w:szCs w:val="30"/>
          <w:cs/>
        </w:rPr>
        <w:t>วัดมูลค่าด้วยราคาของรายการหักค่าเผื่อผลขาดทุนด้านเครดิตที่คาดว่าจะเกิดขึ้น  หนี้สูญจะถูกตัดจำหน่ายเมื่อเกิดขึ้น</w:t>
      </w:r>
    </w:p>
    <w:p w14:paraId="1CAF2118" w14:textId="77777777" w:rsidR="00337AB4" w:rsidRPr="006375B5" w:rsidRDefault="00337AB4" w:rsidP="00337AB4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05954D52" w14:textId="3E236D45" w:rsidR="00337AB4" w:rsidRPr="006375B5" w:rsidRDefault="00337AB4" w:rsidP="00337AB4">
      <w:pPr>
        <w:pStyle w:val="ListParagraph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</w:t>
      </w:r>
      <w:r w:rsidRPr="006375B5">
        <w:rPr>
          <w:rFonts w:ascii="Angsana New" w:hAnsi="Angsana New" w:hint="cs"/>
          <w:sz w:val="30"/>
          <w:szCs w:val="30"/>
          <w:cs/>
        </w:rPr>
        <w:t>ษัทประมาณผลขาดทุนด้านเครดิตที่คาดว่าจะเกิดขึ้นตลอดอายุของสัญญา ซึ่งประมาณการโดยใช้ตาราง</w:t>
      </w:r>
      <w:r w:rsidR="00C43CC8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การตั้งสำรอง</w:t>
      </w:r>
      <w:r w:rsidRPr="006375B5">
        <w:rPr>
          <w:rFonts w:ascii="Angsana New" w:hAnsi="Angsana New"/>
          <w:sz w:val="30"/>
          <w:szCs w:val="30"/>
          <w:cs/>
        </w:rPr>
        <w:t>เพื่อหาอัตราผลขาดทุนด้านเครดิตที่คาดว่าจะเกิดขึ้น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ซึ่งวิธีดังกล่าว</w:t>
      </w:r>
      <w:r w:rsidRPr="006375B5">
        <w:rPr>
          <w:rFonts w:ascii="Angsana New" w:hAnsi="Angsana New"/>
          <w:sz w:val="30"/>
          <w:szCs w:val="30"/>
          <w:cs/>
        </w:rPr>
        <w:t>มีการจัดกลุ่มลูกหนี้ตามความเสี่ยงด้านเครดิตที่มีลักษณะร่วมกันและตามระยะเวลาที่เกินกำหนดชำระ</w:t>
      </w:r>
      <w:r w:rsidRPr="006375B5">
        <w:rPr>
          <w:rFonts w:ascii="Angsana New" w:hAnsi="Angsana New" w:hint="cs"/>
          <w:sz w:val="30"/>
          <w:szCs w:val="30"/>
          <w:cs/>
        </w:rPr>
        <w:t xml:space="preserve"> โดยนำข้อมูลผลขาดทุนที่เกิดขึ้นในอดีต </w:t>
      </w:r>
      <w:r w:rsidR="002C68AF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04CB1394" w14:textId="7A6F8643" w:rsidR="007E08C0" w:rsidRPr="006375B5" w:rsidRDefault="007E08C0" w:rsidP="009E1F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117AC5D3" w14:textId="76B7B1D5" w:rsidR="002C252F" w:rsidRPr="006375B5" w:rsidRDefault="00F6232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ลูกหนี้ตามสัญ</w:t>
      </w:r>
      <w:r w:rsidR="00BE6FE3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ญ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าเช่</w:t>
      </w:r>
      <w:r w:rsidR="002C252F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า</w:t>
      </w:r>
      <w:r w:rsidR="00C8459B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เงินทุน</w:t>
      </w:r>
    </w:p>
    <w:p w14:paraId="2E03F3EA" w14:textId="77777777" w:rsidR="002C252F" w:rsidRPr="006375B5" w:rsidRDefault="002C252F" w:rsidP="002C252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both"/>
        <w:rPr>
          <w:rFonts w:ascii="Angsana New" w:hAnsi="Angsana New"/>
          <w:szCs w:val="18"/>
        </w:rPr>
      </w:pPr>
    </w:p>
    <w:p w14:paraId="1CB9777F" w14:textId="40F462DA" w:rsidR="00CB3E33" w:rsidRDefault="00BB62A3" w:rsidP="00D12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ลูกหนี้ตามสั</w:t>
      </w:r>
      <w:r w:rsidR="00270C81" w:rsidRPr="006375B5">
        <w:rPr>
          <w:rFonts w:ascii="Angsana New" w:hAnsi="Angsana New"/>
          <w:sz w:val="30"/>
          <w:szCs w:val="30"/>
          <w:cs/>
        </w:rPr>
        <w:t>ญญาเช่า</w:t>
      </w:r>
      <w:r w:rsidR="00C8459B">
        <w:rPr>
          <w:rFonts w:ascii="Angsana New" w:hAnsi="Angsana New" w:hint="cs"/>
          <w:sz w:val="30"/>
          <w:szCs w:val="30"/>
          <w:cs/>
        </w:rPr>
        <w:t>เงินทุน</w:t>
      </w:r>
      <w:r w:rsidR="00270C81" w:rsidRPr="006375B5">
        <w:rPr>
          <w:rFonts w:ascii="Angsana New" w:hAnsi="Angsana New"/>
          <w:sz w:val="30"/>
          <w:szCs w:val="30"/>
          <w:cs/>
        </w:rPr>
        <w:t>แสดงด้วยมูลค่าแรกเริ่มตามสัญญาเช่า หักด้วย</w:t>
      </w:r>
      <w:r w:rsidR="00F62325" w:rsidRPr="006375B5">
        <w:rPr>
          <w:rFonts w:ascii="Angsana New" w:hAnsi="Angsana New"/>
          <w:sz w:val="30"/>
          <w:szCs w:val="30"/>
          <w:cs/>
        </w:rPr>
        <w:t>ดอกเบี้ยรับ</w:t>
      </w:r>
      <w:r w:rsidR="00270C81" w:rsidRPr="006375B5">
        <w:rPr>
          <w:rFonts w:ascii="Angsana New" w:hAnsi="Angsana New"/>
          <w:sz w:val="30"/>
          <w:szCs w:val="30"/>
          <w:cs/>
        </w:rPr>
        <w:t>รอการรับรู้ และ</w:t>
      </w:r>
      <w:r w:rsidR="00D12685">
        <w:rPr>
          <w:rFonts w:ascii="Angsana New" w:hAnsi="Angsana New" w:hint="cs"/>
          <w:sz w:val="30"/>
          <w:szCs w:val="30"/>
          <w:cs/>
        </w:rPr>
        <w:t>ค่า</w:t>
      </w:r>
      <w:r w:rsidR="00D12685" w:rsidRPr="00D12685">
        <w:rPr>
          <w:rFonts w:ascii="Angsana New" w:hAnsi="Angsana New" w:hint="cs"/>
          <w:sz w:val="30"/>
          <w:szCs w:val="30"/>
          <w:cs/>
        </w:rPr>
        <w:t>เผื่อผลขาดทุนด้านเครดิตที่คาดว่าจะเกิดขึ้น</w:t>
      </w:r>
      <w:r w:rsidR="00D12685" w:rsidRPr="00D12685">
        <w:rPr>
          <w:rFonts w:ascii="Angsana New" w:hAnsi="Angsana New"/>
          <w:sz w:val="30"/>
          <w:szCs w:val="30"/>
          <w:cs/>
        </w:rPr>
        <w:t xml:space="preserve">  </w:t>
      </w:r>
    </w:p>
    <w:p w14:paraId="19109420" w14:textId="77777777" w:rsidR="00D12685" w:rsidRDefault="00D12685" w:rsidP="00D12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cs/>
        </w:rPr>
      </w:pPr>
    </w:p>
    <w:p w14:paraId="68ABA0AA" w14:textId="490175A4" w:rsidR="00E62C9D" w:rsidRPr="006375B5" w:rsidRDefault="00E62C9D" w:rsidP="00936843">
      <w:pPr>
        <w:pStyle w:val="BodyText2"/>
        <w:numPr>
          <w:ilvl w:val="1"/>
          <w:numId w:val="20"/>
        </w:numPr>
        <w:jc w:val="thaiDistribute"/>
        <w:rPr>
          <w:b/>
          <w:bCs/>
          <w:i/>
          <w:iCs/>
        </w:rPr>
      </w:pPr>
      <w:r w:rsidRPr="006375B5">
        <w:rPr>
          <w:b/>
          <w:bCs/>
          <w:i/>
          <w:iCs/>
          <w:cs/>
        </w:rPr>
        <w:t>อสังหาริมทรัพย์พัฒนา</w:t>
      </w:r>
      <w:r w:rsidR="006574D8" w:rsidRPr="006375B5">
        <w:rPr>
          <w:rFonts w:hint="cs"/>
          <w:b/>
          <w:bCs/>
          <w:i/>
          <w:iCs/>
          <w:cs/>
        </w:rPr>
        <w:t>เพื่อ</w:t>
      </w:r>
      <w:r w:rsidR="00C34409" w:rsidRPr="006375B5">
        <w:rPr>
          <w:rFonts w:hint="cs"/>
          <w:b/>
          <w:bCs/>
          <w:i/>
          <w:iCs/>
          <w:cs/>
        </w:rPr>
        <w:t>ขาย</w:t>
      </w:r>
    </w:p>
    <w:p w14:paraId="580AFE13" w14:textId="77777777" w:rsidR="00774ED5" w:rsidRPr="006375B5" w:rsidRDefault="00774ED5" w:rsidP="00774ED5">
      <w:pPr>
        <w:pStyle w:val="BodyText2"/>
        <w:ind w:left="518"/>
        <w:jc w:val="thaiDistribute"/>
        <w:rPr>
          <w:b/>
          <w:bCs/>
          <w:i/>
          <w:iCs/>
          <w:sz w:val="20"/>
          <w:szCs w:val="20"/>
          <w:cs/>
        </w:rPr>
      </w:pPr>
    </w:p>
    <w:p w14:paraId="76C2FCED" w14:textId="24F7694D" w:rsidR="00774ED5" w:rsidRPr="006375B5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อสังหาริมทรัพย์พัฒนาเพื่อขายคือ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อสังหาริมทรัพย์ที่ถือไว้ด้วยความตั้งใจในการพัฒนาเพื่อขายในการดำเนินธุรกิจปกติ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ประกอบไปด้วย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อสังหาริมทรัพย์ระหว่างพัฒนา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ส่วนที่เสร็จพร้อมขายอสังหาริมทรัพย์นี้วัดมูลค่าด้วยราคาทุนหรือมูลค่าสุทธิที่จะได้รับแล้วแต่ราคาใดจะตํ่ากว่า</w:t>
      </w:r>
    </w:p>
    <w:p w14:paraId="428F6D77" w14:textId="784BD895" w:rsidR="002A32F9" w:rsidRPr="006375B5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316E05D0" w14:textId="3716C403" w:rsidR="00774ED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ต้นทุนของอสังหาริมทรัพย์พัฒนาเพื่อขายประกอบด้วย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ต้นทุนที่ดินรวมต้นทุนในการได้มา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ค่าถมดิน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C02E30" w:rsidRPr="006375B5">
        <w:rPr>
          <w:rFonts w:ascii="Angsana New" w:hAnsi="Angsana New" w:hint="cs"/>
          <w:sz w:val="30"/>
          <w:szCs w:val="30"/>
          <w:cs/>
        </w:rPr>
        <w:t xml:space="preserve">ต้นทุนค่าพนักงานที่เกี่ยวข้องกับการก่อสร้าง </w:t>
      </w:r>
      <w:r w:rsidRPr="006375B5">
        <w:rPr>
          <w:rFonts w:ascii="Angsana New" w:hAnsi="Angsana New" w:hint="cs"/>
          <w:sz w:val="30"/>
          <w:szCs w:val="30"/>
          <w:cs/>
        </w:rPr>
        <w:t>ค่าใช้จ่ายในการพัฒนา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และค่าใช้จ่ายอื่นๆ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ที่เกี่ยวข้อง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="00B23D9D" w:rsidRPr="006375B5">
        <w:rPr>
          <w:rFonts w:ascii="Angsana New" w:hAnsi="Angsana New" w:hint="cs"/>
          <w:sz w:val="30"/>
          <w:szCs w:val="30"/>
          <w:cs/>
        </w:rPr>
        <w:t>ที่เกี่ยวข้องกับการพัฒนา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อสังหาริมทรัพย์พัฒนาเพื่อขายรวมเป็นราคาทุนของสินทรัพย์จนกระทั่งการพัฒนาสำเร็จ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รวมการปันส่วนของค่าใช้จ่ายในการพัฒนาสินทรัพย์ส่วนกลางของโครงการที่เกี่ยวข้อง</w:t>
      </w:r>
    </w:p>
    <w:p w14:paraId="433C2982" w14:textId="7EF2D96A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อสังหาริมทรัพย์พัฒนาเพื่อขายรวมถึงที่ดินที่กลุ่มบริษัท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ถือครองไว้เพื่อรอการพัฒนาเป็นอสังหาริมทรัพย์เพื่อขายในอนาคต</w:t>
      </w:r>
    </w:p>
    <w:p w14:paraId="7611429B" w14:textId="77777777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F35211C" w14:textId="33739272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ประมาณการต้นทุนใน</w:t>
      </w:r>
      <w:r w:rsidR="00C73536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การพัฒนาอสังหาริมทรัพย์จนกระทั่งการพัฒนาสำเร็จและค่าใช้จ่ายที่จำเป็นโดยประมาณในการขาย</w:t>
      </w:r>
    </w:p>
    <w:p w14:paraId="1E61E190" w14:textId="77777777" w:rsidR="00FE5E22" w:rsidRDefault="00FE5E22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B3F764C" w14:textId="1808A2FF" w:rsidR="00E62C9D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เมื่อมีการขายอสังหาริมทรัพย์พัฒนาเพื่อขาย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ูลค่าตามบัญชีของอสังหาริมทรัพย์ดังกล่าวจะถูกรับรู้เป็นค่าใช้จ่ายในงวดเดียวกันกับที่มีการรับรู้รายได้ที่เกี่ยวข้อง</w:t>
      </w:r>
    </w:p>
    <w:p w14:paraId="41F5A579" w14:textId="77777777" w:rsidR="002673FD" w:rsidRPr="006375B5" w:rsidRDefault="002673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4F5849E9" w14:textId="3669AC70" w:rsidR="00244117" w:rsidRPr="006375B5" w:rsidRDefault="00244117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อสังหาริมทรัพย์เพื่อการลงทุน</w:t>
      </w:r>
    </w:p>
    <w:p w14:paraId="09184059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02693B80" w14:textId="0BF30BE3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อสังหาริมทรัพย์เพื่อการลงทุนได้แก่</w:t>
      </w:r>
      <w:r w:rsidR="003D58E4" w:rsidRPr="006375B5">
        <w:rPr>
          <w:rFonts w:ascii="Angsana New" w:hAnsi="Angsana New" w:hint="cs"/>
          <w:sz w:val="30"/>
          <w:szCs w:val="30"/>
          <w:cs/>
        </w:rPr>
        <w:t>ที่ดิน อาคาร และสินทรัพย์สิทธิการใช้ที่กลุ่มบริษัท</w:t>
      </w:r>
      <w:r w:rsidRPr="006375B5">
        <w:rPr>
          <w:rFonts w:ascii="Angsana New" w:hAnsi="Angsana New"/>
          <w:sz w:val="30"/>
          <w:szCs w:val="30"/>
          <w:cs/>
        </w:rPr>
        <w:t>ถือครองเพื่อหาประโยชน์จากรายได้ค่าเช่าหรือจากมูลค่าที่เพิ่มขึ้นหรือทั้งสองอย่าง ทั้งนี้ไม่ได้มีไว้เพื่อขายตามปกติธุรกิจหรือใช้ใน</w:t>
      </w:r>
      <w:r w:rsidR="005D51FD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</w:t>
      </w:r>
      <w:r w:rsidR="000370C0" w:rsidRPr="006375B5">
        <w:rPr>
          <w:rFonts w:ascii="Angsana New" w:hAnsi="Angsana New" w:hint="cs"/>
          <w:sz w:val="30"/>
          <w:szCs w:val="30"/>
          <w:cs/>
        </w:rPr>
        <w:t>ดำเนินงาน</w:t>
      </w:r>
    </w:p>
    <w:p w14:paraId="1A1C5493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FCDA284" w14:textId="1DF04682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bookmarkStart w:id="2" w:name="_Hlk24556714"/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bookmarkEnd w:id="2"/>
      <w:r w:rsidR="00B31C6C" w:rsidRPr="006375B5">
        <w:rPr>
          <w:rFonts w:ascii="Angsana New" w:hAnsi="Angsana New" w:hint="cs"/>
          <w:sz w:val="30"/>
          <w:szCs w:val="30"/>
          <w:cs/>
        </w:rPr>
        <w:t>วัดมูลค่าด้วย</w:t>
      </w:r>
      <w:r w:rsidRPr="006375B5">
        <w:rPr>
          <w:rFonts w:ascii="Angsana New" w:hAnsi="Angsana New"/>
          <w:sz w:val="30"/>
          <w:szCs w:val="30"/>
          <w:cs/>
        </w:rPr>
        <w:t>ราคาทุนหักค่าเสื่อมราคาสะสมและขาดทุนจากการด้อยค่า</w:t>
      </w:r>
      <w:r w:rsidR="000370C0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ต้นทุนรวมค่าใช้จ่ายทางตรงเพื่อให้ได้มาซึ่งอสังหาริมทรัพย์เพื่อการลงทุน ต้นทุนการก่อสร้างที่กิจการก่อสร้างเองรวมถึงต้นทุนวัตถุดิบ ค่าแรงทางตรงและต้นทุนทางตรงอื่นเพื่อให้อสังหาริมทรัพย์เพื่อการลงทุนอยู่ในสภาพพร้อมใช้งานและรวมถึงต้นทุนการกู้ยืม</w:t>
      </w:r>
      <w:r w:rsidR="00DD52FA">
        <w:rPr>
          <w:rFonts w:ascii="Angsana New" w:hAnsi="Angsana New" w:hint="cs"/>
          <w:sz w:val="30"/>
          <w:szCs w:val="30"/>
          <w:cs/>
        </w:rPr>
        <w:t xml:space="preserve"> อสังหาริมทรัพย์เพื่อการลงทุนที่เป็นเงินตราต่างประเทศแปลงค่าเป็นสกุลเงินบาท </w:t>
      </w:r>
      <w:r w:rsidR="00DD52FA">
        <w:rPr>
          <w:rFonts w:ascii="Angsana New" w:hAnsi="Angsana New"/>
          <w:sz w:val="30"/>
          <w:szCs w:val="30"/>
          <w:cs/>
        </w:rPr>
        <w:br/>
      </w:r>
      <w:r w:rsidR="00DD52FA">
        <w:rPr>
          <w:rFonts w:ascii="Angsana New" w:hAnsi="Angsana New" w:hint="cs"/>
          <w:sz w:val="30"/>
          <w:szCs w:val="30"/>
          <w:cs/>
        </w:rPr>
        <w:t>โดยใช้อัตราแลกเปลี่ยน ณ วันที่เกิดรายการ</w:t>
      </w:r>
    </w:p>
    <w:p w14:paraId="5B7BEDF3" w14:textId="77777777" w:rsidR="009B5526" w:rsidRPr="006375B5" w:rsidRDefault="009B5526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76B37222" w14:textId="77777777" w:rsidR="003D58E4" w:rsidRPr="006375B5" w:rsidRDefault="00244117" w:rsidP="003D58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ค่าเสื่อมราคาคำนวณโดยวิธีเส้นตรงตามอายุการให้ประโยชน์โดยประมาณของสินทรัพย์แต่ละรายการ </w:t>
      </w:r>
      <w:r w:rsidR="003D58E4" w:rsidRPr="006375B5">
        <w:rPr>
          <w:rFonts w:ascii="Angsana New" w:hAnsi="Angsana New" w:hint="cs"/>
          <w:sz w:val="30"/>
          <w:szCs w:val="30"/>
          <w:cs/>
        </w:rPr>
        <w:t>และรับรู้ในกำไรหรือขาดทุน ทั้งนี้</w:t>
      </w:r>
      <w:r w:rsidR="003D58E4" w:rsidRPr="006375B5">
        <w:rPr>
          <w:rFonts w:ascii="Angsana New" w:hAnsi="Angsana New"/>
          <w:sz w:val="30"/>
          <w:szCs w:val="30"/>
          <w:cs/>
        </w:rPr>
        <w:t>กลุ่มบริษัทไม่คิดค่าเสื่อมราคาสำหรับที่ดินและ</w:t>
      </w:r>
      <w:r w:rsidR="003D58E4" w:rsidRPr="006375B5">
        <w:rPr>
          <w:rFonts w:ascii="Angsana New" w:hAnsi="Angsana New" w:hint="cs"/>
          <w:sz w:val="30"/>
          <w:szCs w:val="30"/>
          <w:cs/>
        </w:rPr>
        <w:t>สิน</w:t>
      </w:r>
      <w:r w:rsidR="003D58E4" w:rsidRPr="006375B5">
        <w:rPr>
          <w:rFonts w:ascii="Angsana New" w:hAnsi="Angsana New"/>
          <w:sz w:val="30"/>
          <w:szCs w:val="30"/>
          <w:cs/>
        </w:rPr>
        <w:t>ทรัพย์ที่อยู่ระหว่างการก่อสร้าง</w:t>
      </w:r>
    </w:p>
    <w:p w14:paraId="235617C3" w14:textId="77777777" w:rsidR="003D58E4" w:rsidRPr="006375B5" w:rsidRDefault="003D58E4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B0A5E5C" w14:textId="15F9D705" w:rsidR="00244117" w:rsidRPr="006375B5" w:rsidRDefault="00244117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tbl>
      <w:tblPr>
        <w:tblW w:w="9108" w:type="dxa"/>
        <w:tblInd w:w="432" w:type="dxa"/>
        <w:tblLook w:val="0000" w:firstRow="0" w:lastRow="0" w:firstColumn="0" w:lastColumn="0" w:noHBand="0" w:noVBand="0"/>
      </w:tblPr>
      <w:tblGrid>
        <w:gridCol w:w="4140"/>
        <w:gridCol w:w="2448"/>
        <w:gridCol w:w="2520"/>
      </w:tblGrid>
      <w:tr w:rsidR="00095C3D" w:rsidRPr="006375B5" w14:paraId="78803FF9" w14:textId="77777777" w:rsidTr="00DB58C4">
        <w:tc>
          <w:tcPr>
            <w:tcW w:w="4140" w:type="dxa"/>
            <w:shd w:val="clear" w:color="auto" w:fill="auto"/>
            <w:vAlign w:val="bottom"/>
          </w:tcPr>
          <w:p w14:paraId="1962DDE6" w14:textId="0E88465D" w:rsidR="00095C3D" w:rsidRPr="006375B5" w:rsidRDefault="00095C3D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สิทธิการ</w:t>
            </w:r>
            <w:r w:rsidR="009F4894">
              <w:rPr>
                <w:rFonts w:ascii="Angsana New" w:hAnsi="Angsana New" w:hint="cs"/>
                <w:sz w:val="30"/>
                <w:szCs w:val="30"/>
                <w:cs/>
              </w:rPr>
              <w:t>ใช้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2448" w:type="dxa"/>
          </w:tcPr>
          <w:p w14:paraId="00E783EB" w14:textId="60E4B4A1" w:rsidR="00095C3D" w:rsidRDefault="00095C3D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24 </w:t>
            </w:r>
            <w:r>
              <w:rPr>
                <w:rFonts w:ascii="Angsana New" w:hAnsi="Angsana New"/>
                <w:sz w:val="30"/>
                <w:szCs w:val="30"/>
              </w:rPr>
              <w:t>-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476FA2">
              <w:rPr>
                <w:rFonts w:ascii="Angsana New" w:hAnsi="Angsana New"/>
                <w:sz w:val="30"/>
                <w:szCs w:val="30"/>
              </w:rPr>
              <w:t>6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4</w:t>
            </w:r>
          </w:p>
        </w:tc>
        <w:tc>
          <w:tcPr>
            <w:tcW w:w="2520" w:type="dxa"/>
          </w:tcPr>
          <w:p w14:paraId="4CBC8D29" w14:textId="51A53A46" w:rsidR="00095C3D" w:rsidRPr="006375B5" w:rsidRDefault="00095C3D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="009F4894">
              <w:rPr>
                <w:rFonts w:ascii="Angsana New" w:hAnsi="Angsana New" w:hint="cs"/>
                <w:sz w:val="30"/>
                <w:szCs w:val="30"/>
                <w:cs/>
              </w:rPr>
              <w:t xml:space="preserve"> ตาม</w:t>
            </w:r>
            <w:r w:rsidR="0089563D">
              <w:rPr>
                <w:rFonts w:ascii="Angsana New" w:hAnsi="Angsana New" w:hint="cs"/>
                <w:sz w:val="30"/>
                <w:szCs w:val="30"/>
                <w:cs/>
              </w:rPr>
              <w:t>สิทธิ</w:t>
            </w:r>
            <w:r w:rsidR="009F4894">
              <w:rPr>
                <w:rFonts w:ascii="Angsana New" w:hAnsi="Angsana New" w:hint="cs"/>
                <w:sz w:val="30"/>
                <w:szCs w:val="30"/>
                <w:cs/>
              </w:rPr>
              <w:t>ของสัญญาเช่า</w:t>
            </w:r>
          </w:p>
        </w:tc>
      </w:tr>
      <w:tr w:rsidR="0084289A" w:rsidRPr="006375B5" w14:paraId="4E96139A" w14:textId="77777777" w:rsidTr="00DB58C4">
        <w:tc>
          <w:tcPr>
            <w:tcW w:w="4140" w:type="dxa"/>
            <w:shd w:val="clear" w:color="auto" w:fill="auto"/>
            <w:vAlign w:val="bottom"/>
          </w:tcPr>
          <w:p w14:paraId="27D2A080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2448" w:type="dxa"/>
          </w:tcPr>
          <w:p w14:paraId="5664275D" w14:textId="4EC17D0F" w:rsidR="0084289A" w:rsidRPr="006375B5" w:rsidRDefault="00C26EC1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="00095C3D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5B4704F5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6375B5" w14:paraId="058CA68E" w14:textId="77777777" w:rsidTr="00DB58C4">
        <w:tc>
          <w:tcPr>
            <w:tcW w:w="4140" w:type="dxa"/>
            <w:shd w:val="clear" w:color="auto" w:fill="auto"/>
            <w:vAlign w:val="bottom"/>
          </w:tcPr>
          <w:p w14:paraId="6E7AEAA9" w14:textId="0070A40A" w:rsidR="0084289A" w:rsidRPr="006375B5" w:rsidRDefault="00C77C6F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</w:rPr>
            </w:pPr>
            <w:r w:rsidRPr="00C77C6F">
              <w:rPr>
                <w:rFonts w:ascii="Angsana New" w:hAnsi="Angsana New" w:hint="cs"/>
                <w:sz w:val="30"/>
                <w:szCs w:val="30"/>
                <w:cs/>
              </w:rPr>
              <w:t>โรงงาน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C77C6F">
              <w:rPr>
                <w:rFonts w:ascii="Angsana New" w:hAnsi="Angsana New" w:hint="cs"/>
                <w:sz w:val="30"/>
                <w:szCs w:val="30"/>
                <w:cs/>
              </w:rPr>
              <w:t>คลังสินค้าและส่วนปรับปรุงอาคาร</w:t>
            </w:r>
          </w:p>
        </w:tc>
        <w:tc>
          <w:tcPr>
            <w:tcW w:w="2448" w:type="dxa"/>
          </w:tcPr>
          <w:p w14:paraId="7C894EED" w14:textId="115A4D62" w:rsidR="0084289A" w:rsidRPr="006375B5" w:rsidRDefault="00095C3D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  <w:r w:rsidR="006C3A0B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6C3A0B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C26EC1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520" w:type="dxa"/>
          </w:tcPr>
          <w:p w14:paraId="3AA5CBEA" w14:textId="354D27DC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6375B5" w14:paraId="1C7F237F" w14:textId="77777777" w:rsidTr="00DB58C4">
        <w:tc>
          <w:tcPr>
            <w:tcW w:w="4140" w:type="dxa"/>
            <w:shd w:val="clear" w:color="auto" w:fill="auto"/>
            <w:vAlign w:val="bottom"/>
          </w:tcPr>
          <w:p w14:paraId="7FDE4131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สินทรัพย์ส่วนกลาง</w:t>
            </w:r>
          </w:p>
        </w:tc>
        <w:tc>
          <w:tcPr>
            <w:tcW w:w="2448" w:type="dxa"/>
          </w:tcPr>
          <w:p w14:paraId="0C77EA11" w14:textId="6CF7C2CC" w:rsidR="0084289A" w:rsidRPr="006375B5" w:rsidRDefault="00C26EC1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6F5B4BFD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06B071B4" w14:textId="77777777" w:rsidTr="00DB58C4">
        <w:tc>
          <w:tcPr>
            <w:tcW w:w="4140" w:type="dxa"/>
            <w:shd w:val="clear" w:color="auto" w:fill="auto"/>
            <w:vAlign w:val="bottom"/>
          </w:tcPr>
          <w:p w14:paraId="548178E8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48" w:type="dxa"/>
          </w:tcPr>
          <w:p w14:paraId="060837D9" w14:textId="216F6C2F" w:rsidR="0084289A" w:rsidRPr="006375B5" w:rsidRDefault="0084289A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095C3D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D5431A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="00521153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520" w:type="dxa"/>
          </w:tcPr>
          <w:p w14:paraId="045331F7" w14:textId="679D0E58" w:rsidR="0084289A" w:rsidRPr="006375B5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4F91C4D3" w14:textId="77777777" w:rsidTr="00DB58C4">
        <w:tc>
          <w:tcPr>
            <w:tcW w:w="4140" w:type="dxa"/>
            <w:shd w:val="clear" w:color="auto" w:fill="auto"/>
            <w:vAlign w:val="bottom"/>
          </w:tcPr>
          <w:p w14:paraId="3A06B6DF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48" w:type="dxa"/>
          </w:tcPr>
          <w:p w14:paraId="2EA2507F" w14:textId="3D027162" w:rsidR="0084289A" w:rsidRPr="006375B5" w:rsidRDefault="000E564C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23F6D68E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7265E9B1" w14:textId="77777777" w:rsidTr="00DB58C4">
        <w:tc>
          <w:tcPr>
            <w:tcW w:w="4140" w:type="dxa"/>
            <w:shd w:val="clear" w:color="auto" w:fill="auto"/>
            <w:vAlign w:val="bottom"/>
          </w:tcPr>
          <w:p w14:paraId="2638B82F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48" w:type="dxa"/>
          </w:tcPr>
          <w:p w14:paraId="68FE9B45" w14:textId="4311729B" w:rsidR="0084289A" w:rsidRPr="006375B5" w:rsidRDefault="000E564C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="00095C3D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0A9788C0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1ED68240" w14:textId="6A2E23FB" w:rsidR="00FF53BC" w:rsidRPr="006375B5" w:rsidRDefault="00FF53BC" w:rsidP="007E1D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2E045EF2" w14:textId="3D1C5BED" w:rsidR="000370C0" w:rsidRPr="006375B5" w:rsidRDefault="000370C0" w:rsidP="00C81B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DD52FA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โดยรับรู้ในกำไรหรือขาดทุน</w:t>
      </w:r>
    </w:p>
    <w:p w14:paraId="797C3B85" w14:textId="77777777" w:rsidR="000370C0" w:rsidRPr="006375B5" w:rsidRDefault="000370C0" w:rsidP="00FF53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299A239" w14:textId="77777777" w:rsidR="00244117" w:rsidRPr="006375B5" w:rsidRDefault="00244117" w:rsidP="008970D9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ที่ดิน อาคารและอุปกรณ์</w:t>
      </w:r>
    </w:p>
    <w:p w14:paraId="2AF11E2E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18"/>
        <w:jc w:val="both"/>
        <w:rPr>
          <w:rFonts w:ascii="Angsana New" w:hAnsi="Angsana New"/>
          <w:sz w:val="30"/>
          <w:szCs w:val="30"/>
        </w:rPr>
      </w:pPr>
    </w:p>
    <w:p w14:paraId="2D7E5B49" w14:textId="348606AF" w:rsidR="00244117" w:rsidRDefault="000370C0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ที่ดิน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อาคารและอุปกรณ์วัดมูลค่าด้วยราคาทุนหักค่าเสื่อมราคาสะสมและขาดทุนจากการด้อยค่า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14BB4038" w14:textId="77777777" w:rsidR="009A32F4" w:rsidRPr="006375B5" w:rsidRDefault="009A32F4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380DBAE" w14:textId="652010BB" w:rsidR="0084289A" w:rsidRPr="006375B5" w:rsidRDefault="0084289A" w:rsidP="008428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ราคาทุนรวมถึงต้นทุนทางตรงที่เกี่ยวข้องกับการได้มาของสินทรัพย์ ต้นทุนของการก่อสร้างสินทรัพย์ที่กิจการก่อสร้างเองรวมถึง</w:t>
      </w:r>
      <w:r w:rsidR="00790258">
        <w:rPr>
          <w:rFonts w:ascii="Angsana New" w:hAnsi="Angsana New" w:hint="cs"/>
          <w:sz w:val="30"/>
          <w:szCs w:val="30"/>
          <w:cs/>
        </w:rPr>
        <w:t xml:space="preserve">ต้นทุนกู้ยืม </w:t>
      </w:r>
      <w:r w:rsidRPr="006375B5">
        <w:rPr>
          <w:rFonts w:ascii="Angsana New" w:hAnsi="Angsana New"/>
          <w:sz w:val="30"/>
          <w:szCs w:val="30"/>
          <w:cs/>
        </w:rPr>
        <w:t>ต้นทุนของวัสดุ แรงงานทางตรง และต้นทุนทางตรงอื่นๆ ที่เกี่ยวข้องกับการจัดหาสินทรัพย์เพื่อให้สินทรัพย์นั้นอยู่ในสภาพที่พร้อมจะใช้งานได้ตามความประสงค์ ต้นทุนในการรื้อถอน การขนย้าย</w:t>
      </w:r>
      <w:r w:rsidR="00006C91" w:rsidRPr="006375B5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การบูรณะสถานที่ตั้งของสินทรัพย์ 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ลิขสิทธิ์ซอฟต์แวร์ดังกล่าวเป็นส่วนหนึ่งของอุปกรณ์</w:t>
      </w:r>
    </w:p>
    <w:p w14:paraId="61788C15" w14:textId="77777777" w:rsidR="00244117" w:rsidRPr="006375B5" w:rsidRDefault="00244117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8A2F4B7" w14:textId="09F761DB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color w:val="000000"/>
          <w:sz w:val="30"/>
          <w:szCs w:val="30"/>
          <w:lang w:eastAsia="en-GB"/>
        </w:rPr>
      </w:pPr>
      <w:r w:rsidRPr="006375B5">
        <w:rPr>
          <w:rFonts w:ascii="Angsana New" w:hAnsi="Angsana New"/>
          <w:color w:val="000000"/>
          <w:sz w:val="30"/>
          <w:szCs w:val="30"/>
          <w:cs/>
          <w:lang w:eastAsia="en-GB"/>
        </w:rPr>
        <w:t>ส่วนประกอบของรายการที่ดิน อาคารและอุปกรณ์แต่ละรายการที่มีอายุการให้ประโยชน์ไม่เท่ากัน</w:t>
      </w:r>
      <w:r w:rsidR="00987FF4">
        <w:rPr>
          <w:rFonts w:ascii="Angsana New" w:hAnsi="Angsana New" w:hint="cs"/>
          <w:color w:val="000000"/>
          <w:sz w:val="30"/>
          <w:szCs w:val="30"/>
          <w:cs/>
          <w:lang w:eastAsia="en-GB"/>
        </w:rPr>
        <w:t xml:space="preserve"> </w:t>
      </w:r>
      <w:r w:rsidRPr="006375B5">
        <w:rPr>
          <w:rFonts w:ascii="Angsana New" w:hAnsi="Angsana New"/>
          <w:color w:val="000000"/>
          <w:sz w:val="30"/>
          <w:szCs w:val="30"/>
          <w:cs/>
          <w:lang w:eastAsia="en-GB"/>
        </w:rPr>
        <w:t xml:space="preserve">ต้องบันทึกแต่ละส่วนประกอบที่มีนัยสำคัญแยกต่างหากจากกัน </w:t>
      </w:r>
    </w:p>
    <w:p w14:paraId="4E9310AF" w14:textId="77777777" w:rsidR="0084289A" w:rsidRPr="006375B5" w:rsidRDefault="0084289A" w:rsidP="00244117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</w:rPr>
      </w:pPr>
    </w:p>
    <w:p w14:paraId="69913209" w14:textId="362A2C58" w:rsidR="009B5526" w:rsidRDefault="00244117" w:rsidP="00D66AD5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  <w:lang w:eastAsia="en-GB"/>
        </w:rPr>
      </w:pPr>
      <w:bookmarkStart w:id="3" w:name="_Hlk24556694"/>
      <w:r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ผลต่างระหว่างสิ่งตอบแทนสุทธิที่ได้รับจากการจำหน่ายก</w:t>
      </w:r>
      <w:r w:rsidR="000212EB"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ับมูลค่าตามบัญชีของที่ดิน อาคาร</w:t>
      </w:r>
      <w:r w:rsidR="00790258">
        <w:rPr>
          <w:rFonts w:ascii="Angsana New" w:hAnsi="Angsana New" w:cs="Angsana New" w:hint="cs"/>
          <w:color w:val="auto"/>
          <w:sz w:val="30"/>
          <w:szCs w:val="30"/>
          <w:cs/>
          <w:lang w:eastAsia="en-GB"/>
        </w:rPr>
        <w:t xml:space="preserve"> </w:t>
      </w:r>
      <w:r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และอุ</w:t>
      </w:r>
      <w:r w:rsidR="00CA0DCB"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ปกรณ์ รับรู้ในกำไรหรือขาดทุน</w:t>
      </w:r>
      <w:bookmarkEnd w:id="3"/>
    </w:p>
    <w:p w14:paraId="73A78724" w14:textId="514C0890" w:rsidR="0056325C" w:rsidRDefault="005632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eastAsia="en-GB"/>
        </w:rPr>
      </w:pPr>
    </w:p>
    <w:p w14:paraId="1693B456" w14:textId="652006DF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ต้นทุนที่เกิดขึ้นในภายหลัง</w:t>
      </w:r>
    </w:p>
    <w:p w14:paraId="7918D9A7" w14:textId="4D74708D" w:rsidR="009B5526" w:rsidRPr="006375B5" w:rsidRDefault="00244117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 xml:space="preserve">ต้นทุนในการเปลี่ยนแทนส่วนประกอบจะรับรู้เป็นส่วนหนึ่งของมูลค่าตามบัญชีของรายการที่ดิน อาคารและอุปกรณ์  </w:t>
      </w:r>
      <w:r w:rsidR="00A46811" w:rsidRPr="006375B5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เมื่อ</w:t>
      </w:r>
      <w:r w:rsidRPr="006375B5">
        <w:rPr>
          <w:rFonts w:ascii="Angsana New" w:hAnsi="Angsana New" w:cs="Angsana New"/>
          <w:spacing w:val="-2"/>
          <w:sz w:val="30"/>
          <w:szCs w:val="30"/>
          <w:cs/>
        </w:rPr>
        <w:t>กลุ่มบริษัท</w:t>
      </w: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 ชิ้นส่วนที่ถูกเปลี่ยนแทนจะถูกตัดจำหน่ายตามมูลค่าตามบัญชี  ต้นทุนที่เกิดขึ้น</w:t>
      </w:r>
      <w:r w:rsidR="00A46811" w:rsidRPr="006375B5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เป็นประจำ</w:t>
      </w: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ในการซ่อมบำรุงที่ดิน อาคารและอุปกรณ์จะรับรู้ในกำไรหรือขาดทุนเมื่อเกิดขึ้น</w:t>
      </w:r>
    </w:p>
    <w:p w14:paraId="6F5FDCD7" w14:textId="77777777" w:rsidR="00EF5CA3" w:rsidRPr="006375B5" w:rsidRDefault="00EF5CA3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</w:p>
    <w:p w14:paraId="4B08DC5D" w14:textId="25042D11" w:rsidR="00244117" w:rsidRPr="006375B5" w:rsidRDefault="00244117" w:rsidP="00FC43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firstLine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ค่าเสื่อมราคา</w:t>
      </w:r>
    </w:p>
    <w:p w14:paraId="41736CB1" w14:textId="75C326EA" w:rsidR="00244117" w:rsidRPr="006375B5" w:rsidRDefault="00244117" w:rsidP="000370C0">
      <w:pPr>
        <w:pStyle w:val="Default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cs="Angsana New"/>
          <w:sz w:val="30"/>
          <w:szCs w:val="30"/>
          <w:cs/>
        </w:rPr>
        <w:t>ค่าเสื่อมราคาคำนวณ</w:t>
      </w:r>
      <w:r w:rsidR="00DD52FA">
        <w:rPr>
          <w:rFonts w:ascii="Angsana New" w:hAnsi="Angsana New" w:cs="Angsana New" w:hint="cs"/>
          <w:sz w:val="30"/>
          <w:szCs w:val="30"/>
          <w:cs/>
        </w:rPr>
        <w:t>โดยวิธีเส้นตรงตามเกณฑ์อายุการใ</w:t>
      </w:r>
      <w:r w:rsidR="00C81B7E">
        <w:rPr>
          <w:rFonts w:ascii="Angsana New" w:hAnsi="Angsana New" w:cs="Angsana New" w:hint="cs"/>
          <w:sz w:val="30"/>
          <w:szCs w:val="30"/>
          <w:cs/>
        </w:rPr>
        <w:t>ห้</w:t>
      </w:r>
      <w:r w:rsidR="00DD52FA">
        <w:rPr>
          <w:rFonts w:ascii="Angsana New" w:hAnsi="Angsana New" w:cs="Angsana New" w:hint="cs"/>
          <w:sz w:val="30"/>
          <w:szCs w:val="30"/>
          <w:cs/>
        </w:rPr>
        <w:t>ประโยชน์โดยประมาณของแต่ละส่วนประกอบของสินทรัพย์ และรับรู้ในกำไรหรือขาดทุน</w:t>
      </w:r>
      <w:r w:rsidR="000370C0" w:rsidRPr="006375B5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6375B5">
        <w:rPr>
          <w:rFonts w:ascii="Angsana New" w:hAnsi="Angsana New" w:cs="Angsana New" w:hint="cs"/>
          <w:sz w:val="30"/>
          <w:szCs w:val="30"/>
          <w:cs/>
        </w:rPr>
        <w:t>ทั้งนี้</w:t>
      </w:r>
      <w:r w:rsidR="000370C0" w:rsidRPr="006375B5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6375B5">
        <w:rPr>
          <w:rFonts w:ascii="Angsana New" w:hAnsi="Angsana New" w:cs="Angsana New" w:hint="cs"/>
          <w:sz w:val="30"/>
          <w:szCs w:val="30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</w:t>
      </w:r>
    </w:p>
    <w:p w14:paraId="041DAA9B" w14:textId="6CF1583F" w:rsidR="00CA0DCB" w:rsidRDefault="00CA0DCB" w:rsidP="00A4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</w:p>
    <w:p w14:paraId="01D36439" w14:textId="25B89196" w:rsidR="000575C9" w:rsidRDefault="000575C9" w:rsidP="00A4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</w:p>
    <w:p w14:paraId="34B5E7C9" w14:textId="2A799800" w:rsidR="000575C9" w:rsidRDefault="000575C9" w:rsidP="00A4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</w:p>
    <w:p w14:paraId="59406A82" w14:textId="77777777" w:rsidR="004E400C" w:rsidRPr="006375B5" w:rsidRDefault="004E400C" w:rsidP="004E40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ประมาณการอายุการให้ประโยชน์ของสินทรัพย์แสดงได้ดังนี้</w:t>
      </w:r>
    </w:p>
    <w:tbl>
      <w:tblPr>
        <w:tblW w:w="9090" w:type="dxa"/>
        <w:tblInd w:w="450" w:type="dxa"/>
        <w:tblLook w:val="0000" w:firstRow="0" w:lastRow="0" w:firstColumn="0" w:lastColumn="0" w:noHBand="0" w:noVBand="0"/>
      </w:tblPr>
      <w:tblGrid>
        <w:gridCol w:w="4140"/>
        <w:gridCol w:w="2430"/>
        <w:gridCol w:w="2520"/>
      </w:tblGrid>
      <w:tr w:rsidR="00476FA2" w:rsidRPr="006375B5" w14:paraId="6C269238" w14:textId="77777777" w:rsidTr="00A95279">
        <w:tc>
          <w:tcPr>
            <w:tcW w:w="4140" w:type="dxa"/>
            <w:vAlign w:val="bottom"/>
          </w:tcPr>
          <w:p w14:paraId="49FECD32" w14:textId="1F2DD2EC" w:rsidR="00476FA2" w:rsidRPr="006375B5" w:rsidRDefault="00476FA2" w:rsidP="00476F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สิทธิการใช้ที่ดิน</w:t>
            </w:r>
          </w:p>
        </w:tc>
        <w:tc>
          <w:tcPr>
            <w:tcW w:w="2430" w:type="dxa"/>
            <w:shd w:val="clear" w:color="auto" w:fill="auto"/>
          </w:tcPr>
          <w:p w14:paraId="4F12CC82" w14:textId="72CFC4D7" w:rsidR="00476FA2" w:rsidRPr="006375B5" w:rsidRDefault="00476FA2" w:rsidP="00476F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4</w:t>
            </w:r>
          </w:p>
        </w:tc>
        <w:tc>
          <w:tcPr>
            <w:tcW w:w="2520" w:type="dxa"/>
          </w:tcPr>
          <w:p w14:paraId="1F3C6CCC" w14:textId="57FB163E" w:rsidR="00476FA2" w:rsidRPr="006375B5" w:rsidRDefault="00476FA2" w:rsidP="00476F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ปี ตาม</w:t>
            </w:r>
            <w:r w:rsidR="0089563D">
              <w:rPr>
                <w:rFonts w:ascii="Angsana New" w:hAnsi="Angsana New" w:hint="cs"/>
                <w:sz w:val="30"/>
                <w:szCs w:val="30"/>
                <w:cs/>
              </w:rPr>
              <w:t>สิทธิ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ของสัญญาเช่า</w:t>
            </w:r>
          </w:p>
        </w:tc>
      </w:tr>
      <w:tr w:rsidR="00A636B4" w:rsidRPr="006375B5" w14:paraId="5C15ADC4" w14:textId="77777777" w:rsidTr="00A95279">
        <w:tc>
          <w:tcPr>
            <w:tcW w:w="4140" w:type="dxa"/>
            <w:vAlign w:val="bottom"/>
          </w:tcPr>
          <w:p w14:paraId="0126A9CB" w14:textId="77777777" w:rsidR="00A636B4" w:rsidRPr="006375B5" w:rsidRDefault="00A636B4" w:rsidP="00DB58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สนามกอล์ฟ</w:t>
            </w:r>
          </w:p>
        </w:tc>
        <w:tc>
          <w:tcPr>
            <w:tcW w:w="2430" w:type="dxa"/>
            <w:shd w:val="clear" w:color="auto" w:fill="auto"/>
          </w:tcPr>
          <w:p w14:paraId="434C8E0A" w14:textId="03CC3C0A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6AF1DF70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7C629DB4" w14:textId="77777777" w:rsidTr="00A95279">
        <w:tc>
          <w:tcPr>
            <w:tcW w:w="4140" w:type="dxa"/>
            <w:vAlign w:val="bottom"/>
          </w:tcPr>
          <w:p w14:paraId="46B82F90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30" w:type="dxa"/>
            <w:shd w:val="clear" w:color="auto" w:fill="auto"/>
          </w:tcPr>
          <w:p w14:paraId="23058EB7" w14:textId="56974690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731F6C">
              <w:rPr>
                <w:rFonts w:ascii="Angsana New" w:hAnsi="Angsana New"/>
                <w:sz w:val="30"/>
                <w:szCs w:val="30"/>
              </w:rPr>
              <w:t>4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="00521153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520" w:type="dxa"/>
          </w:tcPr>
          <w:p w14:paraId="2740CF6F" w14:textId="6E7B0E5A" w:rsidR="00A636B4" w:rsidRPr="006375B5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</w:tr>
      <w:tr w:rsidR="00A636B4" w:rsidRPr="006375B5" w14:paraId="31847AD9" w14:textId="77777777" w:rsidTr="00A95279">
        <w:tc>
          <w:tcPr>
            <w:tcW w:w="4140" w:type="dxa"/>
            <w:vAlign w:val="bottom"/>
          </w:tcPr>
          <w:p w14:paraId="6E48EE0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30" w:type="dxa"/>
            <w:shd w:val="clear" w:color="auto" w:fill="auto"/>
          </w:tcPr>
          <w:p w14:paraId="7EE1B666" w14:textId="046B4540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731F6C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520" w:type="dxa"/>
          </w:tcPr>
          <w:p w14:paraId="341F581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050F1187" w14:textId="77777777" w:rsidTr="00A95279">
        <w:tc>
          <w:tcPr>
            <w:tcW w:w="4140" w:type="dxa"/>
            <w:vAlign w:val="bottom"/>
          </w:tcPr>
          <w:p w14:paraId="4269ABA7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เครื่องมือและเครื่องใช้</w:t>
            </w:r>
          </w:p>
        </w:tc>
        <w:tc>
          <w:tcPr>
            <w:tcW w:w="2430" w:type="dxa"/>
            <w:shd w:val="clear" w:color="auto" w:fill="auto"/>
          </w:tcPr>
          <w:p w14:paraId="6AEAF0D2" w14:textId="5052D009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DF3F93">
              <w:rPr>
                <w:rFonts w:ascii="Angsana New" w:hAnsi="Angsana New"/>
                <w:sz w:val="30"/>
                <w:szCs w:val="30"/>
              </w:rPr>
              <w:t>2</w:t>
            </w:r>
            <w:r w:rsidR="00DF3F9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DF3F9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DF3F93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520" w:type="dxa"/>
          </w:tcPr>
          <w:p w14:paraId="5225893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34482C68" w14:textId="77777777" w:rsidTr="00A95279">
        <w:tc>
          <w:tcPr>
            <w:tcW w:w="4140" w:type="dxa"/>
            <w:vAlign w:val="bottom"/>
          </w:tcPr>
          <w:p w14:paraId="2E202124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30" w:type="dxa"/>
            <w:shd w:val="clear" w:color="auto" w:fill="auto"/>
          </w:tcPr>
          <w:p w14:paraId="21A4254A" w14:textId="1906F0AF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DF3F93">
              <w:rPr>
                <w:rFonts w:ascii="Angsana New" w:hAnsi="Angsana New"/>
                <w:sz w:val="30"/>
                <w:szCs w:val="30"/>
              </w:rPr>
              <w:t>2</w:t>
            </w:r>
            <w:r w:rsidR="00360829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31375F1A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1828238D" w14:textId="77777777" w:rsidTr="00A95279">
        <w:tc>
          <w:tcPr>
            <w:tcW w:w="4140" w:type="dxa"/>
            <w:shd w:val="clear" w:color="auto" w:fill="auto"/>
            <w:vAlign w:val="bottom"/>
          </w:tcPr>
          <w:p w14:paraId="4FDC61F4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430" w:type="dxa"/>
            <w:shd w:val="clear" w:color="auto" w:fill="auto"/>
          </w:tcPr>
          <w:p w14:paraId="54A6B51E" w14:textId="5A57810C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DF3F93">
              <w:rPr>
                <w:rFonts w:ascii="Angsana New" w:hAnsi="Angsana New"/>
                <w:sz w:val="30"/>
                <w:szCs w:val="30"/>
              </w:rPr>
              <w:t>4</w:t>
            </w:r>
            <w:r w:rsidR="00DF3F93" w:rsidRPr="006375B5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="00DF3F93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520" w:type="dxa"/>
            <w:shd w:val="clear" w:color="auto" w:fill="auto"/>
          </w:tcPr>
          <w:p w14:paraId="1A7F13D2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665A4D65" w14:textId="77777777" w:rsidR="00482942" w:rsidRPr="006375B5" w:rsidRDefault="00482942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219BE5A0" w14:textId="1612CA22" w:rsidR="002A49C6" w:rsidRPr="006375B5" w:rsidRDefault="00A636B4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เครื่องใช้ในการดำเนินกิจการโรงแรม ได้แก่ ลินิน เครื่องเคลือบ เครื่องแก้ว เครื่องเงิน และเครื่องใช้บางชนิดที่ใช้ในการดำเนินกิจการโรงแรม ซึ่งบันทึกเป็นมูลค่าของทรัพย์สินด้วยราคาทุนหักค่าเสื่อมราคาสะสมและขาดทุนจาก</w:t>
      </w:r>
      <w:r w:rsidR="0089210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การด้อยค่า การซื้อเพิ่มเติมในภายหลังจะบันทึกเป็นค่าใช้จ่ายเมื่อมีรายการซื้อเกิดขึ้น</w:t>
      </w:r>
    </w:p>
    <w:p w14:paraId="43D83ADD" w14:textId="77777777" w:rsidR="002A49C6" w:rsidRPr="006375B5" w:rsidRDefault="002A49C6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5EFD46A" w14:textId="77777777" w:rsidR="00066C32" w:rsidRPr="006375B5" w:rsidRDefault="00066C32" w:rsidP="00066C32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สินทรัพย์ไม่มีตัวตน </w:t>
      </w:r>
    </w:p>
    <w:p w14:paraId="35ADB40F" w14:textId="77777777" w:rsidR="00D54F92" w:rsidRPr="006375B5" w:rsidRDefault="00D54F9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2759C236" w14:textId="70277B2F" w:rsidR="003221CD" w:rsidRPr="006375B5" w:rsidRDefault="00066C3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ค่าความนิยมวัดมูลค่าด้วยวิธีราคาทุนหักผลขาดทุนจากการด้อยค่าสะสม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โดยค่าความนิยมของเงินลงทุนที่บันทึกตามวิธีส่วนได้เสียรวมอยู่ในมูลค่าตามบัญชีของเงินลงทุน</w:t>
      </w:r>
    </w:p>
    <w:p w14:paraId="14563F2F" w14:textId="77777777" w:rsidR="00EE0693" w:rsidRPr="006375B5" w:rsidRDefault="00EE0693" w:rsidP="00EE069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55"/>
        </w:tabs>
        <w:spacing w:after="0"/>
        <w:jc w:val="both"/>
        <w:rPr>
          <w:rFonts w:ascii="Angsana New" w:hAnsi="Angsana New"/>
          <w:sz w:val="30"/>
          <w:szCs w:val="30"/>
        </w:rPr>
      </w:pPr>
    </w:p>
    <w:p w14:paraId="2D1FD481" w14:textId="3721E72F" w:rsidR="003221CD" w:rsidRPr="00790258" w:rsidRDefault="00184D50" w:rsidP="0079025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สินทรัพย์ไม่มีตัวตนวัดมูลค่าด้วยราคาทุนหักค่าตัดจำหน่ายสะสมและขาดทุนจากการด้อยค่า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รายจ่า</w:t>
      </w:r>
      <w:r w:rsidR="00790258">
        <w:rPr>
          <w:rFonts w:ascii="Angsana New" w:hAnsi="Angsana New" w:hint="cs"/>
          <w:sz w:val="30"/>
          <w:szCs w:val="30"/>
          <w:cs/>
        </w:rPr>
        <w:t>ย</w:t>
      </w:r>
      <w:r w:rsidRPr="006375B5">
        <w:rPr>
          <w:rFonts w:ascii="Angsana New" w:hAnsi="Angsana New" w:hint="cs"/>
          <w:sz w:val="30"/>
          <w:szCs w:val="30"/>
          <w:cs/>
        </w:rPr>
        <w:t>ภายหลังการรับรู้รายการจะรับรู้เป็นสินทรัพย์เมื่อก่อให้เกิดประโยชน์เชิงเศรษฐกิจในอนาคต</w:t>
      </w:r>
      <w:r w:rsidR="00790258">
        <w:rPr>
          <w:rFonts w:ascii="Angsana New" w:hAnsi="Angsana New" w:hint="cs"/>
          <w:sz w:val="30"/>
          <w:szCs w:val="30"/>
          <w:cs/>
        </w:rPr>
        <w:t xml:space="preserve"> </w:t>
      </w:r>
      <w:r w:rsidR="003221CD" w:rsidRPr="006375B5">
        <w:rPr>
          <w:rFonts w:ascii="Angsana New" w:hAnsi="Angsana New"/>
          <w:sz w:val="30"/>
          <w:szCs w:val="30"/>
          <w:cs/>
        </w:rPr>
        <w:t>ค่าตัดจำหน่ายคำนวณ</w:t>
      </w:r>
      <w:r w:rsidR="00777590">
        <w:rPr>
          <w:rFonts w:ascii="Angsana New" w:hAnsi="Angsana New" w:hint="cs"/>
          <w:sz w:val="30"/>
          <w:szCs w:val="30"/>
          <w:cs/>
        </w:rPr>
        <w:t>โดยวิธีเส้นตรงตามระยะเวลาที่คาดว่าจะได้รับประโยชน์จากสินทรัพย์ไม่มีตัวตน</w:t>
      </w:r>
      <w:r w:rsidR="00066C32" w:rsidRPr="006375B5">
        <w:rPr>
          <w:rFonts w:ascii="Angsana New" w:eastAsia="Calibri" w:hAnsi="Angsana New" w:hint="cs"/>
          <w:sz w:val="30"/>
          <w:szCs w:val="30"/>
          <w:cs/>
        </w:rPr>
        <w:t xml:space="preserve"> และรับรู้ในกำไรหรือขาดทุน</w:t>
      </w:r>
    </w:p>
    <w:p w14:paraId="0C4F1ED5" w14:textId="77777777" w:rsidR="00EF5CA3" w:rsidRPr="006375B5" w:rsidRDefault="00EF5CA3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</w:p>
    <w:p w14:paraId="52B8253E" w14:textId="107E6CA6" w:rsidR="00A636B4" w:rsidRPr="006375B5" w:rsidRDefault="00A46811" w:rsidP="00A636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ประมาณการ</w:t>
      </w:r>
      <w:r w:rsidR="00A636B4" w:rsidRPr="006375B5">
        <w:rPr>
          <w:rFonts w:ascii="Angsana New" w:hAnsi="Angsana New"/>
          <w:sz w:val="30"/>
          <w:szCs w:val="30"/>
          <w:cs/>
        </w:rPr>
        <w:t>ระยะเวลาที่คาดว่าจะได้รับประโยชน์แสดงได้ดังนี้</w:t>
      </w:r>
    </w:p>
    <w:tbl>
      <w:tblPr>
        <w:tblW w:w="9782" w:type="dxa"/>
        <w:tblInd w:w="450" w:type="dxa"/>
        <w:tblLook w:val="01E0" w:firstRow="1" w:lastRow="1" w:firstColumn="1" w:lastColumn="1" w:noHBand="0" w:noVBand="0"/>
      </w:tblPr>
      <w:tblGrid>
        <w:gridCol w:w="4591"/>
        <w:gridCol w:w="1979"/>
        <w:gridCol w:w="3212"/>
      </w:tblGrid>
      <w:tr w:rsidR="00A636B4" w:rsidRPr="006375B5" w14:paraId="641E8F70" w14:textId="77777777" w:rsidTr="00094BCB">
        <w:tc>
          <w:tcPr>
            <w:tcW w:w="4591" w:type="dxa"/>
          </w:tcPr>
          <w:p w14:paraId="400178D0" w14:textId="6E22AEB9" w:rsidR="00A636B4" w:rsidRPr="006375B5" w:rsidRDefault="00A807BE" w:rsidP="00094B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-123" w:firstLine="12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ค่าลิขสิทธิ์ซอฟ</w:t>
            </w:r>
            <w:r w:rsidR="00FC4641" w:rsidRPr="006375B5">
              <w:rPr>
                <w:rFonts w:ascii="Angsana New" w:hAnsi="Angsana New" w:hint="cs"/>
                <w:sz w:val="30"/>
                <w:szCs w:val="30"/>
                <w:cs/>
              </w:rPr>
              <w:t>ต์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แวร์</w:t>
            </w:r>
          </w:p>
        </w:tc>
        <w:tc>
          <w:tcPr>
            <w:tcW w:w="1979" w:type="dxa"/>
          </w:tcPr>
          <w:p w14:paraId="1384ACB1" w14:textId="67703458" w:rsidR="00A636B4" w:rsidRPr="006375B5" w:rsidRDefault="00731F6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A636B4" w:rsidRPr="006375B5">
              <w:rPr>
                <w:rFonts w:ascii="Angsana New" w:hAnsi="Angsana New"/>
                <w:sz w:val="30"/>
                <w:szCs w:val="30"/>
                <w:cs/>
              </w:rPr>
              <w:t xml:space="preserve"> -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3212" w:type="dxa"/>
          </w:tcPr>
          <w:p w14:paraId="63E1AFB5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0F46B54B" w14:textId="26A5C02F" w:rsidR="00EF5CA3" w:rsidRPr="00FF1D2D" w:rsidRDefault="00EF5CA3" w:rsidP="00EF5CA3">
      <w:pPr>
        <w:rPr>
          <w:sz w:val="28"/>
          <w:szCs w:val="28"/>
          <w:cs/>
          <w:lang w:val="th-TH" w:eastAsia="x-none"/>
        </w:rPr>
      </w:pPr>
    </w:p>
    <w:p w14:paraId="2FD6F4BC" w14:textId="63E17232" w:rsidR="00C7569B" w:rsidRPr="006375B5" w:rsidRDefault="00C7569B" w:rsidP="00C7569B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สัญญาเช่า</w:t>
      </w:r>
    </w:p>
    <w:p w14:paraId="670619E1" w14:textId="701BC359" w:rsidR="00C7569B" w:rsidRPr="006375B5" w:rsidRDefault="00C7569B" w:rsidP="00243089">
      <w:pPr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74221BC6" w14:textId="21A7D1EB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กลุ่มบริษัทจะประเมินว่าสัญญาเป็นสัญญาเช่าหรือประกอบด้วยสัญญาเช่า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มื่อสัญญานั้น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104815FE" w14:textId="3E2CD8F9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E140D6E" w14:textId="77777777" w:rsidR="00582998" w:rsidRDefault="005829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58C3324C" w14:textId="0AF40297" w:rsidR="00C7569B" w:rsidRPr="006375B5" w:rsidRDefault="00C7569B" w:rsidP="00C7569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lastRenderedPageBreak/>
        <w:t>ในฐานะผู้เช่า</w:t>
      </w:r>
    </w:p>
    <w:p w14:paraId="598C8F90" w14:textId="2B9B22F3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วันที่สัญญาเช่าเริ่มมีผลหรือวันที่มีการเปลี่ยนแปลงสัญญาเช่า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ต้องจ่ายตามสัญญาให้กับแต่ละส่วนประกอบของสัญญาเช่าตามราคาเอกเทศของแต่ละส่วนประกอบ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ำหรับสัญญาเช่าอสังหาริมทรัพย์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ทั้งหมด</w:t>
      </w:r>
    </w:p>
    <w:p w14:paraId="79988589" w14:textId="6B47E0FD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F8F2C71" w14:textId="05D10D2A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วันที่สัญญาเช่าเริ่มมีผล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5B02ADE1" w14:textId="3FF2A574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AC21886" w14:textId="0DB495AC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สินทรัพย์สิทธิการใช้วัดมูลค่าด้วยราคาทุนหักค่าเสื่อมราคาสะสมและผลขาดทุนจากการด้อยค่า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และปรับปรุงเมื่อมีการวัดมูลค่าใหม่ของหนี้สินตามสัญญาเช่า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74440E4C" w14:textId="5C17D74E" w:rsidR="00F06B1F" w:rsidRDefault="00F06B1F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936F703" w14:textId="18B286B4" w:rsidR="000B7869" w:rsidRDefault="00C7569B" w:rsidP="00243089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ทั้งนี้</w:t>
      </w:r>
      <w:r w:rsidR="00E6083A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กลุ่มบริษัทใช้อัตราดอกเบี้ยเงินกู้ยืมส่วนเพิ่มของกลุ่มบริษัทในการคิดลดเป็นมูลค่าปัจจุบัน</w:t>
      </w:r>
      <w:r w:rsidR="005F5723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37192E74" w14:textId="77777777" w:rsidR="00FF1D2D" w:rsidRDefault="00FF1D2D" w:rsidP="00243089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ABA04EE" w14:textId="03E9CCE6" w:rsidR="00C7569B" w:rsidRDefault="006C3A0B" w:rsidP="0020685C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หนี้สินตามสัญญาเช่าวัดมูลค่าด้วยวิธีราคาทุนตัดจำหน่ายตามวิธีดอกเบี้ยที่แท้จริง และ</w:t>
      </w:r>
      <w:r w:rsidRPr="006375B5">
        <w:rPr>
          <w:rFonts w:ascii="Angsana New" w:hAnsi="Angsana New"/>
          <w:sz w:val="30"/>
          <w:szCs w:val="30"/>
          <w:cs/>
        </w:rPr>
        <w:t>หนี้สินตามสัญญาเช่า</w:t>
      </w:r>
      <w:r w:rsidRPr="006375B5">
        <w:rPr>
          <w:rFonts w:ascii="Angsana New" w:hAnsi="Angsana New" w:hint="cs"/>
          <w:sz w:val="30"/>
          <w:szCs w:val="30"/>
          <w:cs/>
        </w:rPr>
        <w:t>จะถูก</w:t>
      </w:r>
      <w:r w:rsidRPr="006375B5">
        <w:rPr>
          <w:rFonts w:ascii="Angsana New" w:hAnsi="Angsana New"/>
          <w:sz w:val="30"/>
          <w:szCs w:val="30"/>
          <w:cs/>
        </w:rPr>
        <w:t>วัดมูลค่าใหม่เมื่อมีการเปลี่ยนแปลงสัญญาเช่า</w:t>
      </w:r>
      <w:bookmarkStart w:id="4" w:name="_Hlk65855261"/>
      <w:r w:rsidRPr="006375B5">
        <w:rPr>
          <w:rFonts w:ascii="Angsana New" w:hAnsi="Angsana New"/>
          <w:sz w:val="30"/>
          <w:szCs w:val="30"/>
          <w:cs/>
        </w:rPr>
        <w:t>หรือมีการเปลี่ยนแปลงการประเมินการเลือกใช้สิทธิ</w:t>
      </w:r>
      <w:r w:rsidRPr="006375B5">
        <w:rPr>
          <w:rFonts w:ascii="Angsana New" w:hAnsi="Angsana New" w:hint="cs"/>
          <w:sz w:val="30"/>
          <w:szCs w:val="30"/>
          <w:cs/>
        </w:rPr>
        <w:t>ที่ระบุใน</w:t>
      </w:r>
      <w:r w:rsidRPr="006375B5">
        <w:rPr>
          <w:rFonts w:ascii="Angsana New" w:hAnsi="Angsana New"/>
          <w:sz w:val="30"/>
          <w:szCs w:val="30"/>
          <w:cs/>
        </w:rPr>
        <w:t>สัญญาเช่า</w:t>
      </w:r>
      <w:bookmarkEnd w:id="4"/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เมื่อมีการวัดมูลค่าหนี้สินตามสัญญาเช่าใหม่ จะปรับปรุง</w:t>
      </w:r>
      <w:r w:rsidRPr="006375B5">
        <w:rPr>
          <w:rFonts w:ascii="Angsana New" w:hAnsi="Angsana New" w:hint="cs"/>
          <w:sz w:val="30"/>
          <w:szCs w:val="30"/>
          <w:cs/>
        </w:rPr>
        <w:t>กับ</w:t>
      </w:r>
      <w:r w:rsidRPr="006375B5">
        <w:rPr>
          <w:rFonts w:ascii="Angsana New" w:hAnsi="Angsana New"/>
          <w:sz w:val="30"/>
          <w:szCs w:val="30"/>
          <w:cs/>
        </w:rPr>
        <w:t>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</w:t>
      </w:r>
      <w:r w:rsidRPr="006375B5">
        <w:rPr>
          <w:rFonts w:ascii="Angsana New" w:hAnsi="Angsana New" w:hint="cs"/>
          <w:sz w:val="30"/>
          <w:szCs w:val="30"/>
          <w:cs/>
        </w:rPr>
        <w:t>ได้ถูกลดมูลค่า</w:t>
      </w:r>
      <w:r w:rsidRPr="006375B5">
        <w:rPr>
          <w:rFonts w:ascii="Angsana New" w:hAnsi="Angsana New"/>
          <w:sz w:val="30"/>
          <w:szCs w:val="30"/>
          <w:cs/>
        </w:rPr>
        <w:t>ลงจนเป็นศูนย์แล้ว</w:t>
      </w:r>
    </w:p>
    <w:p w14:paraId="2D274B7F" w14:textId="77777777" w:rsidR="0020685C" w:rsidRPr="006375B5" w:rsidRDefault="0020685C" w:rsidP="0020685C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BC5951C" w14:textId="2A9492A3" w:rsidR="00A86DBB" w:rsidRPr="006375B5" w:rsidRDefault="00A86DBB" w:rsidP="00A86DB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ในฐานะผู้ให้เช่า</w:t>
      </w:r>
    </w:p>
    <w:p w14:paraId="4E03801E" w14:textId="36BD58B5" w:rsidR="00C7569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วันเริ่มต้นของสัญญาเช่าหรือวันที่มีการเปลี่ยนแปลงสัญญาเช่า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1900E77B" w14:textId="52BD1759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B359DFB" w14:textId="41001BCE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สัญญาที่ไม่เข้าเงื่อนไขดังกล่าวจะจัดประเภทเป็นสัญญาเช่าดำเนินงาน</w:t>
      </w:r>
    </w:p>
    <w:p w14:paraId="3C3785CD" w14:textId="3914ECC1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2CB7570" w14:textId="0A3E7E0D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เมื่อกลุ่มบริษัทเป็นผู้ให้เช่าช่วง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จัดประเภทสัญญาเช่าช่วงเป็นสัญญาเช่าเงินทุนหรือสัญญาเช่าดำเนินงานโดยอ้างอิงจากสินทรัพย์สิทธิการใช้ที่เกิดจากสัญญาเช่าหลั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3E0E10">
        <w:rPr>
          <w:rFonts w:ascii="Angsana New" w:hAnsi="Angsana New" w:hint="cs"/>
          <w:sz w:val="30"/>
          <w:szCs w:val="30"/>
          <w:cs/>
        </w:rPr>
        <w:t>เว้นแต่</w:t>
      </w:r>
      <w:r w:rsidRPr="006375B5">
        <w:rPr>
          <w:rFonts w:ascii="Angsana New" w:hAnsi="Angsana New" w:hint="cs"/>
          <w:sz w:val="30"/>
          <w:szCs w:val="30"/>
          <w:cs/>
        </w:rPr>
        <w:t>สัญญาเช่าหลักเป็นสัญญาเช่าระยะสั้น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สัญญาให้เช่าช่วงจะถูกจัดประเภทเป็นสัญญาเช่าดำเนินงาน</w:t>
      </w:r>
    </w:p>
    <w:p w14:paraId="2368DDD0" w14:textId="0912438A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CB5C9D8" w14:textId="74A5391E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กลุ่มบริษัทรับรู้ลูกหนี้สัญญาเช่าเงินทุนด้วยจำนวนเงินลงทุนสุทธิของสัญญาเช่า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7E750C02" w14:textId="7F715A40" w:rsidR="00F06B1F" w:rsidRDefault="00F06B1F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EBBD64C" w14:textId="1CC12A49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ค่าเช่ารับจากสัญญาเช่าดำเนินงานในกำไรหรือขาดทุนด้วยวิธีเส้นตรงตลอดอายุสัญญาเช่าและแสดงเป็นส่วนหนึ่งของรายได้ค่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ค่าเช่าที่อาจเกิดขึ้นรับรู้เป็นรายได้ค่าเช่าในรอบระยะเวลาบัญชีที่ได้รับ</w:t>
      </w:r>
    </w:p>
    <w:p w14:paraId="57D58CD9" w14:textId="77777777" w:rsidR="009A32F4" w:rsidRPr="006375B5" w:rsidRDefault="009A32F4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CDFAB36" w14:textId="4D8BE1E7" w:rsidR="009F1E77" w:rsidRPr="006375B5" w:rsidRDefault="00A86DBB" w:rsidP="0073194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กลุ่มบริษัทประมาณผลขาดทุนด้านเครดิตที่คาดว่าจะเกิดขึ้นตลอดอายุของสัญญา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ซึ่งประมาณการโดยใช้ตารางการตั้งสำรองเพื่อหาอัตราผลขาดทุนด้านเครดิตที่คาดว่าจะเกิดขึ้น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วิธีดังกล่าวมีการจัดกลุ่มลูกหนี้สัญญาเช่าตามความเสี่ยงด้านเครดิตที่มีลักษณะร่วมกันและตามระยะเวลาที่เกินกำหนดชำร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โดยนำข้อมูลผลขาดทุนที่เกิดขึ้นในอดีต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การปรับปรุงปัจจัยที่มีความเฉพาะเจาะจงกับลูกหนี้นั้น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ๆ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กลุ่มบริษัทตัดรายการลูกหนี้สัญญาเช่าตามที่เปิดเผยในหมายเหตุข้อ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3E0E10">
        <w:rPr>
          <w:rFonts w:ascii="Angsana New" w:hAnsi="Angsana New" w:hint="cs"/>
          <w:sz w:val="30"/>
          <w:szCs w:val="30"/>
          <w:cs/>
        </w:rPr>
        <w:t>3</w:t>
      </w:r>
      <w:r w:rsidR="00E6083A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(</w:t>
      </w:r>
      <w:r w:rsidR="00CF1788">
        <w:rPr>
          <w:rFonts w:ascii="Angsana New" w:hAnsi="Angsana New" w:hint="cs"/>
          <w:sz w:val="30"/>
          <w:szCs w:val="30"/>
          <w:cs/>
        </w:rPr>
        <w:t>ง</w:t>
      </w:r>
      <w:r w:rsidRPr="006375B5">
        <w:rPr>
          <w:rFonts w:ascii="Angsana New" w:hAnsi="Angsana New"/>
          <w:sz w:val="30"/>
          <w:szCs w:val="30"/>
          <w:cs/>
        </w:rPr>
        <w:t>)</w:t>
      </w:r>
    </w:p>
    <w:p w14:paraId="015F7BF9" w14:textId="77777777" w:rsidR="000B7869" w:rsidRPr="006375B5" w:rsidRDefault="000B7869" w:rsidP="00243089">
      <w:pPr>
        <w:jc w:val="thaiDistribute"/>
        <w:rPr>
          <w:rFonts w:ascii="Angsana New" w:hAnsi="Angsana New"/>
          <w:sz w:val="30"/>
          <w:szCs w:val="30"/>
        </w:rPr>
      </w:pPr>
    </w:p>
    <w:p w14:paraId="3516C8F6" w14:textId="093F0148" w:rsidR="003221CD" w:rsidRPr="006375B5" w:rsidRDefault="0050335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การด้อยค่าสินทรัพย์ที่ไม่ใช่สินทรัพย์ทางการเงิน</w:t>
      </w:r>
    </w:p>
    <w:p w14:paraId="462848F4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2838C57" w14:textId="27B39735" w:rsidR="00781BA1" w:rsidRPr="006375B5" w:rsidRDefault="00781BA1" w:rsidP="00781B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</w:t>
      </w:r>
      <w:r w:rsidR="00AC2117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ในกรณีที่มีข้อบ่งชี้จะทำการประมาณมูลค่าสินทรัพย์ที่คาดว่าจะได้รับคืน สำหรับค่าความนิยมจะประมาณมูลค่าที่คาดว่าจะได้รับคืนทุกปีในช่วงเวลาเดียวกัน</w:t>
      </w:r>
    </w:p>
    <w:p w14:paraId="5BAB94F5" w14:textId="77777777" w:rsidR="00CA0DCB" w:rsidRPr="006375B5" w:rsidRDefault="00CA0DCB" w:rsidP="003221C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07E7369" w14:textId="0A664625" w:rsidR="00781BA1" w:rsidRPr="006375B5" w:rsidRDefault="00781BA1" w:rsidP="00781B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ขาดทุนจากการด้อยค่ารับรู้</w:t>
      </w:r>
      <w:r w:rsidR="0050335F" w:rsidRPr="006375B5">
        <w:rPr>
          <w:rFonts w:ascii="Angsana New" w:hAnsi="Angsana New" w:hint="cs"/>
          <w:sz w:val="30"/>
          <w:szCs w:val="30"/>
          <w:cs/>
        </w:rPr>
        <w:t>ในกำไรหรือขาดทุน</w:t>
      </w:r>
      <w:r w:rsidRPr="006375B5">
        <w:rPr>
          <w:rFonts w:ascii="Angsana New" w:hAnsi="Angsana New"/>
          <w:sz w:val="3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คืน เว้นแต่เมื่อมีการกลับรายการการประเมินมูลค่าของสินทรัพย์เพิ่มของสินทรัพย์ชิ้นเดียวกันที่เคยรับรู้ในส่วนของผู้ถือหุ้นและมีการด้อยค่าในเวลาต่อมา ในกรณีนี้จะรับรู้ในส่วนของผู้ถือหุ้น</w:t>
      </w:r>
    </w:p>
    <w:p w14:paraId="4DDA45DA" w14:textId="111B4173" w:rsidR="00781BA1" w:rsidRPr="006375B5" w:rsidRDefault="00781BA1" w:rsidP="00266B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sz w:val="30"/>
          <w:szCs w:val="30"/>
        </w:rPr>
      </w:pPr>
    </w:p>
    <w:p w14:paraId="7EC14301" w14:textId="69A23EF3" w:rsidR="00482942" w:rsidRDefault="003221CD" w:rsidP="002A49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มูลค่าที่คาดว่าจะได้รับคืน หมายถึง มูลค่าจากการใช้ของสินทรัพย์หรือมูลค่ายุติธรรมของสินทรัพย์หักต้นทุนในการขายแล้วแต่มูลค่าใดจะสูงกว่า ในการประเมินมูลค่าจากการใช้ของสินทรัพย์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1055E95D" w14:textId="77777777" w:rsidR="009A32F4" w:rsidRPr="006375B5" w:rsidRDefault="009A32F4" w:rsidP="002A49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6A64622" w14:textId="4741E6FA" w:rsidR="00E50C65" w:rsidRPr="006375B5" w:rsidRDefault="0050335F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ขาดทุนจากการด้อยค่าของสินทรัพย์ที่เคยรับรู้ในงวดก่อนจะถูกกลับรายการ หากมีการเปลี่ยนแปลงประมาณการที่ใช้ในการคำนวณมูลค่าที่คาดว่าจะได้รับคืน</w:t>
      </w:r>
      <w:r w:rsidR="00F131A7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ยกเว้นขาดทุนจากการด้อยค่าของค่าความนิยมจะไม่มีการปรับปรุง</w:t>
      </w:r>
      <w:r w:rsidR="00F030F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กลับรายการ</w:t>
      </w:r>
      <w:r w:rsidR="003E0E10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ขาดทุนจากการด้อยค่า</w:t>
      </w:r>
      <w:r w:rsidR="00E60CDC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027CE0D7" w14:textId="77777777" w:rsidR="009A32F4" w:rsidRPr="006375B5" w:rsidRDefault="009A32F4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792FAC3" w14:textId="6FF7549E" w:rsidR="003221CD" w:rsidRPr="006375B5" w:rsidRDefault="00151A18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หนี้สินที่เกิดจากสัญญา</w:t>
      </w:r>
    </w:p>
    <w:p w14:paraId="0CAB0307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3FAB4B77" w14:textId="21AFE8D0" w:rsidR="000B7869" w:rsidRPr="006375B5" w:rsidRDefault="00A9224C" w:rsidP="0086322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หนี้สินที่เกิดจากสัญญาเป็นภาระผูกพันที่จะต้องโอนสินค้าหรือบริการให้กับลูกค้า หนี้สินที่เกิดจากสัญญารับรู้เมื่อ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</w:t>
      </w:r>
      <w:r w:rsidR="00F030F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กลุ่มบริษัทรับรู้รายได้ที่เกี่ยวข้อง</w:t>
      </w:r>
    </w:p>
    <w:p w14:paraId="68C1C01A" w14:textId="77777777" w:rsidR="000B7869" w:rsidRPr="006375B5" w:rsidRDefault="000B78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06E8CD81" w14:textId="6C028BC5" w:rsidR="003221CD" w:rsidRPr="006375B5" w:rsidRDefault="003221CD" w:rsidP="00936843">
      <w:pPr>
        <w:pStyle w:val="Heading8"/>
        <w:numPr>
          <w:ilvl w:val="1"/>
          <w:numId w:val="20"/>
        </w:numPr>
        <w:tabs>
          <w:tab w:val="clear" w:pos="518"/>
        </w:tabs>
        <w:spacing w:line="240" w:lineRule="atLeast"/>
        <w:ind w:left="540" w:right="0" w:hanging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ผลประโยชน์ของพนักงาน</w:t>
      </w:r>
    </w:p>
    <w:p w14:paraId="2C208370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2C41960D" w14:textId="55656B36" w:rsidR="009F1E77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โครงการสมทบเงิน</w:t>
      </w:r>
    </w:p>
    <w:p w14:paraId="22E9800E" w14:textId="7EED1BE3" w:rsidR="003221CD" w:rsidRPr="006375B5" w:rsidRDefault="003221CD" w:rsidP="003221CD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Cs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ภาระผูกพันในการสมทบเข้า</w:t>
      </w:r>
      <w:r w:rsidR="003E0E10">
        <w:rPr>
          <w:rFonts w:ascii="Angsana New" w:hAnsi="Angsana New" w:hint="cs"/>
          <w:i/>
          <w:sz w:val="30"/>
          <w:szCs w:val="30"/>
          <w:cs/>
        </w:rPr>
        <w:t>กองทุนสำรองเลี้ยงชีพสำหรับพนักงานกลุ่มบริษัท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จะถูกรับรู้เป็นค่าใช้จ่ายพนักงานในกำไรหรือขาดทุนในรอบระยะเวลาที่พนักงานได้ทำงานให้กับ</w:t>
      </w:r>
      <w:r w:rsidR="00BD1277">
        <w:rPr>
          <w:rFonts w:ascii="Angsana New" w:hAnsi="Angsana New" w:hint="cs"/>
          <w:i/>
          <w:sz w:val="30"/>
          <w:szCs w:val="30"/>
          <w:cs/>
        </w:rPr>
        <w:t>กลุ่มบริษัท</w:t>
      </w:r>
    </w:p>
    <w:p w14:paraId="38BF1CF3" w14:textId="736F1855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</w:rPr>
      </w:pPr>
    </w:p>
    <w:p w14:paraId="375AA43C" w14:textId="5F53F358" w:rsidR="009F1E77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7D0E0059" w14:textId="080565CD" w:rsidR="00FA6CA9" w:rsidRPr="006375B5" w:rsidRDefault="00934F8B" w:rsidP="003221CD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ในอนาคตที่เกิดจากการทำงานของพนักงานในปีปัจจุบันและงวดก่อนๆ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ผลประโยชน์ดังกล่าวได้มีการคิดลดกระแสเงินสดเพื่อให้เป็นมูลค่าปัจจุบันซึ่งจัดทำโดยนักคณิตศาสตร์ประกันภัยที่ได้รับอนุญาตเป็นประจำทุกปี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โดยวิธีคิดลดแต่ละหน่วยที่ประมาณการไว้</w:t>
      </w:r>
    </w:p>
    <w:p w14:paraId="2DFCEBC4" w14:textId="77777777" w:rsidR="00934F8B" w:rsidRPr="006375B5" w:rsidRDefault="00934F8B" w:rsidP="003221CD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</w:p>
    <w:p w14:paraId="0D1F798A" w14:textId="77777777" w:rsidR="003E0E10" w:rsidRDefault="003E0E1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i/>
          <w:sz w:val="30"/>
          <w:szCs w:val="30"/>
          <w:cs/>
        </w:rPr>
      </w:pPr>
      <w:r>
        <w:rPr>
          <w:rFonts w:ascii="Angsana New" w:eastAsia="Times New Roman" w:hAnsi="Angsana New"/>
          <w:i/>
          <w:sz w:val="30"/>
          <w:szCs w:val="30"/>
          <w:cs/>
        </w:rPr>
        <w:br w:type="page"/>
      </w:r>
    </w:p>
    <w:p w14:paraId="69D24EC0" w14:textId="521F12C2" w:rsidR="003221CD" w:rsidRPr="006375B5" w:rsidRDefault="003221CD" w:rsidP="003221CD">
      <w:pPr>
        <w:pStyle w:val="BodyText"/>
        <w:spacing w:after="0"/>
        <w:ind w:left="540"/>
        <w:jc w:val="thaiDistribute"/>
        <w:rPr>
          <w:rFonts w:ascii="Angsana New" w:eastAsia="Times New Roman" w:hAnsi="Angsana New"/>
          <w:i/>
          <w:sz w:val="30"/>
          <w:szCs w:val="30"/>
        </w:rPr>
      </w:pPr>
      <w:r w:rsidRPr="006375B5">
        <w:rPr>
          <w:rFonts w:ascii="Angsana New" w:eastAsia="Times New Roman" w:hAnsi="Angsana New"/>
          <w:i/>
          <w:sz w:val="30"/>
          <w:szCs w:val="30"/>
          <w:cs/>
        </w:rPr>
        <w:lastRenderedPageBreak/>
        <w:t>ในการวัดมูลค่าใหม่ของหนี้สินผลประโยชน์ที่กำหนดไว้สุทธิ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>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กำหนดดอกเบี้ยจ่ายของ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 xml:space="preserve">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</w:t>
      </w:r>
      <w:r w:rsidR="0002528B">
        <w:rPr>
          <w:rFonts w:ascii="Angsana New" w:eastAsia="Times New Roman" w:hAnsi="Angsana New"/>
          <w:i/>
          <w:sz w:val="30"/>
          <w:szCs w:val="30"/>
        </w:rPr>
        <w:br/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 xml:space="preserve">ณ ต้นปี โดยคำนึงถึงการเปลี่ยนแปลงใดๆ ในหนี้สินผลประโยชน์ที่กำหนดไว้สุทธิซึ่งเป็นผลมาจากการสมทบเงินและการจ่ายชำระผลประโยชน์ </w:t>
      </w:r>
      <w:r w:rsidRPr="006375B5">
        <w:rPr>
          <w:rFonts w:ascii="Angsana New" w:hAnsi="Angsana New"/>
          <w:i/>
          <w:sz w:val="30"/>
          <w:szCs w:val="30"/>
          <w:cs/>
        </w:rPr>
        <w:t>ดอกเบี้ยจ่ายสุทธิและค่าใช้จ่ายอื่นๆ ที่เกี่ยวข้องกับโครงการผลประโยชน์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>รับรู้รายการในกำไรหรือขาดทุน</w:t>
      </w:r>
    </w:p>
    <w:p w14:paraId="7F1EE812" w14:textId="77777777" w:rsidR="002A49C6" w:rsidRPr="006375B5" w:rsidRDefault="002A49C6" w:rsidP="003221CD">
      <w:pPr>
        <w:pStyle w:val="BodyText"/>
        <w:spacing w:after="0"/>
        <w:ind w:left="540"/>
        <w:jc w:val="thaiDistribute"/>
        <w:rPr>
          <w:rFonts w:ascii="Angsana New" w:hAnsi="Angsana New"/>
          <w:b/>
          <w:bCs/>
          <w:color w:val="0000FF"/>
          <w:sz w:val="30"/>
          <w:szCs w:val="30"/>
        </w:rPr>
      </w:pPr>
    </w:p>
    <w:p w14:paraId="685492B9" w14:textId="0B866D8A" w:rsidR="002A49C6" w:rsidRPr="006375B5" w:rsidRDefault="002437A0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137CA316" w14:textId="77777777" w:rsidR="009A32F4" w:rsidRPr="006375B5" w:rsidRDefault="009A32F4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</w:p>
    <w:p w14:paraId="5ED7EAB0" w14:textId="4F7FEAEC" w:rsidR="00482942" w:rsidRPr="006375B5" w:rsidRDefault="002437A0" w:rsidP="002437A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</w:t>
      </w:r>
      <w:r w:rsidR="00DB58C4" w:rsidRPr="006375B5">
        <w:rPr>
          <w:rFonts w:ascii="Angsana New" w:hAnsi="Angsana New"/>
          <w:i/>
          <w:sz w:val="30"/>
          <w:szCs w:val="30"/>
        </w:rPr>
        <w:br/>
      </w:r>
      <w:r w:rsidRPr="006375B5">
        <w:rPr>
          <w:rFonts w:ascii="Angsana New" w:hAnsi="Angsana New"/>
          <w:i/>
          <w:sz w:val="30"/>
          <w:szCs w:val="30"/>
          <w:cs/>
        </w:rPr>
        <w:t xml:space="preserve">หากระยะเวลาการจ่ายผลประโยชน์เกินกว่า </w:t>
      </w:r>
      <w:r w:rsidR="000E564C" w:rsidRPr="000E564C">
        <w:rPr>
          <w:rFonts w:ascii="Angsana New" w:hAnsi="Angsana New"/>
          <w:iCs/>
          <w:sz w:val="30"/>
          <w:szCs w:val="30"/>
        </w:rPr>
        <w:t>12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เดือนนับจากวันสิ้นรอบระยะเวลารายงาน ผลประโยชน์เมื่อเลิกจ้างจะถูกคิดลดกระแสเงินสด </w:t>
      </w:r>
    </w:p>
    <w:p w14:paraId="7B3B5671" w14:textId="77777777" w:rsidR="000B7869" w:rsidRPr="006375B5" w:rsidRDefault="000B7869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4"/>
          <w:szCs w:val="24"/>
        </w:rPr>
      </w:pPr>
    </w:p>
    <w:p w14:paraId="2F5C6A52" w14:textId="5B00E806" w:rsidR="00482942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sz w:val="30"/>
          <w:szCs w:val="30"/>
          <w:cs/>
        </w:rPr>
        <w:t>หนี้สินรับรู้ด้วยมูลค่าที่คาดว่าจะจ่ายชำระ หาก</w:t>
      </w: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0F911E89" w14:textId="3498ACCC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4D4D25F7" w14:textId="77777777" w:rsidR="00595915" w:rsidRPr="006375B5" w:rsidRDefault="0059591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ประมาณการหนี้สิน</w:t>
      </w:r>
    </w:p>
    <w:p w14:paraId="23B6576A" w14:textId="77777777" w:rsidR="00595915" w:rsidRPr="006375B5" w:rsidRDefault="00595915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2"/>
          <w:szCs w:val="22"/>
        </w:rPr>
      </w:pPr>
    </w:p>
    <w:p w14:paraId="511309DD" w14:textId="375429AC" w:rsidR="0021210B" w:rsidRPr="006375B5" w:rsidRDefault="00E50C65" w:rsidP="0021210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sz w:val="30"/>
          <w:szCs w:val="30"/>
        </w:rPr>
      </w:pPr>
      <w:r w:rsidRPr="006375B5">
        <w:rPr>
          <w:rFonts w:hint="cs"/>
          <w:sz w:val="30"/>
          <w:szCs w:val="30"/>
          <w:cs/>
        </w:rPr>
        <w:t>ประมาณการหนี้สินจะรับรู้ก็ต่อเมื่อกลุ่มบริษัทมีภาระผูกพันตามกฎหมายหรือภาระผูกพันจากการอนุมานที่เกิดขึ้นในปัจจุบันอันเป็นผลมาจากเหตุการณ์ในอดีตซึ่งสามารถประมาณจำนวนของภาระผูกพันได้อย่างน่าเชื่อถือ</w:t>
      </w:r>
      <w:r w:rsidRPr="006375B5">
        <w:rPr>
          <w:sz w:val="30"/>
          <w:szCs w:val="30"/>
          <w:cs/>
        </w:rPr>
        <w:t xml:space="preserve"> </w:t>
      </w:r>
      <w:r w:rsidRPr="006375B5">
        <w:rPr>
          <w:rFonts w:hint="cs"/>
          <w:sz w:val="30"/>
          <w:szCs w:val="30"/>
          <w:cs/>
        </w:rPr>
        <w:t>และมีความเป็นไปได้ค่อนข้างแน่นอนว่าประโยชน์เชิงเศรษฐกิจจะต้องถูกจ่ายไปเพื่อชำระภาระผูกพันดังกล่าว</w:t>
      </w:r>
      <w:r w:rsidR="00151A18" w:rsidRPr="006375B5">
        <w:rPr>
          <w:sz w:val="30"/>
          <w:szCs w:val="30"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</w:t>
      </w:r>
      <w:r w:rsidR="00151A18" w:rsidRPr="006375B5">
        <w:rPr>
          <w:sz w:val="30"/>
          <w:szCs w:val="30"/>
          <w:cs/>
        </w:rPr>
        <w:t xml:space="preserve">  </w:t>
      </w:r>
      <w:r w:rsidR="00151A18" w:rsidRPr="006375B5">
        <w:rPr>
          <w:rFonts w:hint="cs"/>
          <w:sz w:val="30"/>
          <w:szCs w:val="30"/>
          <w:cs/>
        </w:rPr>
        <w:t>เพื่อให้สะท้อนจำนวนที่อาจประเมินได้ในตลาดปัจจุบันซึ่งแปรไปตามเวลาและความเสี่ยงที่มีต่อหนี้สิน</w:t>
      </w:r>
      <w:r w:rsidR="00151A18" w:rsidRPr="006375B5">
        <w:rPr>
          <w:sz w:val="30"/>
          <w:szCs w:val="30"/>
          <w:cs/>
        </w:rPr>
        <w:t xml:space="preserve">  </w:t>
      </w:r>
      <w:r w:rsidR="00151A18" w:rsidRPr="006375B5">
        <w:rPr>
          <w:rFonts w:hint="cs"/>
          <w:sz w:val="30"/>
          <w:szCs w:val="30"/>
          <w:cs/>
        </w:rPr>
        <w:t>ประมาณการหนี้สิน</w:t>
      </w:r>
      <w:r w:rsidR="00151A18" w:rsidRPr="006375B5">
        <w:rPr>
          <w:sz w:val="30"/>
          <w:szCs w:val="30"/>
          <w:cs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ส่วนที่เพิ่มขึ้นเนื่องจากเวลาที่ผ่านไปรับรู้เป็นต้นทุนทางการเงิน</w:t>
      </w:r>
      <w:r w:rsidRPr="006375B5">
        <w:rPr>
          <w:sz w:val="30"/>
          <w:szCs w:val="30"/>
          <w:cs/>
        </w:rPr>
        <w:t xml:space="preserve"> </w:t>
      </w:r>
    </w:p>
    <w:p w14:paraId="7B7C77D7" w14:textId="16CA0F61" w:rsidR="008970D9" w:rsidRPr="006375B5" w:rsidRDefault="008970D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36C1EAC" w14:textId="77777777" w:rsidR="0042439A" w:rsidRDefault="004243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6441E323" w14:textId="6029ECBE" w:rsidR="0021210B" w:rsidRPr="006375B5" w:rsidRDefault="00A64C0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การวัดมูลค่ายุติธรร</w:t>
      </w:r>
      <w:r w:rsidR="0021210B"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ม</w:t>
      </w:r>
    </w:p>
    <w:p w14:paraId="55961C1A" w14:textId="77777777" w:rsidR="0021210B" w:rsidRPr="006375B5" w:rsidRDefault="0021210B" w:rsidP="0021210B">
      <w:pPr>
        <w:rPr>
          <w:rFonts w:asciiTheme="majorBidi" w:hAnsiTheme="majorBidi" w:cstheme="majorBidi"/>
          <w:sz w:val="22"/>
          <w:szCs w:val="22"/>
          <w:lang w:val="th-TH" w:eastAsia="x-none"/>
        </w:rPr>
      </w:pPr>
    </w:p>
    <w:p w14:paraId="3E8FF129" w14:textId="5B3A113C" w:rsidR="00880B0B" w:rsidRPr="006375B5" w:rsidRDefault="00880B0B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</w:t>
      </w:r>
      <w:r w:rsidR="00F64E9C" w:rsidRPr="006375B5">
        <w:rPr>
          <w:rFonts w:ascii="Angsana New" w:hAnsi="Angsana New" w:hint="cs"/>
          <w:i/>
          <w:sz w:val="30"/>
          <w:szCs w:val="30"/>
          <w:cs/>
        </w:rPr>
        <w:t>คือ</w:t>
      </w:r>
      <w:r w:rsidRPr="006375B5">
        <w:rPr>
          <w:rFonts w:ascii="Angsana New" w:hAnsi="Angsana New" w:hint="cs"/>
          <w:i/>
          <w:sz w:val="30"/>
          <w:szCs w:val="30"/>
          <w:cs/>
        </w:rPr>
        <w:t>ราคาที่จะได้รับจากการขายสินทรัพย์หรือจะจ่าย</w:t>
      </w:r>
      <w:r w:rsidR="00605C29">
        <w:rPr>
          <w:rFonts w:ascii="Angsana New" w:hAnsi="Angsana New" w:hint="cs"/>
          <w:i/>
          <w:sz w:val="30"/>
          <w:szCs w:val="30"/>
          <w:cs/>
        </w:rPr>
        <w:t>ชำระ</w:t>
      </w:r>
      <w:r w:rsidRPr="006375B5">
        <w:rPr>
          <w:rFonts w:ascii="Angsana New" w:hAnsi="Angsana New" w:hint="cs"/>
          <w:i/>
          <w:sz w:val="30"/>
          <w:szCs w:val="30"/>
          <w:cs/>
        </w:rPr>
        <w:t>เพื่อโอนหนี้สินในรายการที่เกิดขึ้นในส</w:t>
      </w:r>
      <w:r w:rsidRPr="006375B5">
        <w:rPr>
          <w:rFonts w:hint="cs"/>
          <w:sz w:val="30"/>
          <w:szCs w:val="30"/>
          <w:cs/>
        </w:rPr>
        <w:t>ภาพปกติระหว่างผู้ร่วมตลาด ณ วันที่วัดมูลค่า</w:t>
      </w:r>
      <w:r w:rsidR="00BC53AA" w:rsidRPr="006375B5">
        <w:rPr>
          <w:rFonts w:hint="cs"/>
          <w:sz w:val="30"/>
          <w:szCs w:val="30"/>
          <w:cs/>
        </w:rPr>
        <w:t>ในตลาดหลัก</w:t>
      </w:r>
      <w:r w:rsidRPr="006375B5">
        <w:rPr>
          <w:rFonts w:hint="cs"/>
          <w:sz w:val="30"/>
          <w:szCs w:val="30"/>
          <w:cs/>
        </w:rPr>
        <w:t xml:space="preserve"> หรือตลาดที่ให้ประโยชน์สูงสุด</w:t>
      </w:r>
      <w:r w:rsidR="00BC53AA" w:rsidRPr="006375B5">
        <w:rPr>
          <w:rFonts w:hint="cs"/>
          <w:sz w:val="30"/>
          <w:szCs w:val="30"/>
          <w:cs/>
        </w:rPr>
        <w:t xml:space="preserve"> (</w:t>
      </w:r>
      <w:r w:rsidR="00151A18" w:rsidRPr="006375B5">
        <w:rPr>
          <w:rFonts w:hint="cs"/>
          <w:sz w:val="30"/>
          <w:szCs w:val="30"/>
          <w:cs/>
        </w:rPr>
        <w:t>หากไม่มีตลาดหลัก</w:t>
      </w:r>
      <w:r w:rsidR="00BC53AA" w:rsidRPr="006375B5">
        <w:rPr>
          <w:rFonts w:hint="cs"/>
          <w:sz w:val="30"/>
          <w:szCs w:val="30"/>
          <w:cs/>
        </w:rPr>
        <w:t>)</w:t>
      </w:r>
      <w:r w:rsidR="00151A18" w:rsidRPr="006375B5">
        <w:rPr>
          <w:sz w:val="30"/>
          <w:szCs w:val="30"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ที่</w:t>
      </w:r>
      <w:r w:rsidRPr="006375B5">
        <w:rPr>
          <w:rFonts w:hint="cs"/>
          <w:sz w:val="30"/>
          <w:szCs w:val="30"/>
          <w:cs/>
        </w:rPr>
        <w:t>กลุ่มบริษัท</w:t>
      </w:r>
      <w:r w:rsidR="00151A18" w:rsidRPr="006375B5">
        <w:rPr>
          <w:rFonts w:hint="cs"/>
          <w:sz w:val="30"/>
          <w:szCs w:val="30"/>
          <w:cs/>
        </w:rPr>
        <w:t>สามารถเข้าถึงได้ในวันดังกล่าว</w:t>
      </w:r>
      <w:r w:rsidR="00151A18" w:rsidRPr="006375B5">
        <w:rPr>
          <w:sz w:val="30"/>
          <w:szCs w:val="30"/>
          <w:cs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3525C4E7" w14:textId="77777777" w:rsidR="006D3A9D" w:rsidRPr="006375B5" w:rsidRDefault="006D3A9D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</w:pPr>
    </w:p>
    <w:p w14:paraId="72A7ACCB" w14:textId="2184ECCC" w:rsidR="00A64C0F" w:rsidRPr="006375B5" w:rsidRDefault="00A64C0F" w:rsidP="00137276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การวัดมูลค่ายุติธรรมของสินทรัพย์หรือหนี้สิน</w:t>
      </w:r>
      <w:r w:rsidR="00605C29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กลุ่มบริษัทใช้ข้อมูลที่สามารถสังเกตได้ให้มากที่สุดเท่าที่จะทำได้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ดังนี้</w:t>
      </w:r>
    </w:p>
    <w:p w14:paraId="259CCC4D" w14:textId="77777777" w:rsidR="00A64C0F" w:rsidRPr="006375B5" w:rsidRDefault="00A64C0F" w:rsidP="0021210B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24"/>
          <w:szCs w:val="24"/>
        </w:rPr>
      </w:pPr>
    </w:p>
    <w:p w14:paraId="53D13150" w14:textId="77F4BCDD" w:rsidR="00605C29" w:rsidRDefault="00063A61" w:rsidP="00605C29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="00A64C0F"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02528B">
        <w:rPr>
          <w:rFonts w:ascii="Angsana New" w:hAnsi="Angsana New"/>
          <w:iCs/>
          <w:sz w:val="30"/>
          <w:szCs w:val="30"/>
        </w:rPr>
        <w:t>1</w:t>
      </w:r>
      <w:r w:rsidR="00A64C0F"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0F192FC2" w14:textId="4B768081" w:rsidR="00A64C0F" w:rsidRPr="00063A61" w:rsidRDefault="00063A61" w:rsidP="00605C29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pacing w:val="-6"/>
          <w:sz w:val="30"/>
          <w:szCs w:val="30"/>
        </w:rPr>
      </w:pPr>
      <w:r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="00A64C0F" w:rsidRPr="00063A61">
        <w:rPr>
          <w:rFonts w:ascii="Angsana New" w:hAnsi="Angsana New" w:hint="cs"/>
          <w:i/>
          <w:spacing w:val="-6"/>
          <w:sz w:val="30"/>
          <w:szCs w:val="30"/>
          <w:cs/>
        </w:rPr>
        <w:t>ข้อมูล</w:t>
      </w:r>
      <w:r w:rsidR="00920C65" w:rsidRPr="00063A61">
        <w:rPr>
          <w:rFonts w:ascii="Angsana New" w:hAnsi="Angsana New" w:hint="cs"/>
          <w:i/>
          <w:spacing w:val="-6"/>
          <w:sz w:val="30"/>
          <w:szCs w:val="30"/>
          <w:cs/>
        </w:rPr>
        <w:t>ระดับ</w:t>
      </w:r>
      <w:r w:rsidRPr="00063A61">
        <w:rPr>
          <w:rFonts w:ascii="Angsana New" w:hAnsi="Angsana New" w:hint="cs"/>
          <w:i/>
          <w:spacing w:val="-6"/>
          <w:sz w:val="30"/>
          <w:szCs w:val="30"/>
          <w:cs/>
        </w:rPr>
        <w:t xml:space="preserve"> </w:t>
      </w:r>
      <w:r w:rsidR="000E564C" w:rsidRPr="00063A61">
        <w:rPr>
          <w:rFonts w:ascii="Angsana New" w:hAnsi="Angsana New"/>
          <w:iCs/>
          <w:spacing w:val="-6"/>
          <w:sz w:val="30"/>
          <w:szCs w:val="30"/>
        </w:rPr>
        <w:t>2</w:t>
      </w:r>
      <w:r w:rsidR="00920C65" w:rsidRPr="00063A61">
        <w:rPr>
          <w:rFonts w:ascii="Angsana New" w:hAnsi="Angsana New"/>
          <w:i/>
          <w:spacing w:val="-6"/>
          <w:sz w:val="30"/>
          <w:szCs w:val="30"/>
        </w:rPr>
        <w:t xml:space="preserve"> </w:t>
      </w:r>
      <w:r w:rsidR="00920C65" w:rsidRPr="00063A61">
        <w:rPr>
          <w:rFonts w:ascii="Angsana New" w:hAnsi="Angsana New" w:hint="cs"/>
          <w:i/>
          <w:spacing w:val="-6"/>
          <w:sz w:val="30"/>
          <w:szCs w:val="30"/>
          <w:cs/>
        </w:rPr>
        <w:t>เป็น</w:t>
      </w:r>
      <w:r w:rsidR="00A64C0F" w:rsidRPr="00063A61">
        <w:rPr>
          <w:rFonts w:ascii="Angsana New" w:hAnsi="Angsana New" w:hint="cs"/>
          <w:i/>
          <w:spacing w:val="-6"/>
          <w:sz w:val="30"/>
          <w:szCs w:val="30"/>
          <w:cs/>
        </w:rPr>
        <w:t>ข้อมูลอื่นที่สังเกต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</w:t>
      </w:r>
      <w:r w:rsidR="00FD2FCA" w:rsidRPr="00063A61">
        <w:rPr>
          <w:rFonts w:ascii="Angsana New" w:hAnsi="Angsana New"/>
          <w:iCs/>
          <w:spacing w:val="-6"/>
          <w:sz w:val="30"/>
          <w:szCs w:val="30"/>
        </w:rPr>
        <w:t xml:space="preserve"> 1</w:t>
      </w:r>
    </w:p>
    <w:p w14:paraId="5449D44E" w14:textId="7223335E" w:rsidR="00A64C0F" w:rsidRDefault="00063A61" w:rsidP="00074552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="00A64C0F"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02528B">
        <w:rPr>
          <w:rFonts w:ascii="Angsana New" w:hAnsi="Angsana New"/>
          <w:iCs/>
          <w:sz w:val="30"/>
          <w:szCs w:val="30"/>
        </w:rPr>
        <w:t>3</w:t>
      </w:r>
      <w:r w:rsidR="00A64C0F"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407C6E6D" w14:textId="77777777" w:rsidR="009A32F4" w:rsidRPr="006375B5" w:rsidRDefault="009A32F4" w:rsidP="009A32F4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both"/>
        <w:rPr>
          <w:rFonts w:ascii="Angsana New" w:hAnsi="Angsana New"/>
          <w:i/>
          <w:sz w:val="30"/>
          <w:szCs w:val="30"/>
        </w:rPr>
      </w:pPr>
    </w:p>
    <w:p w14:paraId="6795ECD0" w14:textId="61C97535" w:rsidR="00920C65" w:rsidRPr="006375B5" w:rsidRDefault="00A64C0F" w:rsidP="008970D9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กลุ่มบริษัทรับรู้การโอนระหว่างลำดับชั้นของมูลค่ายุติธรรม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วันสิ้นรอบระยะเวลารายงานที่เกิดการโอนขึ้น</w:t>
      </w:r>
    </w:p>
    <w:p w14:paraId="0A8C2B22" w14:textId="77777777" w:rsidR="00A10EE3" w:rsidRDefault="00A10EE3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</w:p>
    <w:p w14:paraId="10E4D639" w14:textId="4BCCCAC8" w:rsidR="00151A18" w:rsidRPr="006375B5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หากสินทรัพย์หรือหนี้สินที่วัดมูลค่าด้วยมูลค่ายุติธรรมมีราคาเสนอซื้อและราคาเสนอขายกลุ่มบริษัทวัดมูลค่าสินทรัพย์และสถานะการเป็นสินทรัพย์ด้วยราคาเสนอซื้อ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และวัดมูลค่าหนี้สินและสถานะการเป็นหนี้สินด้วยราคาเสนอขาย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 </w:t>
      </w:r>
    </w:p>
    <w:p w14:paraId="7F58AACD" w14:textId="25E18AAC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sz w:val="30"/>
          <w:szCs w:val="30"/>
        </w:rPr>
      </w:pPr>
    </w:p>
    <w:p w14:paraId="3C8F9204" w14:textId="12F710C0" w:rsidR="00151A18" w:rsidRPr="006375B5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  <w:cs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หลักฐานที่ดีที่สุดสำหรับมูลค่ายุติธรรมของเครื่องมือทางการเงิน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วันที่รับรู้รายการเมื่อเริ่มแรกคือราคาของการทำรายการ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เช่น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มูลค่ายุติธรรมของผลตอบแทนที่ให้หรือได้รับ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หากกลุ่มบริษัทพิจารณาว่ามูลค่ายุติธรรมของเครื่องมือทางการเงิน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วันที่รับรู้รายการเมื่อเริ่มแรกแตกต่างจากราคาของการทำรายการ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วันที่รับรู้รายการเมื่อเริ่มแรกและราคาของการทำรายการและรับรู้ในกำไรหรือขาดทุนทันที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เว้นแต่มูลค่ายุติธรรมที่ได้มาถูกจัดลำดับชั้นการวัดมูลค่ายุติธรรมอยู่ในระดับที่</w:t>
      </w:r>
      <w:r w:rsidRPr="007A3650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7A3650">
        <w:rPr>
          <w:rFonts w:ascii="Angsana New" w:hAnsi="Angsana New"/>
          <w:iCs/>
          <w:sz w:val="30"/>
          <w:szCs w:val="30"/>
        </w:rPr>
        <w:t>3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ผลต่างดังกล่าวจะ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หรือจนกว่ามูลค่ายุติธรรมมีการโอนเปลี่ยนลำดับชั้นหรือเมื่อรายการดังกล่าวสิ้นสุดลง</w:t>
      </w:r>
    </w:p>
    <w:p w14:paraId="6DB712B2" w14:textId="1D349C44" w:rsidR="00D54F92" w:rsidRPr="006375B5" w:rsidRDefault="00D54F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4"/>
          <w:szCs w:val="24"/>
          <w:cs/>
          <w:lang w:val="th-TH" w:eastAsia="x-none"/>
        </w:rPr>
      </w:pPr>
    </w:p>
    <w:p w14:paraId="66F348B3" w14:textId="77777777" w:rsidR="0042439A" w:rsidRDefault="004243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15A1CC62" w14:textId="5891A852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รายได้</w:t>
      </w:r>
    </w:p>
    <w:p w14:paraId="1D52CC51" w14:textId="3298FE06" w:rsidR="00B31076" w:rsidRPr="006375B5" w:rsidRDefault="00B31076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9208044" w14:textId="64903AE2" w:rsidR="00506D42" w:rsidRPr="006375B5" w:rsidRDefault="00506D42" w:rsidP="00506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ไม่รวมจำนวนเงินที่เก็บแทนบุคคลที่สาม รายได้ที่รับรู้ไม่รวมภาษีมูลค่าเพิ่ม</w:t>
      </w:r>
      <w:r w:rsidR="00736DC1">
        <w:rPr>
          <w:rFonts w:ascii="Angsana New" w:hAnsi="Angsana New" w:hint="cs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>แสดงสุทธิจากส่วนลดการค้า</w:t>
      </w:r>
      <w:r w:rsidRPr="006375B5">
        <w:rPr>
          <w:rFonts w:ascii="Angsana New" w:hAnsi="Angsana New"/>
          <w:sz w:val="30"/>
          <w:szCs w:val="30"/>
        </w:rPr>
        <w:t xml:space="preserve"> </w:t>
      </w:r>
    </w:p>
    <w:p w14:paraId="32560592" w14:textId="77777777" w:rsidR="00506D42" w:rsidRPr="006375B5" w:rsidRDefault="00506D42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1B31577" w14:textId="2690D547" w:rsidR="005F4904" w:rsidRPr="006375B5" w:rsidRDefault="005F4904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</w:t>
      </w:r>
      <w:r w:rsidR="00FC1127" w:rsidRPr="006375B5">
        <w:rPr>
          <w:rFonts w:ascii="Angsana New" w:hAnsi="Angsana New" w:hint="cs"/>
          <w:sz w:val="30"/>
          <w:szCs w:val="30"/>
          <w:cs/>
        </w:rPr>
        <w:t>จากการขายอสังหาริมทรัพย์</w:t>
      </w:r>
      <w:r w:rsidRPr="006375B5">
        <w:rPr>
          <w:rFonts w:ascii="Angsana New" w:hAnsi="Angsana New" w:hint="cs"/>
          <w:sz w:val="30"/>
          <w:szCs w:val="30"/>
          <w:cs/>
        </w:rPr>
        <w:t>จะรับรู้</w:t>
      </w:r>
      <w:r w:rsidRPr="006375B5">
        <w:rPr>
          <w:rFonts w:ascii="Angsana New" w:hAnsi="Angsana New"/>
          <w:sz w:val="30"/>
          <w:szCs w:val="30"/>
          <w:cs/>
        </w:rPr>
        <w:t>เมื่ออำนาจในการควบคุม ความเสี่ยง และผลตอบแทนที่มีนัยสำคัญของ</w:t>
      </w:r>
      <w:r w:rsidRPr="006375B5">
        <w:rPr>
          <w:rFonts w:ascii="Angsana New" w:hAnsi="Angsana New" w:hint="cs"/>
          <w:sz w:val="30"/>
          <w:szCs w:val="30"/>
          <w:cs/>
        </w:rPr>
        <w:t>ความเป็นเจ้า</w:t>
      </w:r>
      <w:r w:rsidRPr="006375B5">
        <w:rPr>
          <w:rFonts w:ascii="Angsana New" w:hAnsi="Angsana New"/>
          <w:sz w:val="30"/>
          <w:szCs w:val="30"/>
          <w:cs/>
        </w:rPr>
        <w:t>ของ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</w:t>
      </w:r>
      <w:r w:rsidRPr="006375B5">
        <w:rPr>
          <w:rFonts w:ascii="Angsana New" w:hAnsi="Angsana New"/>
          <w:sz w:val="30"/>
          <w:szCs w:val="30"/>
          <w:cs/>
        </w:rPr>
        <w:t>ถูกโอนให้กับผู้ซื้อในคราวเดียว</w:t>
      </w:r>
      <w:r w:rsidR="008242B9" w:rsidRPr="006375B5">
        <w:rPr>
          <w:rFonts w:ascii="Angsana New" w:hAnsi="Angsana New" w:hint="cs"/>
          <w:sz w:val="30"/>
          <w:szCs w:val="30"/>
          <w:cs/>
        </w:rPr>
        <w:t>ด้วยจำนวนเงินที่สะท้อนถึงสิ่งตอบแทนที่กลุ่มบริษัทคาดว่าจะมีสิทธิได้รับสุทธิจากส่วนลด</w:t>
      </w:r>
    </w:p>
    <w:p w14:paraId="1E4B3061" w14:textId="77777777" w:rsidR="005F4904" w:rsidRPr="006375B5" w:rsidRDefault="005F4904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458BAAEA" w14:textId="2A8DB3F3" w:rsidR="005F4904" w:rsidRPr="006375B5" w:rsidRDefault="005F4904" w:rsidP="005F49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 xml:space="preserve">เงินมัดจำและเงินงวดของอสังหาริมทรัพย์ที่ขายซึ่งได้รับจากลูกค้าก่อนวันที่รับรู้รายได้แสดงเป็นหนี้สินตามสัญญาในรายการเจ้าหนี้อื่นในงบแสดงฐานะการเงิน เงินมัดจำและเงินงวดจะรับรู้เป็นรายได้เมื่อกลุ่มบริษัทโอนการควบคุมในอสังหาริมทรัพย์ให้กับลูกค้า กลุ่มบริษัทใช้ข้อผ่อนปรนในทางปฏิบัติที่ไม่ปรับปรุงสิ่งตอบแทนด้วยผลกระทบที่เกิดจากการมีองค์ประกอบของการจัดหาเงินที่มีนัยสำคัญ หากระยะเวลาของการจัดหาเงินน้อยกว่าหรือเท่ากับ </w:t>
      </w:r>
      <w:r w:rsidR="000E564C" w:rsidRPr="000E564C">
        <w:rPr>
          <w:rFonts w:ascii="Angsana New" w:hAnsi="Angsana New" w:hint="cs"/>
          <w:sz w:val="30"/>
          <w:szCs w:val="30"/>
        </w:rPr>
        <w:t>12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</w:t>
      </w:r>
    </w:p>
    <w:p w14:paraId="370BFEE6" w14:textId="77777777" w:rsidR="006020E2" w:rsidRPr="006375B5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62715903" w14:textId="4458E101" w:rsidR="00364A74" w:rsidRPr="006375B5" w:rsidRDefault="006020E2" w:rsidP="00E97B59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รายได้ค่าเช่าและค่าบริการประกอบด้วย รายได้ค่าเช่าและค่าบริการที่เกี่ยวข้องในอสังหาริมทรัพย์เพื่อการลงทุนและรายได้จากธุรกิจการให้บริการอาคารพักอาศัย</w:t>
      </w:r>
    </w:p>
    <w:p w14:paraId="20BCB7A9" w14:textId="77777777" w:rsidR="00CC3AC7" w:rsidRPr="006375B5" w:rsidRDefault="00CC3AC7" w:rsidP="00E97B59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36992C7" w14:textId="7544D36D" w:rsidR="006020E2" w:rsidRPr="006375B5" w:rsidRDefault="006020E2" w:rsidP="000575C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ค่าเช่าที่เกี่ยวข้องในอสังหาริมทรัพย์เพื่อการลงทุนรับรู้ในกำไรหรือขาดทุนโดยวิธีเส้นตรงตลอดอายุสัญญา</w:t>
      </w:r>
      <w:r w:rsidRPr="006375B5">
        <w:rPr>
          <w:rFonts w:ascii="Angsana New" w:hAnsi="Angsana New"/>
          <w:spacing w:val="4"/>
          <w:sz w:val="30"/>
          <w:szCs w:val="30"/>
          <w:cs/>
        </w:rPr>
        <w:t>เช่า ค่าใช้จ่ายเริ่มแรกที่เกิดขึ้นเป็นการเฉพาะ</w:t>
      </w:r>
      <w:r w:rsidRPr="006375B5">
        <w:rPr>
          <w:rFonts w:ascii="Angsana New" w:hAnsi="Angsana New"/>
          <w:spacing w:val="6"/>
          <w:sz w:val="30"/>
          <w:szCs w:val="30"/>
          <w:cs/>
        </w:rPr>
        <w:t>เพื่อให้เกิดสัญญาเช่ารับรู้เป็นส่วนหนึ่งของค่าเช่าทั้งสิ้นตามสัญญ</w:t>
      </w:r>
      <w:r w:rsidR="00477616" w:rsidRPr="006375B5">
        <w:rPr>
          <w:rFonts w:ascii="Angsana New" w:hAnsi="Angsana New" w:hint="cs"/>
          <w:spacing w:val="6"/>
          <w:sz w:val="30"/>
          <w:szCs w:val="30"/>
          <w:cs/>
        </w:rPr>
        <w:t>า</w:t>
      </w:r>
      <w:r w:rsidRPr="006375B5">
        <w:rPr>
          <w:rFonts w:ascii="Angsana New" w:hAnsi="Angsana New"/>
          <w:sz w:val="30"/>
          <w:szCs w:val="30"/>
          <w:cs/>
        </w:rPr>
        <w:t>ค่าเช่าที่อาจเกิดขึ้นรับรู้เป็นรายได้ในรอบระยะเวลาบัญชีซึ่งค่าเช่านั้นเกิดขึ้น รายได้ที่รับรู้แล้วแต่ยังไม่ถึงกำหนดชำระตามสัญญาเช่าดำเนินงาน</w:t>
      </w:r>
      <w:r w:rsidR="00145A89" w:rsidRPr="006375B5">
        <w:rPr>
          <w:rFonts w:ascii="Angsana New" w:hAnsi="Angsana New" w:hint="cs"/>
          <w:sz w:val="30"/>
          <w:szCs w:val="30"/>
          <w:cs/>
        </w:rPr>
        <w:t>บันทึกเป็น</w:t>
      </w:r>
      <w:r w:rsidRPr="006375B5">
        <w:rPr>
          <w:rFonts w:ascii="Angsana New" w:hAnsi="Angsana New"/>
          <w:sz w:val="30"/>
          <w:szCs w:val="30"/>
          <w:cs/>
        </w:rPr>
        <w:t xml:space="preserve"> “ลูกหนี้ตามสัญญาเช่าดำเนินงานที่ยังไม่เรียกชำระ</w:t>
      </w:r>
      <w:r w:rsidRPr="006375B5">
        <w:rPr>
          <w:rFonts w:ascii="Angsana New" w:hAnsi="Angsana New" w:hint="eastAsia"/>
          <w:sz w:val="30"/>
          <w:szCs w:val="30"/>
          <w:cs/>
        </w:rPr>
        <w:t>”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145A89" w:rsidRPr="006375B5">
        <w:rPr>
          <w:rFonts w:ascii="Angsana New" w:hAnsi="Angsana New" w:hint="cs"/>
          <w:sz w:val="30"/>
          <w:szCs w:val="30"/>
          <w:cs/>
        </w:rPr>
        <w:t>ซึ่งแสดงรวมอยู่ในลูกหนี้การค้า</w:t>
      </w:r>
    </w:p>
    <w:p w14:paraId="3794EBBC" w14:textId="77777777" w:rsidR="004E400C" w:rsidRDefault="004E400C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FFD0C1C" w14:textId="1241115A" w:rsidR="00E21BCD" w:rsidRPr="006375B5" w:rsidRDefault="00E21BCD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รายได้สิทธิการเช่ารอการตัดบัญชี</w:t>
      </w:r>
      <w:r w:rsidR="00DE4A39">
        <w:rPr>
          <w:rFonts w:ascii="Angsana New" w:hAnsi="Angsana New" w:hint="cs"/>
          <w:sz w:val="30"/>
          <w:szCs w:val="30"/>
          <w:cs/>
        </w:rPr>
        <w:t>รับรู้</w:t>
      </w:r>
      <w:r w:rsidRPr="006375B5">
        <w:rPr>
          <w:rFonts w:ascii="Angsana New" w:hAnsi="Angsana New"/>
          <w:sz w:val="30"/>
          <w:szCs w:val="30"/>
          <w:cs/>
        </w:rPr>
        <w:t>เป็นรายได้โดยวิธีเส้นตรงตลอดอายุสัญญาเช่า</w:t>
      </w:r>
    </w:p>
    <w:p w14:paraId="360A3F2C" w14:textId="77777777" w:rsidR="00137276" w:rsidRPr="006375B5" w:rsidRDefault="00137276" w:rsidP="0047761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jc w:val="thaiDistribute"/>
        <w:rPr>
          <w:rFonts w:ascii="Angsana New" w:hAnsi="Angsana New"/>
          <w:sz w:val="24"/>
          <w:szCs w:val="24"/>
          <w:cs/>
        </w:rPr>
      </w:pPr>
    </w:p>
    <w:p w14:paraId="6B478AB0" w14:textId="651E0287" w:rsidR="00C03318" w:rsidRPr="006375B5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รายได้จากธุรกิจ</w:t>
      </w:r>
      <w:r w:rsidR="00192578" w:rsidRPr="006375B5">
        <w:rPr>
          <w:rFonts w:ascii="Angsana New" w:hAnsi="Angsana New" w:hint="cs"/>
          <w:sz w:val="30"/>
          <w:szCs w:val="30"/>
          <w:cs/>
        </w:rPr>
        <w:t>โรงแรม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192578" w:rsidRPr="006375B5">
        <w:rPr>
          <w:rFonts w:ascii="Angsana New" w:hAnsi="Angsana New" w:hint="cs"/>
          <w:sz w:val="30"/>
          <w:szCs w:val="30"/>
          <w:cs/>
        </w:rPr>
        <w:t>ประกอบด้วย</w:t>
      </w:r>
      <w:r w:rsidRPr="006375B5">
        <w:rPr>
          <w:rFonts w:ascii="Angsana New" w:hAnsi="Angsana New"/>
          <w:sz w:val="30"/>
          <w:szCs w:val="30"/>
          <w:cs/>
        </w:rPr>
        <w:t>ค่าห้อง</w:t>
      </w:r>
      <w:r w:rsidR="00192578" w:rsidRPr="006375B5">
        <w:rPr>
          <w:rFonts w:ascii="Angsana New" w:hAnsi="Angsana New" w:hint="cs"/>
          <w:sz w:val="30"/>
          <w:szCs w:val="30"/>
          <w:cs/>
        </w:rPr>
        <w:t>พัก</w:t>
      </w:r>
      <w:r w:rsidRPr="006375B5">
        <w:rPr>
          <w:rFonts w:ascii="Angsana New" w:hAnsi="Angsana New"/>
          <w:sz w:val="30"/>
          <w:szCs w:val="30"/>
          <w:cs/>
        </w:rPr>
        <w:t xml:space="preserve"> ค่าอาหารและเครื่องดื่ม และรายได้ค่าบริการอื่น บันทึกเป็นรายได้เมื่อแขกเข้าพักในห้อง มีการขายอาหารและเครื่องดื่มและเมื่อมีการให้บริการแล้ว</w:t>
      </w:r>
    </w:p>
    <w:p w14:paraId="35A74850" w14:textId="77777777" w:rsidR="002A49C6" w:rsidRPr="007A3650" w:rsidRDefault="002A49C6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5121CDC" w14:textId="32A07075" w:rsidR="00C03318" w:rsidRPr="006375B5" w:rsidRDefault="00C03318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รายได้จากการให้บริการรับรู้ตลอดช่วงเวลาหนึ่งเมื่อได้ให้บริการ ต้นทุนที่เกี่ยวข้องรับรู้ในกำไรหรือขาดทุนเมื่อเกิดขึ้น</w:t>
      </w:r>
    </w:p>
    <w:p w14:paraId="7908E113" w14:textId="77777777" w:rsidR="003B38B6" w:rsidRPr="006375B5" w:rsidRDefault="003B38B6" w:rsidP="00C61F93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64AF91E8" w14:textId="7BA088D1" w:rsidR="003B38B6" w:rsidRPr="006375B5" w:rsidRDefault="003B38B6" w:rsidP="003B38B6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รายได้จากการลงทุนประกอบด้วยเงินปันผลและดอกเบี้ยรับจากการลงทุนและเงินฝากธนาคาร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โดยเงินปันผลรับบันทึกในกำไรหรือขาดทุนในวันที่กลุ่มบริษัทมีสิทธิได้รับเงินปันผล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และดอกเบี้ยรับ</w:t>
      </w:r>
      <w:r w:rsidR="00716D5B">
        <w:rPr>
          <w:rFonts w:ascii="Angsana New" w:hAnsi="Angsana New" w:hint="cs"/>
          <w:sz w:val="30"/>
          <w:szCs w:val="30"/>
          <w:cs/>
        </w:rPr>
        <w:t xml:space="preserve"> บันทึกในกำไรขาดทุนตามเกณฑ์คงค้าง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575C9"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(ดูหมายเหตุข้อ </w:t>
      </w:r>
      <w:r w:rsidR="0042439A">
        <w:rPr>
          <w:rFonts w:asciiTheme="majorBidi" w:hAnsiTheme="majorBidi" w:cstheme="majorBidi" w:hint="cs"/>
          <w:color w:val="000000"/>
          <w:sz w:val="30"/>
          <w:szCs w:val="30"/>
          <w:cs/>
        </w:rPr>
        <w:t>3</w:t>
      </w:r>
      <w:r w:rsidR="000575C9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="000575C9" w:rsidRPr="006375B5">
        <w:rPr>
          <w:rFonts w:asciiTheme="majorBidi" w:hAnsiTheme="majorBidi" w:cstheme="majorBidi"/>
          <w:color w:val="000000"/>
          <w:sz w:val="30"/>
          <w:szCs w:val="30"/>
        </w:rPr>
        <w:t>(</w:t>
      </w:r>
      <w:r w:rsidR="000575C9"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ง.</w:t>
      </w:r>
      <w:r w:rsidR="000575C9">
        <w:rPr>
          <w:rFonts w:asciiTheme="majorBidi" w:hAnsiTheme="majorBidi" w:cstheme="majorBidi"/>
          <w:color w:val="000000"/>
          <w:sz w:val="30"/>
          <w:szCs w:val="30"/>
        </w:rPr>
        <w:t>7</w:t>
      </w:r>
      <w:r w:rsidR="000575C9" w:rsidRPr="006375B5">
        <w:rPr>
          <w:rFonts w:asciiTheme="majorBidi" w:hAnsiTheme="majorBidi" w:cstheme="majorBidi"/>
          <w:color w:val="000000"/>
          <w:sz w:val="30"/>
          <w:szCs w:val="30"/>
        </w:rPr>
        <w:t>))</w:t>
      </w:r>
    </w:p>
    <w:p w14:paraId="37B477CB" w14:textId="13587ED8" w:rsidR="00731948" w:rsidRPr="006375B5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sz w:val="24"/>
          <w:szCs w:val="24"/>
          <w:cs/>
        </w:rPr>
      </w:pPr>
    </w:p>
    <w:p w14:paraId="62D8C1A1" w14:textId="77777777" w:rsidR="00657BDF" w:rsidRPr="006375B5" w:rsidRDefault="00657BD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ต้นทุนการขายอสังหาริมทรัพย์</w:t>
      </w:r>
    </w:p>
    <w:p w14:paraId="308919F3" w14:textId="77777777" w:rsidR="00863173" w:rsidRPr="006375B5" w:rsidRDefault="00863173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4"/>
          <w:szCs w:val="24"/>
        </w:rPr>
      </w:pPr>
    </w:p>
    <w:p w14:paraId="16B55EAA" w14:textId="453245FC" w:rsidR="00657BDF" w:rsidRPr="006375B5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 xml:space="preserve">ต้นทุนการขายบ้านพร้อมที่ดินประกอบด้วยต้นทุนที่ดิน ค่าถมที่ดิน </w:t>
      </w:r>
      <w:r w:rsidR="00F64E9C" w:rsidRPr="006375B5">
        <w:rPr>
          <w:rFonts w:hint="cs"/>
          <w:cs/>
        </w:rPr>
        <w:t xml:space="preserve">ต้นทุนค่าพนักงานที่เกี่ยวข้องกับการก่อสร้าง  </w:t>
      </w:r>
      <w:r w:rsidRPr="006375B5">
        <w:rPr>
          <w:cs/>
        </w:rPr>
        <w:t>ค่าออกแบบ ค่าสาธารณูปโภค ค่าก่อสร้าง</w:t>
      </w:r>
      <w:r w:rsidR="00731948" w:rsidRPr="006375B5">
        <w:rPr>
          <w:rFonts w:hint="cs"/>
          <w:cs/>
        </w:rPr>
        <w:t xml:space="preserve"> </w:t>
      </w:r>
      <w:r w:rsidRPr="006375B5">
        <w:rPr>
          <w:cs/>
        </w:rPr>
        <w:t>ต้นทุนการกู้ยืมและค่าใช้จ่ายอื่นที่เกี่ยวข้อง</w:t>
      </w:r>
    </w:p>
    <w:p w14:paraId="6D08DFEA" w14:textId="77777777" w:rsidR="007B7B13" w:rsidRPr="006375B5" w:rsidRDefault="007B7B13" w:rsidP="00657BDF">
      <w:pPr>
        <w:pStyle w:val="BodyText2"/>
        <w:ind w:left="518"/>
        <w:jc w:val="thaiDistribute"/>
        <w:rPr>
          <w:sz w:val="24"/>
          <w:szCs w:val="24"/>
          <w:cs/>
        </w:rPr>
      </w:pPr>
    </w:p>
    <w:p w14:paraId="00BF4757" w14:textId="2B585C19" w:rsidR="00657BDF" w:rsidRPr="006375B5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 xml:space="preserve">ในการคำนวณหาต้นทุนการขายบ้านพร้อมที่ดิน บริษัทย่อยได้ทำการแบ่งสรรต้นทุนการพัฒนาทั้งที่คาดว่าจะเกิดขึ้น </w:t>
      </w:r>
      <w:r w:rsidR="00042162" w:rsidRPr="006375B5">
        <w:rPr>
          <w:rFonts w:hint="cs"/>
          <w:cs/>
        </w:rPr>
        <w:t>(</w:t>
      </w:r>
      <w:r w:rsidRPr="006375B5">
        <w:rPr>
          <w:cs/>
        </w:rPr>
        <w:t>โดยคำนึงถึงต้นทุนที่จะเกิดขึ้นจริงด้วย) ตามเกณฑ์พื้นที่ขาย</w:t>
      </w:r>
    </w:p>
    <w:p w14:paraId="77D1FFAC" w14:textId="77777777" w:rsidR="002C051C" w:rsidRPr="006375B5" w:rsidRDefault="002C051C" w:rsidP="00657BDF">
      <w:pPr>
        <w:pStyle w:val="BodyText2"/>
        <w:ind w:left="518"/>
        <w:jc w:val="thaiDistribute"/>
      </w:pPr>
    </w:p>
    <w:p w14:paraId="0E7B6380" w14:textId="2961F070" w:rsidR="00657BDF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>ค่าใช้จ่ายที่เกี่ยวข้องกับการขาย เช่น ค่าภาษีธุรกิจเฉพาะ ค่าธรรมเนียมการโอนกรรมสิทธิ์ บันทึกเป็นค่าใช้จ่ายเมื่อมีการขาย</w:t>
      </w:r>
    </w:p>
    <w:p w14:paraId="2D51CB1D" w14:textId="6816F697" w:rsidR="009A32F4" w:rsidRDefault="009A32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 w:eastAsia="x-none"/>
        </w:rPr>
      </w:pPr>
    </w:p>
    <w:p w14:paraId="514427DF" w14:textId="77777777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ภาษีเงินได้</w:t>
      </w:r>
    </w:p>
    <w:p w14:paraId="3EBA70E6" w14:textId="77777777" w:rsidR="00572AD2" w:rsidRPr="006375B5" w:rsidRDefault="00572AD2" w:rsidP="00572A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4"/>
          <w:szCs w:val="24"/>
        </w:rPr>
      </w:pPr>
    </w:p>
    <w:p w14:paraId="118A0E0F" w14:textId="25EAB3ED" w:rsidR="00657BDF" w:rsidRPr="006375B5" w:rsidRDefault="00657BDF" w:rsidP="00657B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hint="cs"/>
          <w:sz w:val="30"/>
          <w:szCs w:val="30"/>
          <w:cs/>
        </w:rPr>
        <w:t>ค่าใช้จ่ายภาษีเงินได้สำหรับปีประกอบด้วยภาษีเงินได้ของ</w:t>
      </w:r>
      <w:r w:rsidR="00736DC1">
        <w:rPr>
          <w:rFonts w:hint="cs"/>
          <w:sz w:val="30"/>
          <w:szCs w:val="30"/>
          <w:cs/>
        </w:rPr>
        <w:t>งวด</w:t>
      </w:r>
      <w:r w:rsidRPr="006375B5">
        <w:rPr>
          <w:rFonts w:hint="cs"/>
          <w:sz w:val="30"/>
          <w:szCs w:val="30"/>
          <w:cs/>
        </w:rPr>
        <w:t>ปัจจุบันและภาษีเงินได้รอการตัดบัญชี</w:t>
      </w:r>
      <w:r w:rsidR="00B31076" w:rsidRPr="006375B5">
        <w:rPr>
          <w:rFonts w:hint="cs"/>
          <w:sz w:val="30"/>
          <w:szCs w:val="30"/>
          <w:cs/>
        </w:rPr>
        <w:t>ซึ่งรับรู้ในกำไร</w:t>
      </w:r>
      <w:r w:rsidR="00B31076" w:rsidRPr="007A3650">
        <w:rPr>
          <w:rFonts w:hint="cs"/>
          <w:spacing w:val="-4"/>
          <w:sz w:val="30"/>
          <w:szCs w:val="30"/>
          <w:cs/>
        </w:rPr>
        <w:t>หรือขาดทุน</w:t>
      </w:r>
      <w:r w:rsidRPr="007A3650">
        <w:rPr>
          <w:rFonts w:hint="cs"/>
          <w:spacing w:val="-4"/>
          <w:sz w:val="30"/>
          <w:szCs w:val="30"/>
          <w:cs/>
        </w:rPr>
        <w:t>เว้นแต่รายการที่เกี่ยวข้องในการรวมธุรกิจ</w:t>
      </w:r>
      <w:r w:rsidRPr="007A3650">
        <w:rPr>
          <w:spacing w:val="-4"/>
          <w:sz w:val="30"/>
          <w:szCs w:val="30"/>
          <w:cs/>
        </w:rPr>
        <w:t xml:space="preserve"> </w:t>
      </w:r>
      <w:r w:rsidRPr="007A3650">
        <w:rPr>
          <w:rFonts w:hint="cs"/>
          <w:spacing w:val="-4"/>
          <w:sz w:val="30"/>
          <w:szCs w:val="30"/>
          <w:cs/>
        </w:rPr>
        <w:t>หรือรายการที่รับรู้โดยตรงในส่วนของผู้ถือหุ้น</w:t>
      </w:r>
      <w:r w:rsidRPr="007A3650">
        <w:rPr>
          <w:spacing w:val="-4"/>
          <w:sz w:val="30"/>
          <w:szCs w:val="30"/>
          <w:cs/>
        </w:rPr>
        <w:t xml:space="preserve"> </w:t>
      </w:r>
      <w:r w:rsidRPr="006375B5">
        <w:rPr>
          <w:rFonts w:hint="cs"/>
          <w:sz w:val="30"/>
          <w:szCs w:val="30"/>
          <w:cs/>
        </w:rPr>
        <w:t>หรือกำไรขาดทุนเบ็ดเสร็จอื่น</w:t>
      </w:r>
    </w:p>
    <w:p w14:paraId="784A1B81" w14:textId="77777777" w:rsidR="00572AD2" w:rsidRPr="006375B5" w:rsidRDefault="00572AD2" w:rsidP="00572A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4"/>
          <w:szCs w:val="24"/>
        </w:rPr>
      </w:pPr>
    </w:p>
    <w:p w14:paraId="05A04658" w14:textId="351F27A3" w:rsidR="00CA0DCB" w:rsidRPr="006375B5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ภาษีเงินได้ของงวดปัจจุบันบันทึกโดยคำนวณจากกำไรหรือขาดทุนประจำปีที่ต้องเสียภาษี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ตลอดจนการปรับปรุงทางภาษีที่เกี่ยวกับรายการในปีก่อนๆ</w:t>
      </w:r>
    </w:p>
    <w:p w14:paraId="074061E0" w14:textId="53FEEAE7" w:rsidR="00B31076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5422A7D" w14:textId="13E65FF7" w:rsidR="00042162" w:rsidRPr="006375B5" w:rsidRDefault="00B31076" w:rsidP="00657BDF">
      <w:pPr>
        <w:pStyle w:val="BodyText"/>
        <w:spacing w:after="0"/>
        <w:ind w:left="540" w:right="27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ภาษีเงินได้รอการตัดบัญชีจะไม่ถูกรับรู้เมื่อเกิดจากผลแตกต่างชั่วคราว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สำหรับการรับรู้ค่าความนิยมในครั้งแรก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การรับรู้สินทรัพย์หรือหนี้สินในครั้งแรกซึ่งเป็นรายการที่ไม่ใช่การรวมธุรกิจและรายการนั้นไม่มีผลกระทบต่อกำไรขาดทุนทางบัญชีหรือทางภาษี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และผลแตกต่างที่เกี่ยวข้องกับ</w:t>
      </w:r>
      <w:r w:rsidR="005F5723">
        <w:rPr>
          <w:rFonts w:ascii="Angsana New" w:hAnsi="Angsana New"/>
          <w:spacing w:val="-2"/>
          <w:sz w:val="30"/>
          <w:szCs w:val="30"/>
        </w:rPr>
        <w:br/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เงินลงทุนในบริษัทย่อยและการร่วมค้าหากเป็นไปได้ว่าจะไม่มีการกลับรายการในอนาคตอันใกล้</w:t>
      </w:r>
    </w:p>
    <w:p w14:paraId="55D37726" w14:textId="77777777" w:rsidR="00B31076" w:rsidRPr="006375B5" w:rsidRDefault="00B31076" w:rsidP="00657BDF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4714E5ED" w14:textId="77777777" w:rsidR="00716D5B" w:rsidRDefault="00716D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007EDBF0" w14:textId="62ADF821" w:rsidR="007B7B13" w:rsidRPr="006375B5" w:rsidRDefault="00B31076" w:rsidP="00C61F93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คาดว่าจะได้รับผลประโยชน์จากสินทรัพย์หรือจะจ่ายชำระหนี้สินตามมูลค่าตามบัญช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วันสิ้นรอบระยะเวลารายงาน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ทั้งนี้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404E8744" w14:textId="77777777" w:rsidR="00716D5B" w:rsidRDefault="00716D5B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</w:p>
    <w:p w14:paraId="092A04F4" w14:textId="07C58A12" w:rsidR="00612891" w:rsidRPr="006375B5" w:rsidRDefault="00B31076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จำนวนเพียงพอกับการใช้ประโยชน์จากผลแตกต่างชั่วคราวดังกล่าว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สินทรัพย์ภาษีเงินได้รอการตัดบัญชีจะถูกทบทวน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ทุกวันที่รายงานและจะถูกปรับลดลงเท่าที่ประโยชน์ทางภาษีจะมีโอกาสถูกใช้จริง</w:t>
      </w:r>
    </w:p>
    <w:p w14:paraId="04EE7B52" w14:textId="77777777" w:rsidR="000B7869" w:rsidRPr="006375B5" w:rsidRDefault="000B7869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377A3E52" w14:textId="77777777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กำไรต่อหุ้น </w:t>
      </w:r>
    </w:p>
    <w:p w14:paraId="67B5A462" w14:textId="77777777" w:rsidR="00572AD2" w:rsidRPr="006375B5" w:rsidRDefault="00572AD2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44A4F35" w14:textId="52A29E1A" w:rsidR="00C61F93" w:rsidRPr="006375B5" w:rsidRDefault="00572AD2" w:rsidP="00920C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6375B5">
        <w:rPr>
          <w:rFonts w:hint="cs"/>
          <w:b/>
          <w:sz w:val="30"/>
          <w:szCs w:val="30"/>
          <w:cs/>
        </w:rPr>
        <w:t>กำไรต่อหุ้นขั้นพื้นฐานคำนวณโดยการหารกำไรหรือขาดทุนของผู้ถือหุ้นสามัญของบริษัท</w:t>
      </w:r>
      <w:r w:rsidRPr="006375B5">
        <w:rPr>
          <w:b/>
          <w:sz w:val="30"/>
          <w:szCs w:val="30"/>
          <w:cs/>
        </w:rPr>
        <w:t xml:space="preserve"> </w:t>
      </w:r>
      <w:r w:rsidRPr="006375B5">
        <w:rPr>
          <w:rFonts w:hint="cs"/>
          <w:b/>
          <w:sz w:val="30"/>
          <w:szCs w:val="30"/>
          <w:cs/>
        </w:rPr>
        <w:t>ด้วยจำนวนหุ้นสามัญ</w:t>
      </w:r>
      <w:r w:rsidR="00094BCB">
        <w:rPr>
          <w:b/>
          <w:sz w:val="30"/>
          <w:szCs w:val="30"/>
        </w:rPr>
        <w:br/>
      </w:r>
      <w:r w:rsidRPr="006375B5">
        <w:rPr>
          <w:rFonts w:hint="cs"/>
          <w:b/>
          <w:sz w:val="30"/>
          <w:szCs w:val="30"/>
          <w:cs/>
        </w:rPr>
        <w:t>ถัวเฉลี่ยถ</w:t>
      </w:r>
      <w:r w:rsidR="003E4F2A" w:rsidRPr="006375B5">
        <w:rPr>
          <w:rFonts w:hint="cs"/>
          <w:b/>
          <w:sz w:val="30"/>
          <w:szCs w:val="30"/>
          <w:cs/>
        </w:rPr>
        <w:t>่วงน้ำหนักที่ออกจำหน่ายระหว่าง</w:t>
      </w:r>
      <w:r w:rsidR="005F2857" w:rsidRPr="006375B5">
        <w:rPr>
          <w:rFonts w:ascii="Angsana New" w:hAnsi="Angsana New"/>
          <w:b/>
          <w:sz w:val="30"/>
          <w:szCs w:val="30"/>
          <w:cs/>
        </w:rPr>
        <w:t>ปี</w:t>
      </w:r>
    </w:p>
    <w:p w14:paraId="404D8243" w14:textId="56D1E1CA" w:rsidR="00731948" w:rsidRPr="006375B5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sz w:val="24"/>
          <w:szCs w:val="24"/>
          <w:cs/>
        </w:rPr>
      </w:pPr>
    </w:p>
    <w:p w14:paraId="117A7BDD" w14:textId="77777777" w:rsidR="007942AB" w:rsidRPr="006375B5" w:rsidRDefault="007942AB" w:rsidP="00936843">
      <w:pPr>
        <w:pStyle w:val="Heading8"/>
        <w:numPr>
          <w:ilvl w:val="1"/>
          <w:numId w:val="20"/>
        </w:numPr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บุคคลหรือกิจการที่เกี่ยวข้องกัน</w:t>
      </w:r>
    </w:p>
    <w:p w14:paraId="22EE89D4" w14:textId="77777777" w:rsidR="007942AB" w:rsidRPr="006375B5" w:rsidRDefault="007942A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41A69EE" w14:textId="73A365AF" w:rsidR="00920C65" w:rsidRDefault="009B557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30"/>
          <w:szCs w:val="30"/>
        </w:rPr>
      </w:pPr>
      <w:r w:rsidRPr="009B557B">
        <w:rPr>
          <w:rFonts w:ascii="Angsana New" w:hAnsi="Angsana New" w:hint="cs"/>
          <w:sz w:val="30"/>
          <w:szCs w:val="30"/>
          <w:cs/>
        </w:rPr>
        <w:t>บุคคลหรือกิจการที่เกี่ยวข้องกัน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หมายถึง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บุคคลหรือกิจการที่มีอำนาจควบคุม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บุคคลหรือ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หรือกลุ่มบริษัทมีอำนาจควบคุมหรือควบคุมร่วมกันทั้งทางตรงและทางอ้อม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หรือมีอิทธิพลอย่างมีสาระสำคัญในการตัดสินใจทางการเงินและการบริหารต่อบุคคลหรือกิจการนั้น</w:t>
      </w:r>
    </w:p>
    <w:p w14:paraId="5E80DF16" w14:textId="77777777" w:rsidR="009B557B" w:rsidRPr="006375B5" w:rsidRDefault="009B557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E14658D" w14:textId="65342F31" w:rsidR="00442ACB" w:rsidRPr="006375B5" w:rsidRDefault="00442ACB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รายงานทางการเงินจำแนกตามส่วนงาน</w:t>
      </w:r>
    </w:p>
    <w:p w14:paraId="2F88AE76" w14:textId="77777777" w:rsidR="00442ACB" w:rsidRPr="006375B5" w:rsidRDefault="00442ACB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1D3CE4F1" w14:textId="545F6C6B" w:rsidR="00CE419F" w:rsidRDefault="00442ACB" w:rsidP="0045358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39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ผลการดำเนินงานของส่วนงานที่รายงานต่อคณะกรรมการบริหาร (ผู้มีอำนาจตัดสินใจสูงสุดด้านการดำเนินงาน) </w:t>
      </w:r>
      <w:r w:rsidR="00C94E0C" w:rsidRPr="006375B5">
        <w:rPr>
          <w:rFonts w:ascii="Angsana New" w:hAnsi="Angsana New"/>
          <w:sz w:val="30"/>
          <w:szCs w:val="30"/>
          <w:cs/>
        </w:rPr>
        <w:t>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รายการที่ไม่สามารถปันส่วนได้ส่วนใหญ่เป็นรายการรายได้อื่น </w:t>
      </w:r>
      <w:r w:rsidR="00A6777F" w:rsidRPr="006375B5">
        <w:rPr>
          <w:rFonts w:ascii="Angsana New" w:hAnsi="Angsana New"/>
          <w:sz w:val="30"/>
          <w:szCs w:val="30"/>
          <w:cs/>
        </w:rPr>
        <w:t>ส่วนแบ่งกำไร</w:t>
      </w:r>
      <w:r w:rsidR="008E4131" w:rsidRPr="006375B5">
        <w:rPr>
          <w:rFonts w:ascii="Angsana New" w:hAnsi="Angsana New" w:hint="cs"/>
          <w:sz w:val="30"/>
          <w:szCs w:val="30"/>
          <w:cs/>
        </w:rPr>
        <w:t xml:space="preserve"> (ขาดทุน) </w:t>
      </w:r>
      <w:r w:rsidRPr="006375B5">
        <w:rPr>
          <w:rFonts w:ascii="Angsana New" w:hAnsi="Angsana New"/>
          <w:sz w:val="30"/>
          <w:szCs w:val="30"/>
          <w:cs/>
        </w:rPr>
        <w:t>จากบริษัทร่วมและการร่วมค้า ต้นทุนทางการเงิน สินทรัพย์และหนี้สินอื่น</w:t>
      </w:r>
    </w:p>
    <w:p w14:paraId="6BCF1F4F" w14:textId="77777777" w:rsidR="0042439A" w:rsidRDefault="0042439A" w:rsidP="0045358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39"/>
        <w:jc w:val="thaiDistribute"/>
        <w:rPr>
          <w:rFonts w:ascii="Angsana New" w:hAnsi="Angsana New"/>
          <w:sz w:val="30"/>
          <w:szCs w:val="30"/>
        </w:rPr>
      </w:pPr>
    </w:p>
    <w:p w14:paraId="0D659C81" w14:textId="77777777" w:rsidR="00B900D4" w:rsidRDefault="00B900D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68E496C3" w14:textId="66ACC745" w:rsidR="005B4060" w:rsidRPr="006375B5" w:rsidRDefault="005B4060" w:rsidP="005B4060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บุคคลหรือกิจการที่เกี่ยวข้องกัน</w:t>
      </w:r>
    </w:p>
    <w:p w14:paraId="2478B53F" w14:textId="77777777" w:rsidR="00C8500E" w:rsidRPr="006375B5" w:rsidRDefault="00C8500E" w:rsidP="00C8500E">
      <w:pPr>
        <w:spacing w:line="240" w:lineRule="auto"/>
        <w:ind w:right="-133"/>
        <w:rPr>
          <w:rFonts w:ascii="Angsana New" w:hAnsi="Angsana New"/>
          <w:sz w:val="20"/>
          <w:szCs w:val="20"/>
          <w:cs/>
          <w:lang w:val="th-TH"/>
        </w:rPr>
      </w:pPr>
    </w:p>
    <w:p w14:paraId="6E72E1F2" w14:textId="62650B5A" w:rsidR="00B3170F" w:rsidRPr="006375B5" w:rsidRDefault="002E443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630"/>
          <w:tab w:val="left" w:pos="720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  <w:r w:rsidRPr="0035402A">
        <w:rPr>
          <w:rFonts w:ascii="Angsana New" w:hAnsi="Angsana New"/>
          <w:sz w:val="30"/>
          <w:szCs w:val="30"/>
          <w:cs/>
        </w:rPr>
        <w:t>ความสัมพันธ์ที่มีกับ</w:t>
      </w:r>
      <w:r w:rsidR="0035402A" w:rsidRPr="00F06B1F">
        <w:rPr>
          <w:rFonts w:ascii="Angsana New" w:hAnsi="Angsana New"/>
          <w:sz w:val="30"/>
          <w:szCs w:val="30"/>
          <w:cs/>
        </w:rPr>
        <w:t>บริษัทใหญ่</w:t>
      </w:r>
      <w:r w:rsidR="0035402A" w:rsidRPr="00F06B1F">
        <w:rPr>
          <w:rFonts w:ascii="Angsana New" w:hAnsi="Angsana New"/>
          <w:sz w:val="30"/>
          <w:szCs w:val="30"/>
        </w:rPr>
        <w:t xml:space="preserve"> </w:t>
      </w:r>
      <w:r w:rsidR="0035402A" w:rsidRPr="00F06B1F">
        <w:rPr>
          <w:rFonts w:ascii="Angsana New" w:hAnsi="Angsana New"/>
          <w:sz w:val="30"/>
          <w:szCs w:val="30"/>
          <w:cs/>
        </w:rPr>
        <w:t>บริษัทใหญ่ในลำดับสูงสุด</w:t>
      </w:r>
      <w:r w:rsidR="0035402A" w:rsidRPr="00F06B1F">
        <w:rPr>
          <w:rFonts w:ascii="Angsana New" w:hAnsi="Angsana New"/>
          <w:sz w:val="30"/>
          <w:szCs w:val="30"/>
        </w:rPr>
        <w:t xml:space="preserve"> </w:t>
      </w:r>
      <w:r w:rsidR="00800BF5" w:rsidRPr="0035402A">
        <w:rPr>
          <w:rFonts w:ascii="Angsana New" w:hAnsi="Angsana New"/>
          <w:sz w:val="30"/>
          <w:szCs w:val="30"/>
          <w:cs/>
        </w:rPr>
        <w:t>บ</w:t>
      </w:r>
      <w:r w:rsidR="00B3170F" w:rsidRPr="0035402A">
        <w:rPr>
          <w:rFonts w:ascii="Angsana New" w:hAnsi="Angsana New"/>
          <w:sz w:val="30"/>
          <w:szCs w:val="30"/>
          <w:cs/>
        </w:rPr>
        <w:t>ริษ</w:t>
      </w:r>
      <w:r w:rsidR="00936EF4" w:rsidRPr="0035402A">
        <w:rPr>
          <w:rFonts w:ascii="Angsana New" w:hAnsi="Angsana New"/>
          <w:sz w:val="30"/>
          <w:szCs w:val="30"/>
          <w:cs/>
        </w:rPr>
        <w:t>ั</w:t>
      </w:r>
      <w:r w:rsidR="00B3170F" w:rsidRPr="0035402A">
        <w:rPr>
          <w:rFonts w:ascii="Angsana New" w:hAnsi="Angsana New"/>
          <w:sz w:val="30"/>
          <w:szCs w:val="30"/>
          <w:cs/>
        </w:rPr>
        <w:t>ท</w:t>
      </w:r>
      <w:r w:rsidR="0071421D" w:rsidRPr="006375B5">
        <w:rPr>
          <w:rFonts w:ascii="Angsana New" w:hAnsi="Angsana New" w:hint="cs"/>
          <w:sz w:val="30"/>
          <w:szCs w:val="30"/>
          <w:cs/>
        </w:rPr>
        <w:t>ย่อย บริษัทร่วม และ</w:t>
      </w:r>
      <w:r w:rsidR="00477EF0" w:rsidRPr="006375B5">
        <w:rPr>
          <w:rFonts w:ascii="Angsana New" w:hAnsi="Angsana New"/>
          <w:sz w:val="30"/>
          <w:szCs w:val="30"/>
          <w:cs/>
        </w:rPr>
        <w:t>การร่วม</w:t>
      </w:r>
      <w:r w:rsidR="0071421D" w:rsidRPr="006375B5">
        <w:rPr>
          <w:rFonts w:ascii="Angsana New" w:hAnsi="Angsana New" w:hint="cs"/>
          <w:sz w:val="30"/>
          <w:szCs w:val="30"/>
          <w:cs/>
        </w:rPr>
        <w:t>ค้า</w:t>
      </w:r>
      <w:r w:rsidR="00C8500E" w:rsidRPr="006375B5">
        <w:rPr>
          <w:rFonts w:ascii="Angsana New" w:hAnsi="Angsana New"/>
          <w:sz w:val="30"/>
          <w:szCs w:val="30"/>
          <w:cs/>
        </w:rPr>
        <w:t xml:space="preserve">ได้เปิดเผยในหมายเหตุข้อ </w:t>
      </w:r>
      <w:r w:rsidR="00C55785">
        <w:rPr>
          <w:rFonts w:ascii="Angsana New" w:hAnsi="Angsana New"/>
          <w:sz w:val="30"/>
          <w:szCs w:val="30"/>
        </w:rPr>
        <w:t>8</w:t>
      </w:r>
      <w:r w:rsidR="00F17176" w:rsidRPr="006375B5">
        <w:rPr>
          <w:rFonts w:ascii="Angsana New" w:hAnsi="Angsana New"/>
          <w:sz w:val="30"/>
          <w:szCs w:val="30"/>
        </w:rPr>
        <w:t xml:space="preserve"> </w:t>
      </w:r>
      <w:r w:rsidR="00B3170F" w:rsidRPr="006375B5">
        <w:rPr>
          <w:rFonts w:ascii="Angsana New" w:hAnsi="Angsana New"/>
          <w:sz w:val="30"/>
          <w:szCs w:val="30"/>
          <w:cs/>
        </w:rPr>
        <w:t>และ</w:t>
      </w:r>
      <w:r w:rsidR="009516E5" w:rsidRPr="006375B5">
        <w:rPr>
          <w:rFonts w:ascii="Angsana New" w:hAnsi="Angsana New"/>
          <w:sz w:val="30"/>
          <w:szCs w:val="30"/>
          <w:cs/>
        </w:rPr>
        <w:t xml:space="preserve"> </w:t>
      </w:r>
      <w:r w:rsidR="00C55785">
        <w:rPr>
          <w:rFonts w:ascii="Angsana New" w:hAnsi="Angsana New"/>
          <w:sz w:val="30"/>
          <w:szCs w:val="30"/>
        </w:rPr>
        <w:t>9</w:t>
      </w:r>
      <w:r w:rsidR="00F17176" w:rsidRPr="006375B5">
        <w:rPr>
          <w:rFonts w:ascii="Angsana New" w:hAnsi="Angsana New"/>
          <w:sz w:val="30"/>
          <w:szCs w:val="30"/>
          <w:cs/>
        </w:rPr>
        <w:t xml:space="preserve"> </w:t>
      </w:r>
      <w:r w:rsidR="007E7C69" w:rsidRPr="006375B5">
        <w:rPr>
          <w:rFonts w:ascii="Angsana New" w:hAnsi="Angsana New"/>
          <w:sz w:val="30"/>
          <w:szCs w:val="30"/>
          <w:cs/>
        </w:rPr>
        <w:t>บุคคลหรือกิจการ</w:t>
      </w:r>
      <w:r w:rsidR="00D334EF" w:rsidRPr="006375B5">
        <w:rPr>
          <w:rFonts w:ascii="Angsana New" w:hAnsi="Angsana New" w:hint="cs"/>
          <w:sz w:val="30"/>
          <w:szCs w:val="30"/>
          <w:cs/>
        </w:rPr>
        <w:t>อื่น</w:t>
      </w:r>
      <w:r w:rsidR="007E7C69" w:rsidRPr="006375B5">
        <w:rPr>
          <w:rFonts w:ascii="Angsana New" w:hAnsi="Angsana New"/>
          <w:sz w:val="30"/>
          <w:szCs w:val="30"/>
          <w:cs/>
        </w:rPr>
        <w:t>ที่เกี่ยวข้องกันที่มีรายการระหว่างกันที่มีนัยสำคัญกับกลุ่มบริษัท</w:t>
      </w:r>
      <w:r w:rsidR="00FD0CE2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7E7C69" w:rsidRPr="006375B5">
        <w:rPr>
          <w:rFonts w:ascii="Angsana New" w:hAnsi="Angsana New"/>
          <w:sz w:val="30"/>
          <w:szCs w:val="30"/>
          <w:cs/>
        </w:rPr>
        <w:t>ในระหว่างปี</w:t>
      </w:r>
      <w:r w:rsidR="00B3170F" w:rsidRPr="006375B5">
        <w:rPr>
          <w:rFonts w:ascii="Angsana New" w:hAnsi="Angsana New"/>
          <w:sz w:val="30"/>
          <w:szCs w:val="30"/>
          <w:cs/>
        </w:rPr>
        <w:t>มีดั</w:t>
      </w:r>
      <w:r w:rsidR="007E7C69" w:rsidRPr="006375B5">
        <w:rPr>
          <w:rFonts w:ascii="Angsana New" w:hAnsi="Angsana New"/>
          <w:sz w:val="30"/>
          <w:szCs w:val="30"/>
          <w:cs/>
        </w:rPr>
        <w:t>งต่อไป</w:t>
      </w:r>
      <w:r w:rsidR="00B3170F" w:rsidRPr="006375B5">
        <w:rPr>
          <w:rFonts w:ascii="Angsana New" w:hAnsi="Angsana New"/>
          <w:sz w:val="30"/>
          <w:szCs w:val="30"/>
          <w:cs/>
        </w:rPr>
        <w:t>นี้</w:t>
      </w:r>
    </w:p>
    <w:p w14:paraId="4852FAD2" w14:textId="5B2CA36A" w:rsidR="000B3F90" w:rsidRPr="00911B00" w:rsidRDefault="000B3F9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33"/>
        <w:jc w:val="thaiDistribute"/>
        <w:rPr>
          <w:rFonts w:ascii="Angsana New" w:hAnsi="Angsana New"/>
          <w:b/>
          <w:sz w:val="30"/>
          <w:szCs w:val="30"/>
        </w:rPr>
      </w:pPr>
    </w:p>
    <w:tbl>
      <w:tblPr>
        <w:tblW w:w="95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1260"/>
        <w:gridCol w:w="4050"/>
      </w:tblGrid>
      <w:tr w:rsidR="00084CFB" w:rsidRPr="006375B5" w14:paraId="53ABE318" w14:textId="77777777" w:rsidTr="00630A9E">
        <w:trPr>
          <w:trHeight w:val="20"/>
          <w:tblHeader/>
        </w:trPr>
        <w:tc>
          <w:tcPr>
            <w:tcW w:w="4230" w:type="dxa"/>
          </w:tcPr>
          <w:p w14:paraId="638164B6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20"/>
                <w:szCs w:val="20"/>
              </w:rPr>
              <w:br w:type="page"/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ชื่อกิจการ</w:t>
            </w:r>
          </w:p>
        </w:tc>
        <w:tc>
          <w:tcPr>
            <w:tcW w:w="1260" w:type="dxa"/>
          </w:tcPr>
          <w:p w14:paraId="760194FF" w14:textId="2D22F555" w:rsidR="00084CFB" w:rsidRPr="006375B5" w:rsidRDefault="00084CFB" w:rsidP="00C05874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ประเทศที่จัดตั้ง</w:t>
            </w:r>
          </w:p>
        </w:tc>
        <w:tc>
          <w:tcPr>
            <w:tcW w:w="4050" w:type="dxa"/>
          </w:tcPr>
          <w:p w14:paraId="35BDF6A5" w14:textId="77777777" w:rsidR="00084CFB" w:rsidRPr="006375B5" w:rsidRDefault="00084CFB" w:rsidP="00C05874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B31232" w:rsidRPr="006375B5" w14:paraId="43E2F309" w14:textId="77777777" w:rsidTr="00630A9E">
        <w:trPr>
          <w:trHeight w:val="20"/>
        </w:trPr>
        <w:tc>
          <w:tcPr>
            <w:tcW w:w="4230" w:type="dxa"/>
          </w:tcPr>
          <w:p w14:paraId="57A4F855" w14:textId="74E0162D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เฟรเซอร์ส แอสเซ็ทส์ จำกัด</w:t>
            </w:r>
          </w:p>
        </w:tc>
        <w:tc>
          <w:tcPr>
            <w:tcW w:w="1260" w:type="dxa"/>
          </w:tcPr>
          <w:p w14:paraId="6ED7CCC3" w14:textId="7C1ED112" w:rsidR="00B31232" w:rsidRPr="006375B5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3A5CFB3" w14:textId="77777777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28EDBFC7" w14:textId="1D523398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43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และมีผู้แทนเป็นกรรมการของบริษัท</w:t>
            </w:r>
          </w:p>
        </w:tc>
      </w:tr>
      <w:tr w:rsidR="00B31232" w:rsidRPr="006375B5" w14:paraId="2A6A3E04" w14:textId="77777777" w:rsidTr="00630A9E">
        <w:trPr>
          <w:trHeight w:val="20"/>
        </w:trPr>
        <w:tc>
          <w:tcPr>
            <w:tcW w:w="4230" w:type="dxa"/>
          </w:tcPr>
          <w:p w14:paraId="22BA5A8A" w14:textId="77777777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เฟรเซอร์ส พร็อพเพอร์ตี้ โฮลดิ้งส์ </w:t>
            </w:r>
          </w:p>
          <w:p w14:paraId="337EB71E" w14:textId="62302537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(ประเทศไทย) จำกัด</w:t>
            </w:r>
          </w:p>
        </w:tc>
        <w:tc>
          <w:tcPr>
            <w:tcW w:w="1260" w:type="dxa"/>
          </w:tcPr>
          <w:p w14:paraId="1F43CDBF" w14:textId="3B9DB290" w:rsidR="00B31232" w:rsidRPr="006375B5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055A3C25" w14:textId="77777777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0738D5AF" w14:textId="49420684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38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และมีผู้แทนเป็นกรรมการของบริษัท</w:t>
            </w:r>
          </w:p>
        </w:tc>
      </w:tr>
      <w:tr w:rsidR="00084CFB" w:rsidRPr="006375B5" w14:paraId="2F8AC159" w14:textId="77777777" w:rsidTr="00630A9E">
        <w:trPr>
          <w:trHeight w:val="20"/>
        </w:trPr>
        <w:tc>
          <w:tcPr>
            <w:tcW w:w="4230" w:type="dxa"/>
          </w:tcPr>
          <w:p w14:paraId="74926D85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สยามโฮลดิ้ง จำกัด</w:t>
            </w:r>
          </w:p>
        </w:tc>
        <w:tc>
          <w:tcPr>
            <w:tcW w:w="1260" w:type="dxa"/>
          </w:tcPr>
          <w:p w14:paraId="30806B92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49AB9B60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เป็นผู้ถือหุ้นของบริษัทย่อย</w:t>
            </w:r>
          </w:p>
          <w:p w14:paraId="57749BD3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(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สาธรทรัพย์สิน จำกัด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30A9E" w:rsidRPr="006375B5" w14:paraId="77611300" w14:textId="77777777" w:rsidTr="00630A9E">
        <w:trPr>
          <w:trHeight w:val="20"/>
        </w:trPr>
        <w:tc>
          <w:tcPr>
            <w:tcW w:w="4230" w:type="dxa"/>
          </w:tcPr>
          <w:p w14:paraId="01983A0A" w14:textId="25F6C4D3" w:rsidR="00630A9E" w:rsidRPr="006D2019" w:rsidRDefault="00630A9E" w:rsidP="00630A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 xml:space="preserve">PT SLP </w:t>
            </w:r>
            <w:proofErr w:type="spellStart"/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Internusa</w:t>
            </w:r>
            <w:proofErr w:type="spellEnd"/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 xml:space="preserve"> Karawang</w:t>
            </w:r>
          </w:p>
        </w:tc>
        <w:tc>
          <w:tcPr>
            <w:tcW w:w="1260" w:type="dxa"/>
          </w:tcPr>
          <w:p w14:paraId="47F7379F" w14:textId="06E9A35B" w:rsidR="00630A9E" w:rsidRPr="006375B5" w:rsidRDefault="00630A9E" w:rsidP="00630A9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อินโดนีเซีย</w:t>
            </w:r>
          </w:p>
        </w:tc>
        <w:tc>
          <w:tcPr>
            <w:tcW w:w="4050" w:type="dxa"/>
          </w:tcPr>
          <w:p w14:paraId="721DAC1F" w14:textId="7D469CD9" w:rsidR="00630A9E" w:rsidRPr="006375B5" w:rsidRDefault="00630A9E" w:rsidP="00630A9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ถือหุ้นโดยบริษัท</w:t>
            </w:r>
            <w:r w:rsidR="005E11B3">
              <w:rPr>
                <w:rFonts w:ascii="Angsana New" w:hAnsi="Angsana New" w:hint="cs"/>
                <w:sz w:val="30"/>
                <w:szCs w:val="30"/>
                <w:cs/>
              </w:rPr>
              <w:t>ย่อยทางอ้อม</w:t>
            </w:r>
          </w:p>
        </w:tc>
      </w:tr>
      <w:tr w:rsidR="00D60AEC" w:rsidRPr="006375B5" w14:paraId="1E7005D8" w14:textId="77777777" w:rsidTr="00630A9E">
        <w:trPr>
          <w:trHeight w:val="20"/>
        </w:trPr>
        <w:tc>
          <w:tcPr>
            <w:tcW w:w="4230" w:type="dxa"/>
          </w:tcPr>
          <w:p w14:paraId="4691614A" w14:textId="00293DAD" w:rsidR="00D60AEC" w:rsidRPr="006375B5" w:rsidRDefault="00D60AEC" w:rsidP="00D60A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 xml:space="preserve">บริษัท เฟรเซอร์ส พร็อพเพอร์ตี้ เทคโนโลยี </w:t>
            </w:r>
            <w:r>
              <w:rPr>
                <w:rFonts w:ascii="Angsana New" w:hAnsi="Angsana New"/>
                <w:sz w:val="30"/>
                <w:szCs w:val="30"/>
                <w:cs/>
                <w:lang w:val="en-GB"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 xml:space="preserve">   (ประเทศไทย) จำกัด</w:t>
            </w:r>
          </w:p>
        </w:tc>
        <w:tc>
          <w:tcPr>
            <w:tcW w:w="1260" w:type="dxa"/>
          </w:tcPr>
          <w:p w14:paraId="524E2195" w14:textId="63F539DB" w:rsidR="00D60AEC" w:rsidRPr="006375B5" w:rsidRDefault="00D60AEC" w:rsidP="00630A9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1A6B38D5" w14:textId="29FBB28B" w:rsidR="00D60AEC" w:rsidRPr="006375B5" w:rsidRDefault="00D60AEC" w:rsidP="00630A9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D60AEC" w:rsidRPr="006375B5" w14:paraId="12944120" w14:textId="77777777" w:rsidTr="00630A9E">
        <w:trPr>
          <w:trHeight w:val="20"/>
        </w:trPr>
        <w:tc>
          <w:tcPr>
            <w:tcW w:w="4230" w:type="dxa"/>
          </w:tcPr>
          <w:p w14:paraId="014AC83D" w14:textId="6C8723C4" w:rsidR="00D60AEC" w:rsidRPr="006375B5" w:rsidRDefault="00D60AEC" w:rsidP="00630A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บริษัท เอสทีที จีดีซี (ประเทศไทย) จำกัด</w:t>
            </w:r>
          </w:p>
        </w:tc>
        <w:tc>
          <w:tcPr>
            <w:tcW w:w="1260" w:type="dxa"/>
          </w:tcPr>
          <w:p w14:paraId="2CF07F1D" w14:textId="735DF148" w:rsidR="00D60AEC" w:rsidRPr="006375B5" w:rsidRDefault="00D60AEC" w:rsidP="00630A9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14942CC" w14:textId="452ECE97" w:rsidR="00D60AEC" w:rsidRPr="006375B5" w:rsidRDefault="00D60AEC" w:rsidP="00630A9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2622C22E" w14:textId="77777777" w:rsidTr="00630A9E">
        <w:trPr>
          <w:trHeight w:val="20"/>
        </w:trPr>
        <w:tc>
          <w:tcPr>
            <w:tcW w:w="4230" w:type="dxa"/>
          </w:tcPr>
          <w:p w14:paraId="7928490C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อาคเนย์ประกันภัย จำกัด (มหาชน)</w:t>
            </w:r>
          </w:p>
        </w:tc>
        <w:tc>
          <w:tcPr>
            <w:tcW w:w="1260" w:type="dxa"/>
          </w:tcPr>
          <w:p w14:paraId="198749C6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625E082" w14:textId="77777777" w:rsidR="00084CFB" w:rsidRPr="006375B5" w:rsidRDefault="00084CFB" w:rsidP="00C05874">
            <w:pPr>
              <w:tabs>
                <w:tab w:val="clear" w:pos="227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0AAFD28F" w14:textId="77777777" w:rsidTr="00630A9E">
        <w:trPr>
          <w:trHeight w:val="20"/>
        </w:trPr>
        <w:tc>
          <w:tcPr>
            <w:tcW w:w="4230" w:type="dxa"/>
          </w:tcPr>
          <w:p w14:paraId="1E80285E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อาคเนย์แคปปิตอล จำกัด</w:t>
            </w:r>
          </w:p>
        </w:tc>
        <w:tc>
          <w:tcPr>
            <w:tcW w:w="1260" w:type="dxa"/>
          </w:tcPr>
          <w:p w14:paraId="359966D4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90AB432" w14:textId="77777777" w:rsidR="00084CFB" w:rsidRPr="006375B5" w:rsidRDefault="00084CFB" w:rsidP="00C05874">
            <w:pPr>
              <w:tabs>
                <w:tab w:val="clear" w:pos="227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32CB84E6" w14:textId="77777777" w:rsidTr="00630A9E">
        <w:trPr>
          <w:trHeight w:val="20"/>
        </w:trPr>
        <w:tc>
          <w:tcPr>
            <w:tcW w:w="4230" w:type="dxa"/>
          </w:tcPr>
          <w:p w14:paraId="6E3047EB" w14:textId="2CBC6555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อาคเนย์ประกัน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ชีวิต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จำกัด (มหาชน)</w:t>
            </w:r>
          </w:p>
        </w:tc>
        <w:tc>
          <w:tcPr>
            <w:tcW w:w="1260" w:type="dxa"/>
          </w:tcPr>
          <w:p w14:paraId="4D43E49A" w14:textId="5847ED62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0A5C6E1" w14:textId="6C94758F" w:rsidR="005605B3" w:rsidRPr="006375B5" w:rsidRDefault="00E848CF" w:rsidP="005605B3">
            <w:pPr>
              <w:tabs>
                <w:tab w:val="clear" w:pos="227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722E6C94" w14:textId="77777777" w:rsidTr="00630A9E">
        <w:trPr>
          <w:trHeight w:val="20"/>
        </w:trPr>
        <w:tc>
          <w:tcPr>
            <w:tcW w:w="4230" w:type="dxa"/>
          </w:tcPr>
          <w:p w14:paraId="162D7D1C" w14:textId="1D33AA6B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left="432" w:right="-25" w:hanging="432"/>
              <w:rPr>
                <w:rFonts w:ascii="Angsana New" w:hAnsi="Angsana New"/>
                <w:sz w:val="30"/>
                <w:szCs w:val="30"/>
              </w:rPr>
            </w:pPr>
            <w:r w:rsidRPr="007D4ECE">
              <w:rPr>
                <w:rFonts w:ascii="Angsana New" w:hAnsi="Angsana New"/>
                <w:sz w:val="30"/>
                <w:szCs w:val="30"/>
                <w:cs/>
              </w:rPr>
              <w:t xml:space="preserve">บริษัท </w:t>
            </w:r>
            <w:r w:rsidRPr="007D4ECE">
              <w:rPr>
                <w:rFonts w:ascii="Angsana New" w:hAnsi="Angsana New" w:hint="cs"/>
                <w:sz w:val="30"/>
                <w:szCs w:val="30"/>
                <w:cs/>
              </w:rPr>
              <w:t xml:space="preserve">อินทรประกันภัย </w:t>
            </w:r>
            <w:r w:rsidRPr="007D4ECE">
              <w:rPr>
                <w:rFonts w:ascii="Angsana New" w:hAnsi="Angsana New"/>
                <w:sz w:val="30"/>
                <w:szCs w:val="30"/>
                <w:cs/>
              </w:rPr>
              <w:t>จำกัด (มหาชน)</w:t>
            </w:r>
          </w:p>
        </w:tc>
        <w:tc>
          <w:tcPr>
            <w:tcW w:w="1260" w:type="dxa"/>
          </w:tcPr>
          <w:p w14:paraId="6A2567BF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809FCA7" w14:textId="76DA7B17" w:rsidR="005605B3" w:rsidRPr="006375B5" w:rsidRDefault="00E848CF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848CF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5605B3" w:rsidRPr="006375B5" w14:paraId="7C0D53F5" w14:textId="77777777" w:rsidTr="00630A9E">
        <w:trPr>
          <w:trHeight w:val="20"/>
        </w:trPr>
        <w:tc>
          <w:tcPr>
            <w:tcW w:w="4230" w:type="dxa"/>
          </w:tcPr>
          <w:p w14:paraId="7A0868C4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ที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ซี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ซี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เทคโนโลยี จำกัด</w:t>
            </w:r>
          </w:p>
        </w:tc>
        <w:tc>
          <w:tcPr>
            <w:tcW w:w="1260" w:type="dxa"/>
          </w:tcPr>
          <w:p w14:paraId="2FA822E9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60501A49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2A1B04EF" w14:textId="77777777" w:rsidTr="00630A9E">
        <w:trPr>
          <w:trHeight w:val="20"/>
        </w:trPr>
        <w:tc>
          <w:tcPr>
            <w:tcW w:w="4230" w:type="dxa"/>
            <w:tcMar>
              <w:left w:w="115" w:type="dxa"/>
              <w:right w:w="0" w:type="dxa"/>
            </w:tcMar>
          </w:tcPr>
          <w:p w14:paraId="265ADE5C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ชินาทรัพย์ จำกัด</w:t>
            </w:r>
          </w:p>
        </w:tc>
        <w:tc>
          <w:tcPr>
            <w:tcW w:w="1260" w:type="dxa"/>
          </w:tcPr>
          <w:p w14:paraId="071128BF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854D924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32AADCC1" w14:textId="77777777" w:rsidTr="00630A9E">
        <w:trPr>
          <w:trHeight w:val="20"/>
        </w:trPr>
        <w:tc>
          <w:tcPr>
            <w:tcW w:w="4230" w:type="dxa"/>
          </w:tcPr>
          <w:p w14:paraId="699909E8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ไทยเบฟเวอเรจ จำกัด (มหาชน)</w:t>
            </w:r>
          </w:p>
        </w:tc>
        <w:tc>
          <w:tcPr>
            <w:tcW w:w="1260" w:type="dxa"/>
          </w:tcPr>
          <w:p w14:paraId="2F1DF541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B568EA3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009A9D2A" w14:textId="77777777" w:rsidTr="00B41F96">
        <w:trPr>
          <w:trHeight w:val="20"/>
        </w:trPr>
        <w:tc>
          <w:tcPr>
            <w:tcW w:w="4230" w:type="dxa"/>
            <w:shd w:val="clear" w:color="auto" w:fill="auto"/>
          </w:tcPr>
          <w:p w14:paraId="7B072102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ไทยเบฟเวอเรจ โลจิสติก จำกัด</w:t>
            </w:r>
          </w:p>
        </w:tc>
        <w:tc>
          <w:tcPr>
            <w:tcW w:w="1260" w:type="dxa"/>
            <w:shd w:val="clear" w:color="auto" w:fill="auto"/>
          </w:tcPr>
          <w:p w14:paraId="5B8A45BC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  <w:shd w:val="clear" w:color="auto" w:fill="auto"/>
          </w:tcPr>
          <w:p w14:paraId="62A21F60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0243062A" w14:textId="77777777" w:rsidTr="00B41F96">
        <w:trPr>
          <w:trHeight w:val="20"/>
        </w:trPr>
        <w:tc>
          <w:tcPr>
            <w:tcW w:w="4230" w:type="dxa"/>
            <w:shd w:val="clear" w:color="auto" w:fill="auto"/>
          </w:tcPr>
          <w:p w14:paraId="1F077A71" w14:textId="726E9725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2115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52115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521153">
              <w:rPr>
                <w:rFonts w:ascii="Angsana New" w:hAnsi="Angsana New" w:hint="cs"/>
                <w:sz w:val="30"/>
                <w:szCs w:val="30"/>
                <w:cs/>
              </w:rPr>
              <w:t>เบอร์ลี่</w:t>
            </w:r>
            <w:r w:rsidRPr="0052115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521153">
              <w:rPr>
                <w:rFonts w:ascii="Angsana New" w:hAnsi="Angsana New" w:hint="cs"/>
                <w:sz w:val="30"/>
                <w:szCs w:val="30"/>
                <w:cs/>
              </w:rPr>
              <w:t>ยุคเกอร์</w:t>
            </w:r>
            <w:r w:rsidRPr="0052115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521153">
              <w:rPr>
                <w:rFonts w:ascii="Angsana New" w:hAnsi="Angsana New" w:hint="cs"/>
                <w:sz w:val="30"/>
                <w:szCs w:val="30"/>
                <w:cs/>
              </w:rPr>
              <w:t>โลจิสติกส์</w:t>
            </w:r>
            <w:r w:rsidRPr="0052115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521153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  <w:shd w:val="clear" w:color="auto" w:fill="auto"/>
          </w:tcPr>
          <w:p w14:paraId="7CF10BAD" w14:textId="56F94F1A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  <w:shd w:val="clear" w:color="auto" w:fill="auto"/>
          </w:tcPr>
          <w:p w14:paraId="390FB6EF" w14:textId="77777777" w:rsidR="005605B3" w:rsidRPr="00E76DDC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4659E8C1" w14:textId="2AE9CAC3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5605B3" w:rsidRPr="006375B5" w14:paraId="1B000BA7" w14:textId="77777777" w:rsidTr="00630A9E">
        <w:trPr>
          <w:trHeight w:val="20"/>
        </w:trPr>
        <w:tc>
          <w:tcPr>
            <w:tcW w:w="4230" w:type="dxa"/>
          </w:tcPr>
          <w:p w14:paraId="5FE3B446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เบอร์ลี่ ยุคเกอร์ จำกัด (มหาชน)</w:t>
            </w:r>
          </w:p>
        </w:tc>
        <w:tc>
          <w:tcPr>
            <w:tcW w:w="1260" w:type="dxa"/>
          </w:tcPr>
          <w:p w14:paraId="3D87CB4E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912314A" w14:textId="77777777" w:rsidR="005605B3" w:rsidRPr="00E76DDC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1D8F3C11" w14:textId="09F9BC9A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5605B3" w:rsidRPr="006375B5" w14:paraId="015C4370" w14:textId="77777777" w:rsidTr="00630A9E">
        <w:trPr>
          <w:trHeight w:val="20"/>
        </w:trPr>
        <w:tc>
          <w:tcPr>
            <w:tcW w:w="4230" w:type="dxa"/>
          </w:tcPr>
          <w:p w14:paraId="25BDCC81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ไทยดริ้งค์ จำกัด</w:t>
            </w:r>
          </w:p>
        </w:tc>
        <w:tc>
          <w:tcPr>
            <w:tcW w:w="1260" w:type="dxa"/>
          </w:tcPr>
          <w:p w14:paraId="7D5B2BC1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DAA827A" w14:textId="68A151C5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5605B3" w:rsidRPr="006375B5" w14:paraId="4DD2379E" w14:textId="77777777" w:rsidTr="00630A9E">
        <w:trPr>
          <w:trHeight w:val="20"/>
        </w:trPr>
        <w:tc>
          <w:tcPr>
            <w:tcW w:w="4230" w:type="dxa"/>
          </w:tcPr>
          <w:p w14:paraId="4B93CD3E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เสริมสุข จำกัด (มหาชน)</w:t>
            </w:r>
          </w:p>
        </w:tc>
        <w:tc>
          <w:tcPr>
            <w:tcW w:w="1260" w:type="dxa"/>
          </w:tcPr>
          <w:p w14:paraId="0035AE27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666B8F4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0EBE3C8C" w14:textId="77777777" w:rsidTr="00630A9E">
        <w:trPr>
          <w:trHeight w:val="20"/>
        </w:trPr>
        <w:tc>
          <w:tcPr>
            <w:tcW w:w="4230" w:type="dxa"/>
          </w:tcPr>
          <w:p w14:paraId="14AC7B7F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lastRenderedPageBreak/>
              <w:t>บริษัท ช้างอินเตอร์เนชั่นแนล จำกัด</w:t>
            </w:r>
          </w:p>
        </w:tc>
        <w:tc>
          <w:tcPr>
            <w:tcW w:w="1260" w:type="dxa"/>
          </w:tcPr>
          <w:p w14:paraId="380A7B79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052F9D9D" w14:textId="7AFAC8A1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5605B3" w:rsidRPr="006375B5" w14:paraId="387546B0" w14:textId="77777777" w:rsidTr="00630A9E">
        <w:trPr>
          <w:trHeight w:val="20"/>
        </w:trPr>
        <w:tc>
          <w:tcPr>
            <w:tcW w:w="4230" w:type="dxa"/>
          </w:tcPr>
          <w:p w14:paraId="15F85AFC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เอ็น.ซี.ซี. แมนเนจเม้นท์ แอนด์ </w:t>
            </w:r>
          </w:p>
        </w:tc>
        <w:tc>
          <w:tcPr>
            <w:tcW w:w="1260" w:type="dxa"/>
          </w:tcPr>
          <w:p w14:paraId="73C741AC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E2F524E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1804B405" w14:textId="77777777" w:rsidTr="00630A9E">
        <w:trPr>
          <w:trHeight w:val="20"/>
        </w:trPr>
        <w:tc>
          <w:tcPr>
            <w:tcW w:w="4230" w:type="dxa"/>
          </w:tcPr>
          <w:p w14:paraId="0625AB4D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ดิเวลลอปเม้นท์ จำกัด</w:t>
            </w:r>
          </w:p>
        </w:tc>
        <w:tc>
          <w:tcPr>
            <w:tcW w:w="1260" w:type="dxa"/>
          </w:tcPr>
          <w:p w14:paraId="6E2968E2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050" w:type="dxa"/>
          </w:tcPr>
          <w:p w14:paraId="45A9A3FB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605B3" w:rsidRPr="006375B5" w14:paraId="042E191F" w14:textId="77777777" w:rsidTr="00630A9E">
        <w:trPr>
          <w:trHeight w:val="20"/>
        </w:trPr>
        <w:tc>
          <w:tcPr>
            <w:tcW w:w="4230" w:type="dxa"/>
          </w:tcPr>
          <w:p w14:paraId="077AE382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ลีพ โซลูชั่น เอเชีย จำกัด</w:t>
            </w:r>
          </w:p>
        </w:tc>
        <w:tc>
          <w:tcPr>
            <w:tcW w:w="1260" w:type="dxa"/>
          </w:tcPr>
          <w:p w14:paraId="1076B4D7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50461F1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52F1F5F8" w14:textId="77777777" w:rsidTr="00630A9E">
        <w:trPr>
          <w:trHeight w:val="20"/>
        </w:trPr>
        <w:tc>
          <w:tcPr>
            <w:tcW w:w="4230" w:type="dxa"/>
          </w:tcPr>
          <w:p w14:paraId="77866112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56" w:right="-25" w:hanging="15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อมรินทร์พริ้นติ้ง แอนด์ พับลิซซิ่ง จำกัด (มหาชน)</w:t>
            </w:r>
          </w:p>
        </w:tc>
        <w:tc>
          <w:tcPr>
            <w:tcW w:w="1260" w:type="dxa"/>
          </w:tcPr>
          <w:p w14:paraId="7946F32F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1EC57D3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09027356" w14:textId="77777777" w:rsidTr="00630A9E">
        <w:trPr>
          <w:trHeight w:val="20"/>
        </w:trPr>
        <w:tc>
          <w:tcPr>
            <w:tcW w:w="4230" w:type="dxa"/>
          </w:tcPr>
          <w:p w14:paraId="27760D67" w14:textId="0C7B018D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56" w:right="-25" w:hanging="15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ป้อมทิพย์ (</w:t>
            </w:r>
            <w:r w:rsidRPr="000E564C">
              <w:rPr>
                <w:rFonts w:ascii="Angsana New" w:hAnsi="Angsana New"/>
                <w:sz w:val="30"/>
                <w:szCs w:val="30"/>
              </w:rPr>
              <w:t>2012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) จำกัด</w:t>
            </w:r>
          </w:p>
        </w:tc>
        <w:tc>
          <w:tcPr>
            <w:tcW w:w="1260" w:type="dxa"/>
          </w:tcPr>
          <w:p w14:paraId="76ECE7E1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9889D2B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731DA956" w14:textId="77777777" w:rsidTr="00630A9E">
        <w:trPr>
          <w:trHeight w:val="20"/>
        </w:trPr>
        <w:tc>
          <w:tcPr>
            <w:tcW w:w="4230" w:type="dxa"/>
          </w:tcPr>
          <w:p w14:paraId="3E0F4F55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56" w:right="-25" w:hanging="15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นอร์ธปาร์ค กอล์ฟแอนด์สปอร์ตคลับ จำกัด</w:t>
            </w:r>
          </w:p>
        </w:tc>
        <w:tc>
          <w:tcPr>
            <w:tcW w:w="1260" w:type="dxa"/>
          </w:tcPr>
          <w:p w14:paraId="6C634658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78E8F56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3DFDCBA2" w14:textId="77777777" w:rsidTr="005E0AED">
        <w:trPr>
          <w:trHeight w:val="20"/>
        </w:trPr>
        <w:tc>
          <w:tcPr>
            <w:tcW w:w="4230" w:type="dxa"/>
            <w:shd w:val="clear" w:color="auto" w:fill="auto"/>
          </w:tcPr>
          <w:p w14:paraId="53F632F0" w14:textId="77777777" w:rsidR="005605B3" w:rsidRPr="005E0AED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E0AED">
              <w:rPr>
                <w:rFonts w:ascii="Angsana New" w:hAnsi="Angsana New" w:hint="cs"/>
                <w:sz w:val="30"/>
                <w:szCs w:val="30"/>
                <w:cs/>
              </w:rPr>
              <w:t>บริษัท ยูนิเวนเจอร์ จำกัด (มหาชน)</w:t>
            </w:r>
          </w:p>
        </w:tc>
        <w:tc>
          <w:tcPr>
            <w:tcW w:w="1260" w:type="dxa"/>
            <w:shd w:val="clear" w:color="auto" w:fill="auto"/>
          </w:tcPr>
          <w:p w14:paraId="270D1434" w14:textId="77777777" w:rsidR="005605B3" w:rsidRPr="005E0AED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E0AED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  <w:shd w:val="clear" w:color="auto" w:fill="auto"/>
          </w:tcPr>
          <w:p w14:paraId="3BCCE1C3" w14:textId="77777777" w:rsidR="005605B3" w:rsidRPr="005E0AED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5E0AED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11EC6FFB" w14:textId="77777777" w:rsidTr="00630A9E">
        <w:trPr>
          <w:trHeight w:val="20"/>
        </w:trPr>
        <w:tc>
          <w:tcPr>
            <w:tcW w:w="4230" w:type="dxa"/>
          </w:tcPr>
          <w:p w14:paraId="4C79DEDE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สโตนเฮ้นจ์ อินเตอร์ จำกัด (มหาชน)</w:t>
            </w:r>
          </w:p>
        </w:tc>
        <w:tc>
          <w:tcPr>
            <w:tcW w:w="1260" w:type="dxa"/>
          </w:tcPr>
          <w:p w14:paraId="7A67BC64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8B34F0C" w14:textId="13DADC86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เป็นบริษัทร่วมของบริษัทที่มีกรรมการร่วมกัน</w:t>
            </w:r>
          </w:p>
        </w:tc>
      </w:tr>
      <w:tr w:rsidR="005605B3" w:rsidRPr="006375B5" w14:paraId="0FD89B85" w14:textId="77777777" w:rsidTr="00630A9E">
        <w:trPr>
          <w:trHeight w:val="20"/>
        </w:trPr>
        <w:tc>
          <w:tcPr>
            <w:tcW w:w="4230" w:type="dxa"/>
          </w:tcPr>
          <w:p w14:paraId="34689A4D" w14:textId="495C2546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เอฟแอนด์เอ็น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แดรี่ส์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2BF43E49" w14:textId="76641F20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40646D7" w14:textId="7A0B0502" w:rsidR="005605B3" w:rsidRPr="00E76DDC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เป็นบริษัทร่วมของบริษัทที่มีกรรมการร่วมกัน</w:t>
            </w:r>
          </w:p>
        </w:tc>
      </w:tr>
      <w:tr w:rsidR="005605B3" w:rsidRPr="006375B5" w14:paraId="71770744" w14:textId="77777777" w:rsidTr="00630A9E">
        <w:trPr>
          <w:trHeight w:val="20"/>
        </w:trPr>
        <w:tc>
          <w:tcPr>
            <w:tcW w:w="4230" w:type="dxa"/>
          </w:tcPr>
          <w:p w14:paraId="7EB5D7EB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นิคมอุตสาหกรรมเอเซีย จำกัด</w:t>
            </w:r>
          </w:p>
        </w:tc>
        <w:tc>
          <w:tcPr>
            <w:tcW w:w="1260" w:type="dxa"/>
          </w:tcPr>
          <w:p w14:paraId="212957E5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A1DBA0B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4D45001C" w14:textId="77777777" w:rsidTr="00630A9E">
        <w:trPr>
          <w:trHeight w:val="20"/>
        </w:trPr>
        <w:tc>
          <w:tcPr>
            <w:tcW w:w="4230" w:type="dxa"/>
          </w:tcPr>
          <w:p w14:paraId="02939568" w14:textId="51BA1690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แปซิฟิค เลเช่อร์ </w:t>
            </w: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)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72D75AE5" w14:textId="6BDB6566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AC6F22A" w14:textId="7254C85F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34DD1F7E" w14:textId="77777777" w:rsidTr="00630A9E">
        <w:trPr>
          <w:trHeight w:val="20"/>
        </w:trPr>
        <w:tc>
          <w:tcPr>
            <w:tcW w:w="4230" w:type="dxa"/>
          </w:tcPr>
          <w:p w14:paraId="6E896237" w14:textId="6CAC3746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สวนอุตสาหกรรมโรจนะ จำกัด (มหาชน)</w:t>
            </w:r>
          </w:p>
        </w:tc>
        <w:tc>
          <w:tcPr>
            <w:tcW w:w="1260" w:type="dxa"/>
          </w:tcPr>
          <w:p w14:paraId="2789C454" w14:textId="25D17CD4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6B3D972A" w14:textId="70AEA95A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4B3E7B3E" w14:textId="77777777" w:rsidTr="00630A9E">
        <w:trPr>
          <w:trHeight w:val="20"/>
        </w:trPr>
        <w:tc>
          <w:tcPr>
            <w:tcW w:w="4230" w:type="dxa"/>
          </w:tcPr>
          <w:p w14:paraId="05BD87EB" w14:textId="1333C0B6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บางกอก คลับ จำกัด</w:t>
            </w:r>
          </w:p>
        </w:tc>
        <w:tc>
          <w:tcPr>
            <w:tcW w:w="1260" w:type="dxa"/>
          </w:tcPr>
          <w:p w14:paraId="5314038F" w14:textId="4374BA1E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1D95FD6" w14:textId="7014ECFC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080D74F7" w14:textId="77777777" w:rsidTr="00630A9E">
        <w:trPr>
          <w:trHeight w:val="20"/>
        </w:trPr>
        <w:tc>
          <w:tcPr>
            <w:tcW w:w="4230" w:type="dxa"/>
          </w:tcPr>
          <w:p w14:paraId="1A664826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แอสคอทท์ อินเตอร์เนชั่นแนล</w:t>
            </w:r>
          </w:p>
        </w:tc>
        <w:tc>
          <w:tcPr>
            <w:tcW w:w="1260" w:type="dxa"/>
          </w:tcPr>
          <w:p w14:paraId="60EAA016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40C545F" w14:textId="362AA3B8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2945BB0C" w14:textId="77777777" w:rsidTr="00630A9E">
        <w:trPr>
          <w:trHeight w:val="20"/>
        </w:trPr>
        <w:tc>
          <w:tcPr>
            <w:tcW w:w="4230" w:type="dxa"/>
          </w:tcPr>
          <w:p w14:paraId="074CE0E8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แมนเนจเมนท์ (ประเทศไทย) จำกัด</w:t>
            </w:r>
          </w:p>
        </w:tc>
        <w:tc>
          <w:tcPr>
            <w:tcW w:w="1260" w:type="dxa"/>
          </w:tcPr>
          <w:p w14:paraId="2B5CC819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050" w:type="dxa"/>
          </w:tcPr>
          <w:p w14:paraId="21753A2E" w14:textId="77777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5605B3" w:rsidRPr="006375B5" w14:paraId="0B1099A8" w14:textId="77777777" w:rsidTr="00630A9E">
        <w:trPr>
          <w:trHeight w:val="20"/>
        </w:trPr>
        <w:tc>
          <w:tcPr>
            <w:tcW w:w="4230" w:type="dxa"/>
          </w:tcPr>
          <w:p w14:paraId="73258802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นำยุค จำกัด</w:t>
            </w:r>
          </w:p>
        </w:tc>
        <w:tc>
          <w:tcPr>
            <w:tcW w:w="1260" w:type="dxa"/>
          </w:tcPr>
          <w:p w14:paraId="01DFADF7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D218C4E" w14:textId="6F3B9A24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5605B3" w:rsidRPr="006375B5" w14:paraId="39E83B11" w14:textId="77777777" w:rsidTr="00630A9E">
        <w:trPr>
          <w:trHeight w:val="20"/>
        </w:trPr>
        <w:tc>
          <w:tcPr>
            <w:tcW w:w="4230" w:type="dxa"/>
          </w:tcPr>
          <w:p w14:paraId="73BC0548" w14:textId="47109A44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วัฒนศิริคอมมูนิเคชั่น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0F23A2EE" w14:textId="62B74EA5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652E3D08" w14:textId="51887611" w:rsidR="005605B3" w:rsidRPr="00E76DDC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5605B3" w:rsidRPr="006375B5" w14:paraId="17664964" w14:textId="77777777" w:rsidTr="00630A9E">
        <w:trPr>
          <w:trHeight w:val="20"/>
        </w:trPr>
        <w:tc>
          <w:tcPr>
            <w:tcW w:w="4230" w:type="dxa"/>
          </w:tcPr>
          <w:p w14:paraId="16E37C41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บิ๊กซี ซูเปอร์เซ็นเตอร์ จำกัด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มหาชน)</w:t>
            </w:r>
          </w:p>
        </w:tc>
        <w:tc>
          <w:tcPr>
            <w:tcW w:w="1260" w:type="dxa"/>
          </w:tcPr>
          <w:p w14:paraId="30228243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6EC041B" w14:textId="4CC6EDC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625EBA39" w14:textId="77777777" w:rsidTr="00630A9E">
        <w:trPr>
          <w:trHeight w:val="20"/>
        </w:trPr>
        <w:tc>
          <w:tcPr>
            <w:tcW w:w="4230" w:type="dxa"/>
          </w:tcPr>
          <w:p w14:paraId="4A1A430A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ฟู๊ด ออฟ เอเชีย จำกัด</w:t>
            </w:r>
          </w:p>
        </w:tc>
        <w:tc>
          <w:tcPr>
            <w:tcW w:w="1260" w:type="dxa"/>
          </w:tcPr>
          <w:p w14:paraId="6C8ABBEF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158AFD8" w14:textId="4AB8D331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25A54311" w14:textId="77777777" w:rsidTr="00630A9E">
        <w:trPr>
          <w:trHeight w:val="20"/>
        </w:trPr>
        <w:tc>
          <w:tcPr>
            <w:tcW w:w="4230" w:type="dxa"/>
          </w:tcPr>
          <w:p w14:paraId="671B04DB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โทนิค อินเตอร์เนชั่นแนล จำกัด</w:t>
            </w:r>
          </w:p>
        </w:tc>
        <w:tc>
          <w:tcPr>
            <w:tcW w:w="1260" w:type="dxa"/>
          </w:tcPr>
          <w:p w14:paraId="129631D5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7027DEA" w14:textId="7C1623B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53ED9F34" w14:textId="77777777" w:rsidTr="00630A9E">
        <w:trPr>
          <w:trHeight w:val="20"/>
        </w:trPr>
        <w:tc>
          <w:tcPr>
            <w:tcW w:w="4230" w:type="dxa"/>
          </w:tcPr>
          <w:p w14:paraId="500A9A79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ป้อมคลัง จำกัด</w:t>
            </w:r>
          </w:p>
        </w:tc>
        <w:tc>
          <w:tcPr>
            <w:tcW w:w="1260" w:type="dxa"/>
          </w:tcPr>
          <w:p w14:paraId="41D4EFBF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0FE396C" w14:textId="5767ECBD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35EB852F" w14:textId="77777777" w:rsidTr="00630A9E">
        <w:trPr>
          <w:trHeight w:val="20"/>
        </w:trPr>
        <w:tc>
          <w:tcPr>
            <w:tcW w:w="4230" w:type="dxa"/>
          </w:tcPr>
          <w:p w14:paraId="5E0165DB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คิว เอส อาร์ ออฟ เอเชีย จำกัด</w:t>
            </w:r>
          </w:p>
        </w:tc>
        <w:tc>
          <w:tcPr>
            <w:tcW w:w="1260" w:type="dxa"/>
          </w:tcPr>
          <w:p w14:paraId="76AD65D6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014B7B3" w14:textId="77777777" w:rsidR="005605B3" w:rsidRPr="00E76DDC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7528B66E" w14:textId="25D81AD5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5605B3" w:rsidRPr="006375B5" w14:paraId="78C9AD0D" w14:textId="77777777" w:rsidTr="00630A9E">
        <w:trPr>
          <w:trHeight w:val="20"/>
        </w:trPr>
        <w:tc>
          <w:tcPr>
            <w:tcW w:w="4230" w:type="dxa"/>
          </w:tcPr>
          <w:p w14:paraId="62411C11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เลิศรัฐการ จำกัด</w:t>
            </w:r>
          </w:p>
        </w:tc>
        <w:tc>
          <w:tcPr>
            <w:tcW w:w="1260" w:type="dxa"/>
          </w:tcPr>
          <w:p w14:paraId="76DEAE2F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7CD447F" w14:textId="6624900B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5A92272D" w14:textId="77777777" w:rsidTr="00630A9E">
        <w:trPr>
          <w:trHeight w:val="20"/>
        </w:trPr>
        <w:tc>
          <w:tcPr>
            <w:tcW w:w="4230" w:type="dxa"/>
          </w:tcPr>
          <w:p w14:paraId="6C00C1A8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อะเฮดออล จำกัด</w:t>
            </w:r>
          </w:p>
        </w:tc>
        <w:tc>
          <w:tcPr>
            <w:tcW w:w="1260" w:type="dxa"/>
          </w:tcPr>
          <w:p w14:paraId="741246A2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C2CB7BF" w14:textId="39443FE9" w:rsidR="005605B3" w:rsidRPr="006375B5" w:rsidRDefault="005605B3" w:rsidP="005605B3">
            <w:pPr>
              <w:rPr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00861797" w14:textId="77777777" w:rsidTr="00630A9E">
        <w:trPr>
          <w:trHeight w:val="20"/>
        </w:trPr>
        <w:tc>
          <w:tcPr>
            <w:tcW w:w="4230" w:type="dxa"/>
          </w:tcPr>
          <w:p w14:paraId="75871651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เฟรเซอร์ ฮอสพิทอลลิตี้ (ประเทศไทย) จำกัด</w:t>
            </w:r>
          </w:p>
        </w:tc>
        <w:tc>
          <w:tcPr>
            <w:tcW w:w="1260" w:type="dxa"/>
          </w:tcPr>
          <w:p w14:paraId="5A7017BC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194B804F" w14:textId="20C0033B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4D285A5C" w14:textId="77777777" w:rsidTr="00630A9E">
        <w:trPr>
          <w:trHeight w:val="20"/>
        </w:trPr>
        <w:tc>
          <w:tcPr>
            <w:tcW w:w="4230" w:type="dxa"/>
          </w:tcPr>
          <w:p w14:paraId="5F3D2311" w14:textId="37E5FE3C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Fraser Hospitality Pte. Ltd.</w:t>
            </w:r>
          </w:p>
        </w:tc>
        <w:tc>
          <w:tcPr>
            <w:tcW w:w="1260" w:type="dxa"/>
          </w:tcPr>
          <w:p w14:paraId="47773E5C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44A01A93" w14:textId="2283FC3C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3A9541DD" w14:textId="77777777" w:rsidTr="00630A9E">
        <w:trPr>
          <w:trHeight w:val="20"/>
        </w:trPr>
        <w:tc>
          <w:tcPr>
            <w:tcW w:w="4230" w:type="dxa"/>
          </w:tcPr>
          <w:p w14:paraId="201F56E9" w14:textId="4B9A7442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Fraser Hospitality Loyalty Service Pte. Ltd.</w:t>
            </w:r>
          </w:p>
        </w:tc>
        <w:tc>
          <w:tcPr>
            <w:tcW w:w="1260" w:type="dxa"/>
          </w:tcPr>
          <w:p w14:paraId="6D55FA2A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  <w:shd w:val="clear" w:color="auto" w:fill="auto"/>
          </w:tcPr>
          <w:p w14:paraId="18EC4163" w14:textId="4E1BCA66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108" w:hanging="16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0F241128" w14:textId="77777777" w:rsidTr="00630A9E">
        <w:trPr>
          <w:trHeight w:val="432"/>
        </w:trPr>
        <w:tc>
          <w:tcPr>
            <w:tcW w:w="4230" w:type="dxa"/>
            <w:vAlign w:val="center"/>
          </w:tcPr>
          <w:p w14:paraId="0B0C9F65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lastRenderedPageBreak/>
              <w:t>บริษัท ควอลิตี้ กอล์ฟ (ประเทศไทย) จำกัด</w:t>
            </w:r>
          </w:p>
        </w:tc>
        <w:tc>
          <w:tcPr>
            <w:tcW w:w="1260" w:type="dxa"/>
          </w:tcPr>
          <w:p w14:paraId="7E4B8C93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  <w:vAlign w:val="center"/>
          </w:tcPr>
          <w:p w14:paraId="335CEE05" w14:textId="53B8A6B6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เป็นผู้ให้บริการด้านผู้บริหารสำคัญกับบริษัท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5605B3" w:rsidRPr="006375B5" w14:paraId="3FB4576D" w14:textId="77777777" w:rsidTr="00630A9E">
        <w:trPr>
          <w:trHeight w:val="20"/>
        </w:trPr>
        <w:tc>
          <w:tcPr>
            <w:tcW w:w="4230" w:type="dxa"/>
          </w:tcPr>
          <w:p w14:paraId="75B2EF1D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แมริออท อินเตอร์เนชั่นแนล </w:t>
            </w:r>
          </w:p>
          <w:p w14:paraId="6C8C2597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ประเทศไทย จำกัด</w:t>
            </w:r>
          </w:p>
        </w:tc>
        <w:tc>
          <w:tcPr>
            <w:tcW w:w="1260" w:type="dxa"/>
          </w:tcPr>
          <w:p w14:paraId="578B0E03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0CA5622F" w14:textId="1470F171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เป็นผู้ให้บริการด้านผู้บริหารสำคัญกับบริษัท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5605B3" w:rsidRPr="006375B5" w14:paraId="07318FF2" w14:textId="77777777" w:rsidTr="00630A9E">
        <w:trPr>
          <w:trHeight w:val="20"/>
        </w:trPr>
        <w:tc>
          <w:tcPr>
            <w:tcW w:w="4230" w:type="dxa"/>
          </w:tcPr>
          <w:p w14:paraId="048ACCD7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ลักช์ชูรี โฮเต็ลส์ แอนด์ รีสอร์ท </w:t>
            </w:r>
          </w:p>
          <w:p w14:paraId="5BE0F838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(ไทยแลนด์) จำกัด</w:t>
            </w:r>
          </w:p>
        </w:tc>
        <w:tc>
          <w:tcPr>
            <w:tcW w:w="1260" w:type="dxa"/>
          </w:tcPr>
          <w:p w14:paraId="609F6B50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EE4B646" w14:textId="19151983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เป็นผู้ให้บริการด้านผู้บริหารสำคัญกับกลุ่มบริษัท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5605B3" w:rsidRPr="006375B5" w14:paraId="610BFAF1" w14:textId="77777777" w:rsidTr="00630A9E">
        <w:trPr>
          <w:trHeight w:val="20"/>
        </w:trPr>
        <w:tc>
          <w:tcPr>
            <w:tcW w:w="4230" w:type="dxa"/>
          </w:tcPr>
          <w:p w14:paraId="764E589D" w14:textId="360B6365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30D3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F30D3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F30D36">
              <w:rPr>
                <w:rFonts w:ascii="Angsana New" w:hAnsi="Angsana New" w:hint="cs"/>
                <w:sz w:val="30"/>
                <w:szCs w:val="30"/>
                <w:cs/>
              </w:rPr>
              <w:t>บิสโตร</w:t>
            </w:r>
            <w:r w:rsidRPr="00F30D3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F30D36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F30D3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F30D3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36AA6FF4" w14:textId="6BCE9AE0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01882FA" w14:textId="77777777" w:rsidR="005605B3" w:rsidRPr="00E76DDC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4395B34A" w14:textId="7765978B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5605B3" w:rsidRPr="006375B5" w14:paraId="55964FC2" w14:textId="77777777" w:rsidTr="00630A9E">
        <w:trPr>
          <w:trHeight w:val="20"/>
        </w:trPr>
        <w:tc>
          <w:tcPr>
            <w:tcW w:w="4230" w:type="dxa"/>
          </w:tcPr>
          <w:p w14:paraId="527DF871" w14:textId="14FAF953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เอ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ไอ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. (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วิสาหกิจเพื่อสังคม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45B0F2CC" w14:textId="0349BE58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F17DB5C" w14:textId="77777777" w:rsidR="005605B3" w:rsidRPr="00E76DDC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305F5D98" w14:textId="11472468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5605B3" w:rsidRPr="006375B5" w14:paraId="047F1727" w14:textId="77777777" w:rsidTr="00630A9E">
        <w:trPr>
          <w:trHeight w:val="20"/>
        </w:trPr>
        <w:tc>
          <w:tcPr>
            <w:tcW w:w="4230" w:type="dxa"/>
          </w:tcPr>
          <w:p w14:paraId="2590FEA4" w14:textId="77777777" w:rsidR="005605B3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สปอร์ต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รีครีเอชั่น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3747AA9B" w14:textId="38BF5A9B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5368D5D9" w14:textId="3E615991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7E0C1FE" w14:textId="37B5D5E2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เป็นผู้ให้บริการด้านผู้บริหารสำคัญกับบริษัท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5605B3" w:rsidRPr="006375B5" w14:paraId="23DB5554" w14:textId="77777777" w:rsidTr="00630A9E">
        <w:trPr>
          <w:trHeight w:val="20"/>
        </w:trPr>
        <w:tc>
          <w:tcPr>
            <w:tcW w:w="4230" w:type="dxa"/>
          </w:tcPr>
          <w:p w14:paraId="580F857B" w14:textId="0F0A62D1" w:rsidR="005605B3" w:rsidRPr="00E76DDC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D1445">
              <w:rPr>
                <w:rFonts w:ascii="Angsana New" w:hAnsi="Angsana New"/>
                <w:sz w:val="30"/>
                <w:szCs w:val="30"/>
              </w:rPr>
              <w:t xml:space="preserve">FCL </w:t>
            </w:r>
            <w:r>
              <w:rPr>
                <w:rFonts w:ascii="Angsana New" w:hAnsi="Angsana New"/>
                <w:sz w:val="30"/>
                <w:szCs w:val="30"/>
              </w:rPr>
              <w:t>Asset Management Ltd.</w:t>
            </w:r>
          </w:p>
        </w:tc>
        <w:tc>
          <w:tcPr>
            <w:tcW w:w="1260" w:type="dxa"/>
          </w:tcPr>
          <w:p w14:paraId="6680A86E" w14:textId="6B8EE951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70CA819D" w14:textId="63C619C1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D144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5605B3" w:rsidRPr="006375B5" w14:paraId="33AD26D0" w14:textId="77777777" w:rsidTr="00630A9E">
        <w:trPr>
          <w:trHeight w:val="20"/>
        </w:trPr>
        <w:tc>
          <w:tcPr>
            <w:tcW w:w="4230" w:type="dxa"/>
          </w:tcPr>
          <w:p w14:paraId="0FEED751" w14:textId="3E79D12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Frasers Property Corporate Services Pte. Ltd.</w:t>
            </w:r>
          </w:p>
        </w:tc>
        <w:tc>
          <w:tcPr>
            <w:tcW w:w="1260" w:type="dxa"/>
          </w:tcPr>
          <w:p w14:paraId="58C6F6FF" w14:textId="6259A34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63FE73CB" w14:textId="39D3E65E" w:rsidR="005605B3" w:rsidRPr="00D02A97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02A9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เป็นบริษัทย่อยของบริษัทใหญ่</w:t>
            </w:r>
            <w:r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และมี</w:t>
            </w:r>
            <w:r w:rsidRPr="00D02A9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กรรมการร่วมกัน</w:t>
            </w:r>
          </w:p>
        </w:tc>
      </w:tr>
      <w:tr w:rsidR="005605B3" w:rsidRPr="006375B5" w14:paraId="35FCBBAE" w14:textId="77777777" w:rsidTr="00630A9E">
        <w:trPr>
          <w:trHeight w:val="20"/>
        </w:trPr>
        <w:tc>
          <w:tcPr>
            <w:tcW w:w="4230" w:type="dxa"/>
          </w:tcPr>
          <w:p w14:paraId="3604FFA0" w14:textId="77777777" w:rsidR="005605B3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D1445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CD144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CD1445">
              <w:rPr>
                <w:rFonts w:ascii="Angsana New" w:hAnsi="Angsana New" w:hint="cs"/>
                <w:sz w:val="30"/>
                <w:szCs w:val="30"/>
                <w:cs/>
              </w:rPr>
              <w:t>เฟรเซอร์ส</w:t>
            </w:r>
            <w:r w:rsidRPr="00CD144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CD1445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CD144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CD1445">
              <w:rPr>
                <w:rFonts w:ascii="Angsana New" w:hAnsi="Angsana New" w:hint="cs"/>
                <w:sz w:val="30"/>
                <w:szCs w:val="30"/>
                <w:cs/>
              </w:rPr>
              <w:t>คอร์เปอร์เรท</w:t>
            </w:r>
            <w:r w:rsidRPr="00CD144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1142B52C" w14:textId="5B2FD476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CD1445">
              <w:rPr>
                <w:rFonts w:ascii="Angsana New" w:hAnsi="Angsana New" w:hint="cs"/>
                <w:sz w:val="30"/>
                <w:szCs w:val="30"/>
                <w:cs/>
              </w:rPr>
              <w:t>เซอร์วิสเซส</w:t>
            </w:r>
            <w:r w:rsidRPr="00CD1445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CD1445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CD1445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CD1445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472D099D" w14:textId="5F095984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5D6A175" w14:textId="04BBF36D" w:rsidR="005605B3" w:rsidRPr="00D02A97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05B3" w:rsidRPr="006375B5" w14:paraId="1423D49C" w14:textId="77777777" w:rsidTr="00630A9E">
        <w:trPr>
          <w:trHeight w:val="20"/>
        </w:trPr>
        <w:tc>
          <w:tcPr>
            <w:tcW w:w="4230" w:type="dxa"/>
          </w:tcPr>
          <w:p w14:paraId="72C27336" w14:textId="77777777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Frasers Property Development Services </w:t>
            </w:r>
          </w:p>
          <w:p w14:paraId="496144B6" w14:textId="28CAC233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(VN) Co., Ltd,</w:t>
            </w:r>
          </w:p>
        </w:tc>
        <w:tc>
          <w:tcPr>
            <w:tcW w:w="1260" w:type="dxa"/>
          </w:tcPr>
          <w:p w14:paraId="3395CC2A" w14:textId="6F3D6764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050" w:type="dxa"/>
          </w:tcPr>
          <w:p w14:paraId="14C63D21" w14:textId="2025A777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5605B3" w:rsidRPr="006375B5" w14:paraId="33A4F6AC" w14:textId="77777777" w:rsidTr="00630A9E">
        <w:trPr>
          <w:trHeight w:val="20"/>
        </w:trPr>
        <w:tc>
          <w:tcPr>
            <w:tcW w:w="4230" w:type="dxa"/>
          </w:tcPr>
          <w:p w14:paraId="0DBA9E07" w14:textId="5F965665" w:rsidR="005605B3" w:rsidRPr="00E76DDC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</w:rPr>
              <w:t>G Homes JSC</w:t>
            </w:r>
          </w:p>
        </w:tc>
        <w:tc>
          <w:tcPr>
            <w:tcW w:w="1260" w:type="dxa"/>
          </w:tcPr>
          <w:p w14:paraId="4B4D3814" w14:textId="257D5C8D" w:rsidR="005605B3" w:rsidRPr="00E76DDC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050" w:type="dxa"/>
          </w:tcPr>
          <w:p w14:paraId="6C6D2EB0" w14:textId="55544A5D" w:rsidR="005605B3" w:rsidRPr="00E76DDC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5605B3" w:rsidRPr="006375B5" w14:paraId="5B58C4F9" w14:textId="77777777" w:rsidTr="00630A9E">
        <w:trPr>
          <w:trHeight w:val="20"/>
        </w:trPr>
        <w:tc>
          <w:tcPr>
            <w:tcW w:w="4230" w:type="dxa"/>
          </w:tcPr>
          <w:p w14:paraId="0FE721B7" w14:textId="2AD8EA2D" w:rsidR="005605B3" w:rsidRPr="006375B5" w:rsidRDefault="005605B3" w:rsidP="005605B3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Me Linh Point Limited</w:t>
            </w:r>
          </w:p>
        </w:tc>
        <w:tc>
          <w:tcPr>
            <w:tcW w:w="1260" w:type="dxa"/>
          </w:tcPr>
          <w:p w14:paraId="310524AD" w14:textId="5E9C7FA9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050" w:type="dxa"/>
          </w:tcPr>
          <w:p w14:paraId="2D5CC75B" w14:textId="34DA62E4" w:rsidR="005605B3" w:rsidRPr="006375B5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5605B3" w:rsidRPr="006375B5" w14:paraId="2F490018" w14:textId="77777777" w:rsidTr="00630A9E">
        <w:trPr>
          <w:trHeight w:val="20"/>
        </w:trPr>
        <w:tc>
          <w:tcPr>
            <w:tcW w:w="4230" w:type="dxa"/>
          </w:tcPr>
          <w:p w14:paraId="4744E89D" w14:textId="77777777" w:rsidR="005605B3" w:rsidRPr="006375B5" w:rsidRDefault="005605B3" w:rsidP="005605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1260" w:type="dxa"/>
          </w:tcPr>
          <w:p w14:paraId="399CA953" w14:textId="77777777" w:rsidR="005605B3" w:rsidRPr="006375B5" w:rsidRDefault="005605B3" w:rsidP="005605B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A18AA45" w14:textId="77777777" w:rsidR="005605B3" w:rsidRPr="00A30CEE" w:rsidRDefault="005605B3" w:rsidP="005605B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บุคคลที่มีอำนาจและความรับผิดชอบกา</w:t>
            </w:r>
            <w:r w:rsidRPr="00A30CEE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ร</w:t>
            </w: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วางแผน</w:t>
            </w:r>
            <w:r w:rsidRPr="00A30CEE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</w:t>
            </w: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สั่งการและควบคุมกิจกรรมต่าง ๆ ของกิจการไม่ว่าทางตรงหรือทางอ้อม ทั้งนี้ รวมถึงกรรมการของกลุ่มบริษัท (ไม่ว่าจะทำหน้าที่ในระดับบริหารหรือไม่)</w:t>
            </w:r>
          </w:p>
        </w:tc>
      </w:tr>
    </w:tbl>
    <w:p w14:paraId="5101977F" w14:textId="4CC515D1" w:rsidR="003F027A" w:rsidRDefault="003F02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3FE2E3C5" w14:textId="548DB2BC" w:rsidR="00521153" w:rsidRDefault="005211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5B0EB6CE" w14:textId="77777777" w:rsidR="00521153" w:rsidRPr="00DE2B9C" w:rsidRDefault="005211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4"/>
        <w:gridCol w:w="265"/>
        <w:gridCol w:w="1081"/>
        <w:gridCol w:w="270"/>
        <w:gridCol w:w="990"/>
      </w:tblGrid>
      <w:tr w:rsidR="00B73F4C" w:rsidRPr="006375B5" w14:paraId="02E6B178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7A0C2052" w14:textId="77777777" w:rsidR="00B73F4C" w:rsidRPr="00EE1FAC" w:rsidRDefault="00D02A97" w:rsidP="00F527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</w:pPr>
            <w:r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lastRenderedPageBreak/>
              <w:t>รายการที่สำคัญกับบุคคลหรือกิจการที</w:t>
            </w:r>
            <w:r w:rsidR="00EE1FAC"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่</w:t>
            </w:r>
            <w:r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เกี่ยวข้องกัน</w:t>
            </w:r>
          </w:p>
        </w:tc>
        <w:tc>
          <w:tcPr>
            <w:tcW w:w="2434" w:type="dxa"/>
            <w:gridSpan w:val="3"/>
          </w:tcPr>
          <w:p w14:paraId="3E40E439" w14:textId="6B039003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5" w:type="dxa"/>
          </w:tcPr>
          <w:p w14:paraId="7C565264" w14:textId="77777777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341" w:type="dxa"/>
            <w:gridSpan w:val="3"/>
          </w:tcPr>
          <w:p w14:paraId="5A80310D" w14:textId="00D637DD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B73F4C" w:rsidRPr="006375B5" w14:paraId="2C4F86B4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6732F1BA" w14:textId="73EA9D37" w:rsidR="00B73F4C" w:rsidRPr="006375B5" w:rsidRDefault="00EE1FA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="00B73F4C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B73F4C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28706210" w14:textId="57E56BE5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C627D2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203DA5CC" w14:textId="77777777" w:rsidR="00B73F4C" w:rsidRPr="006375B5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  <w:vAlign w:val="center"/>
          </w:tcPr>
          <w:p w14:paraId="7A6EC318" w14:textId="329053A4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C627D2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65" w:type="dxa"/>
          </w:tcPr>
          <w:p w14:paraId="70BB924F" w14:textId="77777777" w:rsidR="00B73F4C" w:rsidRPr="006375B5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063F7445" w14:textId="328D0947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C627D2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116D8FF9" w14:textId="77777777" w:rsidR="00B73F4C" w:rsidRPr="006375B5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4B5C3AFB" w14:textId="760FB8DB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C627D2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5</w:t>
            </w:r>
          </w:p>
        </w:tc>
      </w:tr>
      <w:tr w:rsidR="00944CDD" w:rsidRPr="006375B5" w14:paraId="287BE270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01EF60DD" w14:textId="77777777" w:rsidR="00944CDD" w:rsidRPr="006375B5" w:rsidRDefault="00944CDD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7"/>
          </w:tcPr>
          <w:p w14:paraId="5763BDF9" w14:textId="07E77977" w:rsidR="00944CDD" w:rsidRPr="006375B5" w:rsidRDefault="00944CDD" w:rsidP="00DA3B66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293701" w:rsidRPr="006375B5" w14:paraId="03164626" w14:textId="77777777" w:rsidTr="000800C8">
        <w:tc>
          <w:tcPr>
            <w:tcW w:w="4050" w:type="dxa"/>
            <w:shd w:val="clear" w:color="auto" w:fill="auto"/>
          </w:tcPr>
          <w:p w14:paraId="33AA9929" w14:textId="77777777" w:rsidR="00293701" w:rsidRPr="006375B5" w:rsidRDefault="00293701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บริษัทใหญ่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2C295C2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2679146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6DF80179" w14:textId="20193734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0C1C34A2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E5D8288" w14:textId="5AA1CC01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8C91E48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46573BF" w14:textId="4765004B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293701" w:rsidRPr="006375B5" w14:paraId="5BFE2092" w14:textId="77777777" w:rsidTr="000800C8">
        <w:tc>
          <w:tcPr>
            <w:tcW w:w="4050" w:type="dxa"/>
            <w:shd w:val="clear" w:color="auto" w:fill="auto"/>
          </w:tcPr>
          <w:p w14:paraId="09596B2B" w14:textId="104C7E5A" w:rsidR="00293701" w:rsidRPr="006375B5" w:rsidRDefault="00293701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6710C57" w14:textId="451D8C5B" w:rsidR="00293701" w:rsidRPr="006375B5" w:rsidRDefault="004B7484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29420D73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79F33686" w14:textId="4E3B54A8" w:rsidR="00293701" w:rsidRPr="006A2E9D" w:rsidRDefault="00293701" w:rsidP="006A2E9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65" w:type="dxa"/>
          </w:tcPr>
          <w:p w14:paraId="43F28372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27FB97B" w14:textId="6A8BC3D0" w:rsidR="00293701" w:rsidRPr="006375B5" w:rsidRDefault="004B7484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  <w:tc>
          <w:tcPr>
            <w:tcW w:w="270" w:type="dxa"/>
          </w:tcPr>
          <w:p w14:paraId="2EDAC515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8FB4E77" w14:textId="6D3BE2AD" w:rsidR="00293701" w:rsidRPr="006A2E9D" w:rsidRDefault="00293701" w:rsidP="006A2E9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A2E9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</w:tr>
      <w:tr w:rsidR="00BA4197" w:rsidRPr="006375B5" w14:paraId="4F39B9E0" w14:textId="77777777" w:rsidTr="000800C8">
        <w:tc>
          <w:tcPr>
            <w:tcW w:w="4050" w:type="dxa"/>
            <w:shd w:val="clear" w:color="auto" w:fill="auto"/>
          </w:tcPr>
          <w:p w14:paraId="0AB9FD4F" w14:textId="596808A9" w:rsidR="00BA4197" w:rsidRPr="006375B5" w:rsidRDefault="00BA4197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กำไรจากการจำหน่ายเงินลงทุนในบริษัทย่อย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1C3788D5" w14:textId="3C4B135C" w:rsidR="00BA4197" w:rsidRDefault="00BA4197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482</w:t>
            </w:r>
          </w:p>
        </w:tc>
        <w:tc>
          <w:tcPr>
            <w:tcW w:w="270" w:type="dxa"/>
          </w:tcPr>
          <w:p w14:paraId="198911A6" w14:textId="77777777" w:rsidR="00BA4197" w:rsidRPr="006375B5" w:rsidRDefault="00BA4197" w:rsidP="0029370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3A76BE9C" w14:textId="07211C35" w:rsidR="00BA4197" w:rsidRDefault="00BA4197" w:rsidP="00BA4197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65" w:type="dxa"/>
          </w:tcPr>
          <w:p w14:paraId="787B2E13" w14:textId="77777777" w:rsidR="00BA4197" w:rsidRPr="006375B5" w:rsidRDefault="00BA4197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8A39314" w14:textId="5596A8A1" w:rsidR="00BA4197" w:rsidRDefault="00BA4197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61</w:t>
            </w:r>
          </w:p>
        </w:tc>
        <w:tc>
          <w:tcPr>
            <w:tcW w:w="270" w:type="dxa"/>
          </w:tcPr>
          <w:p w14:paraId="264E29A1" w14:textId="77777777" w:rsidR="00BA4197" w:rsidRPr="006375B5" w:rsidRDefault="00BA4197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F9FC448" w14:textId="1C43C472" w:rsidR="00BA4197" w:rsidRPr="006A2E9D" w:rsidRDefault="00BA4197" w:rsidP="00BA4197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293701" w:rsidRPr="006375B5" w14:paraId="197AD680" w14:textId="77777777" w:rsidTr="000800C8">
        <w:tc>
          <w:tcPr>
            <w:tcW w:w="4050" w:type="dxa"/>
            <w:shd w:val="clear" w:color="auto" w:fill="auto"/>
          </w:tcPr>
          <w:p w14:paraId="088DD887" w14:textId="77777777" w:rsidR="00293701" w:rsidRPr="006375B5" w:rsidRDefault="00293701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4B879C7" w14:textId="199E5767" w:rsidR="00293701" w:rsidRPr="006375B5" w:rsidRDefault="004B7484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70" w:type="dxa"/>
          </w:tcPr>
          <w:p w14:paraId="0197FE55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7424A3BE" w14:textId="03C8CFB0" w:rsidR="00293701" w:rsidRPr="006A2E9D" w:rsidRDefault="00293701" w:rsidP="006A2E9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A2E9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65" w:type="dxa"/>
          </w:tcPr>
          <w:p w14:paraId="6731536C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3CAAA67C" w14:textId="0EE3E1A6" w:rsidR="00293701" w:rsidRPr="006375B5" w:rsidRDefault="004B7484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70" w:type="dxa"/>
          </w:tcPr>
          <w:p w14:paraId="737905D9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C1C3A0" w14:textId="578A0C1B" w:rsidR="00293701" w:rsidRPr="006A2E9D" w:rsidRDefault="00293701" w:rsidP="006A2E9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A2E9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</w:tr>
      <w:tr w:rsidR="00D5431A" w:rsidRPr="006375B5" w14:paraId="20D871C3" w14:textId="77777777" w:rsidTr="000800C8">
        <w:tc>
          <w:tcPr>
            <w:tcW w:w="4050" w:type="dxa"/>
            <w:shd w:val="clear" w:color="auto" w:fill="auto"/>
          </w:tcPr>
          <w:p w14:paraId="05860E31" w14:textId="77777777" w:rsidR="00D5431A" w:rsidRPr="006375B5" w:rsidRDefault="00D5431A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2DB251A" w14:textId="77777777" w:rsidR="00D5431A" w:rsidRDefault="00D5431A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2C2B0BDF" w14:textId="77777777" w:rsidR="00D5431A" w:rsidRPr="006375B5" w:rsidRDefault="00D5431A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0A73310D" w14:textId="77777777" w:rsidR="00D5431A" w:rsidRPr="006A2E9D" w:rsidRDefault="00D5431A" w:rsidP="006A2E9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002D6B56" w14:textId="77777777" w:rsidR="00D5431A" w:rsidRPr="006375B5" w:rsidRDefault="00D5431A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97B6AC7" w14:textId="77777777" w:rsidR="00D5431A" w:rsidRDefault="00D5431A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3EBC3866" w14:textId="77777777" w:rsidR="00D5431A" w:rsidRPr="006375B5" w:rsidRDefault="00D5431A" w:rsidP="0029370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5CC7CB1" w14:textId="77777777" w:rsidR="00D5431A" w:rsidRPr="006A2E9D" w:rsidRDefault="00D5431A" w:rsidP="006A2E9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293701" w:rsidRPr="006375B5" w14:paraId="6B25F883" w14:textId="77777777" w:rsidTr="000800C8">
        <w:tc>
          <w:tcPr>
            <w:tcW w:w="4050" w:type="dxa"/>
            <w:shd w:val="clear" w:color="auto" w:fill="auto"/>
          </w:tcPr>
          <w:p w14:paraId="30D5E0FE" w14:textId="77777777" w:rsidR="00293701" w:rsidRPr="006375B5" w:rsidRDefault="00293701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ย่อย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18253A4E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062F7AC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673A877E" w14:textId="6C8BF5D6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52C97FC9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B6CDFB7" w14:textId="4FDFABAA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CA06F1D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ACF3B62" w14:textId="7D172983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293701" w:rsidRPr="006375B5" w14:paraId="451059A8" w14:textId="77777777" w:rsidTr="000800C8">
        <w:tc>
          <w:tcPr>
            <w:tcW w:w="4050" w:type="dxa"/>
            <w:shd w:val="clear" w:color="auto" w:fill="auto"/>
          </w:tcPr>
          <w:p w14:paraId="6808096E" w14:textId="52034D06" w:rsidR="00293701" w:rsidRPr="006375B5" w:rsidRDefault="00293701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175EBF11" w14:textId="5B8E9917" w:rsidR="00293701" w:rsidRPr="006375B5" w:rsidRDefault="004B7484" w:rsidP="00293701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AE4F61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28D4BD8D" w14:textId="018F9AAE" w:rsidR="00293701" w:rsidRPr="006375B5" w:rsidRDefault="00293701" w:rsidP="0029370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157ECAF1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478A3EA" w14:textId="2A57E1E1" w:rsidR="00293701" w:rsidRPr="006375B5" w:rsidRDefault="004B7484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507</w:t>
            </w:r>
          </w:p>
        </w:tc>
        <w:tc>
          <w:tcPr>
            <w:tcW w:w="270" w:type="dxa"/>
          </w:tcPr>
          <w:p w14:paraId="65C97700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3350BBF" w14:textId="1FCDAAFB" w:rsidR="00293701" w:rsidRPr="006375B5" w:rsidRDefault="00293701" w:rsidP="006A2E9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503</w:t>
            </w:r>
          </w:p>
        </w:tc>
      </w:tr>
      <w:tr w:rsidR="006F5369" w:rsidRPr="006375B5" w14:paraId="512DA6E4" w14:textId="77777777" w:rsidTr="000800C8">
        <w:tc>
          <w:tcPr>
            <w:tcW w:w="4050" w:type="dxa"/>
            <w:shd w:val="clear" w:color="auto" w:fill="auto"/>
          </w:tcPr>
          <w:p w14:paraId="1F4C4F82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D930106" w14:textId="2E63939E" w:rsidR="006F5369" w:rsidRPr="006375B5" w:rsidRDefault="004B7484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E0FF5E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1B9B1202" w14:textId="374DB0EF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4D0FB1C3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70E8D80" w14:textId="5F46A843" w:rsidR="006F5369" w:rsidRPr="006375B5" w:rsidRDefault="004B7484" w:rsidP="004B7484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0AD5E15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45738DF" w14:textId="294291C0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6F5369" w:rsidRPr="006375B5" w14:paraId="133D5124" w14:textId="77777777" w:rsidTr="001700DA">
        <w:tc>
          <w:tcPr>
            <w:tcW w:w="4050" w:type="dxa"/>
            <w:shd w:val="clear" w:color="auto" w:fill="auto"/>
          </w:tcPr>
          <w:p w14:paraId="5F68579C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0F5F342" w14:textId="3D22EFD0" w:rsidR="006F5369" w:rsidRPr="006375B5" w:rsidRDefault="004B7484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673D859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368200EC" w14:textId="4D8ECB74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4992CBEA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346A1E53" w14:textId="6E7D0266" w:rsidR="006F5369" w:rsidRPr="006375B5" w:rsidRDefault="004B7484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1,538</w:t>
            </w:r>
          </w:p>
        </w:tc>
        <w:tc>
          <w:tcPr>
            <w:tcW w:w="270" w:type="dxa"/>
          </w:tcPr>
          <w:p w14:paraId="41F7E91E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61A1FA8" w14:textId="5C16BD9A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2,103</w:t>
            </w:r>
          </w:p>
        </w:tc>
      </w:tr>
      <w:tr w:rsidR="006F5369" w:rsidRPr="006375B5" w14:paraId="7ED2A7E4" w14:textId="77777777" w:rsidTr="001700DA">
        <w:tc>
          <w:tcPr>
            <w:tcW w:w="4050" w:type="dxa"/>
            <w:shd w:val="clear" w:color="auto" w:fill="auto"/>
          </w:tcPr>
          <w:p w14:paraId="325E9524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718C4F5B" w14:textId="0056C91F" w:rsidR="006F5369" w:rsidRPr="006375B5" w:rsidRDefault="004B7484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CA723A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2ECD48A0" w14:textId="383F9D1B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633719BD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467F1A0" w14:textId="39FA7D3D" w:rsidR="006F5369" w:rsidRPr="006375B5" w:rsidRDefault="004B7484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</w:t>
            </w:r>
            <w:r w:rsidR="004E400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24979FA1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2AD563F" w14:textId="6753687B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405</w:t>
            </w:r>
          </w:p>
        </w:tc>
      </w:tr>
      <w:tr w:rsidR="006F5369" w:rsidRPr="006375B5" w14:paraId="4C8EE1E7" w14:textId="77777777" w:rsidTr="000800C8">
        <w:tc>
          <w:tcPr>
            <w:tcW w:w="4050" w:type="dxa"/>
            <w:shd w:val="clear" w:color="auto" w:fill="auto"/>
          </w:tcPr>
          <w:p w14:paraId="6001EA1D" w14:textId="31671E7F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447F4934" w14:textId="1C6E537A" w:rsidR="006F5369" w:rsidRPr="006375B5" w:rsidRDefault="004B7484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2283498" w14:textId="534E7BCB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B7689DB" w14:textId="356A3041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4D9359D8" w14:textId="04EFED65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28EA91A8" w14:textId="3176D7AE" w:rsidR="006F5369" w:rsidRPr="006375B5" w:rsidRDefault="004B7484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49E299DF" w14:textId="0372FC95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1535D090" w14:textId="6B40FEFF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</w:tr>
      <w:tr w:rsidR="006F5369" w:rsidRPr="006375B5" w14:paraId="0B6FFA43" w14:textId="77777777" w:rsidTr="000800C8">
        <w:tc>
          <w:tcPr>
            <w:tcW w:w="4050" w:type="dxa"/>
            <w:shd w:val="clear" w:color="auto" w:fill="auto"/>
          </w:tcPr>
          <w:p w14:paraId="008B58C3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</w:tcPr>
          <w:p w14:paraId="7CD8D793" w14:textId="4F851F0D" w:rsidR="006F5369" w:rsidRPr="006375B5" w:rsidRDefault="004B7484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BE44C1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5D31F16" w14:textId="71C9479B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17D13A89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2F5C5799" w14:textId="4CD20787" w:rsidR="006F5369" w:rsidRPr="006375B5" w:rsidRDefault="004B7484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7038D637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049962CD" w14:textId="4A6A5513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</w:p>
        </w:tc>
      </w:tr>
      <w:tr w:rsidR="006F5369" w:rsidRPr="006375B5" w14:paraId="4C57DD77" w14:textId="77777777" w:rsidTr="000800C8">
        <w:tc>
          <w:tcPr>
            <w:tcW w:w="4050" w:type="dxa"/>
            <w:shd w:val="clear" w:color="auto" w:fill="auto"/>
          </w:tcPr>
          <w:p w14:paraId="500792D4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4D98BE6F" w14:textId="77777777" w:rsidR="006F5369" w:rsidRDefault="006F5369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7CE85FB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8F6F055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446EDA59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6BBB70A1" w14:textId="77777777" w:rsidR="006F5369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0DCCAB3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0158F266" w14:textId="77777777" w:rsidR="006F5369" w:rsidRPr="000E564C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6F5369" w:rsidRPr="006375B5" w14:paraId="156BD7D5" w14:textId="77777777" w:rsidTr="000800C8">
        <w:tc>
          <w:tcPr>
            <w:tcW w:w="4050" w:type="dxa"/>
            <w:shd w:val="clear" w:color="auto" w:fill="auto"/>
          </w:tcPr>
          <w:p w14:paraId="097143AB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ร่วม</w:t>
            </w:r>
          </w:p>
        </w:tc>
        <w:tc>
          <w:tcPr>
            <w:tcW w:w="1080" w:type="dxa"/>
            <w:shd w:val="clear" w:color="auto" w:fill="auto"/>
          </w:tcPr>
          <w:p w14:paraId="593DB2C3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C5298D7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4" w:type="dxa"/>
            <w:shd w:val="clear" w:color="auto" w:fill="auto"/>
          </w:tcPr>
          <w:p w14:paraId="2EFFD329" w14:textId="4EFC9E52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5" w:type="dxa"/>
          </w:tcPr>
          <w:p w14:paraId="7CE32FA6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7548A16" w14:textId="182FCD49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5E64491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1423EB0" w14:textId="65EB7B4E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6F5369" w:rsidRPr="006375B5" w14:paraId="48DBAE05" w14:textId="77777777" w:rsidTr="000800C8">
        <w:trPr>
          <w:trHeight w:val="119"/>
        </w:trPr>
        <w:tc>
          <w:tcPr>
            <w:tcW w:w="4050" w:type="dxa"/>
            <w:shd w:val="clear" w:color="auto" w:fill="auto"/>
          </w:tcPr>
          <w:p w14:paraId="6543BD73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72C7D205" w14:textId="0CBA9BD1" w:rsidR="006F5369" w:rsidRPr="006375B5" w:rsidRDefault="00991675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120</w:t>
            </w:r>
          </w:p>
        </w:tc>
        <w:tc>
          <w:tcPr>
            <w:tcW w:w="270" w:type="dxa"/>
          </w:tcPr>
          <w:p w14:paraId="03413A20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76D10392" w14:textId="3D48B32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108</w:t>
            </w:r>
          </w:p>
        </w:tc>
        <w:tc>
          <w:tcPr>
            <w:tcW w:w="265" w:type="dxa"/>
          </w:tcPr>
          <w:p w14:paraId="5E8178CD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B82FEAF" w14:textId="6DF8512D" w:rsidR="006F5369" w:rsidRPr="00A011DC" w:rsidRDefault="00991675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05E9F788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B716925" w14:textId="208BEEE9" w:rsidR="006F5369" w:rsidRPr="006375B5" w:rsidRDefault="006F5369" w:rsidP="008E063A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011D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</w:tr>
      <w:tr w:rsidR="006F5369" w:rsidRPr="006375B5" w14:paraId="36B01307" w14:textId="77777777" w:rsidTr="000800C8">
        <w:tc>
          <w:tcPr>
            <w:tcW w:w="4050" w:type="dxa"/>
            <w:shd w:val="clear" w:color="auto" w:fill="auto"/>
          </w:tcPr>
          <w:p w14:paraId="2EAFE024" w14:textId="21E36683" w:rsidR="006F5369" w:rsidRPr="004E400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4E400C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 xml:space="preserve">กำไรจากการขายอสังหาริมทรัพย์เพื่อการลงทุน </w:t>
            </w:r>
            <w:r w:rsidRPr="004E400C">
              <w:rPr>
                <w:rFonts w:asciiTheme="majorBidi" w:hAnsiTheme="majorBidi" w:cstheme="majorBidi"/>
                <w:spacing w:val="-2"/>
                <w:sz w:val="30"/>
                <w:szCs w:val="30"/>
              </w:rPr>
              <w:t>*</w:t>
            </w:r>
          </w:p>
        </w:tc>
        <w:tc>
          <w:tcPr>
            <w:tcW w:w="1080" w:type="dxa"/>
            <w:shd w:val="clear" w:color="auto" w:fill="auto"/>
          </w:tcPr>
          <w:p w14:paraId="2C369541" w14:textId="550DC0C3" w:rsidR="006F5369" w:rsidRPr="006375B5" w:rsidRDefault="00991675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710</w:t>
            </w:r>
          </w:p>
        </w:tc>
        <w:tc>
          <w:tcPr>
            <w:tcW w:w="270" w:type="dxa"/>
          </w:tcPr>
          <w:p w14:paraId="45C9B34E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5089FBA" w14:textId="0ED2AFA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716</w:t>
            </w:r>
          </w:p>
        </w:tc>
        <w:tc>
          <w:tcPr>
            <w:tcW w:w="265" w:type="dxa"/>
          </w:tcPr>
          <w:p w14:paraId="49B01B59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76E4767D" w14:textId="66AA20EC" w:rsidR="006F5369" w:rsidRPr="006375B5" w:rsidRDefault="00991675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478</w:t>
            </w:r>
          </w:p>
        </w:tc>
        <w:tc>
          <w:tcPr>
            <w:tcW w:w="270" w:type="dxa"/>
          </w:tcPr>
          <w:p w14:paraId="3364513F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35A28409" w14:textId="7BEFB4B9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454</w:t>
            </w:r>
          </w:p>
        </w:tc>
      </w:tr>
      <w:tr w:rsidR="004E400C" w:rsidRPr="006375B5" w14:paraId="48C1D38C" w14:textId="77777777" w:rsidTr="000800C8">
        <w:tc>
          <w:tcPr>
            <w:tcW w:w="4050" w:type="dxa"/>
            <w:shd w:val="clear" w:color="auto" w:fill="auto"/>
          </w:tcPr>
          <w:p w14:paraId="2D85D427" w14:textId="315665DA" w:rsidR="004E400C" w:rsidRPr="004E400C" w:rsidRDefault="00227E03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pacing w:val="-2"/>
                <w:sz w:val="30"/>
                <w:szCs w:val="30"/>
                <w:cs/>
              </w:rPr>
              <w:t>กำไรจากการไถ่ถอนหน่วยลงทุนของเงินลงทุน</w:t>
            </w:r>
          </w:p>
        </w:tc>
        <w:tc>
          <w:tcPr>
            <w:tcW w:w="1080" w:type="dxa"/>
            <w:shd w:val="clear" w:color="auto" w:fill="auto"/>
          </w:tcPr>
          <w:p w14:paraId="0228BA35" w14:textId="77777777" w:rsidR="004E400C" w:rsidRDefault="004E400C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F7C3527" w14:textId="77777777" w:rsidR="004E400C" w:rsidRPr="006375B5" w:rsidRDefault="004E400C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B101854" w14:textId="77777777" w:rsidR="004E400C" w:rsidRDefault="004E400C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0381FC00" w14:textId="77777777" w:rsidR="004E400C" w:rsidRPr="006375B5" w:rsidRDefault="004E400C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2CAD494B" w14:textId="77777777" w:rsidR="004E400C" w:rsidRDefault="004E400C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EE18C0E" w14:textId="77777777" w:rsidR="004E400C" w:rsidRPr="006375B5" w:rsidRDefault="004E400C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7DC6A556" w14:textId="77777777" w:rsidR="004E400C" w:rsidRPr="00824F87" w:rsidRDefault="004E400C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227E03" w:rsidRPr="006375B5" w14:paraId="0CD16AFE" w14:textId="77777777" w:rsidTr="00557330">
        <w:tc>
          <w:tcPr>
            <w:tcW w:w="4050" w:type="dxa"/>
            <w:shd w:val="clear" w:color="auto" w:fill="auto"/>
          </w:tcPr>
          <w:p w14:paraId="10F5CB16" w14:textId="43DCB473" w:rsidR="00227E03" w:rsidRDefault="00227E03" w:rsidP="00227E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pacing w:val="-2"/>
                <w:sz w:val="30"/>
                <w:szCs w:val="30"/>
                <w:cs/>
              </w:rPr>
              <w:t xml:space="preserve">   ในบริษัทร่วม</w:t>
            </w:r>
          </w:p>
        </w:tc>
        <w:tc>
          <w:tcPr>
            <w:tcW w:w="1080" w:type="dxa"/>
            <w:shd w:val="clear" w:color="auto" w:fill="auto"/>
          </w:tcPr>
          <w:p w14:paraId="407CBDF2" w14:textId="37BB4A66" w:rsidR="00227E03" w:rsidRDefault="00227E03" w:rsidP="00D61B1A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C8FB42D" w14:textId="77777777" w:rsidR="00227E03" w:rsidRPr="006375B5" w:rsidRDefault="00227E03" w:rsidP="00227E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7FFFCBDB" w14:textId="0717E3C2" w:rsidR="00227E03" w:rsidRDefault="00227E03" w:rsidP="00227E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381</w:t>
            </w:r>
          </w:p>
        </w:tc>
        <w:tc>
          <w:tcPr>
            <w:tcW w:w="265" w:type="dxa"/>
          </w:tcPr>
          <w:p w14:paraId="133C8287" w14:textId="77777777" w:rsidR="00227E03" w:rsidRPr="006375B5" w:rsidRDefault="00227E03" w:rsidP="00227E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3683329" w14:textId="11174963" w:rsidR="00227E03" w:rsidRDefault="00227E03" w:rsidP="00227E03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1F7F75A0" w14:textId="77777777" w:rsidR="00227E03" w:rsidRPr="006375B5" w:rsidRDefault="00227E03" w:rsidP="00227E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7D04AC5" w14:textId="1D097D94" w:rsidR="00227E03" w:rsidRPr="00824F87" w:rsidRDefault="00227E03" w:rsidP="00227E03">
            <w:pPr>
              <w:pStyle w:val="acctfourfigures"/>
              <w:tabs>
                <w:tab w:val="clear" w:pos="765"/>
                <w:tab w:val="decimal" w:pos="607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6F5369" w:rsidRPr="006375B5" w14:paraId="24D7DA9B" w14:textId="77777777" w:rsidTr="000800C8">
        <w:tc>
          <w:tcPr>
            <w:tcW w:w="4050" w:type="dxa"/>
            <w:shd w:val="clear" w:color="auto" w:fill="auto"/>
          </w:tcPr>
          <w:p w14:paraId="280BFF50" w14:textId="487C5BAE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080" w:type="dxa"/>
            <w:shd w:val="clear" w:color="auto" w:fill="auto"/>
          </w:tcPr>
          <w:p w14:paraId="2E73FDF0" w14:textId="53FE3E12" w:rsidR="006F5369" w:rsidRPr="006375B5" w:rsidRDefault="001036EF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540</w:t>
            </w:r>
          </w:p>
        </w:tc>
        <w:tc>
          <w:tcPr>
            <w:tcW w:w="270" w:type="dxa"/>
          </w:tcPr>
          <w:p w14:paraId="3A51707A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2E1BBD3" w14:textId="67DF4824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527</w:t>
            </w:r>
          </w:p>
        </w:tc>
        <w:tc>
          <w:tcPr>
            <w:tcW w:w="265" w:type="dxa"/>
          </w:tcPr>
          <w:p w14:paraId="0C81C804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8EF6D1D" w14:textId="324BCFA0" w:rsidR="006F5369" w:rsidRPr="006375B5" w:rsidRDefault="001036EF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1DEE95A9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439B4BF" w14:textId="5F1F4F1A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</w:tr>
      <w:tr w:rsidR="00DE39EF" w:rsidRPr="006375B5" w14:paraId="40C6D20A" w14:textId="77777777" w:rsidTr="000800C8">
        <w:tc>
          <w:tcPr>
            <w:tcW w:w="4050" w:type="dxa"/>
            <w:shd w:val="clear" w:color="auto" w:fill="auto"/>
          </w:tcPr>
          <w:p w14:paraId="6E77310D" w14:textId="75C5064B" w:rsidR="00DE39EF" w:rsidRPr="006375B5" w:rsidRDefault="00DE39EF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080" w:type="dxa"/>
            <w:shd w:val="clear" w:color="auto" w:fill="auto"/>
          </w:tcPr>
          <w:p w14:paraId="6DA1B97B" w14:textId="58029A52" w:rsidR="00DE39EF" w:rsidRPr="006375B5" w:rsidRDefault="001036EF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69</w:t>
            </w:r>
          </w:p>
        </w:tc>
        <w:tc>
          <w:tcPr>
            <w:tcW w:w="270" w:type="dxa"/>
          </w:tcPr>
          <w:p w14:paraId="705583F7" w14:textId="77777777" w:rsidR="00DE39EF" w:rsidRPr="006375B5" w:rsidRDefault="00DE39EF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BB4844F" w14:textId="73D7A3FC" w:rsidR="00DE39EF" w:rsidRPr="00824F87" w:rsidRDefault="00DE39EF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265" w:type="dxa"/>
          </w:tcPr>
          <w:p w14:paraId="77447BA0" w14:textId="77777777" w:rsidR="00DE39EF" w:rsidRPr="006375B5" w:rsidRDefault="00DE39EF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9479A6B" w14:textId="5BA01E84" w:rsidR="00DE39EF" w:rsidRPr="006375B5" w:rsidRDefault="001036EF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6AFBC6EC" w14:textId="77777777" w:rsidR="00DE39EF" w:rsidRPr="006375B5" w:rsidRDefault="00DE39EF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80B3395" w14:textId="32BAFDD3" w:rsidR="00DE39EF" w:rsidRDefault="00DE39EF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6F5369" w:rsidRPr="006375B5" w14:paraId="1973CA96" w14:textId="77777777" w:rsidTr="000800C8">
        <w:tc>
          <w:tcPr>
            <w:tcW w:w="4050" w:type="dxa"/>
            <w:shd w:val="clear" w:color="auto" w:fill="auto"/>
          </w:tcPr>
          <w:p w14:paraId="2AF4A98C" w14:textId="295B5B00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071918F5" w14:textId="76E72057" w:rsidR="006F5369" w:rsidRPr="006375B5" w:rsidRDefault="001036EF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323B9C33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68DF3236" w14:textId="0F6B5D0C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2EA690C7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5963F32" w14:textId="68ED1C9C" w:rsidR="006F5369" w:rsidRPr="006375B5" w:rsidRDefault="001036EF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118</w:t>
            </w:r>
          </w:p>
        </w:tc>
        <w:tc>
          <w:tcPr>
            <w:tcW w:w="270" w:type="dxa"/>
          </w:tcPr>
          <w:p w14:paraId="5D930619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0034B7E" w14:textId="50101DBA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109</w:t>
            </w:r>
          </w:p>
        </w:tc>
      </w:tr>
      <w:tr w:rsidR="006F5369" w:rsidRPr="006375B5" w14:paraId="1276C999" w14:textId="77777777" w:rsidTr="000800C8">
        <w:tc>
          <w:tcPr>
            <w:tcW w:w="4050" w:type="dxa"/>
            <w:shd w:val="clear" w:color="auto" w:fill="auto"/>
          </w:tcPr>
          <w:p w14:paraId="50800D6F" w14:textId="200D075A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5B90468C" w14:textId="2E06E6E1" w:rsidR="006F5369" w:rsidRPr="006375B5" w:rsidRDefault="001036EF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270" w:type="dxa"/>
          </w:tcPr>
          <w:p w14:paraId="166979C8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48EF3FED" w14:textId="58B8C5FB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65" w:type="dxa"/>
          </w:tcPr>
          <w:p w14:paraId="0518AC1F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D74437D" w14:textId="59D42293" w:rsidR="006F5369" w:rsidRPr="006375B5" w:rsidRDefault="001036EF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1073F369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04DC477" w14:textId="6C532673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</w:tr>
      <w:tr w:rsidR="006F5369" w:rsidRPr="006375B5" w14:paraId="4353F880" w14:textId="77777777" w:rsidTr="000800C8">
        <w:tc>
          <w:tcPr>
            <w:tcW w:w="4050" w:type="dxa"/>
            <w:shd w:val="clear" w:color="auto" w:fill="auto"/>
          </w:tcPr>
          <w:p w14:paraId="494A8571" w14:textId="1EB8F80C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</w:tcPr>
          <w:p w14:paraId="4AEE1013" w14:textId="3A3F3D44" w:rsidR="006F5369" w:rsidRPr="006375B5" w:rsidRDefault="001036EF" w:rsidP="001036E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39266C66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9EB8271" w14:textId="0A4E004D" w:rsidR="006F5369" w:rsidRPr="006375B5" w:rsidRDefault="006F5369" w:rsidP="003D4BB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65" w:type="dxa"/>
          </w:tcPr>
          <w:p w14:paraId="44F92FBC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AF80536" w14:textId="271E27B5" w:rsidR="006F5369" w:rsidRPr="006375B5" w:rsidRDefault="001036EF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1A1B894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7ECD27E" w14:textId="3819640A" w:rsidR="006F5369" w:rsidRPr="004979F0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6F5369" w:rsidRPr="006375B5" w14:paraId="17491A04" w14:textId="77777777" w:rsidTr="000800C8">
        <w:tc>
          <w:tcPr>
            <w:tcW w:w="4050" w:type="dxa"/>
            <w:shd w:val="clear" w:color="auto" w:fill="auto"/>
          </w:tcPr>
          <w:p w14:paraId="4158D142" w14:textId="77777777" w:rsidR="006F5369" w:rsidRPr="00A30CEE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0760B130" w14:textId="77777777" w:rsidR="006F5369" w:rsidRDefault="006F5369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37A3A9B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32720AE" w14:textId="77777777" w:rsidR="006F5369" w:rsidRPr="000E564C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2F1D7AEB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9015CB2" w14:textId="77777777" w:rsidR="006F5369" w:rsidRDefault="006F5369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644DCB8A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78653CA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</w:tr>
      <w:tr w:rsidR="00D5431A" w:rsidRPr="006375B5" w14:paraId="4812590B" w14:textId="77777777" w:rsidTr="000800C8">
        <w:tc>
          <w:tcPr>
            <w:tcW w:w="4050" w:type="dxa"/>
            <w:shd w:val="clear" w:color="auto" w:fill="auto"/>
          </w:tcPr>
          <w:p w14:paraId="1AAC6CE4" w14:textId="77777777" w:rsidR="00D5431A" w:rsidRPr="00A30CEE" w:rsidRDefault="00D5431A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63DA307B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4482CDBA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691B39C0" w14:textId="77777777" w:rsidR="00D5431A" w:rsidRPr="000E564C" w:rsidRDefault="00D5431A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54836B24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0B22F99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5ED8F385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4032795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</w:tr>
      <w:tr w:rsidR="00D5431A" w:rsidRPr="006375B5" w14:paraId="52BF925B" w14:textId="77777777" w:rsidTr="000800C8">
        <w:tc>
          <w:tcPr>
            <w:tcW w:w="4050" w:type="dxa"/>
            <w:shd w:val="clear" w:color="auto" w:fill="auto"/>
          </w:tcPr>
          <w:p w14:paraId="63F9A9ED" w14:textId="77777777" w:rsidR="00D5431A" w:rsidRPr="00A30CEE" w:rsidRDefault="00D5431A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7BF8D118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137A8A6B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5F1CF8B8" w14:textId="77777777" w:rsidR="00D5431A" w:rsidRPr="000E564C" w:rsidRDefault="00D5431A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757EA07A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5DF6F45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37BC62CA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126A61D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</w:tr>
      <w:tr w:rsidR="00D5431A" w:rsidRPr="006375B5" w14:paraId="15EE82EF" w14:textId="77777777" w:rsidTr="000800C8">
        <w:tc>
          <w:tcPr>
            <w:tcW w:w="4050" w:type="dxa"/>
            <w:shd w:val="clear" w:color="auto" w:fill="auto"/>
          </w:tcPr>
          <w:p w14:paraId="2AC7F7EA" w14:textId="77777777" w:rsidR="00D5431A" w:rsidRPr="00A30CEE" w:rsidRDefault="00D5431A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547E86D3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15073D0C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51BDBA84" w14:textId="77777777" w:rsidR="00D5431A" w:rsidRPr="000E564C" w:rsidRDefault="00D5431A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76A94CE4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7F7B918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5584A7B5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D22AA5C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</w:tr>
      <w:tr w:rsidR="00D5431A" w:rsidRPr="006375B5" w14:paraId="1E75AF14" w14:textId="77777777" w:rsidTr="000800C8">
        <w:tc>
          <w:tcPr>
            <w:tcW w:w="4050" w:type="dxa"/>
            <w:shd w:val="clear" w:color="auto" w:fill="auto"/>
          </w:tcPr>
          <w:p w14:paraId="04E99E42" w14:textId="77777777" w:rsidR="00D5431A" w:rsidRPr="00A30CEE" w:rsidRDefault="00D5431A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11690818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5684A74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CFCED6E" w14:textId="77777777" w:rsidR="00D5431A" w:rsidRPr="000E564C" w:rsidRDefault="00D5431A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5E2D4BA8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ABC5CCD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7740E61B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FC89E83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</w:tr>
      <w:tr w:rsidR="00D5431A" w:rsidRPr="006375B5" w14:paraId="28474C1E" w14:textId="77777777" w:rsidTr="000800C8">
        <w:tc>
          <w:tcPr>
            <w:tcW w:w="4050" w:type="dxa"/>
            <w:shd w:val="clear" w:color="auto" w:fill="auto"/>
          </w:tcPr>
          <w:p w14:paraId="013DBA1E" w14:textId="62DB7702" w:rsidR="00D5431A" w:rsidRPr="00A30CEE" w:rsidRDefault="00D5431A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*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ดูสัญญาที่ทำกับ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FTREIT</w:t>
            </w:r>
          </w:p>
        </w:tc>
        <w:tc>
          <w:tcPr>
            <w:tcW w:w="1080" w:type="dxa"/>
            <w:shd w:val="clear" w:color="auto" w:fill="auto"/>
          </w:tcPr>
          <w:p w14:paraId="3819BC6F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4E5EB642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282CF4E" w14:textId="77777777" w:rsidR="00D5431A" w:rsidRPr="000E564C" w:rsidRDefault="00D5431A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0F57A833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30DC5D3B" w14:textId="77777777" w:rsidR="00D5431A" w:rsidRDefault="00D5431A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10F17CD3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B4E5CB5" w14:textId="77777777" w:rsidR="00D5431A" w:rsidRPr="006375B5" w:rsidRDefault="00D5431A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</w:tr>
      <w:tr w:rsidR="006F5369" w:rsidRPr="006375B5" w14:paraId="50D0C73E" w14:textId="77777777" w:rsidTr="000800C8">
        <w:tc>
          <w:tcPr>
            <w:tcW w:w="4050" w:type="dxa"/>
            <w:shd w:val="clear" w:color="auto" w:fill="auto"/>
          </w:tcPr>
          <w:p w14:paraId="40F139AE" w14:textId="09CF0151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lastRenderedPageBreak/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013EA367" w14:textId="657246EE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53F98430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5B0F5C11" w14:textId="52A6618F" w:rsidR="006F5369" w:rsidRPr="004979F0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39AD5D67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774BD41C" w14:textId="468D66CB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9F9BD97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3153CF8" w14:textId="41E93096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6F5369" w:rsidRPr="006375B5" w14:paraId="63F7DF27" w14:textId="77777777" w:rsidTr="000800C8">
        <w:tc>
          <w:tcPr>
            <w:tcW w:w="4050" w:type="dxa"/>
            <w:shd w:val="clear" w:color="auto" w:fill="auto"/>
          </w:tcPr>
          <w:p w14:paraId="7A84FD91" w14:textId="637C190D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5B008D40" w14:textId="4CEB7C3B" w:rsidR="006F5369" w:rsidRPr="006375B5" w:rsidRDefault="00145E14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</w:t>
            </w:r>
          </w:p>
        </w:tc>
        <w:tc>
          <w:tcPr>
            <w:tcW w:w="270" w:type="dxa"/>
          </w:tcPr>
          <w:p w14:paraId="4CB042A9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F37A78B" w14:textId="2B238FBC" w:rsidR="006F5369" w:rsidRPr="004979F0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65" w:type="dxa"/>
          </w:tcPr>
          <w:p w14:paraId="25851B80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5234A6C" w14:textId="200F8B3D" w:rsidR="006F5369" w:rsidRPr="006375B5" w:rsidRDefault="00764B06" w:rsidP="008D42B8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BD2F3C1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5EB03A6" w14:textId="5F06248C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6F5369" w:rsidRPr="006375B5" w14:paraId="2BEF207B" w14:textId="77777777" w:rsidTr="000800C8">
        <w:tc>
          <w:tcPr>
            <w:tcW w:w="4050" w:type="dxa"/>
            <w:shd w:val="clear" w:color="auto" w:fill="auto"/>
          </w:tcPr>
          <w:p w14:paraId="3B06F1C1" w14:textId="33AA4305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shd w:val="clear" w:color="auto" w:fill="auto"/>
          </w:tcPr>
          <w:p w14:paraId="14755CD9" w14:textId="2CC5A20F" w:rsidR="006F5369" w:rsidRPr="006375B5" w:rsidRDefault="00764B06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74</w:t>
            </w:r>
          </w:p>
        </w:tc>
        <w:tc>
          <w:tcPr>
            <w:tcW w:w="270" w:type="dxa"/>
          </w:tcPr>
          <w:p w14:paraId="23548915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75779B3D" w14:textId="5B2B8122" w:rsidR="006F5369" w:rsidRPr="004979F0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90</w:t>
            </w:r>
          </w:p>
        </w:tc>
        <w:tc>
          <w:tcPr>
            <w:tcW w:w="265" w:type="dxa"/>
          </w:tcPr>
          <w:p w14:paraId="467CE91D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88B6C06" w14:textId="1A5DF793" w:rsidR="006F5369" w:rsidRPr="006375B5" w:rsidRDefault="00764B06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</w:p>
        </w:tc>
        <w:tc>
          <w:tcPr>
            <w:tcW w:w="270" w:type="dxa"/>
          </w:tcPr>
          <w:p w14:paraId="5CAA0F63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7BBD534" w14:textId="7F15F83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41</w:t>
            </w:r>
          </w:p>
        </w:tc>
      </w:tr>
      <w:tr w:rsidR="006F5369" w:rsidRPr="006375B5" w14:paraId="4EA28CCE" w14:textId="77777777" w:rsidTr="000800C8">
        <w:tc>
          <w:tcPr>
            <w:tcW w:w="4050" w:type="dxa"/>
            <w:shd w:val="clear" w:color="auto" w:fill="auto"/>
          </w:tcPr>
          <w:p w14:paraId="0FBDDA70" w14:textId="78CDC43A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</w:tcPr>
          <w:p w14:paraId="0171C6AB" w14:textId="0F5D5464" w:rsidR="006F5369" w:rsidRPr="006375B5" w:rsidRDefault="00764B06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4D8E7EBC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4DF48A5" w14:textId="1076B39C" w:rsidR="006F5369" w:rsidRPr="004979F0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65" w:type="dxa"/>
          </w:tcPr>
          <w:p w14:paraId="77288C03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4F2901A" w14:textId="0A7B40C5" w:rsidR="006F5369" w:rsidRPr="006375B5" w:rsidRDefault="00764B06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A3B6558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88EF038" w14:textId="22C14A87" w:rsidR="006F5369" w:rsidRPr="004979F0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</w:tr>
      <w:tr w:rsidR="00521153" w:rsidRPr="006375B5" w14:paraId="62D9BFD0" w14:textId="77777777" w:rsidTr="000800C8">
        <w:tc>
          <w:tcPr>
            <w:tcW w:w="4050" w:type="dxa"/>
            <w:shd w:val="clear" w:color="auto" w:fill="auto"/>
          </w:tcPr>
          <w:p w14:paraId="75B084DA" w14:textId="513AA840" w:rsidR="00521153" w:rsidRPr="006375B5" w:rsidRDefault="00521153" w:rsidP="0052115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ค่าเช่าและบริการ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0FE58DB8" w14:textId="525584ED" w:rsidR="00521153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74</w:t>
            </w:r>
          </w:p>
        </w:tc>
        <w:tc>
          <w:tcPr>
            <w:tcW w:w="270" w:type="dxa"/>
          </w:tcPr>
          <w:p w14:paraId="747A7C52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A0043A3" w14:textId="35D96498" w:rsidR="00521153" w:rsidRPr="00824F87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77</w:t>
            </w:r>
          </w:p>
        </w:tc>
        <w:tc>
          <w:tcPr>
            <w:tcW w:w="265" w:type="dxa"/>
          </w:tcPr>
          <w:p w14:paraId="172F82C8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4B8FFD6" w14:textId="6FF4F5A8" w:rsidR="00521153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</w:p>
        </w:tc>
        <w:tc>
          <w:tcPr>
            <w:tcW w:w="270" w:type="dxa"/>
          </w:tcPr>
          <w:p w14:paraId="183B6BAB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A9E3811" w14:textId="23811117" w:rsidR="00521153" w:rsidRPr="00824F87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45</w:t>
            </w:r>
          </w:p>
        </w:tc>
      </w:tr>
      <w:tr w:rsidR="00521153" w:rsidRPr="006375B5" w14:paraId="1F31793C" w14:textId="77777777" w:rsidTr="000800C8">
        <w:tc>
          <w:tcPr>
            <w:tcW w:w="4050" w:type="dxa"/>
            <w:shd w:val="clear" w:color="auto" w:fill="auto"/>
          </w:tcPr>
          <w:p w14:paraId="130D5CA8" w14:textId="367BCD82" w:rsidR="00521153" w:rsidRPr="006375B5" w:rsidRDefault="00521153" w:rsidP="0052115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02A841F2" w14:textId="4687BE1B" w:rsidR="00521153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0BF69B23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EAA465E" w14:textId="6094EF64" w:rsidR="00521153" w:rsidRPr="00824F87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65" w:type="dxa"/>
          </w:tcPr>
          <w:p w14:paraId="355A348B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09E9020" w14:textId="4CB0CA83" w:rsidR="00521153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E0BF2BB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B6BBCA8" w14:textId="3555CEBE" w:rsidR="00521153" w:rsidRPr="00824F87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</w:tr>
      <w:tr w:rsidR="00521153" w:rsidRPr="006375B5" w14:paraId="4EF8239E" w14:textId="77777777" w:rsidTr="000800C8">
        <w:tc>
          <w:tcPr>
            <w:tcW w:w="4050" w:type="dxa"/>
            <w:shd w:val="clear" w:color="auto" w:fill="auto"/>
          </w:tcPr>
          <w:p w14:paraId="70112398" w14:textId="6BC6A888" w:rsidR="00521153" w:rsidRPr="006375B5" w:rsidRDefault="00521153" w:rsidP="0052115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</w:tcPr>
          <w:p w14:paraId="5C8F81F1" w14:textId="59A2BAF2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134FC234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878E0FB" w14:textId="077A2905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65" w:type="dxa"/>
          </w:tcPr>
          <w:p w14:paraId="681B4C81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05BBC47" w14:textId="52EABDC4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26F81540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A52A105" w14:textId="5D87ECEE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521153" w:rsidRPr="006375B5" w14:paraId="3B28275C" w14:textId="77777777" w:rsidTr="000800C8">
        <w:tc>
          <w:tcPr>
            <w:tcW w:w="4050" w:type="dxa"/>
            <w:shd w:val="clear" w:color="auto" w:fill="auto"/>
          </w:tcPr>
          <w:p w14:paraId="7328A6A5" w14:textId="18C06C95" w:rsidR="00521153" w:rsidRPr="006375B5" w:rsidRDefault="00521153" w:rsidP="0052115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ค่าธรรมเนียมการจัดการ</w:t>
            </w:r>
          </w:p>
        </w:tc>
        <w:tc>
          <w:tcPr>
            <w:tcW w:w="1080" w:type="dxa"/>
            <w:shd w:val="clear" w:color="auto" w:fill="auto"/>
          </w:tcPr>
          <w:p w14:paraId="798DFA48" w14:textId="104B731C" w:rsidR="00521153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56C78894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FCF6950" w14:textId="09506B22" w:rsidR="00521153" w:rsidRPr="00824F87" w:rsidRDefault="00521153" w:rsidP="00521153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5" w:type="dxa"/>
          </w:tcPr>
          <w:p w14:paraId="1307E9D9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31A2DDC2" w14:textId="3EE87C35" w:rsidR="00521153" w:rsidRDefault="00521153" w:rsidP="008D42B8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0223098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AAF1E3F" w14:textId="77F1C93A" w:rsidR="00521153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521153" w:rsidRPr="006375B5" w14:paraId="12395FFD" w14:textId="77777777" w:rsidTr="000800C8">
        <w:tc>
          <w:tcPr>
            <w:tcW w:w="4050" w:type="dxa"/>
            <w:shd w:val="clear" w:color="auto" w:fill="auto"/>
          </w:tcPr>
          <w:p w14:paraId="4128616F" w14:textId="5EB631F2" w:rsidR="00521153" w:rsidRPr="00A30CEE" w:rsidRDefault="00521153" w:rsidP="0052115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452EB92A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00B27FB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C8251EE" w14:textId="66DC6492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71BF894C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E8DF0DA" w14:textId="6A0F8DCB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5B62310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65DA96C" w14:textId="0F0B0B1D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521153" w:rsidRPr="006375B5" w14:paraId="64E8D76E" w14:textId="77777777" w:rsidTr="000800C8">
        <w:tc>
          <w:tcPr>
            <w:tcW w:w="4050" w:type="dxa"/>
            <w:shd w:val="clear" w:color="auto" w:fill="auto"/>
          </w:tcPr>
          <w:p w14:paraId="58DFBCE2" w14:textId="58C47031" w:rsidR="00521153" w:rsidRPr="006375B5" w:rsidRDefault="00521153" w:rsidP="00521153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กิจการ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อื่น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080" w:type="dxa"/>
            <w:shd w:val="clear" w:color="auto" w:fill="auto"/>
          </w:tcPr>
          <w:p w14:paraId="1A5E0F1C" w14:textId="5C99F965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D71D000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57652F4" w14:textId="0A5441ED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5977B8D1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75933CE" w14:textId="5F159165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270" w:type="dxa"/>
          </w:tcPr>
          <w:p w14:paraId="31EF8EAC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4254585" w14:textId="757F5BBE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</w:tr>
      <w:tr w:rsidR="00521153" w:rsidRPr="006375B5" w14:paraId="59EB7999" w14:textId="77777777" w:rsidTr="000800C8">
        <w:tc>
          <w:tcPr>
            <w:tcW w:w="4050" w:type="dxa"/>
            <w:shd w:val="clear" w:color="auto" w:fill="auto"/>
          </w:tcPr>
          <w:p w14:paraId="539D882D" w14:textId="28DC301B" w:rsidR="00521153" w:rsidRPr="006375B5" w:rsidRDefault="00521153" w:rsidP="00521153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5D7E11CB" w14:textId="1C569443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171</w:t>
            </w:r>
          </w:p>
        </w:tc>
        <w:tc>
          <w:tcPr>
            <w:tcW w:w="270" w:type="dxa"/>
          </w:tcPr>
          <w:p w14:paraId="4656AE47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87D84B8" w14:textId="60A4AB9A" w:rsidR="00521153" w:rsidRPr="006375B5" w:rsidRDefault="00E85C15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137</w:t>
            </w:r>
          </w:p>
        </w:tc>
        <w:tc>
          <w:tcPr>
            <w:tcW w:w="265" w:type="dxa"/>
          </w:tcPr>
          <w:p w14:paraId="4D670E01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25956DF" w14:textId="6BB76DBB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</w:t>
            </w:r>
          </w:p>
        </w:tc>
        <w:tc>
          <w:tcPr>
            <w:tcW w:w="270" w:type="dxa"/>
          </w:tcPr>
          <w:p w14:paraId="164685FD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8665C31" w14:textId="2C408177" w:rsidR="00521153" w:rsidRPr="006375B5" w:rsidRDefault="00E85C15" w:rsidP="00E85C15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51</w:t>
            </w:r>
          </w:p>
        </w:tc>
      </w:tr>
      <w:tr w:rsidR="00521153" w:rsidRPr="006375B5" w14:paraId="3B941B44" w14:textId="77777777" w:rsidTr="000800C8">
        <w:tc>
          <w:tcPr>
            <w:tcW w:w="4050" w:type="dxa"/>
            <w:shd w:val="clear" w:color="auto" w:fill="auto"/>
          </w:tcPr>
          <w:p w14:paraId="39A4CC75" w14:textId="365ECEB9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รายได้จากธุรกิจโรงแรม</w:t>
            </w:r>
          </w:p>
        </w:tc>
        <w:tc>
          <w:tcPr>
            <w:tcW w:w="1080" w:type="dxa"/>
            <w:shd w:val="clear" w:color="auto" w:fill="auto"/>
          </w:tcPr>
          <w:p w14:paraId="0244713C" w14:textId="05B3D20A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2A969294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6B8BE47" w14:textId="175BF994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5" w:type="dxa"/>
          </w:tcPr>
          <w:p w14:paraId="7BA641B6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868551B" w14:textId="5E8D84C0" w:rsidR="00521153" w:rsidRPr="006375B5" w:rsidRDefault="00521153" w:rsidP="0052115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3A7E0D8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595B6D6" w14:textId="7A61FEA9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521153" w:rsidRPr="006375B5" w14:paraId="729B2C3F" w14:textId="77777777" w:rsidTr="000800C8">
        <w:tc>
          <w:tcPr>
            <w:tcW w:w="4050" w:type="dxa"/>
            <w:shd w:val="clear" w:color="auto" w:fill="auto"/>
          </w:tcPr>
          <w:p w14:paraId="3BE6CC48" w14:textId="0EDE92C3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shd w:val="clear" w:color="auto" w:fill="auto"/>
          </w:tcPr>
          <w:p w14:paraId="2037B210" w14:textId="13327CDE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25</w:t>
            </w:r>
          </w:p>
        </w:tc>
        <w:tc>
          <w:tcPr>
            <w:tcW w:w="270" w:type="dxa"/>
          </w:tcPr>
          <w:p w14:paraId="7EEDE6F1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3B6C35E" w14:textId="29A65506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48</w:t>
            </w:r>
          </w:p>
        </w:tc>
        <w:tc>
          <w:tcPr>
            <w:tcW w:w="265" w:type="dxa"/>
          </w:tcPr>
          <w:p w14:paraId="37686A13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5719F6C" w14:textId="12ED11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2FE9273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2FDEDDD" w14:textId="1637DE0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521153" w:rsidRPr="006375B5" w14:paraId="250C240B" w14:textId="77777777" w:rsidTr="000800C8">
        <w:tc>
          <w:tcPr>
            <w:tcW w:w="4050" w:type="dxa"/>
            <w:shd w:val="clear" w:color="auto" w:fill="auto"/>
          </w:tcPr>
          <w:p w14:paraId="5D626515" w14:textId="38AE2904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</w:tcPr>
          <w:p w14:paraId="22CCCC91" w14:textId="2114B7B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33490715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5D0ACC5" w14:textId="631FE2EB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65" w:type="dxa"/>
          </w:tcPr>
          <w:p w14:paraId="35EDA609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180D017" w14:textId="32D8ACA4" w:rsidR="00521153" w:rsidRPr="006375B5" w:rsidRDefault="00521153" w:rsidP="0052115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7DF0BE4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5BBE9FB" w14:textId="50409218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521153" w:rsidRPr="006375B5" w14:paraId="57D75F3F" w14:textId="77777777" w:rsidTr="000800C8">
        <w:tc>
          <w:tcPr>
            <w:tcW w:w="4050" w:type="dxa"/>
            <w:shd w:val="clear" w:color="auto" w:fill="auto"/>
          </w:tcPr>
          <w:p w14:paraId="5DCF7603" w14:textId="74937DBB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ค่าเช่าและ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บริการ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7AEF3DE2" w14:textId="254CAB5B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69</w:t>
            </w:r>
          </w:p>
        </w:tc>
        <w:tc>
          <w:tcPr>
            <w:tcW w:w="270" w:type="dxa"/>
          </w:tcPr>
          <w:p w14:paraId="16547E87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725FD6A" w14:textId="1F79C8AA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75</w:t>
            </w:r>
          </w:p>
        </w:tc>
        <w:tc>
          <w:tcPr>
            <w:tcW w:w="265" w:type="dxa"/>
          </w:tcPr>
          <w:p w14:paraId="6DF19B35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7779E28" w14:textId="7C7F92C8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</w:t>
            </w:r>
          </w:p>
        </w:tc>
        <w:tc>
          <w:tcPr>
            <w:tcW w:w="270" w:type="dxa"/>
          </w:tcPr>
          <w:p w14:paraId="539AC773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2FB256B" w14:textId="7F27F8BC" w:rsidR="00521153" w:rsidRPr="006375B5" w:rsidRDefault="00521153" w:rsidP="00521153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</w:t>
            </w:r>
          </w:p>
        </w:tc>
      </w:tr>
      <w:tr w:rsidR="00521153" w:rsidRPr="006375B5" w14:paraId="2325A638" w14:textId="77777777" w:rsidTr="000800C8">
        <w:trPr>
          <w:trHeight w:val="281"/>
        </w:trPr>
        <w:tc>
          <w:tcPr>
            <w:tcW w:w="4050" w:type="dxa"/>
            <w:shd w:val="clear" w:color="auto" w:fill="auto"/>
          </w:tcPr>
          <w:p w14:paraId="21FAB468" w14:textId="60E06EC3" w:rsidR="00521153" w:rsidRPr="006375B5" w:rsidRDefault="00521153" w:rsidP="00521153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ค่าธรรมเนียมการจัดการ</w:t>
            </w:r>
          </w:p>
        </w:tc>
        <w:tc>
          <w:tcPr>
            <w:tcW w:w="1080" w:type="dxa"/>
            <w:shd w:val="clear" w:color="auto" w:fill="auto"/>
          </w:tcPr>
          <w:p w14:paraId="29E7C34A" w14:textId="3F507493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92</w:t>
            </w:r>
          </w:p>
        </w:tc>
        <w:tc>
          <w:tcPr>
            <w:tcW w:w="270" w:type="dxa"/>
          </w:tcPr>
          <w:p w14:paraId="47607AF5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B3BA8A1" w14:textId="7AB1676A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42</w:t>
            </w:r>
          </w:p>
        </w:tc>
        <w:tc>
          <w:tcPr>
            <w:tcW w:w="265" w:type="dxa"/>
          </w:tcPr>
          <w:p w14:paraId="0535EFD2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7AC0EB8C" w14:textId="5BC851F1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06490B8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6194980" w14:textId="77D72012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</w:tr>
      <w:tr w:rsidR="00521153" w:rsidRPr="006375B5" w14:paraId="237269CF" w14:textId="77777777" w:rsidTr="000800C8">
        <w:tc>
          <w:tcPr>
            <w:tcW w:w="4050" w:type="dxa"/>
            <w:shd w:val="clear" w:color="auto" w:fill="auto"/>
          </w:tcPr>
          <w:p w14:paraId="629BEA03" w14:textId="3BAFF222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126D65A3" w14:textId="7573E5CE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48C6E00C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9E0CAF3" w14:textId="6279340A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65" w:type="dxa"/>
          </w:tcPr>
          <w:p w14:paraId="3782FC78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FD6909D" w14:textId="31150889" w:rsidR="00521153" w:rsidRPr="006375B5" w:rsidRDefault="00521153" w:rsidP="0052115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D0AB9A6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576A3B0" w14:textId="0B6FDBC7" w:rsidR="00521153" w:rsidRPr="006375B5" w:rsidRDefault="00521153" w:rsidP="0052115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521153" w:rsidRPr="006375B5" w14:paraId="127AED51" w14:textId="77777777" w:rsidTr="000800C8">
        <w:tc>
          <w:tcPr>
            <w:tcW w:w="4050" w:type="dxa"/>
            <w:shd w:val="clear" w:color="auto" w:fill="auto"/>
          </w:tcPr>
          <w:p w14:paraId="7751FFFD" w14:textId="2EABAA4C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</w:tcPr>
          <w:p w14:paraId="1FD68C4A" w14:textId="72F338E5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96</w:t>
            </w:r>
          </w:p>
        </w:tc>
        <w:tc>
          <w:tcPr>
            <w:tcW w:w="270" w:type="dxa"/>
          </w:tcPr>
          <w:p w14:paraId="32B34AF7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4D0C4A2" w14:textId="2B5539E6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61</w:t>
            </w:r>
          </w:p>
        </w:tc>
        <w:tc>
          <w:tcPr>
            <w:tcW w:w="265" w:type="dxa"/>
          </w:tcPr>
          <w:p w14:paraId="3219247C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81434D8" w14:textId="3EB2441D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52D7FEF7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A3C32F0" w14:textId="3C0DD00F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</w:tr>
      <w:tr w:rsidR="00521153" w:rsidRPr="006375B5" w14:paraId="275E02A2" w14:textId="77777777" w:rsidTr="000800C8">
        <w:tc>
          <w:tcPr>
            <w:tcW w:w="4050" w:type="dxa"/>
            <w:shd w:val="clear" w:color="auto" w:fill="auto"/>
          </w:tcPr>
          <w:p w14:paraId="59F5F16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B3C23B0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D31F426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60702E25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4AA72133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8B1809D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1C9FCDC5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9A5C407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521153" w:rsidRPr="006375B5" w14:paraId="423F53D5" w14:textId="77777777" w:rsidTr="000800C8">
        <w:tc>
          <w:tcPr>
            <w:tcW w:w="4050" w:type="dxa"/>
            <w:shd w:val="clear" w:color="auto" w:fill="auto"/>
          </w:tcPr>
          <w:p w14:paraId="22682F9F" w14:textId="32F328D1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1080" w:type="dxa"/>
            <w:shd w:val="clear" w:color="auto" w:fill="auto"/>
          </w:tcPr>
          <w:p w14:paraId="11F79C57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8261FED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63356436" w14:textId="2BD0E6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06129C90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25244B6" w14:textId="5B73D72C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B3D0E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22AC77" w14:textId="1D58F211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521153" w:rsidRPr="006375B5" w14:paraId="6C1F901B" w14:textId="77777777" w:rsidTr="000800C8">
        <w:tc>
          <w:tcPr>
            <w:tcW w:w="4050" w:type="dxa"/>
            <w:shd w:val="clear" w:color="auto" w:fill="auto"/>
          </w:tcPr>
          <w:p w14:paraId="6A2D3F84" w14:textId="3571B7BD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ค่าตอบแทนผู้บริหารสำคัญ</w:t>
            </w:r>
          </w:p>
        </w:tc>
        <w:tc>
          <w:tcPr>
            <w:tcW w:w="1080" w:type="dxa"/>
            <w:shd w:val="clear" w:color="auto" w:fill="auto"/>
          </w:tcPr>
          <w:p w14:paraId="64EAAA7B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2F725DA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99B105F" w14:textId="09829E14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47F2D799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CCFBE43" w14:textId="1D119E4E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6D6AF5E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8C3018E" w14:textId="670C8852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521153" w:rsidRPr="006375B5" w14:paraId="0AFDFA2F" w14:textId="77777777" w:rsidTr="00FF77C0">
        <w:tc>
          <w:tcPr>
            <w:tcW w:w="4050" w:type="dxa"/>
            <w:shd w:val="clear" w:color="auto" w:fill="auto"/>
          </w:tcPr>
          <w:p w14:paraId="6DA26A47" w14:textId="66A29105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pacing w:val="-4"/>
                <w:sz w:val="30"/>
                <w:szCs w:val="30"/>
                <w:cs/>
              </w:rPr>
              <w:t>ผลประโยชน์ระยะสั้นของพนักงาน</w:t>
            </w:r>
          </w:p>
        </w:tc>
        <w:tc>
          <w:tcPr>
            <w:tcW w:w="1080" w:type="dxa"/>
            <w:shd w:val="clear" w:color="auto" w:fill="auto"/>
          </w:tcPr>
          <w:p w14:paraId="0AD407CE" w14:textId="025A054A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129</w:t>
            </w:r>
          </w:p>
        </w:tc>
        <w:tc>
          <w:tcPr>
            <w:tcW w:w="270" w:type="dxa"/>
          </w:tcPr>
          <w:p w14:paraId="23FD9748" w14:textId="77777777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33C0D6E" w14:textId="75B94BBF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157</w:t>
            </w:r>
          </w:p>
        </w:tc>
        <w:tc>
          <w:tcPr>
            <w:tcW w:w="265" w:type="dxa"/>
          </w:tcPr>
          <w:p w14:paraId="72588D67" w14:textId="77777777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</w:tcPr>
          <w:p w14:paraId="31DBF327" w14:textId="6B484A28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53</w:t>
            </w:r>
          </w:p>
        </w:tc>
        <w:tc>
          <w:tcPr>
            <w:tcW w:w="270" w:type="dxa"/>
          </w:tcPr>
          <w:p w14:paraId="1DFB5F27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</w:tcPr>
          <w:p w14:paraId="5E0BEFDE" w14:textId="38531ACE" w:rsidR="00521153" w:rsidRPr="006375B5" w:rsidRDefault="00521153" w:rsidP="0052115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66</w:t>
            </w:r>
          </w:p>
        </w:tc>
      </w:tr>
      <w:tr w:rsidR="00521153" w:rsidRPr="006375B5" w14:paraId="537C6C8E" w14:textId="77777777" w:rsidTr="00FF77C0">
        <w:tc>
          <w:tcPr>
            <w:tcW w:w="4050" w:type="dxa"/>
            <w:shd w:val="clear" w:color="auto" w:fill="auto"/>
          </w:tcPr>
          <w:p w14:paraId="3DB76FA5" w14:textId="05A251F9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ผลประโยชน์หลังออกจากงาน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142DF96" w14:textId="7B772737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70" w:type="dxa"/>
          </w:tcPr>
          <w:p w14:paraId="76F57AB0" w14:textId="77777777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  <w:shd w:val="clear" w:color="auto" w:fill="auto"/>
          </w:tcPr>
          <w:p w14:paraId="3D8864BE" w14:textId="5313C281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65" w:type="dxa"/>
          </w:tcPr>
          <w:p w14:paraId="40A52ED2" w14:textId="77777777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  <w:shd w:val="clear" w:color="auto" w:fill="auto"/>
          </w:tcPr>
          <w:p w14:paraId="348DB267" w14:textId="064C6699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</w:p>
        </w:tc>
        <w:tc>
          <w:tcPr>
            <w:tcW w:w="270" w:type="dxa"/>
          </w:tcPr>
          <w:p w14:paraId="0FD99A3F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3B01EA0B" w14:textId="6D6BA751" w:rsidR="00521153" w:rsidRPr="006375B5" w:rsidRDefault="00521153" w:rsidP="0052115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</w:tr>
      <w:tr w:rsidR="00521153" w:rsidRPr="006375B5" w14:paraId="438FEE7E" w14:textId="77777777" w:rsidTr="00FF77C0">
        <w:tc>
          <w:tcPr>
            <w:tcW w:w="4050" w:type="dxa"/>
            <w:shd w:val="clear" w:color="auto" w:fill="auto"/>
          </w:tcPr>
          <w:p w14:paraId="605B23F5" w14:textId="3F2F792D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37F4B97" w14:textId="24099C5E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145</w:t>
            </w:r>
          </w:p>
        </w:tc>
        <w:tc>
          <w:tcPr>
            <w:tcW w:w="270" w:type="dxa"/>
          </w:tcPr>
          <w:p w14:paraId="599C742D" w14:textId="77777777" w:rsidR="00521153" w:rsidRPr="00145E14" w:rsidRDefault="00521153" w:rsidP="00521153">
            <w:pPr>
              <w:pStyle w:val="acctfourfigures"/>
              <w:tabs>
                <w:tab w:val="clear" w:pos="765"/>
                <w:tab w:val="decimal" w:pos="887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83B4AC" w14:textId="4B4474BE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172</w:t>
            </w:r>
          </w:p>
        </w:tc>
        <w:tc>
          <w:tcPr>
            <w:tcW w:w="265" w:type="dxa"/>
          </w:tcPr>
          <w:p w14:paraId="4B190E37" w14:textId="77777777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8B71C01" w14:textId="6808D871" w:rsidR="00521153" w:rsidRPr="00145E14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145E1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59</w:t>
            </w:r>
          </w:p>
        </w:tc>
        <w:tc>
          <w:tcPr>
            <w:tcW w:w="270" w:type="dxa"/>
          </w:tcPr>
          <w:p w14:paraId="33039AB8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3BA0CF4" w14:textId="26C63C3A" w:rsidR="00521153" w:rsidRPr="006375B5" w:rsidRDefault="00521153" w:rsidP="0052115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72</w:t>
            </w:r>
          </w:p>
        </w:tc>
      </w:tr>
    </w:tbl>
    <w:p w14:paraId="2E330D0C" w14:textId="131D9CCA" w:rsidR="00D5431A" w:rsidRDefault="00D5431A" w:rsidP="00A30CEE">
      <w:pPr>
        <w:rPr>
          <w:rFonts w:asciiTheme="majorBidi" w:hAnsiTheme="majorBidi" w:cstheme="majorBidi"/>
          <w:sz w:val="32"/>
          <w:szCs w:val="32"/>
          <w:cs/>
        </w:rPr>
      </w:pPr>
    </w:p>
    <w:p w14:paraId="7214AE86" w14:textId="77777777" w:rsidR="00D5431A" w:rsidRDefault="00D543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  <w:cs/>
        </w:rPr>
        <w:br w:type="page"/>
      </w: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0"/>
        <w:gridCol w:w="270"/>
        <w:gridCol w:w="1080"/>
        <w:gridCol w:w="262"/>
        <w:gridCol w:w="8"/>
        <w:gridCol w:w="990"/>
      </w:tblGrid>
      <w:tr w:rsidR="007D378E" w:rsidRPr="006375B5" w14:paraId="33A30818" w14:textId="77777777" w:rsidTr="000800C8">
        <w:trPr>
          <w:trHeight w:val="60"/>
          <w:tblHeader/>
        </w:trPr>
        <w:tc>
          <w:tcPr>
            <w:tcW w:w="4050" w:type="dxa"/>
            <w:shd w:val="clear" w:color="auto" w:fill="auto"/>
          </w:tcPr>
          <w:p w14:paraId="4051A361" w14:textId="0EFDA61A" w:rsidR="007D378E" w:rsidRPr="0048652C" w:rsidRDefault="00D02A97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16F591FD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65EE50E7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4"/>
            <w:shd w:val="clear" w:color="auto" w:fill="auto"/>
          </w:tcPr>
          <w:p w14:paraId="02A29E64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246F" w:rsidRPr="006375B5" w14:paraId="43B97EBB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107A492E" w14:textId="4B972FD5" w:rsidR="00D7246F" w:rsidRPr="0048652C" w:rsidRDefault="00956E34" w:rsidP="004865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="00D02A9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02A9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02A9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E5626A1" w14:textId="49864439" w:rsidR="00D7246F" w:rsidRPr="00D7246F" w:rsidRDefault="000E564C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0A14BBD1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87605C9" w14:textId="3D166DE3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42C8C716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2B8A7361" w14:textId="491C2067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62" w:type="dxa"/>
          </w:tcPr>
          <w:p w14:paraId="797928A7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14:paraId="38197565" w14:textId="305E8C5E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7D378E" w:rsidRPr="006375B5" w14:paraId="1EBBF281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3E3F9A02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8"/>
            <w:shd w:val="clear" w:color="auto" w:fill="auto"/>
          </w:tcPr>
          <w:p w14:paraId="290422E8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8652C" w:rsidRPr="006375B5" w14:paraId="3028DE1B" w14:textId="77777777" w:rsidTr="000800C8">
        <w:tc>
          <w:tcPr>
            <w:tcW w:w="4050" w:type="dxa"/>
            <w:shd w:val="clear" w:color="auto" w:fill="auto"/>
          </w:tcPr>
          <w:p w14:paraId="5AA6E821" w14:textId="0FAAD7D6" w:rsidR="0048652C" w:rsidRPr="006375B5" w:rsidRDefault="0048652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080" w:type="dxa"/>
            <w:shd w:val="clear" w:color="auto" w:fill="auto"/>
          </w:tcPr>
          <w:p w14:paraId="50241673" w14:textId="77777777" w:rsidR="0048652C" w:rsidRPr="006375B5" w:rsidRDefault="0048652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37E192A" w14:textId="77777777" w:rsidR="0048652C" w:rsidRPr="006375B5" w:rsidRDefault="0048652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7981C80" w14:textId="77777777" w:rsidR="0048652C" w:rsidRPr="006375B5" w:rsidRDefault="0048652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18A35D6" w14:textId="77777777" w:rsidR="0048652C" w:rsidRPr="006375B5" w:rsidRDefault="0048652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E403CB1" w14:textId="77777777" w:rsidR="0048652C" w:rsidRPr="006375B5" w:rsidRDefault="0048652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62" w:type="dxa"/>
            <w:shd w:val="clear" w:color="auto" w:fill="auto"/>
          </w:tcPr>
          <w:p w14:paraId="416525FF" w14:textId="77777777" w:rsidR="0048652C" w:rsidRPr="006375B5" w:rsidRDefault="0048652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606F7D5A" w14:textId="77777777" w:rsidR="0048652C" w:rsidRPr="006375B5" w:rsidRDefault="0048652C" w:rsidP="00687C05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6F5369" w:rsidRPr="006375B5" w14:paraId="5BF5060E" w14:textId="77777777" w:rsidTr="000800C8">
        <w:tc>
          <w:tcPr>
            <w:tcW w:w="4050" w:type="dxa"/>
            <w:shd w:val="clear" w:color="auto" w:fill="auto"/>
          </w:tcPr>
          <w:p w14:paraId="10748136" w14:textId="5A2C7E40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ใหญ่</w:t>
            </w:r>
          </w:p>
        </w:tc>
        <w:tc>
          <w:tcPr>
            <w:tcW w:w="1080" w:type="dxa"/>
            <w:shd w:val="clear" w:color="auto" w:fill="auto"/>
          </w:tcPr>
          <w:p w14:paraId="608DA56E" w14:textId="084F5FC5" w:rsidR="006F5369" w:rsidRPr="006375B5" w:rsidRDefault="00E634CB" w:rsidP="006F536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351066FC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14B90A3" w14:textId="223E609C" w:rsidR="006F5369" w:rsidRPr="006375B5" w:rsidRDefault="006F5369" w:rsidP="006F536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5AF894CE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D7189A4" w14:textId="6819BE1A" w:rsidR="006F5369" w:rsidRPr="006375B5" w:rsidRDefault="00E634CB" w:rsidP="006A236C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  <w:shd w:val="clear" w:color="auto" w:fill="auto"/>
          </w:tcPr>
          <w:p w14:paraId="57BA1425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18A3B8CB" w14:textId="2B1A5A3A" w:rsidR="006F5369" w:rsidRPr="006375B5" w:rsidRDefault="006F5369" w:rsidP="00FD356B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</w:tr>
      <w:tr w:rsidR="006F5369" w:rsidRPr="006375B5" w14:paraId="716BDC06" w14:textId="77777777" w:rsidTr="000800C8">
        <w:tc>
          <w:tcPr>
            <w:tcW w:w="4050" w:type="dxa"/>
            <w:shd w:val="clear" w:color="auto" w:fill="auto"/>
          </w:tcPr>
          <w:p w14:paraId="2B52F8A2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29193A6A" w14:textId="1A995A17" w:rsidR="006F5369" w:rsidRPr="006375B5" w:rsidRDefault="003B197E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7E2CCFF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2DF4054" w14:textId="64B10870" w:rsidR="006F5369" w:rsidRPr="006375B5" w:rsidRDefault="006F5369" w:rsidP="006F5369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9B3D3B9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2CE27B0" w14:textId="2D19375D" w:rsidR="006F5369" w:rsidRPr="006375B5" w:rsidRDefault="003B197E" w:rsidP="006A236C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14</w:t>
            </w:r>
            <w:r w:rsidR="00227E03"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  <w:shd w:val="clear" w:color="auto" w:fill="auto"/>
          </w:tcPr>
          <w:p w14:paraId="69D56FB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3C2BA529" w14:textId="16202E24" w:rsidR="006F5369" w:rsidRPr="006375B5" w:rsidRDefault="006F5369" w:rsidP="00FD356B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163</w:t>
            </w:r>
          </w:p>
        </w:tc>
      </w:tr>
      <w:tr w:rsidR="006F5369" w:rsidRPr="006375B5" w14:paraId="7EC50940" w14:textId="77777777" w:rsidTr="000800C8">
        <w:tc>
          <w:tcPr>
            <w:tcW w:w="4050" w:type="dxa"/>
            <w:shd w:val="clear" w:color="auto" w:fill="auto"/>
          </w:tcPr>
          <w:p w14:paraId="51E4D2FB" w14:textId="2661FFDE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527ECA50" w14:textId="22E00FAB" w:rsidR="006F5369" w:rsidRPr="006375B5" w:rsidRDefault="00145E14" w:rsidP="006F536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70" w:type="dxa"/>
            <w:shd w:val="clear" w:color="auto" w:fill="auto"/>
          </w:tcPr>
          <w:p w14:paraId="652444D0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B70D307" w14:textId="1608E102" w:rsidR="006F5369" w:rsidRPr="006375B5" w:rsidRDefault="006F5369" w:rsidP="006F536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21</w:t>
            </w:r>
          </w:p>
        </w:tc>
        <w:tc>
          <w:tcPr>
            <w:tcW w:w="270" w:type="dxa"/>
            <w:shd w:val="clear" w:color="auto" w:fill="auto"/>
          </w:tcPr>
          <w:p w14:paraId="725C89DC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321A05A" w14:textId="6D276197" w:rsidR="006F5369" w:rsidRPr="006375B5" w:rsidRDefault="003B197E" w:rsidP="006A236C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12</w:t>
            </w:r>
          </w:p>
        </w:tc>
        <w:tc>
          <w:tcPr>
            <w:tcW w:w="262" w:type="dxa"/>
            <w:shd w:val="clear" w:color="auto" w:fill="auto"/>
          </w:tcPr>
          <w:p w14:paraId="1C117809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6536B4DA" w14:textId="12795B08" w:rsidR="006F5369" w:rsidRPr="006375B5" w:rsidRDefault="006F5369" w:rsidP="00FD356B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12</w:t>
            </w:r>
          </w:p>
        </w:tc>
      </w:tr>
      <w:tr w:rsidR="00521153" w:rsidRPr="006375B5" w14:paraId="6F666857" w14:textId="77777777" w:rsidTr="000800C8">
        <w:tc>
          <w:tcPr>
            <w:tcW w:w="4050" w:type="dxa"/>
            <w:shd w:val="clear" w:color="auto" w:fill="auto"/>
          </w:tcPr>
          <w:p w14:paraId="6F41F6F8" w14:textId="2372A4C8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50AC6F7E" w14:textId="0028471B" w:rsidR="00521153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157</w:t>
            </w:r>
          </w:p>
        </w:tc>
        <w:tc>
          <w:tcPr>
            <w:tcW w:w="270" w:type="dxa"/>
            <w:shd w:val="clear" w:color="auto" w:fill="auto"/>
          </w:tcPr>
          <w:p w14:paraId="023E281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94C2BD" w14:textId="243C7E00" w:rsidR="00521153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43</w:t>
            </w:r>
          </w:p>
        </w:tc>
        <w:tc>
          <w:tcPr>
            <w:tcW w:w="270" w:type="dxa"/>
            <w:shd w:val="clear" w:color="auto" w:fill="auto"/>
          </w:tcPr>
          <w:p w14:paraId="56FF91F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8FC89D" w14:textId="3FBA7967" w:rsidR="00521153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  <w:tc>
          <w:tcPr>
            <w:tcW w:w="262" w:type="dxa"/>
            <w:shd w:val="clear" w:color="auto" w:fill="auto"/>
          </w:tcPr>
          <w:p w14:paraId="180FE9A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3582A0FA" w14:textId="6FD03D81" w:rsidR="00521153" w:rsidRDefault="00521153" w:rsidP="00521153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</w:tr>
      <w:tr w:rsidR="00521153" w:rsidRPr="006375B5" w14:paraId="3615F4E5" w14:textId="77777777" w:rsidTr="000800C8">
        <w:tc>
          <w:tcPr>
            <w:tcW w:w="4050" w:type="dxa"/>
            <w:shd w:val="clear" w:color="auto" w:fill="auto"/>
          </w:tcPr>
          <w:p w14:paraId="6931EB2B" w14:textId="77005566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B17B314" w14:textId="4C091941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</w:tcPr>
          <w:p w14:paraId="173DD3AB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9EE12F3" w14:textId="480FCBCF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70" w:type="dxa"/>
            <w:shd w:val="clear" w:color="auto" w:fill="auto"/>
          </w:tcPr>
          <w:p w14:paraId="7D59C73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83CB277" w14:textId="0A44D59D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62" w:type="dxa"/>
            <w:shd w:val="clear" w:color="auto" w:fill="auto"/>
          </w:tcPr>
          <w:p w14:paraId="4B977AA3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0D489F5A" w14:textId="711FFE41" w:rsidR="00521153" w:rsidRPr="006375B5" w:rsidRDefault="00521153" w:rsidP="00250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153" w:rsidRPr="006375B5" w14:paraId="77DB903E" w14:textId="77777777" w:rsidTr="000800C8">
        <w:trPr>
          <w:trHeight w:val="50"/>
        </w:trPr>
        <w:tc>
          <w:tcPr>
            <w:tcW w:w="4050" w:type="dxa"/>
            <w:shd w:val="clear" w:color="auto" w:fill="auto"/>
          </w:tcPr>
          <w:p w14:paraId="0360CDB0" w14:textId="34FC0EBD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3BF79E8" w14:textId="195DF80A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188</w:t>
            </w:r>
          </w:p>
        </w:tc>
        <w:tc>
          <w:tcPr>
            <w:tcW w:w="270" w:type="dxa"/>
            <w:shd w:val="clear" w:color="auto" w:fill="auto"/>
          </w:tcPr>
          <w:p w14:paraId="53B4901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109E31B" w14:textId="30326DBC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76</w:t>
            </w:r>
          </w:p>
        </w:tc>
        <w:tc>
          <w:tcPr>
            <w:tcW w:w="270" w:type="dxa"/>
            <w:shd w:val="clear" w:color="auto" w:fill="auto"/>
          </w:tcPr>
          <w:p w14:paraId="035A6797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44CB18" w14:textId="3434EA35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161</w:t>
            </w:r>
          </w:p>
        </w:tc>
        <w:tc>
          <w:tcPr>
            <w:tcW w:w="262" w:type="dxa"/>
            <w:shd w:val="clear" w:color="auto" w:fill="auto"/>
          </w:tcPr>
          <w:p w14:paraId="70303D3E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5AA7873" w14:textId="442725D9" w:rsidR="00521153" w:rsidRPr="006375B5" w:rsidRDefault="00521153" w:rsidP="00521153">
            <w:pPr>
              <w:pStyle w:val="acctfourfigures"/>
              <w:tabs>
                <w:tab w:val="clear" w:pos="765"/>
                <w:tab w:val="decimal" w:pos="79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181</w:t>
            </w:r>
          </w:p>
        </w:tc>
      </w:tr>
      <w:tr w:rsidR="00521153" w:rsidRPr="006375B5" w14:paraId="4FA2A7B5" w14:textId="77777777" w:rsidTr="00227E03">
        <w:trPr>
          <w:trHeight w:val="50"/>
        </w:trPr>
        <w:tc>
          <w:tcPr>
            <w:tcW w:w="4050" w:type="dxa"/>
            <w:shd w:val="clear" w:color="auto" w:fill="auto"/>
          </w:tcPr>
          <w:p w14:paraId="7000AFF4" w14:textId="77777777" w:rsidR="0052115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56B16F4" w14:textId="77777777" w:rsidR="00521153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85C7D75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F45E424" w14:textId="77777777" w:rsidR="00521153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74E35D5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E7416DA" w14:textId="77777777" w:rsidR="00521153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62" w:type="dxa"/>
            <w:shd w:val="clear" w:color="auto" w:fill="auto"/>
          </w:tcPr>
          <w:p w14:paraId="069D874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bottom"/>
          </w:tcPr>
          <w:p w14:paraId="645C9A91" w14:textId="77777777" w:rsidR="00521153" w:rsidRDefault="00521153" w:rsidP="00521153">
            <w:pPr>
              <w:pStyle w:val="acctfourfigures"/>
              <w:tabs>
                <w:tab w:val="clear" w:pos="765"/>
                <w:tab w:val="decimal" w:pos="79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</w:tr>
      <w:tr w:rsidR="00521153" w:rsidRPr="006375B5" w14:paraId="3DD80112" w14:textId="77777777" w:rsidTr="00227E03">
        <w:tc>
          <w:tcPr>
            <w:tcW w:w="4050" w:type="dxa"/>
            <w:shd w:val="clear" w:color="auto" w:fill="auto"/>
          </w:tcPr>
          <w:p w14:paraId="497487EF" w14:textId="175DCC43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ตามสัญญาเช่าดำเนินงาน</w:t>
            </w:r>
          </w:p>
        </w:tc>
        <w:tc>
          <w:tcPr>
            <w:tcW w:w="1080" w:type="dxa"/>
            <w:shd w:val="clear" w:color="auto" w:fill="auto"/>
          </w:tcPr>
          <w:p w14:paraId="168FC194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0217DE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F5A75F6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C6C6829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5E4C83B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64E2696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5CF1A872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521153" w:rsidRPr="006375B5" w14:paraId="34DCD15C" w14:textId="77777777" w:rsidTr="00227E03">
        <w:tc>
          <w:tcPr>
            <w:tcW w:w="4050" w:type="dxa"/>
            <w:shd w:val="clear" w:color="auto" w:fill="auto"/>
          </w:tcPr>
          <w:p w14:paraId="522C42FF" w14:textId="62ABEE46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ที่ยังไม่เรียกชำระ</w:t>
            </w:r>
          </w:p>
        </w:tc>
        <w:tc>
          <w:tcPr>
            <w:tcW w:w="1080" w:type="dxa"/>
            <w:shd w:val="clear" w:color="auto" w:fill="auto"/>
          </w:tcPr>
          <w:p w14:paraId="0713129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1BC2E07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B3E84DB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87B95E3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831E527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0D30F225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29C63B47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521153" w:rsidRPr="006375B5" w14:paraId="4E17C40D" w14:textId="77777777" w:rsidTr="00227E03">
        <w:tc>
          <w:tcPr>
            <w:tcW w:w="4050" w:type="dxa"/>
            <w:shd w:val="clear" w:color="auto" w:fill="auto"/>
          </w:tcPr>
          <w:p w14:paraId="65C623A0" w14:textId="68836A34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D518D82" w14:textId="394F1121" w:rsidR="00521153" w:rsidRPr="00227E03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227E03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25</w:t>
            </w:r>
          </w:p>
        </w:tc>
        <w:tc>
          <w:tcPr>
            <w:tcW w:w="270" w:type="dxa"/>
            <w:shd w:val="clear" w:color="auto" w:fill="auto"/>
          </w:tcPr>
          <w:p w14:paraId="3CAEB301" w14:textId="77777777" w:rsidR="00521153" w:rsidRPr="00227E0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15161418" w14:textId="31E886A0" w:rsidR="00521153" w:rsidRPr="00227E03" w:rsidRDefault="00521153" w:rsidP="00521153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227E03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12</w:t>
            </w:r>
          </w:p>
        </w:tc>
        <w:tc>
          <w:tcPr>
            <w:tcW w:w="270" w:type="dxa"/>
            <w:shd w:val="clear" w:color="auto" w:fill="auto"/>
          </w:tcPr>
          <w:p w14:paraId="0B0D9152" w14:textId="77777777" w:rsidR="00521153" w:rsidRPr="00227E0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228CBDE6" w14:textId="7F6E2A49" w:rsidR="00521153" w:rsidRPr="00227E03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227E03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10</w:t>
            </w:r>
          </w:p>
        </w:tc>
        <w:tc>
          <w:tcPr>
            <w:tcW w:w="262" w:type="dxa"/>
            <w:shd w:val="clear" w:color="auto" w:fill="auto"/>
          </w:tcPr>
          <w:p w14:paraId="0C5DE27F" w14:textId="77777777" w:rsidR="00521153" w:rsidRPr="00227E0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bottom w:val="double" w:sz="4" w:space="0" w:color="auto"/>
            </w:tcBorders>
            <w:shd w:val="clear" w:color="auto" w:fill="auto"/>
          </w:tcPr>
          <w:p w14:paraId="08C6CF9F" w14:textId="40817574" w:rsidR="00521153" w:rsidRPr="00227E03" w:rsidRDefault="00521153" w:rsidP="00521153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227E03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6</w:t>
            </w:r>
          </w:p>
        </w:tc>
      </w:tr>
      <w:tr w:rsidR="00521153" w:rsidRPr="006375B5" w14:paraId="3EFEDA3C" w14:textId="77777777" w:rsidTr="00227E03">
        <w:tc>
          <w:tcPr>
            <w:tcW w:w="4050" w:type="dxa"/>
            <w:shd w:val="clear" w:color="auto" w:fill="auto"/>
          </w:tcPr>
          <w:p w14:paraId="7E3A5369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E9ED17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DD59DE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717E6E3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B0153E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4CFBA82B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6D6F53C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top w:val="double" w:sz="4" w:space="0" w:color="auto"/>
            </w:tcBorders>
            <w:shd w:val="clear" w:color="auto" w:fill="auto"/>
          </w:tcPr>
          <w:p w14:paraId="62ED2705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521153" w:rsidRPr="006375B5" w14:paraId="70F4B7FE" w14:textId="77777777" w:rsidTr="000800C8">
        <w:tc>
          <w:tcPr>
            <w:tcW w:w="4050" w:type="dxa"/>
            <w:shd w:val="clear" w:color="auto" w:fill="auto"/>
          </w:tcPr>
          <w:p w14:paraId="5F396FC9" w14:textId="5CBD61DE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080" w:type="dxa"/>
            <w:shd w:val="clear" w:color="auto" w:fill="auto"/>
          </w:tcPr>
          <w:p w14:paraId="398257F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876B3A4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CD68AE5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D9B57B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B820B1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06F0168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439CC9C1" w14:textId="77777777" w:rsidR="00521153" w:rsidRPr="006375B5" w:rsidRDefault="00521153" w:rsidP="00521153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521153" w:rsidRPr="006375B5" w14:paraId="679C2E20" w14:textId="77777777" w:rsidTr="000800C8">
        <w:tc>
          <w:tcPr>
            <w:tcW w:w="4050" w:type="dxa"/>
            <w:shd w:val="clear" w:color="auto" w:fill="auto"/>
          </w:tcPr>
          <w:p w14:paraId="05455000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4F1ABEC1" w14:textId="00D68000" w:rsidR="00521153" w:rsidRPr="006375B5" w:rsidRDefault="00521153" w:rsidP="00521153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014D924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ADB0A8D" w14:textId="67D1446C" w:rsidR="00521153" w:rsidRPr="006375B5" w:rsidRDefault="00521153" w:rsidP="00521153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030A035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47EFB0D" w14:textId="6DD7A80B" w:rsidR="00521153" w:rsidRPr="006375B5" w:rsidRDefault="00E848CF" w:rsidP="00E848C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62" w:type="dxa"/>
            <w:shd w:val="clear" w:color="auto" w:fill="auto"/>
          </w:tcPr>
          <w:p w14:paraId="46720DD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2089F582" w14:textId="4220E5FE" w:rsidR="00521153" w:rsidRPr="00D876A0" w:rsidRDefault="00250C75" w:rsidP="000A7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521153" w:rsidRPr="006375B5" w14:paraId="7868B994" w14:textId="77777777" w:rsidTr="000800C8">
        <w:tc>
          <w:tcPr>
            <w:tcW w:w="4050" w:type="dxa"/>
            <w:shd w:val="clear" w:color="auto" w:fill="auto"/>
          </w:tcPr>
          <w:p w14:paraId="6DA280C7" w14:textId="16AC325D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0E333580" w14:textId="551F04AA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5D9835DB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35701E7" w14:textId="0390E6C6" w:rsidR="00521153" w:rsidRPr="006375B5" w:rsidRDefault="00521153" w:rsidP="00521153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2BF0D19D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A62D94" w14:textId="2202BF35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62" w:type="dxa"/>
            <w:shd w:val="clear" w:color="auto" w:fill="auto"/>
          </w:tcPr>
          <w:p w14:paraId="122F73C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4179CAE0" w14:textId="15592F71" w:rsidR="00521153" w:rsidRPr="006375B5" w:rsidRDefault="00521153" w:rsidP="00521153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521153" w:rsidRPr="006375B5" w14:paraId="602795EA" w14:textId="77777777" w:rsidTr="000800C8">
        <w:tc>
          <w:tcPr>
            <w:tcW w:w="4050" w:type="dxa"/>
            <w:shd w:val="clear" w:color="auto" w:fill="auto"/>
          </w:tcPr>
          <w:p w14:paraId="458593C9" w14:textId="47FD2BD8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0836840" w14:textId="35F94955" w:rsidR="00521153" w:rsidRPr="006375B5" w:rsidRDefault="00521153" w:rsidP="00521153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  <w:shd w:val="clear" w:color="auto" w:fill="auto"/>
          </w:tcPr>
          <w:p w14:paraId="3C433E1C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AB2905C" w14:textId="2635C90C" w:rsidR="00521153" w:rsidRPr="006375B5" w:rsidRDefault="00521153" w:rsidP="00521153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270" w:type="dxa"/>
            <w:shd w:val="clear" w:color="auto" w:fill="auto"/>
          </w:tcPr>
          <w:p w14:paraId="2F59119C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7054EA3" w14:textId="377F077D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3</w:t>
            </w:r>
          </w:p>
        </w:tc>
        <w:tc>
          <w:tcPr>
            <w:tcW w:w="262" w:type="dxa"/>
            <w:shd w:val="clear" w:color="auto" w:fill="auto"/>
          </w:tcPr>
          <w:p w14:paraId="71A6893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CEA3608" w14:textId="0875B907" w:rsidR="00521153" w:rsidRPr="006375B5" w:rsidRDefault="00521153" w:rsidP="00521153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</w:tr>
      <w:tr w:rsidR="00521153" w:rsidRPr="006375B5" w14:paraId="79E0922B" w14:textId="77777777" w:rsidTr="000800C8">
        <w:tc>
          <w:tcPr>
            <w:tcW w:w="4050" w:type="dxa"/>
            <w:shd w:val="clear" w:color="auto" w:fill="auto"/>
          </w:tcPr>
          <w:p w14:paraId="69AF1702" w14:textId="1420CC5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12A23B" w14:textId="377BEF73" w:rsidR="00521153" w:rsidRPr="006375B5" w:rsidRDefault="00521153" w:rsidP="00521153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70" w:type="dxa"/>
            <w:shd w:val="clear" w:color="auto" w:fill="auto"/>
          </w:tcPr>
          <w:p w14:paraId="4EE6B0F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31FAD34" w14:textId="460CD355" w:rsidR="00521153" w:rsidRPr="006375B5" w:rsidRDefault="00521153" w:rsidP="00521153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71446394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7AD0DBE" w14:textId="752D4F0D" w:rsidR="00521153" w:rsidRPr="006375B5" w:rsidRDefault="00E848CF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13</w:t>
            </w:r>
          </w:p>
        </w:tc>
        <w:tc>
          <w:tcPr>
            <w:tcW w:w="262" w:type="dxa"/>
            <w:shd w:val="clear" w:color="auto" w:fill="auto"/>
          </w:tcPr>
          <w:p w14:paraId="74F50EDB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847E9C8" w14:textId="320809B4" w:rsidR="00521153" w:rsidRPr="006375B5" w:rsidRDefault="001801E2" w:rsidP="00521153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4</w:t>
            </w:r>
          </w:p>
        </w:tc>
      </w:tr>
      <w:tr w:rsidR="00521153" w:rsidRPr="006375B5" w14:paraId="11C1A626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6673D384" w14:textId="33A82A04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04866113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246BB84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5E9497D5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591C144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3AFFCFC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gridSpan w:val="2"/>
          </w:tcPr>
          <w:p w14:paraId="51891AA0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3CF461E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521153" w:rsidRPr="006375B5" w14:paraId="6D2F0987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349173E2" w14:textId="5560B01F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ตาม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สัญญาเช่า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เงินทุน</w:t>
            </w:r>
          </w:p>
        </w:tc>
        <w:tc>
          <w:tcPr>
            <w:tcW w:w="1080" w:type="dxa"/>
          </w:tcPr>
          <w:p w14:paraId="4B177CEB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F2018B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D60FA0C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C6588D5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E3F319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795D4783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A8D638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521153" w:rsidRPr="006375B5" w14:paraId="6881E4F9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2F875389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759C8BC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1AA54E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885AC4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00EEF29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7F9EF8E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0A67F780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18EA5F7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521153" w:rsidRPr="006375B5" w14:paraId="305160E9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5A3A020B" w14:textId="5BF57AB7" w:rsidR="00521153" w:rsidRPr="006375B5" w:rsidRDefault="00521153" w:rsidP="0052115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ส่วนที่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หมุนเวียน</w:t>
            </w:r>
          </w:p>
        </w:tc>
        <w:tc>
          <w:tcPr>
            <w:tcW w:w="1080" w:type="dxa"/>
          </w:tcPr>
          <w:p w14:paraId="7E6D34D0" w14:textId="07361384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49</w:t>
            </w:r>
          </w:p>
        </w:tc>
        <w:tc>
          <w:tcPr>
            <w:tcW w:w="270" w:type="dxa"/>
          </w:tcPr>
          <w:p w14:paraId="3E900114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863D4C" w14:textId="24AD4C39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</w:t>
            </w:r>
          </w:p>
        </w:tc>
        <w:tc>
          <w:tcPr>
            <w:tcW w:w="270" w:type="dxa"/>
          </w:tcPr>
          <w:p w14:paraId="79EA6F10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1B3AC94" w14:textId="27F28791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54F075AB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7DEFB09" w14:textId="30B7F804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153" w:rsidRPr="006375B5" w14:paraId="629314BD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3CFF9FEA" w14:textId="7006349D" w:rsidR="00521153" w:rsidRPr="006375B5" w:rsidRDefault="00521153" w:rsidP="00521153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ส่วนที่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A6A29C" w14:textId="4D0CD655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597</w:t>
            </w:r>
          </w:p>
        </w:tc>
        <w:tc>
          <w:tcPr>
            <w:tcW w:w="270" w:type="dxa"/>
          </w:tcPr>
          <w:p w14:paraId="54B902E7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8B135A7" w14:textId="0F6D523A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645</w:t>
            </w:r>
          </w:p>
        </w:tc>
        <w:tc>
          <w:tcPr>
            <w:tcW w:w="270" w:type="dxa"/>
          </w:tcPr>
          <w:p w14:paraId="21642A6D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ABC5A83" w14:textId="1E478B70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46E90EE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5EEBB44" w14:textId="0890CE2E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153" w:rsidRPr="006375B5" w14:paraId="67CB292C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3F8F8C5F" w14:textId="1F41834B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1090011" w14:textId="1892E82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646</w:t>
            </w:r>
          </w:p>
        </w:tc>
        <w:tc>
          <w:tcPr>
            <w:tcW w:w="270" w:type="dxa"/>
          </w:tcPr>
          <w:p w14:paraId="515440B3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842F988" w14:textId="1D7AD56A" w:rsidR="00521153" w:rsidRPr="00D876A0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680</w:t>
            </w:r>
          </w:p>
        </w:tc>
        <w:tc>
          <w:tcPr>
            <w:tcW w:w="270" w:type="dxa"/>
          </w:tcPr>
          <w:p w14:paraId="2C6BA7EE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91620EA" w14:textId="39BCFF49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20F9877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FCF1E53" w14:textId="2EB4EBA9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521153" w:rsidRPr="006375B5" w14:paraId="4324EF8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243BF5C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7C10EA89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</w:tcPr>
          <w:p w14:paraId="300279DE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</w:tcPr>
          <w:p w14:paraId="6A09FA02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</w:tcPr>
          <w:p w14:paraId="1BC9200E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</w:tcPr>
          <w:p w14:paraId="0DDF8032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245C01A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</w:tcPr>
          <w:p w14:paraId="58E7794A" w14:textId="77777777" w:rsidR="00521153" w:rsidRPr="00F15931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521153" w:rsidRPr="006375B5" w14:paraId="535EAD0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9071C44" w14:textId="74B2CFB1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</w:p>
        </w:tc>
        <w:tc>
          <w:tcPr>
            <w:tcW w:w="1080" w:type="dxa"/>
            <w:shd w:val="clear" w:color="auto" w:fill="auto"/>
          </w:tcPr>
          <w:p w14:paraId="70D423C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56EA48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A9965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4F991A0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5470EE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37D3114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4D0A53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21153" w:rsidRPr="006375B5" w14:paraId="15D1B2B0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4D7C4EF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  <w:shd w:val="clear" w:color="auto" w:fill="auto"/>
          </w:tcPr>
          <w:p w14:paraId="34EE21BD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E91187E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F65628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F81BD3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F43ED1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BEAB770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68C0CB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21153" w:rsidRPr="006375B5" w14:paraId="585CAAD5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28C0BF5D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057A19D2" w14:textId="1D9CBAE2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83D484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09E3F2" w14:textId="7641C6BA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07A77D4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53F3B5" w14:textId="58B4D266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10,070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0B92B9E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ACAFD19" w14:textId="72C315F6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8</w:t>
            </w:r>
            <w:r>
              <w:rPr>
                <w:rFonts w:ascii="Angsana New" w:hAnsi="Angsana New"/>
                <w:sz w:val="30"/>
                <w:szCs w:val="30"/>
              </w:rPr>
              <w:t>,063</w:t>
            </w:r>
          </w:p>
        </w:tc>
      </w:tr>
      <w:tr w:rsidR="00521153" w:rsidRPr="006375B5" w14:paraId="7646E53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61285DE" w14:textId="2770A890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3FA68358" w14:textId="38102F1D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72099DC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5F7FC0B" w14:textId="2D23B45A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458D16ED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B54F59" w14:textId="3B53EC4B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56B1ED9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2F46EAF" w14:textId="5FF265B6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5431A" w:rsidRPr="006375B5" w14:paraId="2CE4762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2EBCF240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1A648F5" w14:textId="77777777" w:rsidR="00D5431A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349B254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D4AF364" w14:textId="77777777" w:rsidR="00D5431A" w:rsidRPr="00824F87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F6829FB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A1F6D2E" w14:textId="77777777" w:rsidR="00D5431A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02AC663D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ADAF48C" w14:textId="77777777" w:rsidR="00D5431A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5431A" w:rsidRPr="006375B5" w14:paraId="10D96CDD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B71DA44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9CF50B4" w14:textId="77777777" w:rsidR="00D5431A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157AF60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BEFF999" w14:textId="77777777" w:rsidR="00D5431A" w:rsidRPr="00824F87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0474902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9C8B72E" w14:textId="77777777" w:rsidR="00D5431A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0428374E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5DE6BC7" w14:textId="77777777" w:rsidR="00D5431A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5431A" w:rsidRPr="006375B5" w14:paraId="092E8B97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2EB3F57D" w14:textId="5F3EE64F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52115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เงินให้กู้ยืม</w:t>
            </w:r>
            <w:r w:rsidRPr="0052115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(</w:t>
            </w:r>
            <w:r w:rsidRPr="0052115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ต่อ</w:t>
            </w:r>
            <w:r w:rsidRPr="0052115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080" w:type="dxa"/>
            <w:shd w:val="clear" w:color="auto" w:fill="auto"/>
          </w:tcPr>
          <w:p w14:paraId="48DD92A7" w14:textId="77777777" w:rsidR="00D5431A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74FED20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48EA5F" w14:textId="77777777" w:rsidR="00D5431A" w:rsidRPr="00824F87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8542132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E8A371B" w14:textId="77777777" w:rsidR="00D5431A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4770ECA3" w14:textId="77777777" w:rsidR="00D5431A" w:rsidRPr="006375B5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232FD5C" w14:textId="77777777" w:rsidR="00D5431A" w:rsidRDefault="00D5431A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21153" w:rsidRPr="006375B5" w14:paraId="098C7335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8D497A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เงินให้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  <w:shd w:val="clear" w:color="auto" w:fill="auto"/>
          </w:tcPr>
          <w:p w14:paraId="2ECA80E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9C0610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457497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3A97694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736CF4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CBAA385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F1FFF27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21153" w:rsidRPr="006375B5" w14:paraId="5545E2F2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C2C6B6D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7F22371F" w14:textId="16DECA4C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EA98A49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92AED42" w14:textId="70FEFE01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EDCD58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8F903CC" w14:textId="30A59341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8,590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74137BE7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A85421C" w14:textId="13C24759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5,590</w:t>
            </w:r>
          </w:p>
        </w:tc>
      </w:tr>
      <w:tr w:rsidR="00521153" w:rsidRPr="006375B5" w14:paraId="09EB40B7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5202F49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6EC2E765" w14:textId="4A1B5D80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463412D7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6C39367" w14:textId="5E3A6925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27FAB355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7BE8058" w14:textId="5B0EFB74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424EA03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D651533" w14:textId="3F55B38E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153" w:rsidRPr="006375B5" w14:paraId="60BDA0B4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2EB1A2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080" w:type="dxa"/>
            <w:shd w:val="clear" w:color="auto" w:fill="auto"/>
          </w:tcPr>
          <w:p w14:paraId="6056101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0B54E93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944B0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20EF50E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2DBE5B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907755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E2D73B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21153" w:rsidRPr="006375B5" w14:paraId="0F7B403A" w14:textId="77777777" w:rsidTr="00521153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5CAF63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3654EAEF" w14:textId="5FEC4346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2C5A0D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B79BDE" w14:textId="1D81F0AB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8E3459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1F2EAE2" w14:textId="7858F21D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44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1F29BF56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F9E1AEA" w14:textId="15C25949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</w:t>
            </w:r>
          </w:p>
        </w:tc>
      </w:tr>
      <w:tr w:rsidR="00521153" w:rsidRPr="006375B5" w14:paraId="39F4EDDF" w14:textId="77777777" w:rsidTr="00521153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4402E20" w14:textId="15F804AD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D363C67" w14:textId="66D81ED0" w:rsidR="0052115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24B8248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75D4C71" w14:textId="0C22F3B9" w:rsidR="0052115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614A7440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05A95FE" w14:textId="33ECB1BC" w:rsidR="0052115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E38E37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77B8D9F" w14:textId="1A6B559C" w:rsidR="0052115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153" w:rsidRPr="006375B5" w14:paraId="5AFDBAF2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3E3DAC6" w14:textId="2CE64AC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74CA9C2" w14:textId="44C2D750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95</w:t>
            </w:r>
          </w:p>
        </w:tc>
        <w:tc>
          <w:tcPr>
            <w:tcW w:w="270" w:type="dxa"/>
            <w:shd w:val="clear" w:color="auto" w:fill="auto"/>
          </w:tcPr>
          <w:p w14:paraId="43194A6C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3C48EDFF" w14:textId="5A85A7E2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91</w:t>
            </w:r>
          </w:p>
        </w:tc>
        <w:tc>
          <w:tcPr>
            <w:tcW w:w="270" w:type="dxa"/>
            <w:shd w:val="clear" w:color="auto" w:fill="auto"/>
          </w:tcPr>
          <w:p w14:paraId="54DF248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0F894788" w14:textId="2610FB45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18,704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089E2E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64D1AD99" w14:textId="2F2D9F33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13,686</w:t>
            </w:r>
          </w:p>
        </w:tc>
      </w:tr>
      <w:tr w:rsidR="00521153" w:rsidRPr="006375B5" w14:paraId="0B95DD8F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5059AAF7" w14:textId="483F6C6C" w:rsidR="00521153" w:rsidRPr="00480E74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</w:pPr>
            <w:r w:rsidRPr="00480E74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  <w:t>หัก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 ค่าเผื่อผลขาดทุนด้านเครดิตที่คาดว่าจ</w:t>
            </w:r>
            <w:r w:rsidRPr="00480E74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ะ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>เกิดขึ้น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1B00A57E" w14:textId="598CEB6D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left="-90" w:right="-315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(13)</w:t>
            </w:r>
          </w:p>
        </w:tc>
        <w:tc>
          <w:tcPr>
            <w:tcW w:w="270" w:type="dxa"/>
            <w:shd w:val="clear" w:color="auto" w:fill="auto"/>
          </w:tcPr>
          <w:p w14:paraId="02D98B80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EC94DDE" w14:textId="43D35A9C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6"/>
              </w:tabs>
              <w:ind w:left="-90" w:right="-315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(9)</w:t>
            </w:r>
          </w:p>
        </w:tc>
        <w:tc>
          <w:tcPr>
            <w:tcW w:w="270" w:type="dxa"/>
            <w:shd w:val="clear" w:color="auto" w:fill="auto"/>
          </w:tcPr>
          <w:p w14:paraId="3BBD2979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2ECE00C" w14:textId="74843DE3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45C0513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93B8624" w14:textId="6D2A602A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153" w:rsidRPr="006375B5" w14:paraId="5554CDF6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F617F8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A6744CD" w14:textId="73B7B28E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56C73A9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20D0E9" w14:textId="476BD938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69FB4ABE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86F3B87" w14:textId="07681FC8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18,704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E4BA873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78A07AB" w14:textId="543F3E4C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13,686</w:t>
            </w:r>
          </w:p>
        </w:tc>
      </w:tr>
      <w:tr w:rsidR="00521153" w:rsidRPr="006375B5" w14:paraId="314C020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46B055B" w14:textId="77777777" w:rsidR="00521153" w:rsidRPr="00D5431A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bookmarkStart w:id="5" w:name="_Hlk110521800"/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8B92D00" w14:textId="77777777" w:rsidR="00521153" w:rsidRPr="00D5431A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3005B01" w14:textId="77777777" w:rsidR="00521153" w:rsidRPr="00D5431A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5FAFEE75" w14:textId="77777777" w:rsidR="00521153" w:rsidRPr="00D5431A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</w:tcPr>
          <w:p w14:paraId="7B5BE813" w14:textId="77777777" w:rsidR="00521153" w:rsidRPr="00D5431A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0FE31E7C" w14:textId="77777777" w:rsidR="00521153" w:rsidRPr="00D5431A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7153F02" w14:textId="77777777" w:rsidR="00521153" w:rsidRPr="00D5431A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251EFFE7" w14:textId="77777777" w:rsidR="00521153" w:rsidRPr="00D5431A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bookmarkEnd w:id="5"/>
      <w:tr w:rsidR="00521153" w:rsidRPr="006375B5" w14:paraId="0123105E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A60ADB3" w14:textId="7EADE7E8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สั้นและดอกเบี้ยค้างรับ</w:t>
            </w:r>
          </w:p>
        </w:tc>
        <w:tc>
          <w:tcPr>
            <w:tcW w:w="1080" w:type="dxa"/>
            <w:shd w:val="clear" w:color="auto" w:fill="auto"/>
          </w:tcPr>
          <w:p w14:paraId="19F48F16" w14:textId="70A6B88C" w:rsidR="0052115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621F76A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01D6EBA" w14:textId="4702CA12" w:rsidR="0052115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42DD1E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CD96566" w14:textId="510EEE14" w:rsidR="00521153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10,114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1B13F0E5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70D37D0" w14:textId="55EF26BE" w:rsidR="00521153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8,096</w:t>
            </w:r>
          </w:p>
        </w:tc>
      </w:tr>
      <w:tr w:rsidR="00521153" w:rsidRPr="006375B5" w14:paraId="51E6F42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C4DF81B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เงินให้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และดอกเบี้ยค้างรับ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633D976" w14:textId="50A9AE1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2E2A3971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4EA7905" w14:textId="74E9FE7C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52318DE8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21DD5FF" w14:textId="6999459B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8,590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5DA773DF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7C1522DA" w14:textId="52D08BC4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5,590</w:t>
            </w:r>
          </w:p>
        </w:tc>
      </w:tr>
      <w:tr w:rsidR="00521153" w:rsidRPr="006375B5" w14:paraId="39320836" w14:textId="77777777" w:rsidTr="000800C8">
        <w:tblPrEx>
          <w:tblLook w:val="0000" w:firstRow="0" w:lastRow="0" w:firstColumn="0" w:lastColumn="0" w:noHBand="0" w:noVBand="0"/>
        </w:tblPrEx>
        <w:trPr>
          <w:trHeight w:val="60"/>
        </w:trPr>
        <w:tc>
          <w:tcPr>
            <w:tcW w:w="4050" w:type="dxa"/>
          </w:tcPr>
          <w:p w14:paraId="2431C98C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50DD4FB" w14:textId="46B59852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1EB061D9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FA6924D" w14:textId="309BFE13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64479752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850EAA" w14:textId="31DF74F9" w:rsidR="00521153" w:rsidRPr="006375B5" w:rsidRDefault="00521153" w:rsidP="00521153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18,704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70905C7B" w14:textId="77777777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38DAE2" w14:textId="7CD673F6" w:rsidR="00521153" w:rsidRPr="006375B5" w:rsidRDefault="00521153" w:rsidP="0052115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13,686</w:t>
            </w:r>
          </w:p>
        </w:tc>
      </w:tr>
    </w:tbl>
    <w:p w14:paraId="6F34EA58" w14:textId="77777777" w:rsidR="00F27D97" w:rsidRPr="000E079A" w:rsidRDefault="00F27D97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39"/>
        <w:gridCol w:w="1080"/>
        <w:gridCol w:w="270"/>
        <w:gridCol w:w="1080"/>
        <w:gridCol w:w="271"/>
        <w:gridCol w:w="990"/>
        <w:gridCol w:w="270"/>
        <w:gridCol w:w="990"/>
      </w:tblGrid>
      <w:tr w:rsidR="009F3B1A" w:rsidRPr="006375B5" w14:paraId="2B793567" w14:textId="77777777" w:rsidTr="009F3B1A">
        <w:trPr>
          <w:tblHeader/>
        </w:trPr>
        <w:tc>
          <w:tcPr>
            <w:tcW w:w="4139" w:type="dxa"/>
            <w:shd w:val="clear" w:color="auto" w:fill="auto"/>
          </w:tcPr>
          <w:p w14:paraId="3C56FA07" w14:textId="61F909CC" w:rsidR="009F3B1A" w:rsidRPr="006375B5" w:rsidRDefault="009F3B1A" w:rsidP="001F0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0" w:type="dxa"/>
            <w:gridSpan w:val="3"/>
            <w:shd w:val="clear" w:color="auto" w:fill="auto"/>
          </w:tcPr>
          <w:p w14:paraId="6FC2A6B2" w14:textId="3C88C946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  <w:shd w:val="clear" w:color="auto" w:fill="auto"/>
          </w:tcPr>
          <w:p w14:paraId="1981F7CC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2A0C0DC6" w14:textId="335246D0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F3B1A" w:rsidRPr="006375B5" w14:paraId="067DFB51" w14:textId="77777777" w:rsidTr="009F3B1A">
        <w:trPr>
          <w:tblHeader/>
        </w:trPr>
        <w:tc>
          <w:tcPr>
            <w:tcW w:w="4139" w:type="dxa"/>
            <w:shd w:val="clear" w:color="auto" w:fill="auto"/>
          </w:tcPr>
          <w:p w14:paraId="64028D67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0F79237" w14:textId="7BD55312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44B1341A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D28A767" w14:textId="6972E6C0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  <w:tc>
          <w:tcPr>
            <w:tcW w:w="271" w:type="dxa"/>
          </w:tcPr>
          <w:p w14:paraId="7BAB1213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6CE1662D" w14:textId="65756B40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E19AF2E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5A6241AA" w14:textId="78A2AC31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9F3B1A" w:rsidRPr="006375B5" w14:paraId="48E06081" w14:textId="77777777" w:rsidTr="00DF0054">
        <w:trPr>
          <w:tblHeader/>
        </w:trPr>
        <w:tc>
          <w:tcPr>
            <w:tcW w:w="4139" w:type="dxa"/>
            <w:shd w:val="clear" w:color="auto" w:fill="auto"/>
          </w:tcPr>
          <w:p w14:paraId="49F0B072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1" w:type="dxa"/>
            <w:gridSpan w:val="7"/>
            <w:shd w:val="clear" w:color="auto" w:fill="auto"/>
            <w:vAlign w:val="center"/>
          </w:tcPr>
          <w:p w14:paraId="3EBF3851" w14:textId="6AE3580B" w:rsidR="009F3B1A" w:rsidRPr="000E564C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C72563" w:rsidRPr="006375B5" w14:paraId="376E9323" w14:textId="77777777" w:rsidTr="00535094">
        <w:tblPrEx>
          <w:tblLook w:val="0000" w:firstRow="0" w:lastRow="0" w:firstColumn="0" w:lastColumn="0" w:noHBand="0" w:noVBand="0"/>
        </w:tblPrEx>
        <w:trPr>
          <w:trHeight w:val="1127"/>
        </w:trPr>
        <w:tc>
          <w:tcPr>
            <w:tcW w:w="4139" w:type="dxa"/>
          </w:tcPr>
          <w:p w14:paraId="3B27727E" w14:textId="77777777" w:rsidR="00535094" w:rsidRPr="00535094" w:rsidRDefault="00535094" w:rsidP="005350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535094">
              <w:rPr>
                <w:rFonts w:ascii="Angsana New" w:hAnsi="Angsana New" w:hint="cs"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  <w:p w14:paraId="7360205D" w14:textId="77777777" w:rsidR="00535094" w:rsidRPr="00535094" w:rsidRDefault="00535094" w:rsidP="005350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535094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535094">
              <w:rPr>
                <w:rFonts w:ascii="Angsana New" w:hAnsi="Angsana New" w:hint="cs"/>
                <w:sz w:val="30"/>
                <w:szCs w:val="30"/>
                <w:cs/>
              </w:rPr>
              <w:t>จากเงินให้กู้ยืมและดอกเบี้ยค้างรับ</w:t>
            </w:r>
          </w:p>
          <w:p w14:paraId="1EFCD858" w14:textId="49C692C2" w:rsidR="00C72563" w:rsidRPr="006375B5" w:rsidRDefault="00535094" w:rsidP="005350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535094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535094">
              <w:rPr>
                <w:rFonts w:ascii="Angsana New" w:hAnsi="Angsana New" w:hint="cs"/>
                <w:sz w:val="30"/>
                <w:szCs w:val="30"/>
                <w:cs/>
              </w:rPr>
              <w:t>สำหรับปีสิ้นสุดวันที่</w:t>
            </w:r>
            <w:r w:rsidRPr="00535094">
              <w:rPr>
                <w:rFonts w:ascii="Angsana New" w:hAnsi="Angsana New"/>
                <w:sz w:val="30"/>
                <w:szCs w:val="30"/>
                <w:cs/>
              </w:rPr>
              <w:t xml:space="preserve"> 30 </w:t>
            </w:r>
            <w:r w:rsidRPr="00535094"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154E704A" w14:textId="77777777" w:rsidR="00535094" w:rsidRDefault="00535094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EC4644D" w14:textId="77777777" w:rsidR="00535094" w:rsidRDefault="00535094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650476B7" w14:textId="7D367F73" w:rsidR="00C72563" w:rsidRPr="00715439" w:rsidRDefault="00563DBD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774B4702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1F48CED" w14:textId="77777777" w:rsidR="00535094" w:rsidRDefault="00535094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2F13239" w14:textId="77777777" w:rsidR="00535094" w:rsidRDefault="00535094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DF01396" w14:textId="7DCF40AD" w:rsidR="00C72563" w:rsidRPr="00715439" w:rsidRDefault="006F5369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15439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1" w:type="dxa"/>
            <w:shd w:val="clear" w:color="auto" w:fill="auto"/>
          </w:tcPr>
          <w:p w14:paraId="1E2C1EB6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5A210F89" w14:textId="77777777" w:rsidR="00535094" w:rsidRDefault="00535094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9D45DC6" w14:textId="77777777" w:rsidR="00535094" w:rsidRDefault="00535094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DA2EEF5" w14:textId="415DE2D8" w:rsidR="00C72563" w:rsidRPr="00715439" w:rsidRDefault="00563DBD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EB5E162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6A53C92C" w14:textId="77777777" w:rsidR="00535094" w:rsidRDefault="00535094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34FC165" w14:textId="77777777" w:rsidR="00535094" w:rsidRDefault="00535094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72941ECD" w14:textId="2B597E51" w:rsidR="00C72563" w:rsidRPr="00715439" w:rsidRDefault="00C72563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15439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0212CCD5" w14:textId="35724066" w:rsidR="00D5431A" w:rsidRDefault="00D5431A">
      <w:pPr>
        <w:rPr>
          <w:rFonts w:asciiTheme="majorBidi" w:hAnsiTheme="majorBidi" w:cstheme="majorBidi"/>
          <w:sz w:val="30"/>
          <w:szCs w:val="30"/>
          <w:cs/>
        </w:rPr>
      </w:pPr>
    </w:p>
    <w:p w14:paraId="7B1D4D3C" w14:textId="77777777" w:rsidR="00D5431A" w:rsidRDefault="00D543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39"/>
        <w:gridCol w:w="1080"/>
        <w:gridCol w:w="270"/>
        <w:gridCol w:w="1080"/>
        <w:gridCol w:w="271"/>
        <w:gridCol w:w="990"/>
        <w:gridCol w:w="270"/>
        <w:gridCol w:w="990"/>
      </w:tblGrid>
      <w:tr w:rsidR="00956E34" w:rsidRPr="006375B5" w14:paraId="1914CEB4" w14:textId="77777777" w:rsidTr="00956E34">
        <w:trPr>
          <w:trHeight w:val="442"/>
          <w:tblHeader/>
        </w:trPr>
        <w:tc>
          <w:tcPr>
            <w:tcW w:w="4139" w:type="dxa"/>
          </w:tcPr>
          <w:p w14:paraId="12494394" w14:textId="0286939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158E4CF1" w14:textId="1DF9F79D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  <w:shd w:val="clear" w:color="auto" w:fill="auto"/>
          </w:tcPr>
          <w:p w14:paraId="0F2A7D97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50D511B3" w14:textId="27CA1C4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56E34" w:rsidRPr="006375B5" w14:paraId="2C908479" w14:textId="77777777" w:rsidTr="00956E34">
        <w:trPr>
          <w:trHeight w:val="442"/>
          <w:tblHeader/>
        </w:trPr>
        <w:tc>
          <w:tcPr>
            <w:tcW w:w="4139" w:type="dxa"/>
          </w:tcPr>
          <w:p w14:paraId="655725E1" w14:textId="2B221380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shd w:val="clear" w:color="auto" w:fill="auto"/>
          </w:tcPr>
          <w:p w14:paraId="5B5503A0" w14:textId="21E0B16B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6778F7A0" w14:textId="77777777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C0A18C" w14:textId="258C5C92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  <w:tc>
          <w:tcPr>
            <w:tcW w:w="271" w:type="dxa"/>
            <w:shd w:val="clear" w:color="auto" w:fill="auto"/>
          </w:tcPr>
          <w:p w14:paraId="47024B54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E10BCB1" w14:textId="48899374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2323B0B6" w14:textId="77777777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B3F0ADD" w14:textId="5C4945C4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F5369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956E34" w:rsidRPr="006375B5" w14:paraId="68394F16" w14:textId="77777777" w:rsidTr="00956E34">
        <w:trPr>
          <w:trHeight w:val="442"/>
          <w:tblHeader/>
        </w:trPr>
        <w:tc>
          <w:tcPr>
            <w:tcW w:w="4139" w:type="dxa"/>
          </w:tcPr>
          <w:p w14:paraId="4AE7971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951" w:type="dxa"/>
            <w:gridSpan w:val="7"/>
            <w:shd w:val="clear" w:color="auto" w:fill="auto"/>
          </w:tcPr>
          <w:p w14:paraId="5325B263" w14:textId="09DDD562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56E34" w:rsidRPr="006375B5" w14:paraId="2E498EFF" w14:textId="77777777" w:rsidTr="00FD7882">
        <w:trPr>
          <w:trHeight w:val="442"/>
        </w:trPr>
        <w:tc>
          <w:tcPr>
            <w:tcW w:w="4139" w:type="dxa"/>
          </w:tcPr>
          <w:p w14:paraId="295F51A2" w14:textId="023FA345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สินทรัพย์ไม่หมุนเวียนอื่น</w:t>
            </w:r>
          </w:p>
        </w:tc>
        <w:tc>
          <w:tcPr>
            <w:tcW w:w="1080" w:type="dxa"/>
            <w:shd w:val="clear" w:color="auto" w:fill="auto"/>
          </w:tcPr>
          <w:p w14:paraId="48CB7830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0CE9617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60C33A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2B2E5DD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CD3C04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2851BB8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7854233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F5369" w:rsidRPr="006375B5" w14:paraId="1CCF5A3D" w14:textId="77777777" w:rsidTr="00FD7882">
        <w:trPr>
          <w:trHeight w:val="442"/>
        </w:trPr>
        <w:tc>
          <w:tcPr>
            <w:tcW w:w="4139" w:type="dxa"/>
          </w:tcPr>
          <w:p w14:paraId="5DDC3329" w14:textId="3B4077A1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บริษัทใหญ่</w:t>
            </w:r>
          </w:p>
        </w:tc>
        <w:tc>
          <w:tcPr>
            <w:tcW w:w="1080" w:type="dxa"/>
            <w:shd w:val="clear" w:color="auto" w:fill="auto"/>
          </w:tcPr>
          <w:p w14:paraId="63A387AE" w14:textId="21290754" w:rsidR="006F5369" w:rsidRPr="003A0883" w:rsidRDefault="008B7D31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13990B9C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15F1AA3" w14:textId="20D30CAC" w:rsidR="006F5369" w:rsidRPr="006375B5" w:rsidRDefault="006F5369" w:rsidP="008E06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1" w:type="dxa"/>
            <w:shd w:val="clear" w:color="auto" w:fill="auto"/>
          </w:tcPr>
          <w:p w14:paraId="688DDD8B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57900EE" w14:textId="3E0ADAB0" w:rsidR="006F5369" w:rsidRPr="008B7D31" w:rsidRDefault="008B7D31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B7D31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2E255F5D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AC82F66" w14:textId="37C684F8" w:rsidR="006F5369" w:rsidRPr="006375B5" w:rsidRDefault="006F5369" w:rsidP="008E06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6F5369" w:rsidRPr="006375B5" w14:paraId="131E3C86" w14:textId="77777777" w:rsidTr="00FD7882">
        <w:trPr>
          <w:trHeight w:val="442"/>
        </w:trPr>
        <w:tc>
          <w:tcPr>
            <w:tcW w:w="4139" w:type="dxa"/>
          </w:tcPr>
          <w:p w14:paraId="6396FFD9" w14:textId="0F0B4480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32E2142E" w14:textId="095E541D" w:rsidR="006F5369" w:rsidRPr="00B60C39" w:rsidRDefault="008B7D31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</w:t>
            </w:r>
          </w:p>
        </w:tc>
        <w:tc>
          <w:tcPr>
            <w:tcW w:w="270" w:type="dxa"/>
            <w:shd w:val="clear" w:color="auto" w:fill="auto"/>
          </w:tcPr>
          <w:p w14:paraId="262CF53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C803EB" w14:textId="394D1D8C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60C39">
              <w:rPr>
                <w:rFonts w:ascii="Angsana New" w:hAnsi="Angsana New"/>
                <w:sz w:val="30"/>
                <w:szCs w:val="30"/>
              </w:rPr>
              <w:t>2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271" w:type="dxa"/>
            <w:shd w:val="clear" w:color="auto" w:fill="auto"/>
          </w:tcPr>
          <w:p w14:paraId="054B060C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A33AC43" w14:textId="221220A9" w:rsidR="006F5369" w:rsidRPr="0072680E" w:rsidRDefault="008B7D31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270" w:type="dxa"/>
            <w:shd w:val="clear" w:color="auto" w:fill="auto"/>
          </w:tcPr>
          <w:p w14:paraId="1B645F22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4A25831" w14:textId="3B65086F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680E">
              <w:rPr>
                <w:rFonts w:ascii="Angsana New" w:hAnsi="Angsana New"/>
                <w:sz w:val="30"/>
                <w:szCs w:val="30"/>
              </w:rPr>
              <w:t>15</w:t>
            </w:r>
          </w:p>
        </w:tc>
      </w:tr>
      <w:tr w:rsidR="006F5369" w:rsidRPr="006375B5" w14:paraId="5C1F1BC9" w14:textId="77777777" w:rsidTr="00881228">
        <w:trPr>
          <w:trHeight w:val="442"/>
        </w:trPr>
        <w:tc>
          <w:tcPr>
            <w:tcW w:w="4139" w:type="dxa"/>
          </w:tcPr>
          <w:p w14:paraId="2FDDC85A" w14:textId="53913B10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A21C4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A5BE31C" w14:textId="23BFA802" w:rsidR="006F5369" w:rsidRPr="00A25E82" w:rsidRDefault="008B7D31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</w:t>
            </w:r>
          </w:p>
        </w:tc>
        <w:tc>
          <w:tcPr>
            <w:tcW w:w="270" w:type="dxa"/>
            <w:shd w:val="clear" w:color="auto" w:fill="auto"/>
          </w:tcPr>
          <w:p w14:paraId="62248EC6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F862775" w14:textId="08B9666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271" w:type="dxa"/>
            <w:shd w:val="clear" w:color="auto" w:fill="auto"/>
          </w:tcPr>
          <w:p w14:paraId="48A49210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6C84527E" w14:textId="0A9D2880" w:rsidR="006F5369" w:rsidRPr="00A25E82" w:rsidRDefault="008B7D31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2B5D8E15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3F207B18" w14:textId="046CC7F4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 w:rsidRPr="00A25E82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6F5369" w:rsidRPr="006375B5" w14:paraId="53472956" w14:textId="77777777" w:rsidTr="00881228">
        <w:trPr>
          <w:trHeight w:val="442"/>
        </w:trPr>
        <w:tc>
          <w:tcPr>
            <w:tcW w:w="4139" w:type="dxa"/>
          </w:tcPr>
          <w:p w14:paraId="711EFE63" w14:textId="47125B12" w:rsidR="006F5369" w:rsidRPr="00A21C47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D120949" w14:textId="6586A893" w:rsidR="006F5369" w:rsidRPr="006375B5" w:rsidRDefault="008B7D31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39</w:t>
            </w:r>
          </w:p>
        </w:tc>
        <w:tc>
          <w:tcPr>
            <w:tcW w:w="270" w:type="dxa"/>
            <w:shd w:val="clear" w:color="auto" w:fill="auto"/>
          </w:tcPr>
          <w:p w14:paraId="47FB0FF5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5A00D10" w14:textId="783B115D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3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1" w:type="dxa"/>
            <w:shd w:val="clear" w:color="auto" w:fill="auto"/>
          </w:tcPr>
          <w:p w14:paraId="6821D73B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4AEA04" w14:textId="221F8531" w:rsidR="006F5369" w:rsidRPr="006375B5" w:rsidRDefault="008B7D31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16</w:t>
            </w:r>
          </w:p>
        </w:tc>
        <w:tc>
          <w:tcPr>
            <w:tcW w:w="270" w:type="dxa"/>
            <w:shd w:val="clear" w:color="auto" w:fill="auto"/>
          </w:tcPr>
          <w:p w14:paraId="560097C2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FCAD480" w14:textId="0E033C55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19</w:t>
            </w:r>
          </w:p>
        </w:tc>
      </w:tr>
      <w:tr w:rsidR="006F5369" w:rsidRPr="006375B5" w14:paraId="292CB023" w14:textId="77777777" w:rsidTr="000E079A">
        <w:trPr>
          <w:trHeight w:val="269"/>
        </w:trPr>
        <w:tc>
          <w:tcPr>
            <w:tcW w:w="4139" w:type="dxa"/>
          </w:tcPr>
          <w:p w14:paraId="485C1E68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1107455D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5EFCC27F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1BE6771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1" w:type="dxa"/>
            <w:shd w:val="clear" w:color="auto" w:fill="auto"/>
          </w:tcPr>
          <w:p w14:paraId="209323B5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47CD9F6F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366A4682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261FB342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6F5369" w:rsidRPr="006375B5" w14:paraId="3D4E97B7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1BDA0BD" w14:textId="24F6DFBC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080" w:type="dxa"/>
            <w:shd w:val="clear" w:color="auto" w:fill="auto"/>
          </w:tcPr>
          <w:p w14:paraId="02CC27F0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D24DB48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9FD42BC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3F5EE2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CBE2F6D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72E3999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36463A0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F5369" w:rsidRPr="006375B5" w14:paraId="36575DA7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38676503" w14:textId="2BF37001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719AFFF3" w14:textId="172F36B6" w:rsidR="006F5369" w:rsidRPr="006375B5" w:rsidRDefault="0061263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25A01A4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1FDCDDD" w14:textId="25573C9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0CF769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20580DB" w14:textId="0952B14C" w:rsidR="006F5369" w:rsidRPr="006375B5" w:rsidRDefault="0061263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082D3119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8C12FE6" w14:textId="61A6028A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6F5369" w:rsidRPr="006375B5" w14:paraId="1ED84694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50B09400" w14:textId="06E1EFFA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A21C4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12AB704" w14:textId="7398A9C0" w:rsidR="006F5369" w:rsidRPr="006375B5" w:rsidRDefault="00851496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7EBBE752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9A630F3" w14:textId="371F15C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271" w:type="dxa"/>
            <w:shd w:val="clear" w:color="auto" w:fill="auto"/>
          </w:tcPr>
          <w:p w14:paraId="47B08D01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B1E3814" w14:textId="44686788" w:rsidR="006F5369" w:rsidRPr="006375B5" w:rsidRDefault="0061263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15A3381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6C76A657" w14:textId="2C101E8A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F5369" w:rsidRPr="006375B5" w14:paraId="44287422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6A184FB0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1B60E6B" w14:textId="373892B0" w:rsidR="006F5369" w:rsidRPr="006375B5" w:rsidRDefault="00851496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005405E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731907" w14:textId="3308CE4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1" w:type="dxa"/>
            <w:shd w:val="clear" w:color="auto" w:fill="auto"/>
          </w:tcPr>
          <w:p w14:paraId="0493FE89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C98793A" w14:textId="7458ABB6" w:rsidR="006F5369" w:rsidRPr="006375B5" w:rsidRDefault="0061263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406F8D66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90480A" w14:textId="50BF008F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</w:tr>
      <w:tr w:rsidR="006F5369" w:rsidRPr="006375B5" w14:paraId="2637340B" w14:textId="77777777" w:rsidTr="00C95351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5D944B1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B2CF738" w14:textId="77777777" w:rsidR="006F5369" w:rsidRPr="0053790D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2714ECAC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8C84757" w14:textId="77777777" w:rsidR="006F5369" w:rsidRPr="0053790D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1" w:type="dxa"/>
            <w:shd w:val="clear" w:color="auto" w:fill="auto"/>
          </w:tcPr>
          <w:p w14:paraId="6665D209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6B377FA7" w14:textId="77777777" w:rsidR="006F5369" w:rsidRPr="0053790D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4B292872" w14:textId="77777777" w:rsidR="006F5369" w:rsidRPr="0053790D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05018425" w14:textId="77777777" w:rsidR="006F5369" w:rsidRPr="0053790D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6F5369" w:rsidRPr="006375B5" w14:paraId="271874FB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78A72AAD" w14:textId="11782E8E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080" w:type="dxa"/>
            <w:shd w:val="clear" w:color="auto" w:fill="auto"/>
          </w:tcPr>
          <w:p w14:paraId="401D1A98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7921ADA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B1CEAAB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1F639B48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B48E80E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6FB4531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09A360E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F5369" w:rsidRPr="006375B5" w14:paraId="68EDC8D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6E80781A" w14:textId="6E2D3704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18C5DE1" w14:textId="487C7181" w:rsidR="006F5369" w:rsidRPr="00AF447A" w:rsidRDefault="0061263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0FA51E4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E244070" w14:textId="2F670BA0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F447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FC8F3C2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B3C490B" w14:textId="691B34F5" w:rsidR="006F5369" w:rsidRPr="00EF73DC" w:rsidRDefault="0061263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32CB16AB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43178A3" w14:textId="78FFCC68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</w:tr>
      <w:tr w:rsidR="006F5369" w:rsidRPr="00174726" w14:paraId="25E11B3E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EAA21CB" w14:textId="6CE7C3EE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4FDF27C3" w14:textId="71689BCC" w:rsidR="006F5369" w:rsidRPr="00AF447A" w:rsidRDefault="0061263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3F05347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BA7DCA" w14:textId="6CBD787D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F447A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1" w:type="dxa"/>
            <w:shd w:val="clear" w:color="auto" w:fill="auto"/>
          </w:tcPr>
          <w:p w14:paraId="1E788FF1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236D710" w14:textId="53CB85B3" w:rsidR="006F5369" w:rsidRPr="00EF73DC" w:rsidRDefault="00612639" w:rsidP="006126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5CE5315D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FA3B199" w14:textId="42C0EFE0" w:rsidR="006F5369" w:rsidRPr="00174726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6F5369" w:rsidRPr="006375B5" w14:paraId="531D1F3C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50DD6151" w14:textId="1ABCD496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57EB4E45" w14:textId="55EFF3AA" w:rsidR="006F5369" w:rsidRPr="00AF447A" w:rsidRDefault="00851496" w:rsidP="006126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792691D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7B5F112" w14:textId="74CB8B29" w:rsidR="006F5369" w:rsidRPr="006375B5" w:rsidRDefault="006F5369" w:rsidP="008E06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F447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9EE2510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010DBBC" w14:textId="41D5170B" w:rsidR="006F5369" w:rsidRPr="00EF73DC" w:rsidRDefault="0061263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1CA9E20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52121DE" w14:textId="09B4364D" w:rsidR="006F5369" w:rsidRPr="006375B5" w:rsidRDefault="006F5369" w:rsidP="008E06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6F5369" w:rsidRPr="006375B5" w14:paraId="059C1F20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7EC7AE77" w14:textId="672F9870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D7CF853" w14:textId="4C39CCFA" w:rsidR="006F5369" w:rsidRPr="00AF447A" w:rsidRDefault="00851496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85</w:t>
            </w:r>
          </w:p>
        </w:tc>
        <w:tc>
          <w:tcPr>
            <w:tcW w:w="270" w:type="dxa"/>
            <w:shd w:val="clear" w:color="auto" w:fill="auto"/>
          </w:tcPr>
          <w:p w14:paraId="4E4F73F9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920FFE8" w14:textId="74C75DDC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44</w:t>
            </w:r>
          </w:p>
        </w:tc>
        <w:tc>
          <w:tcPr>
            <w:tcW w:w="271" w:type="dxa"/>
            <w:shd w:val="clear" w:color="auto" w:fill="auto"/>
          </w:tcPr>
          <w:p w14:paraId="62064910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262DC63A" w14:textId="4089C171" w:rsidR="006F5369" w:rsidRPr="00EF73DC" w:rsidRDefault="0061263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34</w:t>
            </w:r>
          </w:p>
        </w:tc>
        <w:tc>
          <w:tcPr>
            <w:tcW w:w="270" w:type="dxa"/>
            <w:shd w:val="clear" w:color="auto" w:fill="auto"/>
          </w:tcPr>
          <w:p w14:paraId="451A69A0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2152EEB3" w14:textId="035EB989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22</w:t>
            </w:r>
          </w:p>
        </w:tc>
      </w:tr>
      <w:tr w:rsidR="006F5369" w:rsidRPr="006375B5" w14:paraId="59DC8C3F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DB3E87C" w14:textId="751E460A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9EA9A69" w14:textId="6A9348F2" w:rsidR="006F5369" w:rsidRPr="006375B5" w:rsidRDefault="00851496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90</w:t>
            </w:r>
          </w:p>
        </w:tc>
        <w:tc>
          <w:tcPr>
            <w:tcW w:w="270" w:type="dxa"/>
            <w:shd w:val="clear" w:color="auto" w:fill="auto"/>
          </w:tcPr>
          <w:p w14:paraId="6832A54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9FB8DA6" w14:textId="114154E4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46</w:t>
            </w:r>
          </w:p>
        </w:tc>
        <w:tc>
          <w:tcPr>
            <w:tcW w:w="271" w:type="dxa"/>
            <w:shd w:val="clear" w:color="auto" w:fill="auto"/>
          </w:tcPr>
          <w:p w14:paraId="427618FC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7A942CE" w14:textId="380AFD29" w:rsidR="006F5369" w:rsidRPr="006375B5" w:rsidRDefault="00C13D11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37</w:t>
            </w:r>
          </w:p>
        </w:tc>
        <w:tc>
          <w:tcPr>
            <w:tcW w:w="270" w:type="dxa"/>
            <w:shd w:val="clear" w:color="auto" w:fill="auto"/>
          </w:tcPr>
          <w:p w14:paraId="4374A8B6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7919B8" w14:textId="7FC7F39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25</w:t>
            </w:r>
          </w:p>
        </w:tc>
      </w:tr>
      <w:tr w:rsidR="002E644F" w:rsidRPr="006375B5" w14:paraId="6606E260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3A0E0DFD" w14:textId="77777777" w:rsidR="002E644F" w:rsidRPr="0053790D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483B6526" w14:textId="77777777" w:rsidR="002E644F" w:rsidRPr="0053790D" w:rsidRDefault="002E644F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29A42C29" w14:textId="77777777" w:rsidR="002E644F" w:rsidRPr="0053790D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A3EF411" w14:textId="77777777" w:rsidR="002E644F" w:rsidRPr="0053790D" w:rsidRDefault="002E644F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1" w:type="dxa"/>
            <w:shd w:val="clear" w:color="auto" w:fill="auto"/>
          </w:tcPr>
          <w:p w14:paraId="7C25FB7A" w14:textId="77777777" w:rsidR="002E644F" w:rsidRPr="0053790D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582D6637" w14:textId="77777777" w:rsidR="002E644F" w:rsidRPr="0053790D" w:rsidRDefault="002E644F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60B71F39" w14:textId="77777777" w:rsidR="002E644F" w:rsidRPr="0053790D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6C35C657" w14:textId="77777777" w:rsidR="002E644F" w:rsidRPr="0053790D" w:rsidRDefault="002E644F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89622D" w:rsidRPr="006375B5" w14:paraId="2C36FA71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11C59740" w14:textId="20E1087C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หนี้สินหมุนเวียนอื่น</w:t>
            </w:r>
          </w:p>
        </w:tc>
        <w:tc>
          <w:tcPr>
            <w:tcW w:w="1080" w:type="dxa"/>
            <w:shd w:val="clear" w:color="auto" w:fill="auto"/>
          </w:tcPr>
          <w:p w14:paraId="64483682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1600546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BB7256D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5C2375A7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7656434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7C2053E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94FFA03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89622D" w:rsidRPr="006375B5" w14:paraId="7A9F13E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5271FABC" w14:textId="0636A77E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9ACD4D6" w14:textId="5A6380A9" w:rsidR="0089622D" w:rsidRPr="006375B5" w:rsidRDefault="001F24D6" w:rsidP="00E52A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47</w:t>
            </w:r>
          </w:p>
        </w:tc>
        <w:tc>
          <w:tcPr>
            <w:tcW w:w="270" w:type="dxa"/>
            <w:shd w:val="clear" w:color="auto" w:fill="auto"/>
          </w:tcPr>
          <w:p w14:paraId="766E0E13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71EE450" w14:textId="55F20B60" w:rsidR="0089622D" w:rsidRPr="006375B5" w:rsidRDefault="006F5369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48</w:t>
            </w:r>
          </w:p>
        </w:tc>
        <w:tc>
          <w:tcPr>
            <w:tcW w:w="271" w:type="dxa"/>
            <w:shd w:val="clear" w:color="auto" w:fill="auto"/>
          </w:tcPr>
          <w:p w14:paraId="7729C32D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183187C4" w14:textId="571AA1EE" w:rsidR="0089622D" w:rsidRPr="006375B5" w:rsidRDefault="001F24D6" w:rsidP="00E52A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3F322BC4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02C5D593" w14:textId="4BB7756C" w:rsidR="0089622D" w:rsidRPr="006375B5" w:rsidRDefault="00632E95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</w:tr>
      <w:tr w:rsidR="0089622D" w:rsidRPr="006375B5" w14:paraId="4B8A61B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4F4E95A0" w14:textId="4EC19449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14CEF6D7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2E0562B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3569513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3BA1D17E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9EEB593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5B8AA55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86B683A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1F0536" w:rsidRPr="006375B5" w14:paraId="4145B91D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0F154D72" w14:textId="736293AD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t>เงินกู้ยืม</w:t>
            </w:r>
          </w:p>
        </w:tc>
        <w:tc>
          <w:tcPr>
            <w:tcW w:w="1080" w:type="dxa"/>
            <w:shd w:val="clear" w:color="auto" w:fill="auto"/>
          </w:tcPr>
          <w:p w14:paraId="3F48D273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7BE5CEB" w14:textId="77777777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CFF86BB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1E061DD" w14:textId="77777777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8174263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F5AA769" w14:textId="77777777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3D519A6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B2AB6" w:rsidRPr="006375B5" w14:paraId="10BA2E21" w14:textId="77777777" w:rsidTr="00956E34">
        <w:tc>
          <w:tcPr>
            <w:tcW w:w="4139" w:type="dxa"/>
          </w:tcPr>
          <w:p w14:paraId="3E9AEBAA" w14:textId="0C836EED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  <w:shd w:val="clear" w:color="auto" w:fill="auto"/>
          </w:tcPr>
          <w:p w14:paraId="584FA40F" w14:textId="7A5DAE74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255C259" w14:textId="77777777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F0D7D37" w14:textId="0AABC2D2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33897941" w14:textId="77777777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BFD8E07" w14:textId="7577A96D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93E6D1A" w14:textId="77777777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AEC27A8" w14:textId="51885026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7A8A5275" w14:textId="77777777" w:rsidTr="00956E34">
        <w:tc>
          <w:tcPr>
            <w:tcW w:w="4139" w:type="dxa"/>
          </w:tcPr>
          <w:p w14:paraId="3FD12B34" w14:textId="1057FC2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67340F5" w14:textId="38F22B8F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E8FD36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EAD7BBF" w14:textId="040A8011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30710EC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C4FB6B6" w14:textId="646F0B7D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54</w:t>
            </w:r>
          </w:p>
        </w:tc>
        <w:tc>
          <w:tcPr>
            <w:tcW w:w="270" w:type="dxa"/>
            <w:shd w:val="clear" w:color="auto" w:fill="auto"/>
          </w:tcPr>
          <w:p w14:paraId="1921519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E43CFDE" w14:textId="3AC80D06" w:rsidR="00632E95" w:rsidRPr="006375B5" w:rsidRDefault="00632E95" w:rsidP="00C71D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415</w:t>
            </w:r>
          </w:p>
        </w:tc>
      </w:tr>
      <w:tr w:rsidR="00632E95" w:rsidRPr="006375B5" w14:paraId="69534D0C" w14:textId="77777777" w:rsidTr="00956E34">
        <w:tc>
          <w:tcPr>
            <w:tcW w:w="4139" w:type="dxa"/>
          </w:tcPr>
          <w:p w14:paraId="6049375E" w14:textId="1A7198D3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  <w:shd w:val="clear" w:color="auto" w:fill="auto"/>
          </w:tcPr>
          <w:p w14:paraId="73DDF2C7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B7B02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5ECDB4C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5AA5CF5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6114468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F7A1BE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A8D49C2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608B4AE1" w14:textId="77777777" w:rsidTr="00956E34">
        <w:tc>
          <w:tcPr>
            <w:tcW w:w="4139" w:type="dxa"/>
          </w:tcPr>
          <w:p w14:paraId="5D44A9DD" w14:textId="23C6B765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shd w:val="clear" w:color="auto" w:fill="auto"/>
          </w:tcPr>
          <w:p w14:paraId="2E356511" w14:textId="508BC161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273</w:t>
            </w:r>
          </w:p>
        </w:tc>
        <w:tc>
          <w:tcPr>
            <w:tcW w:w="270" w:type="dxa"/>
            <w:shd w:val="clear" w:color="auto" w:fill="auto"/>
          </w:tcPr>
          <w:p w14:paraId="5173189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7832369" w14:textId="2207217A" w:rsidR="00632E95" w:rsidRPr="006375B5" w:rsidRDefault="00632E95" w:rsidP="00C71D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27</w:t>
            </w: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1" w:type="dxa"/>
            <w:shd w:val="clear" w:color="auto" w:fill="auto"/>
          </w:tcPr>
          <w:p w14:paraId="0CF242B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4F662F0" w14:textId="1318997F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B3E5FB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2EAB0BE" w14:textId="0670D865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D5431A" w:rsidRPr="006375B5" w14:paraId="61EE7E1F" w14:textId="77777777" w:rsidTr="00956E34">
        <w:tc>
          <w:tcPr>
            <w:tcW w:w="4139" w:type="dxa"/>
          </w:tcPr>
          <w:p w14:paraId="69E90F3E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CFAB290" w14:textId="77777777" w:rsidR="00D5431A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8A10D83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903434" w14:textId="77777777" w:rsidR="00D5431A" w:rsidRPr="00824F87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82F9205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401AF91" w14:textId="77777777" w:rsidR="00D5431A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FB94124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104D865" w14:textId="77777777" w:rsidR="00D5431A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D5431A" w:rsidRPr="006375B5" w14:paraId="1DEB36AC" w14:textId="77777777" w:rsidTr="00956E34">
        <w:tc>
          <w:tcPr>
            <w:tcW w:w="4139" w:type="dxa"/>
          </w:tcPr>
          <w:p w14:paraId="4D000573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4DDD8AF" w14:textId="77777777" w:rsidR="00D5431A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DCE6521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20A5545" w14:textId="77777777" w:rsidR="00D5431A" w:rsidRPr="00824F87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3175E6F9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32AAD0F" w14:textId="77777777" w:rsidR="00D5431A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73DE0AE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BE150F2" w14:textId="77777777" w:rsidR="00D5431A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D5431A" w:rsidRPr="006375B5" w14:paraId="096DDE70" w14:textId="77777777" w:rsidTr="00956E34">
        <w:tc>
          <w:tcPr>
            <w:tcW w:w="4139" w:type="dxa"/>
          </w:tcPr>
          <w:p w14:paraId="76B48506" w14:textId="1F0148D3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เงินกู้ยืม</w:t>
            </w:r>
            <w:r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t xml:space="preserve"> (ต่อ)</w:t>
            </w:r>
          </w:p>
        </w:tc>
        <w:tc>
          <w:tcPr>
            <w:tcW w:w="1080" w:type="dxa"/>
            <w:shd w:val="clear" w:color="auto" w:fill="auto"/>
          </w:tcPr>
          <w:p w14:paraId="06601D16" w14:textId="77777777" w:rsidR="00D5431A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04889AB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9D63332" w14:textId="77777777" w:rsidR="00D5431A" w:rsidRPr="00824F87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5976E958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1E2A930" w14:textId="77777777" w:rsidR="00D5431A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F817692" w14:textId="77777777" w:rsidR="00D5431A" w:rsidRPr="006375B5" w:rsidRDefault="00D5431A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4AE9A9B" w14:textId="77777777" w:rsidR="00D5431A" w:rsidRDefault="00D5431A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632E95" w:rsidRPr="006375B5" w14:paraId="6CED5215" w14:textId="77777777" w:rsidTr="00956E34">
        <w:tc>
          <w:tcPr>
            <w:tcW w:w="4139" w:type="dxa"/>
          </w:tcPr>
          <w:p w14:paraId="413E63C6" w14:textId="19765F8E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080" w:type="dxa"/>
            <w:shd w:val="clear" w:color="auto" w:fill="auto"/>
          </w:tcPr>
          <w:p w14:paraId="118670EF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DA737A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30F99D3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488D137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7316219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C8D420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22BFF49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06E9B93A" w14:textId="77777777" w:rsidTr="00956E34">
        <w:tc>
          <w:tcPr>
            <w:tcW w:w="4139" w:type="dxa"/>
          </w:tcPr>
          <w:p w14:paraId="08AF8B2C" w14:textId="09D9EEC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17AC7C3" w14:textId="1C86857A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E4E673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61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D9BD75" w14:textId="2B8A1A6B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4C4618A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82DA99F" w14:textId="31C563DF" w:rsidR="00632E95" w:rsidRPr="006375B5" w:rsidRDefault="00522A2F" w:rsidP="00522A2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AD10D8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0FFF869" w14:textId="1DA0A6CD" w:rsidR="00632E95" w:rsidRPr="006375B5" w:rsidRDefault="00632E95" w:rsidP="00326FB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</w:tr>
      <w:tr w:rsidR="00632E95" w:rsidRPr="006375B5" w14:paraId="0DEC32CD" w14:textId="77777777" w:rsidTr="00956E34">
        <w:tc>
          <w:tcPr>
            <w:tcW w:w="4139" w:type="dxa"/>
          </w:tcPr>
          <w:p w14:paraId="4BCFE918" w14:textId="7225AC2B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22E098D" w14:textId="40B4BB0C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327</w:t>
            </w:r>
          </w:p>
        </w:tc>
        <w:tc>
          <w:tcPr>
            <w:tcW w:w="270" w:type="dxa"/>
            <w:shd w:val="clear" w:color="auto" w:fill="auto"/>
          </w:tcPr>
          <w:p w14:paraId="3B3112C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4AB4599" w14:textId="44A54BE6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31</w:t>
            </w: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1" w:type="dxa"/>
            <w:shd w:val="clear" w:color="auto" w:fill="auto"/>
          </w:tcPr>
          <w:p w14:paraId="1999EA7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0C539BD" w14:textId="6FBB47A0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944E55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131E5694" w14:textId="27242770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632E95" w:rsidRPr="006375B5" w14:paraId="0DB9262D" w14:textId="77777777" w:rsidTr="00956E34">
        <w:tc>
          <w:tcPr>
            <w:tcW w:w="4139" w:type="dxa"/>
          </w:tcPr>
          <w:p w14:paraId="47A0F0A9" w14:textId="3B172251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43D5E70" w14:textId="568F7593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600</w:t>
            </w:r>
          </w:p>
        </w:tc>
        <w:tc>
          <w:tcPr>
            <w:tcW w:w="270" w:type="dxa"/>
            <w:shd w:val="clear" w:color="auto" w:fill="auto"/>
          </w:tcPr>
          <w:p w14:paraId="415C966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802AB3D" w14:textId="64344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585</w:t>
            </w:r>
          </w:p>
        </w:tc>
        <w:tc>
          <w:tcPr>
            <w:tcW w:w="271" w:type="dxa"/>
            <w:shd w:val="clear" w:color="auto" w:fill="auto"/>
          </w:tcPr>
          <w:p w14:paraId="396FF10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67E0697" w14:textId="66CFEAAA" w:rsidR="00632E95" w:rsidRPr="0012790B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54</w:t>
            </w:r>
          </w:p>
        </w:tc>
        <w:tc>
          <w:tcPr>
            <w:tcW w:w="270" w:type="dxa"/>
            <w:shd w:val="clear" w:color="auto" w:fill="auto"/>
          </w:tcPr>
          <w:p w14:paraId="7BCF840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309E593" w14:textId="5D47466F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417</w:t>
            </w:r>
          </w:p>
        </w:tc>
      </w:tr>
      <w:tr w:rsidR="00632E95" w:rsidRPr="006375B5" w14:paraId="21EF302C" w14:textId="77777777" w:rsidTr="00956E34">
        <w:tc>
          <w:tcPr>
            <w:tcW w:w="4139" w:type="dxa"/>
          </w:tcPr>
          <w:p w14:paraId="114DA7E5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B2EB030" w14:textId="77777777" w:rsidR="00632E95" w:rsidRPr="00FB1950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792A23E2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0AF9E72" w14:textId="77777777" w:rsidR="00632E95" w:rsidRPr="00FB1950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4C5E534E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59AEB3A5" w14:textId="77777777" w:rsidR="00632E95" w:rsidRPr="00FB1950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1E2EB8C1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0172889A" w14:textId="77777777" w:rsidR="00632E95" w:rsidRPr="00FB1950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</w:tr>
      <w:tr w:rsidR="00632E95" w:rsidRPr="006375B5" w14:paraId="662F73E2" w14:textId="77777777" w:rsidTr="00956E34">
        <w:tc>
          <w:tcPr>
            <w:tcW w:w="4139" w:type="dxa"/>
          </w:tcPr>
          <w:p w14:paraId="72389B04" w14:textId="47BBC166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สั้นและดอกเบี้ยค้างจ่าย</w:t>
            </w:r>
          </w:p>
        </w:tc>
        <w:tc>
          <w:tcPr>
            <w:tcW w:w="1080" w:type="dxa"/>
            <w:shd w:val="clear" w:color="auto" w:fill="auto"/>
          </w:tcPr>
          <w:p w14:paraId="009FDD58" w14:textId="3D7DE24B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FFB3A3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3F5CB4B" w14:textId="44E770B5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784C3C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B570B49" w14:textId="7B4C4B50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54</w:t>
            </w:r>
          </w:p>
        </w:tc>
        <w:tc>
          <w:tcPr>
            <w:tcW w:w="270" w:type="dxa"/>
            <w:shd w:val="clear" w:color="auto" w:fill="auto"/>
          </w:tcPr>
          <w:p w14:paraId="1558BFE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8C77064" w14:textId="6BC973EF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41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632E95" w:rsidRPr="006375B5" w14:paraId="12253587" w14:textId="77777777" w:rsidTr="00956E34">
        <w:tc>
          <w:tcPr>
            <w:tcW w:w="4139" w:type="dxa"/>
          </w:tcPr>
          <w:p w14:paraId="425E1135" w14:textId="3F7B2670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และดอกเบี้ยค้างจ่าย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DC6EC41" w14:textId="6887EC36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600</w:t>
            </w:r>
          </w:p>
        </w:tc>
        <w:tc>
          <w:tcPr>
            <w:tcW w:w="270" w:type="dxa"/>
            <w:shd w:val="clear" w:color="auto" w:fill="auto"/>
          </w:tcPr>
          <w:p w14:paraId="436256D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EA9B4FF" w14:textId="6E1488C0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585</w:t>
            </w:r>
          </w:p>
        </w:tc>
        <w:tc>
          <w:tcPr>
            <w:tcW w:w="271" w:type="dxa"/>
            <w:shd w:val="clear" w:color="auto" w:fill="auto"/>
          </w:tcPr>
          <w:p w14:paraId="3F91540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55195FE" w14:textId="1D369325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5F3F80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B7E2A2F" w14:textId="62103FCE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5F5805A3" w14:textId="77777777" w:rsidTr="00956E34">
        <w:trPr>
          <w:trHeight w:val="442"/>
        </w:trPr>
        <w:tc>
          <w:tcPr>
            <w:tcW w:w="4139" w:type="dxa"/>
          </w:tcPr>
          <w:p w14:paraId="3883377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F38548" w14:textId="3D0252FD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600</w:t>
            </w:r>
          </w:p>
        </w:tc>
        <w:tc>
          <w:tcPr>
            <w:tcW w:w="270" w:type="dxa"/>
            <w:shd w:val="clear" w:color="auto" w:fill="auto"/>
          </w:tcPr>
          <w:p w14:paraId="454CE5B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1546B1" w14:textId="3B39BA5A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585</w:t>
            </w:r>
          </w:p>
        </w:tc>
        <w:tc>
          <w:tcPr>
            <w:tcW w:w="271" w:type="dxa"/>
            <w:shd w:val="clear" w:color="auto" w:fill="auto"/>
          </w:tcPr>
          <w:p w14:paraId="7545CA6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1725338" w14:textId="125E60C1" w:rsidR="00632E95" w:rsidRPr="006375B5" w:rsidRDefault="00522A2F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54</w:t>
            </w:r>
          </w:p>
        </w:tc>
        <w:tc>
          <w:tcPr>
            <w:tcW w:w="270" w:type="dxa"/>
            <w:shd w:val="clear" w:color="auto" w:fill="auto"/>
          </w:tcPr>
          <w:p w14:paraId="69EF4C9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5AB82B" w14:textId="76B9A0B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417</w:t>
            </w:r>
          </w:p>
        </w:tc>
      </w:tr>
      <w:tr w:rsidR="00FB1950" w:rsidRPr="006375B5" w14:paraId="5C86D422" w14:textId="77777777" w:rsidTr="00FB1950">
        <w:trPr>
          <w:trHeight w:val="125"/>
        </w:trPr>
        <w:tc>
          <w:tcPr>
            <w:tcW w:w="4139" w:type="dxa"/>
          </w:tcPr>
          <w:p w14:paraId="70BE4A29" w14:textId="77777777" w:rsidR="00FB1950" w:rsidRPr="00FB1950" w:rsidRDefault="00FB195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4F2FF2F1" w14:textId="77777777" w:rsidR="00FB1950" w:rsidRPr="00FB1950" w:rsidRDefault="00FB1950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7D87DEB0" w14:textId="77777777" w:rsidR="00FB1950" w:rsidRPr="00FB1950" w:rsidRDefault="00FB195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60770FA7" w14:textId="77777777" w:rsidR="00FB1950" w:rsidRPr="00FB1950" w:rsidRDefault="00FB1950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  <w:shd w:val="clear" w:color="auto" w:fill="auto"/>
          </w:tcPr>
          <w:p w14:paraId="52A0747A" w14:textId="77777777" w:rsidR="00FB1950" w:rsidRPr="00FB1950" w:rsidRDefault="00FB195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70A13AFE" w14:textId="77777777" w:rsidR="00FB1950" w:rsidRPr="00FB1950" w:rsidRDefault="00FB1950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746117D5" w14:textId="77777777" w:rsidR="00FB1950" w:rsidRPr="00FB1950" w:rsidRDefault="00FB195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4BDC466E" w14:textId="77777777" w:rsidR="00FB1950" w:rsidRPr="00FB1950" w:rsidRDefault="00FB1950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632E95" w:rsidRPr="006375B5" w14:paraId="4D9C3405" w14:textId="77777777" w:rsidTr="00C95351">
        <w:trPr>
          <w:trHeight w:val="442"/>
        </w:trPr>
        <w:tc>
          <w:tcPr>
            <w:tcW w:w="4139" w:type="dxa"/>
          </w:tcPr>
          <w:p w14:paraId="3B8424A9" w14:textId="77E2140B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รายได้สิทธิการเช่ารอตัดบัญชี</w:t>
            </w:r>
          </w:p>
        </w:tc>
        <w:tc>
          <w:tcPr>
            <w:tcW w:w="1080" w:type="dxa"/>
            <w:shd w:val="clear" w:color="auto" w:fill="auto"/>
          </w:tcPr>
          <w:p w14:paraId="577F4295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82A2A2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49F8305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672056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F46D954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C0C1DD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7E2A9E2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32E95" w:rsidRPr="006375B5" w14:paraId="4B606391" w14:textId="77777777" w:rsidTr="00956E34">
        <w:trPr>
          <w:trHeight w:val="442"/>
        </w:trPr>
        <w:tc>
          <w:tcPr>
            <w:tcW w:w="4139" w:type="dxa"/>
          </w:tcPr>
          <w:p w14:paraId="06334F45" w14:textId="0AA26410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7974CA5A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083D90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D2AB964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5B16F9D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B7C402B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8B683E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CEEAC99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32E95" w:rsidRPr="006375B5" w14:paraId="54A1E12E" w14:textId="77777777" w:rsidTr="00956E34">
        <w:trPr>
          <w:trHeight w:val="442"/>
        </w:trPr>
        <w:tc>
          <w:tcPr>
            <w:tcW w:w="4139" w:type="dxa"/>
          </w:tcPr>
          <w:p w14:paraId="335C040C" w14:textId="12E5656D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ส่วนที่จะรับรู้ภายในหนึ่งปี  </w:t>
            </w: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6C13FEC6" w14:textId="04235C0B" w:rsidR="00632E95" w:rsidRPr="00BA582B" w:rsidRDefault="001F24D6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52</w:t>
            </w:r>
          </w:p>
        </w:tc>
        <w:tc>
          <w:tcPr>
            <w:tcW w:w="270" w:type="dxa"/>
            <w:shd w:val="clear" w:color="auto" w:fill="auto"/>
          </w:tcPr>
          <w:p w14:paraId="5621D78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6B5661EF" w14:textId="42E4ACE1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271" w:type="dxa"/>
            <w:shd w:val="clear" w:color="auto" w:fill="auto"/>
          </w:tcPr>
          <w:p w14:paraId="6BF7EC6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21344E6F" w14:textId="364BC61C" w:rsidR="00632E95" w:rsidRPr="0060386B" w:rsidRDefault="001F24D6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6EB1C24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34770259" w14:textId="1805720E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</w:tr>
      <w:tr w:rsidR="00632E95" w:rsidRPr="006375B5" w14:paraId="5832A0AB" w14:textId="77777777" w:rsidTr="00956E34">
        <w:trPr>
          <w:trHeight w:val="442"/>
        </w:trPr>
        <w:tc>
          <w:tcPr>
            <w:tcW w:w="4139" w:type="dxa"/>
          </w:tcPr>
          <w:p w14:paraId="4698215C" w14:textId="23BB48C2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ส่วนที่จะรับรู้หลังจากหนึ่งปี 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544A86D" w14:textId="0683065C" w:rsidR="00632E95" w:rsidRPr="00BA582B" w:rsidRDefault="001F24D6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962</w:t>
            </w:r>
          </w:p>
        </w:tc>
        <w:tc>
          <w:tcPr>
            <w:tcW w:w="270" w:type="dxa"/>
            <w:shd w:val="clear" w:color="auto" w:fill="auto"/>
          </w:tcPr>
          <w:p w14:paraId="45FE4DE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7FFEE90" w14:textId="10939E85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BA582B">
              <w:rPr>
                <w:rFonts w:ascii="Angsana New" w:hAnsi="Angsana New"/>
                <w:sz w:val="30"/>
                <w:szCs w:val="30"/>
              </w:rPr>
              <w:t>,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013</w:t>
            </w:r>
          </w:p>
        </w:tc>
        <w:tc>
          <w:tcPr>
            <w:tcW w:w="271" w:type="dxa"/>
            <w:shd w:val="clear" w:color="auto" w:fill="auto"/>
          </w:tcPr>
          <w:p w14:paraId="406FDB0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1E31CD9F" w14:textId="646A8117" w:rsidR="00632E95" w:rsidRPr="0060386B" w:rsidRDefault="001F24D6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159</w:t>
            </w:r>
          </w:p>
        </w:tc>
        <w:tc>
          <w:tcPr>
            <w:tcW w:w="270" w:type="dxa"/>
            <w:shd w:val="clear" w:color="auto" w:fill="auto"/>
          </w:tcPr>
          <w:p w14:paraId="77AA03D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061EFA0" w14:textId="53725628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16</w:t>
            </w:r>
            <w:r w:rsidR="006E2838"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632E95" w:rsidRPr="006375B5" w14:paraId="4DA71EE8" w14:textId="77777777" w:rsidTr="00956E34">
        <w:trPr>
          <w:trHeight w:val="442"/>
        </w:trPr>
        <w:tc>
          <w:tcPr>
            <w:tcW w:w="4139" w:type="dxa"/>
          </w:tcPr>
          <w:p w14:paraId="3E21085D" w14:textId="30F60441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44A9DC5" w14:textId="584A631B" w:rsidR="00632E95" w:rsidRPr="006375B5" w:rsidRDefault="001F24D6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1,014</w:t>
            </w:r>
          </w:p>
        </w:tc>
        <w:tc>
          <w:tcPr>
            <w:tcW w:w="270" w:type="dxa"/>
            <w:shd w:val="clear" w:color="auto" w:fill="auto"/>
          </w:tcPr>
          <w:p w14:paraId="0D935B1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9198679" w14:textId="2FAF65F6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1,064</w:t>
            </w:r>
          </w:p>
        </w:tc>
        <w:tc>
          <w:tcPr>
            <w:tcW w:w="271" w:type="dxa"/>
            <w:shd w:val="clear" w:color="auto" w:fill="auto"/>
          </w:tcPr>
          <w:p w14:paraId="1348ADF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647C189" w14:textId="650CE662" w:rsidR="00632E95" w:rsidRPr="006375B5" w:rsidRDefault="001F24D6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167</w:t>
            </w:r>
          </w:p>
        </w:tc>
        <w:tc>
          <w:tcPr>
            <w:tcW w:w="270" w:type="dxa"/>
            <w:shd w:val="clear" w:color="auto" w:fill="auto"/>
          </w:tcPr>
          <w:p w14:paraId="69D8A3E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71577F1" w14:textId="56975D0D" w:rsidR="00632E95" w:rsidRPr="006375B5" w:rsidRDefault="00632E95" w:rsidP="00FE55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17</w:t>
            </w:r>
            <w:r w:rsidR="006E2838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</w:tr>
    </w:tbl>
    <w:p w14:paraId="0A142DBF" w14:textId="4C1C1346" w:rsidR="00956E34" w:rsidRPr="00FB1950" w:rsidRDefault="00956E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0"/>
          <w:szCs w:val="20"/>
          <w:cs/>
        </w:rPr>
      </w:pPr>
    </w:p>
    <w:p w14:paraId="6D7B1765" w14:textId="69445B1B" w:rsidR="00B04DF3" w:rsidRDefault="00B04DF3" w:rsidP="00B04D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สัญญาสำคัญที่เกี่ยวข้องกับรายได้สิทธิการเช่า (ดูหมายเหตุข้อ </w:t>
      </w:r>
      <w:r w:rsidR="000E564C" w:rsidRPr="000E564C">
        <w:rPr>
          <w:rFonts w:asciiTheme="majorBidi" w:hAnsiTheme="majorBidi" w:cstheme="majorBidi"/>
          <w:sz w:val="30"/>
          <w:szCs w:val="30"/>
        </w:rPr>
        <w:t>1</w:t>
      </w:r>
      <w:r w:rsidR="000B32BA">
        <w:rPr>
          <w:rFonts w:asciiTheme="majorBidi" w:hAnsiTheme="majorBidi" w:cstheme="majorBidi"/>
          <w:sz w:val="30"/>
          <w:szCs w:val="30"/>
        </w:rPr>
        <w:t>5</w:t>
      </w:r>
      <w:r w:rsidRPr="006375B5">
        <w:rPr>
          <w:rFonts w:asciiTheme="majorBidi" w:hAnsiTheme="majorBidi" w:cstheme="majorBidi"/>
          <w:sz w:val="30"/>
          <w:szCs w:val="30"/>
          <w:cs/>
        </w:rPr>
        <w:t>)</w:t>
      </w:r>
    </w:p>
    <w:p w14:paraId="776FAD24" w14:textId="49870F80" w:rsidR="00CE419F" w:rsidRPr="00FB1950" w:rsidRDefault="00CE41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0"/>
          <w:szCs w:val="20"/>
          <w:cs/>
        </w:rPr>
      </w:pPr>
    </w:p>
    <w:tbl>
      <w:tblPr>
        <w:tblW w:w="911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24"/>
        <w:gridCol w:w="1192"/>
        <w:gridCol w:w="249"/>
        <w:gridCol w:w="22"/>
        <w:gridCol w:w="961"/>
        <w:gridCol w:w="35"/>
        <w:gridCol w:w="257"/>
        <w:gridCol w:w="15"/>
        <w:gridCol w:w="1078"/>
        <w:gridCol w:w="9"/>
        <w:gridCol w:w="236"/>
        <w:gridCol w:w="27"/>
        <w:gridCol w:w="897"/>
        <w:gridCol w:w="15"/>
      </w:tblGrid>
      <w:tr w:rsidR="0051550E" w:rsidRPr="006375B5" w14:paraId="189FE5B2" w14:textId="77777777" w:rsidTr="007C2EE8">
        <w:trPr>
          <w:gridAfter w:val="1"/>
          <w:wAfter w:w="8" w:type="pct"/>
          <w:tblHeader/>
        </w:trPr>
        <w:tc>
          <w:tcPr>
            <w:tcW w:w="2262" w:type="pct"/>
          </w:tcPr>
          <w:p w14:paraId="2F46BE45" w14:textId="02908516" w:rsidR="0051550E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ยอดคงเหลือกับบุคคลหรือกิจการที่เกี่ยวข้องกัน</w:t>
            </w:r>
          </w:p>
        </w:tc>
        <w:tc>
          <w:tcPr>
            <w:tcW w:w="1349" w:type="pct"/>
            <w:gridSpan w:val="5"/>
            <w:shd w:val="clear" w:color="auto" w:fill="auto"/>
            <w:vAlign w:val="center"/>
          </w:tcPr>
          <w:p w14:paraId="48FC61E4" w14:textId="4535B751" w:rsidR="0051550E" w:rsidRPr="000E564C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9" w:type="pct"/>
            <w:gridSpan w:val="2"/>
          </w:tcPr>
          <w:p w14:paraId="154447AA" w14:textId="77777777" w:rsidR="0051550E" w:rsidRPr="006375B5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2" w:type="pct"/>
            <w:gridSpan w:val="5"/>
            <w:shd w:val="clear" w:color="auto" w:fill="auto"/>
            <w:vAlign w:val="center"/>
          </w:tcPr>
          <w:p w14:paraId="3F9A2C3D" w14:textId="0BE8166C" w:rsidR="0051550E" w:rsidRPr="000E564C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1550E" w:rsidRPr="006375B5" w14:paraId="48BEA9F8" w14:textId="77777777" w:rsidTr="007C2EE8">
        <w:trPr>
          <w:gridAfter w:val="1"/>
          <w:wAfter w:w="8" w:type="pct"/>
          <w:tblHeader/>
        </w:trPr>
        <w:tc>
          <w:tcPr>
            <w:tcW w:w="2262" w:type="pct"/>
          </w:tcPr>
          <w:p w14:paraId="3BD11ADB" w14:textId="73A744D2" w:rsidR="0051550E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654" w:type="pct"/>
            <w:shd w:val="clear" w:color="auto" w:fill="auto"/>
            <w:vAlign w:val="center"/>
          </w:tcPr>
          <w:p w14:paraId="6000142E" w14:textId="48C4235D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32E95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49" w:type="pct"/>
            <w:gridSpan w:val="2"/>
          </w:tcPr>
          <w:p w14:paraId="7E1313A1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6" w:type="pct"/>
            <w:gridSpan w:val="2"/>
            <w:shd w:val="clear" w:color="auto" w:fill="auto"/>
            <w:vAlign w:val="center"/>
          </w:tcPr>
          <w:p w14:paraId="3CE50F69" w14:textId="7B89406A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32E95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  <w:tc>
          <w:tcPr>
            <w:tcW w:w="149" w:type="pct"/>
            <w:gridSpan w:val="2"/>
          </w:tcPr>
          <w:p w14:paraId="3A8CF5CD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  <w:vAlign w:val="center"/>
          </w:tcPr>
          <w:p w14:paraId="4CBE9E53" w14:textId="4E8950A5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1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32E95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49" w:type="pct"/>
            <w:gridSpan w:val="3"/>
          </w:tcPr>
          <w:p w14:paraId="47CCC2B9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2" w:type="pct"/>
            <w:shd w:val="clear" w:color="auto" w:fill="auto"/>
            <w:vAlign w:val="center"/>
          </w:tcPr>
          <w:p w14:paraId="1557149E" w14:textId="43FEF2CA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32E95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CE6C56" w:rsidRPr="006375B5" w14:paraId="660B7AD1" w14:textId="77777777" w:rsidTr="007C2EE8">
        <w:trPr>
          <w:gridAfter w:val="1"/>
          <w:wAfter w:w="8" w:type="pct"/>
          <w:tblHeader/>
        </w:trPr>
        <w:tc>
          <w:tcPr>
            <w:tcW w:w="2262" w:type="pct"/>
          </w:tcPr>
          <w:p w14:paraId="11018D97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30" w:type="pct"/>
            <w:gridSpan w:val="12"/>
          </w:tcPr>
          <w:p w14:paraId="03A1822C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56E34" w:rsidRPr="006375B5" w14:paraId="47AA2829" w14:textId="77777777" w:rsidTr="00632E95">
        <w:trPr>
          <w:gridAfter w:val="1"/>
          <w:wAfter w:w="8" w:type="pct"/>
        </w:trPr>
        <w:tc>
          <w:tcPr>
            <w:tcW w:w="2262" w:type="pct"/>
          </w:tcPr>
          <w:p w14:paraId="7707F49E" w14:textId="13EC8C60" w:rsidR="00956E34" w:rsidRPr="006375B5" w:rsidRDefault="00956E34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2730" w:type="pct"/>
            <w:gridSpan w:val="12"/>
          </w:tcPr>
          <w:p w14:paraId="0740452B" w14:textId="77777777" w:rsidR="00956E34" w:rsidRPr="006375B5" w:rsidRDefault="00956E34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E6C56" w:rsidRPr="006375B5" w14:paraId="08988A1E" w14:textId="77777777" w:rsidTr="00632E95">
        <w:trPr>
          <w:gridAfter w:val="1"/>
          <w:wAfter w:w="8" w:type="pct"/>
        </w:trPr>
        <w:tc>
          <w:tcPr>
            <w:tcW w:w="2262" w:type="pct"/>
          </w:tcPr>
          <w:p w14:paraId="6173A3E7" w14:textId="77777777" w:rsidR="00CE6C56" w:rsidRPr="00956E34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sz w:val="30"/>
                <w:szCs w:val="30"/>
                <w:cs/>
              </w:rPr>
            </w:pPr>
            <w:r w:rsidRPr="00956E34">
              <w:rPr>
                <w:rFonts w:ascii="Angsana New" w:hAnsi="Angsana New"/>
                <w:sz w:val="30"/>
                <w:szCs w:val="30"/>
                <w:cs/>
              </w:rPr>
              <w:t>ส่วนที่จะรับรู้ภายในหนึ่งปี</w:t>
            </w:r>
          </w:p>
        </w:tc>
        <w:tc>
          <w:tcPr>
            <w:tcW w:w="2730" w:type="pct"/>
            <w:gridSpan w:val="12"/>
          </w:tcPr>
          <w:p w14:paraId="2C63B80D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632E95" w:rsidRPr="006375B5" w14:paraId="0C4C9EBD" w14:textId="77777777" w:rsidTr="005B4379">
        <w:trPr>
          <w:gridAfter w:val="1"/>
          <w:wAfter w:w="8" w:type="pct"/>
        </w:trPr>
        <w:tc>
          <w:tcPr>
            <w:tcW w:w="2262" w:type="pct"/>
          </w:tcPr>
          <w:p w14:paraId="78639AB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54" w:type="pct"/>
            <w:shd w:val="clear" w:color="auto" w:fill="auto"/>
          </w:tcPr>
          <w:p w14:paraId="2034823B" w14:textId="3D96CAEE" w:rsidR="00632E95" w:rsidRPr="006375B5" w:rsidRDefault="00641A17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33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1974DA3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6" w:type="pct"/>
            <w:gridSpan w:val="2"/>
            <w:shd w:val="clear" w:color="auto" w:fill="auto"/>
          </w:tcPr>
          <w:p w14:paraId="32E34B97" w14:textId="027E3A16" w:rsidR="00632E95" w:rsidRPr="006375B5" w:rsidRDefault="00632E95" w:rsidP="00632E9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37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54D7A5C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6FFF15BC" w14:textId="54089BD2" w:rsidR="00632E95" w:rsidRPr="006375B5" w:rsidRDefault="005B4379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17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27F1BCB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2" w:type="pct"/>
            <w:shd w:val="clear" w:color="auto" w:fill="auto"/>
          </w:tcPr>
          <w:p w14:paraId="7FE19636" w14:textId="692EB500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22</w:t>
            </w:r>
          </w:p>
        </w:tc>
      </w:tr>
      <w:tr w:rsidR="00632E95" w:rsidRPr="006375B5" w14:paraId="0A0D84D9" w14:textId="77777777" w:rsidTr="005B4379">
        <w:trPr>
          <w:gridAfter w:val="1"/>
          <w:wAfter w:w="8" w:type="pct"/>
        </w:trPr>
        <w:tc>
          <w:tcPr>
            <w:tcW w:w="2262" w:type="pct"/>
          </w:tcPr>
          <w:p w14:paraId="72727BB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54" w:type="pct"/>
            <w:shd w:val="clear" w:color="auto" w:fill="auto"/>
          </w:tcPr>
          <w:p w14:paraId="2D01317D" w14:textId="10CBECB2" w:rsidR="00632E95" w:rsidRPr="006375B5" w:rsidRDefault="005B4379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641A17">
              <w:rPr>
                <w:rFonts w:ascii="Angsana New" w:hAnsi="Angsana New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21D454C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6" w:type="pct"/>
            <w:gridSpan w:val="2"/>
            <w:shd w:val="clear" w:color="auto" w:fill="auto"/>
          </w:tcPr>
          <w:p w14:paraId="69C49A33" w14:textId="3E25BE34" w:rsidR="00632E95" w:rsidRPr="006375B5" w:rsidRDefault="00632E95" w:rsidP="00632E9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365C7CC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152CC25B" w14:textId="694EA5B2" w:rsidR="00632E95" w:rsidRPr="006375B5" w:rsidRDefault="005B4379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7128D68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2" w:type="pct"/>
            <w:shd w:val="clear" w:color="auto" w:fill="auto"/>
          </w:tcPr>
          <w:p w14:paraId="46BADF18" w14:textId="73FED467" w:rsidR="00632E95" w:rsidRPr="006375B5" w:rsidRDefault="00632E95" w:rsidP="008E06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2</w:t>
            </w:r>
          </w:p>
        </w:tc>
      </w:tr>
      <w:tr w:rsidR="00632E95" w:rsidRPr="006375B5" w14:paraId="78588F26" w14:textId="77777777" w:rsidTr="005B4379">
        <w:trPr>
          <w:gridAfter w:val="1"/>
          <w:wAfter w:w="8" w:type="pct"/>
        </w:trPr>
        <w:tc>
          <w:tcPr>
            <w:tcW w:w="2262" w:type="pct"/>
          </w:tcPr>
          <w:p w14:paraId="08DE7CF3" w14:textId="77777777" w:rsidR="00632E95" w:rsidRPr="008F77AA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8F77AA">
              <w:rPr>
                <w:rFonts w:ascii="Angsana New" w:hAnsi="Angsana New"/>
                <w:sz w:val="30"/>
                <w:szCs w:val="30"/>
                <w:cs/>
              </w:rPr>
              <w:t>ส่วนที่จะรับรู้หลังจากหนึ่งปี</w:t>
            </w:r>
          </w:p>
        </w:tc>
        <w:tc>
          <w:tcPr>
            <w:tcW w:w="654" w:type="pct"/>
            <w:shd w:val="clear" w:color="auto" w:fill="auto"/>
          </w:tcPr>
          <w:p w14:paraId="5A6C221C" w14:textId="77777777" w:rsidR="00632E95" w:rsidRPr="006375B5" w:rsidRDefault="00632E95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01656FF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6" w:type="pct"/>
            <w:gridSpan w:val="2"/>
            <w:shd w:val="clear" w:color="auto" w:fill="auto"/>
          </w:tcPr>
          <w:p w14:paraId="2B85A190" w14:textId="77777777" w:rsidR="00632E95" w:rsidRPr="006375B5" w:rsidRDefault="00632E95" w:rsidP="00632E9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4093DFB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03F94822" w14:textId="77777777" w:rsidR="00632E95" w:rsidRPr="006375B5" w:rsidRDefault="00632E95" w:rsidP="00632E95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03" w:right="-142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9" w:type="pct"/>
            <w:gridSpan w:val="3"/>
            <w:shd w:val="clear" w:color="auto" w:fill="auto"/>
          </w:tcPr>
          <w:p w14:paraId="0D50EC6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2" w:type="pct"/>
            <w:shd w:val="clear" w:color="auto" w:fill="auto"/>
          </w:tcPr>
          <w:p w14:paraId="748A4A7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632E95" w:rsidRPr="006375B5" w14:paraId="33C4A5AE" w14:textId="77777777" w:rsidTr="005B4379">
        <w:trPr>
          <w:gridAfter w:val="1"/>
          <w:wAfter w:w="8" w:type="pct"/>
        </w:trPr>
        <w:tc>
          <w:tcPr>
            <w:tcW w:w="2262" w:type="pct"/>
          </w:tcPr>
          <w:p w14:paraId="443E08B8" w14:textId="19B76F4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54" w:type="pct"/>
            <w:shd w:val="clear" w:color="auto" w:fill="auto"/>
          </w:tcPr>
          <w:p w14:paraId="1AE14819" w14:textId="7960C283" w:rsidR="00632E95" w:rsidRPr="006375B5" w:rsidRDefault="00641A17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4F97A4F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6" w:type="pct"/>
            <w:gridSpan w:val="2"/>
            <w:shd w:val="clear" w:color="auto" w:fill="auto"/>
          </w:tcPr>
          <w:p w14:paraId="07A0BFA6" w14:textId="08FE2620" w:rsidR="00632E95" w:rsidRPr="006375B5" w:rsidRDefault="00632E95" w:rsidP="00632E9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84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3CE4F8F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372F8494" w14:textId="34ECA81E" w:rsidR="00632E95" w:rsidRPr="006375B5" w:rsidRDefault="005B4379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26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34FDF6B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2" w:type="pct"/>
            <w:shd w:val="clear" w:color="auto" w:fill="auto"/>
          </w:tcPr>
          <w:p w14:paraId="0DEF6364" w14:textId="3C4EEB7F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53</w:t>
            </w:r>
          </w:p>
        </w:tc>
      </w:tr>
      <w:tr w:rsidR="00632E95" w:rsidRPr="006375B5" w14:paraId="41A71C21" w14:textId="77777777" w:rsidTr="005B4379">
        <w:trPr>
          <w:gridAfter w:val="1"/>
          <w:wAfter w:w="8" w:type="pct"/>
        </w:trPr>
        <w:tc>
          <w:tcPr>
            <w:tcW w:w="2262" w:type="pct"/>
          </w:tcPr>
          <w:p w14:paraId="1A14E07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54" w:type="pct"/>
            <w:tcBorders>
              <w:bottom w:val="single" w:sz="4" w:space="0" w:color="auto"/>
            </w:tcBorders>
            <w:shd w:val="clear" w:color="auto" w:fill="auto"/>
          </w:tcPr>
          <w:p w14:paraId="2DF36642" w14:textId="473816D7" w:rsidR="00632E95" w:rsidRPr="006375B5" w:rsidRDefault="005B4379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="00641A17">
              <w:rPr>
                <w:rFonts w:ascii="Angsana New" w:hAnsi="Angsana New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6DA6BA9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6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050C058" w14:textId="139ADEBC" w:rsidR="00632E95" w:rsidRPr="006375B5" w:rsidRDefault="00632E95" w:rsidP="00632E9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17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24EFBE1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1C5D700C" w14:textId="71635C33" w:rsidR="00632E95" w:rsidRPr="006E2838" w:rsidRDefault="005B4379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6E2838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47A04C7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2" w:type="pct"/>
            <w:tcBorders>
              <w:bottom w:val="single" w:sz="4" w:space="0" w:color="auto"/>
            </w:tcBorders>
            <w:shd w:val="clear" w:color="auto" w:fill="auto"/>
          </w:tcPr>
          <w:p w14:paraId="6BA20502" w14:textId="238E6966" w:rsidR="00632E95" w:rsidRPr="006375B5" w:rsidRDefault="00632E95" w:rsidP="008E06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4</w:t>
            </w:r>
          </w:p>
        </w:tc>
      </w:tr>
      <w:tr w:rsidR="00632E95" w:rsidRPr="006375B5" w14:paraId="6BF8FC46" w14:textId="77777777" w:rsidTr="005B4379">
        <w:trPr>
          <w:gridAfter w:val="1"/>
          <w:wAfter w:w="8" w:type="pct"/>
        </w:trPr>
        <w:tc>
          <w:tcPr>
            <w:tcW w:w="2262" w:type="pct"/>
          </w:tcPr>
          <w:p w14:paraId="42EF085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5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71EB53C" w14:textId="4AA6E59F" w:rsidR="00632E95" w:rsidRPr="006375B5" w:rsidRDefault="00641A17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115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201BA64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6" w:type="pct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FC69F59" w14:textId="6756A631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14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61DC03F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09093B0" w14:textId="061B1CB0" w:rsidR="00632E95" w:rsidRPr="006375B5" w:rsidRDefault="005B4379" w:rsidP="00632E9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</w:t>
            </w:r>
            <w:r w:rsidR="006E2838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557E9DE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7D88E0" w14:textId="054A9F11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81</w:t>
            </w:r>
          </w:p>
        </w:tc>
      </w:tr>
      <w:tr w:rsidR="008F77AA" w:rsidRPr="006375B5" w14:paraId="144B6D4E" w14:textId="77777777" w:rsidTr="00FB1950">
        <w:trPr>
          <w:gridAfter w:val="1"/>
          <w:wAfter w:w="8" w:type="pct"/>
          <w:trHeight w:val="40"/>
        </w:trPr>
        <w:tc>
          <w:tcPr>
            <w:tcW w:w="2262" w:type="pct"/>
          </w:tcPr>
          <w:p w14:paraId="2A53DA98" w14:textId="77777777" w:rsidR="008F77AA" w:rsidRPr="00FB1950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rPr>
                <w:rFonts w:ascii="Angsana New" w:hAnsi="Angsana New"/>
                <w:b/>
                <w:bCs/>
                <w:sz w:val="6"/>
                <w:szCs w:val="6"/>
                <w:cs/>
              </w:rPr>
            </w:pPr>
          </w:p>
        </w:tc>
        <w:tc>
          <w:tcPr>
            <w:tcW w:w="654" w:type="pct"/>
            <w:tcBorders>
              <w:top w:val="single" w:sz="4" w:space="0" w:color="auto"/>
            </w:tcBorders>
            <w:shd w:val="clear" w:color="auto" w:fill="auto"/>
          </w:tcPr>
          <w:p w14:paraId="6DF5B71B" w14:textId="77777777" w:rsidR="008F77AA" w:rsidRPr="00FB1950" w:rsidRDefault="008F77AA" w:rsidP="00FB1950">
            <w:pPr>
              <w:pStyle w:val="acctfourfigures"/>
              <w:tabs>
                <w:tab w:val="clear" w:pos="765"/>
                <w:tab w:val="decimal" w:pos="864"/>
              </w:tabs>
              <w:spacing w:line="0" w:lineRule="atLeast"/>
              <w:rPr>
                <w:rFonts w:ascii="Angsana New" w:hAnsi="Angsana New"/>
                <w:b/>
                <w:bCs/>
                <w:sz w:val="6"/>
                <w:szCs w:val="6"/>
                <w:lang w:val="en-US" w:bidi="th-TH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067E885D" w14:textId="77777777" w:rsidR="008F77AA" w:rsidRPr="00FB1950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0" w:lineRule="atLeast"/>
              <w:ind w:left="-90" w:right="-104"/>
              <w:jc w:val="center"/>
              <w:rPr>
                <w:rFonts w:ascii="Angsana New" w:hAnsi="Angsana New"/>
                <w:b/>
                <w:bCs/>
                <w:sz w:val="6"/>
                <w:szCs w:val="6"/>
              </w:rPr>
            </w:pPr>
          </w:p>
        </w:tc>
        <w:tc>
          <w:tcPr>
            <w:tcW w:w="546" w:type="pct"/>
            <w:gridSpan w:val="2"/>
            <w:tcBorders>
              <w:top w:val="single" w:sz="4" w:space="0" w:color="auto"/>
            </w:tcBorders>
            <w:shd w:val="clear" w:color="auto" w:fill="auto"/>
          </w:tcPr>
          <w:p w14:paraId="3F420D82" w14:textId="77777777" w:rsidR="008F77AA" w:rsidRPr="00FB1950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6"/>
                <w:szCs w:val="6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640D1721" w14:textId="77777777" w:rsidR="008F77AA" w:rsidRPr="00FB1950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6"/>
                <w:szCs w:val="6"/>
              </w:rPr>
            </w:pPr>
          </w:p>
        </w:tc>
        <w:tc>
          <w:tcPr>
            <w:tcW w:w="591" w:type="pct"/>
            <w:tcBorders>
              <w:top w:val="single" w:sz="4" w:space="0" w:color="auto"/>
            </w:tcBorders>
            <w:shd w:val="clear" w:color="auto" w:fill="auto"/>
          </w:tcPr>
          <w:p w14:paraId="653D4432" w14:textId="77777777" w:rsidR="008F77AA" w:rsidRPr="00FB1950" w:rsidRDefault="008F77AA" w:rsidP="00FB1950">
            <w:pPr>
              <w:pStyle w:val="acctfourfigures"/>
              <w:tabs>
                <w:tab w:val="clear" w:pos="765"/>
                <w:tab w:val="decimal" w:pos="864"/>
              </w:tabs>
              <w:spacing w:line="0" w:lineRule="atLeast"/>
              <w:rPr>
                <w:rFonts w:ascii="Angsana New" w:hAnsi="Angsana New"/>
                <w:b/>
                <w:bCs/>
                <w:sz w:val="6"/>
                <w:szCs w:val="6"/>
                <w:lang w:val="en-US" w:bidi="th-TH"/>
              </w:rPr>
            </w:pPr>
          </w:p>
        </w:tc>
        <w:tc>
          <w:tcPr>
            <w:tcW w:w="149" w:type="pct"/>
            <w:gridSpan w:val="3"/>
            <w:shd w:val="clear" w:color="auto" w:fill="auto"/>
          </w:tcPr>
          <w:p w14:paraId="7A6E31FD" w14:textId="77777777" w:rsidR="008F77AA" w:rsidRPr="00FB1950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6"/>
                <w:szCs w:val="6"/>
              </w:rPr>
            </w:pPr>
          </w:p>
        </w:tc>
        <w:tc>
          <w:tcPr>
            <w:tcW w:w="492" w:type="pct"/>
            <w:tcBorders>
              <w:top w:val="single" w:sz="4" w:space="0" w:color="auto"/>
            </w:tcBorders>
            <w:shd w:val="clear" w:color="auto" w:fill="auto"/>
          </w:tcPr>
          <w:p w14:paraId="7080B277" w14:textId="77777777" w:rsidR="008F77AA" w:rsidRPr="00FB1950" w:rsidRDefault="008F77AA" w:rsidP="00FB19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 w:line="0" w:lineRule="atLeast"/>
              <w:jc w:val="both"/>
              <w:rPr>
                <w:rFonts w:ascii="Angsana New" w:hAnsi="Angsana New"/>
                <w:b/>
                <w:bCs/>
                <w:sz w:val="6"/>
                <w:szCs w:val="6"/>
              </w:rPr>
            </w:pPr>
          </w:p>
        </w:tc>
      </w:tr>
      <w:tr w:rsidR="008F77AA" w:rsidRPr="006375B5" w14:paraId="0FF5386A" w14:textId="77777777" w:rsidTr="00632E95">
        <w:trPr>
          <w:gridAfter w:val="1"/>
          <w:wAfter w:w="8" w:type="pct"/>
          <w:tblHeader/>
        </w:trPr>
        <w:tc>
          <w:tcPr>
            <w:tcW w:w="2262" w:type="pct"/>
          </w:tcPr>
          <w:p w14:paraId="30B4EEAB" w14:textId="0FDDE854" w:rsidR="008F77AA" w:rsidRPr="006375B5" w:rsidRDefault="008F77AA" w:rsidP="008F77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หนี้สินไม่หมุนเวียนอื่น</w:t>
            </w:r>
          </w:p>
        </w:tc>
        <w:tc>
          <w:tcPr>
            <w:tcW w:w="2730" w:type="pct"/>
            <w:gridSpan w:val="12"/>
          </w:tcPr>
          <w:p w14:paraId="2834E300" w14:textId="77777777" w:rsidR="008F77AA" w:rsidRPr="006375B5" w:rsidRDefault="008F77AA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D0E61" w:rsidRPr="006375B5" w14:paraId="04534632" w14:textId="77777777" w:rsidTr="005B4379">
        <w:trPr>
          <w:gridAfter w:val="1"/>
          <w:wAfter w:w="8" w:type="pct"/>
        </w:trPr>
        <w:tc>
          <w:tcPr>
            <w:tcW w:w="2262" w:type="pct"/>
          </w:tcPr>
          <w:p w14:paraId="1588B637" w14:textId="450D0302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กิจการ</w:t>
            </w:r>
            <w:r w:rsidR="006E2838"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654" w:type="pct"/>
            <w:tcBorders>
              <w:bottom w:val="double" w:sz="4" w:space="0" w:color="auto"/>
            </w:tcBorders>
          </w:tcPr>
          <w:p w14:paraId="38C32A82" w14:textId="5125840C" w:rsidR="00CD0E61" w:rsidRPr="006375B5" w:rsidRDefault="00991933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15</w:t>
            </w:r>
          </w:p>
        </w:tc>
        <w:tc>
          <w:tcPr>
            <w:tcW w:w="149" w:type="pct"/>
            <w:gridSpan w:val="2"/>
          </w:tcPr>
          <w:p w14:paraId="32427E7E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6" w:type="pct"/>
            <w:gridSpan w:val="2"/>
            <w:tcBorders>
              <w:bottom w:val="double" w:sz="4" w:space="0" w:color="auto"/>
            </w:tcBorders>
          </w:tcPr>
          <w:p w14:paraId="3BFB6344" w14:textId="47DA3F94" w:rsidR="00CD0E61" w:rsidRPr="006375B5" w:rsidRDefault="00632E95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  <w:r w:rsidR="00CD0E61" w:rsidRPr="006375B5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49" w:type="pct"/>
            <w:gridSpan w:val="2"/>
          </w:tcPr>
          <w:p w14:paraId="361C0A16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  <w:tcBorders>
              <w:bottom w:val="double" w:sz="4" w:space="0" w:color="auto"/>
            </w:tcBorders>
          </w:tcPr>
          <w:p w14:paraId="6CBBB46C" w14:textId="494014FD" w:rsidR="00CD0E61" w:rsidRPr="006375B5" w:rsidRDefault="0031089E" w:rsidP="00EF0E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gridSpan w:val="2"/>
          </w:tcPr>
          <w:p w14:paraId="7805898B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2" w:type="pct"/>
            <w:tcBorders>
              <w:bottom w:val="double" w:sz="4" w:space="0" w:color="auto"/>
            </w:tcBorders>
          </w:tcPr>
          <w:p w14:paraId="077A9282" w14:textId="047F2A5D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EF0EE2" w:rsidRPr="006375B5" w14:paraId="59EC1565" w14:textId="77777777" w:rsidTr="009E55B2">
        <w:trPr>
          <w:gridAfter w:val="1"/>
          <w:wAfter w:w="8" w:type="pct"/>
        </w:trPr>
        <w:tc>
          <w:tcPr>
            <w:tcW w:w="2262" w:type="pct"/>
          </w:tcPr>
          <w:p w14:paraId="2D3BAFC0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54" w:type="pct"/>
            <w:tcBorders>
              <w:top w:val="double" w:sz="4" w:space="0" w:color="auto"/>
            </w:tcBorders>
          </w:tcPr>
          <w:p w14:paraId="65D214C4" w14:textId="77777777" w:rsidR="00EF0EE2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gridSpan w:val="2"/>
          </w:tcPr>
          <w:p w14:paraId="47739000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6" w:type="pct"/>
            <w:gridSpan w:val="2"/>
          </w:tcPr>
          <w:p w14:paraId="37681FF3" w14:textId="77777777" w:rsidR="00EF0EE2" w:rsidRPr="000E564C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gridSpan w:val="2"/>
          </w:tcPr>
          <w:p w14:paraId="309E7FD9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</w:tcPr>
          <w:p w14:paraId="4B9B881D" w14:textId="77777777" w:rsidR="00EF0EE2" w:rsidRPr="006375B5" w:rsidRDefault="00EF0EE2" w:rsidP="00EF0E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" w:type="pct"/>
            <w:gridSpan w:val="2"/>
          </w:tcPr>
          <w:p w14:paraId="28C1AA09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2" w:type="pct"/>
          </w:tcPr>
          <w:p w14:paraId="28A4EB85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272F2" w:rsidRPr="00CD0E61" w14:paraId="21350BD7" w14:textId="77777777" w:rsidTr="005B4379">
        <w:tc>
          <w:tcPr>
            <w:tcW w:w="2262" w:type="pct"/>
          </w:tcPr>
          <w:p w14:paraId="44E62B48" w14:textId="7A76C286" w:rsidR="006272F2" w:rsidRPr="006375B5" w:rsidRDefault="009E55B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</w:t>
            </w:r>
          </w:p>
        </w:tc>
        <w:tc>
          <w:tcPr>
            <w:tcW w:w="654" w:type="pct"/>
          </w:tcPr>
          <w:p w14:paraId="4D174817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7" w:type="pct"/>
          </w:tcPr>
          <w:p w14:paraId="11357985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gridSpan w:val="2"/>
          </w:tcPr>
          <w:p w14:paraId="4B838AA7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106B105F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gridSpan w:val="3"/>
          </w:tcPr>
          <w:p w14:paraId="765FCEF8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549404B7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5" w:type="pct"/>
            <w:gridSpan w:val="3"/>
          </w:tcPr>
          <w:p w14:paraId="4D85CDCD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CD0E61" w14:paraId="5424ED8C" w14:textId="77777777" w:rsidTr="009E55B2">
        <w:tc>
          <w:tcPr>
            <w:tcW w:w="2262" w:type="pct"/>
          </w:tcPr>
          <w:p w14:paraId="7B7CF94C" w14:textId="71B413D0" w:rsidR="00632E95" w:rsidRPr="009E55B2" w:rsidRDefault="009E55B2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ภาระผูกพันตามสัญญาเช่าระยะสั้นหรือมีมูลค่าต่ำ</w:t>
            </w:r>
          </w:p>
        </w:tc>
        <w:tc>
          <w:tcPr>
            <w:tcW w:w="654" w:type="pct"/>
            <w:tcBorders>
              <w:bottom w:val="double" w:sz="4" w:space="0" w:color="auto"/>
            </w:tcBorders>
            <w:shd w:val="clear" w:color="auto" w:fill="auto"/>
          </w:tcPr>
          <w:p w14:paraId="0474E0D5" w14:textId="7B385F55" w:rsidR="00632E95" w:rsidRPr="00F82E8A" w:rsidRDefault="00E01C3E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</w:p>
        </w:tc>
        <w:tc>
          <w:tcPr>
            <w:tcW w:w="137" w:type="pct"/>
          </w:tcPr>
          <w:p w14:paraId="12E2078D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9" w:type="pct"/>
            <w:gridSpan w:val="2"/>
            <w:tcBorders>
              <w:bottom w:val="double" w:sz="4" w:space="0" w:color="auto"/>
            </w:tcBorders>
          </w:tcPr>
          <w:p w14:paraId="04485A3C" w14:textId="6687C83A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82E8A">
              <w:rPr>
                <w:rFonts w:ascii="Angsana New" w:hAnsi="Angsana New"/>
                <w:b/>
                <w:bCs/>
                <w:sz w:val="30"/>
                <w:szCs w:val="30"/>
              </w:rPr>
              <w:t>25</w:t>
            </w:r>
          </w:p>
        </w:tc>
        <w:tc>
          <w:tcPr>
            <w:tcW w:w="160" w:type="pct"/>
            <w:gridSpan w:val="2"/>
          </w:tcPr>
          <w:p w14:paraId="66BA5123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gridSpan w:val="3"/>
            <w:tcBorders>
              <w:bottom w:val="double" w:sz="4" w:space="0" w:color="auto"/>
            </w:tcBorders>
          </w:tcPr>
          <w:p w14:paraId="14C7A567" w14:textId="57F9DD00" w:rsidR="00632E95" w:rsidRPr="00CD0E61" w:rsidRDefault="00E01C3E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08" w:right="-15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29" w:type="pct"/>
          </w:tcPr>
          <w:p w14:paraId="4A21134B" w14:textId="77777777" w:rsidR="00632E95" w:rsidRPr="00CD0E61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  <w:tab w:val="decimal" w:pos="873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5" w:type="pct"/>
            <w:gridSpan w:val="3"/>
            <w:tcBorders>
              <w:bottom w:val="double" w:sz="4" w:space="0" w:color="auto"/>
            </w:tcBorders>
          </w:tcPr>
          <w:p w14:paraId="71EE0AE5" w14:textId="6BA703CA" w:rsidR="00632E95" w:rsidRPr="00CD0E61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</w:tr>
    </w:tbl>
    <w:p w14:paraId="1024C1FF" w14:textId="192FFB86" w:rsidR="00574547" w:rsidRDefault="005745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2E71C4F7" w14:textId="6C3D8BB0" w:rsidR="00C8500E" w:rsidRPr="006375B5" w:rsidRDefault="00383EDC" w:rsidP="005001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สัญญาสำคัญที่ทำกับกิจการที่เกี่ยวข้องก</w:t>
      </w:r>
      <w:r w:rsidR="002C37E3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ัน </w:t>
      </w:r>
    </w:p>
    <w:p w14:paraId="4FE35F02" w14:textId="5328FFCA" w:rsidR="00444D02" w:rsidRPr="006375B5" w:rsidRDefault="00444D02" w:rsidP="00106C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CA101F2" w14:textId="196A6FFB" w:rsidR="001401D4" w:rsidRPr="006375B5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เงินกู้ยืมระยะยาวจากกิจการที่เกี่ยวข้องกัน</w:t>
      </w:r>
    </w:p>
    <w:p w14:paraId="2356AAC8" w14:textId="30C49787" w:rsidR="0074224D" w:rsidRPr="006375B5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ADCBC78" w14:textId="175AD901" w:rsidR="0074224D" w:rsidRPr="006375B5" w:rsidRDefault="00CB2955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บริษัทย่อยแห่งหนึ่งมี</w:t>
      </w:r>
      <w:r w:rsidR="0074224D" w:rsidRPr="006375B5">
        <w:rPr>
          <w:rFonts w:ascii="Angsana New" w:hAnsi="Angsana New"/>
          <w:sz w:val="30"/>
          <w:szCs w:val="30"/>
          <w:cs/>
        </w:rPr>
        <w:t>เงินกู้ยืมระยะยาวจาก</w:t>
      </w:r>
      <w:r w:rsidR="008B409C" w:rsidRPr="006375B5">
        <w:rPr>
          <w:rFonts w:ascii="Angsana New" w:hAnsi="Angsana New" w:hint="cs"/>
          <w:sz w:val="30"/>
          <w:szCs w:val="30"/>
          <w:cs/>
        </w:rPr>
        <w:t>ผู้</w:t>
      </w:r>
      <w:r w:rsidR="0074224D" w:rsidRPr="006375B5">
        <w:rPr>
          <w:rFonts w:ascii="Angsana New" w:hAnsi="Angsana New"/>
          <w:sz w:val="30"/>
          <w:szCs w:val="30"/>
          <w:cs/>
        </w:rPr>
        <w:t>ถือหุ้นของบริษัทย่อย</w:t>
      </w:r>
      <w:r w:rsidR="008C2AC5" w:rsidRPr="006375B5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เงินกู้ยืม</w:t>
      </w:r>
      <w:r w:rsidR="0074224D" w:rsidRPr="006375B5">
        <w:rPr>
          <w:rFonts w:ascii="Angsana New" w:hAnsi="Angsana New"/>
          <w:sz w:val="30"/>
          <w:szCs w:val="30"/>
          <w:cs/>
        </w:rPr>
        <w:t>มีเงื่อนไขการเรียกชำระคืนเมื่อทวงถาม เงินกู้ยืมระยะยาวถูกจัด</w:t>
      </w:r>
      <w:r w:rsidR="0074224D" w:rsidRPr="006375B5">
        <w:rPr>
          <w:rFonts w:ascii="Angsana New" w:hAnsi="Angsana New"/>
          <w:spacing w:val="-4"/>
          <w:sz w:val="30"/>
          <w:szCs w:val="30"/>
          <w:cs/>
        </w:rPr>
        <w:t>ประเภทเป็นหนี้สินระยะยาว เนื่องจากผู้ให้กู้ตกลงที่จะไม่เรียกชำระคืนเงินกู้ภายในสิบสองเดือนนับจากวันสิ้น</w:t>
      </w:r>
      <w:r w:rsidR="00AD611A" w:rsidRPr="006375B5">
        <w:rPr>
          <w:rFonts w:ascii="Angsana New" w:hAnsi="Angsana New" w:hint="cs"/>
          <w:spacing w:val="-4"/>
          <w:sz w:val="30"/>
          <w:szCs w:val="30"/>
          <w:cs/>
        </w:rPr>
        <w:t>ปี</w:t>
      </w:r>
    </w:p>
    <w:p w14:paraId="3BB70596" w14:textId="77777777" w:rsidR="00D25F70" w:rsidRPr="006375B5" w:rsidRDefault="00D25F70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1F9B64C4" w14:textId="78EC28ED" w:rsidR="002B0127" w:rsidRPr="006375B5" w:rsidRDefault="002B0127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  <w:bookmarkStart w:id="6" w:name="OLE_LINK3"/>
      <w:r w:rsidRPr="006375B5">
        <w:rPr>
          <w:rFonts w:ascii="Angsana New" w:hAnsi="Angsana New" w:hint="cs"/>
          <w:i/>
          <w:iCs/>
          <w:sz w:val="30"/>
          <w:szCs w:val="30"/>
          <w:cs/>
        </w:rPr>
        <w:t>หนี้สินที่อาจจะเกิดขึ้นกับกิจการที่เกี่ยวข้องกัน</w:t>
      </w:r>
      <w:r w:rsidR="006D3D63"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71BE8BB" w14:textId="77777777" w:rsidR="00117B8B" w:rsidRPr="006375B5" w:rsidRDefault="00117B8B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</w:p>
    <w:bookmarkEnd w:id="6"/>
    <w:p w14:paraId="3073B29A" w14:textId="4B2B3226" w:rsidR="00DC7378" w:rsidRPr="00D872D6" w:rsidRDefault="002B0127" w:rsidP="00D872D6">
      <w:pPr>
        <w:tabs>
          <w:tab w:val="clear" w:pos="227"/>
          <w:tab w:val="clear" w:pos="454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pacing w:val="-4"/>
          <w:sz w:val="30"/>
          <w:szCs w:val="30"/>
        </w:rPr>
      </w:pPr>
      <w:r w:rsidRPr="00676E91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676E91">
        <w:rPr>
          <w:rFonts w:ascii="Angsana New" w:hAnsi="Angsana New"/>
          <w:sz w:val="30"/>
          <w:szCs w:val="30"/>
        </w:rPr>
        <w:t>30</w:t>
      </w:r>
      <w:r w:rsidRPr="00676E91">
        <w:rPr>
          <w:rFonts w:ascii="Angsana New" w:hAnsi="Angsana New"/>
          <w:sz w:val="30"/>
          <w:szCs w:val="30"/>
        </w:rPr>
        <w:t xml:space="preserve"> </w:t>
      </w:r>
      <w:r w:rsidRPr="00676E91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0E564C" w:rsidRPr="00676E91">
        <w:rPr>
          <w:rFonts w:ascii="Angsana New" w:hAnsi="Angsana New"/>
          <w:sz w:val="30"/>
          <w:szCs w:val="30"/>
        </w:rPr>
        <w:t>256</w:t>
      </w:r>
      <w:r w:rsidR="00632E95">
        <w:rPr>
          <w:rFonts w:ascii="Angsana New" w:hAnsi="Angsana New"/>
          <w:sz w:val="30"/>
          <w:szCs w:val="30"/>
        </w:rPr>
        <w:t>6</w:t>
      </w:r>
      <w:r w:rsidRPr="00676E91">
        <w:rPr>
          <w:rFonts w:ascii="Angsana New" w:hAnsi="Angsana New" w:hint="cs"/>
          <w:sz w:val="30"/>
          <w:szCs w:val="30"/>
          <w:cs/>
        </w:rPr>
        <w:t xml:space="preserve"> </w:t>
      </w:r>
      <w:r w:rsidR="0015692E" w:rsidRPr="00676E91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76E91">
        <w:rPr>
          <w:rFonts w:ascii="Angsana New" w:hAnsi="Angsana New"/>
          <w:sz w:val="30"/>
          <w:szCs w:val="30"/>
          <w:cs/>
        </w:rPr>
        <w:t>มี</w:t>
      </w:r>
      <w:r w:rsidRPr="00676E91">
        <w:rPr>
          <w:rFonts w:ascii="Angsana New" w:hAnsi="Angsana New" w:hint="cs"/>
          <w:sz w:val="30"/>
          <w:szCs w:val="30"/>
          <w:cs/>
        </w:rPr>
        <w:t>หนี้สินที่อาจจะเกิดขึ้นกับกิจการที่เกี่ยวข้องกัน</w:t>
      </w:r>
      <w:r w:rsidRPr="00676E91">
        <w:rPr>
          <w:rFonts w:ascii="Angsana New" w:hAnsi="Angsana New"/>
          <w:sz w:val="30"/>
          <w:szCs w:val="30"/>
          <w:cs/>
        </w:rPr>
        <w:t>จากการค้ำประกันหนี้สินที่มีภาระดอกเบี้ยและหนังสือค้ำประกันของบริษัทย่อย</w:t>
      </w:r>
      <w:r w:rsidRPr="00676E91">
        <w:rPr>
          <w:rFonts w:ascii="Angsana New" w:hAnsi="Angsana New" w:hint="cs"/>
          <w:sz w:val="30"/>
          <w:szCs w:val="30"/>
          <w:cs/>
        </w:rPr>
        <w:t>ที่มีต่อสถาบันการเงิน</w:t>
      </w:r>
      <w:r w:rsidR="00A77C78" w:rsidRPr="00676E91">
        <w:rPr>
          <w:rFonts w:ascii="Angsana New" w:hAnsi="Angsana New"/>
          <w:spacing w:val="-4"/>
          <w:sz w:val="30"/>
          <w:szCs w:val="30"/>
          <w:cs/>
        </w:rPr>
        <w:t xml:space="preserve">ที่เบิกใช้แล้วจำนวนเงิน </w:t>
      </w:r>
      <w:r w:rsidR="00E84414">
        <w:rPr>
          <w:rFonts w:ascii="Angsana New" w:hAnsi="Angsana New"/>
          <w:spacing w:val="-4"/>
          <w:sz w:val="30"/>
          <w:szCs w:val="30"/>
        </w:rPr>
        <w:t>164.28</w:t>
      </w:r>
      <w:r w:rsidR="00A77C78" w:rsidRPr="00676E91">
        <w:rPr>
          <w:rFonts w:ascii="Angsana New" w:hAnsi="Angsana New"/>
          <w:spacing w:val="-4"/>
          <w:sz w:val="30"/>
          <w:szCs w:val="30"/>
        </w:rPr>
        <w:t xml:space="preserve"> 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 xml:space="preserve">ล้านบาท 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>(</w:t>
      </w:r>
      <w:r w:rsidR="000B5F4A">
        <w:rPr>
          <w:rFonts w:ascii="Angsana New" w:hAnsi="Angsana New"/>
          <w:i/>
          <w:iCs/>
          <w:spacing w:val="-4"/>
          <w:sz w:val="30"/>
          <w:szCs w:val="30"/>
        </w:rPr>
        <w:t>256</w:t>
      </w:r>
      <w:r w:rsidR="00632E95">
        <w:rPr>
          <w:rFonts w:ascii="Angsana New" w:hAnsi="Angsana New"/>
          <w:i/>
          <w:iCs/>
          <w:spacing w:val="-4"/>
          <w:sz w:val="30"/>
          <w:szCs w:val="30"/>
        </w:rPr>
        <w:t>5</w:t>
      </w:r>
      <w:r w:rsidR="00F40B43" w:rsidRPr="00676E91">
        <w:rPr>
          <w:rFonts w:ascii="Angsana New" w:hAnsi="Angsana New"/>
          <w:i/>
          <w:iCs/>
          <w:spacing w:val="-4"/>
          <w:sz w:val="30"/>
          <w:szCs w:val="30"/>
        </w:rPr>
        <w:t>: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674</w:t>
      </w:r>
      <w:r w:rsidR="00CD0E61" w:rsidRPr="00676E91">
        <w:rPr>
          <w:rFonts w:ascii="Angsana New" w:hAnsi="Angsana New"/>
          <w:i/>
          <w:iCs/>
          <w:spacing w:val="-4"/>
          <w:sz w:val="30"/>
          <w:szCs w:val="30"/>
        </w:rPr>
        <w:t>.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48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ล้านบาท)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 xml:space="preserve"> และที่</w:t>
      </w:r>
      <w:r w:rsidR="00F40B43" w:rsidRPr="00676E91">
        <w:rPr>
          <w:rFonts w:ascii="Angsana New" w:hAnsi="Angsana New" w:hint="cs"/>
          <w:spacing w:val="-4"/>
          <w:sz w:val="30"/>
          <w:szCs w:val="30"/>
          <w:cs/>
        </w:rPr>
        <w:t>ยัง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>ไม่</w:t>
      </w:r>
      <w:r w:rsidR="00F40B43" w:rsidRPr="00676E91">
        <w:rPr>
          <w:rFonts w:ascii="Angsana New" w:hAnsi="Angsana New" w:hint="cs"/>
          <w:spacing w:val="-4"/>
          <w:sz w:val="30"/>
          <w:szCs w:val="30"/>
          <w:cs/>
        </w:rPr>
        <w:t>ได้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 xml:space="preserve">เบิกใช้จำนวนเงิน </w:t>
      </w:r>
      <w:r w:rsidR="00E84414">
        <w:rPr>
          <w:rFonts w:ascii="Angsana New" w:hAnsi="Angsana New"/>
          <w:spacing w:val="-4"/>
          <w:sz w:val="30"/>
          <w:szCs w:val="30"/>
        </w:rPr>
        <w:t>1,500</w:t>
      </w:r>
      <w:r w:rsidR="00692495">
        <w:rPr>
          <w:rFonts w:ascii="Angsana New" w:hAnsi="Angsana New"/>
          <w:spacing w:val="-4"/>
          <w:sz w:val="30"/>
          <w:szCs w:val="30"/>
        </w:rPr>
        <w:t>.00</w:t>
      </w:r>
      <w:r w:rsidR="00A77C78" w:rsidRPr="00676E91">
        <w:rPr>
          <w:rFonts w:ascii="Angsana New" w:hAnsi="Angsana New"/>
          <w:spacing w:val="-4"/>
          <w:sz w:val="30"/>
          <w:szCs w:val="30"/>
        </w:rPr>
        <w:t xml:space="preserve"> 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(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2564</w:t>
      </w:r>
      <w:r w:rsidR="00F40B43" w:rsidRPr="00676E91">
        <w:rPr>
          <w:rFonts w:ascii="Angsana New" w:hAnsi="Angsana New"/>
          <w:i/>
          <w:iCs/>
          <w:spacing w:val="-4"/>
          <w:sz w:val="30"/>
          <w:szCs w:val="30"/>
        </w:rPr>
        <w:t xml:space="preserve">: </w:t>
      </w:r>
      <w:r w:rsidR="00632E95">
        <w:rPr>
          <w:rFonts w:ascii="Angsana New" w:hAnsi="Angsana New"/>
          <w:i/>
          <w:iCs/>
          <w:spacing w:val="-4"/>
          <w:sz w:val="30"/>
          <w:szCs w:val="30"/>
        </w:rPr>
        <w:t>3</w:t>
      </w:r>
      <w:r w:rsidR="008276A9" w:rsidRPr="00676E91">
        <w:rPr>
          <w:rFonts w:ascii="Angsana New" w:hAnsi="Angsana New"/>
          <w:i/>
          <w:iCs/>
          <w:spacing w:val="-4"/>
          <w:sz w:val="30"/>
          <w:szCs w:val="30"/>
        </w:rPr>
        <w:t>,</w:t>
      </w:r>
      <w:r w:rsidR="00632E95">
        <w:rPr>
          <w:rFonts w:ascii="Angsana New" w:hAnsi="Angsana New"/>
          <w:i/>
          <w:iCs/>
          <w:spacing w:val="-4"/>
          <w:sz w:val="30"/>
          <w:szCs w:val="30"/>
        </w:rPr>
        <w:t>0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0</w:t>
      </w:r>
      <w:r w:rsidR="00632E95">
        <w:rPr>
          <w:rFonts w:ascii="Angsana New" w:hAnsi="Angsana New"/>
          <w:i/>
          <w:iCs/>
          <w:spacing w:val="-4"/>
          <w:sz w:val="30"/>
          <w:szCs w:val="30"/>
        </w:rPr>
        <w:t>0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>.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00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ล้านบาท) 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>โดยทั่วไป</w:t>
      </w:r>
      <w:r w:rsidR="00D74B7F">
        <w:rPr>
          <w:rFonts w:ascii="Angsana New" w:hAnsi="Angsana New"/>
          <w:spacing w:val="-4"/>
          <w:sz w:val="30"/>
          <w:szCs w:val="30"/>
        </w:rPr>
        <w:br/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>การค้ำประกันนี้มีผลผูกพันต่อบริษัทนานเท่าที่ภาระหนี้สินยังไม่ได้ชำระ</w:t>
      </w:r>
    </w:p>
    <w:p w14:paraId="510DD19E" w14:textId="5877BEF8" w:rsidR="00FB1950" w:rsidRDefault="00FB19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0FB40330" w14:textId="09670A96" w:rsidR="0094437D" w:rsidRPr="006375B5" w:rsidRDefault="00383EDC" w:rsidP="00BD1F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สัญญาเงินกู้ยืม</w:t>
      </w:r>
      <w:r w:rsidR="00E142E8" w:rsidRPr="006375B5">
        <w:rPr>
          <w:rFonts w:ascii="Angsana New" w:hAnsi="Angsana New" w:hint="cs"/>
          <w:i/>
          <w:iCs/>
          <w:sz w:val="30"/>
          <w:szCs w:val="30"/>
          <w:cs/>
        </w:rPr>
        <w:t>ระหว่างกัน</w:t>
      </w:r>
    </w:p>
    <w:p w14:paraId="07EB14B8" w14:textId="77777777" w:rsidR="0094437D" w:rsidRPr="00DE7037" w:rsidRDefault="0094437D" w:rsidP="00BD1F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7CDBA726" w14:textId="11374FB6" w:rsidR="00107341" w:rsidRPr="00A507A2" w:rsidRDefault="00A507A2" w:rsidP="00A507A2">
      <w:pPr>
        <w:tabs>
          <w:tab w:val="clear" w:pos="227"/>
          <w:tab w:val="clear" w:pos="454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z w:val="30"/>
          <w:szCs w:val="30"/>
        </w:rPr>
      </w:pPr>
      <w:r w:rsidRPr="00A507A2">
        <w:rPr>
          <w:rFonts w:ascii="Angsana New" w:hAnsi="Angsana New" w:hint="cs"/>
          <w:sz w:val="30"/>
          <w:szCs w:val="30"/>
          <w:cs/>
        </w:rPr>
        <w:t>บริษัทได้ทำสัญญาเงินให้กู้ยืมระยะยาวประเภทไม่มีหลักประกันกับบริษัทย่อยหลายแห่ง</w:t>
      </w:r>
      <w:r w:rsidRPr="00A507A2">
        <w:rPr>
          <w:rFonts w:ascii="Angsana New" w:hAnsi="Angsana New"/>
          <w:sz w:val="30"/>
          <w:szCs w:val="30"/>
          <w:cs/>
        </w:rPr>
        <w:t xml:space="preserve"> </w:t>
      </w:r>
      <w:r w:rsidRPr="00A507A2">
        <w:rPr>
          <w:rFonts w:ascii="Angsana New" w:hAnsi="Angsana New" w:hint="cs"/>
          <w:sz w:val="30"/>
          <w:szCs w:val="30"/>
          <w:cs/>
        </w:rPr>
        <w:t>โดยมีอัตราดอกเบี้ยร้อยละ</w:t>
      </w:r>
      <w:r w:rsidRPr="00A507A2">
        <w:rPr>
          <w:rFonts w:ascii="Angsana New" w:hAnsi="Angsana New" w:hint="eastAsia"/>
          <w:sz w:val="30"/>
          <w:szCs w:val="30"/>
        </w:rPr>
        <w:t> </w:t>
      </w:r>
      <w:r>
        <w:rPr>
          <w:rFonts w:ascii="Angsana New" w:hAnsi="Angsana New"/>
          <w:sz w:val="30"/>
          <w:szCs w:val="30"/>
        </w:rPr>
        <w:t>0.63</w:t>
      </w:r>
      <w:r w:rsidRPr="00A507A2">
        <w:rPr>
          <w:rFonts w:ascii="Angsana New" w:hAnsi="Angsana New"/>
          <w:sz w:val="30"/>
          <w:szCs w:val="30"/>
          <w:cs/>
        </w:rPr>
        <w:t xml:space="preserve"> </w:t>
      </w:r>
      <w:r w:rsidRPr="00A507A2">
        <w:rPr>
          <w:rFonts w:ascii="Angsana New" w:hAnsi="Angsana New" w:hint="cs"/>
          <w:sz w:val="30"/>
          <w:szCs w:val="30"/>
          <w:cs/>
        </w:rPr>
        <w:t>ถึงร้อยละ</w:t>
      </w:r>
      <w:r w:rsidRPr="00A507A2">
        <w:rPr>
          <w:rFonts w:ascii="Angsana New" w:hAnsi="Angsana New" w:hint="eastAsia"/>
          <w:sz w:val="30"/>
          <w:szCs w:val="30"/>
        </w:rPr>
        <w:t> </w:t>
      </w:r>
      <w:r>
        <w:rPr>
          <w:rFonts w:ascii="Angsana New" w:hAnsi="Angsana New"/>
          <w:sz w:val="30"/>
          <w:szCs w:val="30"/>
        </w:rPr>
        <w:t>2.88</w:t>
      </w:r>
      <w:r w:rsidRPr="00A507A2">
        <w:rPr>
          <w:rFonts w:ascii="Angsana New" w:hAnsi="Angsana New"/>
          <w:sz w:val="30"/>
          <w:szCs w:val="30"/>
          <w:cs/>
        </w:rPr>
        <w:t xml:space="preserve"> </w:t>
      </w:r>
      <w:r w:rsidRPr="00A507A2">
        <w:rPr>
          <w:rFonts w:ascii="Angsana New" w:hAnsi="Angsana New" w:hint="cs"/>
          <w:sz w:val="30"/>
          <w:szCs w:val="30"/>
          <w:cs/>
        </w:rPr>
        <w:t>ต่อปี</w:t>
      </w:r>
      <w:r w:rsidRPr="00A507A2">
        <w:rPr>
          <w:rFonts w:ascii="Angsana New" w:hAnsi="Angsana New"/>
          <w:sz w:val="30"/>
          <w:szCs w:val="30"/>
          <w:cs/>
        </w:rPr>
        <w:t xml:space="preserve"> </w:t>
      </w:r>
      <w:r w:rsidRPr="00832A10">
        <w:rPr>
          <w:rFonts w:ascii="Angsana New" w:hAnsi="Angsana New"/>
          <w:i/>
          <w:iCs/>
          <w:sz w:val="30"/>
          <w:szCs w:val="30"/>
          <w:cs/>
        </w:rPr>
        <w:t>(</w:t>
      </w:r>
      <w:r w:rsidRPr="00832A10">
        <w:rPr>
          <w:rFonts w:ascii="Angsana New" w:hAnsi="Angsana New"/>
          <w:i/>
          <w:iCs/>
          <w:sz w:val="30"/>
          <w:szCs w:val="30"/>
        </w:rPr>
        <w:t>2565</w:t>
      </w:r>
      <w:r w:rsidRPr="00832A10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Pr="00832A10">
        <w:rPr>
          <w:rFonts w:ascii="Angsana New" w:hAnsi="Angsana New" w:hint="cs"/>
          <w:i/>
          <w:iCs/>
          <w:sz w:val="30"/>
          <w:szCs w:val="30"/>
          <w:cs/>
        </w:rPr>
        <w:t>ร้อยละ</w:t>
      </w:r>
      <w:r w:rsidRPr="00832A10">
        <w:rPr>
          <w:rFonts w:ascii="Angsana New" w:hAnsi="Angsana New" w:hint="eastAsia"/>
          <w:i/>
          <w:iCs/>
          <w:sz w:val="30"/>
          <w:szCs w:val="30"/>
        </w:rPr>
        <w:t> </w:t>
      </w:r>
      <w:r w:rsidRPr="00832A10">
        <w:rPr>
          <w:rFonts w:ascii="Angsana New" w:hAnsi="Angsana New"/>
          <w:i/>
          <w:iCs/>
          <w:sz w:val="30"/>
          <w:szCs w:val="30"/>
        </w:rPr>
        <w:t>0.59</w:t>
      </w:r>
      <w:r w:rsidRPr="00832A10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832A10">
        <w:rPr>
          <w:rFonts w:ascii="Angsana New" w:hAnsi="Angsana New" w:hint="cs"/>
          <w:i/>
          <w:iCs/>
          <w:sz w:val="30"/>
          <w:szCs w:val="30"/>
          <w:cs/>
        </w:rPr>
        <w:t>ถึงร้อยละ</w:t>
      </w:r>
      <w:r w:rsidRPr="00832A10">
        <w:rPr>
          <w:rFonts w:ascii="Angsana New" w:hAnsi="Angsana New" w:hint="eastAsia"/>
          <w:i/>
          <w:iCs/>
          <w:sz w:val="30"/>
          <w:szCs w:val="30"/>
        </w:rPr>
        <w:t> </w:t>
      </w:r>
      <w:r w:rsidRPr="00832A10">
        <w:rPr>
          <w:rFonts w:ascii="Angsana New" w:hAnsi="Angsana New"/>
          <w:i/>
          <w:iCs/>
          <w:sz w:val="30"/>
          <w:szCs w:val="30"/>
        </w:rPr>
        <w:t>2.66</w:t>
      </w:r>
      <w:r w:rsidRPr="00832A10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832A10">
        <w:rPr>
          <w:rFonts w:ascii="Angsana New" w:hAnsi="Angsana New" w:hint="cs"/>
          <w:i/>
          <w:iCs/>
          <w:sz w:val="30"/>
          <w:szCs w:val="30"/>
          <w:cs/>
        </w:rPr>
        <w:t>ต่อปี</w:t>
      </w:r>
      <w:r w:rsidRPr="00832A10">
        <w:rPr>
          <w:rFonts w:ascii="Angsana New" w:hAnsi="Angsana New"/>
          <w:i/>
          <w:iCs/>
          <w:sz w:val="30"/>
          <w:szCs w:val="30"/>
          <w:cs/>
        </w:rPr>
        <w:t>)</w:t>
      </w:r>
      <w:r w:rsidRPr="00A507A2">
        <w:rPr>
          <w:rFonts w:ascii="Angsana New" w:hAnsi="Angsana New"/>
          <w:sz w:val="30"/>
          <w:szCs w:val="30"/>
          <w:cs/>
        </w:rPr>
        <w:t xml:space="preserve"> </w:t>
      </w:r>
      <w:r w:rsidRPr="00A507A2">
        <w:rPr>
          <w:rFonts w:ascii="Angsana New" w:hAnsi="Angsana New" w:hint="cs"/>
          <w:sz w:val="30"/>
          <w:szCs w:val="30"/>
          <w:cs/>
        </w:rPr>
        <w:t>ในระหว่างปีมีการเปลี่ยนแปลงสัญญาเงินให้กู้ยืมบางส่วนเป็นตั๋วสัญญาใช้เงิน</w:t>
      </w:r>
      <w:r w:rsidRPr="00A507A2">
        <w:rPr>
          <w:rFonts w:ascii="Angsana New" w:hAnsi="Angsana New"/>
          <w:sz w:val="30"/>
          <w:szCs w:val="30"/>
          <w:cs/>
        </w:rPr>
        <w:t xml:space="preserve"> </w:t>
      </w:r>
      <w:r w:rsidRPr="00A507A2">
        <w:rPr>
          <w:rFonts w:ascii="Angsana New" w:hAnsi="Angsana New" w:hint="cs"/>
          <w:sz w:val="30"/>
          <w:szCs w:val="30"/>
          <w:cs/>
        </w:rPr>
        <w:t>มีกำหนดชำระคืนเงินต้นทั้งจำนวนระหว่างปี</w:t>
      </w:r>
      <w:r w:rsidRPr="00A507A2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2568</w:t>
      </w:r>
      <w:r w:rsidRPr="00A507A2">
        <w:rPr>
          <w:rFonts w:ascii="Angsana New" w:hAnsi="Angsana New"/>
          <w:sz w:val="30"/>
          <w:szCs w:val="30"/>
          <w:cs/>
        </w:rPr>
        <w:t xml:space="preserve"> </w:t>
      </w:r>
      <w:r w:rsidRPr="00A507A2">
        <w:rPr>
          <w:rFonts w:ascii="Angsana New" w:hAnsi="Angsana New" w:hint="cs"/>
          <w:sz w:val="30"/>
          <w:szCs w:val="30"/>
          <w:cs/>
        </w:rPr>
        <w:t>และ</w:t>
      </w:r>
      <w:r w:rsidRPr="00A507A2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2569</w:t>
      </w:r>
    </w:p>
    <w:p w14:paraId="0C1CF933" w14:textId="77777777" w:rsidR="003E499D" w:rsidRDefault="003E49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701CAA49" w14:textId="04E624C3" w:rsidR="00671D69" w:rsidRPr="006375B5" w:rsidRDefault="00104D13" w:rsidP="00B85A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สัญญาเช่า</w:t>
      </w:r>
      <w:r w:rsidR="00A55577" w:rsidRPr="006375B5">
        <w:rPr>
          <w:rFonts w:ascii="Angsana New" w:hAnsi="Angsana New"/>
          <w:i/>
          <w:iCs/>
          <w:sz w:val="30"/>
          <w:szCs w:val="30"/>
          <w:cs/>
        </w:rPr>
        <w:t>และบริการพื้นที่สำนักงาน</w:t>
      </w:r>
    </w:p>
    <w:p w14:paraId="16BD95E1" w14:textId="77777777" w:rsidR="00BF300E" w:rsidRPr="006375B5" w:rsidRDefault="00BF300E" w:rsidP="00671D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5CC576EE" w14:textId="12CC1E63" w:rsidR="00F74C76" w:rsidRPr="006375B5" w:rsidRDefault="0074224D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="00F74C76" w:rsidRPr="006375B5">
        <w:rPr>
          <w:rFonts w:ascii="Angsana New" w:hAnsi="Angsana New"/>
          <w:sz w:val="30"/>
          <w:szCs w:val="30"/>
          <w:cs/>
        </w:rPr>
        <w:t>ได้ทำสัญญา</w:t>
      </w:r>
      <w:r w:rsidR="000157D6" w:rsidRPr="006375B5">
        <w:rPr>
          <w:rFonts w:ascii="Angsana New" w:hAnsi="Angsana New"/>
          <w:sz w:val="30"/>
          <w:szCs w:val="30"/>
          <w:cs/>
        </w:rPr>
        <w:t>บริการ</w:t>
      </w:r>
      <w:r w:rsidR="00630AA9" w:rsidRPr="006375B5">
        <w:rPr>
          <w:rFonts w:ascii="Angsana New" w:hAnsi="Angsana New"/>
          <w:sz w:val="30"/>
          <w:szCs w:val="30"/>
          <w:cs/>
        </w:rPr>
        <w:t>สมาชิกเพื่อใช้พื้นที่สำนักงาน และบริการที่เกี่ยวข้อง</w:t>
      </w:r>
      <w:r w:rsidR="00F74C76" w:rsidRPr="006375B5">
        <w:rPr>
          <w:rFonts w:ascii="Angsana New" w:hAnsi="Angsana New"/>
          <w:sz w:val="30"/>
          <w:szCs w:val="30"/>
          <w:cs/>
        </w:rPr>
        <w:t>กับ</w:t>
      </w:r>
      <w:r w:rsidR="00B6325D" w:rsidRPr="006375B5">
        <w:rPr>
          <w:rFonts w:ascii="Angsana New" w:hAnsi="Angsana New"/>
          <w:sz w:val="30"/>
          <w:szCs w:val="30"/>
          <w:cs/>
        </w:rPr>
        <w:t>การร่วมค้า</w:t>
      </w:r>
      <w:r w:rsidR="00F74C76" w:rsidRPr="006375B5">
        <w:rPr>
          <w:rFonts w:ascii="Angsana New" w:hAnsi="Angsana New"/>
          <w:sz w:val="30"/>
          <w:szCs w:val="30"/>
          <w:cs/>
        </w:rPr>
        <w:t xml:space="preserve">แห่งหนึ่ง สัญญาดังกล่าวมีกำหนดระยะเวลา </w:t>
      </w:r>
      <w:r w:rsidR="003D7095">
        <w:rPr>
          <w:rFonts w:ascii="Angsana New" w:hAnsi="Angsana New"/>
          <w:sz w:val="30"/>
          <w:szCs w:val="30"/>
        </w:rPr>
        <w:t>3</w:t>
      </w:r>
      <w:r w:rsidR="00F74C76" w:rsidRPr="006375B5">
        <w:rPr>
          <w:rFonts w:ascii="Angsana New" w:hAnsi="Angsana New"/>
          <w:color w:val="FF0000"/>
          <w:sz w:val="30"/>
          <w:szCs w:val="30"/>
          <w:cs/>
        </w:rPr>
        <w:t xml:space="preserve"> </w:t>
      </w:r>
      <w:r w:rsidR="00F74C76" w:rsidRPr="006375B5">
        <w:rPr>
          <w:rFonts w:ascii="Angsana New" w:hAnsi="Angsana New"/>
          <w:sz w:val="30"/>
          <w:szCs w:val="30"/>
          <w:cs/>
        </w:rPr>
        <w:t>ปี โดยเริ่มตั้งแต่เดือน</w:t>
      </w:r>
      <w:r w:rsidR="003D7095">
        <w:rPr>
          <w:rFonts w:ascii="Angsana New" w:hAnsi="Angsana New" w:hint="cs"/>
          <w:sz w:val="30"/>
          <w:szCs w:val="30"/>
          <w:cs/>
        </w:rPr>
        <w:t>ธันวาคม</w:t>
      </w:r>
      <w:r w:rsidR="00F74C76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3D7095">
        <w:rPr>
          <w:rFonts w:ascii="Angsana New" w:hAnsi="Angsana New"/>
          <w:sz w:val="30"/>
          <w:szCs w:val="30"/>
        </w:rPr>
        <w:t>5</w:t>
      </w:r>
      <w:r w:rsidR="00F74C76" w:rsidRPr="006375B5">
        <w:rPr>
          <w:rFonts w:ascii="Angsana New" w:hAnsi="Angsana New"/>
          <w:sz w:val="30"/>
          <w:szCs w:val="30"/>
          <w:cs/>
        </w:rPr>
        <w:t xml:space="preserve"> ถึงเดือน</w:t>
      </w:r>
      <w:r w:rsidR="003D7095">
        <w:rPr>
          <w:rFonts w:ascii="Angsana New" w:hAnsi="Angsana New" w:hint="cs"/>
          <w:sz w:val="30"/>
          <w:szCs w:val="30"/>
          <w:cs/>
        </w:rPr>
        <w:t>ธันวาคม</w:t>
      </w:r>
      <w:r w:rsidR="00F74C76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2568</w:t>
      </w:r>
      <w:r w:rsidR="00630AA9" w:rsidRPr="006375B5">
        <w:rPr>
          <w:rFonts w:ascii="Angsana New" w:hAnsi="Angsana New"/>
          <w:sz w:val="30"/>
          <w:szCs w:val="30"/>
          <w:cs/>
        </w:rPr>
        <w:t xml:space="preserve"> ทั้งนี้สามารถต่ออายุสัญญาได้อีกคราวละ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="00630AA9" w:rsidRPr="006375B5">
        <w:rPr>
          <w:rFonts w:ascii="Angsana New" w:hAnsi="Angsana New"/>
          <w:sz w:val="30"/>
          <w:szCs w:val="30"/>
          <w:cs/>
        </w:rPr>
        <w:t xml:space="preserve"> ปี โดยมีเงื่อนไขตามที่ระบุในสัญญา</w:t>
      </w:r>
    </w:p>
    <w:p w14:paraId="1ACE18EE" w14:textId="6F9F31CF" w:rsidR="00161C51" w:rsidRPr="006375B5" w:rsidRDefault="00161C51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946B9C0" w14:textId="76B98CBA" w:rsidR="00161C51" w:rsidRPr="006375B5" w:rsidRDefault="00FB71AA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>บริษัทและ</w:t>
      </w:r>
      <w:r w:rsidR="00F554DF" w:rsidRPr="006375B5">
        <w:rPr>
          <w:rFonts w:ascii="Angsana New" w:hAnsi="Angsana New" w:hint="cs"/>
          <w:sz w:val="30"/>
          <w:szCs w:val="30"/>
          <w:cs/>
        </w:rPr>
        <w:t>บริษัทย่อย</w:t>
      </w:r>
      <w:r>
        <w:rPr>
          <w:rFonts w:ascii="Angsana New" w:hAnsi="Angsana New" w:hint="cs"/>
          <w:sz w:val="30"/>
          <w:szCs w:val="30"/>
          <w:cs/>
        </w:rPr>
        <w:t>แห่งหนึ่ง</w:t>
      </w:r>
      <w:r w:rsidR="00161C51" w:rsidRPr="006375B5">
        <w:rPr>
          <w:rFonts w:ascii="Angsana New" w:hAnsi="Angsana New"/>
          <w:sz w:val="30"/>
          <w:szCs w:val="30"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ได้</w:t>
      </w:r>
      <w:r w:rsidR="0087055B">
        <w:rPr>
          <w:rFonts w:ascii="Angsana New" w:hAnsi="Angsana New" w:hint="cs"/>
          <w:sz w:val="30"/>
          <w:szCs w:val="30"/>
          <w:cs/>
        </w:rPr>
        <w:t>ต่ออายุ</w:t>
      </w:r>
      <w:r w:rsidR="00161C51" w:rsidRPr="006375B5">
        <w:rPr>
          <w:rFonts w:ascii="Angsana New" w:hAnsi="Angsana New" w:hint="cs"/>
          <w:sz w:val="30"/>
          <w:szCs w:val="30"/>
          <w:cs/>
        </w:rPr>
        <w:t>สัญญาเช่าอาคารสำนักงานกับบริษัทร่วมค้าแห่งหนึ่ง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สัญญามีกำหนด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ปี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สิงหาคม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0E564C" w:rsidRPr="000E564C">
        <w:rPr>
          <w:rFonts w:ascii="Angsana New" w:hAnsi="Angsana New" w:hint="cs"/>
          <w:sz w:val="30"/>
          <w:szCs w:val="30"/>
        </w:rPr>
        <w:t>8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  <w:r w:rsidR="00DC7378" w:rsidRPr="006375B5">
        <w:rPr>
          <w:rFonts w:ascii="Angsana New" w:hAnsi="Angsana New" w:hint="cs"/>
          <w:sz w:val="30"/>
          <w:szCs w:val="30"/>
          <w:cs/>
        </w:rPr>
        <w:t xml:space="preserve"> ทั้งนี้สามารถต่ออายุสัญญาได้อีกคราวละ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="00DC7378" w:rsidRPr="006375B5">
        <w:rPr>
          <w:rFonts w:ascii="Angsana New" w:hAnsi="Angsana New" w:hint="cs"/>
          <w:sz w:val="30"/>
          <w:szCs w:val="30"/>
          <w:cs/>
        </w:rPr>
        <w:t xml:space="preserve"> ปี โดยมีเงื่อนไขตามที่ระบุในสัญญา</w:t>
      </w:r>
    </w:p>
    <w:p w14:paraId="517C2913" w14:textId="77777777" w:rsidR="00107341" w:rsidRPr="00DE7037" w:rsidRDefault="00107341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6A5D014F" w14:textId="321839BE" w:rsidR="00480F53" w:rsidRPr="006375B5" w:rsidRDefault="00480F53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สัญญาบริหารจัดการ</w:t>
      </w:r>
      <w:r w:rsidR="006D3D63"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C5B606A" w14:textId="77777777" w:rsidR="00480F53" w:rsidRPr="006375B5" w:rsidRDefault="00480F5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27"/>
        <w:jc w:val="thaiDistribute"/>
        <w:rPr>
          <w:rFonts w:ascii="Angsana New" w:hAnsi="Angsana New"/>
          <w:sz w:val="24"/>
          <w:szCs w:val="24"/>
        </w:rPr>
      </w:pPr>
    </w:p>
    <w:p w14:paraId="4060D87A" w14:textId="1C3E7D0F" w:rsidR="00BD2A73" w:rsidRPr="006375B5" w:rsidRDefault="00BD2A73" w:rsidP="00BD2A73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</w:t>
      </w:r>
      <w:r w:rsidR="00C35277">
        <w:rPr>
          <w:rFonts w:ascii="Angsana New" w:hAnsi="Angsana New" w:hint="cs"/>
          <w:sz w:val="30"/>
          <w:szCs w:val="30"/>
          <w:cs/>
        </w:rPr>
        <w:t>และบริษัทย่อยแห่งหนึ่ง</w:t>
      </w:r>
      <w:r w:rsidRPr="006375B5">
        <w:rPr>
          <w:rFonts w:ascii="Angsana New" w:hAnsi="Angsana New" w:hint="cs"/>
          <w:sz w:val="30"/>
          <w:szCs w:val="30"/>
          <w:cs/>
        </w:rPr>
        <w:t>ได้ทำสัญญาบริหา</w:t>
      </w:r>
      <w:r w:rsidR="000D1363">
        <w:rPr>
          <w:rFonts w:ascii="Angsana New" w:hAnsi="Angsana New" w:hint="cs"/>
          <w:sz w:val="30"/>
          <w:szCs w:val="30"/>
          <w:cs/>
        </w:rPr>
        <w:t>ร</w:t>
      </w:r>
      <w:r w:rsidRPr="006375B5">
        <w:rPr>
          <w:rFonts w:ascii="Angsana New" w:hAnsi="Angsana New" w:hint="cs"/>
          <w:sz w:val="30"/>
          <w:szCs w:val="30"/>
          <w:cs/>
        </w:rPr>
        <w:t>จัดการกับบริษัทย่อยหลายแห่ง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8D20BF">
        <w:rPr>
          <w:rFonts w:ascii="Angsana New" w:hAnsi="Angsana New" w:hint="cs"/>
          <w:sz w:val="30"/>
          <w:szCs w:val="30"/>
          <w:cs/>
        </w:rPr>
        <w:t>บริษัทร่วม</w:t>
      </w:r>
      <w:r w:rsidR="00225B7E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การร่วมค้ารวมถึงบริษัทย่อยของการร่วมค้า</w:t>
      </w:r>
      <w:r w:rsidR="00225B7E">
        <w:rPr>
          <w:rFonts w:ascii="Angsana New" w:hAnsi="Angsana New" w:hint="cs"/>
          <w:sz w:val="30"/>
          <w:szCs w:val="30"/>
          <w:cs/>
        </w:rPr>
        <w:t>และบริษัทที่เกี่ยวข้องกันแห่ง</w:t>
      </w:r>
      <w:r w:rsidR="00C35277">
        <w:rPr>
          <w:rFonts w:ascii="Angsana New" w:hAnsi="Angsana New" w:hint="cs"/>
          <w:sz w:val="30"/>
          <w:szCs w:val="30"/>
          <w:cs/>
        </w:rPr>
        <w:t>หนึ่ง</w:t>
      </w:r>
      <w:r w:rsidRPr="006375B5">
        <w:rPr>
          <w:rFonts w:ascii="Angsana New" w:hAnsi="Angsana New" w:hint="cs"/>
          <w:sz w:val="30"/>
          <w:szCs w:val="30"/>
          <w:cs/>
        </w:rPr>
        <w:t>สำหรับการให้บริการบริหารจัดการทั่วไป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</w:p>
    <w:p w14:paraId="61B28E82" w14:textId="77777777" w:rsidR="00480F53" w:rsidRPr="006375B5" w:rsidRDefault="00480F53" w:rsidP="00480F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3F30B69C" w14:textId="028C0D0C" w:rsidR="003F41CC" w:rsidRDefault="003F41CC" w:rsidP="003F41CC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2"/>
          <w:sz w:val="30"/>
          <w:szCs w:val="30"/>
        </w:rPr>
      </w:pPr>
      <w:r w:rsidRPr="006D4815">
        <w:rPr>
          <w:rFonts w:ascii="Angsana New" w:hAnsi="Angsana New" w:hint="cs"/>
          <w:sz w:val="30"/>
          <w:szCs w:val="30"/>
          <w:cs/>
        </w:rPr>
        <w:t>บริษัท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ย่อยได้เข้าทำสัญญากับบริษัทที่เกี่ยวข้องกันแห่งหนึ่ง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และอนุญาตให้บริษัทย่อยใช้เครื่องหมายการค้า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สำหรับระยะเวลา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10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ปี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โดยเริ่มตั้งแต่เดือนกรกฎาคม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2546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และสิ้นสุดในเดือนเมษายน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2557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ภายหลังสิ้นสุดสัญญา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บริษัทย่อยได้ต่ออายุสัญญาทุกๆ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3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เดือน</w:t>
      </w:r>
    </w:p>
    <w:p w14:paraId="51DD249B" w14:textId="77777777" w:rsidR="00214A8A" w:rsidRPr="00214A8A" w:rsidRDefault="00214A8A" w:rsidP="00214A8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7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5E7DCF43" w14:textId="15EE9CF4" w:rsidR="009F6334" w:rsidRPr="00416613" w:rsidRDefault="009F6334" w:rsidP="009F6334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416613">
        <w:rPr>
          <w:rFonts w:ascii="Angsana New" w:hAnsi="Angsana New" w:hint="cs"/>
          <w:spacing w:val="-4"/>
          <w:sz w:val="30"/>
          <w:szCs w:val="30"/>
          <w:cs/>
        </w:rPr>
        <w:t>บริษัทย่อยได้เข้าทำสัญญากับบริษัทที่เกี่ยวข้องกันสองแห่งมีกำหนด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10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เริ่มตั้งแต่กุมภาพันธ์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2559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และสามารถต่ออายุสัญญาได้อีกเป็นเวลา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10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บริษัทดังกล่าวจะให้บริการในด้านการบริหารงานโรงแรมของบริษัทย่อยและอนุญาตให้บริษัทย่อยใช้เครื่องหมายการค้าโดยจะต้องจ่ายค่าธรรมเนียม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ตามที่ระบุไว้ในสัญญา</w:t>
      </w:r>
    </w:p>
    <w:p w14:paraId="284C0830" w14:textId="4E90E162" w:rsidR="00FB1950" w:rsidRDefault="00FB19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4F64BFE1" w14:textId="177E2316" w:rsidR="00F7306E" w:rsidRPr="00EF2514" w:rsidRDefault="00F7306E" w:rsidP="00F7306E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EF2514">
        <w:rPr>
          <w:rFonts w:ascii="Angsana New" w:hAnsi="Angsana New" w:hint="cs"/>
          <w:sz w:val="30"/>
          <w:szCs w:val="30"/>
          <w:cs/>
        </w:rPr>
        <w:t>บริษัทย่อยได้เข้าทำสัญญาบริหารโครงการกับบริษัทที่เกี่ยวข้องกันแห่งหนึ่ง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สัญญามีกำหนด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20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ปี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28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กรกฎาคม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2566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และสามารถต่ออายุสัญญาได้อีกเป็นเวลา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10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ปี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469D4">
        <w:rPr>
          <w:rFonts w:ascii="Angsana New" w:hAnsi="Angsana New" w:hint="cs"/>
          <w:sz w:val="30"/>
          <w:szCs w:val="30"/>
          <w:cs/>
        </w:rPr>
        <w:t>รวมถึง</w:t>
      </w:r>
      <w:r w:rsidRPr="00EF2514">
        <w:rPr>
          <w:rFonts w:ascii="Angsana New" w:hAnsi="Angsana New" w:hint="cs"/>
          <w:sz w:val="30"/>
          <w:szCs w:val="30"/>
          <w:cs/>
        </w:rPr>
        <w:t>อนุญาตให้บริษัทย่อยใช้เครื่องหมายการค้า</w:t>
      </w:r>
      <w:r w:rsidR="000469D4">
        <w:rPr>
          <w:rFonts w:ascii="Angsana New" w:hAnsi="Angsana New" w:hint="cs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โดยบริษัทย่อยจะต้องจ่ายค่าธรรมเนียมตามที่ระบุไว้ในสัญญา</w:t>
      </w:r>
    </w:p>
    <w:p w14:paraId="2EE29417" w14:textId="77777777" w:rsidR="000C5A7F" w:rsidRPr="006375B5" w:rsidRDefault="000C5A7F" w:rsidP="000C5A7F">
      <w:pPr>
        <w:pStyle w:val="ListParagraph"/>
        <w:rPr>
          <w:rFonts w:ascii="Angsana New" w:hAnsi="Angsana New"/>
          <w:sz w:val="30"/>
          <w:szCs w:val="30"/>
          <w:cs/>
        </w:rPr>
      </w:pPr>
    </w:p>
    <w:p w14:paraId="04123BC7" w14:textId="77777777" w:rsidR="003E499D" w:rsidRDefault="003E49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30"/>
          <w:szCs w:val="30"/>
          <w:cs/>
        </w:rPr>
      </w:pPr>
      <w:r>
        <w:rPr>
          <w:rFonts w:ascii="Angsana New" w:hAnsi="Angsana New"/>
          <w:spacing w:val="-2"/>
          <w:sz w:val="30"/>
          <w:szCs w:val="30"/>
          <w:cs/>
        </w:rPr>
        <w:br w:type="page"/>
      </w:r>
    </w:p>
    <w:p w14:paraId="64799DBE" w14:textId="61212F57" w:rsidR="008B6278" w:rsidRDefault="000C5A7F" w:rsidP="008B6278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3" w:right="-27" w:hanging="453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B15C49">
        <w:rPr>
          <w:rFonts w:ascii="Angsana New" w:hAnsi="Angsana New"/>
          <w:spacing w:val="-2"/>
          <w:sz w:val="30"/>
          <w:szCs w:val="30"/>
          <w:cs/>
        </w:rPr>
        <w:lastRenderedPageBreak/>
        <w:t>บริษัทย่อย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แห่งหนึ่ง</w:t>
      </w:r>
      <w:r w:rsidRPr="00B15C49">
        <w:rPr>
          <w:rFonts w:ascii="Angsana New" w:hAnsi="Angsana New"/>
          <w:spacing w:val="-2"/>
          <w:sz w:val="30"/>
          <w:szCs w:val="30"/>
          <w:cs/>
        </w:rPr>
        <w:t>ได้เข้าทำสัญญาจ้างบริหาร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ทรัพย์</w:t>
      </w:r>
      <w:r w:rsidRPr="00B15C49">
        <w:rPr>
          <w:rFonts w:ascii="Angsana New" w:hAnsi="Angsana New"/>
          <w:spacing w:val="-2"/>
          <w:sz w:val="30"/>
          <w:szCs w:val="30"/>
          <w:cs/>
        </w:rPr>
        <w:t>กับ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กลุ่ม</w:t>
      </w:r>
      <w:r w:rsidRPr="00B15C49">
        <w:rPr>
          <w:rFonts w:ascii="Angsana New" w:hAnsi="Angsana New"/>
          <w:spacing w:val="-2"/>
          <w:sz w:val="30"/>
          <w:szCs w:val="30"/>
          <w:cs/>
        </w:rPr>
        <w:t>บริษัท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 xml:space="preserve"> และการร่วมค้า</w:t>
      </w:r>
      <w:r w:rsidRPr="00B15C49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เพื่อบริหา</w:t>
      </w:r>
      <w:r w:rsidR="00B15C49" w:rsidRPr="00B15C49">
        <w:rPr>
          <w:rFonts w:ascii="Angsana New" w:hAnsi="Angsana New" w:hint="cs"/>
          <w:spacing w:val="-2"/>
          <w:sz w:val="30"/>
          <w:szCs w:val="30"/>
          <w:cs/>
        </w:rPr>
        <w:t>ร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</w:t>
      </w:r>
      <w:r w:rsidR="00B15C49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เพื่อการลงทุนเพื่ออุตสาหกรรม</w:t>
      </w:r>
      <w:r w:rsidR="00235525">
        <w:rPr>
          <w:rFonts w:ascii="Angsana New" w:hAnsi="Angsana New" w:hint="cs"/>
          <w:sz w:val="30"/>
          <w:szCs w:val="30"/>
          <w:cs/>
        </w:rPr>
        <w:t>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โดย</w:t>
      </w:r>
      <w:r w:rsidRPr="006375B5">
        <w:rPr>
          <w:rFonts w:ascii="Angsana New" w:hAnsi="Angsana New" w:hint="cs"/>
          <w:sz w:val="30"/>
          <w:szCs w:val="30"/>
          <w:cs/>
        </w:rPr>
        <w:t>มีระยะเวลาให้บริการและ</w:t>
      </w:r>
      <w:r w:rsidRPr="006375B5">
        <w:rPr>
          <w:rFonts w:ascii="Angsana New" w:hAnsi="Angsana New"/>
          <w:sz w:val="30"/>
          <w:szCs w:val="30"/>
          <w:cs/>
        </w:rPr>
        <w:t>ค่าธรรมเนียมต่างๆ ตามที่ระบุไว้ในสัญญา</w:t>
      </w:r>
    </w:p>
    <w:p w14:paraId="0EC65ADE" w14:textId="77777777" w:rsidR="00FB1950" w:rsidRPr="00FB1950" w:rsidRDefault="00FB1950" w:rsidP="00FB19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7"/>
        <w:jc w:val="thaiDistribute"/>
        <w:rPr>
          <w:rFonts w:ascii="Angsana New" w:hAnsi="Angsana New"/>
          <w:sz w:val="30"/>
          <w:szCs w:val="30"/>
        </w:rPr>
      </w:pPr>
    </w:p>
    <w:p w14:paraId="4983716C" w14:textId="250C5613" w:rsidR="004D2AA8" w:rsidRPr="006B554F" w:rsidRDefault="008B6278" w:rsidP="0084056C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i/>
          <w:iCs/>
          <w:sz w:val="30"/>
          <w:szCs w:val="30"/>
        </w:rPr>
      </w:pPr>
      <w:r w:rsidRPr="006B554F">
        <w:rPr>
          <w:rFonts w:ascii="Angsana New" w:hAnsi="Angsana New" w:hint="cs"/>
          <w:sz w:val="30"/>
          <w:szCs w:val="30"/>
          <w:cs/>
        </w:rPr>
        <w:t>บริษัทย่อย</w:t>
      </w:r>
      <w:r w:rsidRPr="006B554F">
        <w:rPr>
          <w:rFonts w:ascii="Angsana New" w:hAnsi="Angsana New"/>
          <w:sz w:val="30"/>
          <w:szCs w:val="30"/>
          <w:cs/>
        </w:rPr>
        <w:t>เข้าทำสัญญาจ้างบริหาร</w:t>
      </w:r>
      <w:r w:rsidRPr="006B554F">
        <w:rPr>
          <w:rFonts w:ascii="Angsana New" w:hAnsi="Angsana New" w:hint="cs"/>
          <w:sz w:val="30"/>
          <w:szCs w:val="30"/>
          <w:cs/>
        </w:rPr>
        <w:t>ทรัพย์</w:t>
      </w:r>
      <w:r w:rsidRPr="006B554F">
        <w:rPr>
          <w:rFonts w:ascii="Angsana New" w:hAnsi="Angsana New"/>
          <w:sz w:val="30"/>
          <w:szCs w:val="30"/>
          <w:cs/>
        </w:rPr>
        <w:t xml:space="preserve">กับบริษัทที่เกี่ยวข้องกันแห่งหนึ่ง สัญญามีกำหนด </w:t>
      </w:r>
      <w:r w:rsidR="000E564C" w:rsidRPr="006B554F">
        <w:rPr>
          <w:rFonts w:ascii="Angsana New" w:hAnsi="Angsana New"/>
          <w:sz w:val="30"/>
          <w:szCs w:val="30"/>
        </w:rPr>
        <w:t>1</w:t>
      </w:r>
      <w:r w:rsidRPr="006B554F">
        <w:rPr>
          <w:rFonts w:ascii="Angsana New" w:hAnsi="Angsana New"/>
          <w:sz w:val="30"/>
          <w:szCs w:val="30"/>
        </w:rPr>
        <w:t xml:space="preserve"> </w:t>
      </w:r>
      <w:r w:rsidRPr="006B554F">
        <w:rPr>
          <w:rFonts w:ascii="Angsana New" w:hAnsi="Angsana New"/>
          <w:sz w:val="30"/>
          <w:szCs w:val="30"/>
          <w:cs/>
        </w:rPr>
        <w:t>ปี เพื่อบริหารโครงการโรงแรมของกลุ่มบริษัท โดยจะต้องจ่ายค่าธรรมเนียมต่างๆ ตามที่ระบุไว้ในสัญญา</w:t>
      </w:r>
    </w:p>
    <w:p w14:paraId="1E01BBF8" w14:textId="77777777" w:rsidR="00312486" w:rsidRPr="006375B5" w:rsidRDefault="00312486" w:rsidP="00AE04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7"/>
        <w:jc w:val="thaiDistribute"/>
        <w:rPr>
          <w:rFonts w:ascii="Angsana New" w:hAnsi="Angsana New"/>
          <w:i/>
          <w:iCs/>
          <w:sz w:val="30"/>
          <w:szCs w:val="30"/>
          <w:cs/>
        </w:rPr>
      </w:pPr>
    </w:p>
    <w:p w14:paraId="482A3236" w14:textId="3DBA23A2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สัญญาแต่งตั้งผู้บริหารอสังหาริมทรัพย์และบริหารจัดการกองทรัสต์</w:t>
      </w:r>
    </w:p>
    <w:p w14:paraId="15D51C0F" w14:textId="77777777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2BA22825" w14:textId="62A8E159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ในเดือนธันวาคม </w:t>
      </w:r>
      <w:r w:rsidR="000E564C" w:rsidRPr="000E564C">
        <w:rPr>
          <w:rFonts w:ascii="Angsana New" w:hAnsi="Angsana New"/>
          <w:sz w:val="30"/>
          <w:szCs w:val="30"/>
        </w:rPr>
        <w:t>2560</w:t>
      </w:r>
      <w:r w:rsidRPr="006375B5">
        <w:rPr>
          <w:rFonts w:ascii="Angsana New" w:hAnsi="Angsana New"/>
          <w:sz w:val="30"/>
          <w:szCs w:val="30"/>
          <w:cs/>
        </w:rPr>
        <w:t xml:space="preserve"> บริษัท เฟรเซอร์ส พร็อพเพอร์ตี้ อินดัสเทรียล รีท แมนเนจเม้นท์ (ประเทศไทย)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จำกัด </w:t>
      </w:r>
      <w:r w:rsidRPr="006375B5">
        <w:rPr>
          <w:rFonts w:ascii="Angsana New" w:hAnsi="Angsana New"/>
          <w:sz w:val="30"/>
          <w:szCs w:val="30"/>
        </w:rPr>
        <w:t xml:space="preserve">(“FIRM”) </w:t>
      </w:r>
      <w:r w:rsidRPr="006375B5">
        <w:rPr>
          <w:rFonts w:ascii="Angsana New" w:hAnsi="Angsana New"/>
          <w:sz w:val="30"/>
          <w:szCs w:val="30"/>
          <w:cs/>
        </w:rPr>
        <w:t>ซึ่งเป็นบริษัทย่อยได้รับแต่งตั้งจากทรัสต์เพื่อการลงทุนในอสังหาริมทรัพย์และสิทธิการเช่าอสังหาริมทรัพย์เพื่ออุตสาหกรรม เฟรเซอร์ส พร็อพเพอร์ตี้ (</w:t>
      </w:r>
      <w:r w:rsidRPr="006375B5">
        <w:rPr>
          <w:rFonts w:ascii="Angsana New" w:hAnsi="Angsana New"/>
          <w:sz w:val="30"/>
          <w:szCs w:val="30"/>
        </w:rPr>
        <w:t>“FTREIT”</w:t>
      </w:r>
      <w:r w:rsidRPr="006375B5">
        <w:rPr>
          <w:rFonts w:ascii="Angsana New" w:hAnsi="Angsana New"/>
          <w:sz w:val="30"/>
          <w:szCs w:val="30"/>
          <w:cs/>
        </w:rPr>
        <w:t>) ซึ่งเป็นบริษัทร่วมให้เป็นผู้บริหารอสังหาริมทรัพย์ โดยเรียกเก็บค่าธรรมเนียมดังนี้</w:t>
      </w:r>
    </w:p>
    <w:p w14:paraId="43083B51" w14:textId="63A146F6" w:rsidR="002103E6" w:rsidRPr="006375B5" w:rsidRDefault="00C23BEE" w:rsidP="002103E6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ค่าธรรมเนียมบริหารจัดการทรัพย์สินหลักของ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/>
          <w:sz w:val="30"/>
          <w:szCs w:val="30"/>
          <w:cs/>
        </w:rPr>
        <w:t xml:space="preserve">ร้อยละ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7953DF" w:rsidRPr="006375B5">
        <w:rPr>
          <w:rFonts w:ascii="Angsana New" w:hAnsi="Angsana New" w:hint="cs"/>
          <w:sz w:val="30"/>
          <w:szCs w:val="30"/>
          <w:cs/>
        </w:rPr>
        <w:t>ต่อปี</w:t>
      </w:r>
      <w:r w:rsidRPr="006375B5">
        <w:rPr>
          <w:rFonts w:ascii="Angsana New" w:hAnsi="Angsana New"/>
          <w:sz w:val="30"/>
          <w:szCs w:val="30"/>
          <w:cs/>
        </w:rPr>
        <w:t>ของรายได้สุทธิจากสัญญาเช่าและสัญญาบริการของกองทรัสต์</w:t>
      </w:r>
    </w:p>
    <w:p w14:paraId="0782872C" w14:textId="2215654D" w:rsidR="00C23BEE" w:rsidRPr="006375B5" w:rsidRDefault="00C23BEE" w:rsidP="00936843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ค่าตอบแทนส่วนเพิ่มอัตราร้อยละ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  <w:cs/>
        </w:rPr>
        <w:t xml:space="preserve"> ต่อปีของกำไรจากการดำเนินงานของ</w:t>
      </w:r>
      <w:r w:rsidRPr="006375B5">
        <w:rPr>
          <w:rFonts w:ascii="Angsana New" w:hAnsi="Angsana New"/>
          <w:sz w:val="30"/>
          <w:szCs w:val="30"/>
        </w:rPr>
        <w:t xml:space="preserve"> FTREIT</w:t>
      </w:r>
    </w:p>
    <w:p w14:paraId="358863A6" w14:textId="4AD7C015" w:rsidR="00C23BEE" w:rsidRPr="00094BCB" w:rsidRDefault="00C23BEE" w:rsidP="008075D2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094BCB">
        <w:rPr>
          <w:rFonts w:ascii="Angsana New" w:hAnsi="Angsana New"/>
          <w:sz w:val="30"/>
          <w:szCs w:val="30"/>
          <w:cs/>
        </w:rPr>
        <w:t xml:space="preserve">ค่านายหน้าคิดตามสัดส่วนตามระยะเวลาทำสัญญาเช่าและสัญญาบริการของผู้เช่ารายย่อยใหม่ แต่ไม่เกิน </w:t>
      </w:r>
      <w:r w:rsidR="00094BCB" w:rsidRPr="00094BCB">
        <w:rPr>
          <w:rFonts w:ascii="Angsana New" w:hAnsi="Angsana New"/>
          <w:sz w:val="30"/>
          <w:szCs w:val="30"/>
        </w:rPr>
        <w:br/>
      </w:r>
      <w:r w:rsidR="000E564C" w:rsidRPr="00094BCB">
        <w:rPr>
          <w:rFonts w:ascii="Angsana New" w:hAnsi="Angsana New"/>
          <w:sz w:val="30"/>
          <w:szCs w:val="30"/>
        </w:rPr>
        <w:t>3</w:t>
      </w:r>
      <w:r w:rsidRPr="00094BCB">
        <w:rPr>
          <w:rFonts w:ascii="Angsana New" w:hAnsi="Angsana New"/>
          <w:sz w:val="30"/>
          <w:szCs w:val="30"/>
          <w:cs/>
        </w:rPr>
        <w:t xml:space="preserve"> เดือนของอัตราค่าเช่าและค่าบริการ</w:t>
      </w:r>
    </w:p>
    <w:p w14:paraId="4C63A7C7" w14:textId="683D18BD" w:rsidR="00C23BEE" w:rsidRPr="00094BCB" w:rsidRDefault="00C23BEE" w:rsidP="00D67592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094BCB">
        <w:rPr>
          <w:rFonts w:ascii="Angsana New" w:hAnsi="Angsana New"/>
          <w:sz w:val="30"/>
          <w:szCs w:val="30"/>
          <w:cs/>
        </w:rPr>
        <w:t>ค่านายหน้าจากการซื้อ ขาย โอนสิทธิการเช่าและ/หรือรับโอนสิทธิการเช่าอสังหาริมทรัพย์ในอัตรา</w:t>
      </w:r>
      <w:r w:rsidR="00276CB1" w:rsidRPr="00094BCB">
        <w:rPr>
          <w:rFonts w:ascii="Angsana New" w:hAnsi="Angsana New" w:hint="cs"/>
          <w:sz w:val="30"/>
          <w:szCs w:val="30"/>
          <w:cs/>
        </w:rPr>
        <w:t>ไม่เกิน</w:t>
      </w:r>
      <w:r w:rsidR="00094BCB" w:rsidRPr="00094BCB">
        <w:rPr>
          <w:rFonts w:ascii="Angsana New" w:hAnsi="Angsana New"/>
          <w:sz w:val="30"/>
          <w:szCs w:val="30"/>
        </w:rPr>
        <w:br/>
      </w:r>
      <w:r w:rsidRPr="00094BCB">
        <w:rPr>
          <w:rFonts w:ascii="Angsana New" w:hAnsi="Angsana New"/>
          <w:sz w:val="30"/>
          <w:szCs w:val="30"/>
          <w:cs/>
        </w:rPr>
        <w:t xml:space="preserve">ร้อยละ </w:t>
      </w:r>
      <w:r w:rsidR="000E564C" w:rsidRPr="00094BCB">
        <w:rPr>
          <w:rFonts w:ascii="Angsana New" w:hAnsi="Angsana New"/>
          <w:sz w:val="30"/>
          <w:szCs w:val="30"/>
        </w:rPr>
        <w:t>3</w:t>
      </w:r>
      <w:r w:rsidRPr="00094BCB">
        <w:rPr>
          <w:rFonts w:ascii="Angsana New" w:hAnsi="Angsana New"/>
          <w:sz w:val="30"/>
          <w:szCs w:val="30"/>
          <w:cs/>
        </w:rPr>
        <w:t xml:space="preserve"> ของมูลค่าดังกล่าว</w:t>
      </w:r>
    </w:p>
    <w:p w14:paraId="26285A48" w14:textId="77777777" w:rsidR="00C23BEE" w:rsidRPr="006375B5" w:rsidRDefault="00C23BEE" w:rsidP="00C23BE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51C3F97" w14:textId="79115D3D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นอกจากนี้บริษัทย่อยดังกล่าวได้ทำสัญญาการบริหารจัดการกับ</w:t>
      </w:r>
      <w:r w:rsidRPr="006375B5">
        <w:rPr>
          <w:rFonts w:ascii="Angsana New" w:hAnsi="Angsana New"/>
          <w:sz w:val="30"/>
          <w:szCs w:val="30"/>
        </w:rPr>
        <w:t xml:space="preserve"> FTREIT</w:t>
      </w:r>
      <w:r w:rsidRPr="006375B5">
        <w:rPr>
          <w:rFonts w:ascii="Angsana New" w:hAnsi="Angsana New"/>
          <w:sz w:val="30"/>
          <w:szCs w:val="30"/>
          <w:cs/>
        </w:rPr>
        <w:t xml:space="preserve"> สำหรับการให้บริการบริหารจัดการทั่วไปโดยคิดค่าบริการเป็นรายเดือนในอัตราร้อยละ </w:t>
      </w:r>
      <w:r w:rsidR="000E564C" w:rsidRPr="000E564C">
        <w:rPr>
          <w:rFonts w:ascii="Angsana New" w:hAnsi="Angsana New"/>
          <w:sz w:val="30"/>
          <w:szCs w:val="30"/>
        </w:rPr>
        <w:t>0</w:t>
      </w:r>
      <w:r w:rsidRPr="006375B5">
        <w:rPr>
          <w:rFonts w:ascii="Angsana New" w:hAnsi="Angsana New"/>
          <w:sz w:val="30"/>
          <w:szCs w:val="30"/>
          <w:cs/>
        </w:rPr>
        <w:t>.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Pr="006375B5">
        <w:rPr>
          <w:rFonts w:ascii="Angsana New" w:hAnsi="Angsana New"/>
          <w:sz w:val="30"/>
          <w:szCs w:val="30"/>
          <w:cs/>
        </w:rPr>
        <w:t xml:space="preserve"> ต่อปี ของมูลค่าสินทรัพย์รวมของ</w:t>
      </w:r>
      <w:r w:rsidRPr="006375B5">
        <w:rPr>
          <w:rFonts w:ascii="Angsana New" w:hAnsi="Angsana New"/>
          <w:sz w:val="30"/>
          <w:szCs w:val="30"/>
        </w:rPr>
        <w:t xml:space="preserve"> FTREIT</w:t>
      </w:r>
      <w:r w:rsidRPr="006375B5">
        <w:rPr>
          <w:rFonts w:ascii="Angsana New" w:hAnsi="Angsana New"/>
          <w:sz w:val="30"/>
          <w:szCs w:val="30"/>
          <w:cs/>
        </w:rPr>
        <w:t xml:space="preserve"> (รายละเอียด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/>
          <w:sz w:val="30"/>
          <w:szCs w:val="30"/>
          <w:cs/>
        </w:rPr>
        <w:t xml:space="preserve">แสดงไว้ในหมายเหตุข้อ </w:t>
      </w:r>
      <w:r w:rsidR="00BA0F1A">
        <w:rPr>
          <w:rFonts w:ascii="Angsana New" w:hAnsi="Angsana New"/>
          <w:sz w:val="30"/>
          <w:szCs w:val="30"/>
        </w:rPr>
        <w:t>8</w:t>
      </w:r>
      <w:r w:rsidRPr="006375B5">
        <w:rPr>
          <w:rFonts w:ascii="Angsana New" w:hAnsi="Angsana New"/>
          <w:sz w:val="30"/>
          <w:szCs w:val="30"/>
          <w:cs/>
        </w:rPr>
        <w:t>)</w:t>
      </w:r>
    </w:p>
    <w:p w14:paraId="281A6249" w14:textId="27234DDC" w:rsidR="00FB1950" w:rsidRDefault="00FB19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744B917B" w14:textId="77777777" w:rsidR="003E499D" w:rsidRDefault="003E49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0C94A7DC" w14:textId="4A8BE7E1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E403C9">
        <w:rPr>
          <w:rFonts w:ascii="Angsana New" w:hAnsi="Angsana New"/>
          <w:i/>
          <w:iCs/>
          <w:sz w:val="30"/>
          <w:szCs w:val="30"/>
          <w:cs/>
        </w:rPr>
        <w:lastRenderedPageBreak/>
        <w:t>สัญญาแต่งตั้งผู้บริหารอสังหาริมทรัพย์</w:t>
      </w:r>
    </w:p>
    <w:p w14:paraId="3DF854D3" w14:textId="77777777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7ADAFB70" w14:textId="16A96632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960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E403C9">
        <w:rPr>
          <w:rFonts w:ascii="Angsana New" w:hAnsi="Angsana New" w:hint="cs"/>
          <w:sz w:val="30"/>
          <w:szCs w:val="30"/>
          <w:cs/>
        </w:rPr>
        <w:t>ในเดือนมีนาคม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="000E564C" w:rsidRPr="00E403C9">
        <w:rPr>
          <w:rFonts w:ascii="Angsana New" w:hAnsi="Angsana New"/>
          <w:sz w:val="30"/>
          <w:szCs w:val="30"/>
        </w:rPr>
        <w:t>2559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บริษัทนอร์ท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สาธร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เรียลตี้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จำกัด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ซึ่งเป็นบริษัทย่อย</w:t>
      </w:r>
      <w:r w:rsidR="00695540" w:rsidRPr="00E403C9">
        <w:rPr>
          <w:rFonts w:ascii="Angsana New" w:hAnsi="Angsana New" w:hint="cs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ได้รับแต่งตั้งจากทรัสต์</w:t>
      </w:r>
      <w:r w:rsidRPr="00E403C9">
        <w:rPr>
          <w:rFonts w:ascii="Angsana New" w:hAnsi="Angsana New"/>
          <w:sz w:val="30"/>
          <w:szCs w:val="30"/>
          <w:cs/>
        </w:rPr>
        <w:t xml:space="preserve">เพื่อการลงทุนในสิทธิการเช่าอสังหาริมทรัพย์โกลเด้นเวนเจอร์ </w:t>
      </w:r>
      <w:r w:rsidRPr="00E403C9">
        <w:rPr>
          <w:rFonts w:ascii="Angsana New" w:hAnsi="Angsana New"/>
          <w:sz w:val="30"/>
          <w:szCs w:val="30"/>
        </w:rPr>
        <w:t xml:space="preserve">“GVREIT” </w:t>
      </w:r>
      <w:r w:rsidRPr="00E403C9">
        <w:rPr>
          <w:rFonts w:ascii="Angsana New" w:hAnsi="Angsana New" w:hint="cs"/>
          <w:sz w:val="30"/>
          <w:szCs w:val="30"/>
          <w:cs/>
        </w:rPr>
        <w:t>ซึ่งเป็นบริษัทร่วมทางอ้อมให้เป็นผู้บริหารอสังหาริมทรัพย์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โดยเรียกเก็บค่าธรรมเนียมดังนี้</w:t>
      </w:r>
    </w:p>
    <w:p w14:paraId="3DED0142" w14:textId="77777777" w:rsidR="00C23BEE" w:rsidRPr="00CF21B0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highlight w:val="yellow"/>
        </w:rPr>
      </w:pPr>
    </w:p>
    <w:p w14:paraId="48560756" w14:textId="685D8DBC" w:rsidR="00C23BEE" w:rsidRPr="00B729E8" w:rsidRDefault="00C23BEE" w:rsidP="00074552">
      <w:pPr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overflowPunct w:val="0"/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B729E8">
        <w:rPr>
          <w:rFonts w:ascii="Angsana New" w:hAnsi="Angsana New"/>
          <w:sz w:val="30"/>
          <w:szCs w:val="30"/>
          <w:cs/>
        </w:rPr>
        <w:t xml:space="preserve">ค่าธรรมเนียมพื้นฐานในการจัดการทรัพย์สิน ประมาณ </w:t>
      </w:r>
      <w:r w:rsidR="000E564C" w:rsidRPr="00B729E8">
        <w:rPr>
          <w:rFonts w:ascii="Angsana New" w:hAnsi="Angsana New"/>
          <w:sz w:val="30"/>
          <w:szCs w:val="30"/>
        </w:rPr>
        <w:t>15</w:t>
      </w:r>
      <w:r w:rsidRPr="00B729E8">
        <w:rPr>
          <w:rFonts w:ascii="Angsana New" w:hAnsi="Angsana New"/>
          <w:sz w:val="30"/>
          <w:szCs w:val="30"/>
          <w:cs/>
        </w:rPr>
        <w:t xml:space="preserve"> - </w:t>
      </w:r>
      <w:r w:rsidR="000E564C" w:rsidRPr="00B729E8">
        <w:rPr>
          <w:rFonts w:ascii="Angsana New" w:hAnsi="Angsana New"/>
          <w:sz w:val="30"/>
          <w:szCs w:val="30"/>
        </w:rPr>
        <w:t>33</w:t>
      </w:r>
      <w:r w:rsidRPr="00B729E8">
        <w:rPr>
          <w:rFonts w:ascii="Angsana New" w:hAnsi="Angsana New"/>
          <w:sz w:val="30"/>
          <w:szCs w:val="30"/>
          <w:cs/>
        </w:rPr>
        <w:t xml:space="preserve"> ล้านบาทต่อปี สำหรับโครงการ</w:t>
      </w:r>
      <w:r w:rsidRPr="00B729E8">
        <w:rPr>
          <w:rFonts w:ascii="Angsana New" w:hAnsi="Angsana New"/>
          <w:sz w:val="30"/>
          <w:szCs w:val="30"/>
        </w:rPr>
        <w:t xml:space="preserve"> </w:t>
      </w:r>
      <w:r w:rsidRPr="00B729E8">
        <w:rPr>
          <w:rFonts w:ascii="Angsana New" w:hAnsi="Angsana New"/>
          <w:sz w:val="30"/>
          <w:szCs w:val="30"/>
          <w:cs/>
        </w:rPr>
        <w:t xml:space="preserve">ปาร์คเวนเชอร์ 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อีโคเพล็กซ์ และประมาณ </w:t>
      </w:r>
      <w:r w:rsidR="000E564C" w:rsidRPr="00525972">
        <w:rPr>
          <w:rFonts w:ascii="Angsana New" w:hAnsi="Angsana New"/>
          <w:spacing w:val="-2"/>
          <w:sz w:val="30"/>
          <w:szCs w:val="30"/>
        </w:rPr>
        <w:t>19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 - </w:t>
      </w:r>
      <w:r w:rsidR="000E564C" w:rsidRPr="00525972">
        <w:rPr>
          <w:rFonts w:ascii="Angsana New" w:hAnsi="Angsana New"/>
          <w:spacing w:val="-2"/>
          <w:sz w:val="30"/>
          <w:szCs w:val="30"/>
        </w:rPr>
        <w:t>45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 ล้านบาทต่อปี สำหรับ</w:t>
      </w:r>
      <w:r w:rsidRPr="00525972">
        <w:rPr>
          <w:rFonts w:hint="cs"/>
          <w:spacing w:val="-2"/>
          <w:sz w:val="30"/>
          <w:szCs w:val="30"/>
          <w:cs/>
        </w:rPr>
        <w:t>โครงการสาทร</w:t>
      </w:r>
      <w:r w:rsidRPr="00525972">
        <w:rPr>
          <w:spacing w:val="-2"/>
          <w:sz w:val="30"/>
          <w:szCs w:val="30"/>
          <w:cs/>
        </w:rPr>
        <w:t xml:space="preserve"> </w:t>
      </w:r>
      <w:r w:rsidRPr="00525972">
        <w:rPr>
          <w:rFonts w:hint="cs"/>
          <w:spacing w:val="-2"/>
          <w:sz w:val="30"/>
          <w:szCs w:val="30"/>
          <w:cs/>
        </w:rPr>
        <w:t>สแควร์</w:t>
      </w:r>
      <w:r w:rsidRPr="00525972">
        <w:rPr>
          <w:spacing w:val="-2"/>
          <w:sz w:val="30"/>
          <w:szCs w:val="30"/>
          <w:cs/>
        </w:rPr>
        <w:t xml:space="preserve"> </w:t>
      </w:r>
      <w:r w:rsidRPr="00525972">
        <w:rPr>
          <w:rFonts w:ascii="Angsana New" w:hAnsi="Angsana New"/>
          <w:spacing w:val="-2"/>
          <w:sz w:val="30"/>
          <w:szCs w:val="30"/>
          <w:cs/>
        </w:rPr>
        <w:t>โดยคิดในอัตราคงที่ที่แตกต่างกัน</w:t>
      </w:r>
      <w:r w:rsidRPr="00B729E8">
        <w:rPr>
          <w:rFonts w:ascii="Angsana New" w:hAnsi="Angsana New"/>
          <w:sz w:val="30"/>
          <w:szCs w:val="30"/>
          <w:cs/>
        </w:rPr>
        <w:t>ในแต่ละปีตามที่กำหนดในสัญญาแต่งตั้งผู้บริหารอสังหาริมทรัพย์ โดยชำระเป็นรายเดือน</w:t>
      </w:r>
    </w:p>
    <w:p w14:paraId="31DEB670" w14:textId="5D870CE1" w:rsidR="004D2AA8" w:rsidRPr="00CF21B0" w:rsidRDefault="004D2A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highlight w:val="yellow"/>
        </w:rPr>
      </w:pPr>
    </w:p>
    <w:p w14:paraId="4AA75C66" w14:textId="46E65633" w:rsidR="00C23BEE" w:rsidRPr="00B729E8" w:rsidRDefault="00C23BEE" w:rsidP="00074552">
      <w:pPr>
        <w:pStyle w:val="ListParagraph"/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right="-27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B729E8">
        <w:rPr>
          <w:rFonts w:ascii="Angsana New" w:hAnsi="Angsana New"/>
          <w:spacing w:val="-4"/>
          <w:sz w:val="30"/>
          <w:szCs w:val="30"/>
          <w:cs/>
        </w:rPr>
        <w:t>ค่าธรรมเนียมผันแปรในการจัดการทรัพย์สินสำหรับโครงการปาร์คเวนเชอร์ อีโคเพล็กซ์ในปีที่</w:t>
      </w:r>
      <w:r w:rsidRPr="00B729E8">
        <w:rPr>
          <w:rFonts w:ascii="Angsana New" w:hAnsi="Angsana New"/>
          <w:spacing w:val="-4"/>
          <w:sz w:val="30"/>
          <w:szCs w:val="30"/>
        </w:rPr>
        <w:t xml:space="preserve"> 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="00525972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="00525972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</w:rPr>
        <w:t xml:space="preserve"> </w:t>
      </w:r>
      <w:r w:rsidRPr="00B729E8">
        <w:rPr>
          <w:rFonts w:ascii="Angsana New" w:hAnsi="Angsana New"/>
          <w:spacing w:val="-4"/>
          <w:sz w:val="30"/>
          <w:szCs w:val="30"/>
          <w:cs/>
        </w:rPr>
        <w:t>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50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75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6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20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 xml:space="preserve">ต่อปี </w:t>
      </w:r>
      <w:r w:rsidRPr="00B729E8">
        <w:rPr>
          <w:rFonts w:ascii="Angsana New" w:hAnsi="Angsana New" w:hint="cs"/>
          <w:spacing w:val="-4"/>
          <w:sz w:val="30"/>
          <w:szCs w:val="30"/>
          <w:cs/>
        </w:rPr>
        <w:t>และสำหรับโครงการ</w:t>
      </w:r>
      <w:r w:rsidR="00525972">
        <w:rPr>
          <w:rFonts w:ascii="Angsana New" w:hAnsi="Angsana New"/>
          <w:spacing w:val="-4"/>
          <w:sz w:val="30"/>
          <w:szCs w:val="30"/>
          <w:cs/>
        </w:rPr>
        <w:br/>
      </w:r>
      <w:r w:rsidRPr="00B729E8">
        <w:rPr>
          <w:rFonts w:ascii="Angsana New" w:hAnsi="Angsana New" w:hint="cs"/>
          <w:spacing w:val="-4"/>
          <w:sz w:val="30"/>
          <w:szCs w:val="30"/>
          <w:cs/>
        </w:rPr>
        <w:t>สารทรสแควร์</w:t>
      </w:r>
      <w:r w:rsidRPr="00B729E8">
        <w:rPr>
          <w:rFonts w:ascii="Angsana New" w:hAnsi="Angsana New"/>
          <w:spacing w:val="-4"/>
          <w:sz w:val="30"/>
          <w:szCs w:val="30"/>
          <w:cs/>
        </w:rPr>
        <w:t>ในปีที่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55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45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</w:t>
      </w:r>
      <w:r w:rsidR="00525972">
        <w:rPr>
          <w:rFonts w:ascii="Angsana New" w:hAnsi="Angsana New"/>
          <w:spacing w:val="-4"/>
          <w:sz w:val="30"/>
          <w:szCs w:val="30"/>
          <w:cs/>
        </w:rPr>
        <w:br/>
      </w:r>
      <w:r w:rsidRPr="00B729E8">
        <w:rPr>
          <w:rFonts w:ascii="Angsana New" w:hAnsi="Angsana New"/>
          <w:spacing w:val="-4"/>
          <w:sz w:val="30"/>
          <w:szCs w:val="30"/>
          <w:cs/>
        </w:rPr>
        <w:t>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65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 xml:space="preserve">ต่อปี โดยค่าธรรมเนียมผันแปรคิดในอัตราร้อยละต่อปีของรายได้จากการให้เช่าพื้นที่และบริการพื้นที่เช่าอาคารซึ่งประกอบด้วยพื้นที่สำนักงานให้เช่า พื้นที่พาณิชยกรรม (ไม่รวมรายได้จากลานจัดกิจกรรม) และพื้นที่ห้องเก็บของโดยชำระเป็นรายไตรมาส </w:t>
      </w:r>
    </w:p>
    <w:p w14:paraId="7A9477D7" w14:textId="77777777" w:rsidR="00CE419F" w:rsidRPr="006375B5" w:rsidRDefault="00CE419F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p w14:paraId="62076AE4" w14:textId="6B1EB473" w:rsidR="0023677E" w:rsidRPr="006375B5" w:rsidRDefault="0023677E" w:rsidP="0023677E">
      <w:pPr>
        <w:ind w:left="540" w:right="-223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</w:t>
      </w:r>
      <w:r w:rsidR="00E84E36" w:rsidRPr="006375B5">
        <w:rPr>
          <w:rFonts w:ascii="Angsana New" w:hAnsi="Angsana New"/>
          <w:i/>
          <w:iCs/>
          <w:sz w:val="30"/>
          <w:szCs w:val="30"/>
          <w:cs/>
        </w:rPr>
        <w:t>ที่ทำกับ</w:t>
      </w:r>
      <w:r w:rsidR="00575B50" w:rsidRPr="006375B5">
        <w:rPr>
          <w:rFonts w:ascii="Angsana New" w:hAnsi="Angsana New"/>
          <w:i/>
          <w:iCs/>
          <w:sz w:val="30"/>
          <w:szCs w:val="30"/>
        </w:rPr>
        <w:t xml:space="preserve"> </w:t>
      </w:r>
      <w:r w:rsidR="0087458E" w:rsidRPr="006375B5">
        <w:rPr>
          <w:rFonts w:ascii="Angsana New" w:hAnsi="Angsana New"/>
          <w:i/>
          <w:iCs/>
          <w:sz w:val="30"/>
          <w:szCs w:val="30"/>
        </w:rPr>
        <w:t xml:space="preserve"> FTREIT</w:t>
      </w:r>
    </w:p>
    <w:p w14:paraId="79695063" w14:textId="78FDD133" w:rsidR="00F554DF" w:rsidRPr="006375B5" w:rsidRDefault="00F554DF" w:rsidP="0023677E">
      <w:pPr>
        <w:ind w:left="540" w:right="-223"/>
        <w:jc w:val="thaiDistribute"/>
        <w:rPr>
          <w:rFonts w:ascii="Angsana New" w:hAnsi="Angsana New"/>
          <w:i/>
          <w:iCs/>
          <w:sz w:val="28"/>
          <w:szCs w:val="28"/>
        </w:rPr>
      </w:pPr>
    </w:p>
    <w:p w14:paraId="5180B652" w14:textId="6B5FB132" w:rsidR="005119F6" w:rsidRPr="006375B5" w:rsidRDefault="005119F6" w:rsidP="005119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บริษัทและบริษัทย่อยได้ทำสัญญาให้เช่าที่ดินและสิ่งปลูกสร้างหลายฉบับกับ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 w:hint="cs"/>
          <w:sz w:val="30"/>
          <w:szCs w:val="30"/>
          <w:cs/>
        </w:rPr>
        <w:t>โดย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 w:hint="cs"/>
          <w:sz w:val="30"/>
          <w:szCs w:val="30"/>
          <w:cs/>
        </w:rPr>
        <w:t>ตกลงที่จะจ่ายค่าเช่าในอัตราที่ตกลงกันตามสัญญา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โดยสัญญามีอายุตั้งแต่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ถึง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โดยจะสิ้นสุดในเดือน</w:t>
      </w:r>
      <w:r w:rsidRPr="006375B5">
        <w:rPr>
          <w:rFonts w:ascii="Angsana New" w:hAnsi="Angsana New"/>
          <w:sz w:val="30"/>
          <w:szCs w:val="30"/>
          <w:cs/>
        </w:rPr>
        <w:t xml:space="preserve">สิงหาคม </w:t>
      </w:r>
      <w:r w:rsidR="000E564C" w:rsidRPr="000E564C">
        <w:rPr>
          <w:rFonts w:ascii="Angsana New" w:hAnsi="Angsana New"/>
          <w:sz w:val="30"/>
          <w:szCs w:val="30"/>
        </w:rPr>
        <w:t>2591</w:t>
      </w:r>
    </w:p>
    <w:p w14:paraId="73C3F7F0" w14:textId="47791338" w:rsidR="000804FA" w:rsidRDefault="000804FA" w:rsidP="00F560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28"/>
          <w:szCs w:val="28"/>
        </w:rPr>
      </w:pPr>
    </w:p>
    <w:p w14:paraId="7889D6F2" w14:textId="30762DE1" w:rsidR="00BC0481" w:rsidRDefault="00BC0481" w:rsidP="00BC0481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1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2566 </w:t>
      </w:r>
      <w:r>
        <w:rPr>
          <w:rFonts w:ascii="Angsana New" w:hAnsi="Angsana New" w:hint="cs"/>
          <w:sz w:val="30"/>
          <w:szCs w:val="30"/>
          <w:cs/>
        </w:rPr>
        <w:t>บริษัทและบริษัทย่อยแห่งหนึ่งขาย</w:t>
      </w:r>
      <w:r w:rsidR="00BE62F3">
        <w:rPr>
          <w:rFonts w:ascii="Angsana New" w:hAnsi="Angsana New" w:hint="cs"/>
          <w:sz w:val="30"/>
          <w:szCs w:val="30"/>
          <w:cs/>
        </w:rPr>
        <w:t>ที่ดินและสิ่งปลูกสร้าง</w:t>
      </w:r>
      <w:r w:rsidR="00D451E5">
        <w:rPr>
          <w:rFonts w:ascii="Angsana New" w:hAnsi="Angsana New" w:hint="cs"/>
          <w:sz w:val="30"/>
          <w:szCs w:val="30"/>
          <w:cs/>
        </w:rPr>
        <w:t>ให้กับ</w:t>
      </w:r>
      <w:r>
        <w:rPr>
          <w:rFonts w:ascii="Angsana New" w:hAnsi="Angsana New"/>
          <w:sz w:val="30"/>
          <w:szCs w:val="30"/>
        </w:rPr>
        <w:t xml:space="preserve"> 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1,173.26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535.57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5DA4E64D" w14:textId="77777777" w:rsidR="00BC0481" w:rsidRDefault="00BC0481" w:rsidP="00BC0481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</w:p>
    <w:p w14:paraId="1B6C93E2" w14:textId="48038054" w:rsidR="006E2838" w:rsidRDefault="006E2838" w:rsidP="006E2838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8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2566 </w:t>
      </w:r>
      <w:r>
        <w:rPr>
          <w:rFonts w:ascii="Angsana New" w:hAnsi="Angsana New" w:hint="cs"/>
          <w:sz w:val="30"/>
          <w:szCs w:val="30"/>
          <w:cs/>
        </w:rPr>
        <w:t>บริษัทขาย</w:t>
      </w:r>
      <w:r w:rsidR="00BE62F3">
        <w:rPr>
          <w:rFonts w:ascii="Angsana New" w:hAnsi="Angsana New" w:hint="cs"/>
          <w:sz w:val="30"/>
          <w:szCs w:val="30"/>
          <w:cs/>
        </w:rPr>
        <w:t>ที่ดินและสิ่งปลูกสร้าง</w:t>
      </w:r>
      <w:r w:rsidR="00D451E5">
        <w:rPr>
          <w:rFonts w:ascii="Angsana New" w:hAnsi="Angsana New" w:hint="cs"/>
          <w:sz w:val="30"/>
          <w:szCs w:val="30"/>
          <w:cs/>
        </w:rPr>
        <w:t>ให้กับ</w:t>
      </w:r>
      <w:r w:rsidR="00D451E5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376.64</w:t>
      </w:r>
      <w:r w:rsidRPr="00ED40E1">
        <w:rPr>
          <w:rFonts w:ascii="Angsana New" w:hAnsi="Angsana New" w:hint="cs"/>
          <w:sz w:val="30"/>
          <w:szCs w:val="30"/>
          <w:cs/>
        </w:rPr>
        <w:t xml:space="preserve"> </w:t>
      </w:r>
      <w:r w:rsidR="00BE62F3">
        <w:rPr>
          <w:rFonts w:ascii="Angsana New" w:hAnsi="Angsana New"/>
          <w:sz w:val="30"/>
          <w:szCs w:val="30"/>
          <w:cs/>
        </w:rPr>
        <w:br/>
      </w:r>
      <w:r w:rsidRPr="00ED40E1">
        <w:rPr>
          <w:rFonts w:ascii="Angsana New" w:hAnsi="Angsana New" w:hint="cs"/>
          <w:sz w:val="30"/>
          <w:szCs w:val="30"/>
          <w:cs/>
        </w:rPr>
        <w:t>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174.14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0AE32C61" w14:textId="77777777" w:rsidR="006E2838" w:rsidRDefault="006E2838" w:rsidP="00F560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28"/>
          <w:szCs w:val="28"/>
        </w:rPr>
      </w:pPr>
    </w:p>
    <w:p w14:paraId="184C2ECF" w14:textId="4C957687" w:rsidR="00B533DC" w:rsidRDefault="00B533DC" w:rsidP="00B533DC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lastRenderedPageBreak/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28 </w:t>
      </w:r>
      <w:r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>
        <w:rPr>
          <w:rFonts w:ascii="Angsana New" w:hAnsi="Angsana New"/>
          <w:sz w:val="30"/>
          <w:szCs w:val="30"/>
        </w:rPr>
        <w:t xml:space="preserve">2565 </w:t>
      </w:r>
      <w:r>
        <w:rPr>
          <w:rFonts w:ascii="Angsana New" w:hAnsi="Angsana New" w:hint="cs"/>
          <w:sz w:val="30"/>
          <w:szCs w:val="30"/>
          <w:cs/>
        </w:rPr>
        <w:t>บริษัทและบริษัทย่อยแห่งหนึ่งขายที่ดินและสิ่งปลูกสร้างในนิคมอุตสาหกรรมให้กับ</w:t>
      </w:r>
      <w:r>
        <w:rPr>
          <w:rFonts w:ascii="Angsana New" w:hAnsi="Angsana New"/>
          <w:sz w:val="30"/>
          <w:szCs w:val="30"/>
          <w:cs/>
        </w:rPr>
        <w:br/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796.51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316.72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3DAC7FC2" w14:textId="77777777" w:rsidR="00B533DC" w:rsidRDefault="00B533DC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DAE1709" w14:textId="6197F0ED" w:rsidR="00B533DC" w:rsidRDefault="00B533DC" w:rsidP="00B533DC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1 </w:t>
      </w:r>
      <w:r>
        <w:rPr>
          <w:rFonts w:ascii="Angsana New" w:hAnsi="Angsana New" w:hint="cs"/>
          <w:sz w:val="30"/>
          <w:szCs w:val="30"/>
          <w:cs/>
        </w:rPr>
        <w:t xml:space="preserve">สิงหาคม </w:t>
      </w:r>
      <w:r>
        <w:rPr>
          <w:rFonts w:ascii="Angsana New" w:hAnsi="Angsana New"/>
          <w:sz w:val="30"/>
          <w:szCs w:val="30"/>
        </w:rPr>
        <w:t xml:space="preserve">2565 </w:t>
      </w:r>
      <w:r>
        <w:rPr>
          <w:rFonts w:ascii="Angsana New" w:hAnsi="Angsana New" w:hint="cs"/>
          <w:sz w:val="30"/>
          <w:szCs w:val="30"/>
          <w:cs/>
        </w:rPr>
        <w:t>บริษัทขายที่ดินและสิ่งปลูกสร้างในนิคมอุตสาหกรรมให้กับ</w:t>
      </w:r>
      <w:r w:rsidR="008F77AA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133.10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80.37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7FB33D8A" w14:textId="77777777" w:rsidR="00B533DC" w:rsidRDefault="00B533DC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318C50B" w14:textId="2D6C0F11" w:rsidR="00B533DC" w:rsidRPr="00B533DC" w:rsidRDefault="00B533DC" w:rsidP="00B533DC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15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2565 </w:t>
      </w:r>
      <w:r>
        <w:rPr>
          <w:rFonts w:ascii="Angsana New" w:hAnsi="Angsana New" w:hint="cs"/>
          <w:sz w:val="30"/>
          <w:szCs w:val="30"/>
          <w:cs/>
        </w:rPr>
        <w:t>บริษัทย่อยแห่งหนึ่งขายที่ดินและสิ่งปลูกสร้างในนิคมอุตสาหกรรม</w:t>
      </w:r>
      <w:r w:rsidR="0095481B">
        <w:rPr>
          <w:rFonts w:ascii="Angsana New" w:hAnsi="Angsana New" w:hint="cs"/>
          <w:sz w:val="30"/>
          <w:szCs w:val="30"/>
          <w:cs/>
        </w:rPr>
        <w:t>ให้กับ</w:t>
      </w:r>
      <w:r w:rsidR="008F77AA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310.09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75.25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3A37DFA8" w14:textId="02A96AAD" w:rsidR="00B533DC" w:rsidRDefault="00B533DC" w:rsidP="00F560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28"/>
          <w:szCs w:val="28"/>
        </w:rPr>
      </w:pPr>
    </w:p>
    <w:p w14:paraId="72B7AC61" w14:textId="45D34544" w:rsidR="00B533DC" w:rsidRDefault="00B533DC" w:rsidP="00B533DC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23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2565 </w:t>
      </w:r>
      <w:r>
        <w:rPr>
          <w:rFonts w:ascii="Angsana New" w:hAnsi="Angsana New" w:hint="cs"/>
          <w:sz w:val="30"/>
          <w:szCs w:val="30"/>
          <w:cs/>
        </w:rPr>
        <w:t>บริษัทขายที่ดินและสิ่งปลูกสร้างในนิคมอุตสาหกรรม</w:t>
      </w:r>
      <w:r w:rsidR="0095481B">
        <w:rPr>
          <w:rFonts w:ascii="Angsana New" w:hAnsi="Angsana New" w:hint="cs"/>
          <w:sz w:val="30"/>
          <w:szCs w:val="30"/>
          <w:cs/>
        </w:rPr>
        <w:t>ให้กับ</w:t>
      </w:r>
      <w:r w:rsidR="008F77AA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475.42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243.51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386E18BC" w14:textId="77777777" w:rsidR="00B533DC" w:rsidRPr="0056325C" w:rsidRDefault="00B533DC" w:rsidP="00F560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32"/>
          <w:szCs w:val="32"/>
        </w:rPr>
      </w:pPr>
    </w:p>
    <w:p w14:paraId="03B586AA" w14:textId="18706291" w:rsidR="001F3E02" w:rsidRPr="006375B5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การประกันรายได้ค่าเช่าและบริการ</w:t>
      </w:r>
    </w:p>
    <w:p w14:paraId="5C4B51A3" w14:textId="77777777" w:rsidR="001F3E02" w:rsidRPr="006375B5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29534F26" w14:textId="28491992" w:rsidR="0044799E" w:rsidRDefault="00FE03A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 w:rsidRPr="006375B5">
        <w:rPr>
          <w:rFonts w:ascii="Angsana New" w:hAnsi="Angsana New"/>
          <w:spacing w:val="-4"/>
          <w:sz w:val="30"/>
          <w:szCs w:val="30"/>
          <w:cs/>
        </w:rPr>
        <w:t>บริษัทและบริษัทย่อย</w:t>
      </w:r>
      <w:r w:rsidR="006C1543">
        <w:rPr>
          <w:rFonts w:ascii="Angsana New" w:hAnsi="Angsana New" w:hint="cs"/>
          <w:spacing w:val="-4"/>
          <w:sz w:val="30"/>
          <w:szCs w:val="30"/>
          <w:cs/>
        </w:rPr>
        <w:t>แห่งหนึ่ง</w:t>
      </w:r>
      <w:r w:rsidRPr="006375B5">
        <w:rPr>
          <w:rFonts w:ascii="Angsana New" w:hAnsi="Angsana New"/>
          <w:spacing w:val="-4"/>
          <w:sz w:val="30"/>
          <w:szCs w:val="30"/>
          <w:cs/>
        </w:rPr>
        <w:t>ตกลงที่จะรับประกันรายได้กับ</w:t>
      </w:r>
      <w:r w:rsidR="00A174DD" w:rsidRPr="006375B5">
        <w:rPr>
          <w:rFonts w:ascii="Angsana New" w:hAnsi="Angsana New"/>
          <w:spacing w:val="-4"/>
          <w:sz w:val="30"/>
          <w:szCs w:val="30"/>
        </w:rPr>
        <w:t xml:space="preserve"> FTREIT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 โดยบริษัทและบริษัทย่อย ตกลงชดเชยค่าเช่าและค่าบริการของพื้นที่เช่าที่ว่าง พื้นที่เช่าส่วนที่เหลือที่ว่าง หรือพื้นที่เช่าที่มีอัตราค่าเช่าและค่าบริการรวมทั้งค่าบริการส่วนกลางน้อยกว่าอัตราค่าเช่าที่รับประกันสำหรับทรัพย์สินที่ขายและให้เช่าแก่</w:t>
      </w:r>
      <w:r w:rsidR="00A80BA2" w:rsidRPr="006375B5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เป็นระยะเวลา </w:t>
      </w:r>
      <w:r w:rsidR="000E564C" w:rsidRPr="000E564C">
        <w:rPr>
          <w:rFonts w:ascii="Angsana New" w:hAnsi="Angsana New"/>
          <w:spacing w:val="-4"/>
          <w:sz w:val="30"/>
          <w:szCs w:val="30"/>
        </w:rPr>
        <w:t>12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 เดือนนับตั้งแต่วันจดทะเบียนการเช่าหรือวันโอนกรรมสิทธิ์ จนถึงวันที่</w:t>
      </w:r>
      <w:r w:rsidR="00A174DD" w:rsidRPr="006375B5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6375B5">
        <w:rPr>
          <w:rFonts w:ascii="Angsana New" w:hAnsi="Angsana New"/>
          <w:spacing w:val="-4"/>
          <w:sz w:val="30"/>
          <w:szCs w:val="30"/>
          <w:cs/>
        </w:rPr>
        <w:t>ทำสัญญากับผู้เช่ารายย่อยรายใหม่ โดยอัตราค่าเช่าและค่าบริการที่รับประกันเป็นอัตราที่ตกลงตามสัญญา</w:t>
      </w:r>
    </w:p>
    <w:p w14:paraId="319BEC43" w14:textId="77777777" w:rsidR="00525972" w:rsidRPr="006375B5" w:rsidRDefault="0052597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30B4B28F" w14:textId="0B7C2FB9" w:rsidR="00F25BBE" w:rsidRPr="006375B5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การรับประกัน</w:t>
      </w:r>
    </w:p>
    <w:p w14:paraId="1F32F7B6" w14:textId="77777777" w:rsidR="00F25BBE" w:rsidRPr="00CE419F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28"/>
          <w:szCs w:val="28"/>
        </w:rPr>
      </w:pPr>
    </w:p>
    <w:p w14:paraId="37CD80C8" w14:textId="77777777" w:rsidR="00F728A3" w:rsidRPr="006375B5" w:rsidRDefault="00F728A3" w:rsidP="00F728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</w:t>
      </w:r>
      <w:r>
        <w:rPr>
          <w:rFonts w:ascii="Angsana New" w:hAnsi="Angsana New" w:hint="cs"/>
          <w:sz w:val="30"/>
          <w:szCs w:val="30"/>
          <w:cs/>
        </w:rPr>
        <w:t>ย่อยแห่งหนึ่ง</w:t>
      </w:r>
      <w:r w:rsidRPr="006375B5">
        <w:rPr>
          <w:rFonts w:ascii="Angsana New" w:hAnsi="Angsana New"/>
          <w:sz w:val="30"/>
          <w:szCs w:val="30"/>
          <w:cs/>
        </w:rPr>
        <w:t>ได้ออกจดหมายการรับประกัน (</w:t>
      </w:r>
      <w:r w:rsidRPr="006375B5">
        <w:rPr>
          <w:rFonts w:ascii="Angsana New" w:hAnsi="Angsana New"/>
          <w:sz w:val="30"/>
          <w:szCs w:val="30"/>
        </w:rPr>
        <w:t>Letter of Undertaking</w:t>
      </w:r>
      <w:r w:rsidRPr="006375B5">
        <w:rPr>
          <w:rFonts w:ascii="Angsana New" w:hAnsi="Angsana New"/>
          <w:sz w:val="30"/>
          <w:szCs w:val="30"/>
          <w:cs/>
        </w:rPr>
        <w:t>) ให้แก่สถาบันการเงินแห่งหนึ่งเกี่ยวกับภาระหนี้ของบริษัทย่อยของ</w:t>
      </w:r>
      <w:r w:rsidRPr="006375B5">
        <w:rPr>
          <w:rFonts w:ascii="Angsana New" w:hAnsi="Angsana New"/>
          <w:sz w:val="30"/>
          <w:szCs w:val="30"/>
        </w:rPr>
        <w:t xml:space="preserve"> PT SLP Surya TICON </w:t>
      </w:r>
      <w:proofErr w:type="spellStart"/>
      <w:r w:rsidRPr="006375B5">
        <w:rPr>
          <w:rFonts w:ascii="Angsana New" w:hAnsi="Angsana New"/>
          <w:sz w:val="30"/>
          <w:szCs w:val="30"/>
        </w:rPr>
        <w:t>Internusa</w:t>
      </w:r>
      <w:proofErr w:type="spellEnd"/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โดยจะรับประกันในอัตราร้อยละ </w:t>
      </w:r>
      <w:r w:rsidRPr="00824F87">
        <w:rPr>
          <w:rFonts w:ascii="Angsana New" w:hAnsi="Angsana New" w:hint="cs"/>
          <w:sz w:val="30"/>
          <w:szCs w:val="30"/>
        </w:rPr>
        <w:t>75</w:t>
      </w:r>
      <w:r w:rsidRPr="006375B5">
        <w:rPr>
          <w:rFonts w:ascii="Angsana New" w:hAnsi="Angsana New"/>
          <w:sz w:val="30"/>
          <w:szCs w:val="30"/>
          <w:cs/>
        </w:rPr>
        <w:t xml:space="preserve"> ซึ่งเป็นสัดส่วนที่บริษัทถือหุ้นในบริษัทย่อยทางอ้อมดังกล่าว การรับประกันนี้มีผล</w:t>
      </w:r>
      <w:r>
        <w:rPr>
          <w:rFonts w:ascii="Angsana New" w:hAnsi="Angsana New" w:hint="cs"/>
          <w:sz w:val="30"/>
          <w:szCs w:val="30"/>
          <w:cs/>
        </w:rPr>
        <w:t>จน</w:t>
      </w:r>
      <w:r w:rsidRPr="006375B5">
        <w:rPr>
          <w:rFonts w:ascii="Angsana New" w:hAnsi="Angsana New"/>
          <w:sz w:val="30"/>
          <w:szCs w:val="30"/>
          <w:cs/>
        </w:rPr>
        <w:t>ถึง</w:t>
      </w:r>
      <w:r>
        <w:rPr>
          <w:rFonts w:ascii="Angsana New" w:hAnsi="Angsana New" w:hint="cs"/>
          <w:sz w:val="30"/>
          <w:szCs w:val="30"/>
          <w:cs/>
        </w:rPr>
        <w:t>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824F87">
        <w:rPr>
          <w:rFonts w:ascii="Angsana New" w:hAnsi="Angsana New" w:hint="cs"/>
          <w:sz w:val="30"/>
          <w:szCs w:val="30"/>
        </w:rPr>
        <w:t>31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มกรา</w:t>
      </w:r>
      <w:r w:rsidRPr="006375B5">
        <w:rPr>
          <w:rFonts w:ascii="Angsana New" w:hAnsi="Angsana New"/>
          <w:sz w:val="30"/>
          <w:szCs w:val="30"/>
          <w:cs/>
        </w:rPr>
        <w:t xml:space="preserve">คม </w:t>
      </w:r>
      <w:r w:rsidRPr="000E564C">
        <w:rPr>
          <w:rFonts w:ascii="Angsana New" w:hAnsi="Angsana New"/>
          <w:sz w:val="30"/>
          <w:szCs w:val="30"/>
        </w:rPr>
        <w:t>256</w:t>
      </w:r>
      <w:r w:rsidRPr="00824F87">
        <w:rPr>
          <w:rFonts w:ascii="Angsana New" w:hAnsi="Angsana New" w:hint="cs"/>
          <w:sz w:val="30"/>
          <w:szCs w:val="30"/>
        </w:rPr>
        <w:t>7</w:t>
      </w:r>
    </w:p>
    <w:p w14:paraId="0518D353" w14:textId="77777777" w:rsidR="00DC7378" w:rsidRPr="00B9198B" w:rsidRDefault="00DC7378" w:rsidP="00A011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356ADCD1" w14:textId="77777777" w:rsidR="00FB1950" w:rsidRDefault="00FB19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29EA1061" w14:textId="3D1A4F8E" w:rsidR="0040381A" w:rsidRPr="006375B5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เงินสดและรายการเทียบเท่าเงินสด</w:t>
      </w:r>
    </w:p>
    <w:p w14:paraId="138326B8" w14:textId="77777777" w:rsidR="0040381A" w:rsidRPr="00FB1950" w:rsidRDefault="0040381A" w:rsidP="0040381A">
      <w:pPr>
        <w:rPr>
          <w:rFonts w:ascii="Angsana New" w:hAnsi="Angsana New"/>
          <w:b/>
          <w:bCs/>
          <w:sz w:val="20"/>
          <w:szCs w:val="20"/>
          <w:lang w:eastAsia="x-none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702"/>
        <w:gridCol w:w="990"/>
        <w:gridCol w:w="236"/>
        <w:gridCol w:w="1222"/>
        <w:gridCol w:w="270"/>
        <w:gridCol w:w="990"/>
        <w:gridCol w:w="238"/>
        <w:gridCol w:w="1112"/>
      </w:tblGrid>
      <w:tr w:rsidR="0040381A" w:rsidRPr="006375B5" w14:paraId="406DD59B" w14:textId="77777777" w:rsidTr="00822827">
        <w:trPr>
          <w:tblHeader/>
        </w:trPr>
        <w:tc>
          <w:tcPr>
            <w:tcW w:w="3510" w:type="dxa"/>
          </w:tcPr>
          <w:p w14:paraId="29710D47" w14:textId="77777777" w:rsidR="0040381A" w:rsidRPr="006375B5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71172B9D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448" w:type="dxa"/>
            <w:gridSpan w:val="3"/>
          </w:tcPr>
          <w:p w14:paraId="20F12989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ED33E37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6906AED3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0381A" w:rsidRPr="006375B5" w14:paraId="01C7D399" w14:textId="77777777" w:rsidTr="00822827">
        <w:trPr>
          <w:tblHeader/>
        </w:trPr>
        <w:tc>
          <w:tcPr>
            <w:tcW w:w="3510" w:type="dxa"/>
          </w:tcPr>
          <w:p w14:paraId="50A865F0" w14:textId="77777777" w:rsidR="0040381A" w:rsidRPr="006375B5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675B7EBA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C199DE8" w14:textId="2E751A18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</w:tcPr>
          <w:p w14:paraId="3DCB9C2E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2" w:type="dxa"/>
            <w:shd w:val="clear" w:color="auto" w:fill="auto"/>
          </w:tcPr>
          <w:p w14:paraId="473374D1" w14:textId="3045CC02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1C15432E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6BEF999" w14:textId="03F3D1FE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8" w:type="dxa"/>
            <w:shd w:val="clear" w:color="auto" w:fill="auto"/>
          </w:tcPr>
          <w:p w14:paraId="177A6423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shd w:val="clear" w:color="auto" w:fill="auto"/>
          </w:tcPr>
          <w:p w14:paraId="4D604870" w14:textId="0E4EA9AF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40381A" w:rsidRPr="006375B5" w14:paraId="58C53BDB" w14:textId="77777777" w:rsidTr="00CD0E61">
        <w:trPr>
          <w:tblHeader/>
        </w:trPr>
        <w:tc>
          <w:tcPr>
            <w:tcW w:w="3510" w:type="dxa"/>
          </w:tcPr>
          <w:p w14:paraId="6A0D3F10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2" w:type="dxa"/>
          </w:tcPr>
          <w:p w14:paraId="193948A5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058" w:type="dxa"/>
            <w:gridSpan w:val="7"/>
          </w:tcPr>
          <w:p w14:paraId="45A4A7C6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32E95" w:rsidRPr="006375B5" w14:paraId="2CDD0274" w14:textId="77777777" w:rsidTr="00822827">
        <w:tc>
          <w:tcPr>
            <w:tcW w:w="3510" w:type="dxa"/>
          </w:tcPr>
          <w:p w14:paraId="2196341A" w14:textId="77777777" w:rsidR="00632E95" w:rsidRPr="006375B5" w:rsidRDefault="00632E95" w:rsidP="00632E95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702" w:type="dxa"/>
          </w:tcPr>
          <w:p w14:paraId="1A59805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69E7574" w14:textId="69CA4965" w:rsidR="00632E95" w:rsidRPr="006375B5" w:rsidRDefault="002A190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380CE52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61BF759C" w14:textId="56A17186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090FD23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3F005B14" w14:textId="41CCEC23" w:rsidR="00632E95" w:rsidRPr="006375B5" w:rsidRDefault="00D92AF9" w:rsidP="00632E95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0BB2D29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66462A98" w14:textId="1A107CA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21BC164E" w14:textId="77777777" w:rsidTr="00822827">
        <w:tc>
          <w:tcPr>
            <w:tcW w:w="3510" w:type="dxa"/>
          </w:tcPr>
          <w:p w14:paraId="35B3F1EF" w14:textId="77777777" w:rsidR="00632E95" w:rsidRPr="006375B5" w:rsidRDefault="00632E95" w:rsidP="00632E95">
            <w:pPr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เงินฝากธนาคารประเภทกระแสรายวัน</w:t>
            </w:r>
          </w:p>
        </w:tc>
        <w:tc>
          <w:tcPr>
            <w:tcW w:w="702" w:type="dxa"/>
          </w:tcPr>
          <w:p w14:paraId="535536D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725A7DB" w14:textId="665347E3" w:rsidR="00632E95" w:rsidRPr="006375B5" w:rsidRDefault="002A190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661</w:t>
            </w:r>
          </w:p>
        </w:tc>
        <w:tc>
          <w:tcPr>
            <w:tcW w:w="236" w:type="dxa"/>
          </w:tcPr>
          <w:p w14:paraId="4AA5368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F2AAFB1" w14:textId="5C7A7BEB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648</w:t>
            </w:r>
          </w:p>
        </w:tc>
        <w:tc>
          <w:tcPr>
            <w:tcW w:w="270" w:type="dxa"/>
          </w:tcPr>
          <w:p w14:paraId="63A2E56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7B48756A" w14:textId="6D8BD381" w:rsidR="00632E95" w:rsidRPr="006375B5" w:rsidRDefault="00D92AF9" w:rsidP="00D92AF9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25CD562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16EC659" w14:textId="3A24F0FD" w:rsidR="00632E95" w:rsidRPr="006375B5" w:rsidRDefault="00632E95" w:rsidP="00044A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632E95" w:rsidRPr="006375B5" w14:paraId="0D7FED3E" w14:textId="77777777" w:rsidTr="00822827">
        <w:tc>
          <w:tcPr>
            <w:tcW w:w="3510" w:type="dxa"/>
          </w:tcPr>
          <w:p w14:paraId="47B07D3C" w14:textId="77777777" w:rsidR="00632E95" w:rsidRPr="006375B5" w:rsidRDefault="00632E95" w:rsidP="00632E95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เงินฝากธนาคารประเภทออมทรัพย์</w:t>
            </w:r>
          </w:p>
        </w:tc>
        <w:tc>
          <w:tcPr>
            <w:tcW w:w="702" w:type="dxa"/>
          </w:tcPr>
          <w:p w14:paraId="58C14AE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A634D2C" w14:textId="63CD295A" w:rsidR="00632E95" w:rsidRPr="006375B5" w:rsidRDefault="002A190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340</w:t>
            </w:r>
          </w:p>
        </w:tc>
        <w:tc>
          <w:tcPr>
            <w:tcW w:w="236" w:type="dxa"/>
          </w:tcPr>
          <w:p w14:paraId="1E944EE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AA2C290" w14:textId="703DB8EB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279</w:t>
            </w:r>
          </w:p>
        </w:tc>
        <w:tc>
          <w:tcPr>
            <w:tcW w:w="270" w:type="dxa"/>
          </w:tcPr>
          <w:p w14:paraId="110EEA5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04404E18" w14:textId="1E6CDB6B" w:rsidR="00632E95" w:rsidRPr="006375B5" w:rsidRDefault="00D92AF9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70</w:t>
            </w:r>
          </w:p>
        </w:tc>
        <w:tc>
          <w:tcPr>
            <w:tcW w:w="238" w:type="dxa"/>
          </w:tcPr>
          <w:p w14:paraId="32009D53" w14:textId="77777777" w:rsidR="00632E95" w:rsidRPr="006375B5" w:rsidRDefault="00632E95" w:rsidP="00632E95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CA0523E" w14:textId="03664B4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41</w:t>
            </w:r>
          </w:p>
        </w:tc>
      </w:tr>
      <w:tr w:rsidR="00632E95" w:rsidRPr="006375B5" w14:paraId="0D9F0F89" w14:textId="77777777" w:rsidTr="00822827">
        <w:tc>
          <w:tcPr>
            <w:tcW w:w="3510" w:type="dxa"/>
          </w:tcPr>
          <w:p w14:paraId="4591E889" w14:textId="77777777" w:rsidR="00632E95" w:rsidRPr="006375B5" w:rsidRDefault="00632E95" w:rsidP="00632E95">
            <w:pPr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702" w:type="dxa"/>
          </w:tcPr>
          <w:p w14:paraId="0992A99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A819758" w14:textId="3C11C4CF" w:rsidR="00632E95" w:rsidRPr="006375B5" w:rsidRDefault="002A190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</w:t>
            </w:r>
          </w:p>
        </w:tc>
        <w:tc>
          <w:tcPr>
            <w:tcW w:w="236" w:type="dxa"/>
          </w:tcPr>
          <w:p w14:paraId="3897E45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</w:tcPr>
          <w:p w14:paraId="36206BA6" w14:textId="1C0A5891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144</w:t>
            </w:r>
          </w:p>
        </w:tc>
        <w:tc>
          <w:tcPr>
            <w:tcW w:w="270" w:type="dxa"/>
          </w:tcPr>
          <w:p w14:paraId="14CE8B0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2B98A6D" w14:textId="512A67F8" w:rsidR="00632E95" w:rsidRPr="006375B5" w:rsidRDefault="00D92AF9" w:rsidP="00632E95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3300587B" w14:textId="77777777" w:rsidR="00632E95" w:rsidRPr="006375B5" w:rsidRDefault="00632E95" w:rsidP="00632E95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2F4F3B34" w14:textId="1B2F5C5D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436C4B10" w14:textId="77777777" w:rsidTr="00822827">
        <w:tc>
          <w:tcPr>
            <w:tcW w:w="3510" w:type="dxa"/>
          </w:tcPr>
          <w:p w14:paraId="2A23C5D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02" w:type="dxa"/>
          </w:tcPr>
          <w:p w14:paraId="3969EFD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0222AE6" w14:textId="52AACA7B" w:rsidR="00632E95" w:rsidRPr="006375B5" w:rsidRDefault="002A190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1,072</w:t>
            </w:r>
          </w:p>
        </w:tc>
        <w:tc>
          <w:tcPr>
            <w:tcW w:w="236" w:type="dxa"/>
            <w:vAlign w:val="bottom"/>
          </w:tcPr>
          <w:p w14:paraId="29D48AB4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D9EA5D" w14:textId="64C5B7E5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075</w:t>
            </w:r>
          </w:p>
        </w:tc>
        <w:tc>
          <w:tcPr>
            <w:tcW w:w="270" w:type="dxa"/>
            <w:vAlign w:val="bottom"/>
          </w:tcPr>
          <w:p w14:paraId="1800DCDC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25AD0D" w14:textId="4B236CFC" w:rsidR="00632E95" w:rsidRPr="006375B5" w:rsidRDefault="00D92AF9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70</w:t>
            </w:r>
          </w:p>
        </w:tc>
        <w:tc>
          <w:tcPr>
            <w:tcW w:w="238" w:type="dxa"/>
            <w:vAlign w:val="bottom"/>
          </w:tcPr>
          <w:p w14:paraId="646CB059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B64470" w14:textId="5B564BE8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45</w:t>
            </w:r>
          </w:p>
        </w:tc>
      </w:tr>
    </w:tbl>
    <w:p w14:paraId="5BCCE9D8" w14:textId="5FA61CC9" w:rsidR="00B136D8" w:rsidRPr="00FB1950" w:rsidRDefault="00B136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20"/>
          <w:szCs w:val="20"/>
          <w:cs/>
          <w:lang w:val="x-none" w:eastAsia="x-none"/>
        </w:rPr>
      </w:pPr>
    </w:p>
    <w:p w14:paraId="211B8C4E" w14:textId="7B0A78E5" w:rsidR="0040381A" w:rsidRPr="006375B5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ลูกหนี้การค้า</w:t>
      </w:r>
    </w:p>
    <w:p w14:paraId="7D8FEF2C" w14:textId="77777777" w:rsidR="006D3D63" w:rsidRPr="00FB1950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20"/>
          <w:szCs w:val="20"/>
        </w:rPr>
      </w:pPr>
    </w:p>
    <w:tbl>
      <w:tblPr>
        <w:tblW w:w="9287" w:type="dxa"/>
        <w:tblInd w:w="360" w:type="dxa"/>
        <w:tblLayout w:type="fixed"/>
        <w:tblLook w:val="0000" w:firstRow="0" w:lastRow="0" w:firstColumn="0" w:lastColumn="0" w:noHBand="0" w:noVBand="0"/>
      </w:tblPr>
      <w:tblGrid>
        <w:gridCol w:w="4230"/>
        <w:gridCol w:w="1033"/>
        <w:gridCol w:w="243"/>
        <w:gridCol w:w="1064"/>
        <w:gridCol w:w="243"/>
        <w:gridCol w:w="1109"/>
        <w:gridCol w:w="243"/>
        <w:gridCol w:w="1122"/>
      </w:tblGrid>
      <w:tr w:rsidR="006D3D63" w:rsidRPr="006375B5" w14:paraId="6B64C8A0" w14:textId="77777777" w:rsidTr="00473D3D">
        <w:trPr>
          <w:tblHeader/>
        </w:trPr>
        <w:tc>
          <w:tcPr>
            <w:tcW w:w="2277" w:type="pct"/>
          </w:tcPr>
          <w:p w14:paraId="15D754DC" w14:textId="77777777" w:rsidR="006D3D63" w:rsidRPr="006375B5" w:rsidRDefault="006D3D63" w:rsidP="0062672E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pct"/>
            <w:gridSpan w:val="3"/>
          </w:tcPr>
          <w:p w14:paraId="00DF48BA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1" w:type="pct"/>
          </w:tcPr>
          <w:p w14:paraId="10F5C205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3F20E101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D0E61" w:rsidRPr="006375B5" w14:paraId="1B283269" w14:textId="77777777" w:rsidTr="00473D3D">
        <w:trPr>
          <w:tblHeader/>
        </w:trPr>
        <w:tc>
          <w:tcPr>
            <w:tcW w:w="2277" w:type="pct"/>
          </w:tcPr>
          <w:p w14:paraId="1471A1CE" w14:textId="77777777" w:rsidR="00CD0E61" w:rsidRPr="006375B5" w:rsidRDefault="00CD0E61" w:rsidP="00CD0E61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6" w:type="pct"/>
            <w:shd w:val="clear" w:color="auto" w:fill="auto"/>
          </w:tcPr>
          <w:p w14:paraId="66592317" w14:textId="085E5E44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31" w:type="pct"/>
            <w:shd w:val="clear" w:color="auto" w:fill="auto"/>
          </w:tcPr>
          <w:p w14:paraId="04A41F9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3" w:type="pct"/>
            <w:shd w:val="clear" w:color="auto" w:fill="auto"/>
          </w:tcPr>
          <w:p w14:paraId="275CD5D3" w14:textId="3A7A98B3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31" w:type="pct"/>
            <w:shd w:val="clear" w:color="auto" w:fill="auto"/>
          </w:tcPr>
          <w:p w14:paraId="2F83BDB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</w:tcPr>
          <w:p w14:paraId="6C11186C" w14:textId="2EB3202D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31" w:type="pct"/>
            <w:shd w:val="clear" w:color="auto" w:fill="auto"/>
          </w:tcPr>
          <w:p w14:paraId="66E2E15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04" w:type="pct"/>
            <w:shd w:val="clear" w:color="auto" w:fill="auto"/>
          </w:tcPr>
          <w:p w14:paraId="28ECAFFC" w14:textId="23D831AC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822827" w:rsidRPr="006375B5" w14:paraId="2268FB03" w14:textId="77777777" w:rsidTr="00473D3D">
        <w:trPr>
          <w:tblHeader/>
        </w:trPr>
        <w:tc>
          <w:tcPr>
            <w:tcW w:w="2277" w:type="pct"/>
          </w:tcPr>
          <w:p w14:paraId="7022B424" w14:textId="77777777" w:rsidR="00822827" w:rsidRPr="006375B5" w:rsidRDefault="00822827" w:rsidP="00822827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23" w:type="pct"/>
            <w:gridSpan w:val="7"/>
          </w:tcPr>
          <w:p w14:paraId="7E65CCA6" w14:textId="77777777" w:rsidR="00822827" w:rsidRPr="006375B5" w:rsidRDefault="00822827" w:rsidP="00822827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22827" w:rsidRPr="006375B5" w14:paraId="4CE20CA5" w14:textId="77777777" w:rsidTr="00473D3D">
        <w:trPr>
          <w:trHeight w:val="80"/>
        </w:trPr>
        <w:tc>
          <w:tcPr>
            <w:tcW w:w="2277" w:type="pct"/>
          </w:tcPr>
          <w:p w14:paraId="30725B90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556" w:type="pct"/>
          </w:tcPr>
          <w:p w14:paraId="2E2F6301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6AF5DFF9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759E3FA7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52FCCE98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478E90D5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3571FA2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0065650B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095024C9" w14:textId="77777777" w:rsidTr="00473D3D">
        <w:trPr>
          <w:trHeight w:val="80"/>
        </w:trPr>
        <w:tc>
          <w:tcPr>
            <w:tcW w:w="2277" w:type="pct"/>
          </w:tcPr>
          <w:p w14:paraId="170BF1E2" w14:textId="77777777" w:rsidR="00632E95" w:rsidRPr="006375B5" w:rsidRDefault="00632E95" w:rsidP="00632E95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56" w:type="pct"/>
          </w:tcPr>
          <w:p w14:paraId="404B2818" w14:textId="7281A4D0" w:rsidR="00632E95" w:rsidRPr="006375B5" w:rsidRDefault="004D04A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E3044D">
              <w:rPr>
                <w:rFonts w:ascii="Angsana New" w:hAnsi="Angsana New"/>
                <w:sz w:val="30"/>
                <w:szCs w:val="30"/>
              </w:rPr>
              <w:t>69</w:t>
            </w:r>
          </w:p>
        </w:tc>
        <w:tc>
          <w:tcPr>
            <w:tcW w:w="131" w:type="pct"/>
          </w:tcPr>
          <w:p w14:paraId="1E4DF50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2FBD5B31" w14:textId="4ED23ED1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133</w:t>
            </w:r>
          </w:p>
        </w:tc>
        <w:tc>
          <w:tcPr>
            <w:tcW w:w="131" w:type="pct"/>
          </w:tcPr>
          <w:p w14:paraId="0E603E3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1D40A964" w14:textId="543DE785" w:rsidR="00632E95" w:rsidRPr="006375B5" w:rsidRDefault="004D04A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160</w:t>
            </w:r>
          </w:p>
        </w:tc>
        <w:tc>
          <w:tcPr>
            <w:tcW w:w="131" w:type="pct"/>
          </w:tcPr>
          <w:p w14:paraId="54AF252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5E309850" w14:textId="5F71162C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181</w:t>
            </w:r>
          </w:p>
        </w:tc>
      </w:tr>
      <w:tr w:rsidR="00632E95" w:rsidRPr="006375B5" w14:paraId="0543033D" w14:textId="77777777" w:rsidTr="00473D3D">
        <w:trPr>
          <w:trHeight w:val="80"/>
        </w:trPr>
        <w:tc>
          <w:tcPr>
            <w:tcW w:w="2277" w:type="pct"/>
          </w:tcPr>
          <w:p w14:paraId="6775DBBE" w14:textId="033976FA" w:rsidR="00632E95" w:rsidRPr="006375B5" w:rsidRDefault="00632E95" w:rsidP="00632E95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6375B5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56" w:type="pct"/>
          </w:tcPr>
          <w:p w14:paraId="2F7BF69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1B0E92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3AECA01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22C7151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4A80A85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4C6BFB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17B4919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73DE25DC" w14:textId="77777777" w:rsidTr="00473D3D">
        <w:trPr>
          <w:trHeight w:val="80"/>
        </w:trPr>
        <w:tc>
          <w:tcPr>
            <w:tcW w:w="2277" w:type="pct"/>
          </w:tcPr>
          <w:p w14:paraId="629FDFD3" w14:textId="6987368D" w:rsidR="00632E95" w:rsidRPr="006375B5" w:rsidRDefault="00632E95" w:rsidP="00632E95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56" w:type="pct"/>
          </w:tcPr>
          <w:p w14:paraId="2A5A9352" w14:textId="7D9869B7" w:rsidR="00632E95" w:rsidRPr="006375B5" w:rsidRDefault="004D04A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19</w:t>
            </w:r>
          </w:p>
        </w:tc>
        <w:tc>
          <w:tcPr>
            <w:tcW w:w="131" w:type="pct"/>
          </w:tcPr>
          <w:p w14:paraId="6FD2795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78851208" w14:textId="658D3C94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43</w:t>
            </w:r>
          </w:p>
        </w:tc>
        <w:tc>
          <w:tcPr>
            <w:tcW w:w="131" w:type="pct"/>
          </w:tcPr>
          <w:p w14:paraId="2411B59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567139DA" w14:textId="72EE3253" w:rsidR="00632E95" w:rsidRPr="006375B5" w:rsidRDefault="004D04A7" w:rsidP="004D04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50C536A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38CEE2C3" w14:textId="2BAE9BF4" w:rsidR="00632E95" w:rsidRPr="006375B5" w:rsidRDefault="00632E95" w:rsidP="00044A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632E95" w:rsidRPr="006375B5" w14:paraId="1DFD0796" w14:textId="77777777" w:rsidTr="00473D3D">
        <w:trPr>
          <w:trHeight w:val="80"/>
        </w:trPr>
        <w:tc>
          <w:tcPr>
            <w:tcW w:w="2277" w:type="pct"/>
          </w:tcPr>
          <w:p w14:paraId="074BD9CE" w14:textId="244ADCA1" w:rsidR="00632E95" w:rsidRPr="006375B5" w:rsidRDefault="00632E95" w:rsidP="00632E95">
            <w:pPr>
              <w:tabs>
                <w:tab w:val="decimal" w:pos="72"/>
              </w:tabs>
              <w:ind w:left="72"/>
              <w:rPr>
                <w:rFonts w:ascii="Angsana New" w:eastAsia="Batang" w:hAnsi="Angsana New"/>
                <w:sz w:val="30"/>
                <w:szCs w:val="30"/>
              </w:rPr>
            </w:pP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</w:tcPr>
          <w:p w14:paraId="03EF61D9" w14:textId="3DBC7469" w:rsidR="00632E95" w:rsidRPr="00A32D6D" w:rsidRDefault="004D04A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E3044D">
              <w:rPr>
                <w:rFonts w:ascii="Angsana New" w:hAnsi="Angsana New"/>
                <w:b/>
                <w:bCs/>
                <w:sz w:val="30"/>
                <w:szCs w:val="30"/>
              </w:rPr>
              <w:t>88</w:t>
            </w:r>
          </w:p>
        </w:tc>
        <w:tc>
          <w:tcPr>
            <w:tcW w:w="131" w:type="pct"/>
          </w:tcPr>
          <w:p w14:paraId="1189632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single" w:sz="4" w:space="0" w:color="auto"/>
            </w:tcBorders>
          </w:tcPr>
          <w:p w14:paraId="5EAE88AB" w14:textId="0788D458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A32D6D">
              <w:rPr>
                <w:rFonts w:ascii="Angsana New" w:hAnsi="Angsana New"/>
                <w:b/>
                <w:bCs/>
                <w:sz w:val="30"/>
                <w:szCs w:val="30"/>
              </w:rPr>
              <w:t>176</w:t>
            </w:r>
          </w:p>
        </w:tc>
        <w:tc>
          <w:tcPr>
            <w:tcW w:w="131" w:type="pct"/>
          </w:tcPr>
          <w:p w14:paraId="68BDE15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577B6D13" w14:textId="732C2B61" w:rsidR="00632E95" w:rsidRPr="00C2649D" w:rsidRDefault="004D04A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161</w:t>
            </w:r>
          </w:p>
        </w:tc>
        <w:tc>
          <w:tcPr>
            <w:tcW w:w="131" w:type="pct"/>
          </w:tcPr>
          <w:p w14:paraId="351445E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single" w:sz="4" w:space="0" w:color="auto"/>
            </w:tcBorders>
          </w:tcPr>
          <w:p w14:paraId="65CA53C8" w14:textId="670D5502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181</w:t>
            </w:r>
          </w:p>
        </w:tc>
      </w:tr>
      <w:tr w:rsidR="00632E95" w:rsidRPr="006375B5" w14:paraId="7D7AF880" w14:textId="77777777" w:rsidTr="00473D3D">
        <w:trPr>
          <w:trHeight w:val="80"/>
        </w:trPr>
        <w:tc>
          <w:tcPr>
            <w:tcW w:w="2277" w:type="pct"/>
          </w:tcPr>
          <w:p w14:paraId="28C46AC7" w14:textId="427C53C0" w:rsidR="00632E95" w:rsidRPr="00FB1950" w:rsidRDefault="00632E95" w:rsidP="00632E95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556" w:type="pct"/>
          </w:tcPr>
          <w:p w14:paraId="12412CDC" w14:textId="4109D783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31" w:type="pct"/>
          </w:tcPr>
          <w:p w14:paraId="6962C238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573" w:type="pct"/>
          </w:tcPr>
          <w:p w14:paraId="0CC1D76E" w14:textId="319D8F76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31" w:type="pct"/>
          </w:tcPr>
          <w:p w14:paraId="03725ED2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597" w:type="pct"/>
          </w:tcPr>
          <w:p w14:paraId="55AC592F" w14:textId="049577AA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31" w:type="pct"/>
          </w:tcPr>
          <w:p w14:paraId="4FE63112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604" w:type="pct"/>
          </w:tcPr>
          <w:p w14:paraId="4CF566F1" w14:textId="751C6768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632E95" w:rsidRPr="006375B5" w14:paraId="764FF06D" w14:textId="77777777" w:rsidTr="00473D3D">
        <w:trPr>
          <w:trHeight w:val="80"/>
        </w:trPr>
        <w:tc>
          <w:tcPr>
            <w:tcW w:w="2277" w:type="pct"/>
          </w:tcPr>
          <w:p w14:paraId="2F6919BE" w14:textId="36A5C0AC" w:rsidR="00632E95" w:rsidRPr="006375B5" w:rsidRDefault="00632E95" w:rsidP="00632E95">
            <w:pPr>
              <w:tabs>
                <w:tab w:val="decimal" w:pos="72"/>
              </w:tabs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กิจการอื่นๆ</w:t>
            </w:r>
          </w:p>
        </w:tc>
        <w:tc>
          <w:tcPr>
            <w:tcW w:w="556" w:type="pct"/>
          </w:tcPr>
          <w:p w14:paraId="6E0D49A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0ECFEF1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</w:tcPr>
          <w:p w14:paraId="5A13908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3B9C891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</w:tcPr>
          <w:p w14:paraId="7F43654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1" w:type="pct"/>
          </w:tcPr>
          <w:p w14:paraId="5792658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</w:tcPr>
          <w:p w14:paraId="264D15F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32E95" w:rsidRPr="006375B5" w14:paraId="1229967C" w14:textId="77777777" w:rsidTr="00473D3D">
        <w:trPr>
          <w:trHeight w:val="80"/>
        </w:trPr>
        <w:tc>
          <w:tcPr>
            <w:tcW w:w="2277" w:type="pct"/>
          </w:tcPr>
          <w:p w14:paraId="6EE5D80E" w14:textId="75D42342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12"/>
                <w:szCs w:val="12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56" w:type="pct"/>
          </w:tcPr>
          <w:p w14:paraId="029E8244" w14:textId="60487A40" w:rsidR="00632E95" w:rsidRPr="006375B5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101</w:t>
            </w:r>
          </w:p>
        </w:tc>
        <w:tc>
          <w:tcPr>
            <w:tcW w:w="131" w:type="pct"/>
          </w:tcPr>
          <w:p w14:paraId="15F8288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6C374A89" w14:textId="64160A02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48</w:t>
            </w:r>
          </w:p>
        </w:tc>
        <w:tc>
          <w:tcPr>
            <w:tcW w:w="131" w:type="pct"/>
          </w:tcPr>
          <w:p w14:paraId="203360E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6E1976ED" w14:textId="353D39CE" w:rsidR="00632E95" w:rsidRPr="006375B5" w:rsidRDefault="00F35561" w:rsidP="00F355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61F4495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73AEC0DB" w14:textId="1454F756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166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</w:tr>
      <w:tr w:rsidR="00632E95" w:rsidRPr="006375B5" w14:paraId="07CEA959" w14:textId="77777777" w:rsidTr="00473D3D">
        <w:trPr>
          <w:trHeight w:val="80"/>
        </w:trPr>
        <w:tc>
          <w:tcPr>
            <w:tcW w:w="2277" w:type="pct"/>
          </w:tcPr>
          <w:p w14:paraId="607ECF83" w14:textId="0A0F814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6375B5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56" w:type="pct"/>
          </w:tcPr>
          <w:p w14:paraId="7BEBC4D4" w14:textId="0FDF437B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1EEAFCF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37F764A0" w14:textId="032C927D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28DC204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1FCDEDBA" w14:textId="5FFC7FD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3A25AE1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5293B68A" w14:textId="74C1C21C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0BA728A8" w14:textId="77777777" w:rsidTr="00473D3D">
        <w:trPr>
          <w:trHeight w:val="80"/>
        </w:trPr>
        <w:tc>
          <w:tcPr>
            <w:tcW w:w="2277" w:type="pct"/>
          </w:tcPr>
          <w:p w14:paraId="1E436D50" w14:textId="7F5C6B2C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56" w:type="pct"/>
          </w:tcPr>
          <w:p w14:paraId="1BC54F76" w14:textId="684A7746" w:rsidR="00632E95" w:rsidRPr="006375B5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24</w:t>
            </w:r>
          </w:p>
        </w:tc>
        <w:tc>
          <w:tcPr>
            <w:tcW w:w="131" w:type="pct"/>
          </w:tcPr>
          <w:p w14:paraId="7B861A9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62B6D996" w14:textId="3830DB51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131" w:type="pct"/>
          </w:tcPr>
          <w:p w14:paraId="1BC63B5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1EDE5484" w14:textId="6CC9A878" w:rsidR="00632E95" w:rsidRPr="006375B5" w:rsidRDefault="00F3556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525D075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55F0A2EC" w14:textId="38B7BDCD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</w:tr>
      <w:tr w:rsidR="00632E95" w:rsidRPr="006375B5" w14:paraId="66C50B3F" w14:textId="77777777" w:rsidTr="00473D3D">
        <w:trPr>
          <w:trHeight w:val="80"/>
        </w:trPr>
        <w:tc>
          <w:tcPr>
            <w:tcW w:w="2277" w:type="pct"/>
          </w:tcPr>
          <w:p w14:paraId="26CF5E3E" w14:textId="5F1C7970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6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</w:tcPr>
          <w:p w14:paraId="7C5F469D" w14:textId="0BCEB3C4" w:rsidR="00632E95" w:rsidRPr="006375B5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31" w:type="pct"/>
          </w:tcPr>
          <w:p w14:paraId="6E24E9E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192EEA5D" w14:textId="3B8D97D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31" w:type="pct"/>
          </w:tcPr>
          <w:p w14:paraId="37E1AD5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67C43F0B" w14:textId="0F50E6E1" w:rsidR="00632E95" w:rsidRPr="006375B5" w:rsidRDefault="00F3556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6EB371A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751CA3CE" w14:textId="2481D0EF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632E95" w:rsidRPr="006375B5" w14:paraId="7747BBAD" w14:textId="77777777" w:rsidTr="00473D3D">
        <w:trPr>
          <w:trHeight w:val="80"/>
        </w:trPr>
        <w:tc>
          <w:tcPr>
            <w:tcW w:w="2277" w:type="pct"/>
          </w:tcPr>
          <w:p w14:paraId="6A4E8E87" w14:textId="791FF1F1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มากกว่า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12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  <w:tcBorders>
              <w:bottom w:val="single" w:sz="4" w:space="0" w:color="auto"/>
            </w:tcBorders>
          </w:tcPr>
          <w:p w14:paraId="62BEBC1E" w14:textId="009B0997" w:rsidR="00632E95" w:rsidRPr="006375B5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</w:t>
            </w:r>
          </w:p>
        </w:tc>
        <w:tc>
          <w:tcPr>
            <w:tcW w:w="131" w:type="pct"/>
          </w:tcPr>
          <w:p w14:paraId="4A43AB0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</w:tcPr>
          <w:p w14:paraId="21052D79" w14:textId="74B84363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131" w:type="pct"/>
          </w:tcPr>
          <w:p w14:paraId="5EAE2D1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5B046C53" w14:textId="14132A36" w:rsidR="00632E95" w:rsidRPr="006375B5" w:rsidRDefault="00F3556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31" w:type="pct"/>
          </w:tcPr>
          <w:p w14:paraId="53BC82F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01FA381F" w14:textId="4DDECE02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</w:p>
        </w:tc>
      </w:tr>
      <w:tr w:rsidR="00632E95" w:rsidRPr="006375B5" w14:paraId="7A2582AF" w14:textId="77777777" w:rsidTr="00473D3D">
        <w:trPr>
          <w:trHeight w:val="80"/>
        </w:trPr>
        <w:tc>
          <w:tcPr>
            <w:tcW w:w="2277" w:type="pct"/>
          </w:tcPr>
          <w:p w14:paraId="15F7C175" w14:textId="3F04020B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CC55562" w14:textId="0CEBF17E" w:rsidR="00632E95" w:rsidRPr="00B42133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153</w:t>
            </w:r>
          </w:p>
        </w:tc>
        <w:tc>
          <w:tcPr>
            <w:tcW w:w="131" w:type="pct"/>
            <w:shd w:val="clear" w:color="auto" w:fill="auto"/>
          </w:tcPr>
          <w:p w14:paraId="19696D1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C89DE31" w14:textId="3E969922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B42133">
              <w:rPr>
                <w:rFonts w:ascii="Angsana New" w:hAnsi="Angsana New"/>
                <w:b/>
                <w:bCs/>
                <w:sz w:val="30"/>
                <w:szCs w:val="30"/>
              </w:rPr>
              <w:t>95</w:t>
            </w:r>
          </w:p>
        </w:tc>
        <w:tc>
          <w:tcPr>
            <w:tcW w:w="131" w:type="pct"/>
            <w:shd w:val="clear" w:color="auto" w:fill="auto"/>
          </w:tcPr>
          <w:p w14:paraId="501E06C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AF68EE8" w14:textId="473E3E59" w:rsidR="00632E95" w:rsidRPr="003F552F" w:rsidRDefault="00F3556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12</w:t>
            </w:r>
          </w:p>
        </w:tc>
        <w:tc>
          <w:tcPr>
            <w:tcW w:w="131" w:type="pct"/>
            <w:shd w:val="clear" w:color="auto" w:fill="auto"/>
          </w:tcPr>
          <w:p w14:paraId="4FD51DD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E7A158" w14:textId="3625DD43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18</w:t>
            </w:r>
          </w:p>
        </w:tc>
      </w:tr>
      <w:tr w:rsidR="00632E95" w:rsidRPr="006375B5" w14:paraId="2E77CE87" w14:textId="77777777" w:rsidTr="00E52BB7">
        <w:trPr>
          <w:trHeight w:val="80"/>
        </w:trPr>
        <w:tc>
          <w:tcPr>
            <w:tcW w:w="2277" w:type="pct"/>
          </w:tcPr>
          <w:p w14:paraId="0C136BFD" w14:textId="036BD21F" w:rsidR="00632E95" w:rsidRPr="006375B5" w:rsidRDefault="00632E95" w:rsidP="00632E95">
            <w:pPr>
              <w:ind w:left="72"/>
              <w:rPr>
                <w:rFonts w:ascii="Angsana New" w:hAnsi="Angsana New"/>
                <w:sz w:val="30"/>
                <w:szCs w:val="30"/>
              </w:rPr>
            </w:pPr>
            <w:r w:rsidRPr="00BF4B7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ลูกหนี้</w:t>
            </w:r>
            <w:r w:rsidRPr="006375B5">
              <w:rPr>
                <w:rFonts w:ascii="Angsana New" w:hAnsi="Angsana New"/>
                <w:b/>
                <w:bCs/>
                <w:spacing w:val="-6"/>
                <w:sz w:val="30"/>
                <w:szCs w:val="30"/>
                <w:cs/>
              </w:rPr>
              <w:t>ตามสัญญาเช่าดำเนินงานที่ยังไม่เรียกชำระ</w:t>
            </w:r>
          </w:p>
        </w:tc>
        <w:tc>
          <w:tcPr>
            <w:tcW w:w="556" w:type="pct"/>
            <w:tcBorders>
              <w:bottom w:val="single" w:sz="4" w:space="0" w:color="auto"/>
            </w:tcBorders>
            <w:shd w:val="clear" w:color="auto" w:fill="auto"/>
          </w:tcPr>
          <w:p w14:paraId="6022787D" w14:textId="07F1AFE7" w:rsidR="00632E95" w:rsidRPr="006375B5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370</w:t>
            </w:r>
          </w:p>
        </w:tc>
        <w:tc>
          <w:tcPr>
            <w:tcW w:w="131" w:type="pct"/>
            <w:shd w:val="clear" w:color="auto" w:fill="auto"/>
          </w:tcPr>
          <w:p w14:paraId="25753A5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</w:tcPr>
          <w:p w14:paraId="1D4CCB4B" w14:textId="1464D83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265</w:t>
            </w:r>
          </w:p>
        </w:tc>
        <w:tc>
          <w:tcPr>
            <w:tcW w:w="131" w:type="pct"/>
            <w:shd w:val="clear" w:color="auto" w:fill="auto"/>
          </w:tcPr>
          <w:p w14:paraId="261FB6F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</w:tcPr>
          <w:p w14:paraId="29BBF156" w14:textId="7B3374F9" w:rsidR="00632E95" w:rsidRPr="006375B5" w:rsidRDefault="00F3556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</w:t>
            </w:r>
          </w:p>
        </w:tc>
        <w:tc>
          <w:tcPr>
            <w:tcW w:w="131" w:type="pct"/>
          </w:tcPr>
          <w:p w14:paraId="2A26398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177995E2" w14:textId="33878AB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27</w:t>
            </w:r>
          </w:p>
        </w:tc>
      </w:tr>
      <w:tr w:rsidR="00632E95" w:rsidRPr="006375B5" w14:paraId="07A156FF" w14:textId="77777777" w:rsidTr="00473D3D">
        <w:trPr>
          <w:trHeight w:val="82"/>
        </w:trPr>
        <w:tc>
          <w:tcPr>
            <w:tcW w:w="2277" w:type="pct"/>
          </w:tcPr>
          <w:p w14:paraId="453AD933" w14:textId="515072A1" w:rsidR="00632E95" w:rsidRPr="006375B5" w:rsidRDefault="00632E95" w:rsidP="00632E95">
            <w:pPr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56" w:type="pct"/>
            <w:tcBorders>
              <w:top w:val="single" w:sz="4" w:space="0" w:color="auto"/>
            </w:tcBorders>
            <w:shd w:val="clear" w:color="auto" w:fill="auto"/>
          </w:tcPr>
          <w:p w14:paraId="7DAB504A" w14:textId="6E44905F" w:rsidR="00632E95" w:rsidRPr="006375B5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71</w:t>
            </w:r>
            <w:r w:rsidR="00E3044D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31" w:type="pct"/>
            <w:shd w:val="clear" w:color="auto" w:fill="auto"/>
          </w:tcPr>
          <w:p w14:paraId="3034342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</w:tcBorders>
            <w:shd w:val="clear" w:color="auto" w:fill="auto"/>
          </w:tcPr>
          <w:p w14:paraId="5DC0723C" w14:textId="3DFD11AD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536</w:t>
            </w:r>
          </w:p>
        </w:tc>
        <w:tc>
          <w:tcPr>
            <w:tcW w:w="131" w:type="pct"/>
            <w:shd w:val="clear" w:color="auto" w:fill="auto"/>
          </w:tcPr>
          <w:p w14:paraId="3AEB53F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  <w:shd w:val="clear" w:color="auto" w:fill="auto"/>
          </w:tcPr>
          <w:p w14:paraId="71021C33" w14:textId="290DD55C" w:rsidR="00632E95" w:rsidRPr="006375B5" w:rsidRDefault="00F3556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201</w:t>
            </w:r>
          </w:p>
        </w:tc>
        <w:tc>
          <w:tcPr>
            <w:tcW w:w="131" w:type="pct"/>
          </w:tcPr>
          <w:p w14:paraId="7900C41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</w:tcBorders>
          </w:tcPr>
          <w:p w14:paraId="2D6E9D9D" w14:textId="015D54CD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226</w:t>
            </w:r>
          </w:p>
        </w:tc>
      </w:tr>
      <w:tr w:rsidR="00632E95" w:rsidRPr="006375B5" w14:paraId="4DA75FA7" w14:textId="77777777" w:rsidTr="00473D3D">
        <w:trPr>
          <w:trHeight w:val="82"/>
        </w:trPr>
        <w:tc>
          <w:tcPr>
            <w:tcW w:w="2277" w:type="pct"/>
          </w:tcPr>
          <w:p w14:paraId="539328A3" w14:textId="6E7CF324" w:rsidR="00632E95" w:rsidRPr="0093396C" w:rsidRDefault="00632E95" w:rsidP="00632E95">
            <w:pPr>
              <w:ind w:left="72"/>
              <w:rPr>
                <w:rFonts w:ascii="Angsana New" w:hAnsi="Angsana New"/>
                <w:sz w:val="30"/>
                <w:szCs w:val="30"/>
              </w:rPr>
            </w:pPr>
            <w:r w:rsidRPr="0093396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93396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  <w:r w:rsidRPr="0093396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ด้านเครดิตที่คาดว่าจะเกิดขึ้น </w:t>
            </w:r>
          </w:p>
        </w:tc>
        <w:tc>
          <w:tcPr>
            <w:tcW w:w="556" w:type="pct"/>
            <w:tcBorders>
              <w:bottom w:val="single" w:sz="4" w:space="0" w:color="auto"/>
            </w:tcBorders>
            <w:shd w:val="clear" w:color="auto" w:fill="auto"/>
          </w:tcPr>
          <w:p w14:paraId="4F8AD14D" w14:textId="5EC7C415" w:rsidR="00632E95" w:rsidRPr="002B7DD0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2B7DD0">
              <w:rPr>
                <w:rFonts w:ascii="Angsana New" w:hAnsi="Angsana New"/>
                <w:sz w:val="30"/>
                <w:szCs w:val="30"/>
              </w:rPr>
              <w:t>(20)</w:t>
            </w:r>
          </w:p>
        </w:tc>
        <w:tc>
          <w:tcPr>
            <w:tcW w:w="131" w:type="pct"/>
            <w:shd w:val="clear" w:color="auto" w:fill="auto"/>
          </w:tcPr>
          <w:p w14:paraId="1B8C59E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</w:tcPr>
          <w:p w14:paraId="7260DD95" w14:textId="6B9564F3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F1C42">
              <w:rPr>
                <w:rFonts w:ascii="Angsana New" w:hAnsi="Angsana New"/>
                <w:sz w:val="30"/>
                <w:szCs w:val="30"/>
              </w:rPr>
              <w:t>(</w:t>
            </w:r>
            <w:r w:rsidRPr="004E4952">
              <w:rPr>
                <w:rFonts w:ascii="Angsana New" w:hAnsi="Angsana New"/>
                <w:sz w:val="30"/>
                <w:szCs w:val="30"/>
              </w:rPr>
              <w:t>22)</w:t>
            </w:r>
          </w:p>
        </w:tc>
        <w:tc>
          <w:tcPr>
            <w:tcW w:w="131" w:type="pct"/>
            <w:shd w:val="clear" w:color="auto" w:fill="auto"/>
          </w:tcPr>
          <w:p w14:paraId="09219CF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</w:tcPr>
          <w:p w14:paraId="698F3858" w14:textId="4A50ADAA" w:rsidR="00632E95" w:rsidRPr="003F552F" w:rsidRDefault="00F3556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(10)</w:t>
            </w:r>
          </w:p>
        </w:tc>
        <w:tc>
          <w:tcPr>
            <w:tcW w:w="131" w:type="pct"/>
          </w:tcPr>
          <w:p w14:paraId="367183E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3BDDF907" w14:textId="1306F93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</w:tr>
      <w:tr w:rsidR="00632E95" w:rsidRPr="006375B5" w14:paraId="2EA0F0E9" w14:textId="77777777" w:rsidTr="00473D3D">
        <w:trPr>
          <w:trHeight w:val="82"/>
        </w:trPr>
        <w:tc>
          <w:tcPr>
            <w:tcW w:w="2277" w:type="pct"/>
          </w:tcPr>
          <w:p w14:paraId="290D68E7" w14:textId="70D53718" w:rsidR="00632E95" w:rsidRPr="006375B5" w:rsidRDefault="00632E95" w:rsidP="00632E95">
            <w:pPr>
              <w:ind w:left="255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5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27E3A97" w14:textId="1E683945" w:rsidR="00632E95" w:rsidRPr="0046199F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69</w:t>
            </w:r>
            <w:r w:rsidR="00E3044D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31" w:type="pct"/>
            <w:shd w:val="clear" w:color="auto" w:fill="auto"/>
          </w:tcPr>
          <w:p w14:paraId="3F9A701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2CA4BBE" w14:textId="2EFA1CEF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46199F">
              <w:rPr>
                <w:rFonts w:ascii="Angsana New" w:hAnsi="Angsana New"/>
                <w:b/>
                <w:bCs/>
                <w:sz w:val="30"/>
                <w:szCs w:val="30"/>
              </w:rPr>
              <w:t>514</w:t>
            </w:r>
          </w:p>
        </w:tc>
        <w:tc>
          <w:tcPr>
            <w:tcW w:w="131" w:type="pct"/>
            <w:shd w:val="clear" w:color="auto" w:fill="auto"/>
          </w:tcPr>
          <w:p w14:paraId="45C8836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865D5EB" w14:textId="74461D48" w:rsidR="00632E95" w:rsidRPr="003F552F" w:rsidRDefault="00F3556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191</w:t>
            </w:r>
          </w:p>
        </w:tc>
        <w:tc>
          <w:tcPr>
            <w:tcW w:w="131" w:type="pct"/>
          </w:tcPr>
          <w:p w14:paraId="35CC677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double" w:sz="4" w:space="0" w:color="auto"/>
            </w:tcBorders>
          </w:tcPr>
          <w:p w14:paraId="7DAB45C7" w14:textId="7D72117E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215</w:t>
            </w:r>
          </w:p>
        </w:tc>
      </w:tr>
    </w:tbl>
    <w:p w14:paraId="7DCAFC0D" w14:textId="5F33D8A9" w:rsidR="007042F1" w:rsidRDefault="006D3D63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 xml:space="preserve">โดยปกติระยะเวลาการให้สินเชื่อแก่ลูกค้าค่าเช่าและบริการของกลุ่มบริษัท มีระยะเวลาตั้งแต่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วันถึง </w:t>
      </w:r>
      <w:r w:rsidR="000E564C" w:rsidRPr="000E564C">
        <w:rPr>
          <w:rFonts w:ascii="Angsana New" w:hAnsi="Angsana New"/>
          <w:sz w:val="30"/>
          <w:szCs w:val="30"/>
        </w:rPr>
        <w:t>60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</w:p>
    <w:p w14:paraId="4329B4C5" w14:textId="7BD23831" w:rsidR="006E2838" w:rsidRDefault="006E28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780"/>
        <w:gridCol w:w="1170"/>
        <w:gridCol w:w="270"/>
        <w:gridCol w:w="1080"/>
        <w:gridCol w:w="270"/>
        <w:gridCol w:w="1170"/>
        <w:gridCol w:w="270"/>
        <w:gridCol w:w="1080"/>
      </w:tblGrid>
      <w:tr w:rsidR="00DD6C07" w:rsidRPr="00080768" w14:paraId="33B9EF5F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617C4C77" w14:textId="77777777" w:rsidR="00DD6C07" w:rsidRPr="00DD6C07" w:rsidRDefault="00DD6C07" w:rsidP="00D25F70">
            <w:pPr>
              <w:pStyle w:val="acctfourfigures"/>
              <w:tabs>
                <w:tab w:val="clear" w:pos="765"/>
              </w:tabs>
              <w:spacing w:line="240" w:lineRule="atLeast"/>
              <w:ind w:left="10" w:hanging="10"/>
              <w:rPr>
                <w:rFonts w:asciiTheme="majorBidi" w:hAnsiTheme="majorBidi" w:cstheme="majorBidi"/>
                <w:spacing w:val="-4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  <w:lang w:bidi="th-TH"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</w:tcPr>
          <w:p w14:paraId="5737BECA" w14:textId="32317D8F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B235D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109F31BD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4643D7C8" w14:textId="7EC26B3F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B235D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D6C07" w:rsidRPr="00080768" w14:paraId="17605A54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7F20CF92" w14:textId="2DB35006" w:rsidR="00DD6C07" w:rsidRPr="00B235D5" w:rsidRDefault="00DD6C07" w:rsidP="0004460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6C81459" w14:textId="19EFAB85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632E95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270" w:type="dxa"/>
          </w:tcPr>
          <w:p w14:paraId="64C17405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C8CCDEA" w14:textId="35B62B1C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632E95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</w:t>
            </w:r>
          </w:p>
        </w:tc>
        <w:tc>
          <w:tcPr>
            <w:tcW w:w="270" w:type="dxa"/>
          </w:tcPr>
          <w:p w14:paraId="70C46BA3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A624021" w14:textId="37F57671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632E95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270" w:type="dxa"/>
          </w:tcPr>
          <w:p w14:paraId="66430BD3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2995B0" w14:textId="12182F8C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632E95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</w:t>
            </w:r>
          </w:p>
        </w:tc>
      </w:tr>
      <w:tr w:rsidR="00DD6C07" w:rsidRPr="00A309C7" w14:paraId="4C1691CC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667616BD" w14:textId="77777777" w:rsidR="00DD6C07" w:rsidRPr="00B235D5" w:rsidRDefault="00DD6C07" w:rsidP="00044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  <w:vAlign w:val="bottom"/>
          </w:tcPr>
          <w:p w14:paraId="371F6FF3" w14:textId="77777777" w:rsidR="00DD6C07" w:rsidRPr="00B235D5" w:rsidRDefault="00DD6C07" w:rsidP="0004460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B235D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632E95" w:rsidRPr="00A309C7" w14:paraId="53CC97C4" w14:textId="77777777" w:rsidTr="00DD6C07">
        <w:trPr>
          <w:cantSplit/>
          <w:trHeight w:val="20"/>
        </w:trPr>
        <w:tc>
          <w:tcPr>
            <w:tcW w:w="3780" w:type="dxa"/>
          </w:tcPr>
          <w:p w14:paraId="18E414C1" w14:textId="232ABB46" w:rsidR="00632E95" w:rsidRPr="00B235D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ณ วันที่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516BA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>/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516BA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170" w:type="dxa"/>
            <w:vAlign w:val="bottom"/>
          </w:tcPr>
          <w:p w14:paraId="41B704FE" w14:textId="0FCE8CFA" w:rsidR="00632E95" w:rsidRPr="00B235D5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</w:t>
            </w:r>
          </w:p>
        </w:tc>
        <w:tc>
          <w:tcPr>
            <w:tcW w:w="270" w:type="dxa"/>
            <w:vAlign w:val="bottom"/>
          </w:tcPr>
          <w:p w14:paraId="254760EB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E5DED64" w14:textId="0BD44875" w:rsidR="00632E95" w:rsidRPr="00DD6C07" w:rsidRDefault="00632E95" w:rsidP="008E7D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</w:t>
            </w:r>
          </w:p>
        </w:tc>
        <w:tc>
          <w:tcPr>
            <w:tcW w:w="270" w:type="dxa"/>
            <w:vAlign w:val="bottom"/>
          </w:tcPr>
          <w:p w14:paraId="3468DCE3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5EEB5D9" w14:textId="28C409B1" w:rsidR="00632E95" w:rsidRPr="00CE7549" w:rsidRDefault="00F35561" w:rsidP="00632E9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</w:t>
            </w:r>
          </w:p>
        </w:tc>
        <w:tc>
          <w:tcPr>
            <w:tcW w:w="270" w:type="dxa"/>
            <w:vAlign w:val="bottom"/>
          </w:tcPr>
          <w:p w14:paraId="21C32751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6C80DF7" w14:textId="404843C8" w:rsidR="00632E95" w:rsidRPr="00B235D5" w:rsidRDefault="00632E95" w:rsidP="00F82243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</w:t>
            </w:r>
          </w:p>
        </w:tc>
      </w:tr>
      <w:tr w:rsidR="00632E95" w:rsidRPr="00A309C7" w14:paraId="458A4754" w14:textId="77777777" w:rsidTr="00DD6C07">
        <w:trPr>
          <w:cantSplit/>
          <w:trHeight w:val="20"/>
        </w:trPr>
        <w:tc>
          <w:tcPr>
            <w:tcW w:w="3780" w:type="dxa"/>
          </w:tcPr>
          <w:p w14:paraId="6AE72EA4" w14:textId="77777777" w:rsidR="00632E95" w:rsidRPr="00B235D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</w:tcPr>
          <w:p w14:paraId="10404FAC" w14:textId="6D83849D" w:rsidR="00632E95" w:rsidRPr="00B235D5" w:rsidRDefault="0042677B" w:rsidP="00426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0E3D2A91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96AF2D" w14:textId="2E06575F" w:rsidR="00632E95" w:rsidRPr="00DD6C07" w:rsidRDefault="00632E95" w:rsidP="00044A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ECB3B85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B745EB" w14:textId="03B48334" w:rsidR="00632E95" w:rsidRPr="00B235D5" w:rsidRDefault="00F3556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30211BA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16EDFBD" w14:textId="24193E4B" w:rsidR="00632E95" w:rsidRPr="00B235D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</w:tr>
      <w:tr w:rsidR="00632E95" w:rsidRPr="00A309C7" w14:paraId="0377272D" w14:textId="77777777" w:rsidTr="00DD6C07">
        <w:trPr>
          <w:cantSplit/>
          <w:trHeight w:val="20"/>
        </w:trPr>
        <w:tc>
          <w:tcPr>
            <w:tcW w:w="3780" w:type="dxa"/>
          </w:tcPr>
          <w:p w14:paraId="64DF2A1F" w14:textId="77777777" w:rsidR="00632E95" w:rsidRPr="00B235D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170" w:type="dxa"/>
          </w:tcPr>
          <w:p w14:paraId="6E596DBD" w14:textId="7232FAE4" w:rsidR="00632E95" w:rsidRPr="00B235D5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2677B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7D3E21E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6969FD9" w14:textId="332B5E37" w:rsidR="00632E95" w:rsidRPr="00B235D5" w:rsidRDefault="00632E95" w:rsidP="00044A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(3)</w:t>
            </w:r>
          </w:p>
        </w:tc>
        <w:tc>
          <w:tcPr>
            <w:tcW w:w="270" w:type="dxa"/>
          </w:tcPr>
          <w:p w14:paraId="2B7F008E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450E52" w14:textId="005AA974" w:rsidR="00632E95" w:rsidRPr="00B235D5" w:rsidRDefault="00F35561" w:rsidP="006E28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(1)</w:t>
            </w:r>
          </w:p>
        </w:tc>
        <w:tc>
          <w:tcPr>
            <w:tcW w:w="270" w:type="dxa"/>
          </w:tcPr>
          <w:p w14:paraId="6E43253F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0F8CA57" w14:textId="404883E4" w:rsidR="00632E95" w:rsidRPr="00B235D5" w:rsidRDefault="00632E95" w:rsidP="00044A3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632E95" w:rsidRPr="00A309C7" w14:paraId="5AF6F4F8" w14:textId="77777777" w:rsidTr="00DD6C07">
        <w:trPr>
          <w:cantSplit/>
          <w:trHeight w:val="20"/>
        </w:trPr>
        <w:tc>
          <w:tcPr>
            <w:tcW w:w="3780" w:type="dxa"/>
          </w:tcPr>
          <w:p w14:paraId="58D42471" w14:textId="3D2BE07C" w:rsidR="00632E95" w:rsidRPr="00B235D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D41C98" w14:textId="4AF28DD0" w:rsidR="00632E95" w:rsidRPr="00DD6C07" w:rsidRDefault="004242C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</w:t>
            </w:r>
          </w:p>
        </w:tc>
        <w:tc>
          <w:tcPr>
            <w:tcW w:w="270" w:type="dxa"/>
            <w:vAlign w:val="bottom"/>
          </w:tcPr>
          <w:p w14:paraId="6059BC59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9B86F5" w14:textId="62F81DE5" w:rsidR="00632E95" w:rsidRPr="00B235D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22</w:t>
            </w:r>
          </w:p>
        </w:tc>
        <w:tc>
          <w:tcPr>
            <w:tcW w:w="270" w:type="dxa"/>
            <w:vAlign w:val="bottom"/>
          </w:tcPr>
          <w:p w14:paraId="0295630A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0517D4" w14:textId="3A62E2B8" w:rsidR="00632E95" w:rsidRPr="00B235D5" w:rsidRDefault="00F35561" w:rsidP="00632E9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10</w:t>
            </w:r>
          </w:p>
        </w:tc>
        <w:tc>
          <w:tcPr>
            <w:tcW w:w="270" w:type="dxa"/>
            <w:vAlign w:val="bottom"/>
          </w:tcPr>
          <w:p w14:paraId="366FE567" w14:textId="77777777" w:rsidR="00632E95" w:rsidRPr="00B235D5" w:rsidRDefault="00632E95" w:rsidP="00632E9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C07289" w14:textId="35FFAF35" w:rsidR="00632E95" w:rsidRPr="00B235D5" w:rsidRDefault="00632E95" w:rsidP="006D625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11</w:t>
            </w:r>
          </w:p>
        </w:tc>
      </w:tr>
    </w:tbl>
    <w:p w14:paraId="265B5235" w14:textId="3DAB774D" w:rsidR="007042F1" w:rsidRDefault="007042F1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</w:p>
    <w:p w14:paraId="5D8B9F5A" w14:textId="5A28A9BA" w:rsidR="007042F1" w:rsidRPr="00B235D5" w:rsidRDefault="007042F1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="Angsana New" w:hAnsi="Angsana New"/>
          <w:sz w:val="30"/>
          <w:szCs w:val="30"/>
        </w:rPr>
      </w:pPr>
      <w:r w:rsidRPr="00B235D5">
        <w:rPr>
          <w:rFonts w:ascii="Angsana New" w:hAnsi="Angsana New"/>
          <w:sz w:val="30"/>
          <w:szCs w:val="30"/>
          <w:cs/>
        </w:rPr>
        <w:t>ข้อมูลเกี่ยวกับความเสี่ยงด้านเครดิตเปิด</w:t>
      </w:r>
      <w:r w:rsidR="00534DFF">
        <w:rPr>
          <w:rFonts w:ascii="Angsana New" w:hAnsi="Angsana New" w:hint="cs"/>
          <w:sz w:val="30"/>
          <w:szCs w:val="30"/>
          <w:cs/>
        </w:rPr>
        <w:t>เ</w:t>
      </w:r>
      <w:r w:rsidRPr="00B235D5">
        <w:rPr>
          <w:rFonts w:ascii="Angsana New" w:hAnsi="Angsana New"/>
          <w:sz w:val="30"/>
          <w:szCs w:val="30"/>
          <w:cs/>
        </w:rPr>
        <w:t xml:space="preserve">ผยในหมายเหตุข้อ </w:t>
      </w:r>
      <w:r w:rsidR="000E564C" w:rsidRPr="000E564C">
        <w:rPr>
          <w:rFonts w:ascii="Angsana New" w:hAnsi="Angsana New"/>
          <w:sz w:val="30"/>
          <w:szCs w:val="30"/>
        </w:rPr>
        <w:t>2</w:t>
      </w:r>
      <w:r w:rsidR="00E533FD">
        <w:rPr>
          <w:rFonts w:ascii="Angsana New" w:hAnsi="Angsana New"/>
          <w:sz w:val="30"/>
          <w:szCs w:val="30"/>
        </w:rPr>
        <w:t>7</w:t>
      </w:r>
    </w:p>
    <w:p w14:paraId="75221EAC" w14:textId="6DBF9212" w:rsidR="00632A6B" w:rsidRDefault="00632A6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6BF7B49A" w14:textId="4EC78F71" w:rsidR="00006DA1" w:rsidRPr="006375B5" w:rsidRDefault="00006DA1" w:rsidP="008B54C1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อสังหาริมทรัพย์พัฒนา</w:t>
      </w:r>
      <w:r w:rsidR="007201A1" w:rsidRPr="006375B5">
        <w:rPr>
          <w:rFonts w:ascii="Angsana New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hAnsi="Angsana New" w:hint="cs"/>
          <w:sz w:val="30"/>
          <w:szCs w:val="30"/>
          <w:cs/>
        </w:rPr>
        <w:t>ขาย</w:t>
      </w:r>
    </w:p>
    <w:p w14:paraId="2C83A0F6" w14:textId="50C2CCA4" w:rsidR="006C41CB" w:rsidRPr="00CB1525" w:rsidRDefault="006C41CB" w:rsidP="006C41CB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4746" w:type="pct"/>
        <w:tblInd w:w="423" w:type="dxa"/>
        <w:tblLayout w:type="fixed"/>
        <w:tblLook w:val="01E0" w:firstRow="1" w:lastRow="1" w:firstColumn="1" w:lastColumn="1" w:noHBand="0" w:noVBand="0"/>
      </w:tblPr>
      <w:tblGrid>
        <w:gridCol w:w="3537"/>
        <w:gridCol w:w="268"/>
        <w:gridCol w:w="1171"/>
        <w:gridCol w:w="272"/>
        <w:gridCol w:w="1079"/>
        <w:gridCol w:w="270"/>
        <w:gridCol w:w="1169"/>
        <w:gridCol w:w="272"/>
        <w:gridCol w:w="1079"/>
      </w:tblGrid>
      <w:tr w:rsidR="00153639" w:rsidRPr="006375B5" w14:paraId="4966856E" w14:textId="77777777" w:rsidTr="00724193">
        <w:trPr>
          <w:tblHeader/>
        </w:trPr>
        <w:tc>
          <w:tcPr>
            <w:tcW w:w="1940" w:type="pct"/>
          </w:tcPr>
          <w:p w14:paraId="4685B504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127E2323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383" w:type="pct"/>
            <w:gridSpan w:val="3"/>
          </w:tcPr>
          <w:p w14:paraId="0C16B089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8" w:type="pct"/>
          </w:tcPr>
          <w:p w14:paraId="5D7F41CC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82" w:type="pct"/>
            <w:gridSpan w:val="3"/>
          </w:tcPr>
          <w:p w14:paraId="760C1AA1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D6C07" w:rsidRPr="006375B5" w14:paraId="26A84B09" w14:textId="77777777" w:rsidTr="00DD6C07">
        <w:trPr>
          <w:tblHeader/>
        </w:trPr>
        <w:tc>
          <w:tcPr>
            <w:tcW w:w="1940" w:type="pct"/>
          </w:tcPr>
          <w:p w14:paraId="7D199902" w14:textId="77777777" w:rsidR="00C403E1" w:rsidRPr="006375B5" w:rsidRDefault="00C403E1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5A0FEFF0" w14:textId="1A322DF5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3" w:right="-126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2" w:type="pct"/>
            <w:shd w:val="clear" w:color="auto" w:fill="auto"/>
          </w:tcPr>
          <w:p w14:paraId="3074C11A" w14:textId="652EDF1C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49" w:type="pct"/>
            <w:shd w:val="clear" w:color="auto" w:fill="auto"/>
          </w:tcPr>
          <w:p w14:paraId="0A20C00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2" w:type="pct"/>
            <w:shd w:val="clear" w:color="auto" w:fill="auto"/>
          </w:tcPr>
          <w:p w14:paraId="2573FEF3" w14:textId="67652184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48" w:type="pct"/>
            <w:shd w:val="clear" w:color="auto" w:fill="auto"/>
          </w:tcPr>
          <w:p w14:paraId="6E087668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55B37495" w14:textId="47A0C189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49" w:type="pct"/>
            <w:shd w:val="clear" w:color="auto" w:fill="auto"/>
          </w:tcPr>
          <w:p w14:paraId="608C5B4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2" w:type="pct"/>
            <w:shd w:val="clear" w:color="auto" w:fill="auto"/>
          </w:tcPr>
          <w:p w14:paraId="0395D8BC" w14:textId="547902B0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6C41CB" w:rsidRPr="006375B5" w14:paraId="70059C9D" w14:textId="77777777" w:rsidTr="00DD6C07">
        <w:trPr>
          <w:tblHeader/>
        </w:trPr>
        <w:tc>
          <w:tcPr>
            <w:tcW w:w="1940" w:type="pct"/>
          </w:tcPr>
          <w:p w14:paraId="21536E97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18C653ED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913" w:type="pct"/>
            <w:gridSpan w:val="7"/>
          </w:tcPr>
          <w:p w14:paraId="0B8E6000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C41CB" w:rsidRPr="006375B5" w14:paraId="181E6E52" w14:textId="77777777" w:rsidTr="00DD6C07">
        <w:tc>
          <w:tcPr>
            <w:tcW w:w="1940" w:type="pct"/>
          </w:tcPr>
          <w:p w14:paraId="22563137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อสังหาริมทรัพย์ระหว่างพัฒนา</w:t>
            </w:r>
          </w:p>
        </w:tc>
        <w:tc>
          <w:tcPr>
            <w:tcW w:w="147" w:type="pct"/>
          </w:tcPr>
          <w:p w14:paraId="5FAAE052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913" w:type="pct"/>
            <w:gridSpan w:val="7"/>
          </w:tcPr>
          <w:p w14:paraId="396CA5B9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</w:tr>
      <w:tr w:rsidR="00632E95" w:rsidRPr="006375B5" w14:paraId="4B7403FA" w14:textId="77777777" w:rsidTr="00DD6C07">
        <w:tc>
          <w:tcPr>
            <w:tcW w:w="1940" w:type="pct"/>
          </w:tcPr>
          <w:p w14:paraId="627AF78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" w:type="pct"/>
          </w:tcPr>
          <w:p w14:paraId="2277220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4F605508" w14:textId="09B6DB59" w:rsidR="00632E95" w:rsidRPr="006375B5" w:rsidRDefault="00C36CE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17,422</w:t>
            </w:r>
          </w:p>
        </w:tc>
        <w:tc>
          <w:tcPr>
            <w:tcW w:w="149" w:type="pct"/>
          </w:tcPr>
          <w:p w14:paraId="3DAAF77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62E5393F" w14:textId="7B23CDA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18</w:t>
            </w:r>
            <w:r>
              <w:rPr>
                <w:rFonts w:ascii="Angsana New" w:hAnsi="Angsana New"/>
                <w:sz w:val="30"/>
                <w:szCs w:val="30"/>
              </w:rPr>
              <w:t>,378</w:t>
            </w:r>
          </w:p>
        </w:tc>
        <w:tc>
          <w:tcPr>
            <w:tcW w:w="148" w:type="pct"/>
          </w:tcPr>
          <w:p w14:paraId="0ED200A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296ED2B1" w14:textId="6B57D831" w:rsidR="00632E95" w:rsidRPr="00DD6C07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1B959E9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55F24CAA" w14:textId="77777777" w:rsidR="00632E95" w:rsidRPr="00DD6C07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32E95" w:rsidRPr="006375B5" w14:paraId="18898B97" w14:textId="77777777" w:rsidTr="00DD6C07">
        <w:tc>
          <w:tcPr>
            <w:tcW w:w="1940" w:type="pct"/>
          </w:tcPr>
          <w:p w14:paraId="3CC96F1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147" w:type="pct"/>
          </w:tcPr>
          <w:p w14:paraId="16B7234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0AD0A8BF" w14:textId="0E7B7E08" w:rsidR="00632E95" w:rsidRPr="006375B5" w:rsidRDefault="00C36CE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6,39</w:t>
            </w:r>
            <w:r w:rsidR="00DF3F74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149" w:type="pct"/>
          </w:tcPr>
          <w:p w14:paraId="01E64DF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7B4A3833" w14:textId="37754B2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7,310</w:t>
            </w:r>
          </w:p>
        </w:tc>
        <w:tc>
          <w:tcPr>
            <w:tcW w:w="148" w:type="pct"/>
          </w:tcPr>
          <w:p w14:paraId="695AE83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5F8ADE0B" w14:textId="240DC8BD" w:rsidR="00632E95" w:rsidRPr="00DD6C07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D752CF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434A6821" w14:textId="77777777" w:rsidR="00632E95" w:rsidRPr="00DD6C07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32E95" w:rsidRPr="006375B5" w14:paraId="4FE64E47" w14:textId="77777777" w:rsidTr="00DD6C07">
        <w:tc>
          <w:tcPr>
            <w:tcW w:w="1940" w:type="pct"/>
          </w:tcPr>
          <w:p w14:paraId="6FBCCBE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ค่าก่อสร้าง</w:t>
            </w:r>
          </w:p>
        </w:tc>
        <w:tc>
          <w:tcPr>
            <w:tcW w:w="147" w:type="pct"/>
          </w:tcPr>
          <w:p w14:paraId="38E7A25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294C4883" w14:textId="22F7ECF1" w:rsidR="00632E95" w:rsidRPr="006375B5" w:rsidRDefault="00C36CE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3,6</w:t>
            </w:r>
            <w:r w:rsidR="00630C3A">
              <w:rPr>
                <w:rFonts w:ascii="Angsana New" w:hAnsi="Angsana New"/>
                <w:sz w:val="30"/>
                <w:szCs w:val="30"/>
              </w:rPr>
              <w:t>41</w:t>
            </w:r>
          </w:p>
        </w:tc>
        <w:tc>
          <w:tcPr>
            <w:tcW w:w="149" w:type="pct"/>
          </w:tcPr>
          <w:p w14:paraId="6E86A00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3DB72A74" w14:textId="5C6239A6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2,194</w:t>
            </w:r>
          </w:p>
        </w:tc>
        <w:tc>
          <w:tcPr>
            <w:tcW w:w="148" w:type="pct"/>
          </w:tcPr>
          <w:p w14:paraId="36E4773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75BF237E" w14:textId="3FDAB4BB" w:rsidR="00632E95" w:rsidRPr="00DD6C07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40C18BC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5C1C9754" w14:textId="77777777" w:rsidR="00632E95" w:rsidRPr="00DD6C07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32E95" w:rsidRPr="006375B5" w14:paraId="01335FAA" w14:textId="77777777" w:rsidTr="00DD6C07">
        <w:tc>
          <w:tcPr>
            <w:tcW w:w="1940" w:type="pct"/>
          </w:tcPr>
          <w:p w14:paraId="5155CEB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ดอกเบี้ยจ่ายที่ถือเป็นต้นทุน</w:t>
            </w:r>
          </w:p>
        </w:tc>
        <w:tc>
          <w:tcPr>
            <w:tcW w:w="147" w:type="pct"/>
          </w:tcPr>
          <w:p w14:paraId="63E7080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312D0449" w14:textId="1E21939E" w:rsidR="00632E95" w:rsidRPr="006375B5" w:rsidRDefault="00C36CE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1,37</w:t>
            </w:r>
            <w:r w:rsidR="00D91908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9" w:type="pct"/>
          </w:tcPr>
          <w:p w14:paraId="270A406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F54BD9A" w14:textId="2526952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1,220</w:t>
            </w:r>
          </w:p>
        </w:tc>
        <w:tc>
          <w:tcPr>
            <w:tcW w:w="148" w:type="pct"/>
          </w:tcPr>
          <w:p w14:paraId="00FA9A2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28F8C8E0" w14:textId="44543B02" w:rsidR="00632E95" w:rsidRPr="00DD6C07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B3EF2C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68F45A26" w14:textId="77777777" w:rsidR="00632E95" w:rsidRPr="00DD6C07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32E95" w:rsidRPr="006375B5" w14:paraId="1E7C027E" w14:textId="77777777" w:rsidTr="00DD6C07">
        <w:tc>
          <w:tcPr>
            <w:tcW w:w="1940" w:type="pct"/>
          </w:tcPr>
          <w:p w14:paraId="2AE9B9E7" w14:textId="77777777" w:rsidR="00632E95" w:rsidRPr="006375B5" w:rsidRDefault="00632E95" w:rsidP="00632E95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7" w:type="pct"/>
          </w:tcPr>
          <w:p w14:paraId="638D8EC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</w:tcBorders>
          </w:tcPr>
          <w:p w14:paraId="48AB9F61" w14:textId="7C2F920D" w:rsidR="00632E95" w:rsidRPr="006375B5" w:rsidRDefault="00C36CE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28,8</w:t>
            </w:r>
            <w:r w:rsidR="00630C3A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D91908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49" w:type="pct"/>
          </w:tcPr>
          <w:p w14:paraId="7B0E330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6AC8E890" w14:textId="1055176B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29,102</w:t>
            </w:r>
          </w:p>
        </w:tc>
        <w:tc>
          <w:tcPr>
            <w:tcW w:w="148" w:type="pct"/>
          </w:tcPr>
          <w:p w14:paraId="388EC5B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</w:tcBorders>
          </w:tcPr>
          <w:p w14:paraId="5844AD04" w14:textId="6E6883BB" w:rsidR="00632E95" w:rsidRPr="00DD04FD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5DAE459F" w14:textId="77777777" w:rsidR="00632E95" w:rsidRPr="00DD04FD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01B1D66F" w14:textId="77777777" w:rsidR="00632E95" w:rsidRPr="00DD04FD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632E95" w:rsidRPr="006375B5" w14:paraId="4920244E" w14:textId="77777777" w:rsidTr="00DD6C07">
        <w:tc>
          <w:tcPr>
            <w:tcW w:w="1940" w:type="pct"/>
          </w:tcPr>
          <w:p w14:paraId="16786F06" w14:textId="77777777" w:rsidR="00632E95" w:rsidRPr="006375B5" w:rsidRDefault="00632E95" w:rsidP="00632E95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ที่พัฒนาเสร็จแล้ว</w:t>
            </w:r>
          </w:p>
        </w:tc>
        <w:tc>
          <w:tcPr>
            <w:tcW w:w="147" w:type="pct"/>
          </w:tcPr>
          <w:p w14:paraId="2547FC1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559EE010" w14:textId="0F5C6383" w:rsidR="00632E95" w:rsidRPr="006375B5" w:rsidRDefault="00C36CE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5,01</w:t>
            </w:r>
            <w:r w:rsidR="00630C3A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49" w:type="pct"/>
          </w:tcPr>
          <w:p w14:paraId="4B069A4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5758A4A6" w14:textId="0775D4E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4,594</w:t>
            </w:r>
          </w:p>
        </w:tc>
        <w:tc>
          <w:tcPr>
            <w:tcW w:w="148" w:type="pct"/>
          </w:tcPr>
          <w:p w14:paraId="7EB169D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77374342" w14:textId="3A928C21" w:rsidR="00632E95" w:rsidRPr="006375B5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1E1C447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3D7B956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27ADBFDD" w14:textId="77777777" w:rsidTr="00DD6C07">
        <w:tc>
          <w:tcPr>
            <w:tcW w:w="1940" w:type="pct"/>
          </w:tcPr>
          <w:p w14:paraId="711D9688" w14:textId="77777777" w:rsidR="00632E95" w:rsidRPr="006375B5" w:rsidRDefault="00632E95" w:rsidP="00632E95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รวมอสังหาริมทรัพย์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พัฒนาเพื่อขาย</w:t>
            </w:r>
          </w:p>
        </w:tc>
        <w:tc>
          <w:tcPr>
            <w:tcW w:w="147" w:type="pct"/>
          </w:tcPr>
          <w:p w14:paraId="1724C33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</w:tcBorders>
          </w:tcPr>
          <w:p w14:paraId="7861C65B" w14:textId="37826CD7" w:rsidR="00632E95" w:rsidRPr="006375B5" w:rsidRDefault="00C36CE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33,8</w:t>
            </w:r>
            <w:r w:rsidR="00630C3A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  <w:r w:rsidR="00D91908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49" w:type="pct"/>
          </w:tcPr>
          <w:p w14:paraId="5A0385C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5430BCF3" w14:textId="13745E71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33,696</w:t>
            </w:r>
          </w:p>
        </w:tc>
        <w:tc>
          <w:tcPr>
            <w:tcW w:w="148" w:type="pct"/>
          </w:tcPr>
          <w:p w14:paraId="6CCD87F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</w:tcBorders>
          </w:tcPr>
          <w:p w14:paraId="23E54EAB" w14:textId="231696BF" w:rsidR="00632E95" w:rsidRPr="00DD04FD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2F07C46C" w14:textId="77777777" w:rsidR="00632E95" w:rsidRPr="00DD04FD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580735F4" w14:textId="77777777" w:rsidR="00632E95" w:rsidRPr="00DD04FD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D04F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632E95" w:rsidRPr="006375B5" w14:paraId="613AF2F4" w14:textId="77777777" w:rsidTr="00DD6C07">
        <w:tc>
          <w:tcPr>
            <w:tcW w:w="1940" w:type="pct"/>
          </w:tcPr>
          <w:p w14:paraId="4FA63C2E" w14:textId="77777777" w:rsidR="00632E95" w:rsidRPr="006375B5" w:rsidRDefault="00632E95" w:rsidP="00632E95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ค่าเผื่อการลดมูลค่า</w:t>
            </w:r>
          </w:p>
        </w:tc>
        <w:tc>
          <w:tcPr>
            <w:tcW w:w="147" w:type="pct"/>
          </w:tcPr>
          <w:p w14:paraId="375F81B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65FFE427" w14:textId="1D503910" w:rsidR="00632E95" w:rsidRPr="006375B5" w:rsidRDefault="00C36CE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</w:t>
            </w:r>
            <w:r w:rsidR="00D91908">
              <w:rPr>
                <w:rFonts w:ascii="Angsana New" w:hAnsi="Angsana New"/>
                <w:sz w:val="30"/>
                <w:szCs w:val="30"/>
              </w:rPr>
              <w:t>5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9" w:type="pct"/>
          </w:tcPr>
          <w:p w14:paraId="24E09F7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5853206D" w14:textId="304F6B34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(38)</w:t>
            </w:r>
          </w:p>
        </w:tc>
        <w:tc>
          <w:tcPr>
            <w:tcW w:w="148" w:type="pct"/>
          </w:tcPr>
          <w:p w14:paraId="080FE14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6441EE94" w14:textId="34A1DF2D" w:rsidR="00632E95" w:rsidRPr="006375B5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506A8DC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22CE590C" w14:textId="77777777" w:rsidR="00632E95" w:rsidRPr="00DD6C07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32E95" w:rsidRPr="006375B5" w14:paraId="7D7D7D13" w14:textId="77777777" w:rsidTr="00DD6C07">
        <w:tc>
          <w:tcPr>
            <w:tcW w:w="1940" w:type="pct"/>
          </w:tcPr>
          <w:p w14:paraId="2D87736D" w14:textId="77777777" w:rsidR="00632E95" w:rsidRPr="006375B5" w:rsidRDefault="00632E95" w:rsidP="00632E95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7" w:type="pct"/>
          </w:tcPr>
          <w:p w14:paraId="4063EEF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</w:tcPr>
          <w:p w14:paraId="54D2854A" w14:textId="2E5BB941" w:rsidR="00632E95" w:rsidRPr="006375B5" w:rsidRDefault="00C36CE7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</w:t>
            </w:r>
            <w:r w:rsidR="00630C3A">
              <w:rPr>
                <w:rFonts w:ascii="Angsana New" w:hAnsi="Angsana New"/>
                <w:b/>
                <w:bCs/>
                <w:sz w:val="30"/>
                <w:szCs w:val="30"/>
              </w:rPr>
              <w:t>813</w:t>
            </w:r>
          </w:p>
        </w:tc>
        <w:tc>
          <w:tcPr>
            <w:tcW w:w="149" w:type="pct"/>
          </w:tcPr>
          <w:p w14:paraId="2B505DB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45293783" w14:textId="64860F32" w:rsidR="00632E95" w:rsidRPr="006375B5" w:rsidRDefault="00632E95" w:rsidP="00F12A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33,658</w:t>
            </w:r>
          </w:p>
        </w:tc>
        <w:tc>
          <w:tcPr>
            <w:tcW w:w="148" w:type="pct"/>
          </w:tcPr>
          <w:p w14:paraId="59436F3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  <w:bottom w:val="double" w:sz="4" w:space="0" w:color="auto"/>
            </w:tcBorders>
          </w:tcPr>
          <w:p w14:paraId="0B0F380D" w14:textId="40FB8742" w:rsidR="00632E95" w:rsidRPr="00DD04FD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1E609BC" w14:textId="77777777" w:rsidR="00632E95" w:rsidRPr="00DD04FD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51106848" w14:textId="77777777" w:rsidR="00632E95" w:rsidRPr="00DD04FD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632E95" w:rsidRPr="006375B5" w14:paraId="483C2ED9" w14:textId="77777777" w:rsidTr="00DD6C07">
        <w:trPr>
          <w:trHeight w:val="279"/>
        </w:trPr>
        <w:tc>
          <w:tcPr>
            <w:tcW w:w="1940" w:type="pct"/>
            <w:shd w:val="clear" w:color="auto" w:fill="auto"/>
          </w:tcPr>
          <w:p w14:paraId="4EF391CD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712D3A3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6F1F3A8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1C15324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74366A3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6694AD9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70D396D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004FEB3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1500515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32E95" w:rsidRPr="006375B5" w14:paraId="718E822E" w14:textId="77777777" w:rsidTr="00DD6C07">
        <w:tc>
          <w:tcPr>
            <w:tcW w:w="1940" w:type="pct"/>
            <w:shd w:val="clear" w:color="auto" w:fill="auto"/>
          </w:tcPr>
          <w:p w14:paraId="493A717E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</w:rPr>
            </w:pPr>
            <w:bookmarkStart w:id="7" w:name="OLE_LINK2"/>
            <w:r w:rsidRPr="006375B5">
              <w:rPr>
                <w:rFonts w:ascii="Angsana New" w:hAnsi="Angsana New"/>
                <w:sz w:val="30"/>
                <w:szCs w:val="30"/>
                <w:cs/>
              </w:rPr>
              <w:t>ต้นทุนการกู้ยืมที่รวมเป็นส่วนหนึ่ง</w:t>
            </w:r>
          </w:p>
          <w:p w14:paraId="21A29F58" w14:textId="6D5FD6B9" w:rsidR="00632E95" w:rsidRPr="006375B5" w:rsidRDefault="00632E95" w:rsidP="00DF3F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งอสังหาริมทรัพย์พัฒนาเพื่อขาย</w:t>
            </w:r>
            <w:r w:rsidR="00DF3F74">
              <w:rPr>
                <w:rFonts w:ascii="Angsana New" w:hAnsi="Angsana New"/>
                <w:sz w:val="30"/>
                <w:szCs w:val="30"/>
              </w:rPr>
              <w:br/>
              <w:t xml:space="preserve">   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ใน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ระหว่าง</w:t>
            </w:r>
            <w:bookmarkEnd w:id="7"/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47" w:type="pct"/>
            <w:shd w:val="clear" w:color="auto" w:fill="auto"/>
          </w:tcPr>
          <w:p w14:paraId="76C7B0E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5DBA2F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6"/>
              </w:tabs>
              <w:ind w:left="-90" w:right="-104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36084F3A" w14:textId="12DDDF4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double" w:sz="4" w:space="0" w:color="auto"/>
            </w:tcBorders>
            <w:shd w:val="clear" w:color="auto" w:fill="auto"/>
          </w:tcPr>
          <w:p w14:paraId="52FB4197" w14:textId="77777777" w:rsidR="00632E9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5EE2EAEC" w14:textId="77777777" w:rsidR="003D2879" w:rsidRDefault="003D2879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46DFBEE" w14:textId="6CCDDAD5" w:rsidR="003D2879" w:rsidRPr="00AC1BE3" w:rsidRDefault="003D2879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470</w:t>
            </w:r>
          </w:p>
        </w:tc>
        <w:tc>
          <w:tcPr>
            <w:tcW w:w="149" w:type="pct"/>
            <w:shd w:val="clear" w:color="auto" w:fill="auto"/>
          </w:tcPr>
          <w:p w14:paraId="2A668D9D" w14:textId="77777777" w:rsidR="00632E95" w:rsidRPr="00AC1BE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  <w:shd w:val="clear" w:color="auto" w:fill="auto"/>
          </w:tcPr>
          <w:p w14:paraId="0E31B2E6" w14:textId="77777777" w:rsidR="00632E95" w:rsidRPr="00AC1BE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3A8EA2A" w14:textId="77777777" w:rsidR="00632E95" w:rsidRPr="00AC1BE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FC84E1D" w14:textId="222C011C" w:rsidR="00632E95" w:rsidRPr="00AC1BE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C1BE3">
              <w:rPr>
                <w:rFonts w:ascii="Angsana New" w:hAnsi="Angsana New"/>
                <w:b/>
                <w:bCs/>
                <w:sz w:val="30"/>
                <w:szCs w:val="30"/>
              </w:rPr>
              <w:t>490</w:t>
            </w:r>
          </w:p>
        </w:tc>
        <w:tc>
          <w:tcPr>
            <w:tcW w:w="148" w:type="pct"/>
            <w:shd w:val="clear" w:color="auto" w:fill="auto"/>
          </w:tcPr>
          <w:p w14:paraId="526980F5" w14:textId="77777777" w:rsidR="00632E95" w:rsidRPr="00AC1BE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double" w:sz="4" w:space="0" w:color="auto"/>
            </w:tcBorders>
            <w:shd w:val="clear" w:color="auto" w:fill="auto"/>
          </w:tcPr>
          <w:p w14:paraId="67996D9A" w14:textId="77777777" w:rsidR="00354A4B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3CA05B54" w14:textId="77777777" w:rsidR="00354A4B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0564E168" w14:textId="040E88BD" w:rsidR="00632E95" w:rsidRPr="00724193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0A27FB9F" w14:textId="77777777" w:rsidR="00632E95" w:rsidRPr="0072419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  <w:shd w:val="clear" w:color="auto" w:fill="auto"/>
          </w:tcPr>
          <w:p w14:paraId="3AECB603" w14:textId="77777777" w:rsidR="00632E95" w:rsidRPr="0072419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60F7439" w14:textId="77777777" w:rsidR="00632E95" w:rsidRPr="0072419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39EA6E19" w14:textId="77777777" w:rsidR="00632E95" w:rsidRPr="0072419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DD6C07" w:rsidRPr="006375B5" w14:paraId="5CCB19FB" w14:textId="77777777" w:rsidTr="00DD6C07">
        <w:tc>
          <w:tcPr>
            <w:tcW w:w="1940" w:type="pct"/>
            <w:shd w:val="clear" w:color="auto" w:fill="auto"/>
          </w:tcPr>
          <w:p w14:paraId="2C276CD2" w14:textId="77777777" w:rsidR="0095264B" w:rsidRPr="006375B5" w:rsidRDefault="0095264B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7F868C67" w14:textId="77777777" w:rsidR="0095264B" w:rsidRPr="006375B5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67C53CA2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14B3FE60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58327573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22D0AF0C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3AD812E9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0E5A4D4A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3953BECA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32E95" w:rsidRPr="006375B5" w14:paraId="6A0FC104" w14:textId="77777777" w:rsidTr="00DD6C07">
        <w:tc>
          <w:tcPr>
            <w:tcW w:w="1940" w:type="pct"/>
          </w:tcPr>
          <w:p w14:paraId="55841EEB" w14:textId="77777777" w:rsidR="00632E95" w:rsidRPr="006375B5" w:rsidRDefault="00632E95" w:rsidP="00632E95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lastRenderedPageBreak/>
              <w:t>อัตราดอกเบี้ยของต้นทุนเงินกู้ยืม</w:t>
            </w:r>
          </w:p>
        </w:tc>
        <w:tc>
          <w:tcPr>
            <w:tcW w:w="147" w:type="pct"/>
          </w:tcPr>
          <w:p w14:paraId="48A2EF3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2DBF1221" w14:textId="5746D930" w:rsidR="00632E95" w:rsidRPr="006375B5" w:rsidRDefault="003D2879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16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1.520 -</w:t>
            </w:r>
          </w:p>
        </w:tc>
        <w:tc>
          <w:tcPr>
            <w:tcW w:w="149" w:type="pct"/>
          </w:tcPr>
          <w:p w14:paraId="162741F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7B1AB9F5" w14:textId="2319329D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1.410 -</w:t>
            </w:r>
          </w:p>
        </w:tc>
        <w:tc>
          <w:tcPr>
            <w:tcW w:w="148" w:type="pct"/>
          </w:tcPr>
          <w:p w14:paraId="4B5CD74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43BC830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31FABBF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7B0AD80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32E95" w:rsidRPr="006375B5" w14:paraId="7F8F78D5" w14:textId="77777777" w:rsidTr="00DD6C07">
        <w:tc>
          <w:tcPr>
            <w:tcW w:w="1940" w:type="pct"/>
          </w:tcPr>
          <w:p w14:paraId="796CA32C" w14:textId="77777777" w:rsidR="00632E95" w:rsidRPr="006375B5" w:rsidRDefault="00632E95" w:rsidP="00632E95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  </w:t>
            </w: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147" w:type="pct"/>
          </w:tcPr>
          <w:p w14:paraId="57BCBE5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double" w:sz="4" w:space="0" w:color="auto"/>
            </w:tcBorders>
          </w:tcPr>
          <w:p w14:paraId="7EDE735B" w14:textId="286C1314" w:rsidR="00632E95" w:rsidRPr="006375B5" w:rsidRDefault="003D2879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4.800</w:t>
            </w:r>
          </w:p>
        </w:tc>
        <w:tc>
          <w:tcPr>
            <w:tcW w:w="149" w:type="pct"/>
          </w:tcPr>
          <w:p w14:paraId="36FC57E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09C51DDA" w14:textId="4EA066E0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3.375</w:t>
            </w:r>
          </w:p>
        </w:tc>
        <w:tc>
          <w:tcPr>
            <w:tcW w:w="148" w:type="pct"/>
          </w:tcPr>
          <w:p w14:paraId="6A16DB0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double" w:sz="4" w:space="0" w:color="auto"/>
            </w:tcBorders>
          </w:tcPr>
          <w:p w14:paraId="09DCB904" w14:textId="6EDC86D8" w:rsidR="00632E95" w:rsidRPr="006375B5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3B2876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23012FB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0E832B93" w14:textId="77777777" w:rsidTr="00DD6C07">
        <w:tc>
          <w:tcPr>
            <w:tcW w:w="1940" w:type="pct"/>
          </w:tcPr>
          <w:p w14:paraId="3E1B73EC" w14:textId="77777777" w:rsidR="00632E95" w:rsidRPr="006375B5" w:rsidRDefault="00632E95" w:rsidP="00632E95">
            <w:pPr>
              <w:ind w:left="-18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147" w:type="pct"/>
          </w:tcPr>
          <w:p w14:paraId="3E3AF7F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2" w:type="pct"/>
            <w:tcBorders>
              <w:top w:val="double" w:sz="4" w:space="0" w:color="auto"/>
            </w:tcBorders>
          </w:tcPr>
          <w:p w14:paraId="77482A7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9" w:type="pct"/>
          </w:tcPr>
          <w:p w14:paraId="26918EE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39247AB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8" w:type="pct"/>
          </w:tcPr>
          <w:p w14:paraId="4784211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double" w:sz="4" w:space="0" w:color="auto"/>
            </w:tcBorders>
          </w:tcPr>
          <w:p w14:paraId="32F7013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49" w:type="pct"/>
          </w:tcPr>
          <w:p w14:paraId="48F6973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3713D29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632E95" w:rsidRPr="006375B5" w14:paraId="68D0B83A" w14:textId="77777777" w:rsidTr="00DD6C07">
        <w:tc>
          <w:tcPr>
            <w:tcW w:w="1940" w:type="pct"/>
          </w:tcPr>
          <w:p w14:paraId="592B60C5" w14:textId="77777777" w:rsidR="00632E95" w:rsidRPr="006375B5" w:rsidRDefault="00632E95" w:rsidP="00632E95">
            <w:pPr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ต้นทุนของ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พัฒนาเพื่อขาย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ที่บันทึกได้รวมในบัญชีต้นทุนขาย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อสังหาริมทรัพย์</w:t>
            </w:r>
          </w:p>
        </w:tc>
        <w:tc>
          <w:tcPr>
            <w:tcW w:w="147" w:type="pct"/>
          </w:tcPr>
          <w:p w14:paraId="702C528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6F66497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9" w:type="pct"/>
          </w:tcPr>
          <w:p w14:paraId="421D97B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04527C4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6B76BB7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4502678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084A487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24C9B27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32E95" w:rsidRPr="006375B5" w14:paraId="580F7705" w14:textId="77777777" w:rsidTr="00633C8B">
        <w:tc>
          <w:tcPr>
            <w:tcW w:w="1940" w:type="pct"/>
          </w:tcPr>
          <w:p w14:paraId="2A3874F8" w14:textId="77777777" w:rsidR="00632E95" w:rsidRPr="006375B5" w:rsidRDefault="00632E95" w:rsidP="00632E95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47" w:type="pct"/>
          </w:tcPr>
          <w:p w14:paraId="52EC172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4640EA77" w14:textId="765270E6" w:rsidR="00632E95" w:rsidRPr="006375B5" w:rsidRDefault="00567E86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7,90</w:t>
            </w:r>
            <w:r w:rsidR="00D91908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49" w:type="pct"/>
          </w:tcPr>
          <w:p w14:paraId="436FB30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2F338DDA" w14:textId="1E267AC5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7,771</w:t>
            </w:r>
          </w:p>
        </w:tc>
        <w:tc>
          <w:tcPr>
            <w:tcW w:w="148" w:type="pct"/>
          </w:tcPr>
          <w:p w14:paraId="67D59F2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0947E63A" w14:textId="1D2E0ACD" w:rsidR="00632E95" w:rsidRPr="006375B5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2657FBF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186AE63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4524A019" w14:textId="77777777" w:rsidTr="00633C8B">
        <w:tc>
          <w:tcPr>
            <w:tcW w:w="1940" w:type="pct"/>
          </w:tcPr>
          <w:p w14:paraId="6455D1E2" w14:textId="2D27E26D" w:rsidR="00632E95" w:rsidRPr="006375B5" w:rsidRDefault="00632E95" w:rsidP="00632E95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กลับรายการการปรับลดมูลค่า</w:t>
            </w:r>
          </w:p>
        </w:tc>
        <w:tc>
          <w:tcPr>
            <w:tcW w:w="147" w:type="pct"/>
          </w:tcPr>
          <w:p w14:paraId="4B61A77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  <w:shd w:val="clear" w:color="auto" w:fill="auto"/>
          </w:tcPr>
          <w:p w14:paraId="7C633ED2" w14:textId="5AE0AAC5" w:rsidR="00632E95" w:rsidRPr="006375B5" w:rsidRDefault="00567E86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D91908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9" w:type="pct"/>
          </w:tcPr>
          <w:p w14:paraId="066E0B6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6B76347" w14:textId="5A33DEDF" w:rsidR="00632E95" w:rsidRPr="006375B5" w:rsidRDefault="00632E95" w:rsidP="00044A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(21)</w:t>
            </w:r>
          </w:p>
        </w:tc>
        <w:tc>
          <w:tcPr>
            <w:tcW w:w="148" w:type="pct"/>
          </w:tcPr>
          <w:p w14:paraId="046868D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348BF0D4" w14:textId="0A61178B" w:rsidR="00632E95" w:rsidRPr="006375B5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7A2C93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3B0EE2EE" w14:textId="23B0F07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3073A7B8" w14:textId="77777777" w:rsidTr="00DD6C07">
        <w:tc>
          <w:tcPr>
            <w:tcW w:w="1940" w:type="pct"/>
          </w:tcPr>
          <w:p w14:paraId="291EBE8B" w14:textId="77777777" w:rsidR="00632E95" w:rsidRPr="006375B5" w:rsidRDefault="00632E95" w:rsidP="00632E95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7" w:type="pct"/>
          </w:tcPr>
          <w:p w14:paraId="1B809DB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</w:tcPr>
          <w:p w14:paraId="302EFFF9" w14:textId="6C6F0C6A" w:rsidR="00632E95" w:rsidRPr="006375B5" w:rsidRDefault="00567E86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7,90</w:t>
            </w:r>
            <w:r w:rsidR="00815FE1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4</w:t>
            </w:r>
          </w:p>
        </w:tc>
        <w:tc>
          <w:tcPr>
            <w:tcW w:w="149" w:type="pct"/>
          </w:tcPr>
          <w:p w14:paraId="161EB76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36F540C" w14:textId="19FB3020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7,750</w:t>
            </w:r>
          </w:p>
        </w:tc>
        <w:tc>
          <w:tcPr>
            <w:tcW w:w="148" w:type="pct"/>
          </w:tcPr>
          <w:p w14:paraId="50F8117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  <w:bottom w:val="double" w:sz="4" w:space="0" w:color="auto"/>
            </w:tcBorders>
          </w:tcPr>
          <w:p w14:paraId="57C322E0" w14:textId="49D0E465" w:rsidR="00632E95" w:rsidRPr="00724193" w:rsidRDefault="00354A4B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41DD5FF" w14:textId="77777777" w:rsidR="00632E95" w:rsidRPr="0072419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7A783AF" w14:textId="77777777" w:rsidR="00632E95" w:rsidRPr="00724193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1AC83047" w14:textId="45EF3CA5" w:rsidR="009B073D" w:rsidRPr="006375B5" w:rsidRDefault="009B07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cs/>
        </w:rPr>
      </w:pPr>
    </w:p>
    <w:p w14:paraId="2BD721BE" w14:textId="7841E8E5" w:rsidR="00006DA1" w:rsidRPr="006375B5" w:rsidRDefault="00642E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both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/>
          <w:sz w:val="30"/>
          <w:szCs w:val="30"/>
          <w:cs/>
        </w:rPr>
        <w:t>อสังหาริมทรัพย์พัฒนา</w:t>
      </w:r>
      <w:r w:rsidR="00764F0D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="003D05CE" w:rsidRPr="006375B5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ประกอบด้วย บ้านเดี่ยว บ้านแฝด ทาวน์เฮ้าส์ </w:t>
      </w:r>
      <w:r w:rsidR="000E564C" w:rsidRPr="000E564C">
        <w:rPr>
          <w:rFonts w:ascii="Angsana New" w:eastAsia="Times New Roman" w:hAnsi="Angsana New"/>
          <w:sz w:val="30"/>
          <w:szCs w:val="30"/>
        </w:rPr>
        <w:t>2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ชั้น</w:t>
      </w:r>
      <w:r w:rsidR="00F81176"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 xml:space="preserve">ทาวน์เฮ้าส์ </w:t>
      </w:r>
      <w:r w:rsidR="000E564C" w:rsidRPr="000E564C">
        <w:rPr>
          <w:rFonts w:ascii="Angsana New" w:eastAsia="Times New Roman" w:hAnsi="Angsana New"/>
          <w:sz w:val="30"/>
          <w:szCs w:val="30"/>
        </w:rPr>
        <w:t>3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 xml:space="preserve"> ชั้น อาคารพาณิชย์ และห้องชุดซึ่งเป็นโครงการบ้านที่ดำเนินการและเริ่มขายแล้วรวม </w:t>
      </w:r>
      <w:r w:rsidR="00354A4B">
        <w:rPr>
          <w:rFonts w:ascii="Angsana New" w:eastAsia="Times New Roman" w:hAnsi="Angsana New"/>
          <w:sz w:val="30"/>
          <w:szCs w:val="30"/>
        </w:rPr>
        <w:t>78</w:t>
      </w:r>
      <w:r w:rsidR="003D05CE" w:rsidRPr="006375B5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>โครงการ และส่วนหนึ่งเป็น</w:t>
      </w:r>
      <w:r w:rsidR="00322FAD" w:rsidRPr="006375B5">
        <w:rPr>
          <w:rFonts w:ascii="Angsana New" w:eastAsia="Times New Roman" w:hAnsi="Angsana New" w:hint="cs"/>
          <w:sz w:val="30"/>
          <w:szCs w:val="30"/>
          <w:cs/>
        </w:rPr>
        <w:t>อสังหาริมทรัพย์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>ระหว่างพัฒนา</w:t>
      </w:r>
    </w:p>
    <w:p w14:paraId="77362DEB" w14:textId="51CD6E21" w:rsidR="00220079" w:rsidRPr="006375B5" w:rsidRDefault="002200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lang w:val="en-GB"/>
        </w:rPr>
      </w:pPr>
    </w:p>
    <w:p w14:paraId="748C7D8A" w14:textId="1D4365EE" w:rsidR="00006DA1" w:rsidRPr="006375B5" w:rsidRDefault="00006DA1" w:rsidP="00006DA1">
      <w:pPr>
        <w:autoSpaceDE w:val="0"/>
        <w:autoSpaceDN w:val="0"/>
        <w:spacing w:line="240" w:lineRule="auto"/>
        <w:ind w:left="720" w:hanging="180"/>
        <w:rPr>
          <w:rFonts w:ascii="Calibri" w:eastAsia="Times New Roman" w:hAnsi="Calibri"/>
          <w:sz w:val="30"/>
          <w:szCs w:val="30"/>
        </w:rPr>
      </w:pP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>การพิจารณาค่าเผื่อการลดมูลค่าอสังหาริมทรัพย์</w:t>
      </w:r>
      <w:r w:rsidR="007201A1"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พัฒนาเพื่อ</w:t>
      </w:r>
      <w:r w:rsidR="00C34409"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ขาย</w:t>
      </w:r>
    </w:p>
    <w:p w14:paraId="4CB909FF" w14:textId="77777777" w:rsidR="00006DA1" w:rsidRPr="006375B5" w:rsidRDefault="00006DA1" w:rsidP="00006DA1">
      <w:pPr>
        <w:autoSpaceDE w:val="0"/>
        <w:autoSpaceDN w:val="0"/>
        <w:spacing w:line="240" w:lineRule="auto"/>
        <w:ind w:left="720" w:hanging="180"/>
        <w:rPr>
          <w:rFonts w:asciiTheme="majorBidi" w:eastAsia="Times New Roman" w:hAnsiTheme="majorBidi" w:cstheme="majorBidi"/>
          <w:sz w:val="30"/>
          <w:szCs w:val="30"/>
        </w:rPr>
      </w:pPr>
    </w:p>
    <w:p w14:paraId="71C16702" w14:textId="75889156" w:rsidR="00006DA1" w:rsidRPr="006375B5" w:rsidRDefault="00006DA1" w:rsidP="00006DA1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Calibri" w:eastAsia="Times New Roman" w:hAnsi="Calibri"/>
          <w:sz w:val="30"/>
          <w:szCs w:val="30"/>
        </w:rPr>
      </w:pPr>
      <w:r w:rsidRPr="006375B5">
        <w:rPr>
          <w:rFonts w:ascii="Angsana New" w:eastAsia="Times New Roman" w:hAnsi="Angsana New"/>
          <w:sz w:val="30"/>
          <w:szCs w:val="30"/>
          <w:cs/>
        </w:rPr>
        <w:t>กลุ่มบริษัทมีการประเมินมูลค่าสุทธิที่จะได้รับของอสังหาริมทรัพย์พัฒนา</w:t>
      </w:r>
      <w:r w:rsidR="007201A1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ณ ทุกรอบระยะเวลาที่รายงานโดยพิจารณาจากประสบการณ์ที่ผ่านมาของกลุ่มบริษัทในการประมาณการราคา</w:t>
      </w:r>
      <w:r w:rsidR="009778A0" w:rsidRPr="006375B5">
        <w:rPr>
          <w:rFonts w:ascii="Angsana New" w:eastAsia="Times New Roman" w:hAnsi="Angsana New" w:hint="cs"/>
          <w:sz w:val="30"/>
          <w:szCs w:val="30"/>
          <w:cs/>
        </w:rPr>
        <w:t>ที่คาดว่าจะ</w:t>
      </w:r>
      <w:r w:rsidRPr="006375B5">
        <w:rPr>
          <w:rFonts w:ascii="Angsana New" w:eastAsia="Times New Roman" w:hAnsi="Angsana New"/>
          <w:sz w:val="30"/>
          <w:szCs w:val="30"/>
          <w:cs/>
        </w:rPr>
        <w:t>ขาย</w:t>
      </w:r>
      <w:r w:rsidR="009778A0" w:rsidRPr="006375B5">
        <w:rPr>
          <w:rFonts w:ascii="Angsana New" w:eastAsia="Times New Roman" w:hAnsi="Angsana New" w:hint="cs"/>
          <w:sz w:val="30"/>
          <w:szCs w:val="30"/>
          <w:cs/>
        </w:rPr>
        <w:t>ได้</w:t>
      </w:r>
      <w:r w:rsidRPr="006375B5">
        <w:rPr>
          <w:rFonts w:ascii="Angsana New" w:eastAsia="Times New Roman" w:hAnsi="Angsana New"/>
          <w:sz w:val="30"/>
          <w:szCs w:val="30"/>
          <w:cs/>
        </w:rPr>
        <w:t>และต้นทุนการก่อสร้างที่จะเกิดขึ้นในอนาคตซึ่งเกี่ยวข้องกับการใช้ดุลยพินิจของผู้บริหารและขึ้นอยู่กับหลายตัวแปรรวมถึงเงื่อนไขสภาพการตลาดที่เกี่ยวข้องกับวัสดุก่อสร้าง ต้นทุนการจ้างผู้รับเหมาและประเด็นในด้านการก่อสร้าง โดยเฉพาะอย่างยิ่งแผนในการดำเนินงานในโครงการที่อยู่ในระหว่างการก่อสร้างให้แล้วเสร็จ ซึ่งจะส่งผลต่อการพิจารณาต่อมูลค่าตามบัญชีของอสังหาริมทรัพย์พัฒนา</w:t>
      </w:r>
      <w:r w:rsidR="007201A1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6375B5">
        <w:rPr>
          <w:rFonts w:ascii="Angsana New" w:eastAsia="Times New Roman" w:hAnsi="Angsana New"/>
          <w:sz w:val="30"/>
          <w:szCs w:val="30"/>
          <w:cs/>
        </w:rPr>
        <w:t>ในอนาคต</w:t>
      </w:r>
    </w:p>
    <w:p w14:paraId="14AE40D2" w14:textId="366600F9" w:rsidR="00724193" w:rsidRDefault="0072419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i/>
          <w:iCs/>
          <w:sz w:val="30"/>
          <w:szCs w:val="30"/>
          <w:cs/>
        </w:rPr>
      </w:pPr>
    </w:p>
    <w:p w14:paraId="605D057C" w14:textId="77777777" w:rsidR="00B136D8" w:rsidRDefault="00B136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i/>
          <w:iCs/>
          <w:sz w:val="30"/>
          <w:szCs w:val="30"/>
          <w:cs/>
        </w:rPr>
      </w:pPr>
      <w:r>
        <w:rPr>
          <w:rFonts w:ascii="Angsana New" w:eastAsia="Times New Roman" w:hAnsi="Angsana New"/>
          <w:i/>
          <w:iCs/>
          <w:sz w:val="30"/>
          <w:szCs w:val="30"/>
          <w:cs/>
        </w:rPr>
        <w:br w:type="page"/>
      </w:r>
    </w:p>
    <w:p w14:paraId="490A866E" w14:textId="74404326" w:rsidR="00006DA1" w:rsidRPr="006375B5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i/>
          <w:iCs/>
          <w:sz w:val="30"/>
          <w:szCs w:val="30"/>
        </w:rPr>
      </w:pPr>
      <w:r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lastRenderedPageBreak/>
        <w:t>สินทรัพย์ที่ใช้เป็นหลักประกัน</w:t>
      </w:r>
    </w:p>
    <w:p w14:paraId="2180F21E" w14:textId="77777777" w:rsidR="00400B7B" w:rsidRPr="006375B5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  <w:cs/>
          <w:lang w:val="en-GB"/>
        </w:rPr>
      </w:pPr>
    </w:p>
    <w:p w14:paraId="226BFF96" w14:textId="78B0D8C3" w:rsidR="00A017EF" w:rsidRPr="006375B5" w:rsidRDefault="00E97B59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บริษัทย่อยของบริษัทได้นำที่ดินพร้อมสิ่งปลูกสร้างส่วนใหญ่และสิ่งปลูกสร้างที่มีในภายหน้าไปจดจำนองเพื่อใช้เป็นหลักประกันเงินเบิกเกินบัญชีธนาคาร</w:t>
      </w:r>
      <w:r w:rsidR="009D0D51" w:rsidRPr="006375B5">
        <w:rPr>
          <w:rFonts w:ascii="Angsana New" w:eastAsia="Times New Roman" w:hAnsi="Angsana New" w:hint="cs"/>
          <w:sz w:val="30"/>
          <w:szCs w:val="30"/>
          <w:cs/>
        </w:rPr>
        <w:t>และ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เงินกู้ยืมจากสถาบันการเงิน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ดูหมายเหตุข้อ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1</w:t>
      </w:r>
      <w:r w:rsidR="00BA7394">
        <w:rPr>
          <w:rFonts w:ascii="Angsana New" w:eastAsia="Times New Roman" w:hAnsi="Angsana New"/>
          <w:sz w:val="30"/>
          <w:szCs w:val="30"/>
        </w:rPr>
        <w:t>3</w:t>
      </w:r>
      <w:r w:rsidRPr="006375B5">
        <w:rPr>
          <w:rFonts w:ascii="Angsana New" w:eastAsia="Times New Roman" w:hAnsi="Angsana New"/>
          <w:sz w:val="30"/>
          <w:szCs w:val="30"/>
          <w:cs/>
        </w:rPr>
        <w:t>)</w:t>
      </w:r>
    </w:p>
    <w:p w14:paraId="1BAA947D" w14:textId="7A0F5340" w:rsidR="00AB6386" w:rsidRPr="006375B5" w:rsidRDefault="00AB6386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30"/>
          <w:szCs w:val="30"/>
        </w:rPr>
      </w:pPr>
    </w:p>
    <w:p w14:paraId="13D522B0" w14:textId="74410BBC" w:rsidR="00285F63" w:rsidRPr="006375B5" w:rsidRDefault="00355AC3" w:rsidP="00355AC3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632E95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ที่ดินพัฒนาเพื่อขายของกลุ่มบริษัทจำนวน </w:t>
      </w:r>
      <w:r w:rsidR="00370D4C">
        <w:rPr>
          <w:rFonts w:ascii="Angsana New" w:hAnsi="Angsana New"/>
          <w:sz w:val="30"/>
          <w:szCs w:val="30"/>
        </w:rPr>
        <w:t>768.52</w:t>
      </w:r>
      <w:r w:rsidR="00285F63"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285F63" w:rsidRPr="006375B5">
        <w:rPr>
          <w:rFonts w:ascii="Angsana New" w:hAnsi="Angsana New"/>
          <w:i/>
          <w:iCs/>
          <w:sz w:val="30"/>
          <w:szCs w:val="30"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</w:t>
      </w:r>
      <w:r w:rsidR="00F12A71">
        <w:rPr>
          <w:rFonts w:ascii="Angsana New" w:hAnsi="Angsana New"/>
          <w:i/>
          <w:iCs/>
          <w:sz w:val="30"/>
          <w:szCs w:val="30"/>
        </w:rPr>
        <w:t>5</w:t>
      </w:r>
      <w:r w:rsidR="00285F63" w:rsidRPr="006375B5">
        <w:rPr>
          <w:rFonts w:ascii="Angsana New" w:hAnsi="Angsana New"/>
          <w:i/>
          <w:iCs/>
          <w:sz w:val="30"/>
          <w:szCs w:val="30"/>
        </w:rPr>
        <w:t xml:space="preserve">: </w:t>
      </w:r>
      <w:r w:rsidR="00632E95">
        <w:rPr>
          <w:rFonts w:ascii="Angsana New" w:hAnsi="Angsana New"/>
          <w:i/>
          <w:iCs/>
          <w:sz w:val="30"/>
          <w:szCs w:val="30"/>
        </w:rPr>
        <w:t>1</w:t>
      </w:r>
      <w:r w:rsidR="000E6305">
        <w:rPr>
          <w:rFonts w:ascii="Angsana New" w:hAnsi="Angsana New"/>
          <w:i/>
          <w:iCs/>
          <w:sz w:val="30"/>
          <w:szCs w:val="30"/>
        </w:rPr>
        <w:t>,</w:t>
      </w:r>
      <w:r w:rsidR="00632E95">
        <w:rPr>
          <w:rFonts w:ascii="Angsana New" w:hAnsi="Angsana New"/>
          <w:i/>
          <w:iCs/>
          <w:sz w:val="30"/>
          <w:szCs w:val="30"/>
        </w:rPr>
        <w:t>549</w:t>
      </w:r>
      <w:r w:rsidR="000E6305">
        <w:rPr>
          <w:rFonts w:ascii="Angsana New" w:hAnsi="Angsana New"/>
          <w:i/>
          <w:iCs/>
          <w:sz w:val="30"/>
          <w:szCs w:val="30"/>
        </w:rPr>
        <w:t>.</w:t>
      </w:r>
      <w:r w:rsidR="00632E95">
        <w:rPr>
          <w:rFonts w:ascii="Angsana New" w:hAnsi="Angsana New"/>
          <w:i/>
          <w:iCs/>
          <w:sz w:val="30"/>
          <w:szCs w:val="30"/>
        </w:rPr>
        <w:t>86</w:t>
      </w:r>
      <w:r w:rsidR="00285F63" w:rsidRPr="006375B5">
        <w:rPr>
          <w:rFonts w:ascii="Angsana New" w:hAnsi="Angsana New"/>
          <w:i/>
          <w:iCs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i/>
          <w:iCs/>
          <w:sz w:val="30"/>
          <w:szCs w:val="30"/>
          <w:cs/>
        </w:rPr>
        <w:t>ล้านบาท)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0E630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คาด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ว่าจะมีแผนพัฒนาในระยะเวลาเกินกว่า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285F63"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>ปีนับจากรอบระยะเวลารายงาน</w:t>
      </w:r>
    </w:p>
    <w:p w14:paraId="3F810B79" w14:textId="05F65E70" w:rsidR="009B073D" w:rsidRPr="005D4D48" w:rsidRDefault="009B07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24"/>
          <w:szCs w:val="24"/>
          <w:cs/>
          <w:lang w:val="x-none" w:eastAsia="x-none"/>
        </w:rPr>
      </w:pPr>
    </w:p>
    <w:p w14:paraId="3EF999C9" w14:textId="51EE7AAE" w:rsidR="00EF0F6D" w:rsidRPr="006375B5" w:rsidRDefault="00EF0F6D" w:rsidP="00EF0F6D">
      <w:pPr>
        <w:pStyle w:val="Heading6"/>
        <w:numPr>
          <w:ilvl w:val="0"/>
          <w:numId w:val="16"/>
        </w:numPr>
        <w:tabs>
          <w:tab w:val="clear" w:pos="900"/>
          <w:tab w:val="left" w:pos="540"/>
          <w:tab w:val="num" w:pos="567"/>
        </w:tabs>
        <w:ind w:left="567" w:hanging="567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 w:hint="cs"/>
          <w:sz w:val="30"/>
          <w:szCs w:val="30"/>
          <w:cs/>
        </w:rPr>
        <w:t>เงินลงทุนในบริษัทร่วมและการร่วมค้</w:t>
      </w:r>
      <w:r w:rsidRPr="006375B5">
        <w:rPr>
          <w:rFonts w:ascii="Angsana New" w:hAnsi="Angsana New" w:hint="cs"/>
          <w:sz w:val="30"/>
          <w:szCs w:val="30"/>
          <w:cs/>
          <w:lang w:val="en-US"/>
        </w:rPr>
        <w:t xml:space="preserve">า </w:t>
      </w:r>
    </w:p>
    <w:p w14:paraId="3762FB4C" w14:textId="6B4F597D" w:rsidR="00EF0F6D" w:rsidRPr="00CB1525" w:rsidRDefault="00EF0F6D" w:rsidP="00EF0F6D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60"/>
        <w:gridCol w:w="990"/>
        <w:gridCol w:w="270"/>
        <w:gridCol w:w="882"/>
        <w:gridCol w:w="236"/>
        <w:gridCol w:w="880"/>
        <w:gridCol w:w="238"/>
        <w:gridCol w:w="806"/>
        <w:gridCol w:w="236"/>
        <w:gridCol w:w="862"/>
      </w:tblGrid>
      <w:tr w:rsidR="00EF0F6D" w:rsidRPr="006375B5" w14:paraId="3AD64CC6" w14:textId="77777777" w:rsidTr="00B57010">
        <w:trPr>
          <w:trHeight w:val="307"/>
          <w:tblHeader/>
        </w:trPr>
        <w:tc>
          <w:tcPr>
            <w:tcW w:w="3960" w:type="dxa"/>
          </w:tcPr>
          <w:p w14:paraId="4B10C7FC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5DD4E516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B657554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1998" w:type="dxa"/>
            <w:gridSpan w:val="3"/>
            <w:shd w:val="clear" w:color="auto" w:fill="auto"/>
            <w:vAlign w:val="bottom"/>
          </w:tcPr>
          <w:p w14:paraId="0E52E66B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1D5E549D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04" w:type="dxa"/>
            <w:gridSpan w:val="3"/>
            <w:shd w:val="clear" w:color="auto" w:fill="auto"/>
            <w:vAlign w:val="bottom"/>
          </w:tcPr>
          <w:p w14:paraId="46E0D849" w14:textId="77777777" w:rsidR="00EF0F6D" w:rsidRPr="006375B5" w:rsidRDefault="00EF0F6D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0"/>
              <w:jc w:val="center"/>
              <w:rPr>
                <w:rFonts w:ascii="Angsana New" w:hAnsi="Angsana New"/>
                <w:b/>
                <w:bCs/>
                <w:spacing w:val="-8"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E6305" w:rsidRPr="006375B5" w14:paraId="180C3988" w14:textId="77777777" w:rsidTr="00B57010">
        <w:trPr>
          <w:trHeight w:val="307"/>
          <w:tblHeader/>
        </w:trPr>
        <w:tc>
          <w:tcPr>
            <w:tcW w:w="3960" w:type="dxa"/>
          </w:tcPr>
          <w:p w14:paraId="4A4C231E" w14:textId="2EED426B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65EC11E9" w14:textId="29FC8065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C77F395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10C8701A" w14:textId="0FAE7999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</w:tcPr>
          <w:p w14:paraId="7481482B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EBA98B4" w14:textId="254A255E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38" w:type="dxa"/>
            <w:shd w:val="clear" w:color="auto" w:fill="auto"/>
          </w:tcPr>
          <w:p w14:paraId="7780E743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734E62F" w14:textId="0FE9FF05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</w:tcPr>
          <w:p w14:paraId="336F61D5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62" w:type="dxa"/>
            <w:shd w:val="clear" w:color="auto" w:fill="auto"/>
          </w:tcPr>
          <w:p w14:paraId="5308EA2A" w14:textId="7175F0FB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32E95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EF0F6D" w:rsidRPr="006375B5" w14:paraId="0B94CE23" w14:textId="77777777" w:rsidTr="00B57010">
        <w:trPr>
          <w:trHeight w:val="307"/>
        </w:trPr>
        <w:tc>
          <w:tcPr>
            <w:tcW w:w="3960" w:type="dxa"/>
          </w:tcPr>
          <w:p w14:paraId="2807DBF1" w14:textId="77777777" w:rsidR="00EF0F6D" w:rsidRPr="006375B5" w:rsidRDefault="00EF0F6D" w:rsidP="003B0627">
            <w:pPr>
              <w:tabs>
                <w:tab w:val="left" w:pos="342"/>
              </w:tabs>
              <w:spacing w:before="4" w:line="0" w:lineRule="atLeast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508D759B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598F8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4140" w:type="dxa"/>
            <w:gridSpan w:val="7"/>
            <w:shd w:val="clear" w:color="auto" w:fill="auto"/>
            <w:vAlign w:val="bottom"/>
          </w:tcPr>
          <w:p w14:paraId="4C2A3DE1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</w:rPr>
              <w:t>ล้า</w:t>
            </w: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นบาท)</w:t>
            </w:r>
          </w:p>
        </w:tc>
      </w:tr>
      <w:tr w:rsidR="00EF0F6D" w:rsidRPr="006375B5" w14:paraId="4E42FEC0" w14:textId="77777777" w:rsidTr="00B57010">
        <w:trPr>
          <w:trHeight w:val="71"/>
        </w:trPr>
        <w:tc>
          <w:tcPr>
            <w:tcW w:w="3960" w:type="dxa"/>
          </w:tcPr>
          <w:p w14:paraId="66B4CFAE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990" w:type="dxa"/>
          </w:tcPr>
          <w:p w14:paraId="4190448A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6A24569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2A4DC0D6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3EB969B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FFD6902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37B2747A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42B44CF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AFBA6E6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33E7609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0E31D094" w14:textId="77777777" w:rsidTr="00B57010">
        <w:trPr>
          <w:trHeight w:val="307"/>
        </w:trPr>
        <w:tc>
          <w:tcPr>
            <w:tcW w:w="3960" w:type="dxa"/>
          </w:tcPr>
          <w:p w14:paraId="7B33F086" w14:textId="5EB7113E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4E0F45">
              <w:rPr>
                <w:rFonts w:ascii="Angsana New" w:hAnsi="Angsana New"/>
                <w:sz w:val="30"/>
                <w:szCs w:val="30"/>
              </w:rPr>
              <w:t>5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4E0F45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90" w:type="dxa"/>
          </w:tcPr>
          <w:p w14:paraId="129F50A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4E5AF7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7A896D26" w14:textId="4526418F" w:rsidR="00632E95" w:rsidRPr="006375B5" w:rsidRDefault="00F22724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11,352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2D53DA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6F68E37" w14:textId="5B43F3E3" w:rsidR="00632E95" w:rsidRPr="006375B5" w:rsidRDefault="00632E95" w:rsidP="00D511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12,358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BBA9A6A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30C2A475" w14:textId="695BEB87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6,726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62BEF1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E7F8C2F" w14:textId="3D4A7DF3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6,726</w:t>
            </w:r>
          </w:p>
        </w:tc>
      </w:tr>
      <w:tr w:rsidR="00632E95" w:rsidRPr="006375B5" w14:paraId="155E2355" w14:textId="77777777" w:rsidTr="00B57010">
        <w:trPr>
          <w:trHeight w:val="307"/>
        </w:trPr>
        <w:tc>
          <w:tcPr>
            <w:tcW w:w="3960" w:type="dxa"/>
          </w:tcPr>
          <w:p w14:paraId="20194E2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990" w:type="dxa"/>
          </w:tcPr>
          <w:p w14:paraId="05D8872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C60AE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6E9E40E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82C9BBC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25F4F97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4D7D3AF5" w14:textId="77777777" w:rsidR="00632E95" w:rsidRPr="00323672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84BA072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8570E47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ECBA3F7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1F8AE563" w14:textId="77777777" w:rsidTr="00B57010">
        <w:trPr>
          <w:trHeight w:val="307"/>
        </w:trPr>
        <w:tc>
          <w:tcPr>
            <w:tcW w:w="3960" w:type="dxa"/>
          </w:tcPr>
          <w:p w14:paraId="577E3D3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สุทธิจากกำไรที่ยังไม่เกิดขึ้นจากการขาย</w:t>
            </w:r>
          </w:p>
        </w:tc>
        <w:tc>
          <w:tcPr>
            <w:tcW w:w="990" w:type="dxa"/>
          </w:tcPr>
          <w:p w14:paraId="20FFF9F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256A6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116F939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07DB4BE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18B88EE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1110FD3D" w14:textId="77777777" w:rsidR="00632E95" w:rsidRPr="00323672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3CFC608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4ECF593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7195EBFB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4DE8E0FF" w14:textId="77777777" w:rsidTr="00B57010">
        <w:trPr>
          <w:trHeight w:val="307"/>
        </w:trPr>
        <w:tc>
          <w:tcPr>
            <w:tcW w:w="3960" w:type="dxa"/>
          </w:tcPr>
          <w:p w14:paraId="2E8EBB5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อสังหาริมทรัพย์ให้บริษัทร่วม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990" w:type="dxa"/>
          </w:tcPr>
          <w:p w14:paraId="34B5D12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E26534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5F55EA3D" w14:textId="1D985B8F" w:rsidR="00632E95" w:rsidRPr="006375B5" w:rsidRDefault="009A38B2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E081460" w14:textId="77777777" w:rsidR="00632E95" w:rsidRPr="006375B5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702AE7F" w14:textId="26D3CDE8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294</w:t>
            </w:r>
          </w:p>
        </w:tc>
        <w:tc>
          <w:tcPr>
            <w:tcW w:w="238" w:type="dxa"/>
            <w:shd w:val="clear" w:color="auto" w:fill="auto"/>
          </w:tcPr>
          <w:p w14:paraId="5CED0F48" w14:textId="77777777" w:rsidR="00632E95" w:rsidRPr="006375B5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0D70327F" w14:textId="16FBA96E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44DF6D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5E03ABF6" w14:textId="64D643AC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1729B84C" w14:textId="77777777" w:rsidTr="00B57010">
        <w:trPr>
          <w:trHeight w:val="307"/>
        </w:trPr>
        <w:tc>
          <w:tcPr>
            <w:tcW w:w="3960" w:type="dxa"/>
          </w:tcPr>
          <w:p w14:paraId="7A0C6E4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</w:t>
            </w:r>
          </w:p>
        </w:tc>
        <w:tc>
          <w:tcPr>
            <w:tcW w:w="990" w:type="dxa"/>
          </w:tcPr>
          <w:p w14:paraId="49F06DB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AEEFE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7D3687F8" w14:textId="46EEDA7A" w:rsidR="00632E95" w:rsidRPr="006375B5" w:rsidRDefault="009A38B2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00B3C7E" w14:textId="77777777" w:rsidR="00632E95" w:rsidRPr="006375B5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A1C69F1" w14:textId="55804B18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6F1916EB" w14:textId="77777777" w:rsidR="00632E95" w:rsidRPr="00323672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30912371" w14:textId="4F9FB03C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B09797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584EA9F" w14:textId="0F7E5B34" w:rsidR="00632E95" w:rsidRPr="006375B5" w:rsidRDefault="00632E95" w:rsidP="00E448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64D89191" w14:textId="77777777" w:rsidTr="00B57010">
        <w:trPr>
          <w:trHeight w:val="307"/>
        </w:trPr>
        <w:tc>
          <w:tcPr>
            <w:tcW w:w="3960" w:type="dxa"/>
          </w:tcPr>
          <w:p w14:paraId="49110C0C" w14:textId="78812A9F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ไถ่ถอนเงินลงทุน</w:t>
            </w:r>
          </w:p>
        </w:tc>
        <w:tc>
          <w:tcPr>
            <w:tcW w:w="990" w:type="dxa"/>
          </w:tcPr>
          <w:p w14:paraId="2E08127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6B8F42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007AB032" w14:textId="78FD3704" w:rsidR="00632E95" w:rsidRPr="006375B5" w:rsidRDefault="009A38B2" w:rsidP="009A38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DC61A98" w14:textId="77777777" w:rsidR="00632E95" w:rsidRPr="006375B5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3F72E69" w14:textId="3A519C0F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(196)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CBC3475" w14:textId="77777777" w:rsidR="00632E95" w:rsidRPr="00323672" w:rsidRDefault="00632E95" w:rsidP="00323672">
            <w:pPr>
              <w:tabs>
                <w:tab w:val="decimal" w:pos="604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4B353CD4" w14:textId="6A523E3F" w:rsidR="00632E95" w:rsidRDefault="00C02488" w:rsidP="00C0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46B6010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365137DB" w14:textId="2F7DD485" w:rsidR="00632E95" w:rsidRPr="006375B5" w:rsidRDefault="00632E95" w:rsidP="00E448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36D1CC38" w14:textId="77777777" w:rsidTr="00B57010">
        <w:trPr>
          <w:trHeight w:val="307"/>
        </w:trPr>
        <w:tc>
          <w:tcPr>
            <w:tcW w:w="3960" w:type="dxa"/>
          </w:tcPr>
          <w:p w14:paraId="10261ABA" w14:textId="10A55D3B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โอนเปลี่ยนประเภทเงินลงทุนใน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990" w:type="dxa"/>
          </w:tcPr>
          <w:p w14:paraId="20DC1442" w14:textId="77777777" w:rsidR="00632E95" w:rsidRPr="006375B5" w:rsidRDefault="00632E95" w:rsidP="00632E95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601F4C7" w14:textId="77777777" w:rsidR="00632E95" w:rsidRPr="006375B5" w:rsidRDefault="00632E95" w:rsidP="00632E95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0418571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4D24DFF" w14:textId="77777777" w:rsidR="00632E95" w:rsidRPr="006375B5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0307096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40007F1F" w14:textId="77777777" w:rsidR="00632E95" w:rsidRPr="006375B5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6E19A5C6" w14:textId="77777777" w:rsidR="00632E9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8F981C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6F4C26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1C04906F" w14:textId="77777777" w:rsidTr="00B57010">
        <w:trPr>
          <w:trHeight w:val="307"/>
        </w:trPr>
        <w:tc>
          <w:tcPr>
            <w:tcW w:w="3960" w:type="dxa"/>
          </w:tcPr>
          <w:p w14:paraId="3E210C43" w14:textId="0D2EB622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ไปเป็นเงินลงทุนในบริษัทย่อย</w:t>
            </w:r>
          </w:p>
        </w:tc>
        <w:tc>
          <w:tcPr>
            <w:tcW w:w="990" w:type="dxa"/>
          </w:tcPr>
          <w:p w14:paraId="14E04CFF" w14:textId="77777777" w:rsidR="00632E95" w:rsidRPr="006375B5" w:rsidRDefault="00632E95" w:rsidP="00632E95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F68044" w14:textId="77777777" w:rsidR="00632E95" w:rsidRPr="006375B5" w:rsidRDefault="00632E95" w:rsidP="00632E95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3AA3A24C" w14:textId="5CFF4A88" w:rsidR="00632E95" w:rsidRPr="006375B5" w:rsidRDefault="009A38B2" w:rsidP="009A38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295FF2C" w14:textId="77777777" w:rsidR="00632E95" w:rsidRPr="006375B5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F6B125A" w14:textId="4ACCFCAE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(425)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9ABD898" w14:textId="77777777" w:rsidR="00632E95" w:rsidRPr="006375B5" w:rsidRDefault="00632E95" w:rsidP="00323672">
            <w:pPr>
              <w:tabs>
                <w:tab w:val="decimal" w:pos="604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0A10727" w14:textId="376DAC09" w:rsidR="00632E95" w:rsidRDefault="00C02488" w:rsidP="00C024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C9C2507" w14:textId="77777777" w:rsidR="00632E95" w:rsidRPr="006375B5" w:rsidRDefault="00632E95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D4570C8" w14:textId="6CB30BCF" w:rsidR="00632E95" w:rsidRPr="006375B5" w:rsidRDefault="00632E95" w:rsidP="00E448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7BEB72FF" w14:textId="77777777" w:rsidTr="00B57010">
        <w:trPr>
          <w:trHeight w:val="307"/>
        </w:trPr>
        <w:tc>
          <w:tcPr>
            <w:tcW w:w="3960" w:type="dxa"/>
          </w:tcPr>
          <w:p w14:paraId="08C2A02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รายได้เงินปันผล</w:t>
            </w:r>
          </w:p>
        </w:tc>
        <w:tc>
          <w:tcPr>
            <w:tcW w:w="990" w:type="dxa"/>
          </w:tcPr>
          <w:p w14:paraId="2D876C5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54DDF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35D50136" w14:textId="5D389CD2" w:rsidR="00632E95" w:rsidRPr="006375B5" w:rsidRDefault="009A38B2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(761)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79C4756" w14:textId="77777777" w:rsidR="00632E95" w:rsidRPr="006375B5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51699C76" w14:textId="566FA19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(708)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BA43C1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1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46A3689F" w14:textId="056D9723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F1832B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1D41AF36" w14:textId="3BA821E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009EE0D1" w14:textId="77777777" w:rsidTr="00B57010">
        <w:trPr>
          <w:trHeight w:val="307"/>
        </w:trPr>
        <w:tc>
          <w:tcPr>
            <w:tcW w:w="3960" w:type="dxa"/>
          </w:tcPr>
          <w:p w14:paraId="12A78C5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ผลต่างจากการแปลงค่างบการเงิน</w:t>
            </w:r>
          </w:p>
        </w:tc>
        <w:tc>
          <w:tcPr>
            <w:tcW w:w="990" w:type="dxa"/>
          </w:tcPr>
          <w:p w14:paraId="40BE8D4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93F1A8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tcBorders>
              <w:bottom w:val="single" w:sz="4" w:space="0" w:color="auto"/>
            </w:tcBorders>
            <w:shd w:val="clear" w:color="auto" w:fill="auto"/>
          </w:tcPr>
          <w:p w14:paraId="34E8EA22" w14:textId="547F6074" w:rsidR="00632E95" w:rsidRPr="006375B5" w:rsidRDefault="00D23F41" w:rsidP="00D23F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66AEC52" w14:textId="77777777" w:rsidR="00632E95" w:rsidRPr="006375B5" w:rsidRDefault="00632E95" w:rsidP="00632E9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tcBorders>
              <w:bottom w:val="single" w:sz="4" w:space="0" w:color="auto"/>
            </w:tcBorders>
            <w:shd w:val="clear" w:color="auto" w:fill="auto"/>
          </w:tcPr>
          <w:p w14:paraId="2EF8FB0E" w14:textId="2E70662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0C405D4" w14:textId="77777777" w:rsidR="00632E95" w:rsidRPr="006375B5" w:rsidRDefault="00632E95" w:rsidP="00632E95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tcBorders>
              <w:bottom w:val="single" w:sz="4" w:space="0" w:color="auto"/>
            </w:tcBorders>
            <w:shd w:val="clear" w:color="auto" w:fill="auto"/>
          </w:tcPr>
          <w:p w14:paraId="1B206345" w14:textId="5713A2DD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48D0BF5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tcBorders>
              <w:bottom w:val="single" w:sz="4" w:space="0" w:color="auto"/>
            </w:tcBorders>
            <w:shd w:val="clear" w:color="auto" w:fill="auto"/>
          </w:tcPr>
          <w:p w14:paraId="72109130" w14:textId="2AE1CD59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458AE062" w14:textId="77777777" w:rsidTr="004120EF">
        <w:trPr>
          <w:trHeight w:val="307"/>
        </w:trPr>
        <w:tc>
          <w:tcPr>
            <w:tcW w:w="3960" w:type="dxa"/>
          </w:tcPr>
          <w:p w14:paraId="6A23677F" w14:textId="31231BF5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  <w:tab w:val="decimal" w:pos="918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990" w:type="dxa"/>
          </w:tcPr>
          <w:p w14:paraId="6B466E7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808D62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60C40A7" w14:textId="5CFF9837" w:rsidR="00632E95" w:rsidRPr="006375B5" w:rsidRDefault="00D23F4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10,900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F19202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1F28D8B" w14:textId="5295A8D3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11,352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12CFB7F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5B8DD20" w14:textId="291DE4B0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6,726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07F1FD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BDB424A" w14:textId="25ED161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6,726</w:t>
            </w:r>
          </w:p>
        </w:tc>
      </w:tr>
    </w:tbl>
    <w:p w14:paraId="6BA84979" w14:textId="54A6ACBA" w:rsidR="00B136D8" w:rsidRDefault="00B136D8">
      <w:pPr>
        <w:rPr>
          <w:cs/>
        </w:rPr>
      </w:pPr>
    </w:p>
    <w:p w14:paraId="193D4F0A" w14:textId="77777777" w:rsidR="00B136D8" w:rsidRDefault="00B136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cs/>
        </w:rPr>
      </w:pPr>
      <w:r>
        <w:rPr>
          <w:cs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60"/>
        <w:gridCol w:w="990"/>
        <w:gridCol w:w="270"/>
        <w:gridCol w:w="882"/>
        <w:gridCol w:w="236"/>
        <w:gridCol w:w="880"/>
        <w:gridCol w:w="238"/>
        <w:gridCol w:w="806"/>
        <w:gridCol w:w="236"/>
        <w:gridCol w:w="862"/>
      </w:tblGrid>
      <w:tr w:rsidR="00B136D8" w:rsidRPr="006375B5" w14:paraId="3A90E511" w14:textId="77777777" w:rsidTr="00D12756">
        <w:trPr>
          <w:trHeight w:val="307"/>
        </w:trPr>
        <w:tc>
          <w:tcPr>
            <w:tcW w:w="3960" w:type="dxa"/>
          </w:tcPr>
          <w:p w14:paraId="256FDE11" w14:textId="77777777" w:rsidR="00B136D8" w:rsidRPr="006375B5" w:rsidRDefault="00B136D8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4FA704D2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570D38A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1998" w:type="dxa"/>
            <w:gridSpan w:val="3"/>
            <w:shd w:val="clear" w:color="auto" w:fill="auto"/>
          </w:tcPr>
          <w:p w14:paraId="43B9F68A" w14:textId="49954C11" w:rsidR="00B136D8" w:rsidRPr="006375B5" w:rsidRDefault="00B136D8" w:rsidP="00B136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033EDB0" w14:textId="77777777" w:rsidR="00B136D8" w:rsidRPr="006375B5" w:rsidRDefault="00B136D8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04" w:type="dxa"/>
            <w:gridSpan w:val="3"/>
            <w:shd w:val="clear" w:color="auto" w:fill="auto"/>
          </w:tcPr>
          <w:p w14:paraId="7ECA8658" w14:textId="41194612" w:rsidR="00B136D8" w:rsidRPr="006375B5" w:rsidRDefault="00B136D8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136D8" w:rsidRPr="006375B5" w14:paraId="255C3CB1" w14:textId="77777777" w:rsidTr="00B57010">
        <w:trPr>
          <w:trHeight w:val="307"/>
        </w:trPr>
        <w:tc>
          <w:tcPr>
            <w:tcW w:w="3960" w:type="dxa"/>
          </w:tcPr>
          <w:p w14:paraId="4FC8E0A7" w14:textId="77777777" w:rsidR="00B136D8" w:rsidRPr="006375B5" w:rsidRDefault="00B136D8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685F587B" w14:textId="21B4421E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B57010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หมายเหตุ</w:t>
            </w:r>
          </w:p>
        </w:tc>
        <w:tc>
          <w:tcPr>
            <w:tcW w:w="270" w:type="dxa"/>
          </w:tcPr>
          <w:p w14:paraId="2CD26384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  <w:shd w:val="clear" w:color="auto" w:fill="auto"/>
          </w:tcPr>
          <w:p w14:paraId="1E4089F5" w14:textId="48874134" w:rsidR="00B136D8" w:rsidRPr="006375B5" w:rsidRDefault="00B136D8" w:rsidP="00B136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CF94F07" w14:textId="77777777" w:rsidR="00B136D8" w:rsidRPr="006375B5" w:rsidRDefault="00B136D8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3597CE8" w14:textId="46F11979" w:rsidR="00B136D8" w:rsidRPr="006375B5" w:rsidRDefault="00B136D8" w:rsidP="00B136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4B19C76B" w14:textId="77777777" w:rsidR="00B136D8" w:rsidRPr="006375B5" w:rsidRDefault="00B136D8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37042685" w14:textId="273C34EB" w:rsidR="00B136D8" w:rsidRPr="006375B5" w:rsidRDefault="00B136D8" w:rsidP="00B136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5467D35" w14:textId="77777777" w:rsidR="00B136D8" w:rsidRPr="006375B5" w:rsidRDefault="00B136D8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C3E1944" w14:textId="10F0C882" w:rsidR="00B136D8" w:rsidRPr="006375B5" w:rsidRDefault="00B136D8" w:rsidP="00B136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B136D8" w:rsidRPr="006375B5" w14:paraId="603DB7F1" w14:textId="77777777" w:rsidTr="00CA0384">
        <w:trPr>
          <w:trHeight w:val="307"/>
        </w:trPr>
        <w:tc>
          <w:tcPr>
            <w:tcW w:w="3960" w:type="dxa"/>
          </w:tcPr>
          <w:p w14:paraId="62228914" w14:textId="77777777" w:rsidR="00B136D8" w:rsidRPr="006375B5" w:rsidRDefault="00B136D8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61F1A512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E569775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4140" w:type="dxa"/>
            <w:gridSpan w:val="7"/>
            <w:shd w:val="clear" w:color="auto" w:fill="auto"/>
          </w:tcPr>
          <w:p w14:paraId="7A8876AD" w14:textId="14DB48E2" w:rsidR="00B136D8" w:rsidRPr="006375B5" w:rsidRDefault="00B136D8" w:rsidP="00B136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</w:rPr>
              <w:t>ล้า</w:t>
            </w: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นบาท)</w:t>
            </w:r>
          </w:p>
        </w:tc>
      </w:tr>
      <w:tr w:rsidR="00B136D8" w:rsidRPr="006375B5" w14:paraId="0431CD88" w14:textId="77777777" w:rsidTr="00B57010">
        <w:trPr>
          <w:trHeight w:val="307"/>
        </w:trPr>
        <w:tc>
          <w:tcPr>
            <w:tcW w:w="3960" w:type="dxa"/>
          </w:tcPr>
          <w:p w14:paraId="2EE4D3DC" w14:textId="34FC61C9" w:rsidR="00B136D8" w:rsidRPr="006375B5" w:rsidRDefault="00B136D8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990" w:type="dxa"/>
          </w:tcPr>
          <w:p w14:paraId="1BA0594B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18E58D3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  <w:shd w:val="clear" w:color="auto" w:fill="auto"/>
          </w:tcPr>
          <w:p w14:paraId="7CF29AE6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22D5A53" w14:textId="77777777" w:rsidR="00B136D8" w:rsidRPr="006375B5" w:rsidRDefault="00B136D8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20EEE3DE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07A87A98" w14:textId="77777777" w:rsidR="00B136D8" w:rsidRPr="006375B5" w:rsidRDefault="00B136D8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6573D383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7862E92" w14:textId="77777777" w:rsidR="00B136D8" w:rsidRPr="006375B5" w:rsidRDefault="00B136D8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1B552AE" w14:textId="77777777" w:rsidR="00B136D8" w:rsidRPr="006375B5" w:rsidRDefault="00B136D8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32E95" w:rsidRPr="006375B5" w14:paraId="28152D67" w14:textId="77777777" w:rsidTr="00B57010">
        <w:trPr>
          <w:trHeight w:val="307"/>
        </w:trPr>
        <w:tc>
          <w:tcPr>
            <w:tcW w:w="3960" w:type="dxa"/>
          </w:tcPr>
          <w:p w14:paraId="39409716" w14:textId="7B93EC30" w:rsidR="00632E95" w:rsidRPr="006375B5" w:rsidRDefault="00632E95" w:rsidP="00632E95">
            <w:pPr>
              <w:spacing w:before="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E308A5">
              <w:rPr>
                <w:rFonts w:ascii="Angsana New" w:hAnsi="Angsana New"/>
                <w:sz w:val="30"/>
                <w:szCs w:val="30"/>
              </w:rPr>
              <w:t>5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E308A5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90" w:type="dxa"/>
          </w:tcPr>
          <w:p w14:paraId="7DF1026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1F61A5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795D24E3" w14:textId="75FDD63C" w:rsidR="00632E95" w:rsidRPr="006375B5" w:rsidRDefault="00F22724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3,332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5D1BE5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6003C461" w14:textId="213AC70D" w:rsidR="00632E95" w:rsidRPr="006375B5" w:rsidRDefault="00632E95" w:rsidP="004D23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3,456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B91B32E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6F939B70" w14:textId="2B8A63F6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262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CBF0C94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18524B08" w14:textId="36B625DC" w:rsidR="00632E95" w:rsidRPr="006375B5" w:rsidRDefault="00632E95" w:rsidP="004D23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262</w:t>
            </w:r>
          </w:p>
        </w:tc>
      </w:tr>
      <w:tr w:rsidR="00632E95" w:rsidRPr="006375B5" w14:paraId="018909DE" w14:textId="77777777" w:rsidTr="00B57010">
        <w:trPr>
          <w:trHeight w:val="307"/>
        </w:trPr>
        <w:tc>
          <w:tcPr>
            <w:tcW w:w="3960" w:type="dxa"/>
          </w:tcPr>
          <w:p w14:paraId="42CB7A77" w14:textId="77777777" w:rsidR="00632E95" w:rsidRPr="006375B5" w:rsidRDefault="00632E95" w:rsidP="00632E95">
            <w:pPr>
              <w:tabs>
                <w:tab w:val="clear" w:pos="3515"/>
                <w:tab w:val="clear" w:pos="3742"/>
              </w:tabs>
              <w:spacing w:before="4"/>
              <w:ind w:right="-12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ส่วนแบ่ง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ขาดทุนจากเงินลงทุนในการร่วมค้า</w:t>
            </w:r>
          </w:p>
        </w:tc>
        <w:tc>
          <w:tcPr>
            <w:tcW w:w="990" w:type="dxa"/>
          </w:tcPr>
          <w:p w14:paraId="1325F04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17FFE2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16470680" w14:textId="0E0CC20C" w:rsidR="00632E95" w:rsidRPr="006375B5" w:rsidRDefault="00B5701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</w:t>
            </w:r>
            <w:r w:rsidR="00DF3F74">
              <w:rPr>
                <w:rFonts w:ascii="Angsana New" w:hAnsi="Angsana New"/>
                <w:sz w:val="30"/>
                <w:szCs w:val="30"/>
              </w:rPr>
              <w:t>6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DD12388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B4CF9BE" w14:textId="2420A5FC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(322)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3159FA0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F99A068" w14:textId="13F62579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AB832E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5D46DE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677BDD70" w14:textId="77777777" w:rsidTr="00B57010">
        <w:trPr>
          <w:trHeight w:val="307"/>
        </w:trPr>
        <w:tc>
          <w:tcPr>
            <w:tcW w:w="3960" w:type="dxa"/>
          </w:tcPr>
          <w:p w14:paraId="014C400D" w14:textId="77777777" w:rsidR="00632E95" w:rsidRPr="006375B5" w:rsidRDefault="00632E95" w:rsidP="00632E95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</w:t>
            </w:r>
          </w:p>
        </w:tc>
        <w:tc>
          <w:tcPr>
            <w:tcW w:w="990" w:type="dxa"/>
          </w:tcPr>
          <w:p w14:paraId="6541E141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B6B583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5024CA51" w14:textId="721DEEA6" w:rsidR="00632E95" w:rsidRPr="006375B5" w:rsidRDefault="00B5701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295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E725B12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41C8C9D" w14:textId="10FD4C20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337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64B6364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530ACA7" w14:textId="22DD1E09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75C346D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7753DE1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57010" w:rsidRPr="006375B5" w14:paraId="2046ACD7" w14:textId="77777777" w:rsidTr="00B57010">
        <w:trPr>
          <w:trHeight w:val="307"/>
        </w:trPr>
        <w:tc>
          <w:tcPr>
            <w:tcW w:w="3960" w:type="dxa"/>
          </w:tcPr>
          <w:p w14:paraId="1E0C4446" w14:textId="2C700591" w:rsidR="00B57010" w:rsidRPr="006375B5" w:rsidRDefault="00B57010" w:rsidP="00632E95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จำหน่ายเงินลงทุน</w:t>
            </w:r>
          </w:p>
        </w:tc>
        <w:tc>
          <w:tcPr>
            <w:tcW w:w="990" w:type="dxa"/>
          </w:tcPr>
          <w:p w14:paraId="57A40127" w14:textId="00D1CCEE" w:rsidR="00B57010" w:rsidRPr="00B57010" w:rsidRDefault="00B57010" w:rsidP="00B57010">
            <w:pPr>
              <w:pStyle w:val="acctfourfigures"/>
              <w:tabs>
                <w:tab w:val="clear" w:pos="765"/>
                <w:tab w:val="decimal" w:pos="165"/>
              </w:tabs>
              <w:spacing w:before="4" w:line="240" w:lineRule="atLeast"/>
              <w:ind w:left="-79" w:right="3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B57010">
              <w:rPr>
                <w:rFonts w:ascii="Angsana New" w:hAnsi="Angsana New" w:hint="cs"/>
                <w:i/>
                <w:iCs/>
                <w:sz w:val="30"/>
                <w:szCs w:val="30"/>
                <w:cs/>
                <w:lang w:bidi="th-TH"/>
              </w:rPr>
              <w:t>9</w:t>
            </w:r>
          </w:p>
        </w:tc>
        <w:tc>
          <w:tcPr>
            <w:tcW w:w="270" w:type="dxa"/>
          </w:tcPr>
          <w:p w14:paraId="49CD1932" w14:textId="77777777" w:rsidR="00B57010" w:rsidRPr="006375B5" w:rsidRDefault="00B5701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5C4C7FCF" w14:textId="4B0A3010" w:rsidR="00B57010" w:rsidRDefault="00B5701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(1,37</w:t>
            </w:r>
            <w:r w:rsidR="00DF3F74">
              <w:rPr>
                <w:rFonts w:ascii="Angsana New" w:hAnsi="Angsana New"/>
                <w:sz w:val="30"/>
                <w:szCs w:val="30"/>
              </w:rPr>
              <w:t>8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DD01092" w14:textId="77777777" w:rsidR="00B57010" w:rsidRPr="006375B5" w:rsidRDefault="00B57010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218B237" w14:textId="5E13F587" w:rsidR="00B57010" w:rsidRDefault="00B57010" w:rsidP="00B570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879C783" w14:textId="77777777" w:rsidR="00B57010" w:rsidRPr="006375B5" w:rsidRDefault="00B57010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72E7DD21" w14:textId="6AAF31BC" w:rsidR="00B57010" w:rsidRDefault="00B5701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41B3499" w14:textId="77777777" w:rsidR="00B57010" w:rsidRPr="006375B5" w:rsidRDefault="00B57010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2BDA3ED" w14:textId="60926164" w:rsidR="00B57010" w:rsidRPr="006375B5" w:rsidRDefault="00B57010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632E95" w:rsidRPr="006375B5" w14:paraId="57189CFC" w14:textId="77777777" w:rsidTr="00B57010">
        <w:trPr>
          <w:trHeight w:val="307"/>
        </w:trPr>
        <w:tc>
          <w:tcPr>
            <w:tcW w:w="3960" w:type="dxa"/>
          </w:tcPr>
          <w:p w14:paraId="15EAFDD0" w14:textId="77777777" w:rsidR="00632E95" w:rsidRPr="006375B5" w:rsidRDefault="00632E95" w:rsidP="00632E95">
            <w:pPr>
              <w:spacing w:before="4"/>
              <w:ind w:left="166" w:hanging="16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โอนเปลี่ยนประเภทเงินลงทุนในการร่วมค้า</w:t>
            </w:r>
          </w:p>
        </w:tc>
        <w:tc>
          <w:tcPr>
            <w:tcW w:w="990" w:type="dxa"/>
          </w:tcPr>
          <w:p w14:paraId="7317CC2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300123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64C6BEC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7920EE5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95233E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619E9835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C42215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006CD25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0FF8CE8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400D6E62" w14:textId="77777777" w:rsidTr="00B57010">
        <w:trPr>
          <w:trHeight w:val="307"/>
        </w:trPr>
        <w:tc>
          <w:tcPr>
            <w:tcW w:w="3960" w:type="dxa"/>
          </w:tcPr>
          <w:p w14:paraId="664B5E5D" w14:textId="77777777" w:rsidR="00632E95" w:rsidRPr="006375B5" w:rsidRDefault="00632E95" w:rsidP="00632E95">
            <w:pPr>
              <w:spacing w:before="4"/>
              <w:ind w:left="166" w:hanging="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ไปเป็นเงินลงทุนในบริษัทย่อย</w:t>
            </w:r>
          </w:p>
        </w:tc>
        <w:tc>
          <w:tcPr>
            <w:tcW w:w="990" w:type="dxa"/>
          </w:tcPr>
          <w:p w14:paraId="7470086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90013F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630BBB62" w14:textId="14B923AC" w:rsidR="00632E95" w:rsidRPr="006375B5" w:rsidRDefault="00B57010" w:rsidP="00B570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4207CB6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D5D3159" w14:textId="155F44D4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(141)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B3B1E5C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608B984" w14:textId="17D5FC0A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7C1CDCD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21010AF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4FE2B182" w14:textId="77777777" w:rsidTr="00B57010">
        <w:trPr>
          <w:trHeight w:val="307"/>
        </w:trPr>
        <w:tc>
          <w:tcPr>
            <w:tcW w:w="3960" w:type="dxa"/>
          </w:tcPr>
          <w:p w14:paraId="5D5EC6F4" w14:textId="77777777" w:rsidR="00632E95" w:rsidRPr="006375B5" w:rsidRDefault="00632E95" w:rsidP="00632E95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ผลต่างจากการแปลงค่าเงินลงทุน</w:t>
            </w:r>
          </w:p>
        </w:tc>
        <w:tc>
          <w:tcPr>
            <w:tcW w:w="990" w:type="dxa"/>
          </w:tcPr>
          <w:p w14:paraId="180378C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3D209D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tcBorders>
              <w:bottom w:val="single" w:sz="4" w:space="0" w:color="auto"/>
            </w:tcBorders>
            <w:shd w:val="clear" w:color="auto" w:fill="auto"/>
          </w:tcPr>
          <w:p w14:paraId="3C191B53" w14:textId="35A42040" w:rsidR="00632E95" w:rsidRPr="006375B5" w:rsidRDefault="00D23F41" w:rsidP="00D23F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A3A1565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bottom w:val="single" w:sz="4" w:space="0" w:color="auto"/>
            </w:tcBorders>
            <w:shd w:val="clear" w:color="auto" w:fill="auto"/>
          </w:tcPr>
          <w:p w14:paraId="1153A028" w14:textId="0A0CD825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033D78D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bottom w:val="single" w:sz="4" w:space="0" w:color="auto"/>
            </w:tcBorders>
            <w:shd w:val="clear" w:color="auto" w:fill="auto"/>
          </w:tcPr>
          <w:p w14:paraId="6FE11ED3" w14:textId="42A37248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A68865B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tcBorders>
              <w:bottom w:val="single" w:sz="4" w:space="0" w:color="auto"/>
            </w:tcBorders>
            <w:shd w:val="clear" w:color="auto" w:fill="auto"/>
          </w:tcPr>
          <w:p w14:paraId="06F714B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47EED72E" w14:textId="77777777" w:rsidTr="004120EF">
        <w:trPr>
          <w:trHeight w:val="307"/>
        </w:trPr>
        <w:tc>
          <w:tcPr>
            <w:tcW w:w="3960" w:type="dxa"/>
          </w:tcPr>
          <w:p w14:paraId="46C099D3" w14:textId="1F257192" w:rsidR="00632E95" w:rsidRPr="006375B5" w:rsidRDefault="00632E95" w:rsidP="00632E95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990" w:type="dxa"/>
          </w:tcPr>
          <w:p w14:paraId="65DA061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27D93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BC637A1" w14:textId="5013A382" w:rsidR="00632E95" w:rsidRPr="006375B5" w:rsidRDefault="00D23F41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2,23</w:t>
            </w:r>
            <w:r w:rsidR="009006CD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E50EB22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1597AC7" w14:textId="30132A34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3,332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0C7EED9" w14:textId="77777777" w:rsidR="00632E95" w:rsidRPr="006375B5" w:rsidRDefault="00632E95" w:rsidP="00632E9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122CA68" w14:textId="1B0C5C3B" w:rsidR="00632E95" w:rsidRPr="006375B5" w:rsidRDefault="00C02488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262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EBBCDE0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5D5D8E7" w14:textId="0D47FDB3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262</w:t>
            </w:r>
          </w:p>
        </w:tc>
      </w:tr>
    </w:tbl>
    <w:p w14:paraId="451D08A7" w14:textId="77777777" w:rsidR="00243959" w:rsidRPr="006375B5" w:rsidRDefault="00243959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  <w:cs/>
        </w:rPr>
      </w:pPr>
    </w:p>
    <w:p w14:paraId="6ED2819A" w14:textId="7C3169FE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  <w:r w:rsidRPr="006375B5">
        <w:rPr>
          <w:rFonts w:ascii="Angsana New" w:hAnsi="Angsana New" w:hint="cs"/>
          <w:i/>
          <w:iCs/>
          <w:spacing w:val="-4"/>
          <w:sz w:val="30"/>
          <w:szCs w:val="30"/>
          <w:cs/>
        </w:rPr>
        <w:t>บริษัทร่วม</w:t>
      </w:r>
    </w:p>
    <w:p w14:paraId="1CC2D8A6" w14:textId="77777777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pacing w:val="-4"/>
          <w:sz w:val="24"/>
          <w:szCs w:val="24"/>
        </w:rPr>
      </w:pPr>
    </w:p>
    <w:p w14:paraId="1E75D409" w14:textId="52A7DB89" w:rsidR="00047B2A" w:rsidRDefault="00047B2A" w:rsidP="00047B2A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 xml:space="preserve">ในระหว่างปีสิ้นสุดวันที่ </w:t>
      </w:r>
      <w:r>
        <w:rPr>
          <w:rFonts w:ascii="Angsana New" w:hAnsi="Angsana New"/>
          <w:sz w:val="30"/>
          <w:szCs w:val="30"/>
        </w:rPr>
        <w:t>30</w:t>
      </w:r>
      <w:r>
        <w:rPr>
          <w:rFonts w:ascii="Angsana New" w:hAnsi="Angsana New" w:hint="cs"/>
          <w:sz w:val="30"/>
          <w:szCs w:val="30"/>
          <w:cs/>
        </w:rPr>
        <w:t xml:space="preserve"> กันยายน </w:t>
      </w:r>
      <w:r>
        <w:rPr>
          <w:rFonts w:ascii="Angsana New" w:hAnsi="Angsana New"/>
          <w:sz w:val="30"/>
          <w:szCs w:val="30"/>
        </w:rPr>
        <w:t>2566</w:t>
      </w:r>
      <w:r>
        <w:rPr>
          <w:rFonts w:ascii="Angsana New" w:hAnsi="Angsana New" w:hint="cs"/>
          <w:sz w:val="30"/>
          <w:szCs w:val="30"/>
          <w:cs/>
        </w:rPr>
        <w:t xml:space="preserve"> บริษัทย่อยแห่งหนึ่งได้ซื้อหน่วยทรัสต์ของทรัสต์เพื่อการลงทุนในสิทธิการเช่าอสังหาริมทรัพย์โกลเด้นเวนเจอร์ จำนวน </w:t>
      </w:r>
      <w:r>
        <w:rPr>
          <w:rFonts w:ascii="Angsana New" w:hAnsi="Angsana New"/>
          <w:sz w:val="30"/>
          <w:szCs w:val="30"/>
        </w:rPr>
        <w:t xml:space="preserve">0.91 </w:t>
      </w:r>
      <w:r>
        <w:rPr>
          <w:rFonts w:ascii="Angsana New" w:hAnsi="Angsana New" w:hint="cs"/>
          <w:sz w:val="30"/>
          <w:szCs w:val="30"/>
          <w:cs/>
        </w:rPr>
        <w:t xml:space="preserve">ล้านหน่วย เป็นจำนวนเงินทั้งสิ้น </w:t>
      </w:r>
      <w:r>
        <w:rPr>
          <w:rFonts w:ascii="Angsana New" w:hAnsi="Angsana New"/>
          <w:sz w:val="30"/>
          <w:szCs w:val="30"/>
        </w:rPr>
        <w:t>6.</w:t>
      </w:r>
      <w:r>
        <w:rPr>
          <w:rFonts w:ascii="Angsana New" w:hAnsi="Angsana New" w:hint="cs"/>
          <w:sz w:val="30"/>
          <w:szCs w:val="30"/>
          <w:cs/>
        </w:rPr>
        <w:t>87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ล้านบาท ทำให้สัดส่วนของการถือหุ้นของกลุ่มบริษัทเพิ่มขึ้นจากร้อยละ </w:t>
      </w:r>
      <w:r>
        <w:rPr>
          <w:rFonts w:ascii="Angsana New" w:hAnsi="Angsana New"/>
          <w:sz w:val="30"/>
          <w:szCs w:val="30"/>
        </w:rPr>
        <w:t>23.</w:t>
      </w:r>
      <w:r w:rsidR="00DF3F74">
        <w:rPr>
          <w:rFonts w:ascii="Angsana New" w:hAnsi="Angsana New"/>
          <w:sz w:val="30"/>
          <w:szCs w:val="30"/>
        </w:rPr>
        <w:t>52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เป็นร้อยละ</w:t>
      </w:r>
      <w:r>
        <w:rPr>
          <w:rFonts w:ascii="Angsana New" w:hAnsi="Angsana New"/>
          <w:sz w:val="30"/>
          <w:szCs w:val="30"/>
        </w:rPr>
        <w:t xml:space="preserve"> 23.</w:t>
      </w:r>
      <w:r>
        <w:rPr>
          <w:rFonts w:ascii="Angsana New" w:hAnsi="Angsana New" w:hint="cs"/>
          <w:sz w:val="30"/>
          <w:szCs w:val="30"/>
          <w:cs/>
        </w:rPr>
        <w:t>63</w:t>
      </w:r>
    </w:p>
    <w:p w14:paraId="1BAE3A0F" w14:textId="77777777" w:rsidR="00047B2A" w:rsidRDefault="00047B2A" w:rsidP="004D238A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</w:p>
    <w:p w14:paraId="44C7A05C" w14:textId="0262AC3A" w:rsidR="004D238A" w:rsidRDefault="004D238A" w:rsidP="004D238A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 xml:space="preserve">ในระหว่างปีสิ้นสุดวันที่ </w:t>
      </w:r>
      <w:r>
        <w:rPr>
          <w:rFonts w:ascii="Angsana New" w:hAnsi="Angsana New"/>
          <w:sz w:val="30"/>
          <w:szCs w:val="30"/>
        </w:rPr>
        <w:t>30</w:t>
      </w:r>
      <w:r>
        <w:rPr>
          <w:rFonts w:ascii="Angsana New" w:hAnsi="Angsana New" w:hint="cs"/>
          <w:sz w:val="30"/>
          <w:szCs w:val="30"/>
          <w:cs/>
        </w:rPr>
        <w:t xml:space="preserve"> กันยายน </w:t>
      </w:r>
      <w:r>
        <w:rPr>
          <w:rFonts w:ascii="Angsana New" w:hAnsi="Angsana New"/>
          <w:sz w:val="30"/>
          <w:szCs w:val="30"/>
        </w:rPr>
        <w:t>2565</w:t>
      </w:r>
      <w:r>
        <w:rPr>
          <w:rFonts w:ascii="Angsana New" w:hAnsi="Angsana New" w:hint="cs"/>
          <w:sz w:val="30"/>
          <w:szCs w:val="30"/>
          <w:cs/>
        </w:rPr>
        <w:t xml:space="preserve"> กองทุนรวมสิทธิการเช่าอสังหาริมทรัพย์โกลด์ (</w:t>
      </w:r>
      <w:r>
        <w:rPr>
          <w:rFonts w:ascii="Angsana New" w:hAnsi="Angsana New"/>
          <w:sz w:val="30"/>
          <w:szCs w:val="30"/>
        </w:rPr>
        <w:t xml:space="preserve">“GOLDPF”) </w:t>
      </w:r>
      <w:r>
        <w:rPr>
          <w:rFonts w:ascii="Angsana New" w:hAnsi="Angsana New" w:hint="cs"/>
          <w:sz w:val="30"/>
          <w:szCs w:val="30"/>
          <w:cs/>
        </w:rPr>
        <w:t xml:space="preserve">ลดมูลค่าหน่วยลงทุนหน่วยละ </w:t>
      </w:r>
      <w:r>
        <w:rPr>
          <w:rFonts w:ascii="Angsana New" w:hAnsi="Angsana New"/>
          <w:sz w:val="30"/>
          <w:szCs w:val="30"/>
        </w:rPr>
        <w:t>8</w:t>
      </w:r>
      <w:r>
        <w:rPr>
          <w:rFonts w:ascii="Angsana New" w:hAnsi="Angsana New" w:hint="cs"/>
          <w:sz w:val="30"/>
          <w:szCs w:val="30"/>
          <w:cs/>
        </w:rPr>
        <w:t>.</w:t>
      </w:r>
      <w:r>
        <w:rPr>
          <w:rFonts w:ascii="Angsana New" w:hAnsi="Angsana New"/>
          <w:sz w:val="30"/>
          <w:szCs w:val="30"/>
        </w:rPr>
        <w:t>4610</w:t>
      </w:r>
      <w:r>
        <w:rPr>
          <w:rFonts w:ascii="Angsana New" w:hAnsi="Angsana New" w:hint="cs"/>
          <w:sz w:val="30"/>
          <w:szCs w:val="30"/>
          <w:cs/>
        </w:rPr>
        <w:t xml:space="preserve"> บาท ทำให้มูลค่าหน่วยลงทุนที่ตราไว้ลดลงจาก </w:t>
      </w:r>
      <w:r>
        <w:rPr>
          <w:rFonts w:ascii="Angsana New" w:hAnsi="Angsana New"/>
          <w:sz w:val="30"/>
          <w:szCs w:val="30"/>
        </w:rPr>
        <w:t>9</w:t>
      </w:r>
      <w:r>
        <w:rPr>
          <w:rFonts w:ascii="Angsana New" w:hAnsi="Angsana New" w:hint="cs"/>
          <w:sz w:val="30"/>
          <w:szCs w:val="30"/>
          <w:cs/>
        </w:rPr>
        <w:t>.</w:t>
      </w:r>
      <w:r>
        <w:rPr>
          <w:rFonts w:ascii="Angsana New" w:hAnsi="Angsana New"/>
          <w:sz w:val="30"/>
          <w:szCs w:val="30"/>
        </w:rPr>
        <w:t>5252</w:t>
      </w:r>
      <w:r>
        <w:rPr>
          <w:rFonts w:ascii="Angsana New" w:hAnsi="Angsana New" w:hint="cs"/>
          <w:sz w:val="30"/>
          <w:szCs w:val="30"/>
          <w:cs/>
        </w:rPr>
        <w:t xml:space="preserve"> บาทต่อหน่วย เป็น </w:t>
      </w:r>
      <w:r>
        <w:rPr>
          <w:rFonts w:ascii="Angsana New" w:hAnsi="Angsana New"/>
          <w:sz w:val="30"/>
          <w:szCs w:val="30"/>
        </w:rPr>
        <w:t>1</w:t>
      </w:r>
      <w:r>
        <w:rPr>
          <w:rFonts w:ascii="Angsana New" w:hAnsi="Angsana New" w:hint="cs"/>
          <w:sz w:val="30"/>
          <w:szCs w:val="30"/>
          <w:cs/>
        </w:rPr>
        <w:t>.</w:t>
      </w:r>
      <w:r>
        <w:rPr>
          <w:rFonts w:ascii="Angsana New" w:hAnsi="Angsana New"/>
          <w:sz w:val="30"/>
          <w:szCs w:val="30"/>
        </w:rPr>
        <w:t>0642</w:t>
      </w:r>
      <w:r>
        <w:rPr>
          <w:rFonts w:ascii="Angsana New" w:hAnsi="Angsana New" w:hint="cs"/>
          <w:sz w:val="30"/>
          <w:szCs w:val="30"/>
          <w:cs/>
        </w:rPr>
        <w:t xml:space="preserve"> บาทต่อหน่วย และคืนทุนตามมูลค่าหน่วยลงทุนคงเหลือของกองทุนรวม (</w:t>
      </w:r>
      <w:r>
        <w:rPr>
          <w:rFonts w:ascii="Angsana New" w:hAnsi="Angsana New"/>
          <w:sz w:val="30"/>
          <w:szCs w:val="30"/>
        </w:rPr>
        <w:t xml:space="preserve">NAV) </w:t>
      </w:r>
      <w:r>
        <w:rPr>
          <w:rFonts w:ascii="Angsana New" w:hAnsi="Angsana New" w:hint="cs"/>
          <w:sz w:val="30"/>
          <w:szCs w:val="30"/>
          <w:cs/>
        </w:rPr>
        <w:t xml:space="preserve">ในอัตราหน่วยละ </w:t>
      </w:r>
      <w:r>
        <w:rPr>
          <w:rFonts w:ascii="Angsana New" w:hAnsi="Angsana New"/>
          <w:sz w:val="30"/>
          <w:szCs w:val="30"/>
        </w:rPr>
        <w:t>0</w:t>
      </w:r>
      <w:r>
        <w:rPr>
          <w:rFonts w:ascii="Angsana New" w:hAnsi="Angsana New" w:hint="cs"/>
          <w:sz w:val="30"/>
          <w:szCs w:val="30"/>
          <w:cs/>
        </w:rPr>
        <w:t>.</w:t>
      </w:r>
      <w:r>
        <w:rPr>
          <w:rFonts w:ascii="Angsana New" w:hAnsi="Angsana New"/>
          <w:sz w:val="30"/>
          <w:szCs w:val="30"/>
        </w:rPr>
        <w:t>2316</w:t>
      </w:r>
      <w:r>
        <w:rPr>
          <w:rFonts w:ascii="Angsana New" w:hAnsi="Angsana New" w:hint="cs"/>
          <w:sz w:val="30"/>
          <w:szCs w:val="30"/>
          <w:cs/>
        </w:rPr>
        <w:t xml:space="preserve"> บาท ตามที่ </w:t>
      </w:r>
      <w:r>
        <w:rPr>
          <w:rFonts w:ascii="Angsana New" w:hAnsi="Angsana New"/>
          <w:sz w:val="30"/>
          <w:szCs w:val="30"/>
        </w:rPr>
        <w:t xml:space="preserve">GOLDPF </w:t>
      </w:r>
      <w:r>
        <w:rPr>
          <w:rFonts w:ascii="Angsana New" w:hAnsi="Angsana New" w:hint="cs"/>
          <w:sz w:val="30"/>
          <w:szCs w:val="30"/>
          <w:cs/>
        </w:rPr>
        <w:t xml:space="preserve">ได้ดำเนินการเลิกกองทุนรวม และจ่ายเงินคืนทุนทั้งหมดหลังหักประมาณการค่าใช้จ่ายสำหรับขั้นตอนการชำระบัญชีให้แก่ผู้ถือหน่วยลงทุนรวม กลุ่มบริษัทได้รับเงินจำนวนทั้งสิ้น </w:t>
      </w:r>
      <w:r>
        <w:rPr>
          <w:rFonts w:ascii="Angsana New" w:hAnsi="Angsana New"/>
          <w:sz w:val="30"/>
          <w:szCs w:val="30"/>
        </w:rPr>
        <w:t>576.83</w:t>
      </w:r>
      <w:r>
        <w:rPr>
          <w:rFonts w:ascii="Angsana New" w:hAnsi="Angsana New" w:hint="cs"/>
          <w:sz w:val="30"/>
          <w:szCs w:val="30"/>
          <w:cs/>
        </w:rPr>
        <w:t xml:space="preserve"> ล้านบาท</w:t>
      </w:r>
      <w:r>
        <w:rPr>
          <w:rFonts w:ascii="Angsana New" w:hAnsi="Angsana New"/>
          <w:sz w:val="30"/>
          <w:szCs w:val="30"/>
        </w:rPr>
        <w:br/>
      </w:r>
      <w:r>
        <w:rPr>
          <w:rFonts w:ascii="Angsana New" w:hAnsi="Angsana New" w:hint="cs"/>
          <w:sz w:val="30"/>
          <w:szCs w:val="30"/>
          <w:cs/>
        </w:rPr>
        <w:t xml:space="preserve">ทั้งนี้ กลุ่มบริษัทรับรู้กำไรจากการไถ่ถอนหน่วยลงทุนของเงินลงทุนในบริษัทร่วมจำนวน </w:t>
      </w:r>
      <w:r>
        <w:rPr>
          <w:rFonts w:ascii="Angsana New" w:hAnsi="Angsana New"/>
          <w:sz w:val="30"/>
          <w:szCs w:val="30"/>
        </w:rPr>
        <w:t>381</w:t>
      </w:r>
      <w:r>
        <w:rPr>
          <w:rFonts w:ascii="Angsana New" w:hAnsi="Angsana New" w:hint="cs"/>
          <w:sz w:val="30"/>
          <w:szCs w:val="30"/>
          <w:cs/>
        </w:rPr>
        <w:t>.</w:t>
      </w:r>
      <w:r>
        <w:rPr>
          <w:rFonts w:ascii="Angsana New" w:hAnsi="Angsana New"/>
          <w:sz w:val="30"/>
          <w:szCs w:val="30"/>
        </w:rPr>
        <w:t>08</w:t>
      </w:r>
      <w:r>
        <w:rPr>
          <w:rFonts w:ascii="Angsana New" w:hAnsi="Angsana New" w:hint="cs"/>
          <w:sz w:val="30"/>
          <w:szCs w:val="30"/>
          <w:cs/>
        </w:rPr>
        <w:t xml:space="preserve"> ล้านบาท </w:t>
      </w:r>
    </w:p>
    <w:p w14:paraId="395FCF06" w14:textId="77777777" w:rsidR="004D238A" w:rsidRDefault="004D238A" w:rsidP="004D238A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 w:firstLine="9"/>
        <w:rPr>
          <w:rFonts w:ascii="Angsana New" w:hAnsi="Angsana New"/>
          <w:sz w:val="30"/>
          <w:szCs w:val="30"/>
        </w:rPr>
      </w:pPr>
    </w:p>
    <w:p w14:paraId="2B95FEB6" w14:textId="77777777" w:rsidR="004D238A" w:rsidRDefault="004D238A" w:rsidP="004D238A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 xml:space="preserve">ในระหว่างปีสิ้นสุดวันที่ </w:t>
      </w:r>
      <w:r>
        <w:rPr>
          <w:rFonts w:ascii="Angsana New" w:hAnsi="Angsana New"/>
          <w:sz w:val="30"/>
          <w:szCs w:val="30"/>
        </w:rPr>
        <w:t>30</w:t>
      </w:r>
      <w:r>
        <w:rPr>
          <w:rFonts w:ascii="Angsana New" w:hAnsi="Angsana New" w:hint="cs"/>
          <w:sz w:val="30"/>
          <w:szCs w:val="30"/>
          <w:cs/>
        </w:rPr>
        <w:t xml:space="preserve"> กันยายน </w:t>
      </w:r>
      <w:r>
        <w:rPr>
          <w:rFonts w:ascii="Angsana New" w:hAnsi="Angsana New"/>
          <w:sz w:val="30"/>
          <w:szCs w:val="30"/>
        </w:rPr>
        <w:t>2565</w:t>
      </w:r>
      <w:r>
        <w:rPr>
          <w:rFonts w:ascii="Angsana New" w:hAnsi="Angsana New" w:hint="cs"/>
          <w:sz w:val="30"/>
          <w:szCs w:val="30"/>
          <w:cs/>
        </w:rPr>
        <w:t xml:space="preserve"> บริษัทย่อยแห่งหนึ่งได้เพิ่มทุนในบริษัท นอร์ท สาธรโฮเต็ล จำกัด ซึ่งเป็นบริษัทร่วมของบริษัทตามสัดส่วนการถือหุ้นร้อยละ </w:t>
      </w:r>
      <w:r>
        <w:rPr>
          <w:rFonts w:ascii="Angsana New" w:hAnsi="Angsana New"/>
          <w:sz w:val="30"/>
          <w:szCs w:val="30"/>
        </w:rPr>
        <w:t>20</w:t>
      </w:r>
      <w:r>
        <w:rPr>
          <w:rFonts w:ascii="Angsana New" w:hAnsi="Angsana New" w:hint="cs"/>
          <w:sz w:val="30"/>
          <w:szCs w:val="30"/>
          <w:cs/>
        </w:rPr>
        <w:t>.</w:t>
      </w:r>
      <w:r>
        <w:rPr>
          <w:rFonts w:ascii="Angsana New" w:hAnsi="Angsana New"/>
          <w:sz w:val="30"/>
          <w:szCs w:val="30"/>
        </w:rPr>
        <w:t>00</w:t>
      </w:r>
      <w:r>
        <w:rPr>
          <w:rFonts w:ascii="Angsana New" w:hAnsi="Angsana New" w:hint="cs"/>
          <w:sz w:val="30"/>
          <w:szCs w:val="30"/>
          <w:cs/>
        </w:rPr>
        <w:t xml:space="preserve"> เป็นจำนวนเงินทั้งสิ้น </w:t>
      </w:r>
      <w:r>
        <w:rPr>
          <w:rFonts w:ascii="Angsana New" w:hAnsi="Angsana New"/>
          <w:sz w:val="30"/>
          <w:szCs w:val="30"/>
        </w:rPr>
        <w:t>20</w:t>
      </w:r>
      <w:r>
        <w:rPr>
          <w:rFonts w:ascii="Angsana New" w:hAnsi="Angsana New" w:hint="cs"/>
          <w:sz w:val="30"/>
          <w:szCs w:val="30"/>
          <w:cs/>
        </w:rPr>
        <w:t>.</w:t>
      </w:r>
      <w:r>
        <w:rPr>
          <w:rFonts w:ascii="Angsana New" w:hAnsi="Angsana New"/>
          <w:sz w:val="30"/>
          <w:szCs w:val="30"/>
        </w:rPr>
        <w:t>00</w:t>
      </w:r>
      <w:r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40D12CF1" w14:textId="77777777" w:rsidR="00863E24" w:rsidRPr="00B533DC" w:rsidRDefault="00863E24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4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524492EB" w14:textId="77777777" w:rsidR="00AA035A" w:rsidRDefault="00AA035A" w:rsidP="00AA0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 w:rsidRPr="000B50E0">
        <w:rPr>
          <w:rFonts w:ascii="Angsana New" w:hAnsi="Angsana New" w:hint="cs"/>
          <w:sz w:val="30"/>
          <w:szCs w:val="30"/>
          <w:cs/>
        </w:rPr>
        <w:t>ในระหว่าง</w:t>
      </w:r>
      <w:r>
        <w:rPr>
          <w:rFonts w:ascii="Angsana New" w:hAnsi="Angsana New" w:hint="cs"/>
          <w:sz w:val="30"/>
          <w:szCs w:val="30"/>
          <w:cs/>
        </w:rPr>
        <w:t>ปี</w:t>
      </w:r>
      <w:r w:rsidRPr="000B50E0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0B50E0">
        <w:rPr>
          <w:rFonts w:ascii="Angsana New" w:hAnsi="Angsana New"/>
          <w:sz w:val="30"/>
          <w:szCs w:val="30"/>
          <w:cs/>
        </w:rPr>
        <w:t xml:space="preserve"> </w:t>
      </w:r>
      <w:r w:rsidRPr="000B50E0">
        <w:rPr>
          <w:rFonts w:ascii="Angsana New" w:hAnsi="Angsana New"/>
          <w:sz w:val="30"/>
          <w:szCs w:val="30"/>
        </w:rPr>
        <w:t>30</w:t>
      </w:r>
      <w:r w:rsidRPr="000B50E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</w:t>
      </w:r>
      <w:r w:rsidRPr="000B50E0">
        <w:rPr>
          <w:rFonts w:ascii="Angsana New" w:hAnsi="Angsana New" w:hint="cs"/>
          <w:sz w:val="30"/>
          <w:szCs w:val="30"/>
          <w:cs/>
        </w:rPr>
        <w:t>ายน</w:t>
      </w:r>
      <w:r w:rsidRPr="000B50E0">
        <w:rPr>
          <w:rFonts w:ascii="Angsana New" w:hAnsi="Angsana New"/>
          <w:sz w:val="30"/>
          <w:szCs w:val="30"/>
          <w:cs/>
        </w:rPr>
        <w:t xml:space="preserve"> </w:t>
      </w:r>
      <w:r w:rsidRPr="000B50E0">
        <w:rPr>
          <w:rFonts w:ascii="Angsana New" w:hAnsi="Angsana New"/>
          <w:sz w:val="30"/>
          <w:szCs w:val="30"/>
        </w:rPr>
        <w:t>2565</w:t>
      </w:r>
      <w:r w:rsidRPr="000B50E0">
        <w:rPr>
          <w:rFonts w:ascii="Angsana New" w:hAnsi="Angsana New"/>
          <w:sz w:val="30"/>
          <w:szCs w:val="30"/>
          <w:cs/>
        </w:rPr>
        <w:t xml:space="preserve"> </w:t>
      </w:r>
      <w:r w:rsidRPr="000B50E0">
        <w:rPr>
          <w:rFonts w:ascii="Angsana New" w:hAnsi="Angsana New" w:hint="cs"/>
          <w:sz w:val="30"/>
          <w:szCs w:val="30"/>
          <w:cs/>
        </w:rPr>
        <w:t>บริษัทย่อยแห่งหนึ่งได้ซื้อหน่วยทรัสต์ของทรัสต์เพื่อการลงทุนในสิทธิการเช่าอสังหาริมทรัพย์โกลเด้นเวน</w:t>
      </w:r>
      <w:r w:rsidRPr="00FC68F6">
        <w:rPr>
          <w:rFonts w:ascii="Angsana New" w:hAnsi="Angsana New" w:hint="cs"/>
          <w:sz w:val="30"/>
          <w:szCs w:val="30"/>
          <w:cs/>
        </w:rPr>
        <w:t>เจอร์</w:t>
      </w:r>
      <w:r w:rsidRPr="00FC68F6">
        <w:rPr>
          <w:rFonts w:ascii="Angsana New" w:hAnsi="Angsana New"/>
          <w:sz w:val="30"/>
          <w:szCs w:val="30"/>
          <w:cs/>
        </w:rPr>
        <w:t xml:space="preserve"> </w:t>
      </w:r>
      <w:r w:rsidRPr="00FC68F6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FC68F6">
        <w:rPr>
          <w:rFonts w:ascii="Angsana New" w:hAnsi="Angsana New"/>
          <w:sz w:val="30"/>
          <w:szCs w:val="30"/>
        </w:rPr>
        <w:t>0.3</w:t>
      </w:r>
      <w:r>
        <w:rPr>
          <w:rFonts w:ascii="Angsana New" w:hAnsi="Angsana New"/>
          <w:sz w:val="30"/>
          <w:szCs w:val="30"/>
        </w:rPr>
        <w:t>5</w:t>
      </w:r>
      <w:r w:rsidRPr="00FC68F6">
        <w:rPr>
          <w:rFonts w:ascii="Angsana New" w:hAnsi="Angsana New"/>
          <w:sz w:val="30"/>
          <w:szCs w:val="30"/>
        </w:rPr>
        <w:t xml:space="preserve"> </w:t>
      </w:r>
      <w:r w:rsidRPr="00FC68F6">
        <w:rPr>
          <w:rFonts w:ascii="Angsana New" w:hAnsi="Angsana New" w:hint="cs"/>
          <w:sz w:val="30"/>
          <w:szCs w:val="30"/>
          <w:cs/>
        </w:rPr>
        <w:t>ล้านหน่วย เป็น</w:t>
      </w:r>
      <w:r w:rsidRPr="000B50E0">
        <w:rPr>
          <w:rFonts w:ascii="Angsana New" w:hAnsi="Angsana New" w:hint="cs"/>
          <w:sz w:val="30"/>
          <w:szCs w:val="30"/>
          <w:cs/>
        </w:rPr>
        <w:t xml:space="preserve">จำนวนเงินทั้งสิ้น </w:t>
      </w:r>
      <w:r>
        <w:rPr>
          <w:rFonts w:ascii="Angsana New" w:hAnsi="Angsana New"/>
          <w:sz w:val="30"/>
          <w:szCs w:val="30"/>
        </w:rPr>
        <w:t>3.27</w:t>
      </w:r>
      <w:r w:rsidRPr="000B50E0">
        <w:rPr>
          <w:rFonts w:ascii="Angsana New" w:hAnsi="Angsana New"/>
          <w:sz w:val="30"/>
          <w:szCs w:val="30"/>
        </w:rPr>
        <w:t xml:space="preserve"> </w:t>
      </w:r>
      <w:r w:rsidRPr="000B50E0">
        <w:rPr>
          <w:rFonts w:ascii="Angsana New" w:hAnsi="Angsana New" w:hint="cs"/>
          <w:sz w:val="30"/>
          <w:szCs w:val="30"/>
          <w:cs/>
        </w:rPr>
        <w:t xml:space="preserve">ล้านบาท ทำให้สัดส่วนของการถือหุ้นของกลุ่มบริษัทเพิ่มขึ้นจากร้อยละ </w:t>
      </w:r>
      <w:r>
        <w:rPr>
          <w:rFonts w:ascii="Angsana New" w:hAnsi="Angsana New"/>
          <w:sz w:val="30"/>
          <w:szCs w:val="30"/>
        </w:rPr>
        <w:t xml:space="preserve">23.48 </w:t>
      </w:r>
      <w:r w:rsidRPr="000B50E0">
        <w:rPr>
          <w:rFonts w:ascii="Angsana New" w:hAnsi="Angsana New" w:hint="cs"/>
          <w:sz w:val="30"/>
          <w:szCs w:val="30"/>
          <w:cs/>
        </w:rPr>
        <w:t>เป็นร้อยละ</w:t>
      </w:r>
      <w:r>
        <w:rPr>
          <w:rFonts w:ascii="Angsana New" w:hAnsi="Angsana New"/>
          <w:sz w:val="30"/>
          <w:szCs w:val="30"/>
        </w:rPr>
        <w:t xml:space="preserve"> 23.52</w:t>
      </w:r>
    </w:p>
    <w:p w14:paraId="7DEB01D4" w14:textId="5EF36D81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lastRenderedPageBreak/>
        <w:t>การร่วมค้า</w:t>
      </w:r>
    </w:p>
    <w:p w14:paraId="4FE03794" w14:textId="77777777" w:rsidR="0040121A" w:rsidRPr="006375B5" w:rsidRDefault="0040121A" w:rsidP="0040121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4E61A6F7" w14:textId="22DB6D0F" w:rsidR="00D87917" w:rsidRPr="00A44942" w:rsidRDefault="00D87917" w:rsidP="00D8791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eastAsia="Times New Roman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eastAsia="Times New Roman" w:hAnsi="Angsana New"/>
          <w:sz w:val="30"/>
          <w:szCs w:val="30"/>
        </w:rPr>
        <w:t>10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พฤษภาคม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>
        <w:rPr>
          <w:rFonts w:ascii="Angsana New" w:eastAsia="Times New Roman" w:hAnsi="Angsana New"/>
          <w:sz w:val="30"/>
          <w:szCs w:val="30"/>
        </w:rPr>
        <w:t>2566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บริษัทได้จำหน่ายหุ้นสามัญทั้งหมดในบริษัทเฟรเซอร์ส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พร็อพเพอร์ตี้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เทคโนโลยี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จำกัด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(“</w:t>
      </w:r>
      <w:r w:rsidRPr="00C06156">
        <w:rPr>
          <w:rFonts w:ascii="Angsana New" w:eastAsia="Times New Roman" w:hAnsi="Angsana New"/>
          <w:sz w:val="30"/>
          <w:szCs w:val="30"/>
        </w:rPr>
        <w:t>FP Tech”)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ซึ่งเป็นบริษัทย่อยทางตรงของบริษัท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ให้แก่บริษัท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เฟรเซอร์สพร็อพเพอร์ตี้</w:t>
      </w:r>
      <w:r>
        <w:rPr>
          <w:rFonts w:ascii="Angsana New" w:eastAsia="Times New Roman" w:hAnsi="Angsana New"/>
          <w:sz w:val="30"/>
          <w:szCs w:val="30"/>
          <w:cs/>
        </w:rPr>
        <w:br/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โฮลดิ้งส์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จำกัด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ซึ่งส่งผลให้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บริษัท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เอสทีที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จีดีซี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จำกัด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="00485A90">
        <w:rPr>
          <w:rFonts w:ascii="Angsana New" w:eastAsia="Times New Roman" w:hAnsi="Angsana New" w:hint="cs"/>
          <w:sz w:val="30"/>
          <w:szCs w:val="30"/>
          <w:cs/>
        </w:rPr>
        <w:t>ซึ่งเป็นกิจการร่วมค้า</w:t>
      </w:r>
      <w:r w:rsidR="00485A90">
        <w:rPr>
          <w:rFonts w:ascii="Angsana New" w:eastAsia="Times New Roman" w:hAnsi="Angsana New"/>
          <w:sz w:val="30"/>
          <w:szCs w:val="30"/>
        </w:rPr>
        <w:br/>
      </w:r>
      <w:r w:rsidR="00485A90">
        <w:rPr>
          <w:rFonts w:ascii="Angsana New" w:eastAsia="Times New Roman" w:hAnsi="Angsana New" w:hint="cs"/>
          <w:sz w:val="30"/>
          <w:szCs w:val="30"/>
          <w:cs/>
        </w:rPr>
        <w:t>ของ</w:t>
      </w:r>
      <w:r w:rsidR="00485A90">
        <w:rPr>
          <w:rFonts w:ascii="Angsana New" w:eastAsia="Times New Roman" w:hAnsi="Angsana New"/>
          <w:sz w:val="30"/>
          <w:szCs w:val="30"/>
        </w:rPr>
        <w:t xml:space="preserve"> FP Tech 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สิ้นสภาพจากการเป็นการร่วมค้าของกลุ่มบริษัทนับตั้งแต่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วันที่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>
        <w:rPr>
          <w:rFonts w:ascii="Angsana New" w:eastAsia="Times New Roman" w:hAnsi="Angsana New"/>
          <w:sz w:val="30"/>
          <w:szCs w:val="30"/>
        </w:rPr>
        <w:t>10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พฤษภาคม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>
        <w:rPr>
          <w:rFonts w:ascii="Angsana New" w:eastAsia="Times New Roman" w:hAnsi="Angsana New"/>
          <w:sz w:val="30"/>
          <w:szCs w:val="30"/>
        </w:rPr>
        <w:t>2566</w:t>
      </w:r>
    </w:p>
    <w:p w14:paraId="51F8168D" w14:textId="77777777" w:rsidR="00D87917" w:rsidRDefault="00D87917" w:rsidP="00E067F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  <w:cs/>
        </w:rPr>
      </w:pPr>
    </w:p>
    <w:p w14:paraId="6ED07692" w14:textId="795C8BE3" w:rsidR="00D87917" w:rsidRPr="00D72515" w:rsidRDefault="00D72515" w:rsidP="00D7251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ใน</w:t>
      </w:r>
      <w:r w:rsidR="007E6651">
        <w:rPr>
          <w:rFonts w:ascii="Angsana New" w:eastAsia="Times New Roman" w:hAnsi="Angsana New" w:hint="cs"/>
          <w:sz w:val="30"/>
          <w:szCs w:val="30"/>
          <w:cs/>
        </w:rPr>
        <w:t xml:space="preserve">เดือนธันวาคม </w:t>
      </w:r>
      <w:r w:rsidR="007E6651">
        <w:rPr>
          <w:rFonts w:ascii="Angsana New" w:eastAsia="Times New Roman" w:hAnsi="Angsana New"/>
          <w:sz w:val="30"/>
          <w:szCs w:val="30"/>
        </w:rPr>
        <w:t xml:space="preserve">2565 </w:t>
      </w:r>
      <w:r w:rsidR="007E6651">
        <w:rPr>
          <w:rFonts w:ascii="Angsana New" w:eastAsia="Times New Roman" w:hAnsi="Angsana New" w:hint="cs"/>
          <w:sz w:val="30"/>
          <w:szCs w:val="30"/>
          <w:cs/>
        </w:rPr>
        <w:t xml:space="preserve">และ เมษายน </w:t>
      </w:r>
      <w:r w:rsidR="007E6651">
        <w:rPr>
          <w:rFonts w:ascii="Angsana New" w:eastAsia="Times New Roman" w:hAnsi="Angsana New"/>
          <w:sz w:val="30"/>
          <w:szCs w:val="30"/>
        </w:rPr>
        <w:t>2566</w:t>
      </w:r>
      <w:r>
        <w:rPr>
          <w:rFonts w:ascii="Angsana New" w:eastAsia="Times New Roman" w:hAnsi="Angsana New"/>
          <w:sz w:val="30"/>
          <w:szCs w:val="30"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บริษัท</w:t>
      </w:r>
      <w:r w:rsidRPr="00A44942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เอสทีที</w:t>
      </w:r>
      <w:r w:rsidRPr="00A44942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จีดีซี</w:t>
      </w:r>
      <w:r w:rsidRPr="00A44942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A44942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 xml:space="preserve">จำกัด ซึ่งเป็นการร่วมค้าของบริษัทย่อยแห่งหนึ่งได้เรียกชำระค่าหุ้นเพิ่มจำนวน </w:t>
      </w:r>
      <w:r w:rsidR="00CB1AC5">
        <w:rPr>
          <w:rFonts w:ascii="Angsana New" w:eastAsia="Times New Roman" w:hAnsi="Angsana New"/>
          <w:sz w:val="30"/>
          <w:szCs w:val="30"/>
        </w:rPr>
        <w:t>578</w:t>
      </w:r>
      <w:r>
        <w:rPr>
          <w:rFonts w:ascii="Angsana New" w:eastAsia="Times New Roman" w:hAnsi="Angsana New"/>
          <w:sz w:val="30"/>
          <w:szCs w:val="30"/>
        </w:rPr>
        <w:t>.</w:t>
      </w:r>
      <w:r w:rsidR="007E6651">
        <w:rPr>
          <w:rFonts w:ascii="Angsana New" w:eastAsia="Times New Roman" w:hAnsi="Angsana New"/>
          <w:sz w:val="30"/>
          <w:szCs w:val="30"/>
        </w:rPr>
        <w:t>8</w:t>
      </w:r>
      <w:r>
        <w:rPr>
          <w:rFonts w:ascii="Angsana New" w:eastAsia="Times New Roman" w:hAnsi="Angsana New"/>
          <w:sz w:val="30"/>
          <w:szCs w:val="30"/>
        </w:rPr>
        <w:t>0</w:t>
      </w:r>
      <w:r w:rsidRPr="00A44942">
        <w:rPr>
          <w:rFonts w:ascii="Angsana New" w:eastAsia="Times New Roman" w:hAnsi="Angsana New"/>
          <w:sz w:val="30"/>
          <w:szCs w:val="30"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ล้านบาท โดยบริษัทย่อยดังกล่าวได้ชำระค่าหุ้นตามสัดส่วน</w:t>
      </w:r>
      <w:r w:rsidR="007E6651">
        <w:rPr>
          <w:rFonts w:ascii="Angsana New" w:eastAsia="Times New Roman" w:hAnsi="Angsana New"/>
          <w:sz w:val="30"/>
          <w:szCs w:val="30"/>
        </w:rPr>
        <w:br/>
      </w:r>
      <w:r w:rsidRPr="00A44942">
        <w:rPr>
          <w:rFonts w:ascii="Angsana New" w:eastAsia="Times New Roman" w:hAnsi="Angsana New" w:hint="cs"/>
          <w:sz w:val="30"/>
          <w:szCs w:val="30"/>
          <w:cs/>
        </w:rPr>
        <w:t xml:space="preserve">การถือหุ้นร้อยละ </w:t>
      </w:r>
      <w:r>
        <w:rPr>
          <w:rFonts w:ascii="Angsana New" w:eastAsia="Times New Roman" w:hAnsi="Angsana New"/>
          <w:sz w:val="30"/>
          <w:szCs w:val="30"/>
        </w:rPr>
        <w:t>51.00</w:t>
      </w:r>
      <w:r w:rsidRPr="00A44942">
        <w:rPr>
          <w:rFonts w:ascii="Angsana New" w:eastAsia="Times New Roman" w:hAnsi="Angsana New"/>
          <w:sz w:val="30"/>
          <w:szCs w:val="30"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 xml:space="preserve">เป็นจำนวน </w:t>
      </w:r>
      <w:r>
        <w:rPr>
          <w:rFonts w:ascii="Angsana New" w:eastAsia="Times New Roman" w:hAnsi="Angsana New"/>
          <w:sz w:val="30"/>
          <w:szCs w:val="30"/>
        </w:rPr>
        <w:t>2</w:t>
      </w:r>
      <w:r w:rsidR="00CB1AC5">
        <w:rPr>
          <w:rFonts w:ascii="Angsana New" w:eastAsia="Times New Roman" w:hAnsi="Angsana New"/>
          <w:sz w:val="30"/>
          <w:szCs w:val="30"/>
        </w:rPr>
        <w:t>95</w:t>
      </w:r>
      <w:r>
        <w:rPr>
          <w:rFonts w:ascii="Angsana New" w:eastAsia="Times New Roman" w:hAnsi="Angsana New"/>
          <w:sz w:val="30"/>
          <w:szCs w:val="30"/>
        </w:rPr>
        <w:t>.</w:t>
      </w:r>
      <w:r w:rsidR="00CB1AC5">
        <w:rPr>
          <w:rFonts w:ascii="Angsana New" w:eastAsia="Times New Roman" w:hAnsi="Angsana New"/>
          <w:sz w:val="30"/>
          <w:szCs w:val="30"/>
        </w:rPr>
        <w:t>19</w:t>
      </w:r>
      <w:r w:rsidRPr="00A44942">
        <w:rPr>
          <w:rFonts w:ascii="Angsana New" w:eastAsia="Times New Roman" w:hAnsi="Angsana New"/>
          <w:sz w:val="30"/>
          <w:szCs w:val="30"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0FAFD81B" w14:textId="77777777" w:rsidR="00D72515" w:rsidRDefault="00D72515" w:rsidP="00E067F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50842C7B" w14:textId="1FE9911D" w:rsidR="00E067F0" w:rsidRPr="006375B5" w:rsidRDefault="00E067F0" w:rsidP="00E067F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ในระหว่างปี </w:t>
      </w:r>
      <w:r w:rsidRPr="000E564C">
        <w:rPr>
          <w:rFonts w:ascii="Angsana New" w:eastAsia="Times New Roman" w:hAnsi="Angsana New"/>
          <w:sz w:val="30"/>
          <w:szCs w:val="30"/>
        </w:rPr>
        <w:t>2565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บริษัท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เอสทีที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จีดีซี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จำกัด ซึ่งเป็นการร่วมค้าของบริษัทย่อยแห่งหนึ่งได้เรียกชำระค่าหุ้นเพิ่มจำนวน </w:t>
      </w:r>
      <w:r w:rsidRPr="00824F87">
        <w:rPr>
          <w:rFonts w:ascii="Angsana New" w:eastAsia="Times New Roman" w:hAnsi="Angsana New" w:hint="cs"/>
          <w:sz w:val="30"/>
          <w:szCs w:val="30"/>
        </w:rPr>
        <w:t>661</w:t>
      </w:r>
      <w:r w:rsidR="00D72515">
        <w:rPr>
          <w:rFonts w:ascii="Angsana New" w:eastAsia="Times New Roman" w:hAnsi="Angsana New"/>
          <w:sz w:val="30"/>
          <w:szCs w:val="30"/>
        </w:rPr>
        <w:t>.00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ล้านบาท </w:t>
      </w:r>
      <w:r w:rsidR="00D72515" w:rsidRPr="00A44942">
        <w:rPr>
          <w:rFonts w:ascii="Angsana New" w:eastAsia="Times New Roman" w:hAnsi="Angsana New" w:hint="cs"/>
          <w:sz w:val="30"/>
          <w:szCs w:val="30"/>
          <w:cs/>
        </w:rPr>
        <w:t xml:space="preserve">โดยบริษัทย่อยดังกล่าวได้ชำระค่าหุ้นตามสัดส่วนการถือหุ้นร้อยละ </w:t>
      </w:r>
      <w:r w:rsidRPr="00824F87">
        <w:rPr>
          <w:rFonts w:ascii="Angsana New" w:eastAsia="Times New Roman" w:hAnsi="Angsana New" w:hint="cs"/>
          <w:sz w:val="30"/>
          <w:szCs w:val="30"/>
        </w:rPr>
        <w:t>51</w:t>
      </w:r>
      <w:r w:rsidR="00C35277">
        <w:rPr>
          <w:rFonts w:ascii="Angsana New" w:eastAsia="Times New Roman" w:hAnsi="Angsana New"/>
          <w:sz w:val="30"/>
          <w:szCs w:val="30"/>
        </w:rPr>
        <w:t>.00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เป็น</w:t>
      </w:r>
      <w:r w:rsidR="00D72515">
        <w:rPr>
          <w:rFonts w:ascii="Angsana New" w:eastAsia="Times New Roman" w:hAnsi="Angsana New"/>
          <w:sz w:val="30"/>
          <w:szCs w:val="30"/>
        </w:rPr>
        <w:br/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จำนวน </w:t>
      </w:r>
      <w:r w:rsidRPr="00824F87">
        <w:rPr>
          <w:rFonts w:ascii="Angsana New" w:eastAsia="Times New Roman" w:hAnsi="Angsana New" w:hint="cs"/>
          <w:sz w:val="30"/>
          <w:szCs w:val="30"/>
        </w:rPr>
        <w:t>337</w:t>
      </w:r>
      <w:r>
        <w:rPr>
          <w:rFonts w:ascii="Angsana New" w:eastAsia="Times New Roman" w:hAnsi="Angsana New" w:hint="cs"/>
          <w:sz w:val="30"/>
          <w:szCs w:val="30"/>
          <w:cs/>
        </w:rPr>
        <w:t>.</w:t>
      </w:r>
      <w:r w:rsidRPr="00824F87">
        <w:rPr>
          <w:rFonts w:ascii="Angsana New" w:eastAsia="Times New Roman" w:hAnsi="Angsana New" w:hint="cs"/>
          <w:sz w:val="30"/>
          <w:szCs w:val="30"/>
        </w:rPr>
        <w:t>11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3BB22E6F" w14:textId="7FB97089" w:rsidR="00CE419F" w:rsidRDefault="00CE41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70E0E5DA" w14:textId="08D67C79" w:rsidR="00B533DC" w:rsidRPr="006375B5" w:rsidRDefault="00B533DC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cs/>
          <w:lang w:eastAsia="x-none"/>
        </w:rPr>
        <w:sectPr w:rsidR="00B533DC" w:rsidRPr="006375B5" w:rsidSect="000D2F6E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aperSrc w:first="7" w:other="7"/>
          <w:pgNumType w:start="18"/>
          <w:cols w:space="720"/>
          <w:docGrid w:linePitch="245"/>
        </w:sectPr>
      </w:pPr>
    </w:p>
    <w:tbl>
      <w:tblPr>
        <w:tblW w:w="15750" w:type="dxa"/>
        <w:tblInd w:w="-9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148"/>
        <w:gridCol w:w="1620"/>
        <w:gridCol w:w="181"/>
        <w:gridCol w:w="719"/>
        <w:gridCol w:w="183"/>
        <w:gridCol w:w="627"/>
        <w:gridCol w:w="180"/>
        <w:gridCol w:w="720"/>
        <w:gridCol w:w="180"/>
        <w:gridCol w:w="812"/>
        <w:gridCol w:w="180"/>
        <w:gridCol w:w="720"/>
        <w:gridCol w:w="180"/>
        <w:gridCol w:w="720"/>
        <w:gridCol w:w="270"/>
        <w:gridCol w:w="717"/>
        <w:gridCol w:w="183"/>
        <w:gridCol w:w="718"/>
        <w:gridCol w:w="182"/>
        <w:gridCol w:w="720"/>
        <w:gridCol w:w="180"/>
        <w:gridCol w:w="630"/>
        <w:gridCol w:w="180"/>
        <w:gridCol w:w="809"/>
        <w:gridCol w:w="181"/>
        <w:gridCol w:w="178"/>
        <w:gridCol w:w="632"/>
      </w:tblGrid>
      <w:tr w:rsidR="00505780" w:rsidRPr="00505780" w14:paraId="16B69C9C" w14:textId="77777777" w:rsidTr="00505780">
        <w:trPr>
          <w:cantSplit/>
          <w:trHeight w:val="20"/>
          <w:tblHeader/>
        </w:trPr>
        <w:tc>
          <w:tcPr>
            <w:tcW w:w="6478" w:type="dxa"/>
            <w:gridSpan w:val="6"/>
            <w:hideMark/>
          </w:tcPr>
          <w:p w14:paraId="518D9196" w14:textId="7741DF12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F171257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712" w:type="dxa"/>
            <w:gridSpan w:val="3"/>
            <w:hideMark/>
          </w:tcPr>
          <w:p w14:paraId="73276E31" w14:textId="2317F2B0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ABB3ECB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24"/>
                <w:szCs w:val="24"/>
                <w:cs/>
                <w:lang w:eastAsia="en-GB"/>
              </w:rPr>
            </w:pPr>
          </w:p>
        </w:tc>
        <w:tc>
          <w:tcPr>
            <w:tcW w:w="5220" w:type="dxa"/>
            <w:gridSpan w:val="11"/>
            <w:hideMark/>
          </w:tcPr>
          <w:p w14:paraId="0C64C84B" w14:textId="6FC3C1CD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bCs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cs="Angsana New" w:hint="cs"/>
                <w:bCs/>
                <w:sz w:val="24"/>
                <w:szCs w:val="24"/>
                <w:cs/>
                <w:lang w:eastAsia="en-GB" w:bidi="th-TH"/>
              </w:rPr>
              <w:t>งบการเงินเฉพาะกิจการ</w:t>
            </w:r>
          </w:p>
        </w:tc>
        <w:tc>
          <w:tcPr>
            <w:tcW w:w="180" w:type="dxa"/>
          </w:tcPr>
          <w:p w14:paraId="116490DC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0" w:type="dxa"/>
            <w:gridSpan w:val="4"/>
            <w:vAlign w:val="bottom"/>
          </w:tcPr>
          <w:p w14:paraId="5A15F075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</w:p>
        </w:tc>
      </w:tr>
      <w:tr w:rsidR="00022BE3" w:rsidRPr="00505780" w14:paraId="7540A049" w14:textId="77777777" w:rsidTr="00505780">
        <w:trPr>
          <w:cantSplit/>
          <w:trHeight w:val="20"/>
          <w:tblHeader/>
        </w:trPr>
        <w:tc>
          <w:tcPr>
            <w:tcW w:w="3148" w:type="dxa"/>
            <w:vAlign w:val="bottom"/>
          </w:tcPr>
          <w:p w14:paraId="76A2D9EC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color w:val="0000FF"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608F16F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  <w:p w14:paraId="6C71C33F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ลักษณะธุรกิจ</w:t>
            </w:r>
          </w:p>
        </w:tc>
        <w:tc>
          <w:tcPr>
            <w:tcW w:w="181" w:type="dxa"/>
          </w:tcPr>
          <w:p w14:paraId="62F0B296" w14:textId="01EBE26D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1529" w:type="dxa"/>
            <w:gridSpan w:val="3"/>
            <w:hideMark/>
          </w:tcPr>
          <w:p w14:paraId="47000826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สัดส่วน</w:t>
            </w:r>
          </w:p>
          <w:p w14:paraId="6745639B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ความเป็นเจ้าของ</w:t>
            </w:r>
          </w:p>
        </w:tc>
        <w:tc>
          <w:tcPr>
            <w:tcW w:w="180" w:type="dxa"/>
          </w:tcPr>
          <w:p w14:paraId="6C0B2E49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1712" w:type="dxa"/>
            <w:gridSpan w:val="3"/>
            <w:hideMark/>
          </w:tcPr>
          <w:p w14:paraId="03FBA5D4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มูลค่าตาม</w:t>
            </w:r>
          </w:p>
          <w:p w14:paraId="68155A81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วิธีส่วนได้เสีย</w:t>
            </w:r>
          </w:p>
        </w:tc>
        <w:tc>
          <w:tcPr>
            <w:tcW w:w="180" w:type="dxa"/>
          </w:tcPr>
          <w:p w14:paraId="163DF250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620" w:type="dxa"/>
            <w:gridSpan w:val="3"/>
            <w:vAlign w:val="bottom"/>
            <w:hideMark/>
          </w:tcPr>
          <w:p w14:paraId="6185ACAB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ราคาทุน</w:t>
            </w:r>
          </w:p>
        </w:tc>
        <w:tc>
          <w:tcPr>
            <w:tcW w:w="270" w:type="dxa"/>
          </w:tcPr>
          <w:p w14:paraId="603E128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618" w:type="dxa"/>
            <w:gridSpan w:val="3"/>
            <w:vAlign w:val="bottom"/>
            <w:hideMark/>
          </w:tcPr>
          <w:p w14:paraId="4858DEC4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การด้อยค่า</w:t>
            </w:r>
          </w:p>
        </w:tc>
        <w:tc>
          <w:tcPr>
            <w:tcW w:w="182" w:type="dxa"/>
          </w:tcPr>
          <w:p w14:paraId="1466E15E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530" w:type="dxa"/>
            <w:gridSpan w:val="3"/>
            <w:vAlign w:val="bottom"/>
            <w:hideMark/>
          </w:tcPr>
          <w:p w14:paraId="49E096A9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ราคาทุน-สุทธิ</w:t>
            </w:r>
          </w:p>
        </w:tc>
        <w:tc>
          <w:tcPr>
            <w:tcW w:w="180" w:type="dxa"/>
          </w:tcPr>
          <w:p w14:paraId="48009E1F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0" w:type="dxa"/>
            <w:gridSpan w:val="4"/>
            <w:vAlign w:val="bottom"/>
            <w:hideMark/>
          </w:tcPr>
          <w:p w14:paraId="5ABEE519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มูลค่ายุติธรรมสำหรับ</w:t>
            </w:r>
          </w:p>
          <w:p w14:paraId="6867E81D" w14:textId="741556B2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หลักทรัพย์จดทะเบียนฯ</w:t>
            </w:r>
          </w:p>
        </w:tc>
      </w:tr>
      <w:tr w:rsidR="00C54BEB" w:rsidRPr="00505780" w14:paraId="06FB7F14" w14:textId="77777777" w:rsidTr="00216EC6">
        <w:trPr>
          <w:cantSplit/>
          <w:trHeight w:val="20"/>
          <w:tblHeader/>
        </w:trPr>
        <w:tc>
          <w:tcPr>
            <w:tcW w:w="3148" w:type="dxa"/>
          </w:tcPr>
          <w:p w14:paraId="4B52051C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620" w:type="dxa"/>
          </w:tcPr>
          <w:p w14:paraId="249ACEED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1" w:type="dxa"/>
          </w:tcPr>
          <w:p w14:paraId="62012613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9" w:type="dxa"/>
            <w:vAlign w:val="center"/>
            <w:hideMark/>
          </w:tcPr>
          <w:p w14:paraId="611E87C8" w14:textId="5366038D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3" w:type="dxa"/>
            <w:vAlign w:val="center"/>
          </w:tcPr>
          <w:p w14:paraId="6B4BFE89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vAlign w:val="center"/>
            <w:hideMark/>
          </w:tcPr>
          <w:p w14:paraId="5D70C9C6" w14:textId="09B6A476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5</w:t>
            </w:r>
          </w:p>
        </w:tc>
        <w:tc>
          <w:tcPr>
            <w:tcW w:w="180" w:type="dxa"/>
          </w:tcPr>
          <w:p w14:paraId="4AF9A272" w14:textId="77777777" w:rsidR="00C54BEB" w:rsidRPr="00505780" w:rsidRDefault="00C54BEB" w:rsidP="00C54BE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65D9D05F" w14:textId="2D88A1BB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0" w:type="dxa"/>
            <w:vAlign w:val="center"/>
          </w:tcPr>
          <w:p w14:paraId="701BA7FF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vAlign w:val="center"/>
            <w:hideMark/>
          </w:tcPr>
          <w:p w14:paraId="7008D985" w14:textId="48B9A42B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5</w:t>
            </w:r>
          </w:p>
        </w:tc>
        <w:tc>
          <w:tcPr>
            <w:tcW w:w="180" w:type="dxa"/>
          </w:tcPr>
          <w:p w14:paraId="1E8DB523" w14:textId="77777777" w:rsidR="00C54BEB" w:rsidRPr="00505780" w:rsidRDefault="00C54BEB" w:rsidP="00C54BE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3D6AAFE5" w14:textId="7EB0426A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0" w:type="dxa"/>
            <w:vAlign w:val="center"/>
          </w:tcPr>
          <w:p w14:paraId="40EAB62A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075B3829" w14:textId="15DFBD6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5</w:t>
            </w:r>
          </w:p>
        </w:tc>
        <w:tc>
          <w:tcPr>
            <w:tcW w:w="270" w:type="dxa"/>
          </w:tcPr>
          <w:p w14:paraId="51863AA2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7" w:type="dxa"/>
            <w:vAlign w:val="center"/>
            <w:hideMark/>
          </w:tcPr>
          <w:p w14:paraId="25844C78" w14:textId="557FCC6D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3" w:type="dxa"/>
            <w:vAlign w:val="center"/>
          </w:tcPr>
          <w:p w14:paraId="5F76557C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vAlign w:val="center"/>
            <w:hideMark/>
          </w:tcPr>
          <w:p w14:paraId="59BA513C" w14:textId="79A4ADD9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5</w:t>
            </w:r>
          </w:p>
        </w:tc>
        <w:tc>
          <w:tcPr>
            <w:tcW w:w="182" w:type="dxa"/>
          </w:tcPr>
          <w:p w14:paraId="5BCB46CF" w14:textId="77777777" w:rsidR="00C54BEB" w:rsidRPr="00505780" w:rsidRDefault="00C54BEB" w:rsidP="00C54BE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20684F23" w14:textId="682CBA7C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0" w:type="dxa"/>
            <w:vAlign w:val="center"/>
          </w:tcPr>
          <w:p w14:paraId="5CB0C6AF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vAlign w:val="center"/>
            <w:hideMark/>
          </w:tcPr>
          <w:p w14:paraId="04C300AB" w14:textId="3AFB40FC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5</w:t>
            </w:r>
          </w:p>
        </w:tc>
        <w:tc>
          <w:tcPr>
            <w:tcW w:w="180" w:type="dxa"/>
          </w:tcPr>
          <w:p w14:paraId="47FD5279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09" w:type="dxa"/>
            <w:vAlign w:val="center"/>
            <w:hideMark/>
          </w:tcPr>
          <w:p w14:paraId="5C51C831" w14:textId="0077EC6D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1" w:type="dxa"/>
            <w:vAlign w:val="center"/>
          </w:tcPr>
          <w:p w14:paraId="4879F0A5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vAlign w:val="center"/>
            <w:hideMark/>
          </w:tcPr>
          <w:p w14:paraId="0911B28D" w14:textId="4016D2E9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5</w:t>
            </w:r>
          </w:p>
        </w:tc>
      </w:tr>
      <w:tr w:rsidR="00DA6E64" w:rsidRPr="00505780" w14:paraId="11BADE72" w14:textId="77777777" w:rsidTr="00505780">
        <w:trPr>
          <w:cantSplit/>
          <w:trHeight w:val="20"/>
          <w:tblHeader/>
        </w:trPr>
        <w:tc>
          <w:tcPr>
            <w:tcW w:w="3148" w:type="dxa"/>
          </w:tcPr>
          <w:p w14:paraId="7946CA0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2BC23FDF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6191E42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529" w:type="dxa"/>
            <w:gridSpan w:val="3"/>
            <w:hideMark/>
          </w:tcPr>
          <w:p w14:paraId="1CAAB86C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cs/>
                <w:lang w:val="en-GB" w:eastAsia="en-GB"/>
              </w:rPr>
              <w:t>(ร้อยละ)</w:t>
            </w:r>
          </w:p>
        </w:tc>
        <w:tc>
          <w:tcPr>
            <w:tcW w:w="180" w:type="dxa"/>
          </w:tcPr>
          <w:p w14:paraId="5C71D708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9092" w:type="dxa"/>
            <w:gridSpan w:val="20"/>
            <w:hideMark/>
          </w:tcPr>
          <w:p w14:paraId="165338E8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cs/>
                <w:lang w:eastAsia="en-GB" w:bidi="th-TH"/>
              </w:rPr>
              <w:t>(ล้านบาท)</w:t>
            </w:r>
          </w:p>
        </w:tc>
      </w:tr>
      <w:tr w:rsidR="00505780" w:rsidRPr="00505780" w14:paraId="66F89A10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48F47DC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บริษัทร่วม</w:t>
            </w:r>
          </w:p>
        </w:tc>
        <w:tc>
          <w:tcPr>
            <w:tcW w:w="1620" w:type="dxa"/>
          </w:tcPr>
          <w:p w14:paraId="668AF8C3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C764221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FD3DE67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E07FD58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38EF055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4DA6E523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16B15E1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2D733AD3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38A47969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8D272EF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C9000BB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B78F1D5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9E24170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270" w:type="dxa"/>
          </w:tcPr>
          <w:p w14:paraId="47F51CF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7" w:type="dxa"/>
          </w:tcPr>
          <w:p w14:paraId="2165CB5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3" w:type="dxa"/>
          </w:tcPr>
          <w:p w14:paraId="5936694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177183C4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2" w:type="dxa"/>
          </w:tcPr>
          <w:p w14:paraId="78D8A7CD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AAA6D1E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6728E54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26F186CD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ACD396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09" w:type="dxa"/>
          </w:tcPr>
          <w:p w14:paraId="4E209AA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1" w:type="dxa"/>
          </w:tcPr>
          <w:p w14:paraId="53D90DBF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48F12A8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</w:tr>
      <w:tr w:rsidR="00CD1D8B" w:rsidRPr="00505780" w14:paraId="5FCB1C42" w14:textId="77777777" w:rsidTr="00CD1D8B">
        <w:trPr>
          <w:cantSplit/>
          <w:trHeight w:val="20"/>
        </w:trPr>
        <w:tc>
          <w:tcPr>
            <w:tcW w:w="3148" w:type="dxa"/>
            <w:hideMark/>
          </w:tcPr>
          <w:p w14:paraId="3B1DB098" w14:textId="77777777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ทรัสต์เพื่อการลงทุนในอสังหาริมทรัพย์</w:t>
            </w:r>
          </w:p>
          <w:p w14:paraId="7D0C9C12" w14:textId="77777777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และสิทธิการเช่าอสังหาริมทรัพย์เพื่อ</w:t>
            </w:r>
          </w:p>
          <w:p w14:paraId="6A3B33AC" w14:textId="41601EDA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อุตสาหกรรม เฟรเซอร์ส พร็อพเพอร์ตี้</w:t>
            </w:r>
            <w:r>
              <w:rPr>
                <w:rFonts w:ascii="Angsana New" w:hAnsi="Angsana New"/>
                <w:sz w:val="24"/>
                <w:szCs w:val="24"/>
              </w:rPr>
              <w:t xml:space="preserve"> *</w:t>
            </w:r>
          </w:p>
        </w:tc>
        <w:tc>
          <w:tcPr>
            <w:tcW w:w="1620" w:type="dxa"/>
            <w:hideMark/>
          </w:tcPr>
          <w:p w14:paraId="7C3A41D8" w14:textId="4E1E9DBB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</w: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ลงทุนในอสังหาริมทรัพย์</w:t>
            </w:r>
          </w:p>
        </w:tc>
        <w:tc>
          <w:tcPr>
            <w:tcW w:w="181" w:type="dxa"/>
          </w:tcPr>
          <w:p w14:paraId="61FCFF0B" w14:textId="515A1224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25E77C7" w14:textId="77777777" w:rsidR="00CD1D8B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136CD620" w14:textId="77777777" w:rsidR="00570363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41D12156" w14:textId="690C0DDB" w:rsidR="00570363" w:rsidRPr="00505780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26.62</w:t>
            </w:r>
          </w:p>
        </w:tc>
        <w:tc>
          <w:tcPr>
            <w:tcW w:w="183" w:type="dxa"/>
          </w:tcPr>
          <w:p w14:paraId="0EF8C001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hideMark/>
          </w:tcPr>
          <w:p w14:paraId="77EA9F15" w14:textId="4947E3FD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26.62</w:t>
            </w:r>
          </w:p>
        </w:tc>
        <w:tc>
          <w:tcPr>
            <w:tcW w:w="180" w:type="dxa"/>
          </w:tcPr>
          <w:p w14:paraId="7EE5D5B9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E1A81BD" w14:textId="77777777" w:rsidR="00CD1D8B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6CB416B0" w14:textId="77777777" w:rsidR="00570363" w:rsidRDefault="0057036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52450607" w14:textId="5068F206" w:rsidR="00570363" w:rsidRPr="006F4DE5" w:rsidRDefault="004C71C1" w:rsidP="009F62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4,88</w:t>
            </w:r>
            <w:r w:rsidR="003433EB">
              <w:rPr>
                <w:rFonts w:ascii="Angsana New" w:hAnsi="Angsana New"/>
                <w:sz w:val="24"/>
                <w:szCs w:val="24"/>
                <w:lang w:eastAsia="en-GB"/>
              </w:rPr>
              <w:t>2</w:t>
            </w:r>
          </w:p>
        </w:tc>
        <w:tc>
          <w:tcPr>
            <w:tcW w:w="180" w:type="dxa"/>
          </w:tcPr>
          <w:p w14:paraId="3D052312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hideMark/>
          </w:tcPr>
          <w:p w14:paraId="091F2BEE" w14:textId="0B16CEE9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 w:rsidRPr="006F4DE5">
              <w:rPr>
                <w:rFonts w:ascii="Angsana New" w:hAnsi="Angsana New"/>
                <w:sz w:val="24"/>
                <w:szCs w:val="24"/>
              </w:rPr>
              <w:br/>
            </w:r>
            <w:r w:rsidRPr="006F4DE5">
              <w:rPr>
                <w:rFonts w:ascii="Angsana New" w:hAnsi="Angsana New"/>
                <w:sz w:val="24"/>
                <w:szCs w:val="24"/>
              </w:rPr>
              <w:br/>
            </w:r>
            <w:r w:rsidRPr="006F4DE5">
              <w:rPr>
                <w:rFonts w:ascii="Angsana New" w:hAnsi="Angsana New" w:hint="cs"/>
                <w:sz w:val="24"/>
                <w:szCs w:val="24"/>
              </w:rPr>
              <w:t>5,258</w:t>
            </w:r>
          </w:p>
        </w:tc>
        <w:tc>
          <w:tcPr>
            <w:tcW w:w="180" w:type="dxa"/>
          </w:tcPr>
          <w:p w14:paraId="0BE4FA65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5609E24" w14:textId="77777777" w:rsidR="00CD1D8B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0F8A81FA" w14:textId="77777777" w:rsidR="00570363" w:rsidRDefault="0057036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6A669941" w14:textId="02422F0C" w:rsidR="00570363" w:rsidRPr="00505780" w:rsidRDefault="00B94F0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1,815</w:t>
            </w:r>
          </w:p>
        </w:tc>
        <w:tc>
          <w:tcPr>
            <w:tcW w:w="180" w:type="dxa"/>
          </w:tcPr>
          <w:p w14:paraId="7D124506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40EF0565" w14:textId="548F1347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1,81</w:t>
            </w:r>
            <w:r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270" w:type="dxa"/>
          </w:tcPr>
          <w:p w14:paraId="2CAEC43E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23F1101E" w14:textId="77777777" w:rsidR="00CD1D8B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214E96F" w14:textId="77777777" w:rsidR="00570363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7AB3C1D" w14:textId="174C00F2" w:rsidR="00570363" w:rsidRPr="00505780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F2E0A37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hideMark/>
          </w:tcPr>
          <w:p w14:paraId="744AA61C" w14:textId="40293DD4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6ED380F9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279F2A6" w14:textId="77777777" w:rsidR="00CD1D8B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105A525F" w14:textId="77777777" w:rsidR="00570363" w:rsidRDefault="0057036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4307B396" w14:textId="7E97FA9C" w:rsidR="00570363" w:rsidRPr="00505780" w:rsidRDefault="00324C75" w:rsidP="003325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1,815</w:t>
            </w:r>
          </w:p>
        </w:tc>
        <w:tc>
          <w:tcPr>
            <w:tcW w:w="180" w:type="dxa"/>
          </w:tcPr>
          <w:p w14:paraId="19816753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hideMark/>
          </w:tcPr>
          <w:p w14:paraId="146588DD" w14:textId="7BBD9AD0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1,81</w:t>
            </w:r>
            <w:r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80" w:type="dxa"/>
          </w:tcPr>
          <w:p w14:paraId="1640321F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29093824" w14:textId="77777777" w:rsidR="00CD1D8B" w:rsidRDefault="00CD1D8B" w:rsidP="006B1A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72CD9BBB" w14:textId="77777777" w:rsidR="00570363" w:rsidRDefault="00570363" w:rsidP="006B1A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7CF8CB4" w14:textId="45C10592" w:rsidR="00570363" w:rsidRPr="00505780" w:rsidRDefault="006B1AA1" w:rsidP="006B1A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8,399</w:t>
            </w:r>
          </w:p>
        </w:tc>
        <w:tc>
          <w:tcPr>
            <w:tcW w:w="181" w:type="dxa"/>
          </w:tcPr>
          <w:p w14:paraId="3055AD22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hideMark/>
          </w:tcPr>
          <w:p w14:paraId="61DFBFBA" w14:textId="00F31AF2" w:rsidR="00CD1D8B" w:rsidRPr="00505780" w:rsidRDefault="00CD1D8B" w:rsidP="005703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8,39</w:t>
            </w:r>
            <w:r>
              <w:rPr>
                <w:rFonts w:ascii="Angsana New" w:hAnsi="Angsana New"/>
                <w:sz w:val="24"/>
                <w:szCs w:val="24"/>
              </w:rPr>
              <w:t>9</w:t>
            </w:r>
          </w:p>
        </w:tc>
      </w:tr>
      <w:tr w:rsidR="00CD1D8B" w:rsidRPr="00505780" w14:paraId="1EE3A73B" w14:textId="77777777" w:rsidTr="00216EC6">
        <w:trPr>
          <w:cantSplit/>
          <w:trHeight w:val="20"/>
        </w:trPr>
        <w:tc>
          <w:tcPr>
            <w:tcW w:w="3148" w:type="dxa"/>
          </w:tcPr>
          <w:p w14:paraId="1453B382" w14:textId="3E13E30F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ทีอาร์เอ แลนด์ ดีเวลลอปเม้นต์ จำกัด</w:t>
            </w:r>
          </w:p>
        </w:tc>
        <w:tc>
          <w:tcPr>
            <w:tcW w:w="1620" w:type="dxa"/>
          </w:tcPr>
          <w:p w14:paraId="6A1A4D61" w14:textId="5B2C76AF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0E176333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324550A7" w14:textId="2E25827C" w:rsidR="00CD1D8B" w:rsidRPr="00505780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50.00</w:t>
            </w:r>
          </w:p>
        </w:tc>
        <w:tc>
          <w:tcPr>
            <w:tcW w:w="183" w:type="dxa"/>
          </w:tcPr>
          <w:p w14:paraId="2833E831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6A5F6B40" w14:textId="61C4C6AD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69A27314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1825B7A3" w14:textId="25EF843B" w:rsidR="00CD1D8B" w:rsidRPr="00505780" w:rsidRDefault="004C71C1" w:rsidP="009F62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4,89</w:t>
            </w:r>
            <w:r w:rsidR="003433EB">
              <w:rPr>
                <w:rFonts w:ascii="Angsana New" w:hAnsi="Angsana New"/>
                <w:sz w:val="24"/>
                <w:szCs w:val="24"/>
                <w:lang w:eastAsia="en-GB"/>
              </w:rPr>
              <w:t>0</w:t>
            </w:r>
          </w:p>
        </w:tc>
        <w:tc>
          <w:tcPr>
            <w:tcW w:w="180" w:type="dxa"/>
          </w:tcPr>
          <w:p w14:paraId="7A0294DE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501612BE" w14:textId="0E7E44E0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4,897</w:t>
            </w:r>
          </w:p>
        </w:tc>
        <w:tc>
          <w:tcPr>
            <w:tcW w:w="180" w:type="dxa"/>
          </w:tcPr>
          <w:p w14:paraId="79D9D3DE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4A1EB7A" w14:textId="59F58F22" w:rsidR="00CD1D8B" w:rsidRPr="00505780" w:rsidRDefault="00B94F0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42D37CAA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6625B53" w14:textId="67924A89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4,911</w:t>
            </w:r>
          </w:p>
        </w:tc>
        <w:tc>
          <w:tcPr>
            <w:tcW w:w="270" w:type="dxa"/>
          </w:tcPr>
          <w:p w14:paraId="465669A0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7C1EFD3B" w14:textId="2B26BBDE" w:rsidR="00CD1D8B" w:rsidRPr="00505780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4BE5C608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48EAF5A6" w14:textId="48D37F94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78DECBD9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63F4F47" w14:textId="129351A2" w:rsidR="00CD1D8B" w:rsidRPr="00505780" w:rsidRDefault="00324C75" w:rsidP="003325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15D10B9F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0FB7886A" w14:textId="1DBCF101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0EF90016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0184FA9A" w14:textId="21384ACC" w:rsidR="00CD1D8B" w:rsidRPr="00505780" w:rsidRDefault="006B1AA1" w:rsidP="006B1AA1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658E98AB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A83D734" w14:textId="2BFF3FD4" w:rsidR="00CD1D8B" w:rsidRPr="00505780" w:rsidRDefault="00CD1D8B" w:rsidP="007B3E2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CD1D8B" w:rsidRPr="00505780" w14:paraId="37F264ED" w14:textId="77777777" w:rsidTr="00216EC6">
        <w:trPr>
          <w:cantSplit/>
          <w:trHeight w:val="20"/>
        </w:trPr>
        <w:tc>
          <w:tcPr>
            <w:tcW w:w="3148" w:type="dxa"/>
          </w:tcPr>
          <w:p w14:paraId="268854D1" w14:textId="05630C17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นอร์ท สาธร โฮเต็ล จำกัด **</w:t>
            </w:r>
          </w:p>
        </w:tc>
        <w:tc>
          <w:tcPr>
            <w:tcW w:w="1620" w:type="dxa"/>
          </w:tcPr>
          <w:p w14:paraId="572AA98B" w14:textId="512E92F9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ธุรกิจโรงแรม</w:t>
            </w:r>
          </w:p>
        </w:tc>
        <w:tc>
          <w:tcPr>
            <w:tcW w:w="181" w:type="dxa"/>
          </w:tcPr>
          <w:p w14:paraId="1AB72E9D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0083ECD8" w14:textId="2E106EB1" w:rsidR="00CD1D8B" w:rsidRPr="00505780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20.00</w:t>
            </w:r>
          </w:p>
        </w:tc>
        <w:tc>
          <w:tcPr>
            <w:tcW w:w="183" w:type="dxa"/>
          </w:tcPr>
          <w:p w14:paraId="6021C999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B3FD617" w14:textId="01DDA11B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20.00</w:t>
            </w:r>
          </w:p>
        </w:tc>
        <w:tc>
          <w:tcPr>
            <w:tcW w:w="180" w:type="dxa"/>
          </w:tcPr>
          <w:p w14:paraId="2B04F7B0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89EF1C7" w14:textId="6360C213" w:rsidR="00CD1D8B" w:rsidRPr="00505780" w:rsidRDefault="004C71C1" w:rsidP="009F62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76</w:t>
            </w:r>
          </w:p>
        </w:tc>
        <w:tc>
          <w:tcPr>
            <w:tcW w:w="180" w:type="dxa"/>
          </w:tcPr>
          <w:p w14:paraId="04AE4D24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2DD21CA5" w14:textId="3184F12D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88</w:t>
            </w:r>
          </w:p>
        </w:tc>
        <w:tc>
          <w:tcPr>
            <w:tcW w:w="180" w:type="dxa"/>
          </w:tcPr>
          <w:p w14:paraId="70A1B31D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6616330" w14:textId="3C80E87D" w:rsidR="00CD1D8B" w:rsidRPr="00505780" w:rsidRDefault="00B94F0B" w:rsidP="00B94F0B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126E175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BA4281C" w14:textId="1AB6A785" w:rsidR="00CD1D8B" w:rsidRPr="00505780" w:rsidRDefault="00CD1D8B" w:rsidP="00B94F0B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3A39582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45AB862D" w14:textId="0801FA3C" w:rsidR="00CD1D8B" w:rsidRPr="00505780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6047400A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2870BBB7" w14:textId="44488615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7DE2D88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18569E8" w14:textId="38AF823A" w:rsidR="00CD1D8B" w:rsidRPr="00505780" w:rsidRDefault="00324C75" w:rsidP="00A13466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63CEFA1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0AC1C131" w14:textId="42AA9C50" w:rsidR="00CD1D8B" w:rsidRPr="00505780" w:rsidRDefault="00CD1D8B" w:rsidP="00A13466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61D3623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69B2C58A" w14:textId="079A3680" w:rsidR="00CD1D8B" w:rsidRPr="00505780" w:rsidRDefault="006B1AA1" w:rsidP="006B1AA1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0A511D65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64E1727F" w14:textId="1469E6C6" w:rsidR="00CD1D8B" w:rsidRPr="00505780" w:rsidRDefault="00CD1D8B" w:rsidP="007B3E2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CD1D8B" w:rsidRPr="00505780" w14:paraId="489DEFE8" w14:textId="77777777" w:rsidTr="00216EC6">
        <w:trPr>
          <w:cantSplit/>
          <w:trHeight w:val="20"/>
        </w:trPr>
        <w:tc>
          <w:tcPr>
            <w:tcW w:w="3148" w:type="dxa"/>
          </w:tcPr>
          <w:p w14:paraId="156EC07C" w14:textId="43D393D0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ทรัสต์เพื่อการลงทุนในสิทธิการเช่า</w:t>
            </w:r>
            <w:r>
              <w:rPr>
                <w:rFonts w:ascii="Angsana New" w:hAnsi="Angsana New"/>
                <w:sz w:val="24"/>
                <w:szCs w:val="24"/>
              </w:rPr>
              <w:t xml:space="preserve">           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อสังหาริมทรัพย์โกลเด้นเวนเจอร์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**</w:t>
            </w:r>
          </w:p>
        </w:tc>
        <w:tc>
          <w:tcPr>
            <w:tcW w:w="1620" w:type="dxa"/>
          </w:tcPr>
          <w:p w14:paraId="54DB1C9A" w14:textId="06B61242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ลงทุนในสิทธิการเช่า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อสังหาริมทรัพย์และ</w:t>
            </w:r>
          </w:p>
        </w:tc>
        <w:tc>
          <w:tcPr>
            <w:tcW w:w="181" w:type="dxa"/>
          </w:tcPr>
          <w:p w14:paraId="74E52BB0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16CA06C9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F730CA2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5BB884DB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50CDB5E0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EC736ED" w14:textId="77777777" w:rsidR="00CD1D8B" w:rsidRPr="00505780" w:rsidRDefault="00CD1D8B" w:rsidP="00CD1D8B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B931929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5390580" w14:textId="77777777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0" w:type="dxa"/>
          </w:tcPr>
          <w:p w14:paraId="4794BD8A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0384042" w14:textId="77777777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7905F7BE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4FE3712" w14:textId="77777777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270" w:type="dxa"/>
          </w:tcPr>
          <w:p w14:paraId="5793A1E7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55B6F834" w14:textId="77777777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675CC233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6C92FA2A" w14:textId="77777777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D93FCB7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152E235" w14:textId="77777777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3BCCA0B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6C9FEA13" w14:textId="77777777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4DE3D230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38035BDF" w14:textId="77777777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73E84B15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31955300" w14:textId="77777777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</w:tr>
      <w:tr w:rsidR="00CD1D8B" w:rsidRPr="00505780" w14:paraId="2BFF507D" w14:textId="77777777" w:rsidTr="00216EC6">
        <w:trPr>
          <w:cantSplit/>
          <w:trHeight w:val="20"/>
        </w:trPr>
        <w:tc>
          <w:tcPr>
            <w:tcW w:w="3148" w:type="dxa"/>
          </w:tcPr>
          <w:p w14:paraId="2BC93A53" w14:textId="77777777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61CF4104" w14:textId="7CEA57E5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อุปกรณ์ที่เกี่ยวข้อง</w:t>
            </w:r>
          </w:p>
        </w:tc>
        <w:tc>
          <w:tcPr>
            <w:tcW w:w="181" w:type="dxa"/>
          </w:tcPr>
          <w:p w14:paraId="66FE1F80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3E0B64AA" w14:textId="17555AAB" w:rsidR="00CD1D8B" w:rsidRPr="00505780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23.63</w:t>
            </w:r>
          </w:p>
        </w:tc>
        <w:tc>
          <w:tcPr>
            <w:tcW w:w="183" w:type="dxa"/>
          </w:tcPr>
          <w:p w14:paraId="5621AE90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6532BE3A" w14:textId="248F755D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23.52</w:t>
            </w:r>
          </w:p>
        </w:tc>
        <w:tc>
          <w:tcPr>
            <w:tcW w:w="180" w:type="dxa"/>
          </w:tcPr>
          <w:p w14:paraId="66B890D5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vAlign w:val="bottom"/>
          </w:tcPr>
          <w:p w14:paraId="51992C72" w14:textId="3FCD6DA0" w:rsidR="00CD1D8B" w:rsidRPr="00505780" w:rsidRDefault="004C71C1" w:rsidP="009F62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1,05</w:t>
            </w:r>
            <w:r w:rsidR="003433EB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80" w:type="dxa"/>
          </w:tcPr>
          <w:p w14:paraId="7C4AEEEC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vAlign w:val="bottom"/>
          </w:tcPr>
          <w:p w14:paraId="61BCC7F2" w14:textId="2C44DFD3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1,109</w:t>
            </w:r>
          </w:p>
        </w:tc>
        <w:tc>
          <w:tcPr>
            <w:tcW w:w="180" w:type="dxa"/>
          </w:tcPr>
          <w:p w14:paraId="224F84A1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F9FD5AD" w14:textId="3863D4C8" w:rsidR="00CD1D8B" w:rsidRPr="00505780" w:rsidRDefault="00B94F0B" w:rsidP="00B94F0B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1D528BD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9889ACD" w14:textId="00734D9A" w:rsidR="00CD1D8B" w:rsidRPr="00505780" w:rsidRDefault="00CD1D8B" w:rsidP="00B94F0B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8A77088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5A94E4E0" w14:textId="4EE98751" w:rsidR="00CD1D8B" w:rsidRPr="00505780" w:rsidRDefault="00570363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D1D4C8E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080E9BA3" w14:textId="1D25888E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3756A99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A8733C4" w14:textId="4023C4C3" w:rsidR="00CD1D8B" w:rsidRPr="00505780" w:rsidRDefault="00324C75" w:rsidP="00A13466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FD9CB47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1586446" w14:textId="54B1D871" w:rsidR="00CD1D8B" w:rsidRPr="00505780" w:rsidRDefault="00CD1D8B" w:rsidP="00A13466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70B801D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F3E923A" w14:textId="701A24A1" w:rsidR="00CD1D8B" w:rsidRPr="00505780" w:rsidRDefault="006B1AA1" w:rsidP="006B1A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1,155</w:t>
            </w:r>
          </w:p>
        </w:tc>
        <w:tc>
          <w:tcPr>
            <w:tcW w:w="181" w:type="dxa"/>
          </w:tcPr>
          <w:p w14:paraId="7E7CB606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11600728" w14:textId="138E8075" w:rsidR="00CD1D8B" w:rsidRPr="00505780" w:rsidRDefault="00CD1D8B" w:rsidP="005703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1,72</w:t>
            </w:r>
            <w:r>
              <w:rPr>
                <w:rFonts w:ascii="Angsana New" w:hAnsi="Angsana New"/>
                <w:sz w:val="24"/>
                <w:szCs w:val="24"/>
              </w:rPr>
              <w:t>5</w:t>
            </w:r>
          </w:p>
        </w:tc>
      </w:tr>
      <w:tr w:rsidR="00CD1D8B" w:rsidRPr="00505780" w14:paraId="167AEEEC" w14:textId="77777777" w:rsidTr="00CD1D8B">
        <w:trPr>
          <w:cantSplit/>
          <w:trHeight w:val="20"/>
        </w:trPr>
        <w:tc>
          <w:tcPr>
            <w:tcW w:w="3148" w:type="dxa"/>
          </w:tcPr>
          <w:p w14:paraId="022D8315" w14:textId="77777777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270A611F" w14:textId="77777777" w:rsidR="00CD1D8B" w:rsidRPr="00505780" w:rsidRDefault="00CD1D8B" w:rsidP="00CD1D8B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43CA759" w14:textId="77777777" w:rsidR="00CD1D8B" w:rsidRPr="00505780" w:rsidRDefault="00CD1D8B" w:rsidP="00CD1D8B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5ECDDF2" w14:textId="77777777" w:rsidR="00CD1D8B" w:rsidRPr="00505780" w:rsidRDefault="00CD1D8B" w:rsidP="00CD1D8B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B0B53DF" w14:textId="77777777" w:rsidR="00CD1D8B" w:rsidRPr="00505780" w:rsidRDefault="00CD1D8B" w:rsidP="00CD1D8B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5C9D6C60" w14:textId="77777777" w:rsidR="00CD1D8B" w:rsidRPr="00505780" w:rsidRDefault="00CD1D8B" w:rsidP="00CD1D8B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1E537AF7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A11247" w14:textId="191D6ADE" w:rsidR="00CD1D8B" w:rsidRPr="006F4DE5" w:rsidRDefault="00372DCC" w:rsidP="009F62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10,900</w:t>
            </w:r>
          </w:p>
        </w:tc>
        <w:tc>
          <w:tcPr>
            <w:tcW w:w="180" w:type="dxa"/>
          </w:tcPr>
          <w:p w14:paraId="5546D847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9E3F543" w14:textId="6AAA4C10" w:rsidR="00CD1D8B" w:rsidRPr="006F4DE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4DE5">
              <w:rPr>
                <w:rFonts w:ascii="Angsana New" w:hAnsi="Angsana New" w:hint="cs"/>
                <w:b/>
                <w:bCs/>
                <w:sz w:val="24"/>
                <w:szCs w:val="24"/>
              </w:rPr>
              <w:t>11,352</w:t>
            </w:r>
          </w:p>
        </w:tc>
        <w:tc>
          <w:tcPr>
            <w:tcW w:w="180" w:type="dxa"/>
          </w:tcPr>
          <w:p w14:paraId="5944BA2B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A6F19E" w14:textId="5DB53BEE" w:rsidR="00CD1D8B" w:rsidRPr="006F4DE5" w:rsidRDefault="00B94F0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6,726</w:t>
            </w:r>
          </w:p>
        </w:tc>
        <w:tc>
          <w:tcPr>
            <w:tcW w:w="180" w:type="dxa"/>
          </w:tcPr>
          <w:p w14:paraId="6B9006BF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F5FD11D" w14:textId="71DAB372" w:rsidR="00CD1D8B" w:rsidRPr="006F4DE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4DE5">
              <w:rPr>
                <w:rFonts w:ascii="Angsana New" w:hAnsi="Angsana New" w:hint="cs"/>
                <w:b/>
                <w:bCs/>
                <w:sz w:val="24"/>
                <w:szCs w:val="24"/>
              </w:rPr>
              <w:t>6,72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69E60599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71A409" w14:textId="432BA2EE" w:rsidR="00CD1D8B" w:rsidRPr="00505780" w:rsidRDefault="00570363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7AAEC4DC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DC312BA" w14:textId="440CC483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2" w:type="dxa"/>
          </w:tcPr>
          <w:p w14:paraId="5FB22523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479910" w14:textId="023212B2" w:rsidR="00CD1D8B" w:rsidRPr="000F2320" w:rsidRDefault="00324C75" w:rsidP="003325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6,726</w:t>
            </w:r>
          </w:p>
        </w:tc>
        <w:tc>
          <w:tcPr>
            <w:tcW w:w="180" w:type="dxa"/>
          </w:tcPr>
          <w:p w14:paraId="65C7E37C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06F02BC" w14:textId="5F188614" w:rsidR="00CD1D8B" w:rsidRPr="000F232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F2320">
              <w:rPr>
                <w:rFonts w:ascii="Angsana New" w:hAnsi="Angsana New" w:hint="cs"/>
                <w:b/>
                <w:bCs/>
                <w:sz w:val="24"/>
                <w:szCs w:val="24"/>
              </w:rPr>
              <w:t>6,72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0" w:type="dxa"/>
          </w:tcPr>
          <w:p w14:paraId="7DC8B558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17E1E303" w14:textId="5B0EAA72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4FCEAF3F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725F6D4" w14:textId="4302BCB8" w:rsidR="00CD1D8B" w:rsidRPr="00505780" w:rsidRDefault="00CD1D8B" w:rsidP="00CD1D8B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</w:tr>
      <w:tr w:rsidR="00505780" w:rsidRPr="00505780" w14:paraId="2B2D58C3" w14:textId="77777777" w:rsidTr="00E52BB7">
        <w:trPr>
          <w:cantSplit/>
          <w:trHeight w:val="20"/>
        </w:trPr>
        <w:tc>
          <w:tcPr>
            <w:tcW w:w="3148" w:type="dxa"/>
          </w:tcPr>
          <w:p w14:paraId="679CB67D" w14:textId="77777777" w:rsidR="008B6741" w:rsidRPr="00D12660" w:rsidRDefault="008B674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0211BA86" w14:textId="77777777" w:rsidR="008B6741" w:rsidRPr="00D1266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D2D5A60" w14:textId="77777777" w:rsidR="008B6741" w:rsidRPr="00D12660" w:rsidRDefault="008B6741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FF121D1" w14:textId="77777777" w:rsidR="008B6741" w:rsidRPr="00D1266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0AB32F4" w14:textId="77777777" w:rsidR="008B6741" w:rsidRPr="00D1266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2CEA749" w14:textId="77777777" w:rsidR="008B6741" w:rsidRPr="00D12660" w:rsidRDefault="008B6741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CF4840B" w14:textId="77777777" w:rsidR="008B6741" w:rsidRPr="00D12660" w:rsidRDefault="008B674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4B7A82D2" w14:textId="77777777" w:rsidR="008B6741" w:rsidRPr="00D12660" w:rsidRDefault="008B674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5F990A0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right w:val="nil"/>
            </w:tcBorders>
          </w:tcPr>
          <w:p w14:paraId="422E17E7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D57C138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2A9C8C6A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2C376C7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2FB099F1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250E90BD" w14:textId="77777777" w:rsidR="008B6741" w:rsidRPr="00D12660" w:rsidRDefault="008B674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right w:val="nil"/>
            </w:tcBorders>
          </w:tcPr>
          <w:p w14:paraId="3AD36280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A76990C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right w:val="nil"/>
            </w:tcBorders>
          </w:tcPr>
          <w:p w14:paraId="12DA4551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AA1F3BD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12108629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F786F9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right w:val="nil"/>
            </w:tcBorders>
          </w:tcPr>
          <w:p w14:paraId="1901BB27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2757F96" w14:textId="77777777" w:rsidR="008B6741" w:rsidRPr="00D12660" w:rsidRDefault="008B674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20AC9514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17DFF636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05F53636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05780" w:rsidRPr="00505780" w14:paraId="1A3A5BB7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052C874A" w14:textId="77777777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การร่วมค้า</w:t>
            </w:r>
          </w:p>
        </w:tc>
        <w:tc>
          <w:tcPr>
            <w:tcW w:w="1620" w:type="dxa"/>
          </w:tcPr>
          <w:p w14:paraId="184ED42A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81" w:type="dxa"/>
          </w:tcPr>
          <w:p w14:paraId="232DFE2A" w14:textId="77777777" w:rsidR="00EA4E21" w:rsidRPr="00505780" w:rsidRDefault="00EA4E21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67C5FDC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C764327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3FFB0CE7" w14:textId="77777777" w:rsidR="00EA4E21" w:rsidRPr="00505780" w:rsidRDefault="00EA4E21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1D2ADCAD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bottom w:val="nil"/>
              <w:right w:val="nil"/>
            </w:tcBorders>
          </w:tcPr>
          <w:p w14:paraId="10609BC3" w14:textId="77777777" w:rsidR="00EA4E21" w:rsidRPr="00505780" w:rsidRDefault="00EA4E2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6544432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bottom w:val="nil"/>
              <w:right w:val="nil"/>
            </w:tcBorders>
          </w:tcPr>
          <w:p w14:paraId="06D23686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49825AF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8E99179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237EA893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D15CC2B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270" w:type="dxa"/>
          </w:tcPr>
          <w:p w14:paraId="5846735F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21C4F6FA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1C43AB24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6B094124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D1503B4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bottom w:val="nil"/>
              <w:right w:val="nil"/>
            </w:tcBorders>
          </w:tcPr>
          <w:p w14:paraId="0A3BF386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38FA1B12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bottom w:val="nil"/>
              <w:right w:val="nil"/>
            </w:tcBorders>
          </w:tcPr>
          <w:p w14:paraId="6DED4EA3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43EEBFE5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3944979F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1" w:type="dxa"/>
          </w:tcPr>
          <w:p w14:paraId="17798A07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2CB0EB29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</w:tr>
      <w:tr w:rsidR="00AC7417" w:rsidRPr="00505780" w14:paraId="5AB62981" w14:textId="77777777" w:rsidTr="00CD1D8B">
        <w:trPr>
          <w:cantSplit/>
          <w:trHeight w:val="20"/>
        </w:trPr>
        <w:tc>
          <w:tcPr>
            <w:tcW w:w="3148" w:type="dxa"/>
            <w:hideMark/>
          </w:tcPr>
          <w:p w14:paraId="4BDD2A76" w14:textId="26DA7B04" w:rsidR="00AC7417" w:rsidRPr="00505780" w:rsidRDefault="00AC7417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บริษัท เฟรเซอร์ส พร็อพเพอร์ตี้ เด็มโก้</w:t>
            </w: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เพาเวอร์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6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จำกัด ***</w:t>
            </w:r>
          </w:p>
        </w:tc>
        <w:tc>
          <w:tcPr>
            <w:tcW w:w="1620" w:type="dxa"/>
            <w:hideMark/>
          </w:tcPr>
          <w:p w14:paraId="7EB2C66F" w14:textId="2292C245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ผลิตและจำหน่ายไฟฟ้า</w:t>
            </w:r>
          </w:p>
        </w:tc>
        <w:tc>
          <w:tcPr>
            <w:tcW w:w="181" w:type="dxa"/>
          </w:tcPr>
          <w:p w14:paraId="2B737ACD" w14:textId="7182B981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39C995B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083AC24C" w14:textId="5B442A2C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51.00</w:t>
            </w:r>
          </w:p>
        </w:tc>
        <w:tc>
          <w:tcPr>
            <w:tcW w:w="183" w:type="dxa"/>
          </w:tcPr>
          <w:p w14:paraId="513C9D73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hideMark/>
          </w:tcPr>
          <w:p w14:paraId="1D711554" w14:textId="6EC47D25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0" w:type="dxa"/>
          </w:tcPr>
          <w:p w14:paraId="164BF51C" w14:textId="77777777" w:rsidR="00AC7417" w:rsidRPr="00505780" w:rsidRDefault="00AC7417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5FCED6B0" w14:textId="77777777" w:rsidR="00AC7417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7B06F27C" w14:textId="1D0EF8D4" w:rsidR="00AC7417" w:rsidRPr="00505780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54916B8B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hideMark/>
          </w:tcPr>
          <w:p w14:paraId="69D78DEF" w14:textId="37BF8E66" w:rsidR="00AC7417" w:rsidRPr="00505780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0D6CECE2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DF37AA0" w14:textId="77777777" w:rsidR="00AC7417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6C85286" w14:textId="60B4394B" w:rsidR="00AC7417" w:rsidRPr="00505780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E12AFE6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5DF306DC" w14:textId="41CE604C" w:rsidR="00AC7417" w:rsidRPr="00505780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F5B0CF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11CF5718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30C96BF" w14:textId="5A4CF66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450020BC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hideMark/>
          </w:tcPr>
          <w:p w14:paraId="30F4B62C" w14:textId="3103B78F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6FD82B6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368C59F5" w14:textId="31A8EE4D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C3A43"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6C3A43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163DDAD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hideMark/>
          </w:tcPr>
          <w:p w14:paraId="2F3C0F3D" w14:textId="4D3D72F0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E21656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2F284CD1" w14:textId="77777777" w:rsidR="00EF6E16" w:rsidRDefault="00EF6E16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23B52B7" w14:textId="6D27E926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48E128D2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hideMark/>
          </w:tcPr>
          <w:p w14:paraId="00E7E12D" w14:textId="4BFBC46C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AC7417" w:rsidRPr="00505780" w14:paraId="221CE2A9" w14:textId="77777777" w:rsidTr="00216EC6">
        <w:trPr>
          <w:cantSplit/>
          <w:trHeight w:val="20"/>
        </w:trPr>
        <w:tc>
          <w:tcPr>
            <w:tcW w:w="3148" w:type="dxa"/>
          </w:tcPr>
          <w:p w14:paraId="56576994" w14:textId="26AE03E0" w:rsidR="00AC7417" w:rsidRPr="00505780" w:rsidRDefault="00AC7417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>บริษัท เฟรเซอร์ส พร็อพเพอร์ตี้ เด็มโก้</w:t>
            </w:r>
            <w:r>
              <w:rPr>
                <w:rFonts w:ascii="Angsana New" w:hAnsi="Angsana New"/>
                <w:spacing w:val="-8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เพาเวอร์ 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</w:rPr>
              <w:t>11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 จำกัด ***</w:t>
            </w:r>
          </w:p>
        </w:tc>
        <w:tc>
          <w:tcPr>
            <w:tcW w:w="1620" w:type="dxa"/>
          </w:tcPr>
          <w:p w14:paraId="727A4255" w14:textId="5911FFE4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ผลิตและจำหน่ายไฟฟ้า</w:t>
            </w:r>
          </w:p>
        </w:tc>
        <w:tc>
          <w:tcPr>
            <w:tcW w:w="181" w:type="dxa"/>
          </w:tcPr>
          <w:p w14:paraId="574FA27A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25EB32EE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2518F5DE" w14:textId="42228D1A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51.00</w:t>
            </w:r>
          </w:p>
        </w:tc>
        <w:tc>
          <w:tcPr>
            <w:tcW w:w="183" w:type="dxa"/>
          </w:tcPr>
          <w:p w14:paraId="499D0D6E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9190F40" w14:textId="79365C2C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0" w:type="dxa"/>
          </w:tcPr>
          <w:p w14:paraId="416ADF5E" w14:textId="77777777" w:rsidR="00AC7417" w:rsidRPr="00505780" w:rsidRDefault="00AC7417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BD5CD96" w14:textId="77777777" w:rsidR="00AC7417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C08002D" w14:textId="593A560C" w:rsidR="00AC7417" w:rsidRPr="00505780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19FB8ED3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62A2EB46" w14:textId="42A1F288" w:rsidR="00AC7417" w:rsidRPr="00505780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1F28C63B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C8D6E9A" w14:textId="77777777" w:rsidR="00AC7417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A498B30" w14:textId="28D8C5D1" w:rsidR="00AC7417" w:rsidRPr="00505780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26DB4C2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5BC6E49" w14:textId="45F11CC0" w:rsidR="00AC7417" w:rsidRPr="00505780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8DFD171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6D09F4EF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D72BDAF" w14:textId="320668BD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55E3B00D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1AE5B585" w14:textId="78699F6B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79717E2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2010838" w14:textId="38CADA69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C3A43"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6C3A43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CA4F76D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6FB4FB71" w14:textId="69F80A02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D1F1F01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03D5F630" w14:textId="77777777" w:rsidR="00EF6E16" w:rsidRDefault="00EF6E16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DF53410" w14:textId="3817CB10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42DB4DB0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724026C9" w14:textId="3138549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AC7417" w:rsidRPr="00505780" w14:paraId="4E104D6E" w14:textId="77777777" w:rsidTr="00216EC6">
        <w:trPr>
          <w:cantSplit/>
          <w:trHeight w:val="20"/>
        </w:trPr>
        <w:tc>
          <w:tcPr>
            <w:tcW w:w="3148" w:type="dxa"/>
          </w:tcPr>
          <w:p w14:paraId="15541AAC" w14:textId="7CD75D6C" w:rsidR="00AC7417" w:rsidRPr="00505780" w:rsidRDefault="00AC7417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 xml:space="preserve">บริษัท เฟรเซอร์ส พร็อพเพอร์ตี้ บีเอฟทีแซด </w:t>
            </w:r>
            <w:r>
              <w:rPr>
                <w:rFonts w:ascii="Angsana New" w:hAnsi="Angsana New"/>
                <w:sz w:val="24"/>
                <w:szCs w:val="24"/>
              </w:rPr>
              <w:t xml:space="preserve"> 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จำกัด ***</w:t>
            </w:r>
          </w:p>
        </w:tc>
        <w:tc>
          <w:tcPr>
            <w:tcW w:w="1620" w:type="dxa"/>
          </w:tcPr>
          <w:p w14:paraId="568FF83F" w14:textId="40F27F23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6C3378D4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10396941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0DAF4518" w14:textId="0AC4EB9D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59.99</w:t>
            </w:r>
          </w:p>
        </w:tc>
        <w:tc>
          <w:tcPr>
            <w:tcW w:w="183" w:type="dxa"/>
          </w:tcPr>
          <w:p w14:paraId="17FA68BC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C90C4EB" w14:textId="4C11A60A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59.99</w:t>
            </w:r>
          </w:p>
        </w:tc>
        <w:tc>
          <w:tcPr>
            <w:tcW w:w="180" w:type="dxa"/>
          </w:tcPr>
          <w:p w14:paraId="58DF564B" w14:textId="77777777" w:rsidR="00AC7417" w:rsidRPr="00505780" w:rsidRDefault="00AC7417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6AABD847" w14:textId="77777777" w:rsidR="00AC7417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0AFE5CE2" w14:textId="28B6DDC5" w:rsidR="00AC7417" w:rsidRPr="00505780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553</w:t>
            </w:r>
          </w:p>
        </w:tc>
        <w:tc>
          <w:tcPr>
            <w:tcW w:w="180" w:type="dxa"/>
          </w:tcPr>
          <w:p w14:paraId="5B3DF136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25B9DC6" w14:textId="51B36AF7" w:rsidR="00AC7417" w:rsidRPr="00505780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554</w:t>
            </w:r>
          </w:p>
        </w:tc>
        <w:tc>
          <w:tcPr>
            <w:tcW w:w="180" w:type="dxa"/>
          </w:tcPr>
          <w:p w14:paraId="3FC0AA1E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A3C566D" w14:textId="77777777" w:rsidR="00AC7417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169A827" w14:textId="77777777" w:rsidR="00AC7417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  <w:p w14:paraId="47360A77" w14:textId="77777777" w:rsidR="00A00AA2" w:rsidRPr="00A00AA2" w:rsidRDefault="00A00AA2" w:rsidP="00A00AA2">
            <w:pPr>
              <w:rPr>
                <w:lang w:val="en-GB"/>
              </w:rPr>
            </w:pPr>
          </w:p>
          <w:p w14:paraId="4946A278" w14:textId="77777777" w:rsidR="00A00AA2" w:rsidRPr="00A00AA2" w:rsidRDefault="00A00AA2" w:rsidP="00A00AA2">
            <w:pPr>
              <w:rPr>
                <w:lang w:val="en-GB"/>
              </w:rPr>
            </w:pPr>
          </w:p>
          <w:p w14:paraId="5D4B1E08" w14:textId="7F3C599C" w:rsidR="00A00AA2" w:rsidRPr="00A00AA2" w:rsidRDefault="00A00AA2" w:rsidP="00A00AA2">
            <w:pPr>
              <w:rPr>
                <w:cs/>
                <w:lang w:val="en-GB"/>
              </w:rPr>
            </w:pPr>
          </w:p>
        </w:tc>
        <w:tc>
          <w:tcPr>
            <w:tcW w:w="180" w:type="dxa"/>
          </w:tcPr>
          <w:p w14:paraId="25CC10A5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0A74776" w14:textId="05A95764" w:rsidR="00AC7417" w:rsidRPr="00505780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C6D3236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2F6CA42C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42C323D" w14:textId="75E3055F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7E9001DB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5A43B7F" w14:textId="71A963E4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88B6A9A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57856C56" w14:textId="5929D133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C3A43"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6C3A43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49A09A4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470AFB9" w14:textId="23CB08B0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212093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6A5F0B59" w14:textId="77777777" w:rsidR="00EF6E16" w:rsidRDefault="00EF6E16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8F7BDD2" w14:textId="42524CF4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633A086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4460BBC5" w14:textId="4006D9ED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D12660" w:rsidRPr="00505780" w14:paraId="53EE31F5" w14:textId="77777777" w:rsidTr="00216EC6">
        <w:trPr>
          <w:cantSplit/>
          <w:trHeight w:val="20"/>
        </w:trPr>
        <w:tc>
          <w:tcPr>
            <w:tcW w:w="3148" w:type="dxa"/>
          </w:tcPr>
          <w:p w14:paraId="13B32DCE" w14:textId="77777777" w:rsidR="00D12660" w:rsidRPr="00505780" w:rsidRDefault="00D12660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5BF0E0F8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42F37F95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127249C7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4585182E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1DFD8217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1747CFB" w14:textId="77777777" w:rsidR="00D12660" w:rsidRPr="00505780" w:rsidRDefault="00D12660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CEB6DBF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3EDDF395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63D661A2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326C8122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44BFC75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F56F1D5" w14:textId="77777777" w:rsidR="00A00AA2" w:rsidRPr="00A00AA2" w:rsidRDefault="00A00AA2" w:rsidP="00A00AA2">
            <w:pPr>
              <w:rPr>
                <w:lang w:val="en-GB"/>
              </w:rPr>
            </w:pPr>
          </w:p>
          <w:p w14:paraId="07A2C3CE" w14:textId="4220CCA0" w:rsidR="00A00AA2" w:rsidRPr="00A00AA2" w:rsidRDefault="00A00AA2" w:rsidP="00A00AA2">
            <w:pPr>
              <w:rPr>
                <w:lang w:val="en-GB"/>
              </w:rPr>
            </w:pPr>
          </w:p>
        </w:tc>
        <w:tc>
          <w:tcPr>
            <w:tcW w:w="180" w:type="dxa"/>
          </w:tcPr>
          <w:p w14:paraId="0A3E7022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86087F8" w14:textId="77777777" w:rsidR="00D12660" w:rsidRDefault="00D12660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4A4CF0BD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04BC4C9E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6D40797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4F33FC8D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186C9F1E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A20F8F9" w14:textId="77777777" w:rsidR="00D12660" w:rsidRPr="006C3A43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7DFC2F56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4EB0F000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74F41048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22183A8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6AC49447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1279563E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D12660" w:rsidRPr="00505780" w14:paraId="54309AC7" w14:textId="77777777" w:rsidTr="00216EC6">
        <w:trPr>
          <w:cantSplit/>
          <w:trHeight w:val="20"/>
        </w:trPr>
        <w:tc>
          <w:tcPr>
            <w:tcW w:w="3148" w:type="dxa"/>
          </w:tcPr>
          <w:p w14:paraId="552EE03C" w14:textId="77777777" w:rsidR="00D12660" w:rsidRPr="00505780" w:rsidRDefault="00D12660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025D42CE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4ED8869E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3B13490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203A6F00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CC1220C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8441867" w14:textId="77777777" w:rsidR="00D12660" w:rsidRPr="00505780" w:rsidRDefault="00D12660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768EC95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5F48B657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038819E0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175559EE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EBB162D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067B1BD" w14:textId="142D73AB" w:rsidR="00A00AA2" w:rsidRPr="00A00AA2" w:rsidRDefault="00A00AA2" w:rsidP="00A00AA2">
            <w:pPr>
              <w:rPr>
                <w:lang w:val="en-GB"/>
              </w:rPr>
            </w:pPr>
          </w:p>
        </w:tc>
        <w:tc>
          <w:tcPr>
            <w:tcW w:w="180" w:type="dxa"/>
          </w:tcPr>
          <w:p w14:paraId="651A74ED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43049D10" w14:textId="77777777" w:rsidR="00D12660" w:rsidRDefault="00D12660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230A370C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9EE7EBB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D80AEB1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3CBA7F36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59AF1C53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DDE7099" w14:textId="77777777" w:rsidR="00D12660" w:rsidRPr="006C3A43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9926C42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14FEF2E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2976AF6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45EF427F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06D6E7E5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7D8AE2ED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D12660" w:rsidRPr="00505780" w14:paraId="395DAE8D" w14:textId="77777777" w:rsidTr="00216EC6">
        <w:trPr>
          <w:cantSplit/>
          <w:trHeight w:val="20"/>
        </w:trPr>
        <w:tc>
          <w:tcPr>
            <w:tcW w:w="3148" w:type="dxa"/>
          </w:tcPr>
          <w:p w14:paraId="0573C13A" w14:textId="501F690E" w:rsidR="00D12660" w:rsidRPr="00505780" w:rsidRDefault="00D12660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การร่วมค้า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 xml:space="preserve"> (ต่อ)</w:t>
            </w:r>
          </w:p>
        </w:tc>
        <w:tc>
          <w:tcPr>
            <w:tcW w:w="1620" w:type="dxa"/>
          </w:tcPr>
          <w:p w14:paraId="44C87901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59D6F846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26FF7843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31B56C38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18057DEF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5BCE848" w14:textId="77777777" w:rsidR="00D12660" w:rsidRPr="00505780" w:rsidRDefault="00D12660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5B27DD4F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236200A9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01C00886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3F13A7D7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01AAE8F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AA7916B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9829E40" w14:textId="77777777" w:rsidR="00D12660" w:rsidRDefault="00D12660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42FDB1B3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1996FF90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50D7017E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636111DE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1DF75C59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359E8EFC" w14:textId="77777777" w:rsidR="00D12660" w:rsidRPr="006C3A43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EE02C6B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914DAAB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01584C6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649371AD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077CDA36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5BCBED5B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1D8B" w:rsidRPr="00505780" w14:paraId="50B129CA" w14:textId="77777777" w:rsidTr="00216EC6">
        <w:trPr>
          <w:cantSplit/>
          <w:trHeight w:val="20"/>
        </w:trPr>
        <w:tc>
          <w:tcPr>
            <w:tcW w:w="3148" w:type="dxa"/>
          </w:tcPr>
          <w:p w14:paraId="10B956E9" w14:textId="31AA4C0C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จัสโค (ประเทศไทย) จำกัด</w:t>
            </w:r>
          </w:p>
        </w:tc>
        <w:tc>
          <w:tcPr>
            <w:tcW w:w="1620" w:type="dxa"/>
          </w:tcPr>
          <w:p w14:paraId="3147D741" w14:textId="6D343203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Co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-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office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/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working space</w:t>
            </w:r>
          </w:p>
        </w:tc>
        <w:tc>
          <w:tcPr>
            <w:tcW w:w="181" w:type="dxa"/>
          </w:tcPr>
          <w:p w14:paraId="2C1999B5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D2A908A" w14:textId="7FC1F8ED" w:rsidR="00CD1D8B" w:rsidRPr="00505780" w:rsidRDefault="001E02EF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51.00</w:t>
            </w:r>
          </w:p>
        </w:tc>
        <w:tc>
          <w:tcPr>
            <w:tcW w:w="183" w:type="dxa"/>
          </w:tcPr>
          <w:p w14:paraId="14F7EB88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6137B61" w14:textId="2CE8F3A3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0" w:type="dxa"/>
          </w:tcPr>
          <w:p w14:paraId="3470E9D8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6AC7C062" w14:textId="02DFA952" w:rsidR="00CD1D8B" w:rsidRPr="00505780" w:rsidRDefault="00077A44" w:rsidP="00C33F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13</w:t>
            </w:r>
            <w:r w:rsidR="005A6427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80" w:type="dxa"/>
          </w:tcPr>
          <w:p w14:paraId="0C2C634B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DE9F91C" w14:textId="16A97922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136</w:t>
            </w:r>
          </w:p>
        </w:tc>
        <w:tc>
          <w:tcPr>
            <w:tcW w:w="180" w:type="dxa"/>
          </w:tcPr>
          <w:p w14:paraId="340657E0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26608C2" w14:textId="15155918" w:rsidR="00CD1D8B" w:rsidRPr="00505780" w:rsidRDefault="003917E6" w:rsidP="003917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262</w:t>
            </w:r>
          </w:p>
        </w:tc>
        <w:tc>
          <w:tcPr>
            <w:tcW w:w="180" w:type="dxa"/>
          </w:tcPr>
          <w:p w14:paraId="4F6AF941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5E91957" w14:textId="4B841860" w:rsidR="00CD1D8B" w:rsidRPr="00505780" w:rsidRDefault="00CD1D8B" w:rsidP="004F7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33337B">
              <w:rPr>
                <w:rFonts w:ascii="Angsana New" w:hAnsi="Angsana New" w:hint="cs"/>
                <w:sz w:val="24"/>
                <w:szCs w:val="24"/>
              </w:rPr>
              <w:t>262</w:t>
            </w:r>
          </w:p>
        </w:tc>
        <w:tc>
          <w:tcPr>
            <w:tcW w:w="270" w:type="dxa"/>
          </w:tcPr>
          <w:p w14:paraId="6A7DF991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vAlign w:val="bottom"/>
          </w:tcPr>
          <w:p w14:paraId="7DDC1D24" w14:textId="2152021A" w:rsidR="00CD1D8B" w:rsidRPr="00505780" w:rsidRDefault="004C71C1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  <w:vAlign w:val="bottom"/>
          </w:tcPr>
          <w:p w14:paraId="0056FCBF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vAlign w:val="bottom"/>
          </w:tcPr>
          <w:p w14:paraId="242AD8DF" w14:textId="01354E3B" w:rsidR="00CD1D8B" w:rsidRPr="00505780" w:rsidRDefault="00CD1D8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1ACEA04F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bottom"/>
          </w:tcPr>
          <w:p w14:paraId="03E8A888" w14:textId="5C785CA8" w:rsidR="00CD1D8B" w:rsidRPr="00505780" w:rsidRDefault="00EF6E16" w:rsidP="00EF6E16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262</w:t>
            </w:r>
          </w:p>
        </w:tc>
        <w:tc>
          <w:tcPr>
            <w:tcW w:w="180" w:type="dxa"/>
            <w:vAlign w:val="bottom"/>
          </w:tcPr>
          <w:p w14:paraId="0F9614DE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vAlign w:val="bottom"/>
          </w:tcPr>
          <w:p w14:paraId="0BAB499D" w14:textId="243CB8D4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262</w:t>
            </w:r>
          </w:p>
        </w:tc>
        <w:tc>
          <w:tcPr>
            <w:tcW w:w="180" w:type="dxa"/>
            <w:vAlign w:val="bottom"/>
          </w:tcPr>
          <w:p w14:paraId="4533D205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vAlign w:val="bottom"/>
          </w:tcPr>
          <w:p w14:paraId="700CD651" w14:textId="24CA874A" w:rsidR="00CD1D8B" w:rsidRPr="00505780" w:rsidRDefault="00AC7417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3786CCB9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vAlign w:val="bottom"/>
          </w:tcPr>
          <w:p w14:paraId="4968B33E" w14:textId="416E07EB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CD1D8B" w:rsidRPr="00505780" w14:paraId="152E1DFD" w14:textId="77777777" w:rsidTr="00216EC6">
        <w:trPr>
          <w:cantSplit/>
          <w:trHeight w:val="20"/>
        </w:trPr>
        <w:tc>
          <w:tcPr>
            <w:tcW w:w="3148" w:type="dxa"/>
          </w:tcPr>
          <w:p w14:paraId="1AB6378D" w14:textId="5B4345F3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เอสทีที จีดีซี (ประเทศไทย) จำกัด ***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*</w:t>
            </w:r>
          </w:p>
        </w:tc>
        <w:tc>
          <w:tcPr>
            <w:tcW w:w="1620" w:type="dxa"/>
          </w:tcPr>
          <w:p w14:paraId="5B7DD0F9" w14:textId="005FD5B0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ศูนย์ข้อมูล</w:t>
            </w:r>
          </w:p>
        </w:tc>
        <w:tc>
          <w:tcPr>
            <w:tcW w:w="181" w:type="dxa"/>
          </w:tcPr>
          <w:p w14:paraId="04C6B581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562DCF8F" w14:textId="6639725E" w:rsidR="00CD1D8B" w:rsidRPr="00505780" w:rsidRDefault="00EF6E16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3680758B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92A321B" w14:textId="0A9FAA34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0" w:type="dxa"/>
          </w:tcPr>
          <w:p w14:paraId="62D12321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C3D836E" w14:textId="65D5CE75" w:rsidR="00CD1D8B" w:rsidRPr="00505780" w:rsidRDefault="00077A44" w:rsidP="00077A44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2EE7CFA7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0E161875" w14:textId="469A4622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1,170</w:t>
            </w:r>
          </w:p>
        </w:tc>
        <w:tc>
          <w:tcPr>
            <w:tcW w:w="180" w:type="dxa"/>
          </w:tcPr>
          <w:p w14:paraId="00B4EB5E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7B624BB" w14:textId="17ADDC23" w:rsidR="00CD1D8B" w:rsidRPr="00505780" w:rsidRDefault="003917E6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1ABDA85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8EB1BA7" w14:textId="25CD22C5" w:rsidR="00CD1D8B" w:rsidRPr="00505780" w:rsidRDefault="00CD1D8B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E908866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9CD6368" w14:textId="62276B32" w:rsidR="00CD1D8B" w:rsidRPr="00505780" w:rsidRDefault="004C71C1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376B6905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2EA8AF4C" w14:textId="4190DEC8" w:rsidR="00CD1D8B" w:rsidRPr="00505780" w:rsidRDefault="00CD1D8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1859BF38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46097B32" w14:textId="70662B4C" w:rsidR="00CD1D8B" w:rsidRPr="00505780" w:rsidRDefault="00AC7417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4C7FB50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37011736" w14:textId="650B76FB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FE442DE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32E606BB" w14:textId="69E58274" w:rsidR="00CD1D8B" w:rsidRPr="00505780" w:rsidRDefault="00AC7417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3D9D03BC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4BA507EE" w14:textId="51D405B6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927A66" w:rsidRPr="00505780" w14:paraId="13414CBB" w14:textId="77777777" w:rsidTr="00216EC6">
        <w:trPr>
          <w:cantSplit/>
          <w:trHeight w:val="20"/>
        </w:trPr>
        <w:tc>
          <w:tcPr>
            <w:tcW w:w="3148" w:type="dxa"/>
          </w:tcPr>
          <w:p w14:paraId="0EF3E6D5" w14:textId="3EDF5557" w:rsidR="00927A66" w:rsidRPr="00505780" w:rsidRDefault="00AC7417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บางปะกง โลจิสติกส์ พาร์ค จำกัด **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*</w:t>
            </w:r>
          </w:p>
        </w:tc>
        <w:tc>
          <w:tcPr>
            <w:tcW w:w="1620" w:type="dxa"/>
          </w:tcPr>
          <w:p w14:paraId="3DEB3FF6" w14:textId="66B49A0E" w:rsidR="00927A66" w:rsidRPr="00505780" w:rsidRDefault="00AC7417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05019E42" w14:textId="77777777" w:rsidR="00927A66" w:rsidRPr="00505780" w:rsidRDefault="00927A66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2A20EDF2" w14:textId="1293754B" w:rsidR="00927A66" w:rsidRDefault="00AC7417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51.00</w:t>
            </w:r>
          </w:p>
        </w:tc>
        <w:tc>
          <w:tcPr>
            <w:tcW w:w="183" w:type="dxa"/>
          </w:tcPr>
          <w:p w14:paraId="4C551795" w14:textId="77777777" w:rsidR="00927A66" w:rsidRPr="00505780" w:rsidRDefault="00927A66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7769195" w14:textId="7229D742" w:rsidR="00927A66" w:rsidRPr="00505780" w:rsidRDefault="00AC7417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pacing w:val="-3"/>
                <w:sz w:val="24"/>
                <w:szCs w:val="24"/>
              </w:rPr>
              <w:t>51.00</w:t>
            </w:r>
          </w:p>
        </w:tc>
        <w:tc>
          <w:tcPr>
            <w:tcW w:w="180" w:type="dxa"/>
          </w:tcPr>
          <w:p w14:paraId="1ABBF4E5" w14:textId="77777777" w:rsidR="00927A66" w:rsidRPr="00505780" w:rsidRDefault="00927A66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37AEC118" w14:textId="18F38193" w:rsidR="00927A66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341</w:t>
            </w:r>
          </w:p>
        </w:tc>
        <w:tc>
          <w:tcPr>
            <w:tcW w:w="180" w:type="dxa"/>
          </w:tcPr>
          <w:p w14:paraId="46328FA2" w14:textId="77777777" w:rsidR="00927A66" w:rsidRPr="00505780" w:rsidRDefault="00927A66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CBD127F" w14:textId="231AB97A" w:rsidR="00927A66" w:rsidRPr="00505780" w:rsidRDefault="00AC7417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344</w:t>
            </w:r>
          </w:p>
        </w:tc>
        <w:tc>
          <w:tcPr>
            <w:tcW w:w="180" w:type="dxa"/>
          </w:tcPr>
          <w:p w14:paraId="1C7B410B" w14:textId="77777777" w:rsidR="00927A66" w:rsidRPr="00505780" w:rsidRDefault="00927A66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F7B1199" w14:textId="39029B2A" w:rsidR="00927A66" w:rsidRDefault="00AC7417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6F5EE2CF" w14:textId="77777777" w:rsidR="00927A66" w:rsidRPr="00505780" w:rsidRDefault="00927A66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630234D" w14:textId="34076F3A" w:rsidR="00927A66" w:rsidRPr="00505780" w:rsidRDefault="00AC7417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1FC6FD71" w14:textId="77777777" w:rsidR="00927A66" w:rsidRPr="00505780" w:rsidRDefault="00927A66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2FF5A1EE" w14:textId="1C42DD2A" w:rsidR="00927A66" w:rsidRDefault="00AC7417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3" w:type="dxa"/>
          </w:tcPr>
          <w:p w14:paraId="7D52050B" w14:textId="77777777" w:rsidR="00927A66" w:rsidRPr="00505780" w:rsidRDefault="00927A66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4E98722D" w14:textId="4C2B469C" w:rsidR="00927A66" w:rsidRPr="00505780" w:rsidRDefault="00AC7417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496119DD" w14:textId="77777777" w:rsidR="00927A66" w:rsidRPr="00505780" w:rsidRDefault="00927A66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D2A143E" w14:textId="3340AAE9" w:rsidR="00927A66" w:rsidRPr="00505780" w:rsidRDefault="00AC7417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42576A03" w14:textId="77777777" w:rsidR="00927A66" w:rsidRPr="00505780" w:rsidRDefault="00927A66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2E8AC69D" w14:textId="52E9771F" w:rsidR="00927A66" w:rsidRPr="00505780" w:rsidRDefault="00AC7417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1CF2407E" w14:textId="77777777" w:rsidR="00927A66" w:rsidRPr="00505780" w:rsidRDefault="00927A66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14A0D1E1" w14:textId="618BCF3B" w:rsidR="00927A66" w:rsidRPr="00505780" w:rsidRDefault="00AC7417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78A06FBD" w14:textId="77777777" w:rsidR="00927A66" w:rsidRPr="00505780" w:rsidRDefault="00927A66" w:rsidP="00CD1D8B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3DEB9F0B" w14:textId="4B99E4A6" w:rsidR="00927A66" w:rsidRPr="00505780" w:rsidRDefault="00AC7417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CD1D8B" w:rsidRPr="00505780" w14:paraId="1A5072E8" w14:textId="77777777" w:rsidTr="00216EC6">
        <w:trPr>
          <w:cantSplit/>
          <w:trHeight w:val="20"/>
        </w:trPr>
        <w:tc>
          <w:tcPr>
            <w:tcW w:w="3148" w:type="dxa"/>
          </w:tcPr>
          <w:p w14:paraId="0FB22842" w14:textId="18D9D12F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6"/>
                <w:sz w:val="24"/>
                <w:szCs w:val="24"/>
                <w:cs/>
              </w:rPr>
              <w:t>บริษัท พีบีเอ โรบอทิคส์ (ประเทศไทย) จำกัด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*****</w:t>
            </w:r>
          </w:p>
        </w:tc>
        <w:tc>
          <w:tcPr>
            <w:tcW w:w="1620" w:type="dxa"/>
          </w:tcPr>
          <w:p w14:paraId="40BF2299" w14:textId="281758B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บริการระบบปฏิบัติการ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อัตโนมัติ</w:t>
            </w:r>
          </w:p>
        </w:tc>
        <w:tc>
          <w:tcPr>
            <w:tcW w:w="181" w:type="dxa"/>
          </w:tcPr>
          <w:p w14:paraId="7F9F3161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035E2C19" w14:textId="77777777" w:rsidR="00CD1D8B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1936425D" w14:textId="02981278" w:rsidR="001E02EF" w:rsidRPr="00505780" w:rsidRDefault="001E02EF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51.00</w:t>
            </w:r>
          </w:p>
        </w:tc>
        <w:tc>
          <w:tcPr>
            <w:tcW w:w="183" w:type="dxa"/>
          </w:tcPr>
          <w:p w14:paraId="519CA175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0EADDC6" w14:textId="7DE3FBFF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pacing w:val="-3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pacing w:val="-3"/>
                <w:sz w:val="24"/>
                <w:szCs w:val="24"/>
              </w:rPr>
              <w:t>51.00</w:t>
            </w:r>
          </w:p>
        </w:tc>
        <w:tc>
          <w:tcPr>
            <w:tcW w:w="180" w:type="dxa"/>
          </w:tcPr>
          <w:p w14:paraId="4D4AA75B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6FDACBC" w14:textId="77777777" w:rsidR="00CD1D8B" w:rsidRDefault="00CD1D8B" w:rsidP="00C33F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44033144" w14:textId="4CD85853" w:rsidR="001E02EF" w:rsidRPr="00505780" w:rsidRDefault="001E02EF" w:rsidP="001E02EF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4985CF86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2D772F02" w14:textId="5C343DB3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505325B5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3B8185C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0DA839F" w14:textId="688B3EB6" w:rsidR="004F7FAB" w:rsidRPr="00505780" w:rsidRDefault="004F7FAB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9F82FB1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414A9DB3" w14:textId="1CFB77B4" w:rsidR="00CD1D8B" w:rsidRPr="00505780" w:rsidRDefault="00CD1D8B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690B45E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3F06CF40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86459E8" w14:textId="0349B182" w:rsidR="004F7FAB" w:rsidRPr="00505780" w:rsidRDefault="004F7FA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CD9F85E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119F4E1" w14:textId="0FA9E775" w:rsidR="00CD1D8B" w:rsidRPr="00505780" w:rsidRDefault="00CD1D8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BD44790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35E63CCC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9CA2179" w14:textId="5CB7370C" w:rsidR="004F7FAB" w:rsidRPr="00505780" w:rsidRDefault="004F7FA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A7307B6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79FB820B" w14:textId="09CC9B3C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0B8D14A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6F51389C" w14:textId="77777777" w:rsidR="004F7FAB" w:rsidRDefault="004F7FA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D41CFF0" w14:textId="0D401ACF" w:rsidR="00CD1D8B" w:rsidRPr="00505780" w:rsidRDefault="004F7FA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30D2EBAD" w14:textId="77777777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6A81C3F" w14:textId="0FA98B3A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CD1D8B" w:rsidRPr="00505780" w14:paraId="30E2E8E9" w14:textId="77777777" w:rsidTr="00216EC6">
        <w:trPr>
          <w:cantSplit/>
          <w:trHeight w:val="20"/>
        </w:trPr>
        <w:tc>
          <w:tcPr>
            <w:tcW w:w="3148" w:type="dxa"/>
          </w:tcPr>
          <w:p w14:paraId="09E25994" w14:textId="773AC519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เกษมทรัพย์ภักดี จำกัด **</w:t>
            </w:r>
          </w:p>
        </w:tc>
        <w:tc>
          <w:tcPr>
            <w:tcW w:w="1620" w:type="dxa"/>
          </w:tcPr>
          <w:p w14:paraId="75AED7F3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  <w:p w14:paraId="4B93339E" w14:textId="4F9F82B5" w:rsidR="00CD1D8B" w:rsidRPr="00A34EF2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เพื่อให้เช่าและเพื่อขาย</w:t>
            </w:r>
          </w:p>
        </w:tc>
        <w:tc>
          <w:tcPr>
            <w:tcW w:w="181" w:type="dxa"/>
          </w:tcPr>
          <w:p w14:paraId="69301EB8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413269F4" w14:textId="77777777" w:rsidR="00CD1D8B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76176F61" w14:textId="14F5344F" w:rsidR="001E02EF" w:rsidRPr="00505780" w:rsidRDefault="001E02EF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49.00</w:t>
            </w:r>
          </w:p>
        </w:tc>
        <w:tc>
          <w:tcPr>
            <w:tcW w:w="183" w:type="dxa"/>
          </w:tcPr>
          <w:p w14:paraId="7C18C3B6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5979C99F" w14:textId="77777777" w:rsidR="00CD1D8B" w:rsidRPr="00505780" w:rsidRDefault="00CD1D8B" w:rsidP="00CD1D8B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D191779" w14:textId="3038B899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26A66EA0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E453B71" w14:textId="77777777" w:rsidR="00CD1D8B" w:rsidRDefault="00CD1D8B" w:rsidP="00C33F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59EEB8A8" w14:textId="430C10F1" w:rsidR="001E02EF" w:rsidRPr="00505780" w:rsidRDefault="001E02EF" w:rsidP="00C33F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1,015</w:t>
            </w:r>
          </w:p>
        </w:tc>
        <w:tc>
          <w:tcPr>
            <w:tcW w:w="180" w:type="dxa"/>
          </w:tcPr>
          <w:p w14:paraId="362ED847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0FC4EF54" w14:textId="77777777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E2BEE11" w14:textId="111E186D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9</w:t>
            </w:r>
            <w:r>
              <w:rPr>
                <w:rFonts w:ascii="Angsana New" w:hAnsi="Angsana New"/>
                <w:sz w:val="24"/>
                <w:szCs w:val="24"/>
              </w:rPr>
              <w:t>39</w:t>
            </w:r>
          </w:p>
        </w:tc>
        <w:tc>
          <w:tcPr>
            <w:tcW w:w="180" w:type="dxa"/>
          </w:tcPr>
          <w:p w14:paraId="3658C696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4D11324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6C73C1E" w14:textId="33D7FEA8" w:rsidR="004F7FAB" w:rsidRPr="00505780" w:rsidRDefault="004F7FAB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459F349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5D661DCF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9D70DB0" w14:textId="03B54D60" w:rsidR="00CD1D8B" w:rsidRPr="00505780" w:rsidRDefault="00CD1D8B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A34EE6E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47A2E0A9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BABD578" w14:textId="4E918FC8" w:rsidR="004F7FAB" w:rsidRPr="00505780" w:rsidRDefault="004F7FA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2A291877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8566B63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59C45BB" w14:textId="40E04F7E" w:rsidR="00CD1D8B" w:rsidRPr="00505780" w:rsidRDefault="00CD1D8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572BC8C3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37FDEAFB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C1B2A9" w14:textId="232C68FD" w:rsidR="004F7FAB" w:rsidRPr="00505780" w:rsidRDefault="004F7FA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2EFE4B9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50C804E6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8265331" w14:textId="2FE073D2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1524B4E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004CB760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D1FB445" w14:textId="1A237EB2" w:rsidR="004F7FAB" w:rsidRPr="00505780" w:rsidRDefault="004F7FA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0453991B" w14:textId="77777777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64C9F402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62552B7" w14:textId="056DEA80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CD1D8B" w:rsidRPr="00505780" w14:paraId="244B4DA2" w14:textId="77777777" w:rsidTr="00E35119">
        <w:trPr>
          <w:cantSplit/>
          <w:trHeight w:val="20"/>
        </w:trPr>
        <w:tc>
          <w:tcPr>
            <w:tcW w:w="3148" w:type="dxa"/>
          </w:tcPr>
          <w:p w14:paraId="5FE0A6A1" w14:textId="24A845CC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บ้านแม่พิมพ์ จำกัด **</w:t>
            </w:r>
          </w:p>
        </w:tc>
        <w:tc>
          <w:tcPr>
            <w:tcW w:w="1620" w:type="dxa"/>
          </w:tcPr>
          <w:p w14:paraId="486552BE" w14:textId="2D3D9B3D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72241E35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EA7D9A0" w14:textId="5A2475DA" w:rsidR="00CD1D8B" w:rsidRPr="00505780" w:rsidRDefault="001E02EF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65.00</w:t>
            </w:r>
          </w:p>
        </w:tc>
        <w:tc>
          <w:tcPr>
            <w:tcW w:w="183" w:type="dxa"/>
          </w:tcPr>
          <w:p w14:paraId="3854D16D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8F317A5" w14:textId="471B910A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65.00</w:t>
            </w:r>
          </w:p>
        </w:tc>
        <w:tc>
          <w:tcPr>
            <w:tcW w:w="180" w:type="dxa"/>
          </w:tcPr>
          <w:p w14:paraId="10DECEA4" w14:textId="77777777" w:rsidR="00CD1D8B" w:rsidRPr="00505780" w:rsidRDefault="00CD1D8B" w:rsidP="00CD1D8B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4EAA17CF" w14:textId="2BE2C5AF" w:rsidR="00CD1D8B" w:rsidRPr="00505780" w:rsidRDefault="001E02EF" w:rsidP="00C33F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182</w:t>
            </w:r>
          </w:p>
        </w:tc>
        <w:tc>
          <w:tcPr>
            <w:tcW w:w="180" w:type="dxa"/>
          </w:tcPr>
          <w:p w14:paraId="6E603CCF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D09BE84" w14:textId="529B9AF9" w:rsidR="00CD1D8B" w:rsidRPr="00505780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182</w:t>
            </w:r>
          </w:p>
        </w:tc>
        <w:tc>
          <w:tcPr>
            <w:tcW w:w="180" w:type="dxa"/>
          </w:tcPr>
          <w:p w14:paraId="79DECEC0" w14:textId="77777777" w:rsidR="00CD1D8B" w:rsidRPr="00505780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3AEA53E" w14:textId="7C07E2CD" w:rsidR="00CD1D8B" w:rsidRPr="00505780" w:rsidRDefault="004F7FAB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E06215B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C3A4DD8" w14:textId="0186B080" w:rsidR="00CD1D8B" w:rsidRPr="00505780" w:rsidRDefault="00CD1D8B" w:rsidP="003917E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3C90A46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29BD8C0" w14:textId="4145C412" w:rsidR="00CD1D8B" w:rsidRPr="00505780" w:rsidRDefault="004F7FA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3FD715DE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396EB081" w14:textId="211A154F" w:rsidR="00CD1D8B" w:rsidRPr="00505780" w:rsidRDefault="00CD1D8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667609F2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596874E2" w14:textId="79C48886" w:rsidR="00CD1D8B" w:rsidRPr="00505780" w:rsidRDefault="004F7FA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758F87E" w14:textId="77777777" w:rsidR="00CD1D8B" w:rsidRPr="00505780" w:rsidRDefault="00CD1D8B" w:rsidP="00CD1D8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4B41ACF3" w14:textId="058FCFC1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194C271" w14:textId="77777777" w:rsidR="00CD1D8B" w:rsidRPr="00505780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32F42C90" w14:textId="5EC03B92" w:rsidR="00CD1D8B" w:rsidRPr="00505780" w:rsidRDefault="004F7FA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5C5E5D0A" w14:textId="77777777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B242279" w14:textId="22E4C917" w:rsidR="00CD1D8B" w:rsidRPr="00505780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CD1D8B" w:rsidRPr="00505780" w14:paraId="593D5D09" w14:textId="77777777" w:rsidTr="00CD1D8B">
        <w:trPr>
          <w:cantSplit/>
          <w:trHeight w:val="20"/>
        </w:trPr>
        <w:tc>
          <w:tcPr>
            <w:tcW w:w="3148" w:type="dxa"/>
          </w:tcPr>
          <w:p w14:paraId="00698269" w14:textId="77777777" w:rsidR="00CD1D8B" w:rsidRPr="00505780" w:rsidRDefault="00CD1D8B" w:rsidP="00CD1D8B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6ABCAAAB" w14:textId="77777777" w:rsidR="00CD1D8B" w:rsidRPr="00505780" w:rsidRDefault="00CD1D8B" w:rsidP="00CD1D8B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62EC489F" w14:textId="77777777" w:rsidR="00CD1D8B" w:rsidRPr="00505780" w:rsidRDefault="00CD1D8B" w:rsidP="00CD1D8B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1DAAF692" w14:textId="77777777" w:rsidR="00CD1D8B" w:rsidRPr="00505780" w:rsidRDefault="00CD1D8B" w:rsidP="00CD1D8B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2C20DB7" w14:textId="77777777" w:rsidR="00CD1D8B" w:rsidRPr="00505780" w:rsidRDefault="00CD1D8B" w:rsidP="00CD1D8B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994F4AE" w14:textId="77777777" w:rsidR="00CD1D8B" w:rsidRPr="00505780" w:rsidRDefault="00CD1D8B" w:rsidP="00CD1D8B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527B90D3" w14:textId="77777777" w:rsidR="00CD1D8B" w:rsidRPr="00505780" w:rsidRDefault="00CD1D8B" w:rsidP="00CD1D8B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696FD1C8" w14:textId="49BF308F" w:rsidR="00CD1D8B" w:rsidRPr="00FE274A" w:rsidRDefault="00952AF1" w:rsidP="00C33F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2,23</w:t>
            </w:r>
            <w:r w:rsidR="00E642BC">
              <w:rPr>
                <w:rFonts w:ascii="Angsana New" w:hAnsi="Angsana New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01CFCB6A" w14:textId="77777777" w:rsidR="00CD1D8B" w:rsidRPr="00216EC6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1BBB4840" w14:textId="1200DA8F" w:rsidR="00CD1D8B" w:rsidRPr="00FE274A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E274A">
              <w:rPr>
                <w:rFonts w:ascii="Angsana New" w:hAnsi="Angsana New" w:hint="cs"/>
                <w:b/>
                <w:bCs/>
                <w:sz w:val="24"/>
                <w:szCs w:val="24"/>
              </w:rPr>
              <w:t>3,33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80" w:type="dxa"/>
          </w:tcPr>
          <w:p w14:paraId="7ACF6F34" w14:textId="77777777" w:rsidR="00CD1D8B" w:rsidRPr="00216EC6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02EA1854" w14:textId="14B40997" w:rsidR="00CD1D8B" w:rsidRPr="00216EC6" w:rsidRDefault="004F7FAB" w:rsidP="004F7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180" w:type="dxa"/>
          </w:tcPr>
          <w:p w14:paraId="69B3FA7F" w14:textId="77777777" w:rsidR="00CD1D8B" w:rsidRPr="00216EC6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389DCBE2" w14:textId="16E8439C" w:rsidR="00CD1D8B" w:rsidRPr="00216EC6" w:rsidRDefault="00CD1D8B" w:rsidP="004F7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270" w:type="dxa"/>
          </w:tcPr>
          <w:p w14:paraId="18A35D3E" w14:textId="77777777" w:rsidR="00CD1D8B" w:rsidRPr="00216EC6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right w:val="nil"/>
            </w:tcBorders>
          </w:tcPr>
          <w:p w14:paraId="4E3CD995" w14:textId="2C7FCD44" w:rsidR="00CD1D8B" w:rsidRPr="00216EC6" w:rsidRDefault="004F7FA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0F73FC9A" w14:textId="77777777" w:rsidR="00CD1D8B" w:rsidRPr="00216EC6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6FAE60C1" w14:textId="41291EF5" w:rsidR="00CD1D8B" w:rsidRPr="00216EC6" w:rsidRDefault="00CD1D8B" w:rsidP="00FB3B3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216EC6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0FC2D0E4" w14:textId="77777777" w:rsidR="00CD1D8B" w:rsidRPr="00216EC6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3FD46936" w14:textId="65A35D80" w:rsidR="00CD1D8B" w:rsidRPr="0033337B" w:rsidRDefault="004F7FAB" w:rsidP="004F7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180" w:type="dxa"/>
          </w:tcPr>
          <w:p w14:paraId="52D500CD" w14:textId="77777777" w:rsidR="00CD1D8B" w:rsidRPr="0033337B" w:rsidRDefault="00CD1D8B" w:rsidP="00CD1D8B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508C9D8D" w14:textId="3EB848EA" w:rsidR="00CD1D8B" w:rsidRPr="0040523D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0523D">
              <w:rPr>
                <w:rFonts w:ascii="Angsana New" w:hAnsi="Angsana New" w:hint="cs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180" w:type="dxa"/>
          </w:tcPr>
          <w:p w14:paraId="3D850556" w14:textId="77777777" w:rsidR="00CD1D8B" w:rsidRPr="00216EC6" w:rsidRDefault="00CD1D8B" w:rsidP="00CD1D8B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32A8949" w14:textId="7068E8C5" w:rsidR="00CD1D8B" w:rsidRPr="00216EC6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01E19595" w14:textId="77777777" w:rsidR="00CD1D8B" w:rsidRPr="00216EC6" w:rsidRDefault="00CD1D8B" w:rsidP="00CD1D8B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634235C" w14:textId="4E1AACED" w:rsidR="00CD1D8B" w:rsidRPr="00216EC6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</w:tr>
      <w:tr w:rsidR="00CD1D8B" w:rsidRPr="00505780" w14:paraId="7EBDA6E1" w14:textId="77777777" w:rsidTr="00CD1D8B">
        <w:trPr>
          <w:cantSplit/>
          <w:trHeight w:val="20"/>
        </w:trPr>
        <w:tc>
          <w:tcPr>
            <w:tcW w:w="3148" w:type="dxa"/>
            <w:hideMark/>
          </w:tcPr>
          <w:p w14:paraId="2227003B" w14:textId="77777777" w:rsidR="00CD1D8B" w:rsidRPr="00505780" w:rsidRDefault="00CD1D8B" w:rsidP="00CD1D8B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cs/>
                <w:lang w:val="en-GB" w:eastAsia="en-GB"/>
              </w:rPr>
              <w:t>รวม</w:t>
            </w:r>
          </w:p>
        </w:tc>
        <w:tc>
          <w:tcPr>
            <w:tcW w:w="1620" w:type="dxa"/>
          </w:tcPr>
          <w:p w14:paraId="4D40A8BB" w14:textId="77777777" w:rsidR="00CD1D8B" w:rsidRPr="00505780" w:rsidRDefault="00CD1D8B" w:rsidP="00CD1D8B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4495EAD8" w14:textId="77777777" w:rsidR="00CD1D8B" w:rsidRPr="00505780" w:rsidRDefault="00CD1D8B" w:rsidP="00CD1D8B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65F434D" w14:textId="77777777" w:rsidR="00CD1D8B" w:rsidRPr="00505780" w:rsidRDefault="00CD1D8B" w:rsidP="00CD1D8B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FA5AADA" w14:textId="77777777" w:rsidR="00CD1D8B" w:rsidRPr="00505780" w:rsidRDefault="00CD1D8B" w:rsidP="00CD1D8B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1984AC8" w14:textId="77777777" w:rsidR="00CD1D8B" w:rsidRPr="00505780" w:rsidRDefault="00CD1D8B" w:rsidP="00CD1D8B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6A79AF79" w14:textId="77777777" w:rsidR="00CD1D8B" w:rsidRPr="00505780" w:rsidRDefault="00CD1D8B" w:rsidP="00CD1D8B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94DA679" w14:textId="499191E5" w:rsidR="00CD1D8B" w:rsidRPr="00FE274A" w:rsidRDefault="00952AF1" w:rsidP="00C33FF2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13,13</w:t>
            </w:r>
            <w:r w:rsidR="002E5714">
              <w:rPr>
                <w:rFonts w:ascii="Angsana New" w:hAnsi="Angsana New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12F850EB" w14:textId="77777777" w:rsidR="00CD1D8B" w:rsidRPr="00216EC6" w:rsidRDefault="00CD1D8B" w:rsidP="00CD1D8B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  <w:hideMark/>
          </w:tcPr>
          <w:p w14:paraId="5B44FC7E" w14:textId="735673A0" w:rsidR="00CD1D8B" w:rsidRPr="00FE274A" w:rsidRDefault="00CD1D8B" w:rsidP="00CD1D8B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E274A">
              <w:rPr>
                <w:rFonts w:ascii="Angsana New" w:hAnsi="Angsana New" w:hint="cs"/>
                <w:b/>
                <w:bCs/>
                <w:sz w:val="24"/>
                <w:szCs w:val="24"/>
              </w:rPr>
              <w:t>14,68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009765AA" w14:textId="77777777" w:rsidR="00CD1D8B" w:rsidRPr="00216EC6" w:rsidRDefault="00CD1D8B" w:rsidP="00CD1D8B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B23CFD9" w14:textId="0F991121" w:rsidR="00CD1D8B" w:rsidRPr="00216EC6" w:rsidRDefault="004F7FAB" w:rsidP="004F7FAB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6,988</w:t>
            </w:r>
          </w:p>
        </w:tc>
        <w:tc>
          <w:tcPr>
            <w:tcW w:w="180" w:type="dxa"/>
          </w:tcPr>
          <w:p w14:paraId="37E98E4D" w14:textId="77777777" w:rsidR="00CD1D8B" w:rsidRPr="00216EC6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hideMark/>
          </w:tcPr>
          <w:p w14:paraId="1604F671" w14:textId="669F85AE" w:rsidR="00CD1D8B" w:rsidRPr="00216EC6" w:rsidRDefault="00CD1D8B" w:rsidP="004F7FAB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6,98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70" w:type="dxa"/>
          </w:tcPr>
          <w:p w14:paraId="576F180E" w14:textId="77777777" w:rsidR="00CD1D8B" w:rsidRPr="00216EC6" w:rsidRDefault="00CD1D8B" w:rsidP="00CD1D8B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BFAA41B" w14:textId="3DF284AB" w:rsidR="00CD1D8B" w:rsidRPr="00216EC6" w:rsidRDefault="004F7FAB" w:rsidP="00FB3B30">
            <w:pPr>
              <w:pStyle w:val="acctfourfigures"/>
              <w:pBdr>
                <w:top w:val="single" w:sz="4" w:space="1" w:color="auto"/>
                <w:bottom w:val="double" w:sz="4" w:space="1" w:color="auto"/>
              </w:pBdr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3976838A" w14:textId="77777777" w:rsidR="00CD1D8B" w:rsidRPr="00216EC6" w:rsidRDefault="00CD1D8B" w:rsidP="00CD1D8B">
            <w:pPr>
              <w:pStyle w:val="acctfourfigures"/>
              <w:tabs>
                <w:tab w:val="decimal" w:pos="551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  <w:hideMark/>
          </w:tcPr>
          <w:p w14:paraId="12A115E9" w14:textId="25E1B77C" w:rsidR="00CD1D8B" w:rsidRPr="00216EC6" w:rsidRDefault="00CD1D8B" w:rsidP="00FB3B30">
            <w:pPr>
              <w:pStyle w:val="acctfourfigures"/>
              <w:pBdr>
                <w:top w:val="single" w:sz="4" w:space="1" w:color="auto"/>
                <w:bottom w:val="double" w:sz="4" w:space="1" w:color="auto"/>
              </w:pBdr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  <w:r w:rsidRPr="00216EC6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48D237C7" w14:textId="77777777" w:rsidR="00CD1D8B" w:rsidRPr="00216EC6" w:rsidRDefault="00CD1D8B" w:rsidP="00CD1D8B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3B2A69C" w14:textId="08065D93" w:rsidR="00CD1D8B" w:rsidRPr="0033337B" w:rsidRDefault="004F7FAB" w:rsidP="004F7FAB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6,988</w:t>
            </w:r>
          </w:p>
        </w:tc>
        <w:tc>
          <w:tcPr>
            <w:tcW w:w="180" w:type="dxa"/>
          </w:tcPr>
          <w:p w14:paraId="37AE75EE" w14:textId="77777777" w:rsidR="00CD1D8B" w:rsidRPr="0033337B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  <w:hideMark/>
          </w:tcPr>
          <w:p w14:paraId="3AEEFB56" w14:textId="4B5656B4" w:rsidR="00CD1D8B" w:rsidRPr="0033337B" w:rsidRDefault="00CD1D8B" w:rsidP="00CD1D8B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6,98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80" w:type="dxa"/>
          </w:tcPr>
          <w:p w14:paraId="7D2CDDD7" w14:textId="77777777" w:rsidR="00CD1D8B" w:rsidRPr="00216EC6" w:rsidRDefault="00CD1D8B" w:rsidP="00CD1D8B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D478BE0" w14:textId="1593C0AA" w:rsidR="00CD1D8B" w:rsidRPr="00216EC6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7CCDD322" w14:textId="77777777" w:rsidR="00CD1D8B" w:rsidRPr="00216EC6" w:rsidRDefault="00CD1D8B" w:rsidP="00CD1D8B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7F29B97B" w14:textId="03B6C442" w:rsidR="00CD1D8B" w:rsidRPr="00216EC6" w:rsidRDefault="00CD1D8B" w:rsidP="00CD1D8B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</w:tr>
      <w:tr w:rsidR="0040523D" w:rsidRPr="00505780" w14:paraId="403FFB1A" w14:textId="77777777" w:rsidTr="00216EC6">
        <w:trPr>
          <w:cantSplit/>
          <w:trHeight w:val="20"/>
        </w:trPr>
        <w:tc>
          <w:tcPr>
            <w:tcW w:w="3148" w:type="dxa"/>
          </w:tcPr>
          <w:p w14:paraId="0FA07282" w14:textId="77777777" w:rsidR="0040523D" w:rsidRPr="00D1266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1955903D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028B31AE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0FD988F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0BD27036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3276BF6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A657384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10D5CCD" w14:textId="77777777" w:rsidR="0040523D" w:rsidRPr="00D1266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8AE1A1C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2A2C84C2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8EDBF20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3C9EE64" w14:textId="77777777" w:rsidR="0040523D" w:rsidRPr="00D1266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4CB3BE9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3C61B5B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214575C" w14:textId="77777777" w:rsidR="0040523D" w:rsidRPr="00D1266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11685471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6A7C3BCE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B0F35FD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5196F0D1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6A16DD3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9FF00B6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6CAFD6A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468A74C" w14:textId="77777777" w:rsidR="0040523D" w:rsidRPr="00D1266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0DE6D5A5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B9ED5E8" w14:textId="77777777" w:rsidR="0040523D" w:rsidRPr="00D12660" w:rsidRDefault="0040523D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781239C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0523D" w:rsidRPr="00505780" w14:paraId="164F2571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2BFDB97B" w14:textId="77936BD4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3FC17428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B91FF84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2B0454C1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603435DF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4E0389F9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8D0E6C0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1315707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CE46402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40DD90F8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F0F6326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C5B4F3E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35FBDE55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A8D306F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3587C5BA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34B93B4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123C9F1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1506F067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46416EB1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7405CE2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B38291C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148DFD4D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63B3C8E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98ED54C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0799A9EB" w14:textId="77777777" w:rsidR="0040523D" w:rsidRPr="00505780" w:rsidRDefault="0040523D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2D183FAA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740163C5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6C9DD57E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7E143E7A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69ADCA53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B37C3A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355A5814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65F1D2C0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092F07A4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C44C3AA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5134D97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70946502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7F3DEB0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1B2BB36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30C4E614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CBB507B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090B2F8A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0D2B8519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599DB9E4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12F1474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4D494F4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0725B3D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0E22F8D9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EB14D7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2F57D4A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ED4360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E2A9D6F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73E6B02B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117EC03D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3CB8B2A9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14AAC6A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694A70C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FD96D26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133D12F7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90D3E23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C15853A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0A4EAF8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1D71153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22C05FD7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92987E8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94FB016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1232FE8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DF1B10C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C21E410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1B37175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B86990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65A88AA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0DDB6FCD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65CC41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FDC9907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CE76B1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5056C57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C1A049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D301862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9245286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15BC81CE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643BC0F8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6366CFB2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A3AC530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BABC75C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80BF741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0E19427F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A18B95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18BD33E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C33BCAE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37DA19C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51CCF53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D4A74AC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C6ADC4D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A924C84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98E35EC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FB793F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0B581D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6E42032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757F8292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7C11D0A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0683E82C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0D6E83C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3C32291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5011FF5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D7ED286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655F57E9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515B264B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6DE5CAC0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23A013B9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4F21704E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0DE40D8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96A7682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0451437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C9668A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13A8804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D80F31E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06FBB4D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15682F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EEA064E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300C55E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FA05CD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617B9EA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07443D39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5FED66E2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190C844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1A5F9C37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0F8B6B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0861798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7343F3E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0F04B39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6D8271A4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04E99AA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2269D69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07A02704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77F54E80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18D183CE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38BA40B1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C508B62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19001A93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3408496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CF5B423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90C7EE1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F6C4140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671000F9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C0250A8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FDD3511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449A6B7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88D96A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AD8FB73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1335DD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3AA4E77D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6351781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47789705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846690A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03896C0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55FC0FCD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1F71353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EAD278D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13D3223E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25D56C1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49EAF83B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61A799C8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75C372CE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66185147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DF30827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F8CA791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520558F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233D0B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8DB6237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3538802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6959F21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50665C5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17AF38E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4DE893E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843F6A0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2592F91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4282A68A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93BE64F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79FF26E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4C858E8B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ABA3DB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5DF744C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387D4C0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9DA2F70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025AAA71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B4960DA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7915870D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59C75CEE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27019929" w14:textId="0E3C9FA5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color w:val="000000"/>
                <w:sz w:val="24"/>
                <w:szCs w:val="24"/>
                <w:cs/>
              </w:rPr>
              <w:t>การร่วมค้าทางอ้อม</w:t>
            </w:r>
          </w:p>
        </w:tc>
        <w:tc>
          <w:tcPr>
            <w:tcW w:w="1620" w:type="dxa"/>
          </w:tcPr>
          <w:p w14:paraId="035D923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37BFE78E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82311A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469BA37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719BBC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1468FE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B0C32AA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008D1C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6322DA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0D7E1D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6ABE559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0B8A2D66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EFC600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42FC81F9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6C130558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30C103A5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77B5A26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0E239AD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6F6F84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BA07A8A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689CE6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FC14B0B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568D337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17BC63C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6470E328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0523D" w:rsidRPr="00505780" w14:paraId="78215B24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065DB2D2" w14:textId="599FF3D4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 เกษมทรัพย์ภักดี จำกัด</w:t>
            </w:r>
          </w:p>
        </w:tc>
        <w:tc>
          <w:tcPr>
            <w:tcW w:w="1620" w:type="dxa"/>
          </w:tcPr>
          <w:p w14:paraId="53A1E4AD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04CE9825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04AF6803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835E0C7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5FD1A25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9E0CDD6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0458720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65D9E2E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08A367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15807FD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9373473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5E3FAD0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619F200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C65CE2D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48A38F01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5B20077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58C8ACAC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25951B5A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4470F81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52AB077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1C08E9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32AE3A9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F6CBC0F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19777A6C" w14:textId="77777777" w:rsidR="0040523D" w:rsidRPr="00505780" w:rsidRDefault="0040523D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17A0351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0523D" w:rsidRPr="00505780" w14:paraId="74954ED2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73FAFD2F" w14:textId="6859F450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ภักดี รีเทล จำกัด</w:t>
            </w:r>
          </w:p>
        </w:tc>
        <w:tc>
          <w:tcPr>
            <w:tcW w:w="1620" w:type="dxa"/>
          </w:tcPr>
          <w:p w14:paraId="7ECFFA58" w14:textId="35686D4C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ธุรกิจร้านค้าปลีก</w:t>
            </w:r>
          </w:p>
        </w:tc>
        <w:tc>
          <w:tcPr>
            <w:tcW w:w="181" w:type="dxa"/>
          </w:tcPr>
          <w:p w14:paraId="0BC3EEFE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76B444D6" w14:textId="76FF627B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3" w:type="dxa"/>
          </w:tcPr>
          <w:p w14:paraId="7CC1B947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2EEDDC98" w14:textId="1B5B789B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0" w:type="dxa"/>
          </w:tcPr>
          <w:p w14:paraId="76347A2C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63FEAB6" w14:textId="3EDC1A39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D1C245A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6BAB8189" w14:textId="0FB53D1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D9553E4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4C013B0" w14:textId="5C09E9D4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7C03A2D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484B81F" w14:textId="7B65587B" w:rsidR="0040523D" w:rsidRPr="00505780" w:rsidRDefault="0040523D" w:rsidP="00617960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2986D0F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2C9C8C3A" w14:textId="058CFB45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CBC5442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2FF92186" w14:textId="79980551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387D857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D834019" w14:textId="131C2542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F3EC549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623894B" w14:textId="1BA2ABF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C56BAD1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6649C315" w14:textId="32438380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36CDF0B2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15979E01" w14:textId="3E849292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40523D" w:rsidRPr="00505780" w14:paraId="2E54F15C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57EB6B51" w14:textId="5DFE9B45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ภักดี ฮอลพิทาลิตี้ จำกัด</w:t>
            </w:r>
          </w:p>
        </w:tc>
        <w:tc>
          <w:tcPr>
            <w:tcW w:w="1620" w:type="dxa"/>
          </w:tcPr>
          <w:p w14:paraId="7D80DF7C" w14:textId="0235D135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ธุรกิจโรงแรม</w:t>
            </w:r>
          </w:p>
        </w:tc>
        <w:tc>
          <w:tcPr>
            <w:tcW w:w="181" w:type="dxa"/>
          </w:tcPr>
          <w:p w14:paraId="540A88D0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32F7BA4" w14:textId="78CF2C1C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3" w:type="dxa"/>
          </w:tcPr>
          <w:p w14:paraId="3FA7018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04F214FA" w14:textId="1F2EA3E8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0" w:type="dxa"/>
          </w:tcPr>
          <w:p w14:paraId="561B5D23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2D0E8E5" w14:textId="1CE6C46A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5383899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784204A6" w14:textId="2B30BD9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7B9473F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9EF07F1" w14:textId="035C4342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2106A0A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AC0D207" w14:textId="20C0CEB0" w:rsidR="0040523D" w:rsidRPr="00505780" w:rsidRDefault="0040523D" w:rsidP="00617960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24652EE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EE815A7" w14:textId="0C9033B4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893936C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208B41FF" w14:textId="06D7965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196F8A1D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7123008" w14:textId="39CE168A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FC9974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33BD0F47" w14:textId="36527F22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6FFEF21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5385CB1C" w14:textId="63189765" w:rsidR="0040523D" w:rsidRPr="00505780" w:rsidRDefault="004F7FA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4ECDD068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8C0FA73" w14:textId="67D4A414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40523D" w:rsidRPr="00505780" w14:paraId="2F702AE8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5ACEC559" w14:textId="77777777" w:rsidR="0040523D" w:rsidRPr="00D12660" w:rsidRDefault="0040523D" w:rsidP="0040523D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4975D22E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</w:tcPr>
          <w:p w14:paraId="480D094D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72A999A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3" w:type="dxa"/>
          </w:tcPr>
          <w:p w14:paraId="78537F7C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364EB062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3D16EA8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48EC859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4A8C357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95AC59D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A5BC5D1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DC0BC17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5FC9E0A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747BDBF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4647399A" w14:textId="77777777" w:rsidR="0040523D" w:rsidRPr="00D1266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3579B465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190A4C4D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B1DF5FF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0773112E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466C782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600B019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7370A22B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30A4BD3" w14:textId="77777777" w:rsidR="0040523D" w:rsidRPr="00D1266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7D0BAF65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454BC6A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01CCF8C4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40523D" w:rsidRPr="00505780" w14:paraId="670B3241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233FF0F2" w14:textId="77777777" w:rsidR="0040523D" w:rsidRPr="00505780" w:rsidRDefault="0040523D" w:rsidP="0040523D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     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 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*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ถือหุ้นผ่านทาง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Frasers Property Thailand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(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International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)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Pte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.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Ltd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และ บริษัท เฟรเซอร์ส พร็อพเพอร์ตี้ (ประเทศไทย) จำกัด (มหาชน)</w:t>
            </w:r>
          </w:p>
        </w:tc>
      </w:tr>
      <w:tr w:rsidR="0040523D" w:rsidRPr="00505780" w14:paraId="7CE2AFD7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15D08DF5" w14:textId="77C18020" w:rsidR="0040523D" w:rsidRPr="00505780" w:rsidRDefault="0040523D" w:rsidP="0040523D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2" w:right="-72"/>
              <w:jc w:val="thaiDistribute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   </w:t>
            </w:r>
            <w:r w:rsidR="00EF6E16"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</w:t>
            </w:r>
            <w:r w:rsidR="00EF6E16"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** ถือหุ้นผ่านทาง บริษัท แผ่นดินทอง พร็อพเพอร์ตี้ ดีเวลลอปเม้นท์ จำกัด (มหาชน)</w:t>
            </w:r>
          </w:p>
        </w:tc>
      </w:tr>
      <w:tr w:rsidR="0040523D" w:rsidRPr="00505780" w14:paraId="299FF77C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1F80C205" w14:textId="286BBB75" w:rsidR="0040523D" w:rsidRPr="00505780" w:rsidRDefault="0040523D" w:rsidP="0040523D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 </w:t>
            </w:r>
            <w:r w:rsidR="00EF6E16"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***</w:t>
            </w:r>
            <w:r w:rsidR="00EF6E16"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ถือหุ้นผ่านทาง บริษัท เฟรเซอร์ส พร็อพเพอร์ตี้ อินดัสเทรียล (ประเทศไทย) จำกัด </w:t>
            </w:r>
          </w:p>
        </w:tc>
      </w:tr>
      <w:tr w:rsidR="0040523D" w:rsidRPr="00505780" w14:paraId="2DF37CE4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78E61654" w14:textId="48033BFD" w:rsidR="0040523D" w:rsidRPr="00505780" w:rsidRDefault="0040523D" w:rsidP="0040523D">
            <w:pPr>
              <w:pStyle w:val="acctfourfigures"/>
              <w:tabs>
                <w:tab w:val="clear" w:pos="765"/>
                <w:tab w:val="left" w:pos="630"/>
                <w:tab w:val="decimal" w:pos="2430"/>
              </w:tabs>
              <w:spacing w:line="300" w:lineRule="exact"/>
              <w:ind w:right="-79"/>
              <w:rPr>
                <w:rFonts w:ascii="Angsana New" w:hAnsi="Angsana New"/>
                <w:sz w:val="24"/>
                <w:szCs w:val="24"/>
                <w:rtl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</w:t>
            </w:r>
            <w:r w:rsidR="00EF6E16"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 *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*** ถือหุ้นผ่านทาง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บริษัท เฟร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เซอร์ส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พร็อพเพอร์ตี้ เทคโนโลยี (ประเทศไทย) จำกัด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และบริษัท เฟรเซอร์ส พร็อพเพอร์ตี้ อินดัสเทรียล (ประเทศไทย) จำกัด</w:t>
            </w:r>
          </w:p>
        </w:tc>
      </w:tr>
      <w:tr w:rsidR="0040523D" w:rsidRPr="00505780" w14:paraId="50B37FFB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710B11B7" w14:textId="3F213380" w:rsidR="0040523D" w:rsidRPr="00505780" w:rsidRDefault="00EF6E16" w:rsidP="0040523D">
            <w:pPr>
              <w:pStyle w:val="acctfourfigures"/>
              <w:tabs>
                <w:tab w:val="clear" w:pos="765"/>
                <w:tab w:val="left" w:pos="630"/>
                <w:tab w:val="decimal" w:pos="2430"/>
              </w:tabs>
              <w:spacing w:line="300" w:lineRule="exact"/>
              <w:ind w:right="-79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="0040523D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*</w:t>
            </w:r>
            <w:r w:rsidR="0040523D"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**** ถือหุ้นผ่านทางบริษัท ออโตเมชั่น แอสเซ็ท จำกัด</w:t>
            </w:r>
          </w:p>
        </w:tc>
      </w:tr>
    </w:tbl>
    <w:p w14:paraId="73AB390F" w14:textId="77777777" w:rsidR="00D12660" w:rsidRDefault="00D12660" w:rsidP="00DA6E64">
      <w:pPr>
        <w:tabs>
          <w:tab w:val="clear" w:pos="227"/>
          <w:tab w:val="left" w:pos="90"/>
        </w:tabs>
        <w:ind w:left="-90"/>
        <w:rPr>
          <w:rFonts w:ascii="Angsana New" w:hAnsi="Angsana New"/>
          <w:sz w:val="24"/>
          <w:szCs w:val="24"/>
        </w:rPr>
      </w:pPr>
    </w:p>
    <w:p w14:paraId="76AC37F6" w14:textId="2F874693" w:rsidR="00C421B4" w:rsidRPr="004F7FAB" w:rsidRDefault="00022BE3" w:rsidP="00361818">
      <w:pPr>
        <w:tabs>
          <w:tab w:val="clear" w:pos="227"/>
          <w:tab w:val="left" w:pos="90"/>
        </w:tabs>
        <w:rPr>
          <w:rFonts w:ascii="Angsana New" w:hAnsi="Angsana New"/>
          <w:sz w:val="24"/>
          <w:szCs w:val="24"/>
        </w:rPr>
      </w:pPr>
      <w:r w:rsidRPr="004F7FAB">
        <w:rPr>
          <w:rFonts w:ascii="Angsana New" w:hAnsi="Angsana New"/>
          <w:sz w:val="24"/>
          <w:szCs w:val="24"/>
          <w:cs/>
        </w:rPr>
        <w:t>บริษัทร่วมและการร่วมค้าทั้งหมดดำเนินธุรกิจในประเทศไทย</w:t>
      </w:r>
    </w:p>
    <w:p w14:paraId="08A66EAB" w14:textId="4147B22B" w:rsidR="00372DCC" w:rsidRPr="00372DCC" w:rsidRDefault="00372DCC" w:rsidP="00372DCC">
      <w:pPr>
        <w:tabs>
          <w:tab w:val="clear" w:pos="227"/>
          <w:tab w:val="left" w:pos="90"/>
        </w:tabs>
        <w:rPr>
          <w:rFonts w:ascii="Angsana New" w:hAnsi="Angsana New"/>
          <w:sz w:val="22"/>
          <w:szCs w:val="22"/>
          <w:cs/>
        </w:rPr>
        <w:sectPr w:rsidR="00372DCC" w:rsidRPr="00372DCC" w:rsidSect="00A00AA2">
          <w:headerReference w:type="default" r:id="rId13"/>
          <w:pgSz w:w="16834" w:h="11909" w:orient="landscape" w:code="9"/>
          <w:pgMar w:top="1152" w:right="691" w:bottom="1152" w:left="630" w:header="720" w:footer="720" w:gutter="0"/>
          <w:paperSrc w:first="7" w:other="7"/>
          <w:pgNumType w:start="62"/>
          <w:cols w:space="720"/>
          <w:docGrid w:linePitch="245"/>
        </w:sectPr>
      </w:pPr>
    </w:p>
    <w:p w14:paraId="0006775A" w14:textId="5A3EFEAD" w:rsidR="00C421B4" w:rsidRPr="006375B5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lastRenderedPageBreak/>
        <w:t>บริษัทร่วมและการร่วมค้า</w:t>
      </w:r>
      <w:r w:rsidR="00991AC6" w:rsidRPr="006375B5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ที่มีสาระสำคัญ</w:t>
      </w:r>
    </w:p>
    <w:p w14:paraId="3DBD2530" w14:textId="77777777" w:rsidR="007C21DD" w:rsidRPr="006375B5" w:rsidRDefault="007C21DD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p w14:paraId="0CD9C307" w14:textId="286E28BF" w:rsidR="00C421B4" w:rsidRPr="006375B5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ตารางต่อไปนี้สรุปข้อมูลทางการเงินของบริษัทร่วมและการร่วมค้าที่รวมอยู่ในงบการเงินของบริษัทร่วมและการร่วมค้า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ปรับปรุงด้วยการปรับมูลค่ายุติธรรม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ณ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วันที่ซื้อ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และความแตกต่างของนโยบายการบัญชี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บริษัทในกิจการเหล่านี้</w:t>
      </w:r>
    </w:p>
    <w:p w14:paraId="251DF756" w14:textId="77777777" w:rsidR="0081355C" w:rsidRPr="006375B5" w:rsidRDefault="0081355C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tbl>
      <w:tblPr>
        <w:tblW w:w="4955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4614"/>
        <w:gridCol w:w="908"/>
        <w:gridCol w:w="236"/>
        <w:gridCol w:w="982"/>
        <w:gridCol w:w="242"/>
        <w:gridCol w:w="982"/>
        <w:gridCol w:w="236"/>
        <w:gridCol w:w="1028"/>
        <w:gridCol w:w="236"/>
        <w:gridCol w:w="979"/>
        <w:gridCol w:w="236"/>
        <w:gridCol w:w="1037"/>
        <w:gridCol w:w="236"/>
        <w:gridCol w:w="1215"/>
        <w:gridCol w:w="236"/>
        <w:gridCol w:w="996"/>
      </w:tblGrid>
      <w:tr w:rsidR="000714E2" w:rsidRPr="006375B5" w14:paraId="619427CA" w14:textId="18579EFF" w:rsidTr="002F1F60">
        <w:trPr>
          <w:trHeight w:val="344"/>
          <w:tblHeader/>
        </w:trPr>
        <w:tc>
          <w:tcPr>
            <w:tcW w:w="1602" w:type="pct"/>
            <w:shd w:val="clear" w:color="auto" w:fill="auto"/>
          </w:tcPr>
          <w:p w14:paraId="522D8923" w14:textId="77777777" w:rsidR="00BD7304" w:rsidRPr="006375B5" w:rsidRDefault="00BD7304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2466" w:type="pct"/>
            <w:gridSpan w:val="11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6F22BB" w14:textId="33135F21" w:rsidR="00BD7304" w:rsidRPr="006375B5" w:rsidDel="0041386B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82" w:type="pct"/>
          </w:tcPr>
          <w:p w14:paraId="6AD6874E" w14:textId="77777777" w:rsidR="00BD7304" w:rsidRPr="006375B5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50" w:type="pct"/>
            <w:gridSpan w:val="3"/>
            <w:tcBorders>
              <w:bottom w:val="single" w:sz="4" w:space="0" w:color="auto"/>
            </w:tcBorders>
            <w:vAlign w:val="bottom"/>
          </w:tcPr>
          <w:p w14:paraId="747B59B3" w14:textId="45A1D9BC" w:rsidR="00BD7304" w:rsidRPr="006375B5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0714E2" w:rsidRPr="006375B5" w14:paraId="765FA385" w14:textId="7D414DDC" w:rsidTr="002F1F60">
        <w:trPr>
          <w:trHeight w:val="432"/>
          <w:tblHeader/>
        </w:trPr>
        <w:tc>
          <w:tcPr>
            <w:tcW w:w="1602" w:type="pct"/>
            <w:shd w:val="clear" w:color="auto" w:fill="auto"/>
          </w:tcPr>
          <w:p w14:paraId="0D71AEEF" w14:textId="77777777" w:rsidR="00250AF2" w:rsidRPr="006375B5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738" w:type="pct"/>
            <w:gridSpan w:val="3"/>
            <w:shd w:val="clear" w:color="auto" w:fill="auto"/>
            <w:vAlign w:val="bottom"/>
          </w:tcPr>
          <w:p w14:paraId="1FF8A0A0" w14:textId="657CBF23" w:rsidR="00250AF2" w:rsidRPr="006375B5" w:rsidRDefault="00250AF2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FTREIT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2036E1E9" w14:textId="77777777" w:rsidR="00250AF2" w:rsidRPr="006375B5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780" w:type="pct"/>
            <w:gridSpan w:val="3"/>
            <w:shd w:val="clear" w:color="auto" w:fill="auto"/>
            <w:vAlign w:val="center"/>
          </w:tcPr>
          <w:p w14:paraId="2865E191" w14:textId="68566556" w:rsidR="00250AF2" w:rsidRPr="006375B5" w:rsidRDefault="0076044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t>บริษัท ทีอาร์เอ แลนด์</w:t>
            </w: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br/>
            </w:r>
            <w:r w:rsidR="00250AF2"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  <w:t>ดีเวลลอปเม้นต์ จำกัด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78B435A" w14:textId="77777777" w:rsidR="00250AF2" w:rsidRPr="006375B5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sz w:val="30"/>
                <w:szCs w:val="30"/>
                <w:lang w:eastAsia="en-GB"/>
              </w:rPr>
            </w:pPr>
          </w:p>
        </w:tc>
        <w:tc>
          <w:tcPr>
            <w:tcW w:w="782" w:type="pct"/>
            <w:gridSpan w:val="3"/>
            <w:shd w:val="clear" w:color="auto" w:fill="auto"/>
            <w:vAlign w:val="bottom"/>
          </w:tcPr>
          <w:p w14:paraId="2409BCDC" w14:textId="6BCCFD92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lang w:eastAsia="en-GB"/>
              </w:rPr>
              <w:t>GVREIT</w:t>
            </w:r>
          </w:p>
        </w:tc>
        <w:tc>
          <w:tcPr>
            <w:tcW w:w="82" w:type="pct"/>
          </w:tcPr>
          <w:p w14:paraId="249EF6CD" w14:textId="7777777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50" w:type="pct"/>
            <w:gridSpan w:val="3"/>
            <w:vAlign w:val="bottom"/>
          </w:tcPr>
          <w:p w14:paraId="553F3EF8" w14:textId="6958E8E8" w:rsidR="00250AF2" w:rsidRPr="006375B5" w:rsidRDefault="0076044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กลุ่ม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บริษัท</w:t>
            </w:r>
            <w:r w:rsidR="00250AF2" w:rsidRPr="006375B5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เกษมทรัพย์ภักดี</w:t>
            </w:r>
            <w:r w:rsidR="00250AF2" w:rsidRPr="006375B5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จำกัด</w:t>
            </w:r>
          </w:p>
        </w:tc>
      </w:tr>
      <w:tr w:rsidR="00CD1D8B" w:rsidRPr="006375B5" w14:paraId="33E2ADD9" w14:textId="4CCA805B" w:rsidTr="002F1F60">
        <w:trPr>
          <w:trHeight w:val="60"/>
          <w:tblHeader/>
        </w:trPr>
        <w:tc>
          <w:tcPr>
            <w:tcW w:w="1602" w:type="pct"/>
            <w:shd w:val="clear" w:color="auto" w:fill="auto"/>
          </w:tcPr>
          <w:p w14:paraId="5B1D912B" w14:textId="77777777" w:rsidR="00CD1D8B" w:rsidRPr="006375B5" w:rsidRDefault="00CD1D8B" w:rsidP="00CD1D8B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15" w:type="pct"/>
            <w:shd w:val="clear" w:color="auto" w:fill="auto"/>
            <w:vAlign w:val="bottom"/>
          </w:tcPr>
          <w:p w14:paraId="18571144" w14:textId="37B5123A" w:rsidR="00CD1D8B" w:rsidRPr="006375B5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F3E0DBB" w14:textId="77777777" w:rsidR="00CD1D8B" w:rsidRPr="006375B5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6AA1A954" w14:textId="7BD1D8E3" w:rsidR="00CD1D8B" w:rsidRPr="006375B5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left="-79" w:right="-11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56E9F905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6903182B" w14:textId="6F54375B" w:rsidR="00CD1D8B" w:rsidRPr="00CD1D8B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2566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6C32448" w14:textId="77777777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bottom"/>
          </w:tcPr>
          <w:p w14:paraId="77539EE4" w14:textId="068803E7" w:rsidR="00CD1D8B" w:rsidRPr="00CD1D8B" w:rsidRDefault="00CD1D8B" w:rsidP="00CD1D8B">
            <w:pPr>
              <w:pStyle w:val="acctmergecolhdg"/>
              <w:spacing w:line="360" w:lineRule="exact"/>
              <w:ind w:left="-108" w:right="-151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E038EA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bottom"/>
          </w:tcPr>
          <w:p w14:paraId="4983B5CB" w14:textId="460C6A36" w:rsidR="00CD1D8B" w:rsidRPr="00CD1D8B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2566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CE1F786" w14:textId="77777777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bottom"/>
          </w:tcPr>
          <w:p w14:paraId="63E1B428" w14:textId="4D81212D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82" w:type="pct"/>
          </w:tcPr>
          <w:p w14:paraId="64C9529F" w14:textId="77777777" w:rsidR="00CD1D8B" w:rsidRPr="006375B5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</w:p>
        </w:tc>
        <w:tc>
          <w:tcPr>
            <w:tcW w:w="422" w:type="pct"/>
            <w:vAlign w:val="bottom"/>
          </w:tcPr>
          <w:p w14:paraId="1A7393C7" w14:textId="61E9C100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2566</w:t>
            </w:r>
          </w:p>
        </w:tc>
        <w:tc>
          <w:tcPr>
            <w:tcW w:w="82" w:type="pct"/>
            <w:vAlign w:val="bottom"/>
          </w:tcPr>
          <w:p w14:paraId="5EF8EFFD" w14:textId="77777777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346" w:type="pct"/>
            <w:vAlign w:val="bottom"/>
          </w:tcPr>
          <w:p w14:paraId="0F1BADAE" w14:textId="4F322CCE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2565</w:t>
            </w:r>
          </w:p>
        </w:tc>
      </w:tr>
      <w:tr w:rsidR="00250AF2" w:rsidRPr="006375B5" w14:paraId="5B48EFCE" w14:textId="303018A6" w:rsidTr="002F1F60">
        <w:trPr>
          <w:trHeight w:val="344"/>
          <w:tblHeader/>
        </w:trPr>
        <w:tc>
          <w:tcPr>
            <w:tcW w:w="1602" w:type="pct"/>
            <w:shd w:val="clear" w:color="auto" w:fill="auto"/>
          </w:tcPr>
          <w:p w14:paraId="5970199A" w14:textId="77777777" w:rsidR="00250AF2" w:rsidRPr="006375B5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398" w:type="pct"/>
            <w:gridSpan w:val="15"/>
            <w:shd w:val="clear" w:color="auto" w:fill="auto"/>
            <w:vAlign w:val="bottom"/>
          </w:tcPr>
          <w:p w14:paraId="2FFB6B1C" w14:textId="0F1B382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CD1D8B" w:rsidRPr="006375B5" w14:paraId="7180306A" w14:textId="4C8B18E7" w:rsidTr="002F1F60">
        <w:trPr>
          <w:trHeight w:val="73"/>
        </w:trPr>
        <w:tc>
          <w:tcPr>
            <w:tcW w:w="1602" w:type="pct"/>
            <w:shd w:val="clear" w:color="auto" w:fill="auto"/>
          </w:tcPr>
          <w:p w14:paraId="3AA5D272" w14:textId="77777777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รายได้</w:t>
            </w:r>
          </w:p>
        </w:tc>
        <w:tc>
          <w:tcPr>
            <w:tcW w:w="315" w:type="pct"/>
            <w:shd w:val="clear" w:color="auto" w:fill="auto"/>
            <w:vAlign w:val="center"/>
          </w:tcPr>
          <w:p w14:paraId="068745D8" w14:textId="4185C7A7" w:rsidR="00CD1D8B" w:rsidRPr="006375B5" w:rsidRDefault="003433EB" w:rsidP="00CD1D8B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3,</w:t>
            </w:r>
            <w:r w:rsidR="00F567FA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779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E8F2E9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5F9FB8B" w14:textId="01CD947B" w:rsidR="00CD1D8B" w:rsidRPr="006375B5" w:rsidRDefault="00CD1D8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3,6</w:t>
            </w:r>
            <w:r w:rsidR="00F567FA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45</w:t>
            </w:r>
          </w:p>
        </w:tc>
        <w:tc>
          <w:tcPr>
            <w:tcW w:w="84" w:type="pct"/>
            <w:shd w:val="clear" w:color="auto" w:fill="auto"/>
            <w:vAlign w:val="center"/>
          </w:tcPr>
          <w:p w14:paraId="0233C3F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16F089C2" w14:textId="4342EF59" w:rsidR="00CD1D8B" w:rsidRPr="006375B5" w:rsidRDefault="00751358" w:rsidP="00CD1D8B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24E19A7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7DEFA08B" w14:textId="747D32DD" w:rsidR="00CD1D8B" w:rsidRPr="006375B5" w:rsidRDefault="00CD1D8B" w:rsidP="00BA3CC8">
            <w:pPr>
              <w:pStyle w:val="acctfourfigures"/>
              <w:tabs>
                <w:tab w:val="clear" w:pos="765"/>
                <w:tab w:val="decimal" w:pos="510"/>
              </w:tabs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CEEE21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236568D9" w14:textId="1A8CD0FF" w:rsidR="00CD1D8B" w:rsidRPr="006375B5" w:rsidRDefault="00B85AF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1,161</w:t>
            </w:r>
          </w:p>
        </w:tc>
        <w:tc>
          <w:tcPr>
            <w:tcW w:w="82" w:type="pct"/>
            <w:shd w:val="clear" w:color="auto" w:fill="auto"/>
          </w:tcPr>
          <w:p w14:paraId="04741F7B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75E87292" w14:textId="598D88AB" w:rsidR="00CD1D8B" w:rsidRPr="006375B5" w:rsidRDefault="00CD1D8B" w:rsidP="00CD1D8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1,135</w:t>
            </w:r>
          </w:p>
        </w:tc>
        <w:tc>
          <w:tcPr>
            <w:tcW w:w="82" w:type="pct"/>
          </w:tcPr>
          <w:p w14:paraId="185A85A5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77279E6C" w14:textId="1F6F2A62" w:rsidR="00CD1D8B" w:rsidRPr="006375B5" w:rsidRDefault="00183634" w:rsidP="00CD1D8B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1,262</w:t>
            </w:r>
          </w:p>
        </w:tc>
        <w:tc>
          <w:tcPr>
            <w:tcW w:w="82" w:type="pct"/>
          </w:tcPr>
          <w:p w14:paraId="6EC5037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6" w:type="pct"/>
          </w:tcPr>
          <w:p w14:paraId="3DF4666D" w14:textId="712B6165" w:rsidR="00CD1D8B" w:rsidRPr="006375B5" w:rsidRDefault="00CD1D8B" w:rsidP="0086700E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1,124</w:t>
            </w:r>
          </w:p>
        </w:tc>
      </w:tr>
      <w:tr w:rsidR="00CD1D8B" w:rsidRPr="006375B5" w14:paraId="4B8EE478" w14:textId="77777777" w:rsidTr="002F1F60">
        <w:trPr>
          <w:trHeight w:val="73"/>
        </w:trPr>
        <w:tc>
          <w:tcPr>
            <w:tcW w:w="1602" w:type="pct"/>
            <w:shd w:val="clear" w:color="auto" w:fill="auto"/>
          </w:tcPr>
          <w:p w14:paraId="208DC4FE" w14:textId="77777777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79CB0F2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E102A1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4D2AE0A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00F9916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014D013B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234E6DE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428974A0" w14:textId="77777777" w:rsidR="00CD1D8B" w:rsidRPr="006375B5" w:rsidRDefault="00CD1D8B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E4C028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3508CA35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2D4227B3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5DF9CCB3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532EE49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9044E7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454334B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6" w:type="pct"/>
          </w:tcPr>
          <w:p w14:paraId="3E4A82F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CD1D8B" w:rsidRPr="006375B5" w14:paraId="3B82A9BC" w14:textId="3AFCC042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DCE4991" w14:textId="6AB8D74A" w:rsidR="00CD1D8B" w:rsidRPr="006375B5" w:rsidRDefault="00CD1D8B" w:rsidP="00CD1D8B">
            <w:pPr>
              <w:spacing w:line="360" w:lineRule="exact"/>
              <w:ind w:left="160" w:hanging="160"/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 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 จากการดำเนินงานอย่างต่อเนื่อง</w:t>
            </w:r>
          </w:p>
        </w:tc>
        <w:tc>
          <w:tcPr>
            <w:tcW w:w="315" w:type="pct"/>
            <w:shd w:val="clear" w:color="auto" w:fill="auto"/>
            <w:vAlign w:val="center"/>
          </w:tcPr>
          <w:p w14:paraId="4DE931A4" w14:textId="356B3CBE" w:rsidR="00CD1D8B" w:rsidRPr="0094599F" w:rsidRDefault="003433EB" w:rsidP="00CD1D8B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2,4</w:t>
            </w:r>
            <w:r w:rsidR="00F567FA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97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62244FC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6BBD3A4E" w14:textId="4E6F073B" w:rsidR="00CD1D8B" w:rsidRPr="006375B5" w:rsidRDefault="00CD1D8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2,523</w:t>
            </w:r>
          </w:p>
        </w:tc>
        <w:tc>
          <w:tcPr>
            <w:tcW w:w="84" w:type="pct"/>
            <w:shd w:val="clear" w:color="auto" w:fill="auto"/>
            <w:vAlign w:val="center"/>
          </w:tcPr>
          <w:p w14:paraId="5572BC7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DB5246E" w14:textId="2B20191A" w:rsidR="00CD1D8B" w:rsidRPr="006375B5" w:rsidRDefault="00751358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(11)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19436BD3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4A8C4BA7" w14:textId="023D9B2F" w:rsidR="00CD1D8B" w:rsidRPr="006375B5" w:rsidRDefault="00CD1D8B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(8)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33F22E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2829EA15" w14:textId="000DD817" w:rsidR="00CD1D8B" w:rsidRPr="006375B5" w:rsidRDefault="00B85AF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566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B05E10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5B969944" w14:textId="1B1E30E6" w:rsidR="00CD1D8B" w:rsidRPr="006375B5" w:rsidRDefault="00FC66BF" w:rsidP="00CD1D8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643</w:t>
            </w:r>
          </w:p>
        </w:tc>
        <w:tc>
          <w:tcPr>
            <w:tcW w:w="82" w:type="pct"/>
          </w:tcPr>
          <w:p w14:paraId="3496FB8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422" w:type="pct"/>
          </w:tcPr>
          <w:p w14:paraId="7AC02C6E" w14:textId="00FC80FF" w:rsidR="00CD1D8B" w:rsidRPr="000A41B1" w:rsidRDefault="00183634" w:rsidP="00CD1D8B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-269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192</w:t>
            </w:r>
          </w:p>
        </w:tc>
        <w:tc>
          <w:tcPr>
            <w:tcW w:w="82" w:type="pct"/>
          </w:tcPr>
          <w:p w14:paraId="3ADC4818" w14:textId="77777777" w:rsidR="00CD1D8B" w:rsidRPr="000A41B1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</w:p>
        </w:tc>
        <w:tc>
          <w:tcPr>
            <w:tcW w:w="346" w:type="pct"/>
          </w:tcPr>
          <w:p w14:paraId="44E1F2DE" w14:textId="1E13E6F1" w:rsidR="00CD1D8B" w:rsidRPr="000A41B1" w:rsidRDefault="00CD1D8B" w:rsidP="00CD1D8B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val="en-US" w:eastAsia="en-GB" w:bidi="th-TH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(21</w:t>
            </w:r>
            <w:r w:rsidR="00183634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2</w:t>
            </w: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)</w:t>
            </w:r>
          </w:p>
        </w:tc>
      </w:tr>
      <w:tr w:rsidR="00CD1D8B" w:rsidRPr="006375B5" w14:paraId="3515722C" w14:textId="0FE5E60D" w:rsidTr="002F1F60">
        <w:trPr>
          <w:trHeight w:val="332"/>
        </w:trPr>
        <w:tc>
          <w:tcPr>
            <w:tcW w:w="1602" w:type="pct"/>
            <w:shd w:val="clear" w:color="auto" w:fill="auto"/>
          </w:tcPr>
          <w:p w14:paraId="7BE17158" w14:textId="0F91C717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>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 xml:space="preserve">(ร้อยละ 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100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2C63156" w14:textId="5CD4BF18" w:rsidR="00CD1D8B" w:rsidRPr="006375B5" w:rsidRDefault="00751358" w:rsidP="00CD1D8B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1,517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85F672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F059591" w14:textId="731CDE00" w:rsidR="00CD1D8B" w:rsidRPr="006375B5" w:rsidRDefault="00CD1D8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1,634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7447B74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E505785" w14:textId="366DD8C5" w:rsidR="00CD1D8B" w:rsidRPr="006375B5" w:rsidRDefault="00751358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(11)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B3A730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C5C2BDD" w14:textId="40E2B351" w:rsidR="00CD1D8B" w:rsidRPr="006375B5" w:rsidRDefault="00CD1D8B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(8)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70B800C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F3C2021" w14:textId="51030471" w:rsidR="00CD1D8B" w:rsidRPr="006375B5" w:rsidRDefault="00B85AF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566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0A96EA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F07B0C7" w14:textId="3CF78348" w:rsidR="00CD1D8B" w:rsidRPr="006375B5" w:rsidRDefault="00FC66BF" w:rsidP="00CD1D8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643</w:t>
            </w:r>
          </w:p>
        </w:tc>
        <w:tc>
          <w:tcPr>
            <w:tcW w:w="82" w:type="pct"/>
            <w:vAlign w:val="bottom"/>
          </w:tcPr>
          <w:p w14:paraId="1292036B" w14:textId="77777777" w:rsidR="00CD1D8B" w:rsidRPr="006375B5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1989FE" w14:textId="3F7A2FE6" w:rsidR="00CD1D8B" w:rsidRPr="006375B5" w:rsidRDefault="00183634" w:rsidP="00CD1D8B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192</w:t>
            </w:r>
          </w:p>
        </w:tc>
        <w:tc>
          <w:tcPr>
            <w:tcW w:w="82" w:type="pct"/>
            <w:vAlign w:val="bottom"/>
          </w:tcPr>
          <w:p w14:paraId="388F53EA" w14:textId="72B01CCE" w:rsidR="00CD1D8B" w:rsidRPr="006375B5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0C394F" w14:textId="27E08BCE" w:rsidR="00CD1D8B" w:rsidRPr="006375B5" w:rsidRDefault="00CD1D8B" w:rsidP="00CD1D8B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(21</w:t>
            </w:r>
            <w:r w:rsidR="00183634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2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</w:tr>
      <w:tr w:rsidR="00CD1D8B" w:rsidRPr="006375B5" w14:paraId="666587CD" w14:textId="6B5A85B5" w:rsidTr="002F1F60">
        <w:trPr>
          <w:trHeight w:val="332"/>
        </w:trPr>
        <w:tc>
          <w:tcPr>
            <w:tcW w:w="1602" w:type="pct"/>
            <w:shd w:val="clear" w:color="auto" w:fill="auto"/>
          </w:tcPr>
          <w:p w14:paraId="7B0F7FC5" w14:textId="77777777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CA5B2A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BC3CE3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1CBF9F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4942341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BD5B77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0EB366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A92EAC6" w14:textId="77777777" w:rsidR="00CD1D8B" w:rsidRPr="006375B5" w:rsidRDefault="00CD1D8B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145BA9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B134AA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E22E95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C5F7DB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56CF292F" w14:textId="77777777" w:rsidR="00CD1D8B" w:rsidRPr="006375B5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13A6A971" w14:textId="77777777" w:rsidR="00CD1D8B" w:rsidRPr="006375B5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3D93A9D7" w14:textId="77777777" w:rsidR="00CD1D8B" w:rsidRPr="006375B5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616A8B1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CD1D8B" w:rsidRPr="006375B5" w14:paraId="545AFA5A" w14:textId="440A4DA1" w:rsidTr="002F1F60">
        <w:trPr>
          <w:trHeight w:val="332"/>
        </w:trPr>
        <w:tc>
          <w:tcPr>
            <w:tcW w:w="1602" w:type="pct"/>
            <w:shd w:val="clear" w:color="auto" w:fill="auto"/>
          </w:tcPr>
          <w:p w14:paraId="14B729D8" w14:textId="7B062F63" w:rsidR="00CD1D8B" w:rsidRPr="006375B5" w:rsidRDefault="00CD1D8B" w:rsidP="00CD1D8B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ตามส่วนได้เสียของกลุ่มบริษัท</w:t>
            </w:r>
          </w:p>
        </w:tc>
        <w:tc>
          <w:tcPr>
            <w:tcW w:w="315" w:type="pct"/>
            <w:shd w:val="clear" w:color="auto" w:fill="auto"/>
          </w:tcPr>
          <w:p w14:paraId="5933BCAB" w14:textId="77777777" w:rsidR="00CD1D8B" w:rsidRDefault="00CD1D8B" w:rsidP="00CD1D8B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1CCF6F2" w14:textId="0A1C1207" w:rsidR="00751358" w:rsidRPr="006375B5" w:rsidRDefault="00751358" w:rsidP="00CD1D8B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404</w:t>
            </w:r>
          </w:p>
        </w:tc>
        <w:tc>
          <w:tcPr>
            <w:tcW w:w="82" w:type="pct"/>
            <w:shd w:val="clear" w:color="auto" w:fill="auto"/>
          </w:tcPr>
          <w:p w14:paraId="3F2A739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F5296BE" w14:textId="77777777" w:rsidR="00CD1D8B" w:rsidRDefault="00CD1D8B" w:rsidP="00CD1D8B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AA11AE1" w14:textId="0E6DB79D" w:rsidR="00CD1D8B" w:rsidRPr="006375B5" w:rsidRDefault="00CD1D8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435</w:t>
            </w:r>
          </w:p>
        </w:tc>
        <w:tc>
          <w:tcPr>
            <w:tcW w:w="84" w:type="pct"/>
            <w:shd w:val="clear" w:color="auto" w:fill="auto"/>
          </w:tcPr>
          <w:p w14:paraId="71911E53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3D54E4DB" w14:textId="77777777" w:rsidR="00CD1D8B" w:rsidRDefault="00CD1D8B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7454844" w14:textId="36803A9A" w:rsidR="00751358" w:rsidRPr="006375B5" w:rsidRDefault="00751358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(6)</w:t>
            </w:r>
          </w:p>
        </w:tc>
        <w:tc>
          <w:tcPr>
            <w:tcW w:w="82" w:type="pct"/>
            <w:shd w:val="clear" w:color="auto" w:fill="auto"/>
          </w:tcPr>
          <w:p w14:paraId="67F24B1E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06FEA165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-70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5538A5C0" w14:textId="718259D5" w:rsidR="00CD1D8B" w:rsidRPr="006375B5" w:rsidRDefault="00CD1D8B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(4)</w:t>
            </w:r>
          </w:p>
        </w:tc>
        <w:tc>
          <w:tcPr>
            <w:tcW w:w="82" w:type="pct"/>
            <w:shd w:val="clear" w:color="auto" w:fill="auto"/>
          </w:tcPr>
          <w:p w14:paraId="793B8725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30EBF50C" w14:textId="77777777" w:rsidR="00CD1D8B" w:rsidRDefault="00CD1D8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7BBC92D2" w14:textId="08088FF1" w:rsidR="00B85AFB" w:rsidRPr="006375B5" w:rsidRDefault="00B85AF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134</w:t>
            </w:r>
          </w:p>
        </w:tc>
        <w:tc>
          <w:tcPr>
            <w:tcW w:w="82" w:type="pct"/>
            <w:shd w:val="clear" w:color="auto" w:fill="auto"/>
          </w:tcPr>
          <w:p w14:paraId="0C59703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3FE35B68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5E328D13" w14:textId="66ED060B" w:rsidR="00CD1D8B" w:rsidRPr="006375B5" w:rsidRDefault="00FC66BF" w:rsidP="00CD1D8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151</w:t>
            </w:r>
          </w:p>
        </w:tc>
        <w:tc>
          <w:tcPr>
            <w:tcW w:w="82" w:type="pct"/>
          </w:tcPr>
          <w:p w14:paraId="1710FD7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</w:tcPr>
          <w:p w14:paraId="056F35FF" w14:textId="77777777" w:rsidR="00183634" w:rsidRDefault="00183634" w:rsidP="00CD1D8B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68FE40D2" w14:textId="16A2FA76" w:rsidR="00CD1D8B" w:rsidRPr="006375B5" w:rsidRDefault="00183634" w:rsidP="00CD1D8B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94</w:t>
            </w:r>
          </w:p>
        </w:tc>
        <w:tc>
          <w:tcPr>
            <w:tcW w:w="82" w:type="pct"/>
          </w:tcPr>
          <w:p w14:paraId="2040A2C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5D413A2E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3F120A64" w14:textId="401CD25A" w:rsidR="00CD1D8B" w:rsidRPr="006375B5" w:rsidRDefault="00CD1D8B" w:rsidP="00CD1D8B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(10</w:t>
            </w:r>
            <w:r w:rsidR="00183634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</w:tr>
      <w:tr w:rsidR="00CD1D8B" w:rsidRPr="006375B5" w14:paraId="301859F1" w14:textId="6D20DFDE" w:rsidTr="002F1F60">
        <w:trPr>
          <w:trHeight w:val="332"/>
        </w:trPr>
        <w:tc>
          <w:tcPr>
            <w:tcW w:w="1602" w:type="pct"/>
            <w:shd w:val="clear" w:color="auto" w:fill="auto"/>
            <w:vAlign w:val="bottom"/>
          </w:tcPr>
          <w:p w14:paraId="4143307A" w14:textId="15221A67" w:rsidR="00CD1D8B" w:rsidRPr="006375B5" w:rsidRDefault="00CD1D8B" w:rsidP="00CD1D8B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15" w:type="pct"/>
            <w:shd w:val="clear" w:color="auto" w:fill="auto"/>
            <w:vAlign w:val="bottom"/>
          </w:tcPr>
          <w:p w14:paraId="49A793BC" w14:textId="2315F98F" w:rsidR="00CD1D8B" w:rsidRPr="006375B5" w:rsidRDefault="00751358" w:rsidP="00CD1D8B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(169)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CDB5DD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46AC43C5" w14:textId="38724E3E" w:rsidR="00CD1D8B" w:rsidRPr="006375B5" w:rsidRDefault="00CD1D8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(180)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59B0B2A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072ABC1A" w14:textId="77777777" w:rsidR="00CD1D8B" w:rsidRDefault="00CD1D8B" w:rsidP="00CD1D8B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C2CBEB" w14:textId="0D7EE3E0" w:rsidR="00751358" w:rsidRPr="006375B5" w:rsidRDefault="00751358" w:rsidP="00CD1D8B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4E15DDF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671E68FA" w14:textId="77777777" w:rsidR="00CD1D8B" w:rsidRDefault="00CD1D8B" w:rsidP="00CD1D8B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37F2617E" w14:textId="14AE355C" w:rsidR="00CD1D8B" w:rsidRPr="006375B5" w:rsidRDefault="00CD1D8B" w:rsidP="00BA3CC8">
            <w:pPr>
              <w:pStyle w:val="acctfourfigures"/>
              <w:tabs>
                <w:tab w:val="clear" w:pos="765"/>
                <w:tab w:val="decimal" w:pos="510"/>
              </w:tabs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893012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0AA84E67" w14:textId="77777777" w:rsidR="00CD1D8B" w:rsidRDefault="00CD1D8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A021F6" w14:textId="046907BF" w:rsidR="00B85AFB" w:rsidRPr="006375B5" w:rsidRDefault="00B85AF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(48)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1C43D0AE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25172669" w14:textId="77777777" w:rsidR="00CD1D8B" w:rsidRDefault="00CD1D8B" w:rsidP="00CD1D8B">
            <w:pPr>
              <w:pStyle w:val="acctfourfigures"/>
              <w:tabs>
                <w:tab w:val="clear" w:pos="765"/>
                <w:tab w:val="decimal" w:pos="822"/>
              </w:tabs>
              <w:spacing w:line="360" w:lineRule="exact"/>
              <w:ind w:right="-112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A975C7" w14:textId="2CDAAED4" w:rsidR="00CD1D8B" w:rsidRPr="006375B5" w:rsidRDefault="00CD1D8B" w:rsidP="0086700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FC66BF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61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6A71BD3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422" w:type="pct"/>
          </w:tcPr>
          <w:p w14:paraId="737EB78F" w14:textId="77777777" w:rsidR="00CD1D8B" w:rsidRDefault="00CD1D8B" w:rsidP="00CD1D8B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7C6D927" w14:textId="5043FC05" w:rsidR="00183634" w:rsidRPr="006375B5" w:rsidRDefault="00183634" w:rsidP="00CD1D8B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(18)</w:t>
            </w:r>
          </w:p>
        </w:tc>
        <w:tc>
          <w:tcPr>
            <w:tcW w:w="82" w:type="pct"/>
          </w:tcPr>
          <w:p w14:paraId="31D658B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346" w:type="pct"/>
          </w:tcPr>
          <w:p w14:paraId="64A1D0C2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006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DD126D4" w14:textId="3953AADF" w:rsidR="00CD1D8B" w:rsidRPr="006375B5" w:rsidRDefault="00183634" w:rsidP="00CD1D8B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10</w:t>
            </w:r>
          </w:p>
        </w:tc>
      </w:tr>
      <w:tr w:rsidR="00CD1D8B" w:rsidRPr="006375B5" w14:paraId="5811F0B4" w14:textId="2CA33216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313F35C3" w14:textId="3E2F2B21" w:rsidR="00CD1D8B" w:rsidRPr="006375B5" w:rsidRDefault="00CD1D8B" w:rsidP="00CD1D8B">
            <w:pPr>
              <w:spacing w:line="360" w:lineRule="exact"/>
              <w:ind w:left="167" w:hanging="167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กำไรขาดทุนเบ็ดเสร็จรวมส่วนที่เป็นของกลุ่มบริษัท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0FE510E" w14:textId="2FA40AE6" w:rsidR="00751358" w:rsidRPr="00E60C6A" w:rsidRDefault="00751358" w:rsidP="00CD1D8B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235</w:t>
            </w:r>
          </w:p>
        </w:tc>
        <w:tc>
          <w:tcPr>
            <w:tcW w:w="82" w:type="pct"/>
            <w:shd w:val="clear" w:color="auto" w:fill="auto"/>
          </w:tcPr>
          <w:p w14:paraId="1778706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27D3C52" w14:textId="66C009C6" w:rsidR="00CD1D8B" w:rsidRPr="006375B5" w:rsidRDefault="00CD1D8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255</w:t>
            </w:r>
          </w:p>
        </w:tc>
        <w:tc>
          <w:tcPr>
            <w:tcW w:w="84" w:type="pct"/>
            <w:shd w:val="clear" w:color="auto" w:fill="auto"/>
          </w:tcPr>
          <w:p w14:paraId="197FD6E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8642FD7" w14:textId="4BBAF43F" w:rsidR="00751358" w:rsidRPr="006375B5" w:rsidRDefault="00751358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(6)</w:t>
            </w:r>
          </w:p>
        </w:tc>
        <w:tc>
          <w:tcPr>
            <w:tcW w:w="82" w:type="pct"/>
            <w:shd w:val="clear" w:color="auto" w:fill="auto"/>
          </w:tcPr>
          <w:p w14:paraId="168C265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9A8C722" w14:textId="3AA4A5FF" w:rsidR="00CD1D8B" w:rsidRPr="006375B5" w:rsidRDefault="00CD1D8B" w:rsidP="00CD1D8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(4)</w:t>
            </w:r>
          </w:p>
        </w:tc>
        <w:tc>
          <w:tcPr>
            <w:tcW w:w="82" w:type="pct"/>
            <w:shd w:val="clear" w:color="auto" w:fill="auto"/>
          </w:tcPr>
          <w:p w14:paraId="7AEC14C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DE6F82E" w14:textId="62D53531" w:rsidR="00B85AFB" w:rsidRPr="006375B5" w:rsidRDefault="00B85AFB" w:rsidP="00CD1D8B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86</w:t>
            </w:r>
          </w:p>
        </w:tc>
        <w:tc>
          <w:tcPr>
            <w:tcW w:w="82" w:type="pct"/>
            <w:shd w:val="clear" w:color="auto" w:fill="auto"/>
          </w:tcPr>
          <w:p w14:paraId="30CBD25B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651B824" w14:textId="5E97E485" w:rsidR="00CD1D8B" w:rsidRPr="006375B5" w:rsidRDefault="00CD1D8B" w:rsidP="00CD1D8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90</w:t>
            </w:r>
          </w:p>
        </w:tc>
        <w:tc>
          <w:tcPr>
            <w:tcW w:w="82" w:type="pct"/>
          </w:tcPr>
          <w:p w14:paraId="7C08773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</w:tcPr>
          <w:p w14:paraId="79C110A4" w14:textId="680E21B8" w:rsidR="00183634" w:rsidRPr="006375B5" w:rsidRDefault="00183634" w:rsidP="00CD1D8B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76</w:t>
            </w:r>
          </w:p>
        </w:tc>
        <w:tc>
          <w:tcPr>
            <w:tcW w:w="82" w:type="pct"/>
          </w:tcPr>
          <w:p w14:paraId="5168C4E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</w:tcPr>
          <w:p w14:paraId="170254B1" w14:textId="75079938" w:rsidR="00CD1D8B" w:rsidRPr="006375B5" w:rsidRDefault="00CD1D8B" w:rsidP="00CD1D8B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(9</w:t>
            </w:r>
            <w:r w:rsidR="00183634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4</w:t>
            </w: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)</w:t>
            </w:r>
          </w:p>
        </w:tc>
      </w:tr>
      <w:tr w:rsidR="00273FCA" w:rsidRPr="006375B5" w14:paraId="2B617833" w14:textId="77777777" w:rsidTr="00420058">
        <w:trPr>
          <w:trHeight w:val="344"/>
        </w:trPr>
        <w:tc>
          <w:tcPr>
            <w:tcW w:w="1602" w:type="pct"/>
            <w:shd w:val="clear" w:color="auto" w:fill="auto"/>
          </w:tcPr>
          <w:p w14:paraId="7ABE6470" w14:textId="77777777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</w:tcPr>
          <w:p w14:paraId="752026D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6D7F774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4E10936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6CF476F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7984CEA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76F9A0E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</w:tcPr>
          <w:p w14:paraId="619DD671" w14:textId="77777777" w:rsidR="00273FCA" w:rsidRPr="006375B5" w:rsidRDefault="00273FCA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7F388CE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</w:tcPr>
          <w:p w14:paraId="3781A02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02E9E14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</w:tcPr>
          <w:p w14:paraId="6174CE04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</w:tcPr>
          <w:p w14:paraId="59104C24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6145E60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5195A7E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7557263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420058" w:rsidRPr="006375B5" w14:paraId="1A7B5432" w14:textId="77777777" w:rsidTr="00420058">
        <w:trPr>
          <w:trHeight w:val="344"/>
        </w:trPr>
        <w:tc>
          <w:tcPr>
            <w:tcW w:w="1602" w:type="pct"/>
            <w:shd w:val="clear" w:color="auto" w:fill="auto"/>
          </w:tcPr>
          <w:p w14:paraId="396EC4A1" w14:textId="77777777" w:rsidR="00420058" w:rsidRPr="006375B5" w:rsidRDefault="00420058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</w:tcPr>
          <w:p w14:paraId="697A14C6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0B7BEA4B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BD7E41D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1456EE1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65F90C72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1E5F69AD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4D65D9C7" w14:textId="77777777" w:rsidR="00420058" w:rsidRPr="006375B5" w:rsidRDefault="00420058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57608F84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2E6EAE32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671D7593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70347831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</w:tcPr>
          <w:p w14:paraId="27F3F04E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</w:tcPr>
          <w:p w14:paraId="5456A798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1B684218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09BC5E53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420058" w:rsidRPr="006375B5" w14:paraId="23623200" w14:textId="77777777" w:rsidTr="00420058">
        <w:trPr>
          <w:trHeight w:val="344"/>
        </w:trPr>
        <w:tc>
          <w:tcPr>
            <w:tcW w:w="1602" w:type="pct"/>
            <w:shd w:val="clear" w:color="auto" w:fill="auto"/>
          </w:tcPr>
          <w:p w14:paraId="7BEEE6E0" w14:textId="77777777" w:rsidR="00420058" w:rsidRPr="006375B5" w:rsidRDefault="00420058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</w:tcPr>
          <w:p w14:paraId="171C0A9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29CF66B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14A4AA91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0C302A9C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EDF6369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4AF58A96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48D2755B" w14:textId="77777777" w:rsidR="00420058" w:rsidRPr="006375B5" w:rsidRDefault="00420058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4CED0E3B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3D47D609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07EAE0A1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58B82D4B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</w:tcPr>
          <w:p w14:paraId="2CAE87E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</w:tcPr>
          <w:p w14:paraId="3EA0E48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3D6C5561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00143C84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CD1D8B" w:rsidRPr="006375B5" w14:paraId="6C26C39F" w14:textId="6DF8FB5C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0D1E7290" w14:textId="07D1226D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lastRenderedPageBreak/>
              <w:t>สินทรัพย์หมุนเวียน</w:t>
            </w:r>
          </w:p>
        </w:tc>
        <w:tc>
          <w:tcPr>
            <w:tcW w:w="315" w:type="pct"/>
            <w:shd w:val="clear" w:color="auto" w:fill="auto"/>
          </w:tcPr>
          <w:p w14:paraId="641DB768" w14:textId="76B45B73" w:rsidR="00CD1D8B" w:rsidRPr="006375B5" w:rsidRDefault="00751358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5</w:t>
            </w:r>
            <w:r w:rsidR="00EF6E16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5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</w:t>
            </w:r>
          </w:p>
        </w:tc>
        <w:tc>
          <w:tcPr>
            <w:tcW w:w="82" w:type="pct"/>
            <w:shd w:val="clear" w:color="auto" w:fill="auto"/>
          </w:tcPr>
          <w:p w14:paraId="6311FA5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43BE4C46" w14:textId="1D39A41F" w:rsidR="00CD1D8B" w:rsidRPr="006375B5" w:rsidRDefault="00CD1D8B" w:rsidP="008670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557</w:t>
            </w:r>
          </w:p>
        </w:tc>
        <w:tc>
          <w:tcPr>
            <w:tcW w:w="84" w:type="pct"/>
            <w:shd w:val="clear" w:color="auto" w:fill="auto"/>
          </w:tcPr>
          <w:p w14:paraId="768103C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4E79D349" w14:textId="359828C5" w:rsidR="00CD1D8B" w:rsidRPr="006375B5" w:rsidRDefault="008969B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27</w:t>
            </w:r>
          </w:p>
        </w:tc>
        <w:tc>
          <w:tcPr>
            <w:tcW w:w="82" w:type="pct"/>
            <w:shd w:val="clear" w:color="auto" w:fill="auto"/>
          </w:tcPr>
          <w:p w14:paraId="32AB7F2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7839904B" w14:textId="7E333766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12</w:t>
            </w:r>
          </w:p>
        </w:tc>
        <w:tc>
          <w:tcPr>
            <w:tcW w:w="82" w:type="pct"/>
            <w:shd w:val="clear" w:color="auto" w:fill="auto"/>
          </w:tcPr>
          <w:p w14:paraId="536195F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61C3F7C7" w14:textId="10F3DF9F" w:rsidR="00CD1D8B" w:rsidRPr="006375B5" w:rsidRDefault="00B85AF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1,380</w:t>
            </w:r>
          </w:p>
        </w:tc>
        <w:tc>
          <w:tcPr>
            <w:tcW w:w="82" w:type="pct"/>
            <w:shd w:val="clear" w:color="auto" w:fill="auto"/>
          </w:tcPr>
          <w:p w14:paraId="36058A93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0DA1F7DB" w14:textId="48B21D7D" w:rsidR="00CD1D8B" w:rsidRPr="006375B5" w:rsidRDefault="00FC66BF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1,323</w:t>
            </w:r>
          </w:p>
        </w:tc>
        <w:tc>
          <w:tcPr>
            <w:tcW w:w="82" w:type="pct"/>
          </w:tcPr>
          <w:p w14:paraId="19AE46DB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DE0FF2C" w14:textId="50559D10" w:rsidR="00CD1D8B" w:rsidRPr="000A41B1" w:rsidRDefault="00183634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175</w:t>
            </w:r>
          </w:p>
        </w:tc>
        <w:tc>
          <w:tcPr>
            <w:tcW w:w="82" w:type="pct"/>
          </w:tcPr>
          <w:p w14:paraId="4BAA1CFD" w14:textId="77777777" w:rsidR="00CD1D8B" w:rsidRPr="000A41B1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5827063A" w14:textId="196405F3" w:rsidR="00CD1D8B" w:rsidRPr="000A41B1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235</w:t>
            </w:r>
          </w:p>
        </w:tc>
      </w:tr>
      <w:tr w:rsidR="00CD1D8B" w:rsidRPr="006375B5" w14:paraId="6EDF20E4" w14:textId="5CC9C090" w:rsidTr="002F1F60">
        <w:trPr>
          <w:trHeight w:val="57"/>
        </w:trPr>
        <w:tc>
          <w:tcPr>
            <w:tcW w:w="1602" w:type="pct"/>
            <w:shd w:val="clear" w:color="auto" w:fill="auto"/>
          </w:tcPr>
          <w:p w14:paraId="1F617132" w14:textId="7D2256DB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สินทรัพย์ไม่หมุนเวียน</w:t>
            </w:r>
          </w:p>
        </w:tc>
        <w:tc>
          <w:tcPr>
            <w:tcW w:w="315" w:type="pct"/>
            <w:shd w:val="clear" w:color="auto" w:fill="auto"/>
          </w:tcPr>
          <w:p w14:paraId="78404109" w14:textId="083603A0" w:rsidR="00CD1D8B" w:rsidRPr="006375B5" w:rsidRDefault="00751358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49,</w:t>
            </w:r>
            <w:r w:rsidR="00F567FA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846</w:t>
            </w:r>
          </w:p>
        </w:tc>
        <w:tc>
          <w:tcPr>
            <w:tcW w:w="82" w:type="pct"/>
            <w:shd w:val="clear" w:color="auto" w:fill="auto"/>
          </w:tcPr>
          <w:p w14:paraId="540BE71C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67AE0C4A" w14:textId="6273E275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46,341</w:t>
            </w:r>
          </w:p>
        </w:tc>
        <w:tc>
          <w:tcPr>
            <w:tcW w:w="84" w:type="pct"/>
            <w:shd w:val="clear" w:color="auto" w:fill="auto"/>
          </w:tcPr>
          <w:p w14:paraId="1B1A5B0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5D232E2D" w14:textId="7B8E5663" w:rsidR="00CD1D8B" w:rsidRPr="006375B5" w:rsidRDefault="008969B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11,729</w:t>
            </w:r>
          </w:p>
        </w:tc>
        <w:tc>
          <w:tcPr>
            <w:tcW w:w="82" w:type="pct"/>
            <w:shd w:val="clear" w:color="auto" w:fill="auto"/>
          </w:tcPr>
          <w:p w14:paraId="29AF603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480C19F1" w14:textId="17A536E6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11,131</w:t>
            </w:r>
          </w:p>
        </w:tc>
        <w:tc>
          <w:tcPr>
            <w:tcW w:w="82" w:type="pct"/>
            <w:shd w:val="clear" w:color="auto" w:fill="auto"/>
          </w:tcPr>
          <w:p w14:paraId="134C103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6816C367" w14:textId="246AF025" w:rsidR="00CD1D8B" w:rsidRPr="006375B5" w:rsidRDefault="00B85AF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10,731</w:t>
            </w:r>
          </w:p>
        </w:tc>
        <w:tc>
          <w:tcPr>
            <w:tcW w:w="82" w:type="pct"/>
            <w:shd w:val="clear" w:color="auto" w:fill="auto"/>
          </w:tcPr>
          <w:p w14:paraId="4C5333D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2EF793E5" w14:textId="6FE28EE6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</w:t>
            </w:r>
            <w:r w:rsidR="00FC66BF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0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="00FC66BF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890</w:t>
            </w:r>
          </w:p>
        </w:tc>
        <w:tc>
          <w:tcPr>
            <w:tcW w:w="82" w:type="pct"/>
          </w:tcPr>
          <w:p w14:paraId="6AF1902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503431D0" w14:textId="38591947" w:rsidR="00CD1D8B" w:rsidRPr="006375B5" w:rsidRDefault="00183634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6,087</w:t>
            </w:r>
          </w:p>
        </w:tc>
        <w:tc>
          <w:tcPr>
            <w:tcW w:w="82" w:type="pct"/>
          </w:tcPr>
          <w:p w14:paraId="7D67C5F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11226090" w14:textId="4CE3819B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6,205</w:t>
            </w:r>
          </w:p>
        </w:tc>
      </w:tr>
      <w:tr w:rsidR="00CD1D8B" w:rsidRPr="006375B5" w14:paraId="1FF9B5FA" w14:textId="21CDEBCC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605DBA3A" w14:textId="296B16A8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หนี้สินหมุนเวียน</w:t>
            </w:r>
          </w:p>
        </w:tc>
        <w:tc>
          <w:tcPr>
            <w:tcW w:w="315" w:type="pct"/>
            <w:shd w:val="clear" w:color="auto" w:fill="auto"/>
          </w:tcPr>
          <w:p w14:paraId="06BE374A" w14:textId="3F535447" w:rsidR="00CD1D8B" w:rsidRPr="006375B5" w:rsidRDefault="00751358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(5,693)</w:t>
            </w:r>
          </w:p>
        </w:tc>
        <w:tc>
          <w:tcPr>
            <w:tcW w:w="82" w:type="pct"/>
            <w:shd w:val="clear" w:color="auto" w:fill="auto"/>
          </w:tcPr>
          <w:p w14:paraId="4A5BBACB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3C19DE54" w14:textId="7185E221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(2,523)</w:t>
            </w:r>
          </w:p>
        </w:tc>
        <w:tc>
          <w:tcPr>
            <w:tcW w:w="84" w:type="pct"/>
            <w:shd w:val="clear" w:color="auto" w:fill="auto"/>
          </w:tcPr>
          <w:p w14:paraId="47731B8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5F3C9CF" w14:textId="15AE5EC6" w:rsidR="00CD1D8B" w:rsidRPr="006375B5" w:rsidRDefault="008969B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(445)</w:t>
            </w:r>
          </w:p>
        </w:tc>
        <w:tc>
          <w:tcPr>
            <w:tcW w:w="82" w:type="pct"/>
            <w:shd w:val="clear" w:color="auto" w:fill="auto"/>
          </w:tcPr>
          <w:p w14:paraId="1491D3C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3976615E" w14:textId="51868E4A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(8)</w:t>
            </w:r>
          </w:p>
        </w:tc>
        <w:tc>
          <w:tcPr>
            <w:tcW w:w="82" w:type="pct"/>
            <w:shd w:val="clear" w:color="auto" w:fill="auto"/>
          </w:tcPr>
          <w:p w14:paraId="0D823874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57BC83CB" w14:textId="7A344227" w:rsidR="00CD1D8B" w:rsidRPr="006375B5" w:rsidRDefault="00B85AF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(142)</w:t>
            </w:r>
          </w:p>
        </w:tc>
        <w:tc>
          <w:tcPr>
            <w:tcW w:w="82" w:type="pct"/>
            <w:shd w:val="clear" w:color="auto" w:fill="auto"/>
          </w:tcPr>
          <w:p w14:paraId="7618F1C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3600B391" w14:textId="0DA92C7F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FC66BF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129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53F58BC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0E0043C9" w14:textId="191A5BD6" w:rsidR="00CD1D8B" w:rsidRPr="000A41B1" w:rsidRDefault="00183634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(194)</w:t>
            </w:r>
          </w:p>
        </w:tc>
        <w:tc>
          <w:tcPr>
            <w:tcW w:w="82" w:type="pct"/>
          </w:tcPr>
          <w:p w14:paraId="3B353E7A" w14:textId="77777777" w:rsidR="00CD1D8B" w:rsidRPr="000A41B1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04AA9A9A" w14:textId="67C93C0A" w:rsidR="00CD1D8B" w:rsidRPr="000A41B1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(190)</w:t>
            </w:r>
          </w:p>
        </w:tc>
      </w:tr>
      <w:tr w:rsidR="00CD1D8B" w:rsidRPr="006375B5" w14:paraId="2E234E6C" w14:textId="4E3729CA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07EC969B" w14:textId="219C4A9B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หนี้สินไม่หมุนเวียน</w:t>
            </w:r>
          </w:p>
        </w:tc>
        <w:tc>
          <w:tcPr>
            <w:tcW w:w="315" w:type="pct"/>
            <w:tcBorders>
              <w:bottom w:val="single" w:sz="4" w:space="0" w:color="auto"/>
            </w:tcBorders>
            <w:shd w:val="clear" w:color="auto" w:fill="auto"/>
          </w:tcPr>
          <w:p w14:paraId="1A5A7A53" w14:textId="282E8938" w:rsidR="00CD1D8B" w:rsidRPr="006375B5" w:rsidRDefault="00751358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(10,9</w:t>
            </w:r>
            <w:r w:rsidR="00F567FA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39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  <w:tc>
          <w:tcPr>
            <w:tcW w:w="82" w:type="pct"/>
            <w:shd w:val="clear" w:color="auto" w:fill="auto"/>
          </w:tcPr>
          <w:p w14:paraId="1C13769B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31B9D17B" w14:textId="2F334B84" w:rsidR="00CD1D8B" w:rsidRPr="00D602AB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(11,168)</w:t>
            </w:r>
          </w:p>
        </w:tc>
        <w:tc>
          <w:tcPr>
            <w:tcW w:w="84" w:type="pct"/>
            <w:shd w:val="clear" w:color="auto" w:fill="auto"/>
          </w:tcPr>
          <w:p w14:paraId="40A625D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41076262" w14:textId="03479D9E" w:rsidR="00CD1D8B" w:rsidRPr="006375B5" w:rsidRDefault="008969B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(1,531)</w:t>
            </w:r>
          </w:p>
        </w:tc>
        <w:tc>
          <w:tcPr>
            <w:tcW w:w="82" w:type="pct"/>
            <w:shd w:val="clear" w:color="auto" w:fill="auto"/>
          </w:tcPr>
          <w:p w14:paraId="53560DE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  <w:shd w:val="clear" w:color="auto" w:fill="auto"/>
          </w:tcPr>
          <w:p w14:paraId="27617CD7" w14:textId="4DD0838A" w:rsidR="00CD1D8B" w:rsidRPr="006375B5" w:rsidRDefault="00CD1D8B" w:rsidP="00C236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(1,342)</w:t>
            </w:r>
          </w:p>
        </w:tc>
        <w:tc>
          <w:tcPr>
            <w:tcW w:w="82" w:type="pct"/>
            <w:shd w:val="clear" w:color="auto" w:fill="auto"/>
          </w:tcPr>
          <w:p w14:paraId="61FF16F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12214A9E" w14:textId="4E745470" w:rsidR="00CD1D8B" w:rsidRPr="006375B5" w:rsidRDefault="00B85AF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(3,034)</w:t>
            </w:r>
          </w:p>
        </w:tc>
        <w:tc>
          <w:tcPr>
            <w:tcW w:w="82" w:type="pct"/>
            <w:shd w:val="clear" w:color="auto" w:fill="auto"/>
          </w:tcPr>
          <w:p w14:paraId="2238420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bottom w:val="single" w:sz="4" w:space="0" w:color="auto"/>
            </w:tcBorders>
            <w:shd w:val="clear" w:color="auto" w:fill="auto"/>
          </w:tcPr>
          <w:p w14:paraId="634ABE78" w14:textId="1BFFFDB5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(3,0</w:t>
            </w:r>
            <w:r w:rsidR="00FC66BF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74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4579E1F4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6FDE17BE" w14:textId="27CC1C70" w:rsidR="00CD1D8B" w:rsidRPr="000A41B1" w:rsidRDefault="00183634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(4,427)</w:t>
            </w:r>
          </w:p>
        </w:tc>
        <w:tc>
          <w:tcPr>
            <w:tcW w:w="82" w:type="pct"/>
          </w:tcPr>
          <w:p w14:paraId="3641C684" w14:textId="77777777" w:rsidR="00CD1D8B" w:rsidRPr="000A41B1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bottom w:val="single" w:sz="4" w:space="0" w:color="auto"/>
            </w:tcBorders>
          </w:tcPr>
          <w:p w14:paraId="14697E69" w14:textId="68AE2161" w:rsidR="00CD1D8B" w:rsidRPr="000A41B1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(4,801)</w:t>
            </w:r>
          </w:p>
        </w:tc>
      </w:tr>
      <w:tr w:rsidR="00CD1D8B" w:rsidRPr="006375B5" w14:paraId="48BA5ED8" w14:textId="1C43B57B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1EEEBA3" w14:textId="16396CCB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 xml:space="preserve">สินทรัพย์สุทธิ (ร้อยละ 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100</w:t>
            </w: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5D2B198" w14:textId="452B3FCE" w:rsidR="00CD1D8B" w:rsidRPr="006375B5" w:rsidRDefault="00751358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33,7</w:t>
            </w:r>
            <w:r w:rsidR="00F567FA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68</w:t>
            </w:r>
          </w:p>
        </w:tc>
        <w:tc>
          <w:tcPr>
            <w:tcW w:w="82" w:type="pct"/>
            <w:shd w:val="clear" w:color="auto" w:fill="auto"/>
          </w:tcPr>
          <w:p w14:paraId="0EF3E4D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9EF707" w14:textId="2F90C8EE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33,207</w:t>
            </w:r>
          </w:p>
        </w:tc>
        <w:tc>
          <w:tcPr>
            <w:tcW w:w="84" w:type="pct"/>
            <w:shd w:val="clear" w:color="auto" w:fill="auto"/>
          </w:tcPr>
          <w:p w14:paraId="1677A91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79F10F5" w14:textId="21CF98B9" w:rsidR="00CD1D8B" w:rsidRPr="006375B5" w:rsidRDefault="008969B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9,780</w:t>
            </w:r>
          </w:p>
        </w:tc>
        <w:tc>
          <w:tcPr>
            <w:tcW w:w="82" w:type="pct"/>
            <w:shd w:val="clear" w:color="auto" w:fill="auto"/>
          </w:tcPr>
          <w:p w14:paraId="7C5A378E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C123767" w14:textId="385C16AC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9,793</w:t>
            </w:r>
          </w:p>
        </w:tc>
        <w:tc>
          <w:tcPr>
            <w:tcW w:w="82" w:type="pct"/>
            <w:shd w:val="clear" w:color="auto" w:fill="auto"/>
          </w:tcPr>
          <w:p w14:paraId="51E424C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8641FF7" w14:textId="4B33B542" w:rsidR="00CD1D8B" w:rsidRPr="006375B5" w:rsidRDefault="00B85AF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8,935</w:t>
            </w:r>
          </w:p>
        </w:tc>
        <w:tc>
          <w:tcPr>
            <w:tcW w:w="82" w:type="pct"/>
            <w:shd w:val="clear" w:color="auto" w:fill="auto"/>
          </w:tcPr>
          <w:p w14:paraId="742B249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6288BBA" w14:textId="25D7D5D3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</w:t>
            </w:r>
            <w:r w:rsidR="00FC66BF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010</w:t>
            </w:r>
          </w:p>
        </w:tc>
        <w:tc>
          <w:tcPr>
            <w:tcW w:w="82" w:type="pct"/>
          </w:tcPr>
          <w:p w14:paraId="4C853F9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</w:tcPr>
          <w:p w14:paraId="2EE5D967" w14:textId="7E265B7A" w:rsidR="00CD1D8B" w:rsidRPr="006375B5" w:rsidRDefault="00183634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1,641</w:t>
            </w:r>
          </w:p>
        </w:tc>
        <w:tc>
          <w:tcPr>
            <w:tcW w:w="82" w:type="pct"/>
          </w:tcPr>
          <w:p w14:paraId="42D211D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</w:tcPr>
          <w:p w14:paraId="1002711F" w14:textId="63876866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1,449</w:t>
            </w:r>
          </w:p>
        </w:tc>
      </w:tr>
      <w:tr w:rsidR="00CD1D8B" w:rsidRPr="006375B5" w14:paraId="1E61AC4F" w14:textId="50ED02E3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64C92F89" w14:textId="77777777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</w:tcPr>
          <w:p w14:paraId="1531812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273360C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79135B1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769AB48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280BC4C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6687FEB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</w:tcPr>
          <w:p w14:paraId="0A44CF0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0CC76A75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</w:tcPr>
          <w:p w14:paraId="594BCA5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4B9E6284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</w:tcPr>
          <w:p w14:paraId="163645E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3B24BAF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0B25358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2D8249F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7A5B5F3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CD1D8B" w:rsidRPr="006375B5" w14:paraId="72562E64" w14:textId="75BD1650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9E17F6A" w14:textId="5E1BDE8C" w:rsidR="00CD1D8B" w:rsidRPr="006375B5" w:rsidRDefault="00CD1D8B" w:rsidP="00CD1D8B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สินทรัพย์สุทธิส่วนที่เป็นของ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บริษัท</w:t>
            </w:r>
          </w:p>
        </w:tc>
        <w:tc>
          <w:tcPr>
            <w:tcW w:w="315" w:type="pct"/>
            <w:shd w:val="clear" w:color="auto" w:fill="auto"/>
          </w:tcPr>
          <w:p w14:paraId="3AE1E557" w14:textId="098DABD0" w:rsidR="00CD1D8B" w:rsidRPr="003F27C8" w:rsidRDefault="00751358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8,9</w:t>
            </w:r>
            <w:r w:rsidR="00F567FA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89</w:t>
            </w:r>
          </w:p>
        </w:tc>
        <w:tc>
          <w:tcPr>
            <w:tcW w:w="82" w:type="pct"/>
            <w:shd w:val="clear" w:color="auto" w:fill="auto"/>
          </w:tcPr>
          <w:p w14:paraId="072820A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979B602" w14:textId="210D5585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8,840</w:t>
            </w:r>
          </w:p>
        </w:tc>
        <w:tc>
          <w:tcPr>
            <w:tcW w:w="84" w:type="pct"/>
            <w:shd w:val="clear" w:color="auto" w:fill="auto"/>
          </w:tcPr>
          <w:p w14:paraId="3D48308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157BC2E1" w14:textId="259EDB29" w:rsidR="00CD1D8B" w:rsidRPr="006375B5" w:rsidRDefault="008969B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4,890</w:t>
            </w:r>
          </w:p>
        </w:tc>
        <w:tc>
          <w:tcPr>
            <w:tcW w:w="82" w:type="pct"/>
            <w:shd w:val="clear" w:color="auto" w:fill="auto"/>
          </w:tcPr>
          <w:p w14:paraId="47EFFEE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5D13344B" w14:textId="5778A9D6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4,897</w:t>
            </w:r>
          </w:p>
        </w:tc>
        <w:tc>
          <w:tcPr>
            <w:tcW w:w="82" w:type="pct"/>
            <w:shd w:val="clear" w:color="auto" w:fill="auto"/>
          </w:tcPr>
          <w:p w14:paraId="44CA008E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1484233A" w14:textId="55931337" w:rsidR="00CD1D8B" w:rsidRPr="006375B5" w:rsidRDefault="00B85AF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2,111</w:t>
            </w:r>
          </w:p>
        </w:tc>
        <w:tc>
          <w:tcPr>
            <w:tcW w:w="82" w:type="pct"/>
            <w:shd w:val="clear" w:color="auto" w:fill="auto"/>
          </w:tcPr>
          <w:p w14:paraId="2C48212B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662D31D4" w14:textId="40171DDE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2,1</w:t>
            </w:r>
            <w:r w:rsidR="00FC66BF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19</w:t>
            </w:r>
          </w:p>
        </w:tc>
        <w:tc>
          <w:tcPr>
            <w:tcW w:w="82" w:type="pct"/>
          </w:tcPr>
          <w:p w14:paraId="6EDD8F9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4DAA48B" w14:textId="199C5F02" w:rsidR="00CD1D8B" w:rsidRPr="006375B5" w:rsidRDefault="00183634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804</w:t>
            </w:r>
          </w:p>
        </w:tc>
        <w:tc>
          <w:tcPr>
            <w:tcW w:w="82" w:type="pct"/>
          </w:tcPr>
          <w:p w14:paraId="12E738B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4B78BF78" w14:textId="5BB6695F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710</w:t>
            </w:r>
          </w:p>
        </w:tc>
      </w:tr>
      <w:tr w:rsidR="00CD1D8B" w:rsidRPr="006375B5" w14:paraId="1F2A7FF1" w14:textId="19A19D2A" w:rsidTr="00613152">
        <w:trPr>
          <w:trHeight w:val="344"/>
        </w:trPr>
        <w:tc>
          <w:tcPr>
            <w:tcW w:w="1602" w:type="pct"/>
            <w:shd w:val="clear" w:color="auto" w:fill="auto"/>
            <w:vAlign w:val="bottom"/>
          </w:tcPr>
          <w:p w14:paraId="44583C3D" w14:textId="6BB205C2" w:rsidR="00CD1D8B" w:rsidRPr="006375B5" w:rsidRDefault="00CD1D8B" w:rsidP="00CD1D8B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15" w:type="pct"/>
            <w:tcBorders>
              <w:bottom w:val="single" w:sz="4" w:space="0" w:color="auto"/>
            </w:tcBorders>
            <w:shd w:val="clear" w:color="auto" w:fill="auto"/>
          </w:tcPr>
          <w:p w14:paraId="7A09B779" w14:textId="77777777" w:rsidR="00CD1D8B" w:rsidRDefault="00CD1D8B" w:rsidP="00A66414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080BB89F" w14:textId="615DEE54" w:rsidR="00A66414" w:rsidRPr="006375B5" w:rsidRDefault="00A66414" w:rsidP="00A66414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(4,</w:t>
            </w:r>
            <w:r w:rsidR="00F567FA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107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</w:tcPr>
          <w:p w14:paraId="44B651A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08C1E245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2168303E" w14:textId="11121E54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(3,582)</w:t>
            </w:r>
          </w:p>
        </w:tc>
        <w:tc>
          <w:tcPr>
            <w:tcW w:w="84" w:type="pct"/>
            <w:shd w:val="clear" w:color="auto" w:fill="auto"/>
          </w:tcPr>
          <w:p w14:paraId="350F7E8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7768EB45" w14:textId="77777777" w:rsidR="00CD1D8B" w:rsidRDefault="00CD1D8B" w:rsidP="00CD1D8B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2E770B18" w14:textId="0F16B0A7" w:rsidR="008969B3" w:rsidRPr="006375B5" w:rsidRDefault="008969B3" w:rsidP="00CD1D8B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27F154B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  <w:shd w:val="clear" w:color="auto" w:fill="auto"/>
          </w:tcPr>
          <w:p w14:paraId="0039C5E6" w14:textId="77777777" w:rsidR="00CD1D8B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4B9E69" w14:textId="4369B36A" w:rsidR="00CD1D8B" w:rsidRPr="006375B5" w:rsidRDefault="00CD1D8B" w:rsidP="00CD1D8B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2009094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0684072C" w14:textId="77777777" w:rsidR="00CD1D8B" w:rsidRDefault="00CD1D8B" w:rsidP="00B85A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15B48D55" w14:textId="1E2F40C0" w:rsidR="00B85AFB" w:rsidRPr="006375B5" w:rsidRDefault="00B85AFB" w:rsidP="00B85AFB">
            <w:pPr>
              <w:pStyle w:val="acctfourfigures"/>
              <w:spacing w:line="360" w:lineRule="exact"/>
              <w:ind w:right="-19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(1,059)</w:t>
            </w:r>
          </w:p>
        </w:tc>
        <w:tc>
          <w:tcPr>
            <w:tcW w:w="82" w:type="pct"/>
            <w:shd w:val="clear" w:color="auto" w:fill="auto"/>
          </w:tcPr>
          <w:p w14:paraId="4A9EA86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bottom w:val="single" w:sz="4" w:space="0" w:color="auto"/>
            </w:tcBorders>
            <w:shd w:val="clear" w:color="auto" w:fill="auto"/>
          </w:tcPr>
          <w:p w14:paraId="24F391F6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43AE7B69" w14:textId="2F7C3131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(1,0</w:t>
            </w:r>
            <w:r w:rsidR="00FC66BF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17C153B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4C246EA6" w14:textId="77777777" w:rsidR="00CD1D8B" w:rsidRDefault="00CD1D8B" w:rsidP="00B85A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6EB68FBD" w14:textId="0AEE502D" w:rsidR="00183634" w:rsidRPr="006375B5" w:rsidRDefault="00183634" w:rsidP="00B85AFB">
            <w:pPr>
              <w:pStyle w:val="acctfourfigures"/>
              <w:tabs>
                <w:tab w:val="clear" w:pos="765"/>
                <w:tab w:val="decimal" w:pos="99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211</w:t>
            </w:r>
          </w:p>
        </w:tc>
        <w:tc>
          <w:tcPr>
            <w:tcW w:w="82" w:type="pct"/>
          </w:tcPr>
          <w:p w14:paraId="6CB53F3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bottom w:val="single" w:sz="4" w:space="0" w:color="auto"/>
            </w:tcBorders>
          </w:tcPr>
          <w:p w14:paraId="013FD759" w14:textId="77777777" w:rsidR="00CD1D8B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00462C9F" w14:textId="09353466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229</w:t>
            </w:r>
          </w:p>
        </w:tc>
      </w:tr>
      <w:tr w:rsidR="00CD1D8B" w:rsidRPr="006375B5" w14:paraId="7DF94770" w14:textId="5953A92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337DE9FD" w14:textId="073B67DD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 w:cs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มูลค่าตามบัญชีของเงินลงทุนในบริษัทร่วม</w:t>
            </w:r>
            <w:r w:rsidR="00420058"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>/</w:t>
            </w:r>
            <w:r w:rsidR="00420058"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การร่วมค้า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866CB9" w14:textId="3D1CF072" w:rsidR="00A66414" w:rsidRPr="006375B5" w:rsidRDefault="00A66414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4,882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4005B89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8677D5" w14:textId="68E789A2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5,258</w:t>
            </w:r>
          </w:p>
        </w:tc>
        <w:tc>
          <w:tcPr>
            <w:tcW w:w="84" w:type="pct"/>
            <w:shd w:val="clear" w:color="auto" w:fill="auto"/>
            <w:vAlign w:val="center"/>
          </w:tcPr>
          <w:p w14:paraId="5FAFED8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397637" w14:textId="2B5027EE" w:rsidR="008969B3" w:rsidRPr="006375B5" w:rsidRDefault="008969B3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4,890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679121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B6FA34" w14:textId="239C079C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4,897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7FA9898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0E3526" w14:textId="30DE4914" w:rsidR="00B85AFB" w:rsidRPr="006375B5" w:rsidRDefault="00B85AFB" w:rsidP="00B85A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1,052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A19A755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352805" w14:textId="1F58D3B7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1,109</w:t>
            </w:r>
          </w:p>
        </w:tc>
        <w:tc>
          <w:tcPr>
            <w:tcW w:w="82" w:type="pct"/>
            <w:vAlign w:val="center"/>
          </w:tcPr>
          <w:p w14:paraId="334D0DE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1A1DD9" w14:textId="1B2CCF4B" w:rsidR="00183634" w:rsidRPr="006375B5" w:rsidRDefault="00183634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1,015</w:t>
            </w:r>
          </w:p>
        </w:tc>
        <w:tc>
          <w:tcPr>
            <w:tcW w:w="82" w:type="pct"/>
            <w:vAlign w:val="center"/>
          </w:tcPr>
          <w:p w14:paraId="3AF7CEA5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BF6E5A" w14:textId="43501201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939</w:t>
            </w:r>
          </w:p>
        </w:tc>
      </w:tr>
      <w:tr w:rsidR="002F1F60" w:rsidRPr="006375B5" w14:paraId="51B3570B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7924561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17C858A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11BB6CE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F40D51A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553C1F3C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E872400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17D00B9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3918243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03F2201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10835C9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3044D6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1ABCD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47CB5C1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  <w:vAlign w:val="center"/>
          </w:tcPr>
          <w:p w14:paraId="5F9801D1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658AA29D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  <w:vAlign w:val="center"/>
          </w:tcPr>
          <w:p w14:paraId="128D4C43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2F1F60" w:rsidRPr="006375B5" w14:paraId="3D1B4098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2C02387B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6C3D88B1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FB1EF7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383CFAD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16706DBE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722EBEC1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658DCD1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1A1BE43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3B0EE4DA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456E54FD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34BF46ED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2910C3D9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033615D5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vAlign w:val="center"/>
          </w:tcPr>
          <w:p w14:paraId="4CF0301F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3572E164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vAlign w:val="center"/>
          </w:tcPr>
          <w:p w14:paraId="133D98CA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2F1F60" w:rsidRPr="006375B5" w14:paraId="2FE283ED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0B099BF7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0AB10D54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55904A4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0313D91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2B7C85E6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63299F06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EC68B2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31D67A65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C2232E3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1706D8CD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CB7FBF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394B6970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1D18B4A6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vAlign w:val="center"/>
          </w:tcPr>
          <w:p w14:paraId="57D6F84E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6D00A46C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vAlign w:val="center"/>
          </w:tcPr>
          <w:p w14:paraId="4CB0A624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2F1F60" w:rsidRPr="006375B5" w14:paraId="62280A44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37388405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0E2D9633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5E7E8F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CE0F551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4D2FF6F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442374EB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F4944D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58E3EF4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3B5EA56C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38FCF009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5A914DE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13667F7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5E33FACD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vAlign w:val="center"/>
          </w:tcPr>
          <w:p w14:paraId="0B2961C5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4D98672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vAlign w:val="center"/>
          </w:tcPr>
          <w:p w14:paraId="6AB94F6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</w:tbl>
    <w:p w14:paraId="4C13DCBB" w14:textId="3107D045" w:rsidR="0083694D" w:rsidRPr="006375B5" w:rsidRDefault="0083694D"/>
    <w:p w14:paraId="0E92DA7A" w14:textId="14BFD541" w:rsidR="00E7708F" w:rsidRPr="006375B5" w:rsidRDefault="00E7708F" w:rsidP="00823253">
      <w:pPr>
        <w:pStyle w:val="block"/>
        <w:spacing w:after="0" w:line="240" w:lineRule="atLeast"/>
        <w:ind w:left="0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7708F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71A350FE" w14:textId="6AFB272C" w:rsidR="001C7D7E" w:rsidRPr="006375B5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Theme="majorBidi" w:eastAsia="Angsana New" w:hAnsiTheme="majorBidi"/>
          <w:i/>
          <w:iCs/>
          <w:sz w:val="30"/>
          <w:szCs w:val="30"/>
        </w:rPr>
      </w:pPr>
      <w:r w:rsidRPr="006375B5">
        <w:rPr>
          <w:rFonts w:asciiTheme="majorBidi" w:eastAsia="Angsana New" w:hAnsiTheme="majorBidi"/>
          <w:i/>
          <w:iCs/>
          <w:sz w:val="30"/>
          <w:szCs w:val="30"/>
        </w:rPr>
        <w:lastRenderedPageBreak/>
        <w:tab/>
      </w:r>
      <w:r w:rsidR="00CA3649" w:rsidRPr="006375B5">
        <w:rPr>
          <w:rFonts w:asciiTheme="majorBidi" w:eastAsia="Angsana New" w:hAnsiTheme="majorBidi" w:hint="cs"/>
          <w:i/>
          <w:iCs/>
          <w:sz w:val="30"/>
          <w:szCs w:val="30"/>
          <w:cs/>
        </w:rPr>
        <w:t>บริษัทร่วมและการร่วมค้าที่ไม่มีสาระสำคัญ</w:t>
      </w:r>
    </w:p>
    <w:p w14:paraId="7CABB5AF" w14:textId="77777777" w:rsidR="00CA3649" w:rsidRPr="006375B5" w:rsidRDefault="00CA3649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="Angsana New" w:eastAsia="Angsana New" w:hAnsi="Angsana New"/>
          <w:sz w:val="30"/>
          <w:szCs w:val="30"/>
        </w:rPr>
      </w:pPr>
    </w:p>
    <w:p w14:paraId="3507AF95" w14:textId="401ABD31" w:rsidR="00E9518C" w:rsidRPr="006375B5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  <w:r w:rsidRPr="006375B5">
        <w:rPr>
          <w:rFonts w:asciiTheme="majorBidi" w:eastAsia="Angsana New" w:hAnsiTheme="majorBidi" w:cstheme="majorBidi"/>
          <w:sz w:val="30"/>
          <w:szCs w:val="30"/>
        </w:rPr>
        <w:tab/>
      </w:r>
      <w:r w:rsidR="00CA3649" w:rsidRPr="006375B5">
        <w:rPr>
          <w:rFonts w:asciiTheme="majorBidi" w:eastAsia="Angsana New" w:hAnsiTheme="majorBidi" w:cstheme="majorBidi"/>
          <w:sz w:val="30"/>
          <w:szCs w:val="30"/>
          <w:cs/>
        </w:rPr>
        <w:t>ตารางต่อไปนี้สรุปข้อมูลทางการเงินของส่วนได้เสียของกลุ่มบริษัทในบริษัทร่วมและการร่วมค้าที่ไม่มีสาระสำคัญจากจำนวนเงินที่รายงานในงบการเงินรวมของกลุ่มบริษัท</w:t>
      </w:r>
    </w:p>
    <w:p w14:paraId="741DE38A" w14:textId="39AF08DD" w:rsidR="0095649F" w:rsidRPr="006375B5" w:rsidRDefault="0095649F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</w:p>
    <w:tbl>
      <w:tblPr>
        <w:tblW w:w="9036" w:type="dxa"/>
        <w:tblInd w:w="477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860"/>
        <w:gridCol w:w="882"/>
        <w:gridCol w:w="180"/>
        <w:gridCol w:w="900"/>
        <w:gridCol w:w="264"/>
        <w:gridCol w:w="888"/>
        <w:gridCol w:w="178"/>
        <w:gridCol w:w="884"/>
      </w:tblGrid>
      <w:tr w:rsidR="0095649F" w:rsidRPr="006375B5" w14:paraId="6A6E0B76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E9DEB41" w14:textId="77777777" w:rsidR="0095649F" w:rsidRPr="006375B5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6B56F64D" w14:textId="6F1BB1B8" w:rsidR="0095649F" w:rsidRPr="006375B5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264" w:type="dxa"/>
          </w:tcPr>
          <w:p w14:paraId="0233D213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190EDE2C" w14:textId="720B7C2B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95649F" w:rsidRPr="006375B5" w14:paraId="49534A0D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48320AD" w14:textId="77777777" w:rsidR="0095649F" w:rsidRPr="006375B5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45897752" w14:textId="69474B2B" w:rsidR="0095649F" w:rsidRPr="006375B5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  <w:tc>
          <w:tcPr>
            <w:tcW w:w="264" w:type="dxa"/>
          </w:tcPr>
          <w:p w14:paraId="45B362E6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0DE5F0CB" w14:textId="6D5F09E5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</w:tr>
      <w:tr w:rsidR="0095649F" w:rsidRPr="006375B5" w14:paraId="7E130844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1ABA97AB" w14:textId="77777777" w:rsidR="0095649F" w:rsidRPr="006375B5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2" w:type="dxa"/>
          </w:tcPr>
          <w:p w14:paraId="035940E2" w14:textId="7119D316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CD1D8B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180" w:type="dxa"/>
          </w:tcPr>
          <w:p w14:paraId="121AD5B4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2A850554" w14:textId="64B6DFA5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86700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</w:t>
            </w:r>
          </w:p>
        </w:tc>
        <w:tc>
          <w:tcPr>
            <w:tcW w:w="264" w:type="dxa"/>
          </w:tcPr>
          <w:p w14:paraId="4C2A1E10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8" w:type="dxa"/>
          </w:tcPr>
          <w:p w14:paraId="06D02EA6" w14:textId="3CE5500F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CD1D8B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178" w:type="dxa"/>
          </w:tcPr>
          <w:p w14:paraId="7B9A39D1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4" w:type="dxa"/>
          </w:tcPr>
          <w:p w14:paraId="66A90ADF" w14:textId="76AE2CD9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CD1D8B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</w:t>
            </w:r>
          </w:p>
        </w:tc>
      </w:tr>
      <w:tr w:rsidR="0095649F" w:rsidRPr="006375B5" w14:paraId="4D87C84B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3B311130" w14:textId="77777777" w:rsidR="0095649F" w:rsidRPr="006375B5" w:rsidRDefault="0095649F" w:rsidP="00B8670C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176" w:type="dxa"/>
            <w:gridSpan w:val="7"/>
          </w:tcPr>
          <w:p w14:paraId="646D3B46" w14:textId="77777777" w:rsidR="0095649F" w:rsidRPr="006375B5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95649F" w:rsidRPr="006375B5" w14:paraId="49B6051E" w14:textId="77777777" w:rsidTr="003A5803">
        <w:trPr>
          <w:cantSplit/>
          <w:trHeight w:val="18"/>
        </w:trPr>
        <w:tc>
          <w:tcPr>
            <w:tcW w:w="4860" w:type="dxa"/>
          </w:tcPr>
          <w:p w14:paraId="5AB85519" w14:textId="3F101EB7" w:rsidR="0095649F" w:rsidRPr="006375B5" w:rsidRDefault="0095649F" w:rsidP="00B8670C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มูลค่าตามบัญชีของส่วนได้เสียในบริษัทร่วมและ</w:t>
            </w:r>
          </w:p>
        </w:tc>
        <w:tc>
          <w:tcPr>
            <w:tcW w:w="882" w:type="dxa"/>
            <w:vAlign w:val="bottom"/>
          </w:tcPr>
          <w:p w14:paraId="6CA5786C" w14:textId="69A8B97D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2309A6FF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4583D82" w14:textId="6630653D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4" w:type="dxa"/>
            <w:vAlign w:val="bottom"/>
          </w:tcPr>
          <w:p w14:paraId="083C78E6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12F6CCC6" w14:textId="62CCCF0F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211A8AC5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124A5BF2" w14:textId="46090334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CD1D8B" w:rsidRPr="006375B5" w14:paraId="37CF3B13" w14:textId="77777777" w:rsidTr="003A5803">
        <w:trPr>
          <w:cantSplit/>
          <w:trHeight w:val="18"/>
        </w:trPr>
        <w:tc>
          <w:tcPr>
            <w:tcW w:w="4860" w:type="dxa"/>
          </w:tcPr>
          <w:p w14:paraId="5B14C051" w14:textId="468E8567" w:rsidR="00CD1D8B" w:rsidRPr="006375B5" w:rsidRDefault="00CD1D8B" w:rsidP="00CD1D8B">
            <w:pPr>
              <w:tabs>
                <w:tab w:val="clear" w:pos="227"/>
              </w:tabs>
              <w:ind w:left="227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การร่ว</w:t>
            </w: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  <w:t>มค้าที่ไม่มีสาระสำคัญ</w:t>
            </w:r>
          </w:p>
        </w:tc>
        <w:tc>
          <w:tcPr>
            <w:tcW w:w="882" w:type="dxa"/>
            <w:vAlign w:val="bottom"/>
          </w:tcPr>
          <w:p w14:paraId="4622DB63" w14:textId="79601A42" w:rsidR="00CD1D8B" w:rsidRPr="006375B5" w:rsidRDefault="00B82237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76</w:t>
            </w:r>
          </w:p>
        </w:tc>
        <w:tc>
          <w:tcPr>
            <w:tcW w:w="180" w:type="dxa"/>
            <w:vAlign w:val="bottom"/>
          </w:tcPr>
          <w:p w14:paraId="42473763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124A350" w14:textId="20B48221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88</w:t>
            </w:r>
          </w:p>
        </w:tc>
        <w:tc>
          <w:tcPr>
            <w:tcW w:w="264" w:type="dxa"/>
            <w:vAlign w:val="bottom"/>
          </w:tcPr>
          <w:p w14:paraId="3599FF7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6FE9618C" w14:textId="77AD5891" w:rsidR="00CD1D8B" w:rsidRPr="006375B5" w:rsidRDefault="00B85AF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1,31</w:t>
            </w:r>
            <w:r w:rsidR="004F526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78" w:type="dxa"/>
            <w:vAlign w:val="bottom"/>
          </w:tcPr>
          <w:p w14:paraId="67502D58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09E881FB" w14:textId="411BBA99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2,393</w:t>
            </w:r>
          </w:p>
        </w:tc>
      </w:tr>
      <w:tr w:rsidR="00CD1D8B" w:rsidRPr="006375B5" w14:paraId="027D22BD" w14:textId="77777777" w:rsidTr="003A5803">
        <w:trPr>
          <w:cantSplit/>
          <w:trHeight w:val="18"/>
        </w:trPr>
        <w:tc>
          <w:tcPr>
            <w:tcW w:w="4860" w:type="dxa"/>
          </w:tcPr>
          <w:p w14:paraId="66EF1E32" w14:textId="77777777" w:rsidR="00CD1D8B" w:rsidRPr="006375B5" w:rsidRDefault="00CD1D8B" w:rsidP="00CD1D8B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ส่วนแบ่งของกลุ่มบริษัทใน</w:t>
            </w:r>
          </w:p>
        </w:tc>
        <w:tc>
          <w:tcPr>
            <w:tcW w:w="882" w:type="dxa"/>
          </w:tcPr>
          <w:p w14:paraId="7E665D3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814281B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8537523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4" w:type="dxa"/>
          </w:tcPr>
          <w:p w14:paraId="34C1BE0C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</w:tcPr>
          <w:p w14:paraId="07A48F6E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4F1F23DC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</w:tcPr>
          <w:p w14:paraId="78AF91E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D1D8B" w:rsidRPr="006375B5" w14:paraId="51756048" w14:textId="77777777" w:rsidTr="00EF617A">
        <w:trPr>
          <w:cantSplit/>
          <w:trHeight w:val="18"/>
        </w:trPr>
        <w:tc>
          <w:tcPr>
            <w:tcW w:w="4860" w:type="dxa"/>
          </w:tcPr>
          <w:p w14:paraId="15AA5BA5" w14:textId="5054FF7A" w:rsidR="00CD1D8B" w:rsidRPr="006375B5" w:rsidRDefault="00CD1D8B" w:rsidP="00CD1D8B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กำไร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ขาดทุน)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จากการดำเนินงานอย่างต่อเนื่อง</w:t>
            </w:r>
          </w:p>
        </w:tc>
        <w:tc>
          <w:tcPr>
            <w:tcW w:w="882" w:type="dxa"/>
            <w:tcBorders>
              <w:bottom w:val="single" w:sz="4" w:space="0" w:color="auto"/>
            </w:tcBorders>
          </w:tcPr>
          <w:p w14:paraId="438A7826" w14:textId="6A022455" w:rsidR="00CD1D8B" w:rsidRPr="00BD45A5" w:rsidRDefault="00B82237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(13)</w:t>
            </w:r>
          </w:p>
        </w:tc>
        <w:tc>
          <w:tcPr>
            <w:tcW w:w="180" w:type="dxa"/>
          </w:tcPr>
          <w:p w14:paraId="323024EB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</w:tcPr>
          <w:p w14:paraId="7C052069" w14:textId="7E7A6CBE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(45)</w:t>
            </w:r>
          </w:p>
        </w:tc>
        <w:tc>
          <w:tcPr>
            <w:tcW w:w="264" w:type="dxa"/>
          </w:tcPr>
          <w:p w14:paraId="6BB9629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</w:tcPr>
          <w:p w14:paraId="4207296B" w14:textId="4DDD479A" w:rsidR="00CD1D8B" w:rsidRPr="006375B5" w:rsidRDefault="00B85AF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(91)</w:t>
            </w:r>
          </w:p>
        </w:tc>
        <w:tc>
          <w:tcPr>
            <w:tcW w:w="178" w:type="dxa"/>
          </w:tcPr>
          <w:p w14:paraId="27CCD87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</w:tcPr>
          <w:p w14:paraId="789A45D1" w14:textId="21E02B60" w:rsidR="00CD1D8B" w:rsidRPr="006375B5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(228)</w:t>
            </w:r>
          </w:p>
        </w:tc>
      </w:tr>
      <w:tr w:rsidR="00CD1D8B" w:rsidRPr="006375B5" w14:paraId="7F41B4F0" w14:textId="77777777" w:rsidTr="00EF617A">
        <w:trPr>
          <w:cantSplit/>
          <w:trHeight w:val="18"/>
        </w:trPr>
        <w:tc>
          <w:tcPr>
            <w:tcW w:w="4860" w:type="dxa"/>
          </w:tcPr>
          <w:p w14:paraId="7E5993DA" w14:textId="3C7ED568" w:rsidR="00CD1D8B" w:rsidRPr="006375B5" w:rsidRDefault="00CD1D8B" w:rsidP="00CD1D8B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กำไร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(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)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เบ็ดเสร็จรวม</w:t>
            </w:r>
          </w:p>
        </w:tc>
        <w:tc>
          <w:tcPr>
            <w:tcW w:w="882" w:type="dxa"/>
            <w:tcBorders>
              <w:top w:val="single" w:sz="4" w:space="0" w:color="auto"/>
              <w:bottom w:val="single" w:sz="4" w:space="0" w:color="auto"/>
            </w:tcBorders>
          </w:tcPr>
          <w:p w14:paraId="4D89FDDE" w14:textId="57BA2B8E" w:rsidR="00CD1D8B" w:rsidRPr="00EF617A" w:rsidRDefault="00B82237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(13)</w:t>
            </w:r>
          </w:p>
        </w:tc>
        <w:tc>
          <w:tcPr>
            <w:tcW w:w="180" w:type="dxa"/>
          </w:tcPr>
          <w:p w14:paraId="41DD083D" w14:textId="77777777" w:rsidR="00CD1D8B" w:rsidRPr="00EF617A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5791D6CA" w14:textId="66FCAC89" w:rsidR="00CD1D8B" w:rsidRPr="00EF617A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EF617A">
              <w:rPr>
                <w:rFonts w:asciiTheme="majorBidi" w:hAnsiTheme="majorBidi" w:cstheme="majorBidi"/>
                <w:sz w:val="30"/>
                <w:szCs w:val="30"/>
              </w:rPr>
              <w:t>(45)</w:t>
            </w:r>
          </w:p>
        </w:tc>
        <w:tc>
          <w:tcPr>
            <w:tcW w:w="264" w:type="dxa"/>
          </w:tcPr>
          <w:p w14:paraId="10E9D9EE" w14:textId="77777777" w:rsidR="00CD1D8B" w:rsidRPr="00EF617A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</w:tcPr>
          <w:p w14:paraId="765A2B11" w14:textId="1B2CFB24" w:rsidR="00CD1D8B" w:rsidRPr="00EF617A" w:rsidRDefault="00B85AF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(91)</w:t>
            </w:r>
          </w:p>
        </w:tc>
        <w:tc>
          <w:tcPr>
            <w:tcW w:w="178" w:type="dxa"/>
          </w:tcPr>
          <w:p w14:paraId="7C33206F" w14:textId="77777777" w:rsidR="00CD1D8B" w:rsidRPr="00EF617A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tcBorders>
              <w:top w:val="single" w:sz="4" w:space="0" w:color="auto"/>
              <w:bottom w:val="single" w:sz="4" w:space="0" w:color="auto"/>
            </w:tcBorders>
          </w:tcPr>
          <w:p w14:paraId="50704CDE" w14:textId="2BAD590D" w:rsidR="00CD1D8B" w:rsidRPr="00EF617A" w:rsidRDefault="00CD1D8B" w:rsidP="00CD1D8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EF617A">
              <w:rPr>
                <w:rFonts w:asciiTheme="majorBidi" w:hAnsiTheme="majorBidi" w:cstheme="majorBidi"/>
                <w:sz w:val="30"/>
                <w:szCs w:val="30"/>
              </w:rPr>
              <w:t>(228)</w:t>
            </w:r>
          </w:p>
        </w:tc>
      </w:tr>
    </w:tbl>
    <w:p w14:paraId="1CF0A323" w14:textId="77777777" w:rsidR="00101539" w:rsidRPr="006375B5" w:rsidRDefault="00101539" w:rsidP="00DE4EB3">
      <w:pPr>
        <w:pStyle w:val="block"/>
        <w:spacing w:after="0" w:line="240" w:lineRule="auto"/>
        <w:ind w:left="518" w:right="-45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6616D55D" w14:textId="6D52F000" w:rsidR="00F81176" w:rsidRPr="006375B5" w:rsidRDefault="00F81176" w:rsidP="003A5803">
      <w:pPr>
        <w:pStyle w:val="Heading6"/>
        <w:numPr>
          <w:ilvl w:val="0"/>
          <w:numId w:val="16"/>
        </w:numPr>
        <w:tabs>
          <w:tab w:val="clear" w:pos="90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เงินลงทุนในบริษัทย่อย</w:t>
      </w:r>
    </w:p>
    <w:p w14:paraId="1B8E6225" w14:textId="306DAB51" w:rsidR="003240B8" w:rsidRPr="006375B5" w:rsidRDefault="003240B8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5DDDC0F8" w14:textId="77777777" w:rsidR="00B2680C" w:rsidRPr="006375B5" w:rsidRDefault="00B2680C" w:rsidP="00B2680C">
      <w:pPr>
        <w:pStyle w:val="block"/>
        <w:spacing w:after="0" w:line="240" w:lineRule="atLeast"/>
        <w:ind w:left="54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รายการเคลื่อนไหวของเงินลงทุนในบริษัทย่อยในระหว่างปี มีดังนี้</w:t>
      </w:r>
    </w:p>
    <w:p w14:paraId="7A520110" w14:textId="36FFBD52" w:rsidR="0006511B" w:rsidRPr="006375B5" w:rsidRDefault="0006511B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tbl>
      <w:tblPr>
        <w:tblW w:w="8948" w:type="dxa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8"/>
        <w:gridCol w:w="1080"/>
        <w:gridCol w:w="270"/>
        <w:gridCol w:w="1260"/>
        <w:gridCol w:w="270"/>
        <w:gridCol w:w="1190"/>
      </w:tblGrid>
      <w:tr w:rsidR="00F76CDB" w:rsidRPr="006375B5" w14:paraId="4B2E6B8D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8D06DD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D4D090E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F611D79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B49E6C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6CDB" w:rsidRPr="006375B5" w14:paraId="25A56795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E0E3A7" w14:textId="7827D206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48A58EF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A828570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4617DE" w14:textId="37E482B6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CD1D8B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0E74FF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AB09D7" w14:textId="02C2B22B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CD1D8B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5</w:t>
            </w:r>
          </w:p>
        </w:tc>
      </w:tr>
      <w:tr w:rsidR="00F76CDB" w:rsidRPr="006375B5" w14:paraId="7D1207A4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8376F3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F772E7B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A3EF53C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52BC64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CD1D8B" w:rsidRPr="006375B5" w14:paraId="61CB213A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BC0B13" w14:textId="4C55407E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135950">
              <w:rPr>
                <w:rFonts w:ascii="Angsana New" w:hAnsi="Angsana New"/>
                <w:sz w:val="30"/>
                <w:szCs w:val="30"/>
              </w:rPr>
              <w:t>5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135950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4401B257" w14:textId="77777777" w:rsidR="00CD1D8B" w:rsidRPr="006375B5" w:rsidRDefault="00CD1D8B" w:rsidP="00CD1D8B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02396AA" w14:textId="77777777" w:rsidR="00CD1D8B" w:rsidRPr="006375B5" w:rsidRDefault="00CD1D8B" w:rsidP="00CD1D8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57B02E" w14:textId="0245BFEB" w:rsidR="00CD1D8B" w:rsidRPr="00273FCA" w:rsidRDefault="00053485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44,259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0EA5EE" w14:textId="77777777" w:rsidR="00CD1D8B" w:rsidRPr="00273FCA" w:rsidRDefault="00CD1D8B" w:rsidP="00CD1D8B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0097C4" w14:textId="55FC8CB1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ind w:left="-108" w:right="-107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42</w:t>
            </w:r>
            <w:r w:rsidRPr="00273FCA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658</w:t>
            </w:r>
          </w:p>
        </w:tc>
      </w:tr>
      <w:tr w:rsidR="00CD1D8B" w:rsidRPr="006375B5" w14:paraId="6923D9ED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C6A4FB" w14:textId="77777777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เพิ่มทุน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7B41524" w14:textId="77777777" w:rsidR="00CD1D8B" w:rsidRPr="006375B5" w:rsidRDefault="00CD1D8B" w:rsidP="00CD1D8B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29BC565" w14:textId="77777777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F079D3" w14:textId="18BC1A34" w:rsidR="00CD1D8B" w:rsidRPr="006375B5" w:rsidRDefault="00CB366F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15</w:t>
            </w:r>
            <w:r w:rsidR="00D3585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7E6E17" w14:textId="77777777" w:rsidR="00CD1D8B" w:rsidRPr="006375B5" w:rsidRDefault="00CD1D8B" w:rsidP="00CD1D8B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524B69" w14:textId="5974D2F3" w:rsidR="00CD1D8B" w:rsidRPr="006375B5" w:rsidRDefault="00EF6E16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ind w:left="-108"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1,601</w:t>
            </w:r>
          </w:p>
        </w:tc>
      </w:tr>
      <w:tr w:rsidR="00053485" w:rsidRPr="006375B5" w14:paraId="789D62F5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E107C8" w14:textId="27759715" w:rsidR="00053485" w:rsidRPr="006375B5" w:rsidRDefault="00053485" w:rsidP="000534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ลดทุน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EF43B8E" w14:textId="77777777" w:rsidR="00053485" w:rsidRPr="006375B5" w:rsidRDefault="00053485" w:rsidP="00053485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A9D7D64" w14:textId="77777777" w:rsidR="00053485" w:rsidRPr="006375B5" w:rsidRDefault="00053485" w:rsidP="000534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E0581F" w14:textId="479612A5" w:rsidR="00053485" w:rsidRPr="006375B5" w:rsidRDefault="00CB366F" w:rsidP="000534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(1,195)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A15B3A" w14:textId="77777777" w:rsidR="00053485" w:rsidRPr="006375B5" w:rsidRDefault="00053485" w:rsidP="00053485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35A239" w14:textId="7AB594E7" w:rsidR="00053485" w:rsidRDefault="00CB366F" w:rsidP="00CB36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ind w:left="-108"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053485" w:rsidRPr="006375B5" w14:paraId="3CA4FF14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6C50AF" w14:textId="45FA88CE" w:rsidR="00053485" w:rsidRPr="006375B5" w:rsidRDefault="00053485" w:rsidP="000534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19601F85" w14:textId="77777777" w:rsidR="00053485" w:rsidRPr="006375B5" w:rsidRDefault="00053485" w:rsidP="00053485">
            <w:pPr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A5F1E8" w14:textId="77777777" w:rsidR="00053485" w:rsidRPr="006375B5" w:rsidRDefault="00053485" w:rsidP="0005348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3E1AC9" w14:textId="1F79C85C" w:rsidR="00053485" w:rsidRPr="006375B5" w:rsidRDefault="00CB366F" w:rsidP="000534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(398)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967220" w14:textId="77777777" w:rsidR="00053485" w:rsidRPr="006375B5" w:rsidRDefault="00053485" w:rsidP="00053485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A51F0D" w14:textId="2A2485DC" w:rsidR="00053485" w:rsidRPr="006375B5" w:rsidRDefault="00053485" w:rsidP="000534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ind w:left="-108"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53485" w:rsidRPr="006375B5" w14:paraId="0F7C5626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E4F382" w14:textId="418003F9" w:rsidR="00053485" w:rsidRPr="006375B5" w:rsidRDefault="00053485" w:rsidP="000534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6F5EB085" w14:textId="77777777" w:rsidR="00053485" w:rsidRPr="006375B5" w:rsidRDefault="00053485" w:rsidP="0005348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EA6C68B" w14:textId="77777777" w:rsidR="00053485" w:rsidRPr="006375B5" w:rsidRDefault="00053485" w:rsidP="0005348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F1B8F72" w14:textId="5629D9B0" w:rsidR="00053485" w:rsidRPr="006375B5" w:rsidRDefault="00CB366F" w:rsidP="000534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42,8</w:t>
            </w:r>
            <w:r w:rsidR="00D3585A">
              <w:rPr>
                <w:rFonts w:ascii="Angsana New" w:hAnsi="Angsana New"/>
                <w:b/>
                <w:bCs/>
                <w:sz w:val="30"/>
                <w:szCs w:val="30"/>
              </w:rPr>
              <w:t>22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5AF728" w14:textId="77777777" w:rsidR="00053485" w:rsidRPr="006375B5" w:rsidRDefault="00053485" w:rsidP="00053485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3FC8A55A" w14:textId="69811D19" w:rsidR="00053485" w:rsidRPr="006375B5" w:rsidRDefault="00053485" w:rsidP="000534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44,259</w:t>
            </w:r>
          </w:p>
        </w:tc>
      </w:tr>
    </w:tbl>
    <w:p w14:paraId="4ECC0F7F" w14:textId="77777777" w:rsidR="008E7245" w:rsidRPr="006375B5" w:rsidRDefault="008E7245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6CB00594" w14:textId="77777777" w:rsidR="00644C71" w:rsidRDefault="00644C71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4B12851F" w14:textId="32BA597B" w:rsidR="00F76CDB" w:rsidRPr="006375B5" w:rsidRDefault="00F76CDB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รายการเพิ่มทุน</w:t>
      </w:r>
      <w:r w:rsidR="0026015C">
        <w:rPr>
          <w:rFonts w:ascii="Angsana New" w:hAnsi="Angsana New"/>
          <w:sz w:val="30"/>
          <w:szCs w:val="30"/>
        </w:rPr>
        <w:t xml:space="preserve"> </w:t>
      </w:r>
      <w:r w:rsidR="00DC51C0">
        <w:rPr>
          <w:rFonts w:ascii="Angsana New" w:hAnsi="Angsana New" w:hint="cs"/>
          <w:sz w:val="30"/>
          <w:szCs w:val="30"/>
          <w:cs/>
          <w:lang w:bidi="th-TH"/>
        </w:rPr>
        <w:t>ลดทุน</w:t>
      </w:r>
      <w:r w:rsidRPr="006375B5">
        <w:rPr>
          <w:rFonts w:ascii="Angsana New" w:hAnsi="Angsana New" w:hint="cs"/>
          <w:sz w:val="30"/>
          <w:szCs w:val="30"/>
          <w:cs/>
        </w:rPr>
        <w:t>และ</w:t>
      </w:r>
      <w:r w:rsidR="00DC51C0">
        <w:rPr>
          <w:rFonts w:ascii="Angsana New" w:hAnsi="Angsana New" w:hint="cs"/>
          <w:sz w:val="30"/>
          <w:szCs w:val="30"/>
          <w:cs/>
          <w:lang w:bidi="th-TH"/>
        </w:rPr>
        <w:t>จำหน่าย</w:t>
      </w:r>
      <w:r w:rsidRPr="006375B5">
        <w:rPr>
          <w:rFonts w:ascii="Angsana New" w:hAnsi="Angsana New" w:hint="cs"/>
          <w:sz w:val="30"/>
          <w:szCs w:val="30"/>
          <w:cs/>
        </w:rPr>
        <w:t>เงินลงทุนของบริษัทย่อยในระหว่างปีสิ้นสุดวันที่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30</w:t>
      </w:r>
      <w:r w:rsidRPr="006375B5">
        <w:rPr>
          <w:rFonts w:ascii="Angsana New" w:hAnsi="Angsana New" w:hint="cs"/>
          <w:sz w:val="30"/>
          <w:szCs w:val="30"/>
          <w:cs/>
        </w:rPr>
        <w:t xml:space="preserve"> กันยายน มีดังนี้</w:t>
      </w:r>
      <w:r w:rsidRPr="006375B5">
        <w:rPr>
          <w:rFonts w:ascii="Angsana New" w:hAnsi="Angsana New"/>
          <w:sz w:val="30"/>
          <w:szCs w:val="30"/>
        </w:rPr>
        <w:t xml:space="preserve"> </w:t>
      </w:r>
    </w:p>
    <w:p w14:paraId="2089C0D1" w14:textId="77777777" w:rsidR="00F76CDB" w:rsidRPr="006375B5" w:rsidRDefault="00F76CDB" w:rsidP="00F76CD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205"/>
        <w:jc w:val="thaiDistribute"/>
        <w:rPr>
          <w:rFonts w:ascii="Angsana New" w:hAnsi="Angsana New"/>
          <w:sz w:val="30"/>
          <w:szCs w:val="30"/>
        </w:rPr>
      </w:pPr>
    </w:p>
    <w:tbl>
      <w:tblPr>
        <w:tblW w:w="9135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93"/>
        <w:gridCol w:w="1285"/>
        <w:gridCol w:w="270"/>
        <w:gridCol w:w="1287"/>
      </w:tblGrid>
      <w:tr w:rsidR="00F76CDB" w:rsidRPr="006375B5" w14:paraId="4010B2BE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B6E17F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F5C199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6CDB" w:rsidRPr="006375B5" w14:paraId="414F7605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BA60AA6" w14:textId="219EA62E" w:rsidR="00F76CDB" w:rsidRPr="006375B5" w:rsidRDefault="00F76CDB" w:rsidP="00DC51C0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สำหรับ</w:t>
            </w:r>
            <w:r w:rsidRPr="006375B5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ปีสิ้นสุดวันที่ </w:t>
            </w:r>
            <w:r w:rsidR="000E564C" w:rsidRPr="000E564C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30</w:t>
            </w:r>
            <w:r w:rsidRPr="006375B5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 กันยายน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F3642A" w14:textId="6635C2AF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CD1D8B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565B47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F87939" w14:textId="784CF69A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CD1D8B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5</w:t>
            </w:r>
          </w:p>
        </w:tc>
      </w:tr>
      <w:tr w:rsidR="00F76CDB" w:rsidRPr="006375B5" w14:paraId="4CA0D247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6F7077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3A461E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CD1D8B" w:rsidRPr="006375B5" w14:paraId="05C1E070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0AFBE7D" w14:textId="77777777" w:rsidR="00CD1D8B" w:rsidRPr="006375B5" w:rsidRDefault="00CD1D8B" w:rsidP="00DC51C0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เฟรเซอร์ส พร็อพเพอร์ตี้ เทคโนโลยี (ประเทศไทย) จำกัด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2BB34E" w14:textId="7F213906" w:rsidR="00CD1D8B" w:rsidRPr="006375B5" w:rsidRDefault="00E97C31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(1,502)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8A6E6A" w14:textId="77777777" w:rsidR="00CD1D8B" w:rsidRPr="006375B5" w:rsidRDefault="00CD1D8B" w:rsidP="00CD1D8B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BA7907" w14:textId="2DAE305B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left="-108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337</w:t>
            </w:r>
          </w:p>
        </w:tc>
      </w:tr>
      <w:tr w:rsidR="00CD1D8B" w:rsidRPr="006375B5" w14:paraId="3054F3EE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CBE992" w14:textId="5E70D089" w:rsidR="00CD1D8B" w:rsidRPr="006375B5" w:rsidRDefault="00CD1D8B" w:rsidP="00DC51C0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Frasers Property Thailand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(International) </w:t>
            </w:r>
            <w:proofErr w:type="spellStart"/>
            <w:r w:rsidRPr="006375B5">
              <w:rPr>
                <w:rFonts w:ascii="Angsana New" w:hAnsi="Angsana New"/>
                <w:sz w:val="30"/>
                <w:szCs w:val="30"/>
              </w:rPr>
              <w:t>Pte.</w:t>
            </w:r>
            <w:proofErr w:type="spellEnd"/>
            <w:r w:rsidR="00C3527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Ltd. 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ECC91C8" w14:textId="0B9D2A69" w:rsidR="00CD1D8B" w:rsidRPr="006375B5" w:rsidRDefault="00E97C31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="0026015C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01765B" w14:textId="77777777" w:rsidR="00CD1D8B" w:rsidRPr="006375B5" w:rsidRDefault="00CD1D8B" w:rsidP="00CD1D8B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264C96" w14:textId="29C32138" w:rsidR="00CD1D8B" w:rsidRPr="006375B5" w:rsidRDefault="00CD1D8B" w:rsidP="00CD1D8B">
            <w:pPr>
              <w:pStyle w:val="acctfourfigures"/>
              <w:tabs>
                <w:tab w:val="clear" w:pos="765"/>
                <w:tab w:val="decimal" w:pos="1003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1,264</w:t>
            </w:r>
          </w:p>
        </w:tc>
      </w:tr>
      <w:tr w:rsidR="00CD1D8B" w:rsidRPr="006375B5" w14:paraId="0F04DAD3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2DF7FAC" w14:textId="77777777" w:rsidR="00CD1D8B" w:rsidRPr="006375B5" w:rsidRDefault="00CD1D8B" w:rsidP="00DC51C0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331AB0C" w14:textId="5C7148A9" w:rsidR="00CD1D8B" w:rsidRPr="006375B5" w:rsidRDefault="00E97C31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(1,4</w:t>
            </w:r>
            <w:r w:rsidR="0026015C">
              <w:rPr>
                <w:rFonts w:ascii="Angsana New" w:hAnsi="Angsana New"/>
                <w:b/>
                <w:bCs/>
                <w:sz w:val="30"/>
                <w:szCs w:val="30"/>
              </w:rPr>
              <w:t>37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37BC2BB" w14:textId="77777777" w:rsidR="00CD1D8B" w:rsidRPr="006375B5" w:rsidRDefault="00CD1D8B" w:rsidP="00CD1D8B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DEA4279" w14:textId="64534808" w:rsidR="00CD1D8B" w:rsidRPr="006375B5" w:rsidRDefault="00CD1D8B" w:rsidP="00CD1D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left="-108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1,601</w:t>
            </w:r>
          </w:p>
        </w:tc>
      </w:tr>
    </w:tbl>
    <w:p w14:paraId="0C0ECC08" w14:textId="2E543DD2" w:rsidR="0006511B" w:rsidRPr="006375B5" w:rsidRDefault="0006511B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5334008C" w14:textId="4C474741" w:rsidR="00941F2C" w:rsidRPr="00864A46" w:rsidRDefault="00941F2C" w:rsidP="000653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864A46">
        <w:rPr>
          <w:rFonts w:ascii="Angsana New" w:hAnsi="Angsana New" w:hint="cs"/>
          <w:i/>
          <w:iCs/>
          <w:sz w:val="30"/>
          <w:szCs w:val="30"/>
          <w:cs/>
        </w:rPr>
        <w:t xml:space="preserve">ปี </w:t>
      </w:r>
      <w:r w:rsidRPr="00864A46">
        <w:rPr>
          <w:rFonts w:ascii="Angsana New" w:hAnsi="Angsana New"/>
          <w:i/>
          <w:iCs/>
          <w:sz w:val="30"/>
          <w:szCs w:val="30"/>
        </w:rPr>
        <w:t>2566</w:t>
      </w:r>
    </w:p>
    <w:p w14:paraId="658570FD" w14:textId="4B4C74B9" w:rsidR="00941F2C" w:rsidRDefault="00941F2C" w:rsidP="00EF617A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</w:p>
    <w:p w14:paraId="4313BB68" w14:textId="77777777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89404E">
        <w:rPr>
          <w:rFonts w:ascii="Angsana New" w:hAnsi="Angsana New" w:hint="cs"/>
          <w:i/>
          <w:iCs/>
          <w:sz w:val="30"/>
          <w:szCs w:val="30"/>
          <w:cs/>
        </w:rPr>
        <w:t>การ</w:t>
      </w:r>
      <w:r>
        <w:rPr>
          <w:rFonts w:ascii="Angsana New" w:hAnsi="Angsana New" w:hint="cs"/>
          <w:i/>
          <w:iCs/>
          <w:sz w:val="30"/>
          <w:szCs w:val="30"/>
          <w:cs/>
        </w:rPr>
        <w:t>เพิ่มทุน</w:t>
      </w:r>
    </w:p>
    <w:p w14:paraId="67095F5E" w14:textId="77777777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D9C8A23" w14:textId="77777777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960012">
        <w:rPr>
          <w:rFonts w:ascii="Angsana New" w:hAnsi="Angsana New" w:hint="cs"/>
          <w:sz w:val="30"/>
          <w:szCs w:val="30"/>
          <w:cs/>
        </w:rPr>
        <w:t xml:space="preserve">ในเดือนธันวาคม </w:t>
      </w:r>
      <w:r w:rsidRPr="00960012">
        <w:rPr>
          <w:rFonts w:ascii="Angsana New" w:hAnsi="Angsana New"/>
          <w:sz w:val="30"/>
          <w:szCs w:val="30"/>
        </w:rPr>
        <w:t>256</w:t>
      </w:r>
      <w:r>
        <w:rPr>
          <w:rFonts w:ascii="Angsana New" w:hAnsi="Angsana New"/>
          <w:sz w:val="30"/>
          <w:szCs w:val="30"/>
        </w:rPr>
        <w:t>5</w:t>
      </w:r>
      <w:r w:rsidRPr="00960012">
        <w:rPr>
          <w:rFonts w:ascii="Angsana New" w:hAnsi="Angsana New"/>
          <w:sz w:val="30"/>
          <w:szCs w:val="30"/>
        </w:rPr>
        <w:t xml:space="preserve"> </w:t>
      </w:r>
      <w:r w:rsidRPr="00960012">
        <w:rPr>
          <w:rFonts w:ascii="Angsana New" w:hAnsi="Angsana New" w:hint="cs"/>
          <w:sz w:val="30"/>
          <w:szCs w:val="30"/>
          <w:cs/>
        </w:rPr>
        <w:t>บริษัท</w:t>
      </w:r>
      <w:r>
        <w:rPr>
          <w:rFonts w:ascii="Angsana New" w:hAnsi="Angsana New" w:hint="cs"/>
          <w:sz w:val="30"/>
          <w:szCs w:val="30"/>
          <w:cs/>
        </w:rPr>
        <w:t xml:space="preserve">ได้เพิ่มทุนในบริษัท </w:t>
      </w:r>
      <w:r w:rsidRPr="009E2F97">
        <w:rPr>
          <w:rFonts w:ascii="Angsana New" w:hAnsi="Angsana New" w:hint="cs"/>
          <w:sz w:val="30"/>
          <w:szCs w:val="30"/>
          <w:cs/>
        </w:rPr>
        <w:t>เฟรเซอร์ส พร็อพเพอร์ตี้ เทคโนโลยี (ประเทศไทย) จำกัด</w:t>
      </w:r>
      <w:r>
        <w:rPr>
          <w:rFonts w:ascii="Angsana New" w:hAnsi="Angsana New" w:hint="cs"/>
          <w:sz w:val="30"/>
          <w:szCs w:val="30"/>
          <w:cs/>
        </w:rPr>
        <w:t xml:space="preserve"> ซึ่งเป็นบริษัทย่อย ตามสัดส่วนการถือหุ้นร้อยละ </w:t>
      </w:r>
      <w:r>
        <w:rPr>
          <w:rFonts w:ascii="Angsana New" w:hAnsi="Angsana New"/>
          <w:sz w:val="30"/>
          <w:szCs w:val="30"/>
        </w:rPr>
        <w:t xml:space="preserve">99.99 </w:t>
      </w:r>
      <w:r>
        <w:rPr>
          <w:rFonts w:ascii="Angsana New" w:hAnsi="Angsana New" w:hint="cs"/>
          <w:sz w:val="30"/>
          <w:szCs w:val="30"/>
          <w:cs/>
        </w:rPr>
        <w:t xml:space="preserve">เป็นจำนวนเงินทั้งสิ้น </w:t>
      </w:r>
      <w:r>
        <w:rPr>
          <w:rFonts w:ascii="Angsana New" w:hAnsi="Angsana New"/>
          <w:sz w:val="30"/>
          <w:szCs w:val="30"/>
        </w:rPr>
        <w:t>91</w:t>
      </w:r>
      <w:r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296C5D9F" w14:textId="77777777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p w14:paraId="3D506ECF" w14:textId="66BA8BCD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960012">
        <w:rPr>
          <w:rFonts w:ascii="Angsana New" w:hAnsi="Angsana New" w:hint="cs"/>
          <w:sz w:val="30"/>
          <w:szCs w:val="30"/>
          <w:cs/>
        </w:rPr>
        <w:t xml:space="preserve">ในเดือนธันวาคม </w:t>
      </w:r>
      <w:r w:rsidRPr="00960012">
        <w:rPr>
          <w:rFonts w:ascii="Angsana New" w:hAnsi="Angsana New"/>
          <w:sz w:val="30"/>
          <w:szCs w:val="30"/>
        </w:rPr>
        <w:t>256</w:t>
      </w:r>
      <w:r>
        <w:rPr>
          <w:rFonts w:ascii="Angsana New" w:hAnsi="Angsana New"/>
          <w:sz w:val="30"/>
          <w:szCs w:val="30"/>
        </w:rPr>
        <w:t>5</w:t>
      </w:r>
      <w:r w:rsidRPr="00960012">
        <w:rPr>
          <w:rFonts w:ascii="Angsana New" w:hAnsi="Angsana New"/>
          <w:sz w:val="30"/>
          <w:szCs w:val="30"/>
        </w:rPr>
        <w:t xml:space="preserve"> </w:t>
      </w:r>
      <w:r w:rsidRPr="00960012">
        <w:rPr>
          <w:rFonts w:ascii="Angsana New" w:hAnsi="Angsana New" w:hint="cs"/>
          <w:sz w:val="30"/>
          <w:szCs w:val="30"/>
          <w:cs/>
        </w:rPr>
        <w:t>บริษัท</w:t>
      </w:r>
      <w:r>
        <w:rPr>
          <w:rFonts w:ascii="Angsana New" w:hAnsi="Angsana New" w:hint="cs"/>
          <w:sz w:val="30"/>
          <w:szCs w:val="30"/>
          <w:cs/>
        </w:rPr>
        <w:t>ได้เพิ่มทุนใน</w:t>
      </w:r>
      <w:r w:rsidRPr="00960012">
        <w:t xml:space="preserve"> </w:t>
      </w:r>
      <w:r w:rsidRPr="00960012">
        <w:rPr>
          <w:rFonts w:ascii="Angsana New" w:hAnsi="Angsana New"/>
          <w:sz w:val="30"/>
          <w:szCs w:val="30"/>
        </w:rPr>
        <w:t xml:space="preserve">Frasers Property Thailand (International) Pte. Ltd. </w:t>
      </w:r>
      <w:r>
        <w:rPr>
          <w:rFonts w:ascii="Angsana New" w:hAnsi="Angsana New" w:hint="cs"/>
          <w:sz w:val="30"/>
          <w:szCs w:val="30"/>
          <w:cs/>
        </w:rPr>
        <w:t xml:space="preserve">ซึ่งเป็นบริษัทย่อย ตามสัดส่วนการถือหุ้นร้อยละ </w:t>
      </w:r>
      <w:r>
        <w:rPr>
          <w:rFonts w:ascii="Angsana New" w:hAnsi="Angsana New"/>
          <w:sz w:val="30"/>
          <w:szCs w:val="30"/>
        </w:rPr>
        <w:t xml:space="preserve">100.00 </w:t>
      </w:r>
      <w:r>
        <w:rPr>
          <w:rFonts w:ascii="Angsana New" w:hAnsi="Angsana New" w:hint="cs"/>
          <w:sz w:val="30"/>
          <w:szCs w:val="30"/>
          <w:cs/>
        </w:rPr>
        <w:t xml:space="preserve">เป็นจำนวนเงินทั้งสิ้น </w:t>
      </w:r>
      <w:r>
        <w:rPr>
          <w:rFonts w:ascii="Angsana New" w:hAnsi="Angsana New"/>
          <w:sz w:val="30"/>
          <w:szCs w:val="30"/>
        </w:rPr>
        <w:t>6</w:t>
      </w:r>
      <w:r w:rsidR="0026015C">
        <w:rPr>
          <w:rFonts w:ascii="Angsana New" w:hAnsi="Angsana New"/>
          <w:sz w:val="30"/>
          <w:szCs w:val="30"/>
        </w:rPr>
        <w:t>5</w:t>
      </w:r>
      <w:r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0513AB4F" w14:textId="77777777" w:rsidR="00620DE0" w:rsidRPr="006375B5" w:rsidRDefault="00620DE0" w:rsidP="002601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5E9FAD5F" w14:textId="718E924B" w:rsidR="00620DE0" w:rsidRPr="0089404E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89404E">
        <w:rPr>
          <w:rFonts w:ascii="Angsana New" w:hAnsi="Angsana New" w:hint="cs"/>
          <w:i/>
          <w:iCs/>
          <w:sz w:val="30"/>
          <w:szCs w:val="30"/>
          <w:cs/>
        </w:rPr>
        <w:t>การลดทุน</w:t>
      </w:r>
    </w:p>
    <w:p w14:paraId="2ECAEDC7" w14:textId="77777777" w:rsidR="00620DE0" w:rsidRDefault="00620DE0" w:rsidP="00620DE0">
      <w:pPr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</w:p>
    <w:p w14:paraId="3A10C415" w14:textId="00FD5C48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4 </w:t>
      </w:r>
      <w:r>
        <w:rPr>
          <w:rFonts w:ascii="Angsana New" w:hAnsi="Angsana New" w:hint="cs"/>
          <w:sz w:val="30"/>
          <w:szCs w:val="30"/>
          <w:cs/>
        </w:rPr>
        <w:t xml:space="preserve">มกราคม </w:t>
      </w:r>
      <w:r>
        <w:rPr>
          <w:rFonts w:ascii="Angsana New" w:hAnsi="Angsana New"/>
          <w:sz w:val="30"/>
          <w:szCs w:val="30"/>
        </w:rPr>
        <w:t>2566</w:t>
      </w:r>
      <w:r>
        <w:rPr>
          <w:rFonts w:ascii="Angsana New" w:hAnsi="Angsana New" w:hint="cs"/>
          <w:sz w:val="30"/>
          <w:szCs w:val="30"/>
          <w:cs/>
        </w:rPr>
        <w:t xml:space="preserve">  ผู้ถือหุ้นของบริษัท</w:t>
      </w:r>
      <w:r w:rsidRPr="002B1EF8">
        <w:rPr>
          <w:rFonts w:ascii="Angsana New" w:hAnsi="Angsana New"/>
          <w:sz w:val="30"/>
          <w:szCs w:val="30"/>
          <w:cs/>
        </w:rPr>
        <w:t xml:space="preserve"> </w:t>
      </w:r>
      <w:r w:rsidRPr="002B1EF8">
        <w:rPr>
          <w:rFonts w:ascii="Angsana New" w:hAnsi="Angsana New" w:hint="cs"/>
          <w:sz w:val="30"/>
          <w:szCs w:val="30"/>
          <w:cs/>
        </w:rPr>
        <w:t>เฟรเซอร์ส</w:t>
      </w:r>
      <w:r w:rsidRPr="002B1EF8">
        <w:rPr>
          <w:rFonts w:ascii="Angsana New" w:hAnsi="Angsana New"/>
          <w:sz w:val="30"/>
          <w:szCs w:val="30"/>
          <w:cs/>
        </w:rPr>
        <w:t xml:space="preserve"> </w:t>
      </w:r>
      <w:r w:rsidRPr="002B1EF8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Pr="002B1EF8">
        <w:rPr>
          <w:rFonts w:ascii="Angsana New" w:hAnsi="Angsana New"/>
          <w:sz w:val="30"/>
          <w:szCs w:val="30"/>
          <w:cs/>
        </w:rPr>
        <w:t xml:space="preserve"> </w:t>
      </w:r>
      <w:r w:rsidRPr="002B1EF8">
        <w:rPr>
          <w:rFonts w:ascii="Angsana New" w:hAnsi="Angsana New" w:hint="cs"/>
          <w:sz w:val="30"/>
          <w:szCs w:val="30"/>
          <w:cs/>
        </w:rPr>
        <w:t>เทคโนโลยี</w:t>
      </w:r>
      <w:r w:rsidRPr="002B1EF8">
        <w:rPr>
          <w:rFonts w:ascii="Angsana New" w:hAnsi="Angsana New"/>
          <w:sz w:val="30"/>
          <w:szCs w:val="30"/>
          <w:cs/>
        </w:rPr>
        <w:t xml:space="preserve"> (</w:t>
      </w:r>
      <w:r w:rsidRPr="002B1EF8">
        <w:rPr>
          <w:rFonts w:ascii="Angsana New" w:hAnsi="Angsana New" w:hint="cs"/>
          <w:sz w:val="30"/>
          <w:szCs w:val="30"/>
          <w:cs/>
        </w:rPr>
        <w:t>ประเทศไทย</w:t>
      </w:r>
      <w:r w:rsidRPr="002B1EF8">
        <w:rPr>
          <w:rFonts w:ascii="Angsana New" w:hAnsi="Angsana New"/>
          <w:sz w:val="30"/>
          <w:szCs w:val="30"/>
          <w:cs/>
        </w:rPr>
        <w:t xml:space="preserve">) </w:t>
      </w:r>
      <w:r w:rsidRPr="002B1EF8">
        <w:rPr>
          <w:rFonts w:ascii="Angsana New" w:hAnsi="Angsana New" w:hint="cs"/>
          <w:sz w:val="30"/>
          <w:szCs w:val="30"/>
          <w:cs/>
        </w:rPr>
        <w:t>จำกัด</w:t>
      </w:r>
      <w:r w:rsidRPr="002B1EF8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ซึ่งเป็น</w:t>
      </w:r>
      <w:r w:rsidRPr="005717EA">
        <w:rPr>
          <w:rFonts w:ascii="Angsana New" w:hAnsi="Angsana New" w:hint="cs"/>
          <w:spacing w:val="-4"/>
          <w:sz w:val="30"/>
          <w:szCs w:val="30"/>
          <w:cs/>
        </w:rPr>
        <w:t>บริษัทย่อย มีมติอนุมัติ</w:t>
      </w:r>
      <w:r>
        <w:rPr>
          <w:rFonts w:ascii="Angsana New" w:hAnsi="Angsana New" w:hint="cs"/>
          <w:spacing w:val="-4"/>
          <w:sz w:val="30"/>
          <w:szCs w:val="30"/>
          <w:cs/>
        </w:rPr>
        <w:t>ให้</w:t>
      </w:r>
      <w:r w:rsidRPr="005717EA">
        <w:rPr>
          <w:rFonts w:ascii="Angsana New" w:hAnsi="Angsana New" w:hint="cs"/>
          <w:spacing w:val="-4"/>
          <w:sz w:val="30"/>
          <w:szCs w:val="30"/>
          <w:cs/>
        </w:rPr>
        <w:t>ลดทุนจดทะเบียน</w:t>
      </w:r>
      <w:r>
        <w:rPr>
          <w:rFonts w:ascii="Angsana New" w:hAnsi="Angsana New" w:hint="cs"/>
          <w:spacing w:val="-4"/>
          <w:sz w:val="30"/>
          <w:szCs w:val="30"/>
          <w:cs/>
        </w:rPr>
        <w:t>ที่</w:t>
      </w:r>
      <w:r w:rsidRPr="005717EA">
        <w:rPr>
          <w:rFonts w:ascii="Angsana New" w:hAnsi="Angsana New" w:hint="cs"/>
          <w:spacing w:val="-4"/>
          <w:sz w:val="30"/>
          <w:szCs w:val="30"/>
          <w:cs/>
        </w:rPr>
        <w:t xml:space="preserve">ชำระแล้วจำนวน </w:t>
      </w:r>
      <w:r w:rsidRPr="005717EA">
        <w:rPr>
          <w:rFonts w:ascii="Angsana New" w:hAnsi="Angsana New"/>
          <w:spacing w:val="-4"/>
          <w:sz w:val="30"/>
          <w:szCs w:val="30"/>
        </w:rPr>
        <w:t>1,194.88</w:t>
      </w:r>
      <w:r w:rsidRPr="005717EA">
        <w:rPr>
          <w:rFonts w:ascii="Angsana New" w:hAnsi="Angsana New" w:hint="cs"/>
          <w:spacing w:val="-4"/>
          <w:sz w:val="30"/>
          <w:szCs w:val="30"/>
          <w:cs/>
        </w:rPr>
        <w:t xml:space="preserve"> ล้านบาท จากเดิม</w:t>
      </w:r>
      <w:r w:rsidRPr="00EE7478">
        <w:rPr>
          <w:rFonts w:ascii="Angsana New" w:hAnsi="Angsana New" w:hint="cs"/>
          <w:spacing w:val="-4"/>
          <w:sz w:val="30"/>
          <w:szCs w:val="30"/>
          <w:cs/>
        </w:rPr>
        <w:t xml:space="preserve">จำนวน </w:t>
      </w:r>
      <w:r w:rsidRPr="00EE7478">
        <w:rPr>
          <w:rFonts w:ascii="Angsana New" w:hAnsi="Angsana New"/>
          <w:spacing w:val="-4"/>
          <w:sz w:val="30"/>
          <w:szCs w:val="30"/>
        </w:rPr>
        <w:t>1,593.17</w:t>
      </w:r>
      <w:r w:rsidRPr="00EE7478">
        <w:rPr>
          <w:rFonts w:ascii="Angsana New" w:hAnsi="Angsana New" w:hint="cs"/>
          <w:spacing w:val="-4"/>
          <w:sz w:val="30"/>
          <w:szCs w:val="30"/>
          <w:cs/>
        </w:rPr>
        <w:t xml:space="preserve"> ล้านบาท </w:t>
      </w:r>
      <w:r>
        <w:rPr>
          <w:rFonts w:ascii="Angsana New" w:hAnsi="Angsana New" w:hint="cs"/>
          <w:spacing w:val="-4"/>
          <w:sz w:val="30"/>
          <w:szCs w:val="30"/>
          <w:cs/>
        </w:rPr>
        <w:t>เป็น</w:t>
      </w:r>
      <w:r w:rsidRPr="00EE7478">
        <w:rPr>
          <w:rFonts w:ascii="Angsana New" w:hAnsi="Angsana New" w:hint="cs"/>
          <w:spacing w:val="-4"/>
          <w:sz w:val="30"/>
          <w:szCs w:val="30"/>
          <w:cs/>
        </w:rPr>
        <w:t xml:space="preserve">จำนวน </w:t>
      </w:r>
      <w:r w:rsidRPr="00EE7478">
        <w:rPr>
          <w:rFonts w:ascii="Angsana New" w:hAnsi="Angsana New"/>
          <w:spacing w:val="-4"/>
          <w:sz w:val="30"/>
          <w:szCs w:val="30"/>
        </w:rPr>
        <w:t>398.29</w:t>
      </w:r>
      <w:r w:rsidRPr="00EE7478">
        <w:rPr>
          <w:rFonts w:ascii="Angsana New" w:hAnsi="Angsana New" w:hint="cs"/>
          <w:spacing w:val="-4"/>
          <w:sz w:val="30"/>
          <w:szCs w:val="30"/>
          <w:cs/>
        </w:rPr>
        <w:t xml:space="preserve"> ล้านบาท</w:t>
      </w:r>
      <w:r w:rsidRPr="00EE7478">
        <w:rPr>
          <w:rFonts w:ascii="Angsana New" w:hAnsi="Angsana New"/>
          <w:spacing w:val="-4"/>
          <w:sz w:val="30"/>
          <w:szCs w:val="30"/>
        </w:rPr>
        <w:t xml:space="preserve"> </w:t>
      </w:r>
      <w:r w:rsidRPr="00EE7478">
        <w:rPr>
          <w:rFonts w:ascii="Angsana New" w:hAnsi="Angsana New" w:hint="cs"/>
          <w:spacing w:val="-4"/>
          <w:sz w:val="30"/>
          <w:szCs w:val="30"/>
          <w:cs/>
        </w:rPr>
        <w:t>โดยบริษัทได้รับชำระค่าหุ้นคืน</w:t>
      </w:r>
      <w:r>
        <w:rPr>
          <w:rFonts w:ascii="Angsana New" w:hAnsi="Angsana New" w:hint="cs"/>
          <w:sz w:val="30"/>
          <w:szCs w:val="30"/>
          <w:cs/>
        </w:rPr>
        <w:t xml:space="preserve">ตามสัดส่วนการถือหุ้นร้อยละ </w:t>
      </w:r>
      <w:r>
        <w:rPr>
          <w:rFonts w:ascii="Angsana New" w:hAnsi="Angsana New"/>
          <w:sz w:val="30"/>
          <w:szCs w:val="30"/>
        </w:rPr>
        <w:t xml:space="preserve">99.99 </w:t>
      </w:r>
      <w:r>
        <w:rPr>
          <w:rFonts w:ascii="Angsana New" w:hAnsi="Angsana New" w:hint="cs"/>
          <w:sz w:val="30"/>
          <w:szCs w:val="30"/>
          <w:cs/>
        </w:rPr>
        <w:t xml:space="preserve">เป็นจำนวน </w:t>
      </w:r>
      <w:r>
        <w:rPr>
          <w:rFonts w:ascii="Angsana New" w:hAnsi="Angsana New"/>
          <w:sz w:val="30"/>
          <w:szCs w:val="30"/>
        </w:rPr>
        <w:t xml:space="preserve">1,194.88 </w:t>
      </w:r>
      <w:r>
        <w:rPr>
          <w:rFonts w:ascii="Angsana New" w:hAnsi="Angsana New" w:hint="cs"/>
          <w:sz w:val="30"/>
          <w:szCs w:val="30"/>
          <w:cs/>
        </w:rPr>
        <w:t>ล้านบาท</w:t>
      </w:r>
    </w:p>
    <w:p w14:paraId="12C9E451" w14:textId="77777777" w:rsidR="0026015C" w:rsidRDefault="0026015C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p w14:paraId="3C97389B" w14:textId="77777777" w:rsidR="00D90FC7" w:rsidRDefault="00D90FC7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51EDD754" w14:textId="77777777" w:rsidR="00D90FC7" w:rsidRDefault="00D90FC7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0FB5C51F" w14:textId="77777777" w:rsidR="00D90FC7" w:rsidRDefault="00D90FC7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05D1734B" w14:textId="77777777" w:rsidR="00D90FC7" w:rsidRDefault="00D90FC7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025354AF" w14:textId="77777777" w:rsidR="00D90FC7" w:rsidRDefault="00D90FC7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21A052F" w14:textId="77777777" w:rsidR="00D90FC7" w:rsidRDefault="00D90FC7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BE9FDBC" w14:textId="51E46596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89404E">
        <w:rPr>
          <w:rFonts w:ascii="Angsana New" w:hAnsi="Angsana New" w:hint="cs"/>
          <w:i/>
          <w:iCs/>
          <w:sz w:val="30"/>
          <w:szCs w:val="30"/>
          <w:cs/>
        </w:rPr>
        <w:lastRenderedPageBreak/>
        <w:t>การ</w:t>
      </w:r>
      <w:r>
        <w:rPr>
          <w:rFonts w:ascii="Angsana New" w:hAnsi="Angsana New" w:hint="cs"/>
          <w:i/>
          <w:iCs/>
          <w:sz w:val="30"/>
          <w:szCs w:val="30"/>
          <w:cs/>
        </w:rPr>
        <w:t>จำหน่าย</w:t>
      </w:r>
    </w:p>
    <w:p w14:paraId="6AB7E74E" w14:textId="77777777" w:rsidR="00620DE0" w:rsidRPr="00AA0354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22"/>
          <w:szCs w:val="22"/>
        </w:rPr>
      </w:pPr>
    </w:p>
    <w:p w14:paraId="2C3180F1" w14:textId="5BDAB1E0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>10</w:t>
      </w:r>
      <w:r>
        <w:rPr>
          <w:rFonts w:ascii="Angsana New" w:hAnsi="Angsana New" w:hint="cs"/>
          <w:sz w:val="30"/>
          <w:szCs w:val="30"/>
          <w:cs/>
        </w:rPr>
        <w:t xml:space="preserve"> พฤษภาคม </w:t>
      </w:r>
      <w:r>
        <w:rPr>
          <w:rFonts w:ascii="Angsana New" w:hAnsi="Angsana New"/>
          <w:sz w:val="30"/>
          <w:szCs w:val="30"/>
        </w:rPr>
        <w:t>2566</w:t>
      </w:r>
      <w:r>
        <w:rPr>
          <w:rFonts w:ascii="Angsana New" w:hAnsi="Angsana New" w:hint="cs"/>
          <w:sz w:val="30"/>
          <w:szCs w:val="30"/>
          <w:cs/>
        </w:rPr>
        <w:t xml:space="preserve"> บริษัทได้</w:t>
      </w:r>
      <w:r w:rsidRPr="00167F7A">
        <w:rPr>
          <w:rFonts w:ascii="Angsana New" w:hAnsi="Angsana New" w:hint="cs"/>
          <w:sz w:val="30"/>
          <w:szCs w:val="30"/>
          <w:cs/>
        </w:rPr>
        <w:t>จำหน่ายหุ้นสามัญทั้งหมดในบริษัท</w:t>
      </w:r>
      <w:r w:rsidR="006F3C8A">
        <w:rPr>
          <w:rFonts w:ascii="Angsana New" w:hAnsi="Angsana New" w:hint="cs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เฟรเซอร์ส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เทคโนโลยี</w:t>
      </w:r>
      <w:r w:rsidRPr="00167F7A">
        <w:rPr>
          <w:rFonts w:ascii="Angsana New" w:hAnsi="Angsana New"/>
          <w:sz w:val="30"/>
          <w:szCs w:val="30"/>
          <w:cs/>
        </w:rPr>
        <w:t xml:space="preserve"> (</w:t>
      </w:r>
      <w:r w:rsidRPr="00167F7A">
        <w:rPr>
          <w:rFonts w:ascii="Angsana New" w:hAnsi="Angsana New" w:hint="cs"/>
          <w:sz w:val="30"/>
          <w:szCs w:val="30"/>
          <w:cs/>
        </w:rPr>
        <w:t>ประเทศไทย</w:t>
      </w:r>
      <w:r w:rsidRPr="00167F7A">
        <w:rPr>
          <w:rFonts w:ascii="Angsana New" w:hAnsi="Angsana New"/>
          <w:sz w:val="30"/>
          <w:szCs w:val="30"/>
          <w:cs/>
        </w:rPr>
        <w:t>)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จำกัด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ซึ่งเป็นบริษัทย่อยทางตรงของบริษัท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โดยมีมูลค่าเงินลงทุนตามวิธีราคาทุนรวม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398</w:t>
      </w:r>
      <w:r w:rsidRPr="00167F7A">
        <w:rPr>
          <w:rFonts w:ascii="Angsana New" w:hAnsi="Angsana New"/>
          <w:sz w:val="30"/>
          <w:szCs w:val="30"/>
          <w:cs/>
        </w:rPr>
        <w:t>.</w:t>
      </w:r>
      <w:r>
        <w:rPr>
          <w:rFonts w:ascii="Angsana New" w:hAnsi="Angsana New"/>
          <w:sz w:val="30"/>
          <w:szCs w:val="30"/>
        </w:rPr>
        <w:t>29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="001C55C0">
        <w:rPr>
          <w:rFonts w:ascii="Angsana New" w:hAnsi="Angsana New"/>
          <w:sz w:val="30"/>
          <w:szCs w:val="30"/>
          <w:cs/>
        </w:rPr>
        <w:br/>
      </w:r>
      <w:r w:rsidRPr="00167F7A">
        <w:rPr>
          <w:rFonts w:ascii="Angsana New" w:hAnsi="Angsana New" w:hint="cs"/>
          <w:sz w:val="30"/>
          <w:szCs w:val="30"/>
          <w:cs/>
        </w:rPr>
        <w:t>ล้านบาท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ให้แก่บริษัท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เฟรเซอร์สพร็อพเพอร์ตี้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โฮลดิ้งส์</w:t>
      </w:r>
      <w:r w:rsidRPr="00167F7A">
        <w:rPr>
          <w:rFonts w:ascii="Angsana New" w:hAnsi="Angsana New"/>
          <w:sz w:val="30"/>
          <w:szCs w:val="30"/>
          <w:cs/>
        </w:rPr>
        <w:t xml:space="preserve"> (</w:t>
      </w:r>
      <w:r w:rsidRPr="00167F7A">
        <w:rPr>
          <w:rFonts w:ascii="Angsana New" w:hAnsi="Angsana New" w:hint="cs"/>
          <w:sz w:val="30"/>
          <w:szCs w:val="30"/>
          <w:cs/>
        </w:rPr>
        <w:t>ประเทศไทย</w:t>
      </w:r>
      <w:r w:rsidRPr="00167F7A">
        <w:rPr>
          <w:rFonts w:ascii="Angsana New" w:hAnsi="Angsana New"/>
          <w:sz w:val="30"/>
          <w:szCs w:val="30"/>
          <w:cs/>
        </w:rPr>
        <w:t xml:space="preserve">) </w:t>
      </w:r>
      <w:r w:rsidRPr="00167F7A">
        <w:rPr>
          <w:rFonts w:ascii="Angsana New" w:hAnsi="Angsana New" w:hint="cs"/>
          <w:sz w:val="30"/>
          <w:szCs w:val="30"/>
          <w:cs/>
        </w:rPr>
        <w:t>จำกัด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ซึ่งเป็น</w:t>
      </w:r>
      <w:r>
        <w:rPr>
          <w:rFonts w:ascii="Angsana New" w:hAnsi="Angsana New" w:hint="cs"/>
          <w:sz w:val="30"/>
          <w:szCs w:val="30"/>
          <w:cs/>
        </w:rPr>
        <w:t>ผู้ถือหุ้นรายใหญ่</w:t>
      </w:r>
      <w:r>
        <w:rPr>
          <w:rFonts w:ascii="Angsana New" w:hAnsi="Angsana New"/>
          <w:sz w:val="30"/>
          <w:szCs w:val="30"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ราคาซื้อขายรวม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460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ล้านบาท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ดังนั้นกลุ่มบริษัทไม่ได้รวมงบการเงินของ</w:t>
      </w:r>
      <w:r w:rsidR="001C55C0">
        <w:rPr>
          <w:rFonts w:ascii="Angsana New" w:hAnsi="Angsana New" w:hint="cs"/>
          <w:sz w:val="30"/>
          <w:szCs w:val="30"/>
          <w:cs/>
        </w:rPr>
        <w:t xml:space="preserve"> </w:t>
      </w:r>
      <w:r w:rsidR="001C55C0" w:rsidRPr="00167F7A">
        <w:rPr>
          <w:rFonts w:ascii="Angsana New" w:hAnsi="Angsana New" w:hint="cs"/>
          <w:sz w:val="30"/>
          <w:szCs w:val="30"/>
          <w:cs/>
        </w:rPr>
        <w:t>บริษัทเฟรเซอร์ส</w:t>
      </w:r>
      <w:r w:rsidR="001C55C0" w:rsidRPr="00167F7A">
        <w:rPr>
          <w:rFonts w:ascii="Angsana New" w:hAnsi="Angsana New"/>
          <w:sz w:val="30"/>
          <w:szCs w:val="30"/>
          <w:cs/>
        </w:rPr>
        <w:t xml:space="preserve"> </w:t>
      </w:r>
      <w:r w:rsidR="001C55C0" w:rsidRPr="00167F7A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="001C55C0" w:rsidRPr="00167F7A">
        <w:rPr>
          <w:rFonts w:ascii="Angsana New" w:hAnsi="Angsana New"/>
          <w:sz w:val="30"/>
          <w:szCs w:val="30"/>
          <w:cs/>
        </w:rPr>
        <w:t xml:space="preserve"> </w:t>
      </w:r>
      <w:r w:rsidR="001C55C0" w:rsidRPr="00167F7A">
        <w:rPr>
          <w:rFonts w:ascii="Angsana New" w:hAnsi="Angsana New" w:hint="cs"/>
          <w:sz w:val="30"/>
          <w:szCs w:val="30"/>
          <w:cs/>
        </w:rPr>
        <w:t>เทคโนโลยี</w:t>
      </w:r>
      <w:r w:rsidR="001C55C0" w:rsidRPr="00167F7A">
        <w:rPr>
          <w:rFonts w:ascii="Angsana New" w:hAnsi="Angsana New"/>
          <w:sz w:val="30"/>
          <w:szCs w:val="30"/>
          <w:cs/>
        </w:rPr>
        <w:t xml:space="preserve"> </w:t>
      </w:r>
      <w:r w:rsidR="001C55C0">
        <w:rPr>
          <w:rFonts w:ascii="Angsana New" w:hAnsi="Angsana New"/>
          <w:sz w:val="30"/>
          <w:szCs w:val="30"/>
          <w:cs/>
        </w:rPr>
        <w:br/>
      </w:r>
      <w:r w:rsidR="001C55C0" w:rsidRPr="00167F7A">
        <w:rPr>
          <w:rFonts w:ascii="Angsana New" w:hAnsi="Angsana New"/>
          <w:sz w:val="30"/>
          <w:szCs w:val="30"/>
          <w:cs/>
        </w:rPr>
        <w:t>(</w:t>
      </w:r>
      <w:r w:rsidR="001C55C0" w:rsidRPr="00167F7A">
        <w:rPr>
          <w:rFonts w:ascii="Angsana New" w:hAnsi="Angsana New" w:hint="cs"/>
          <w:sz w:val="30"/>
          <w:szCs w:val="30"/>
          <w:cs/>
        </w:rPr>
        <w:t>ประเทศไทย</w:t>
      </w:r>
      <w:r w:rsidR="001C55C0" w:rsidRPr="00167F7A">
        <w:rPr>
          <w:rFonts w:ascii="Angsana New" w:hAnsi="Angsana New"/>
          <w:sz w:val="30"/>
          <w:szCs w:val="30"/>
          <w:cs/>
        </w:rPr>
        <w:t>)</w:t>
      </w:r>
      <w:r w:rsidR="001C55C0">
        <w:rPr>
          <w:rFonts w:ascii="Angsana New" w:hAnsi="Angsana New" w:hint="cs"/>
          <w:sz w:val="30"/>
          <w:szCs w:val="30"/>
          <w:cs/>
        </w:rPr>
        <w:t xml:space="preserve"> </w:t>
      </w:r>
      <w:r w:rsidR="001C55C0" w:rsidRPr="00167F7A">
        <w:rPr>
          <w:rFonts w:ascii="Angsana New" w:hAnsi="Angsana New" w:hint="cs"/>
          <w:sz w:val="30"/>
          <w:szCs w:val="30"/>
          <w:cs/>
        </w:rPr>
        <w:t>จำกัด</w:t>
      </w:r>
      <w:r w:rsidR="001C55C0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ในการจัดทำงบการเงินรวม ตั้งแต่วันที่ </w:t>
      </w:r>
      <w:r>
        <w:rPr>
          <w:rFonts w:ascii="Angsana New" w:hAnsi="Angsana New"/>
          <w:sz w:val="30"/>
          <w:szCs w:val="30"/>
        </w:rPr>
        <w:t>10</w:t>
      </w:r>
      <w:r>
        <w:rPr>
          <w:rFonts w:ascii="Angsana New" w:hAnsi="Angsana New" w:hint="cs"/>
          <w:sz w:val="30"/>
          <w:szCs w:val="30"/>
          <w:cs/>
        </w:rPr>
        <w:t xml:space="preserve"> พฤษภาคม </w:t>
      </w:r>
      <w:r>
        <w:rPr>
          <w:rFonts w:ascii="Angsana New" w:hAnsi="Angsana New"/>
          <w:sz w:val="30"/>
          <w:szCs w:val="30"/>
        </w:rPr>
        <w:t>2566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="00147D08">
        <w:rPr>
          <w:rFonts w:ascii="Angsana New" w:hAnsi="Angsana New" w:hint="cs"/>
          <w:sz w:val="30"/>
          <w:szCs w:val="30"/>
          <w:cs/>
        </w:rPr>
        <w:t>โดย</w:t>
      </w:r>
      <w:r>
        <w:rPr>
          <w:rFonts w:ascii="Angsana New" w:hAnsi="Angsana New" w:hint="cs"/>
          <w:sz w:val="30"/>
          <w:szCs w:val="30"/>
          <w:cs/>
        </w:rPr>
        <w:t>บริษัทและ</w:t>
      </w:r>
      <w:r w:rsidRPr="00167F7A">
        <w:rPr>
          <w:rFonts w:ascii="Angsana New" w:hAnsi="Angsana New" w:hint="cs"/>
          <w:sz w:val="30"/>
          <w:szCs w:val="30"/>
          <w:cs/>
        </w:rPr>
        <w:t>กลุ่มบริษัทรับรู้กำไรจากการขายเงินลงทุนในบริษัทย่อยในงบกำไรขาดทุนสำหรับ</w:t>
      </w:r>
      <w:r w:rsidR="006F3C8A">
        <w:rPr>
          <w:rFonts w:ascii="Angsana New" w:hAnsi="Angsana New" w:hint="cs"/>
          <w:sz w:val="30"/>
          <w:szCs w:val="30"/>
          <w:cs/>
        </w:rPr>
        <w:t>ปี</w:t>
      </w:r>
      <w:r w:rsidRPr="00167F7A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30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="006F3C8A">
        <w:rPr>
          <w:rFonts w:ascii="Angsana New" w:hAnsi="Angsana New" w:hint="cs"/>
          <w:sz w:val="30"/>
          <w:szCs w:val="30"/>
          <w:cs/>
        </w:rPr>
        <w:t>กันยา</w:t>
      </w:r>
      <w:r w:rsidRPr="00167F7A">
        <w:rPr>
          <w:rFonts w:ascii="Angsana New" w:hAnsi="Angsana New" w:hint="cs"/>
          <w:sz w:val="30"/>
          <w:szCs w:val="30"/>
          <w:cs/>
        </w:rPr>
        <w:t>ยน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2566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 w:rsidRPr="00167F7A">
        <w:rPr>
          <w:rFonts w:ascii="Angsana New" w:hAnsi="Angsana New" w:hint="cs"/>
          <w:sz w:val="30"/>
          <w:szCs w:val="30"/>
          <w:cs/>
        </w:rPr>
        <w:t>เป็นจำนวนเงิน</w:t>
      </w:r>
      <w:r w:rsidRPr="00167F7A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60.83</w:t>
      </w:r>
      <w:r>
        <w:rPr>
          <w:rFonts w:ascii="Angsana New" w:hAnsi="Angsana New" w:hint="cs"/>
          <w:sz w:val="30"/>
          <w:szCs w:val="30"/>
          <w:cs/>
        </w:rPr>
        <w:t xml:space="preserve"> ล้านบาท และ</w:t>
      </w:r>
      <w:r>
        <w:rPr>
          <w:rFonts w:ascii="Angsana New" w:hAnsi="Angsana New"/>
          <w:sz w:val="30"/>
          <w:szCs w:val="30"/>
        </w:rPr>
        <w:t xml:space="preserve"> 482.29 </w:t>
      </w:r>
      <w:r w:rsidRPr="00167F7A">
        <w:rPr>
          <w:rFonts w:ascii="Angsana New" w:hAnsi="Angsana New" w:hint="cs"/>
          <w:sz w:val="30"/>
          <w:szCs w:val="30"/>
          <w:cs/>
        </w:rPr>
        <w:t>ล้านบาท</w:t>
      </w:r>
      <w:r>
        <w:rPr>
          <w:rFonts w:ascii="Angsana New" w:hAnsi="Angsana New" w:hint="cs"/>
          <w:sz w:val="30"/>
          <w:szCs w:val="30"/>
          <w:cs/>
        </w:rPr>
        <w:t xml:space="preserve"> ตามลำดับ</w:t>
      </w:r>
    </w:p>
    <w:p w14:paraId="022C5CB8" w14:textId="77777777" w:rsidR="00620DE0" w:rsidRPr="00AA0354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7AEDB709" w14:textId="3FA82229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มูลค่าตามบัญชีของสินทรัพย์และหนี้สินของ</w:t>
      </w:r>
      <w:r w:rsidR="006F3C8A" w:rsidRPr="00167F7A">
        <w:rPr>
          <w:rFonts w:ascii="Angsana New" w:hAnsi="Angsana New" w:hint="cs"/>
          <w:sz w:val="30"/>
          <w:szCs w:val="30"/>
          <w:cs/>
        </w:rPr>
        <w:t>บริษัท</w:t>
      </w:r>
      <w:r w:rsidR="006F3C8A">
        <w:rPr>
          <w:rFonts w:ascii="Angsana New" w:hAnsi="Angsana New" w:hint="cs"/>
          <w:sz w:val="30"/>
          <w:szCs w:val="30"/>
          <w:cs/>
        </w:rPr>
        <w:t xml:space="preserve"> </w:t>
      </w:r>
      <w:r w:rsidR="006F3C8A" w:rsidRPr="00167F7A">
        <w:rPr>
          <w:rFonts w:ascii="Angsana New" w:hAnsi="Angsana New" w:hint="cs"/>
          <w:sz w:val="30"/>
          <w:szCs w:val="30"/>
          <w:cs/>
        </w:rPr>
        <w:t>เฟรเซอร์ส</w:t>
      </w:r>
      <w:r w:rsidR="006F3C8A" w:rsidRPr="00167F7A">
        <w:rPr>
          <w:rFonts w:ascii="Angsana New" w:hAnsi="Angsana New"/>
          <w:sz w:val="30"/>
          <w:szCs w:val="30"/>
          <w:cs/>
        </w:rPr>
        <w:t xml:space="preserve"> </w:t>
      </w:r>
      <w:r w:rsidR="006F3C8A" w:rsidRPr="00167F7A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="006F3C8A" w:rsidRPr="00167F7A">
        <w:rPr>
          <w:rFonts w:ascii="Angsana New" w:hAnsi="Angsana New"/>
          <w:sz w:val="30"/>
          <w:szCs w:val="30"/>
          <w:cs/>
        </w:rPr>
        <w:t xml:space="preserve"> </w:t>
      </w:r>
      <w:r w:rsidR="006F3C8A" w:rsidRPr="00167F7A">
        <w:rPr>
          <w:rFonts w:ascii="Angsana New" w:hAnsi="Angsana New" w:hint="cs"/>
          <w:sz w:val="30"/>
          <w:szCs w:val="30"/>
          <w:cs/>
        </w:rPr>
        <w:t>เทคโนโลยี</w:t>
      </w:r>
      <w:r w:rsidR="006F3C8A" w:rsidRPr="00167F7A">
        <w:rPr>
          <w:rFonts w:ascii="Angsana New" w:hAnsi="Angsana New"/>
          <w:sz w:val="30"/>
          <w:szCs w:val="30"/>
          <w:cs/>
        </w:rPr>
        <w:t xml:space="preserve"> (</w:t>
      </w:r>
      <w:r w:rsidR="006F3C8A" w:rsidRPr="00167F7A">
        <w:rPr>
          <w:rFonts w:ascii="Angsana New" w:hAnsi="Angsana New" w:hint="cs"/>
          <w:sz w:val="30"/>
          <w:szCs w:val="30"/>
          <w:cs/>
        </w:rPr>
        <w:t>ประเทศไทย</w:t>
      </w:r>
      <w:r w:rsidR="006F3C8A" w:rsidRPr="00167F7A">
        <w:rPr>
          <w:rFonts w:ascii="Angsana New" w:hAnsi="Angsana New"/>
          <w:sz w:val="30"/>
          <w:szCs w:val="30"/>
          <w:cs/>
        </w:rPr>
        <w:t>)</w:t>
      </w:r>
      <w:r w:rsidR="006F3C8A">
        <w:rPr>
          <w:rFonts w:ascii="Angsana New" w:hAnsi="Angsana New" w:hint="cs"/>
          <w:sz w:val="30"/>
          <w:szCs w:val="30"/>
          <w:cs/>
        </w:rPr>
        <w:t xml:space="preserve"> </w:t>
      </w:r>
      <w:r w:rsidR="006F3C8A" w:rsidRPr="00167F7A">
        <w:rPr>
          <w:rFonts w:ascii="Angsana New" w:hAnsi="Angsana New" w:hint="cs"/>
          <w:sz w:val="30"/>
          <w:szCs w:val="30"/>
          <w:cs/>
        </w:rPr>
        <w:t>จำกัด</w:t>
      </w:r>
      <w:r w:rsidR="006F3C8A">
        <w:rPr>
          <w:rFonts w:ascii="Angsana New" w:hAnsi="Angsana New"/>
          <w:sz w:val="30"/>
          <w:szCs w:val="30"/>
          <w:cs/>
        </w:rPr>
        <w:br/>
      </w:r>
      <w:r>
        <w:rPr>
          <w:rFonts w:ascii="Angsana New" w:hAnsi="Angsana New" w:hint="cs"/>
          <w:sz w:val="30"/>
          <w:szCs w:val="30"/>
          <w:cs/>
        </w:rPr>
        <w:t xml:space="preserve">ณ วันที่ </w:t>
      </w:r>
      <w:r>
        <w:rPr>
          <w:rFonts w:ascii="Angsana New" w:hAnsi="Angsana New"/>
          <w:sz w:val="30"/>
          <w:szCs w:val="30"/>
        </w:rPr>
        <w:t>10</w:t>
      </w:r>
      <w:r>
        <w:rPr>
          <w:rFonts w:ascii="Angsana New" w:hAnsi="Angsana New" w:hint="cs"/>
          <w:sz w:val="30"/>
          <w:szCs w:val="30"/>
          <w:cs/>
        </w:rPr>
        <w:t xml:space="preserve"> พฤษภาคม </w:t>
      </w:r>
      <w:r>
        <w:rPr>
          <w:rFonts w:ascii="Angsana New" w:hAnsi="Angsana New"/>
          <w:sz w:val="30"/>
          <w:szCs w:val="30"/>
        </w:rPr>
        <w:t>2566</w:t>
      </w:r>
      <w:r>
        <w:rPr>
          <w:rFonts w:ascii="Angsana New" w:hAnsi="Angsana New" w:hint="cs"/>
          <w:sz w:val="30"/>
          <w:szCs w:val="30"/>
          <w:cs/>
        </w:rPr>
        <w:t xml:space="preserve"> มีดังต่อไปนี้</w:t>
      </w:r>
    </w:p>
    <w:p w14:paraId="0C93DD52" w14:textId="77777777" w:rsidR="00620DE0" w:rsidRPr="00AA0354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tbl>
      <w:tblPr>
        <w:tblW w:w="9294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5784"/>
        <w:gridCol w:w="1440"/>
        <w:gridCol w:w="270"/>
        <w:gridCol w:w="1800"/>
      </w:tblGrid>
      <w:tr w:rsidR="00620DE0" w14:paraId="0783A245" w14:textId="77777777" w:rsidTr="00C966D4">
        <w:trPr>
          <w:trHeight w:val="392"/>
          <w:tblHeader/>
        </w:trPr>
        <w:tc>
          <w:tcPr>
            <w:tcW w:w="5784" w:type="dxa"/>
          </w:tcPr>
          <w:p w14:paraId="1F9E3F60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สุทธิ</w:t>
            </w:r>
          </w:p>
        </w:tc>
        <w:tc>
          <w:tcPr>
            <w:tcW w:w="1440" w:type="dxa"/>
          </w:tcPr>
          <w:p w14:paraId="14F1FC47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</w:tcPr>
          <w:p w14:paraId="2267DE53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800" w:type="dxa"/>
          </w:tcPr>
          <w:p w14:paraId="05C8E847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620DE0" w14:paraId="110D8825" w14:textId="77777777" w:rsidTr="00C966D4">
        <w:trPr>
          <w:trHeight w:val="392"/>
          <w:tblHeader/>
        </w:trPr>
        <w:tc>
          <w:tcPr>
            <w:tcW w:w="5784" w:type="dxa"/>
          </w:tcPr>
          <w:p w14:paraId="5FF4E690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513E16AD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5F8C80F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800" w:type="dxa"/>
          </w:tcPr>
          <w:p w14:paraId="441FBFCA" w14:textId="77777777" w:rsidR="00620DE0" w:rsidRPr="007A10C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pacing w:val="-2"/>
                <w:sz w:val="30"/>
                <w:szCs w:val="30"/>
                <w:lang w:eastAsia="x-none"/>
              </w:rPr>
            </w:pPr>
            <w:r w:rsidRPr="007A10CF">
              <w:rPr>
                <w:rFonts w:ascii="Angsana New" w:hAnsi="Angsana New"/>
                <w:i/>
                <w:iCs/>
                <w:spacing w:val="-2"/>
                <w:sz w:val="30"/>
                <w:szCs w:val="30"/>
                <w:lang w:eastAsia="x-none"/>
              </w:rPr>
              <w:t>(</w:t>
            </w:r>
            <w:r>
              <w:rPr>
                <w:rFonts w:ascii="Angsana New" w:hAnsi="Angsana New" w:hint="cs"/>
                <w:i/>
                <w:iCs/>
                <w:spacing w:val="-2"/>
                <w:sz w:val="30"/>
                <w:szCs w:val="30"/>
                <w:cs/>
                <w:lang w:eastAsia="x-none"/>
              </w:rPr>
              <w:t>พัน</w:t>
            </w:r>
            <w:r w:rsidRPr="007A10CF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บาท</w:t>
            </w:r>
            <w:r w:rsidRPr="007A10CF">
              <w:rPr>
                <w:rFonts w:ascii="Angsana New" w:hAnsi="Angsana New" w:hint="cs"/>
                <w:i/>
                <w:iCs/>
                <w:spacing w:val="-2"/>
                <w:sz w:val="30"/>
                <w:szCs w:val="30"/>
                <w:cs/>
                <w:lang w:eastAsia="x-none"/>
              </w:rPr>
              <w:t>)</w:t>
            </w:r>
          </w:p>
        </w:tc>
      </w:tr>
      <w:tr w:rsidR="00620DE0" w14:paraId="65CEE540" w14:textId="77777777" w:rsidTr="00C966D4">
        <w:trPr>
          <w:trHeight w:val="392"/>
          <w:tblHeader/>
        </w:trPr>
        <w:tc>
          <w:tcPr>
            <w:tcW w:w="5784" w:type="dxa"/>
          </w:tcPr>
          <w:p w14:paraId="4F2CAC29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440" w:type="dxa"/>
          </w:tcPr>
          <w:p w14:paraId="7FD58DFD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EB50EBB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800" w:type="dxa"/>
            <w:hideMark/>
          </w:tcPr>
          <w:p w14:paraId="43030475" w14:textId="77777777" w:rsidR="00620DE0" w:rsidRPr="00D81867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415</w:t>
            </w:r>
          </w:p>
        </w:tc>
      </w:tr>
      <w:tr w:rsidR="00620DE0" w14:paraId="528F06DB" w14:textId="77777777" w:rsidTr="00C966D4">
        <w:trPr>
          <w:trHeight w:val="383"/>
        </w:trPr>
        <w:tc>
          <w:tcPr>
            <w:tcW w:w="5784" w:type="dxa"/>
            <w:hideMark/>
          </w:tcPr>
          <w:p w14:paraId="4D3DC5E7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เงินลงทุนในการร่วมค้า</w:t>
            </w:r>
            <w:r>
              <w:rPr>
                <w:rFonts w:ascii="Angsana New" w:eastAsia="MS Mincho" w:hAnsi="Angsana New"/>
                <w:sz w:val="30"/>
                <w:szCs w:val="30"/>
              </w:rPr>
              <w:t xml:space="preserve"> - </w:t>
            </w:r>
            <w:r w:rsidRPr="006D670B">
              <w:rPr>
                <w:rFonts w:ascii="Angsana New" w:eastAsia="MS Mincho" w:hAnsi="Angsana New" w:hint="cs"/>
                <w:sz w:val="30"/>
                <w:szCs w:val="30"/>
                <w:cs/>
              </w:rPr>
              <w:t>บริษัท</w:t>
            </w:r>
            <w:r w:rsidRPr="006D670B">
              <w:rPr>
                <w:rFonts w:ascii="Angsana New" w:eastAsia="MS Mincho" w:hAnsi="Angsana New"/>
                <w:sz w:val="30"/>
                <w:szCs w:val="30"/>
                <w:cs/>
              </w:rPr>
              <w:t xml:space="preserve"> </w:t>
            </w:r>
            <w:r w:rsidRPr="006D670B">
              <w:rPr>
                <w:rFonts w:ascii="Angsana New" w:eastAsia="MS Mincho" w:hAnsi="Angsana New" w:hint="cs"/>
                <w:sz w:val="30"/>
                <w:szCs w:val="30"/>
                <w:cs/>
              </w:rPr>
              <w:t>เอสทีที</w:t>
            </w:r>
            <w:r w:rsidRPr="006D670B">
              <w:rPr>
                <w:rFonts w:ascii="Angsana New" w:eastAsia="MS Mincho" w:hAnsi="Angsana New"/>
                <w:sz w:val="30"/>
                <w:szCs w:val="30"/>
                <w:cs/>
              </w:rPr>
              <w:t xml:space="preserve"> </w:t>
            </w:r>
            <w:r w:rsidRPr="006D670B">
              <w:rPr>
                <w:rFonts w:ascii="Angsana New" w:eastAsia="MS Mincho" w:hAnsi="Angsana New" w:hint="cs"/>
                <w:sz w:val="30"/>
                <w:szCs w:val="30"/>
                <w:cs/>
              </w:rPr>
              <w:t>จีดีซี</w:t>
            </w:r>
            <w:r w:rsidRPr="006D670B">
              <w:rPr>
                <w:rFonts w:ascii="Angsana New" w:eastAsia="MS Mincho" w:hAnsi="Angsana New"/>
                <w:sz w:val="30"/>
                <w:szCs w:val="30"/>
                <w:cs/>
              </w:rPr>
              <w:t xml:space="preserve"> (</w:t>
            </w:r>
            <w:r w:rsidRPr="006D670B">
              <w:rPr>
                <w:rFonts w:ascii="Angsana New" w:eastAsia="MS Mincho" w:hAnsi="Angsana New" w:hint="cs"/>
                <w:sz w:val="30"/>
                <w:szCs w:val="30"/>
                <w:cs/>
              </w:rPr>
              <w:t>ประเทศไทย</w:t>
            </w:r>
            <w:r w:rsidRPr="006D670B">
              <w:rPr>
                <w:rFonts w:ascii="Angsana New" w:eastAsia="MS Mincho" w:hAnsi="Angsana New"/>
                <w:sz w:val="30"/>
                <w:szCs w:val="30"/>
                <w:cs/>
              </w:rPr>
              <w:t xml:space="preserve">) </w:t>
            </w:r>
            <w:r w:rsidRPr="006D670B">
              <w:rPr>
                <w:rFonts w:ascii="Angsana New" w:eastAsia="MS Mincho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440" w:type="dxa"/>
          </w:tcPr>
          <w:p w14:paraId="55DE2035" w14:textId="3B9844B6" w:rsidR="00620DE0" w:rsidRDefault="006F3C8A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8</w:t>
            </w:r>
          </w:p>
        </w:tc>
        <w:tc>
          <w:tcPr>
            <w:tcW w:w="270" w:type="dxa"/>
          </w:tcPr>
          <w:p w14:paraId="458683AB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hideMark/>
          </w:tcPr>
          <w:p w14:paraId="54761EF9" w14:textId="77777777" w:rsidR="00620DE0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1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,378,509</w:t>
            </w:r>
          </w:p>
        </w:tc>
      </w:tr>
      <w:tr w:rsidR="00620DE0" w14:paraId="1918ED28" w14:textId="77777777" w:rsidTr="00C966D4">
        <w:trPr>
          <w:trHeight w:val="383"/>
        </w:trPr>
        <w:tc>
          <w:tcPr>
            <w:tcW w:w="5784" w:type="dxa"/>
            <w:hideMark/>
          </w:tcPr>
          <w:p w14:paraId="5406D593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1440" w:type="dxa"/>
          </w:tcPr>
          <w:p w14:paraId="253C5653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6C8738A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hideMark/>
          </w:tcPr>
          <w:p w14:paraId="23053041" w14:textId="77777777" w:rsidR="00620DE0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226</w:t>
            </w:r>
          </w:p>
        </w:tc>
      </w:tr>
      <w:tr w:rsidR="00620DE0" w14:paraId="1830232B" w14:textId="77777777" w:rsidTr="00C966D4">
        <w:trPr>
          <w:trHeight w:val="383"/>
        </w:trPr>
        <w:tc>
          <w:tcPr>
            <w:tcW w:w="5784" w:type="dxa"/>
            <w:hideMark/>
          </w:tcPr>
          <w:p w14:paraId="6C4ECC34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เงินกู้ยืม</w:t>
            </w:r>
          </w:p>
        </w:tc>
        <w:tc>
          <w:tcPr>
            <w:tcW w:w="1440" w:type="dxa"/>
          </w:tcPr>
          <w:p w14:paraId="25FCDB55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07709D8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hideMark/>
          </w:tcPr>
          <w:p w14:paraId="21C185A1" w14:textId="77777777" w:rsidR="00620DE0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1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,400,000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20DE0" w14:paraId="2A5F4BEB" w14:textId="77777777" w:rsidTr="00C966D4">
        <w:trPr>
          <w:trHeight w:val="373"/>
        </w:trPr>
        <w:tc>
          <w:tcPr>
            <w:tcW w:w="5784" w:type="dxa"/>
            <w:hideMark/>
          </w:tcPr>
          <w:p w14:paraId="09C1EC82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1440" w:type="dxa"/>
          </w:tcPr>
          <w:p w14:paraId="6F9B006E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86C678F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hideMark/>
          </w:tcPr>
          <w:p w14:paraId="61CDAC7E" w14:textId="77777777" w:rsidR="00620DE0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360DFC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,322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20DE0" w14:paraId="525090FF" w14:textId="77777777" w:rsidTr="00C966D4">
        <w:trPr>
          <w:trHeight w:val="392"/>
        </w:trPr>
        <w:tc>
          <w:tcPr>
            <w:tcW w:w="5784" w:type="dxa"/>
            <w:hideMark/>
          </w:tcPr>
          <w:p w14:paraId="24F050A9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</w:t>
            </w:r>
          </w:p>
        </w:tc>
        <w:tc>
          <w:tcPr>
            <w:tcW w:w="1440" w:type="dxa"/>
          </w:tcPr>
          <w:p w14:paraId="32533884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DABE09E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5D4DDE0" w14:textId="77777777" w:rsidR="00620DE0" w:rsidRPr="00CF5564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(23,172)</w:t>
            </w:r>
          </w:p>
        </w:tc>
      </w:tr>
      <w:tr w:rsidR="00620DE0" w14:paraId="4D54C3C9" w14:textId="77777777" w:rsidTr="00C966D4">
        <w:trPr>
          <w:trHeight w:val="107"/>
        </w:trPr>
        <w:tc>
          <w:tcPr>
            <w:tcW w:w="5784" w:type="dxa"/>
          </w:tcPr>
          <w:p w14:paraId="77D7706F" w14:textId="77777777" w:rsidR="00620DE0" w:rsidRPr="0050056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1F013E73" w14:textId="77777777" w:rsidR="00620DE0" w:rsidRPr="0050056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DC57974" w14:textId="77777777" w:rsidR="00620DE0" w:rsidRPr="0050056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double" w:sz="4" w:space="0" w:color="auto"/>
              <w:left w:val="nil"/>
              <w:right w:val="nil"/>
            </w:tcBorders>
          </w:tcPr>
          <w:p w14:paraId="6BD1090A" w14:textId="77777777" w:rsidR="00620DE0" w:rsidRPr="00500565" w:rsidRDefault="00620DE0" w:rsidP="00C966D4">
            <w:pPr>
              <w:pStyle w:val="acctfourfigures"/>
              <w:tabs>
                <w:tab w:val="clear" w:pos="765"/>
                <w:tab w:val="decimal" w:pos="1872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20DE0" w14:paraId="65E085CC" w14:textId="77777777" w:rsidTr="00C966D4">
        <w:trPr>
          <w:trHeight w:val="392"/>
        </w:trPr>
        <w:tc>
          <w:tcPr>
            <w:tcW w:w="5784" w:type="dxa"/>
          </w:tcPr>
          <w:p w14:paraId="47E7D94D" w14:textId="77777777" w:rsidR="00620DE0" w:rsidRPr="00DA1B78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DA1B78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เงินสดรับ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จากการขายเงินลงทุนในบริษัทย่อย</w:t>
            </w:r>
          </w:p>
        </w:tc>
        <w:tc>
          <w:tcPr>
            <w:tcW w:w="1440" w:type="dxa"/>
          </w:tcPr>
          <w:p w14:paraId="24882C4D" w14:textId="77777777" w:rsidR="00620DE0" w:rsidRPr="00DA1B78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184AD6" w14:textId="77777777" w:rsidR="00620DE0" w:rsidRPr="00DA1B78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left w:val="nil"/>
              <w:right w:val="nil"/>
            </w:tcBorders>
          </w:tcPr>
          <w:p w14:paraId="19FBA473" w14:textId="77777777" w:rsidR="00620DE0" w:rsidRPr="00DA1B78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460,000</w:t>
            </w:r>
          </w:p>
        </w:tc>
      </w:tr>
      <w:tr w:rsidR="00620DE0" w14:paraId="51A560C3" w14:textId="77777777" w:rsidTr="00C966D4">
        <w:trPr>
          <w:trHeight w:val="392"/>
        </w:trPr>
        <w:tc>
          <w:tcPr>
            <w:tcW w:w="5784" w:type="dxa"/>
          </w:tcPr>
          <w:p w14:paraId="7179E1E3" w14:textId="77777777" w:rsidR="00620DE0" w:rsidRPr="00DA1B78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 w:rsidRPr="00EF6E16">
              <w:rPr>
                <w:rFonts w:ascii="Angsana New" w:eastAsia="MS Mincho" w:hAnsi="Angsana New" w:hint="cs"/>
                <w:i/>
                <w:iCs/>
                <w:sz w:val="30"/>
                <w:szCs w:val="30"/>
                <w:cs/>
              </w:rPr>
              <w:t>หัก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 xml:space="preserve"> เงินสดและรายการเทียบเท่าเงินสดของบริษัทย่อย</w:t>
            </w:r>
          </w:p>
        </w:tc>
        <w:tc>
          <w:tcPr>
            <w:tcW w:w="1440" w:type="dxa"/>
          </w:tcPr>
          <w:p w14:paraId="6BDBA830" w14:textId="77777777" w:rsidR="00620DE0" w:rsidRPr="00DA1B78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4D03AD6" w14:textId="77777777" w:rsidR="00620DE0" w:rsidRPr="00DA1B78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236E1842" w14:textId="77777777" w:rsidR="00620DE0" w:rsidRPr="000258CA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(415)</w:t>
            </w:r>
          </w:p>
        </w:tc>
      </w:tr>
      <w:tr w:rsidR="00620DE0" w14:paraId="22DE12EF" w14:textId="77777777" w:rsidTr="00C966D4">
        <w:trPr>
          <w:trHeight w:val="325"/>
        </w:trPr>
        <w:tc>
          <w:tcPr>
            <w:tcW w:w="5784" w:type="dxa"/>
          </w:tcPr>
          <w:p w14:paraId="507DE8F0" w14:textId="77777777" w:rsidR="00620DE0" w:rsidRPr="00DA1B78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เงินสดรับสุทธิจากการขายเงินลงทุนในบริษัทย่อย</w:t>
            </w:r>
          </w:p>
        </w:tc>
        <w:tc>
          <w:tcPr>
            <w:tcW w:w="1440" w:type="dxa"/>
          </w:tcPr>
          <w:p w14:paraId="095E1FB3" w14:textId="77777777" w:rsidR="00620DE0" w:rsidRPr="00DA1B78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AF2C7B4" w14:textId="77777777" w:rsidR="00620DE0" w:rsidRPr="00DA1B78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E42EA3" w14:textId="77777777" w:rsidR="00620DE0" w:rsidRPr="007921FB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921FB">
              <w:rPr>
                <w:rFonts w:ascii="Angsana New" w:hAnsi="Angsana New"/>
                <w:b/>
                <w:bCs/>
                <w:sz w:val="30"/>
                <w:szCs w:val="30"/>
              </w:rPr>
              <w:t>459,585</w:t>
            </w:r>
          </w:p>
        </w:tc>
      </w:tr>
      <w:tr w:rsidR="00620DE0" w14:paraId="4CDDD3B9" w14:textId="77777777" w:rsidTr="00C966D4">
        <w:trPr>
          <w:trHeight w:val="170"/>
        </w:trPr>
        <w:tc>
          <w:tcPr>
            <w:tcW w:w="5784" w:type="dxa"/>
          </w:tcPr>
          <w:p w14:paraId="3C892DFF" w14:textId="77777777" w:rsidR="00620DE0" w:rsidRPr="0050056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75B65AF0" w14:textId="77777777" w:rsidR="00620DE0" w:rsidRPr="0050056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FCB9814" w14:textId="77777777" w:rsidR="00620DE0" w:rsidRPr="0050056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double" w:sz="4" w:space="0" w:color="auto"/>
              <w:left w:val="nil"/>
              <w:right w:val="nil"/>
            </w:tcBorders>
          </w:tcPr>
          <w:p w14:paraId="709630DF" w14:textId="77777777" w:rsidR="00620DE0" w:rsidRPr="00500565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</w:tbl>
    <w:p w14:paraId="228F6314" w14:textId="77777777" w:rsidR="00500565" w:rsidRDefault="00500565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23308A74" w14:textId="77777777" w:rsidR="00500565" w:rsidRDefault="005005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75102BA8" w14:textId="71D8BF51" w:rsidR="00620DE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lastRenderedPageBreak/>
        <w:t>กลุ่มบริษัทได้บันทึกกำไรจากการขายเงินลงทุนดังกล่าวในส่วนของกำไรขาดทุนสำหรับ</w:t>
      </w:r>
      <w:r w:rsidR="00D27082">
        <w:rPr>
          <w:rFonts w:ascii="Angsana New" w:hAnsi="Angsana New" w:hint="cs"/>
          <w:sz w:val="30"/>
          <w:szCs w:val="30"/>
          <w:cs/>
        </w:rPr>
        <w:t>ปี</w:t>
      </w:r>
      <w:r>
        <w:rPr>
          <w:rFonts w:ascii="Angsana New" w:hAnsi="Angsana New" w:hint="cs"/>
          <w:sz w:val="30"/>
          <w:szCs w:val="30"/>
          <w:cs/>
        </w:rPr>
        <w:t xml:space="preserve">สิ้นสุดวันที่ </w:t>
      </w:r>
      <w:r>
        <w:rPr>
          <w:rFonts w:ascii="Angsana New" w:hAnsi="Angsana New"/>
          <w:sz w:val="30"/>
          <w:szCs w:val="30"/>
        </w:rPr>
        <w:t>30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="00E75648">
        <w:rPr>
          <w:rFonts w:ascii="Angsana New" w:hAnsi="Angsana New" w:hint="cs"/>
          <w:sz w:val="30"/>
          <w:szCs w:val="30"/>
          <w:cs/>
        </w:rPr>
        <w:t>กันยา</w:t>
      </w:r>
      <w:r>
        <w:rPr>
          <w:rFonts w:ascii="Angsana New" w:hAnsi="Angsana New" w:hint="cs"/>
          <w:sz w:val="30"/>
          <w:szCs w:val="30"/>
          <w:cs/>
        </w:rPr>
        <w:t>ยน</w:t>
      </w:r>
      <w:r>
        <w:rPr>
          <w:rFonts w:ascii="Angsana New" w:hAnsi="Angsana New"/>
          <w:sz w:val="30"/>
          <w:szCs w:val="30"/>
        </w:rPr>
        <w:t xml:space="preserve"> 2566</w:t>
      </w:r>
      <w:r>
        <w:rPr>
          <w:rFonts w:ascii="Angsana New" w:hAnsi="Angsana New" w:hint="cs"/>
          <w:sz w:val="30"/>
          <w:szCs w:val="30"/>
          <w:cs/>
        </w:rPr>
        <w:t xml:space="preserve"> โดยมีรายละเอียดดังนี้</w:t>
      </w:r>
    </w:p>
    <w:p w14:paraId="0867C8DE" w14:textId="77777777" w:rsidR="00620DE0" w:rsidRPr="00EF6E16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20"/>
          <w:szCs w:val="20"/>
        </w:rPr>
      </w:pPr>
    </w:p>
    <w:tbl>
      <w:tblPr>
        <w:tblW w:w="9294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4884"/>
        <w:gridCol w:w="2070"/>
        <w:gridCol w:w="270"/>
        <w:gridCol w:w="2070"/>
      </w:tblGrid>
      <w:tr w:rsidR="00620DE0" w14:paraId="3F800480" w14:textId="77777777" w:rsidTr="00C966D4">
        <w:trPr>
          <w:trHeight w:val="392"/>
        </w:trPr>
        <w:tc>
          <w:tcPr>
            <w:tcW w:w="4884" w:type="dxa"/>
          </w:tcPr>
          <w:p w14:paraId="10919171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70" w:type="dxa"/>
          </w:tcPr>
          <w:p w14:paraId="3B8556A5" w14:textId="77777777" w:rsidR="00620DE0" w:rsidRPr="00BC750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0559D36F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070" w:type="dxa"/>
          </w:tcPr>
          <w:p w14:paraId="6210F47B" w14:textId="77777777" w:rsidR="00620DE0" w:rsidRPr="00BC750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20DE0" w14:paraId="5E4BCB1A" w14:textId="77777777" w:rsidTr="00C966D4">
        <w:trPr>
          <w:trHeight w:val="392"/>
        </w:trPr>
        <w:tc>
          <w:tcPr>
            <w:tcW w:w="4884" w:type="dxa"/>
          </w:tcPr>
          <w:p w14:paraId="2D3978F8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4410" w:type="dxa"/>
            <w:gridSpan w:val="3"/>
          </w:tcPr>
          <w:p w14:paraId="10E28D1A" w14:textId="77777777" w:rsidR="00620DE0" w:rsidRPr="001D7C00" w:rsidRDefault="00620DE0" w:rsidP="00C966D4">
            <w:pPr>
              <w:pStyle w:val="acctfourfigures"/>
              <w:tabs>
                <w:tab w:val="clear" w:pos="765"/>
                <w:tab w:val="decimal" w:pos="2496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1D7C00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</w:tr>
      <w:tr w:rsidR="00620DE0" w14:paraId="35C4D401" w14:textId="77777777" w:rsidTr="00C966D4">
        <w:trPr>
          <w:trHeight w:val="392"/>
        </w:trPr>
        <w:tc>
          <w:tcPr>
            <w:tcW w:w="4884" w:type="dxa"/>
          </w:tcPr>
          <w:p w14:paraId="1CBB882D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ราคาขายเงินลงทุนในบริษัทย่อย</w:t>
            </w:r>
          </w:p>
        </w:tc>
        <w:tc>
          <w:tcPr>
            <w:tcW w:w="2070" w:type="dxa"/>
          </w:tcPr>
          <w:p w14:paraId="6163F71E" w14:textId="77777777" w:rsidR="00620DE0" w:rsidRPr="0040251E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460,000</w:t>
            </w:r>
          </w:p>
        </w:tc>
        <w:tc>
          <w:tcPr>
            <w:tcW w:w="270" w:type="dxa"/>
          </w:tcPr>
          <w:p w14:paraId="530C32C2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070" w:type="dxa"/>
            <w:hideMark/>
          </w:tcPr>
          <w:p w14:paraId="160415CB" w14:textId="77777777" w:rsidR="00620DE0" w:rsidRPr="00D81867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460,000</w:t>
            </w:r>
          </w:p>
        </w:tc>
      </w:tr>
      <w:tr w:rsidR="00620DE0" w14:paraId="6ADEC512" w14:textId="77777777" w:rsidTr="00FC3290">
        <w:trPr>
          <w:trHeight w:val="383"/>
        </w:trPr>
        <w:tc>
          <w:tcPr>
            <w:tcW w:w="4884" w:type="dxa"/>
            <w:hideMark/>
          </w:tcPr>
          <w:p w14:paraId="5B05FA3C" w14:textId="440B2696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EF6E16">
              <w:rPr>
                <w:rFonts w:ascii="Angsana New" w:eastAsia="MS Mincho" w:hAnsi="Angsana New" w:hint="cs"/>
                <w:i/>
                <w:iCs/>
                <w:sz w:val="30"/>
                <w:szCs w:val="30"/>
                <w:cs/>
              </w:rPr>
              <w:t>หัก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 xml:space="preserve"> มูลค่าตามบัญชีของสินทรัพย์สุทธิของ</w:t>
            </w:r>
            <w:r w:rsidR="00FC3290">
              <w:rPr>
                <w:rFonts w:ascii="Angsana New" w:eastAsia="MS Mincho" w:hAnsi="Angsana New" w:hint="cs"/>
                <w:sz w:val="30"/>
                <w:szCs w:val="30"/>
                <w:cs/>
              </w:rPr>
              <w:t>บริษัทย่อย</w:t>
            </w:r>
            <w:r w:rsidR="00FC3290">
              <w:rPr>
                <w:rFonts w:ascii="Angsana New" w:eastAsia="MS Mincho" w:hAnsi="Angsana New"/>
                <w:sz w:val="30"/>
                <w:szCs w:val="30"/>
              </w:rPr>
              <w:t xml:space="preserve"> /</w:t>
            </w:r>
          </w:p>
        </w:tc>
        <w:tc>
          <w:tcPr>
            <w:tcW w:w="2070" w:type="dxa"/>
          </w:tcPr>
          <w:p w14:paraId="0F5DC1C4" w14:textId="77777777" w:rsidR="00620DE0" w:rsidRPr="0040251E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ADF3A3F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00CA45A7" w14:textId="77777777" w:rsidR="00620DE0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</w:tr>
      <w:tr w:rsidR="00620DE0" w14:paraId="68130027" w14:textId="77777777" w:rsidTr="00FC3290">
        <w:trPr>
          <w:trHeight w:val="383"/>
        </w:trPr>
        <w:tc>
          <w:tcPr>
            <w:tcW w:w="4884" w:type="dxa"/>
            <w:hideMark/>
          </w:tcPr>
          <w:p w14:paraId="7F3B4696" w14:textId="2183456D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 xml:space="preserve">          เงินลงทุนในบริษัทย่อย</w:t>
            </w:r>
            <w:r>
              <w:rPr>
                <w:rFonts w:ascii="Angsana New" w:eastAsia="MS Mincho" w:hAnsi="Angsana New"/>
                <w:sz w:val="30"/>
                <w:szCs w:val="30"/>
              </w:rPr>
              <w:t xml:space="preserve"> 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ณ วันที่ขาย</w:t>
            </w:r>
          </w:p>
        </w:tc>
        <w:tc>
          <w:tcPr>
            <w:tcW w:w="2070" w:type="dxa"/>
          </w:tcPr>
          <w:p w14:paraId="200FE866" w14:textId="7BA9DAC7" w:rsidR="00620DE0" w:rsidRPr="00064900" w:rsidRDefault="00FC329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620DE0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="00620DE0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172)</w:t>
            </w:r>
          </w:p>
        </w:tc>
        <w:tc>
          <w:tcPr>
            <w:tcW w:w="270" w:type="dxa"/>
          </w:tcPr>
          <w:p w14:paraId="1D5346EE" w14:textId="77777777" w:rsidR="00620DE0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hideMark/>
          </w:tcPr>
          <w:p w14:paraId="1ED4E2F1" w14:textId="18F396D0" w:rsidR="00620DE0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39</w:t>
            </w:r>
            <w:r w:rsidR="00FC3290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FC3290">
              <w:rPr>
                <w:rFonts w:ascii="Angsana New" w:hAnsi="Angsana New"/>
                <w:sz w:val="30"/>
                <w:szCs w:val="30"/>
                <w:lang w:val="en-US" w:bidi="th-TH"/>
              </w:rPr>
              <w:t>293</w:t>
            </w:r>
          </w:p>
        </w:tc>
      </w:tr>
      <w:tr w:rsidR="00FC3290" w14:paraId="4B78BB59" w14:textId="77777777" w:rsidTr="00FC3290">
        <w:trPr>
          <w:trHeight w:val="383"/>
        </w:trPr>
        <w:tc>
          <w:tcPr>
            <w:tcW w:w="4884" w:type="dxa"/>
          </w:tcPr>
          <w:p w14:paraId="4968B1F8" w14:textId="43C8F695" w:rsidR="00FC3290" w:rsidRDefault="00FC3290" w:rsidP="0039141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 xml:space="preserve">     </w:t>
            </w:r>
            <w:r w:rsidR="0039141D">
              <w:rPr>
                <w:rFonts w:ascii="Angsana New" w:eastAsia="MS Mincho" w:hAnsi="Angsana New"/>
                <w:sz w:val="30"/>
                <w:szCs w:val="30"/>
              </w:rPr>
              <w:t xml:space="preserve"> 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2070" w:type="dxa"/>
            <w:tcBorders>
              <w:bottom w:val="single" w:sz="4" w:space="0" w:color="auto"/>
            </w:tcBorders>
          </w:tcPr>
          <w:p w14:paraId="50805DE5" w14:textId="5B850CD8" w:rsidR="00FC3290" w:rsidRDefault="00FC329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881</w:t>
            </w:r>
          </w:p>
        </w:tc>
        <w:tc>
          <w:tcPr>
            <w:tcW w:w="270" w:type="dxa"/>
          </w:tcPr>
          <w:p w14:paraId="679EFC1F" w14:textId="77777777" w:rsidR="00FC3290" w:rsidRDefault="00FC329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tcBorders>
              <w:bottom w:val="single" w:sz="4" w:space="0" w:color="auto"/>
            </w:tcBorders>
          </w:tcPr>
          <w:p w14:paraId="593B1A9C" w14:textId="50FC58D1" w:rsidR="00FC3290" w:rsidRDefault="00FC329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881</w:t>
            </w:r>
          </w:p>
        </w:tc>
      </w:tr>
      <w:tr w:rsidR="00620DE0" w14:paraId="61E621D7" w14:textId="77777777" w:rsidTr="007921FB">
        <w:trPr>
          <w:trHeight w:val="383"/>
        </w:trPr>
        <w:tc>
          <w:tcPr>
            <w:tcW w:w="4884" w:type="dxa"/>
            <w:hideMark/>
          </w:tcPr>
          <w:p w14:paraId="3BF9D8BF" w14:textId="29136DA8" w:rsidR="00620DE0" w:rsidRPr="00AB445B" w:rsidRDefault="00873CDE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รวม</w:t>
            </w:r>
            <w:r w:rsidR="00620DE0" w:rsidRPr="00AB445B"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กำไรจากการ</w:t>
            </w:r>
            <w:r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จำหน่าย</w:t>
            </w:r>
            <w:r w:rsidR="00620DE0" w:rsidRPr="00AB445B"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2070" w:type="dxa"/>
            <w:tcBorders>
              <w:top w:val="single" w:sz="4" w:space="0" w:color="auto"/>
              <w:bottom w:val="double" w:sz="4" w:space="0" w:color="auto"/>
            </w:tcBorders>
          </w:tcPr>
          <w:p w14:paraId="7AFCE589" w14:textId="77777777" w:rsidR="00620DE0" w:rsidRPr="00AB445B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482,291</w:t>
            </w:r>
          </w:p>
        </w:tc>
        <w:tc>
          <w:tcPr>
            <w:tcW w:w="270" w:type="dxa"/>
          </w:tcPr>
          <w:p w14:paraId="52FEA3EB" w14:textId="77777777" w:rsidR="00620DE0" w:rsidRPr="00AB445B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70" w:type="dxa"/>
            <w:tcBorders>
              <w:top w:val="single" w:sz="4" w:space="0" w:color="auto"/>
              <w:bottom w:val="double" w:sz="4" w:space="0" w:color="auto"/>
            </w:tcBorders>
            <w:hideMark/>
          </w:tcPr>
          <w:p w14:paraId="0DE33E9F" w14:textId="77777777" w:rsidR="00620DE0" w:rsidRPr="00AB445B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B445B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0</w:t>
            </w:r>
            <w:r w:rsidRPr="00AB445B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826</w:t>
            </w:r>
          </w:p>
        </w:tc>
      </w:tr>
    </w:tbl>
    <w:p w14:paraId="0ADDFEA1" w14:textId="77777777" w:rsidR="006F3C8A" w:rsidRPr="00EF6E16" w:rsidRDefault="006F3C8A" w:rsidP="00EF617A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i/>
          <w:iCs/>
          <w:sz w:val="20"/>
          <w:lang w:bidi="th-TH"/>
        </w:rPr>
      </w:pPr>
    </w:p>
    <w:p w14:paraId="47B512F4" w14:textId="0DC2F281" w:rsidR="00EF617A" w:rsidRPr="006375B5" w:rsidRDefault="00EF617A" w:rsidP="00EF617A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  <w:lang w:bidi="th-TH"/>
        </w:rPr>
        <w:t xml:space="preserve">ปี </w:t>
      </w:r>
      <w:r w:rsidRPr="000E564C">
        <w:rPr>
          <w:rFonts w:ascii="Angsana New" w:hAnsi="Angsana New"/>
          <w:i/>
          <w:iCs/>
          <w:sz w:val="30"/>
          <w:szCs w:val="30"/>
          <w:lang w:val="en-US" w:bidi="th-TH"/>
        </w:rPr>
        <w:t>2565</w:t>
      </w:r>
    </w:p>
    <w:p w14:paraId="08A4F9BA" w14:textId="7AC5C97F" w:rsidR="00EF617A" w:rsidRPr="00EF6E16" w:rsidRDefault="00EF617A" w:rsidP="00EF617A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20"/>
          <w:lang w:val="en-US" w:bidi="th-TH"/>
        </w:rPr>
      </w:pPr>
    </w:p>
    <w:p w14:paraId="10D019EE" w14:textId="5B7D8754" w:rsidR="00EF6E16" w:rsidRDefault="00EF6E16" w:rsidP="00EF6E16">
      <w:pPr>
        <w:tabs>
          <w:tab w:val="clear" w:pos="227"/>
          <w:tab w:val="clear" w:pos="454"/>
          <w:tab w:val="clear" w:pos="907"/>
          <w:tab w:val="left" w:pos="540"/>
        </w:tabs>
        <w:spacing w:line="240" w:lineRule="auto"/>
        <w:ind w:left="540" w:hanging="270"/>
        <w:jc w:val="thaiDistribute"/>
        <w:rPr>
          <w:rFonts w:ascii="Angsana New" w:hAnsi="Angsana New"/>
          <w:i/>
          <w:iCs/>
          <w:sz w:val="30"/>
          <w:szCs w:val="30"/>
          <w:lang w:val="x-none" w:eastAsia="x-none"/>
        </w:rPr>
      </w:pPr>
      <w:r w:rsidRPr="00EF6E16">
        <w:rPr>
          <w:rFonts w:ascii="Angsana New" w:hAnsi="Angsana New"/>
          <w:i/>
          <w:iCs/>
          <w:spacing w:val="-2"/>
          <w:sz w:val="30"/>
          <w:szCs w:val="30"/>
          <w:lang w:val="x-none"/>
        </w:rPr>
        <w:tab/>
      </w:r>
      <w:r w:rsidRPr="00EF6E16">
        <w:rPr>
          <w:rFonts w:ascii="Angsana New" w:hAnsi="Angsana New" w:hint="cs"/>
          <w:i/>
          <w:iCs/>
          <w:sz w:val="30"/>
          <w:szCs w:val="30"/>
          <w:cs/>
          <w:lang w:val="x-none" w:eastAsia="x-none"/>
        </w:rPr>
        <w:t>การเพิ่มทุน</w:t>
      </w:r>
    </w:p>
    <w:p w14:paraId="79BD944D" w14:textId="77777777" w:rsidR="00EF6E16" w:rsidRPr="00EF6E16" w:rsidRDefault="00EF6E16" w:rsidP="00EF6E16">
      <w:pPr>
        <w:tabs>
          <w:tab w:val="clear" w:pos="227"/>
          <w:tab w:val="clear" w:pos="454"/>
          <w:tab w:val="clear" w:pos="907"/>
          <w:tab w:val="left" w:pos="540"/>
        </w:tabs>
        <w:spacing w:line="240" w:lineRule="auto"/>
        <w:ind w:left="540" w:hanging="270"/>
        <w:jc w:val="thaiDistribute"/>
        <w:rPr>
          <w:rFonts w:ascii="Angsana New" w:hAnsi="Angsana New"/>
          <w:i/>
          <w:iCs/>
          <w:sz w:val="20"/>
          <w:szCs w:val="20"/>
          <w:cs/>
          <w:lang w:val="x-none" w:eastAsia="x-none"/>
        </w:rPr>
      </w:pPr>
    </w:p>
    <w:p w14:paraId="7B2ABE86" w14:textId="77777777" w:rsidR="001E3231" w:rsidRPr="001E3231" w:rsidRDefault="001E3231" w:rsidP="001E3231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ในเดือนมกราคม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>2565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บริษัทได้เพิ่มทุนในบริษัท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เฟรเซอร์ส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พร็อพเพอร์ตี้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เทคโนโลยี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(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ประเทศไทย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)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จำกัด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ซึ่งเป็นบริษัทย่อย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ตามสัดส่วนการถือหุ้นร้อยละ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>99.99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เป็นจำนวนเงินทั้งสิ้น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>125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ล้านบาท</w:t>
      </w:r>
    </w:p>
    <w:p w14:paraId="31DC13B1" w14:textId="77777777" w:rsidR="001E3231" w:rsidRPr="001E3231" w:rsidRDefault="001E3231" w:rsidP="001E3231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</w:p>
    <w:p w14:paraId="62EC2E43" w14:textId="77777777" w:rsidR="001E3231" w:rsidRPr="001E3231" w:rsidRDefault="001E3231" w:rsidP="001E3231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ในเดือนพฤษภาคม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>2565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บริษัทได้เพิ่มทุนในบริษัท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เฟรเซอร์ส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พร็อพเพอร์ตี้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เทคโนโลยี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(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ประเทศไทย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)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จำกัด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ซึ่งเป็นบริษัทย่อย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ตามสัดส่วนการถือหุ้นร้อยละ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>99.99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เป็นจำนวนเงินทั้งสิ้น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>85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ล้านบาท</w:t>
      </w:r>
    </w:p>
    <w:p w14:paraId="19B7ACB0" w14:textId="77777777" w:rsidR="001E3231" w:rsidRPr="001E3231" w:rsidRDefault="001E3231" w:rsidP="001E3231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</w:p>
    <w:p w14:paraId="5976C393" w14:textId="3C39BE29" w:rsidR="00426B36" w:rsidRDefault="00426B36" w:rsidP="00426B36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ในเดือนมิถุนายน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 xml:space="preserve">2565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บริษัทได้เพิ่มทุนใน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 xml:space="preserve">Frasers Property Thailand (International) Pte. Ltd.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ซึ่งเป็นบริษัทย่อย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ตามสัดส่วนการถือหุ้นร้อยละ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 xml:space="preserve">100.00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เป็นจำนวนเงินทั้งสิ้น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 xml:space="preserve">1,264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ล้านบาท</w:t>
      </w:r>
    </w:p>
    <w:p w14:paraId="0E4109FB" w14:textId="77777777" w:rsidR="00426B36" w:rsidRDefault="00426B36" w:rsidP="00426B36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</w:p>
    <w:p w14:paraId="3668A871" w14:textId="77777777" w:rsidR="001E3231" w:rsidRPr="001E3231" w:rsidRDefault="001E3231" w:rsidP="001E3231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ในเดือนสิงหาคม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>2565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บริษัทได้เพิ่มทุนในบริษัท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เฟรเซอร์ส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พร็อพเพอร์ตี้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เทคโนโลยี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(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ประเทศไทย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)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จำกัด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ซึ่งเป็นบริษัทย่อย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ตามสัดส่วนการถือหุ้นร้อยละ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>99.99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เป็นจำนวนเงินทั้งสิ้น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/>
          <w:sz w:val="30"/>
          <w:szCs w:val="30"/>
          <w:lang w:val="x-none" w:eastAsia="x-none"/>
        </w:rPr>
        <w:t>127</w:t>
      </w:r>
      <w:r w:rsidRPr="001E3231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E3231">
        <w:rPr>
          <w:rFonts w:ascii="Angsana New" w:hAnsi="Angsana New" w:hint="cs"/>
          <w:sz w:val="30"/>
          <w:szCs w:val="30"/>
          <w:cs/>
          <w:lang w:val="x-none" w:eastAsia="x-none"/>
        </w:rPr>
        <w:t>ล้านบาท</w:t>
      </w:r>
    </w:p>
    <w:p w14:paraId="6812BBFC" w14:textId="77777777" w:rsidR="001E3231" w:rsidRPr="001E3231" w:rsidRDefault="001E3231" w:rsidP="001E3231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</w:p>
    <w:p w14:paraId="0704AB5C" w14:textId="77777777" w:rsidR="000D6C63" w:rsidRDefault="000D6C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  <w:lang w:val="x-none" w:eastAsia="x-none"/>
        </w:rPr>
      </w:pPr>
      <w:r>
        <w:rPr>
          <w:rFonts w:ascii="Angsana New" w:hAnsi="Angsana New"/>
          <w:i/>
          <w:iCs/>
          <w:sz w:val="30"/>
          <w:szCs w:val="30"/>
          <w:cs/>
          <w:lang w:val="x-none" w:eastAsia="x-none"/>
        </w:rPr>
        <w:br w:type="page"/>
      </w:r>
    </w:p>
    <w:p w14:paraId="36C2F005" w14:textId="5DBBC1BF" w:rsidR="002D76F1" w:rsidRDefault="002D76F1" w:rsidP="00EF6E16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  <w:lang w:val="x-none" w:eastAsia="x-none"/>
        </w:rPr>
      </w:pPr>
      <w:r w:rsidRPr="002D76F1">
        <w:rPr>
          <w:rFonts w:ascii="Angsana New" w:hAnsi="Angsana New" w:hint="cs"/>
          <w:i/>
          <w:iCs/>
          <w:sz w:val="30"/>
          <w:szCs w:val="30"/>
          <w:cs/>
          <w:lang w:val="x-none" w:eastAsia="x-none"/>
        </w:rPr>
        <w:lastRenderedPageBreak/>
        <w:t>การซื้อหุ้นเพิ่ม</w:t>
      </w:r>
    </w:p>
    <w:p w14:paraId="7FF9E8E5" w14:textId="77777777" w:rsidR="002D76F1" w:rsidRPr="002D76F1" w:rsidRDefault="002D76F1" w:rsidP="00EF6E16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  <w:cs/>
          <w:lang w:val="x-none" w:eastAsia="x-none"/>
        </w:rPr>
      </w:pPr>
    </w:p>
    <w:p w14:paraId="3C0D1B4E" w14:textId="74B74AF1" w:rsidR="00EF617A" w:rsidRDefault="00EF617A" w:rsidP="00EF6E16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เมื่อวันที่ </w:t>
      </w:r>
      <w:r w:rsidRPr="00EF6E16">
        <w:rPr>
          <w:rFonts w:ascii="Angsana New" w:hAnsi="Angsana New"/>
          <w:sz w:val="30"/>
          <w:szCs w:val="30"/>
          <w:lang w:val="x-none" w:eastAsia="x-none"/>
        </w:rPr>
        <w:t xml:space="preserve">2 </w:t>
      </w:r>
      <w:r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ธันวาคม</w:t>
      </w:r>
      <w:r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EF6E16">
        <w:rPr>
          <w:rFonts w:ascii="Angsana New" w:hAnsi="Angsana New"/>
          <w:sz w:val="30"/>
          <w:szCs w:val="30"/>
          <w:lang w:val="x-none" w:eastAsia="x-none"/>
        </w:rPr>
        <w:t>2564</w:t>
      </w:r>
      <w:r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บริษัทย่อยแห่งหนึ่งได้เข้าซื้อหุ้นสามัญทั้งหมดของ บริษัท นวมินทร์ เรสซิเดนซ์ จำกัด </w:t>
      </w:r>
      <w:r>
        <w:rPr>
          <w:rFonts w:ascii="Angsana New" w:hAnsi="Angsana New"/>
          <w:sz w:val="30"/>
          <w:szCs w:val="30"/>
          <w:cs/>
          <w:lang w:val="x-none" w:eastAsia="x-none"/>
        </w:rPr>
        <w:t>(เดิมชื่อ “บริษัท ทีซีซีซีแอล เสนา จำกัด”)</w:t>
      </w:r>
      <w:r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จากบริษัท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รีเทล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เวิลด์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/>
          <w:sz w:val="30"/>
          <w:szCs w:val="30"/>
          <w:lang w:val="x-none" w:eastAsia="x-none"/>
        </w:rPr>
        <w:t>6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จำกัด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บริษัท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เอสแอนด์เอส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สุขุมวิท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จำกัด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และบริษัท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ทีซีซีซีแอล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นาราธิวาส</w:t>
      </w:r>
      <w:r w:rsidR="0034288C" w:rsidRPr="00EF6E16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34288C" w:rsidRPr="00EF6E16">
        <w:rPr>
          <w:rFonts w:ascii="Angsana New" w:hAnsi="Angsana New" w:hint="cs"/>
          <w:sz w:val="30"/>
          <w:szCs w:val="30"/>
          <w:cs/>
          <w:lang w:val="x-none" w:eastAsia="x-none"/>
        </w:rPr>
        <w:t>จำกัด</w:t>
      </w:r>
      <w:r w:rsidR="0034288C">
        <w:rPr>
          <w:rFonts w:ascii="Angsana New" w:hAnsi="Angsana New" w:hint="cs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เป็นจำนวนเงิน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>
        <w:rPr>
          <w:rFonts w:ascii="Angsana New" w:hAnsi="Angsana New"/>
          <w:sz w:val="30"/>
          <w:szCs w:val="30"/>
          <w:lang w:eastAsia="x-none"/>
        </w:rPr>
        <w:t>590.90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ล้านบาท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ซึ่งมูลค่าตามบัญชีของสินทรัพย์สุทธิเป็นจำนวนเงินรวม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>
        <w:rPr>
          <w:rFonts w:ascii="Angsana New" w:hAnsi="Angsana New"/>
          <w:sz w:val="30"/>
          <w:szCs w:val="30"/>
          <w:lang w:eastAsia="x-none"/>
        </w:rPr>
        <w:t>175.00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ล้านบาท</w:t>
      </w:r>
    </w:p>
    <w:p w14:paraId="5DDD44CB" w14:textId="77777777" w:rsidR="00EF617A" w:rsidRPr="00EF6E16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20"/>
          <w:szCs w:val="20"/>
          <w:lang w:val="x-none" w:eastAsia="x-none"/>
        </w:rPr>
      </w:pPr>
    </w:p>
    <w:p w14:paraId="0CA50833" w14:textId="0C09E37D" w:rsidR="00EF617A" w:rsidRDefault="0015186F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 w:rsidRPr="0015186F">
        <w:rPr>
          <w:rFonts w:ascii="Angsana New" w:hAnsi="Angsana New" w:hint="cs"/>
          <w:sz w:val="30"/>
          <w:szCs w:val="30"/>
          <w:cs/>
          <w:lang w:val="x-none" w:eastAsia="x-none"/>
        </w:rPr>
        <w:t>ข้อมูลของมูลค่าสินทรัพย์ที่ได้มาและหนี้สินที่รับมาแต่ละประเภทที่สำคัญที่รับรู้</w:t>
      </w:r>
      <w:r w:rsidRPr="0015186F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5186F">
        <w:rPr>
          <w:rFonts w:ascii="Angsana New" w:hAnsi="Angsana New" w:hint="cs"/>
          <w:sz w:val="30"/>
          <w:szCs w:val="30"/>
          <w:cs/>
          <w:lang w:val="x-none" w:eastAsia="x-none"/>
        </w:rPr>
        <w:t>ณ</w:t>
      </w:r>
      <w:r w:rsidRPr="0015186F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5186F">
        <w:rPr>
          <w:rFonts w:ascii="Angsana New" w:hAnsi="Angsana New" w:hint="cs"/>
          <w:sz w:val="30"/>
          <w:szCs w:val="30"/>
          <w:cs/>
          <w:lang w:val="x-none" w:eastAsia="x-none"/>
        </w:rPr>
        <w:t>วันที่ซื้อ</w:t>
      </w:r>
      <w:r w:rsidR="00EF617A">
        <w:rPr>
          <w:rFonts w:ascii="Angsana New" w:hAnsi="Angsana New"/>
          <w:sz w:val="30"/>
          <w:szCs w:val="30"/>
          <w:cs/>
          <w:lang w:val="x-none" w:eastAsia="x-none"/>
        </w:rPr>
        <w:t xml:space="preserve">บริษัท นวมินทร์ </w:t>
      </w:r>
      <w:r w:rsidR="00BF7725">
        <w:rPr>
          <w:rFonts w:ascii="Angsana New" w:hAnsi="Angsana New"/>
          <w:sz w:val="30"/>
          <w:szCs w:val="30"/>
          <w:lang w:val="x-none" w:eastAsia="x-none"/>
        </w:rPr>
        <w:br/>
      </w:r>
      <w:r w:rsidR="00EF617A">
        <w:rPr>
          <w:rFonts w:ascii="Angsana New" w:hAnsi="Angsana New"/>
          <w:sz w:val="30"/>
          <w:szCs w:val="30"/>
          <w:cs/>
          <w:lang w:val="x-none" w:eastAsia="x-none"/>
        </w:rPr>
        <w:t>เรสซิเดนซ์ จำกัด มีดังนี้</w:t>
      </w:r>
    </w:p>
    <w:p w14:paraId="323847F2" w14:textId="77777777" w:rsidR="00EF617A" w:rsidRPr="00EF6E16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20"/>
          <w:szCs w:val="20"/>
          <w:lang w:val="x-none" w:eastAsia="x-none"/>
        </w:rPr>
      </w:pPr>
    </w:p>
    <w:tbl>
      <w:tblPr>
        <w:tblW w:w="9204" w:type="dxa"/>
        <w:tblInd w:w="426" w:type="dxa"/>
        <w:tblLook w:val="04A0" w:firstRow="1" w:lastRow="0" w:firstColumn="1" w:lastColumn="0" w:noHBand="0" w:noVBand="1"/>
      </w:tblPr>
      <w:tblGrid>
        <w:gridCol w:w="5526"/>
        <w:gridCol w:w="864"/>
        <w:gridCol w:w="834"/>
        <w:gridCol w:w="1980"/>
      </w:tblGrid>
      <w:tr w:rsidR="00EF617A" w14:paraId="728853D3" w14:textId="77777777" w:rsidTr="000206CC">
        <w:trPr>
          <w:trHeight w:val="775"/>
          <w:tblHeader/>
        </w:trPr>
        <w:tc>
          <w:tcPr>
            <w:tcW w:w="5526" w:type="dxa"/>
          </w:tcPr>
          <w:p w14:paraId="342CEA54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sz w:val="30"/>
                <w:szCs w:val="30"/>
              </w:rPr>
            </w:pPr>
          </w:p>
          <w:p w14:paraId="3A266312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864" w:type="dxa"/>
          </w:tcPr>
          <w:p w14:paraId="6DB3791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193A23A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834" w:type="dxa"/>
          </w:tcPr>
          <w:p w14:paraId="6675A616" w14:textId="43997955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980" w:type="dxa"/>
            <w:hideMark/>
          </w:tcPr>
          <w:p w14:paraId="4A71889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43"/>
              <w:jc w:val="center"/>
              <w:rPr>
                <w:rFonts w:ascii="Angsana New" w:eastAsia="MS Mincho" w:hAnsi="Angsana New"/>
                <w:sz w:val="30"/>
                <w:szCs w:val="30"/>
                <w:cs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 xml:space="preserve">บริษัท นวมินทร์ </w:t>
            </w:r>
          </w:p>
          <w:p w14:paraId="0091C03B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เรสซิเดนซ์ จำกัด</w:t>
            </w:r>
          </w:p>
        </w:tc>
      </w:tr>
      <w:tr w:rsidR="00EF617A" w14:paraId="24EE7DE6" w14:textId="77777777" w:rsidTr="000206CC">
        <w:trPr>
          <w:trHeight w:val="392"/>
          <w:tblHeader/>
        </w:trPr>
        <w:tc>
          <w:tcPr>
            <w:tcW w:w="5526" w:type="dxa"/>
          </w:tcPr>
          <w:p w14:paraId="7304AEE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4" w:type="dxa"/>
          </w:tcPr>
          <w:p w14:paraId="15B7A76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834" w:type="dxa"/>
          </w:tcPr>
          <w:p w14:paraId="419E8E4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980" w:type="dxa"/>
            <w:hideMark/>
          </w:tcPr>
          <w:p w14:paraId="7AC64FC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F617A" w14:paraId="09CB3618" w14:textId="77777777" w:rsidTr="000206CC">
        <w:trPr>
          <w:trHeight w:val="383"/>
        </w:trPr>
        <w:tc>
          <w:tcPr>
            <w:tcW w:w="5526" w:type="dxa"/>
            <w:hideMark/>
          </w:tcPr>
          <w:p w14:paraId="6C60B1D9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64" w:type="dxa"/>
          </w:tcPr>
          <w:p w14:paraId="5493D51B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34" w:type="dxa"/>
          </w:tcPr>
          <w:p w14:paraId="46634FA4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6AF31075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42</w:t>
            </w:r>
          </w:p>
        </w:tc>
      </w:tr>
      <w:tr w:rsidR="00EF617A" w14:paraId="61DC1950" w14:textId="77777777" w:rsidTr="000206CC">
        <w:trPr>
          <w:trHeight w:val="383"/>
        </w:trPr>
        <w:tc>
          <w:tcPr>
            <w:tcW w:w="5526" w:type="dxa"/>
            <w:hideMark/>
          </w:tcPr>
          <w:p w14:paraId="53E6E54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อสังหาริมทรัพย์พัฒนาเพื่อขาย</w:t>
            </w:r>
          </w:p>
        </w:tc>
        <w:tc>
          <w:tcPr>
            <w:tcW w:w="864" w:type="dxa"/>
          </w:tcPr>
          <w:p w14:paraId="5BF59A5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34" w:type="dxa"/>
          </w:tcPr>
          <w:p w14:paraId="78300B58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66303131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162</w:t>
            </w:r>
          </w:p>
        </w:tc>
      </w:tr>
      <w:tr w:rsidR="00EF617A" w14:paraId="6AB42D86" w14:textId="77777777" w:rsidTr="000206CC">
        <w:trPr>
          <w:trHeight w:val="383"/>
        </w:trPr>
        <w:tc>
          <w:tcPr>
            <w:tcW w:w="5526" w:type="dxa"/>
            <w:hideMark/>
          </w:tcPr>
          <w:p w14:paraId="53C3FD3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864" w:type="dxa"/>
          </w:tcPr>
          <w:p w14:paraId="20D5D0B8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34" w:type="dxa"/>
          </w:tcPr>
          <w:p w14:paraId="45B4DCF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468EADF3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9</w:t>
            </w:r>
          </w:p>
        </w:tc>
      </w:tr>
      <w:tr w:rsidR="00EF617A" w14:paraId="435C2E4A" w14:textId="77777777" w:rsidTr="000206CC">
        <w:trPr>
          <w:trHeight w:val="383"/>
        </w:trPr>
        <w:tc>
          <w:tcPr>
            <w:tcW w:w="5526" w:type="dxa"/>
            <w:hideMark/>
          </w:tcPr>
          <w:p w14:paraId="1D435D4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เงินกู้ยืมและดอกเบี้ยค้างจ่ายจากสถาบันการเงิน</w:t>
            </w:r>
          </w:p>
        </w:tc>
        <w:tc>
          <w:tcPr>
            <w:tcW w:w="864" w:type="dxa"/>
          </w:tcPr>
          <w:p w14:paraId="3C5D257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34" w:type="dxa"/>
          </w:tcPr>
          <w:p w14:paraId="5C73D99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636F6400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573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5CE3DA7C" w14:textId="77777777" w:rsidTr="000206CC">
        <w:trPr>
          <w:trHeight w:val="373"/>
        </w:trPr>
        <w:tc>
          <w:tcPr>
            <w:tcW w:w="5526" w:type="dxa"/>
            <w:hideMark/>
          </w:tcPr>
          <w:p w14:paraId="4268A20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864" w:type="dxa"/>
          </w:tcPr>
          <w:p w14:paraId="431BC10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34" w:type="dxa"/>
          </w:tcPr>
          <w:p w14:paraId="1AC8FA0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2B2C4871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49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50D422ED" w14:textId="77777777" w:rsidTr="0015186F">
        <w:trPr>
          <w:trHeight w:val="392"/>
        </w:trPr>
        <w:tc>
          <w:tcPr>
            <w:tcW w:w="5526" w:type="dxa"/>
            <w:hideMark/>
          </w:tcPr>
          <w:p w14:paraId="2C41B32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สินทรัพย์สุทธิที่ระบุได้</w:t>
            </w:r>
          </w:p>
        </w:tc>
        <w:tc>
          <w:tcPr>
            <w:tcW w:w="864" w:type="dxa"/>
          </w:tcPr>
          <w:p w14:paraId="6F835694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34" w:type="dxa"/>
          </w:tcPr>
          <w:p w14:paraId="1C9D636E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5CFC2995" w14:textId="77777777" w:rsidR="00EF617A" w:rsidRPr="00CF5564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591</w:t>
            </w:r>
          </w:p>
        </w:tc>
      </w:tr>
      <w:tr w:rsidR="0015186F" w14:paraId="2184366B" w14:textId="77777777" w:rsidTr="0015186F">
        <w:trPr>
          <w:trHeight w:val="392"/>
        </w:trPr>
        <w:tc>
          <w:tcPr>
            <w:tcW w:w="5526" w:type="dxa"/>
          </w:tcPr>
          <w:p w14:paraId="21A7788D" w14:textId="57E50172" w:rsidR="0015186F" w:rsidRP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เงินสดสุทธิที่ได้มาจากการ</w:t>
            </w:r>
            <w:r w:rsidR="001740D1">
              <w:rPr>
                <w:rFonts w:ascii="Angsana New" w:eastAsia="MS Mincho" w:hAnsi="Angsana New" w:hint="cs"/>
                <w:sz w:val="30"/>
                <w:szCs w:val="30"/>
                <w:cs/>
              </w:rPr>
              <w:t>ซื้อหุ้นสามัญ</w:t>
            </w:r>
          </w:p>
        </w:tc>
        <w:tc>
          <w:tcPr>
            <w:tcW w:w="864" w:type="dxa"/>
          </w:tcPr>
          <w:p w14:paraId="30C88593" w14:textId="77777777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34" w:type="dxa"/>
          </w:tcPr>
          <w:p w14:paraId="17B935C4" w14:textId="77777777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bottom w:val="single" w:sz="4" w:space="0" w:color="auto"/>
              <w:right w:val="nil"/>
            </w:tcBorders>
          </w:tcPr>
          <w:p w14:paraId="3750601E" w14:textId="6B152EDF" w:rsidR="0015186F" w:rsidRPr="001740D1" w:rsidRDefault="0015186F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740D1">
              <w:rPr>
                <w:rFonts w:ascii="Angsana New" w:hAnsi="Angsana New"/>
                <w:sz w:val="30"/>
                <w:szCs w:val="30"/>
                <w:lang w:val="en-US" w:bidi="th-TH"/>
              </w:rPr>
              <w:t>(42)</w:t>
            </w:r>
          </w:p>
        </w:tc>
      </w:tr>
      <w:tr w:rsidR="0015186F" w14:paraId="7021B947" w14:textId="77777777" w:rsidTr="0015186F">
        <w:trPr>
          <w:trHeight w:val="392"/>
        </w:trPr>
        <w:tc>
          <w:tcPr>
            <w:tcW w:w="5526" w:type="dxa"/>
          </w:tcPr>
          <w:p w14:paraId="5CF8007D" w14:textId="15EAE083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864" w:type="dxa"/>
          </w:tcPr>
          <w:p w14:paraId="3137909B" w14:textId="77777777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34" w:type="dxa"/>
          </w:tcPr>
          <w:p w14:paraId="3BB351F1" w14:textId="77777777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95B56E7" w14:textId="6BF68012" w:rsidR="0015186F" w:rsidRPr="000E564C" w:rsidRDefault="0015186F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549</w:t>
            </w:r>
          </w:p>
        </w:tc>
      </w:tr>
    </w:tbl>
    <w:p w14:paraId="110E6A24" w14:textId="77777777" w:rsidR="001E3231" w:rsidRDefault="001E3231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eastAsia="x-none"/>
        </w:rPr>
      </w:pPr>
    </w:p>
    <w:p w14:paraId="1DF6A44E" w14:textId="3E6A5A13" w:rsidR="00EF617A" w:rsidRPr="007E423C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เมื่อวันที่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0E564C">
        <w:rPr>
          <w:rFonts w:ascii="Angsana New" w:hAnsi="Angsana New"/>
          <w:sz w:val="30"/>
          <w:szCs w:val="30"/>
          <w:lang w:eastAsia="x-none"/>
        </w:rPr>
        <w:t>4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เมษายน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2565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บริษัทได้ท</w:t>
      </w:r>
      <w:r>
        <w:rPr>
          <w:rFonts w:ascii="Angsana New" w:hAnsi="Angsana New" w:hint="cs"/>
          <w:sz w:val="30"/>
          <w:szCs w:val="30"/>
          <w:cs/>
          <w:lang w:eastAsia="x-none"/>
        </w:rPr>
        <w:t>ำ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การจดทะเบียนจัดตั้งบริษัท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/>
          <w:sz w:val="30"/>
          <w:szCs w:val="30"/>
          <w:lang w:eastAsia="x-none"/>
        </w:rPr>
        <w:t xml:space="preserve">Frasers Property Thailand (Indonesia) Pte.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ในประเทศสิงคโปร์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ซึ่งเป็น</w:t>
      </w:r>
      <w:r>
        <w:rPr>
          <w:rFonts w:ascii="Angsana New" w:hAnsi="Angsana New" w:hint="cs"/>
          <w:sz w:val="30"/>
          <w:szCs w:val="30"/>
          <w:cs/>
          <w:lang w:eastAsia="x-none"/>
        </w:rPr>
        <w:t>บริษัท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ย่อยแห่งใหม่เพื่อรองรับการด</w:t>
      </w:r>
      <w:r>
        <w:rPr>
          <w:rFonts w:ascii="Angsana New" w:hAnsi="Angsana New" w:hint="cs"/>
          <w:sz w:val="30"/>
          <w:szCs w:val="30"/>
          <w:cs/>
          <w:lang w:eastAsia="x-none"/>
        </w:rPr>
        <w:t>ำ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เนินธุรกิจในประเทศอินโดนีเซียในอนาคต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>
        <w:rPr>
          <w:rFonts w:ascii="Angsana New" w:hAnsi="Angsana New"/>
          <w:sz w:val="30"/>
          <w:szCs w:val="30"/>
          <w:cs/>
          <w:lang w:eastAsia="x-none"/>
        </w:rPr>
        <w:br/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โดยบริษัทดังกล่าวมีทุนจดทะเบียนจ</w:t>
      </w:r>
      <w:r>
        <w:rPr>
          <w:rFonts w:ascii="Angsana New" w:hAnsi="Angsana New" w:hint="cs"/>
          <w:sz w:val="30"/>
          <w:szCs w:val="30"/>
          <w:cs/>
          <w:lang w:eastAsia="x-none"/>
        </w:rPr>
        <w:t>ำ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นวน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0E564C">
        <w:rPr>
          <w:rFonts w:ascii="Angsana New" w:hAnsi="Angsana New"/>
          <w:sz w:val="30"/>
          <w:szCs w:val="30"/>
          <w:lang w:eastAsia="x-none"/>
        </w:rPr>
        <w:t>1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ดอลล่าร์สิงคโปร์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และถือหุ้นผ่านบริษัทย่อยแห่งหนึ่งในอัตราส่วน</w:t>
      </w:r>
      <w:r>
        <w:rPr>
          <w:rFonts w:ascii="Angsana New" w:hAnsi="Angsana New"/>
          <w:sz w:val="30"/>
          <w:szCs w:val="30"/>
          <w:cs/>
          <w:lang w:eastAsia="x-none"/>
        </w:rPr>
        <w:br/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การถือหุ้นร้อยละ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0E564C">
        <w:rPr>
          <w:rFonts w:ascii="Angsana New" w:hAnsi="Angsana New"/>
          <w:sz w:val="30"/>
          <w:szCs w:val="30"/>
          <w:lang w:eastAsia="x-none"/>
        </w:rPr>
        <w:t>100</w:t>
      </w:r>
    </w:p>
    <w:p w14:paraId="1A0A15C9" w14:textId="77777777" w:rsidR="00EF617A" w:rsidRPr="00E92F2A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pacing w:val="-20"/>
          <w:sz w:val="24"/>
          <w:szCs w:val="24"/>
          <w:lang w:val="x-none" w:eastAsia="x-none"/>
        </w:rPr>
      </w:pPr>
    </w:p>
    <w:p w14:paraId="6C2DF794" w14:textId="77777777" w:rsidR="000D6C63" w:rsidRDefault="000D6C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30"/>
          <w:szCs w:val="30"/>
          <w:cs/>
          <w:lang w:val="x-none" w:eastAsia="x-none"/>
        </w:rPr>
      </w:pPr>
      <w:r>
        <w:rPr>
          <w:rFonts w:ascii="Angsana New" w:hAnsi="Angsana New"/>
          <w:spacing w:val="-2"/>
          <w:sz w:val="30"/>
          <w:szCs w:val="30"/>
          <w:cs/>
          <w:lang w:val="x-none" w:eastAsia="x-none"/>
        </w:rPr>
        <w:br w:type="page"/>
      </w:r>
    </w:p>
    <w:p w14:paraId="0FF28482" w14:textId="592E9C45" w:rsidR="00EF617A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  <w:lang w:eastAsia="x-none"/>
        </w:rPr>
      </w:pP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lastRenderedPageBreak/>
        <w:t xml:space="preserve">เมื่อวันที่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6</w:t>
      </w:r>
      <w:r w:rsidRPr="00D506C0">
        <w:rPr>
          <w:rFonts w:ascii="Angsana New" w:hAnsi="Angsana New"/>
          <w:spacing w:val="-2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มิถุนายน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2565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กลุ่มบริษัท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>ได้เข้าซื้อ</w:t>
      </w:r>
      <w:r w:rsidRPr="00D506C0">
        <w:rPr>
          <w:rFonts w:ascii="Angsana New" w:hAnsi="Angsana New"/>
          <w:spacing w:val="-2"/>
          <w:sz w:val="30"/>
          <w:szCs w:val="30"/>
          <w:cs/>
          <w:lang w:eastAsia="x-none"/>
        </w:rPr>
        <w:t>หุ้นสามัญของ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บริษัทร่วมทางอ้อมแห่งหนึ่งคือ</w:t>
      </w:r>
      <w:r>
        <w:rPr>
          <w:rFonts w:ascii="Angsana New" w:hAnsi="Angsana New"/>
          <w:spacing w:val="-2"/>
          <w:sz w:val="30"/>
          <w:szCs w:val="30"/>
          <w:lang w:eastAsia="x-none"/>
        </w:rPr>
        <w:t xml:space="preserve"> PT SLP Surya TICON </w:t>
      </w:r>
      <w:proofErr w:type="spellStart"/>
      <w:r>
        <w:rPr>
          <w:rFonts w:ascii="Angsana New" w:hAnsi="Angsana New"/>
          <w:spacing w:val="-2"/>
          <w:sz w:val="30"/>
          <w:szCs w:val="30"/>
          <w:lang w:eastAsia="x-none"/>
        </w:rPr>
        <w:t>Internusa</w:t>
      </w:r>
      <w:proofErr w:type="spellEnd"/>
      <w:r>
        <w:rPr>
          <w:rFonts w:ascii="Angsana New" w:hAnsi="Angsana New"/>
          <w:spacing w:val="-2"/>
          <w:sz w:val="30"/>
          <w:szCs w:val="30"/>
          <w:lang w:eastAsia="x-none"/>
        </w:rPr>
        <w:t xml:space="preserve"> (“SLP”)</w:t>
      </w:r>
      <w:r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เพิ่มเติมอีกร้อยละ </w:t>
      </w:r>
      <w:r w:rsidRPr="000E564C">
        <w:rPr>
          <w:rFonts w:ascii="Angsana New" w:hAnsi="Angsana New" w:hint="cs"/>
          <w:sz w:val="30"/>
          <w:szCs w:val="30"/>
          <w:lang w:eastAsia="x-none"/>
        </w:rPr>
        <w:t>50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จากผู้ถือหุ้นเดิมผ่านทาง</w:t>
      </w:r>
      <w:r w:rsidRPr="00E3266C">
        <w:rPr>
          <w:rFonts w:ascii="Angsana New" w:hAnsi="Angsana New"/>
          <w:sz w:val="30"/>
          <w:szCs w:val="30"/>
        </w:rPr>
        <w:t xml:space="preserve"> </w:t>
      </w:r>
      <w:r w:rsidRPr="007E423C">
        <w:rPr>
          <w:rFonts w:ascii="Angsana New" w:hAnsi="Angsana New"/>
          <w:sz w:val="30"/>
          <w:szCs w:val="30"/>
        </w:rPr>
        <w:t xml:space="preserve">Frasers Property Thailand (Indonesia) Pte. </w:t>
      </w:r>
      <w:r>
        <w:rPr>
          <w:rFonts w:ascii="Angsana New" w:hAnsi="Angsana New"/>
          <w:sz w:val="30"/>
          <w:szCs w:val="30"/>
          <w:cs/>
        </w:rPr>
        <w:br/>
      </w:r>
      <w:r>
        <w:rPr>
          <w:rFonts w:ascii="Angsana New" w:hAnsi="Angsana New"/>
          <w:sz w:val="30"/>
          <w:szCs w:val="30"/>
          <w:cs/>
          <w:lang w:eastAsia="x-none"/>
        </w:rPr>
        <w:t xml:space="preserve">เป็นจำนวนเงิน </w:t>
      </w:r>
      <w:r w:rsidRPr="000E564C">
        <w:rPr>
          <w:rFonts w:ascii="Angsana New" w:hAnsi="Angsana New"/>
          <w:sz w:val="30"/>
          <w:szCs w:val="30"/>
          <w:lang w:eastAsia="x-none"/>
        </w:rPr>
        <w:t>430</w:t>
      </w:r>
      <w:r>
        <w:rPr>
          <w:rFonts w:ascii="Angsana New" w:hAnsi="Angsana New"/>
          <w:sz w:val="30"/>
          <w:szCs w:val="30"/>
          <w:lang w:eastAsia="x-none"/>
        </w:rPr>
        <w:t>,</w:t>
      </w:r>
      <w:r w:rsidRPr="000E564C">
        <w:rPr>
          <w:rFonts w:ascii="Angsana New" w:hAnsi="Angsana New"/>
          <w:sz w:val="30"/>
          <w:szCs w:val="30"/>
          <w:lang w:eastAsia="x-none"/>
        </w:rPr>
        <w:t>582</w:t>
      </w:r>
      <w:r>
        <w:rPr>
          <w:rFonts w:ascii="Angsana New" w:hAnsi="Angsana New"/>
          <w:sz w:val="30"/>
          <w:szCs w:val="30"/>
          <w:lang w:eastAsia="x-none"/>
        </w:rPr>
        <w:t>.</w:t>
      </w:r>
      <w:r w:rsidRPr="000E564C">
        <w:rPr>
          <w:rFonts w:ascii="Angsana New" w:hAnsi="Angsana New"/>
          <w:sz w:val="30"/>
          <w:szCs w:val="30"/>
          <w:lang w:eastAsia="x-none"/>
        </w:rPr>
        <w:t>50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ล้านรูเปียห์อินโดนีเซีย หรือเทียบเท่า </w:t>
      </w:r>
      <w:r w:rsidRPr="000E564C">
        <w:rPr>
          <w:rFonts w:ascii="Angsana New" w:hAnsi="Angsana New" w:hint="cs"/>
          <w:sz w:val="30"/>
          <w:szCs w:val="30"/>
          <w:lang w:eastAsia="x-none"/>
        </w:rPr>
        <w:t>1</w:t>
      </w:r>
      <w:r>
        <w:rPr>
          <w:rFonts w:ascii="Angsana New" w:hAnsi="Angsana New"/>
          <w:sz w:val="30"/>
          <w:szCs w:val="30"/>
          <w:lang w:eastAsia="x-none"/>
        </w:rPr>
        <w:t>,</w:t>
      </w:r>
      <w:r w:rsidRPr="000E564C">
        <w:rPr>
          <w:rFonts w:ascii="Angsana New" w:hAnsi="Angsana New"/>
          <w:sz w:val="30"/>
          <w:szCs w:val="30"/>
          <w:lang w:eastAsia="x-none"/>
        </w:rPr>
        <w:t>018</w:t>
      </w:r>
      <w:r>
        <w:rPr>
          <w:rFonts w:ascii="Angsana New" w:hAnsi="Angsana New"/>
          <w:sz w:val="30"/>
          <w:szCs w:val="30"/>
          <w:lang w:eastAsia="x-none"/>
        </w:rPr>
        <w:t>.</w:t>
      </w:r>
      <w:r w:rsidRPr="000E564C">
        <w:rPr>
          <w:rFonts w:ascii="Angsana New" w:hAnsi="Angsana New"/>
          <w:sz w:val="30"/>
          <w:szCs w:val="30"/>
          <w:lang w:eastAsia="x-none"/>
        </w:rPr>
        <w:t>12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ล้านบาท เมื่อรวมกับสัดส่วนเดิมที่ถือหุ้นในอัตราร้อยละ </w:t>
      </w:r>
      <w:r w:rsidRPr="000E564C">
        <w:rPr>
          <w:rFonts w:ascii="Angsana New" w:hAnsi="Angsana New" w:hint="cs"/>
          <w:sz w:val="30"/>
          <w:szCs w:val="30"/>
          <w:lang w:eastAsia="x-none"/>
        </w:rPr>
        <w:t>25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ส่งผลให้กลุ่มบริษัทถือหุ้นในอัตราร้อยละ </w:t>
      </w:r>
      <w:r w:rsidRPr="000E564C">
        <w:rPr>
          <w:rFonts w:ascii="Angsana New" w:hAnsi="Angsana New" w:hint="cs"/>
          <w:sz w:val="30"/>
          <w:szCs w:val="30"/>
          <w:lang w:eastAsia="x-none"/>
        </w:rPr>
        <w:t>75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ของหุ้นที่ออกและชำระแล้วของ</w:t>
      </w:r>
      <w:r>
        <w:rPr>
          <w:rFonts w:ascii="Angsana New" w:hAnsi="Angsana New"/>
          <w:sz w:val="30"/>
          <w:szCs w:val="30"/>
          <w:lang w:eastAsia="x-none"/>
        </w:rPr>
        <w:t xml:space="preserve"> SLP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กลุ่มบริษัทจึงจัดประเภทเงินลงทุนเป็นเงินลงทุนในบริษัทย่อย บริษัทได้เลือกทดสอบการกระจุกตัวตาม </w:t>
      </w:r>
      <w:r>
        <w:rPr>
          <w:rFonts w:ascii="Angsana New" w:hAnsi="Angsana New"/>
          <w:sz w:val="30"/>
          <w:szCs w:val="30"/>
          <w:lang w:eastAsia="x-none"/>
        </w:rPr>
        <w:t xml:space="preserve">TFRS </w:t>
      </w:r>
      <w:r w:rsidRPr="000E564C">
        <w:rPr>
          <w:rFonts w:ascii="Angsana New" w:hAnsi="Angsana New"/>
          <w:sz w:val="30"/>
          <w:szCs w:val="30"/>
          <w:lang w:eastAsia="x-none"/>
        </w:rPr>
        <w:t>3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>ส่งผลให้</w:t>
      </w:r>
      <w:r w:rsidR="00746DED">
        <w:rPr>
          <w:rFonts w:ascii="Angsana New" w:hAnsi="Angsana New"/>
          <w:sz w:val="30"/>
          <w:szCs w:val="30"/>
          <w:lang w:eastAsia="x-none"/>
        </w:rPr>
        <w:br/>
      </w:r>
      <w:r>
        <w:rPr>
          <w:rFonts w:ascii="Angsana New" w:hAnsi="Angsana New" w:hint="cs"/>
          <w:sz w:val="30"/>
          <w:szCs w:val="30"/>
          <w:cs/>
          <w:lang w:eastAsia="x-none"/>
        </w:rPr>
        <w:t>กลุ่มบริษัทได้มาซึ่งสินทรัพย์สุทธิเพื่อพัฒนาอสังหาริมทรัพย์เพื่อการลงทุนเพื่ออุตสาหกรรม</w:t>
      </w:r>
    </w:p>
    <w:p w14:paraId="3E11B42F" w14:textId="3A7FD3EA" w:rsidR="001E3231" w:rsidRDefault="001E32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x-none" w:eastAsia="x-none"/>
        </w:rPr>
      </w:pPr>
    </w:p>
    <w:p w14:paraId="49A6E3C5" w14:textId="710A9562" w:rsidR="00EF617A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>
        <w:rPr>
          <w:rFonts w:ascii="Angsana New" w:hAnsi="Angsana New"/>
          <w:sz w:val="30"/>
          <w:szCs w:val="30"/>
          <w:cs/>
          <w:lang w:val="x-none" w:eastAsia="x-none"/>
        </w:rPr>
        <w:t>ข้อมูลมูลค่ายุติธรรมของสินทรัพย์ที่ได้มาและหนี้สินที่รับมาที่สำคัญจากการซื้อ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>
        <w:rPr>
          <w:rFonts w:ascii="Angsana New" w:hAnsi="Angsana New"/>
          <w:spacing w:val="-2"/>
          <w:sz w:val="30"/>
          <w:szCs w:val="30"/>
          <w:lang w:eastAsia="x-none"/>
        </w:rPr>
        <w:t xml:space="preserve">PT SLP Surya TICON </w:t>
      </w:r>
      <w:proofErr w:type="spellStart"/>
      <w:r>
        <w:rPr>
          <w:rFonts w:ascii="Angsana New" w:hAnsi="Angsana New"/>
          <w:spacing w:val="-2"/>
          <w:sz w:val="30"/>
          <w:szCs w:val="30"/>
          <w:lang w:eastAsia="x-none"/>
        </w:rPr>
        <w:t>Internusa</w:t>
      </w:r>
      <w:proofErr w:type="spellEnd"/>
      <w:r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="00BF7725">
        <w:rPr>
          <w:rFonts w:ascii="Angsana New" w:hAnsi="Angsana New"/>
          <w:sz w:val="30"/>
          <w:szCs w:val="30"/>
          <w:lang w:val="x-none" w:eastAsia="x-none"/>
        </w:rPr>
        <w:br/>
      </w:r>
      <w:r>
        <w:rPr>
          <w:rFonts w:ascii="Angsana New" w:hAnsi="Angsana New"/>
          <w:sz w:val="30"/>
          <w:szCs w:val="30"/>
          <w:cs/>
          <w:lang w:val="x-none" w:eastAsia="x-none"/>
        </w:rPr>
        <w:t>มีดังนี้</w:t>
      </w:r>
    </w:p>
    <w:p w14:paraId="227CD31C" w14:textId="77777777" w:rsidR="00EF617A" w:rsidRPr="00E92F2A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0"/>
          <w:sz w:val="24"/>
          <w:szCs w:val="24"/>
          <w:lang w:val="x-none" w:eastAsia="x-none"/>
        </w:rPr>
      </w:pPr>
    </w:p>
    <w:tbl>
      <w:tblPr>
        <w:tblW w:w="9204" w:type="dxa"/>
        <w:tblInd w:w="426" w:type="dxa"/>
        <w:tblLook w:val="04A0" w:firstRow="1" w:lastRow="0" w:firstColumn="1" w:lastColumn="0" w:noHBand="0" w:noVBand="1"/>
      </w:tblPr>
      <w:tblGrid>
        <w:gridCol w:w="5258"/>
        <w:gridCol w:w="821"/>
        <w:gridCol w:w="1067"/>
        <w:gridCol w:w="2058"/>
      </w:tblGrid>
      <w:tr w:rsidR="00EF617A" w14:paraId="29A62352" w14:textId="77777777" w:rsidTr="001740D1">
        <w:trPr>
          <w:trHeight w:val="775"/>
          <w:tblHeader/>
        </w:trPr>
        <w:tc>
          <w:tcPr>
            <w:tcW w:w="5258" w:type="dxa"/>
          </w:tcPr>
          <w:p w14:paraId="29BBAB2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sz w:val="30"/>
                <w:szCs w:val="30"/>
              </w:rPr>
            </w:pPr>
          </w:p>
          <w:p w14:paraId="1FA17958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821" w:type="dxa"/>
          </w:tcPr>
          <w:p w14:paraId="10B8E2B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1FDE2D5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4F61D781" w14:textId="77777777" w:rsidR="002D7405" w:rsidRPr="006E0AA4" w:rsidRDefault="002D7405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297F5367" w14:textId="53611B51" w:rsidR="00EF617A" w:rsidRPr="006E0AA4" w:rsidRDefault="002D7405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E0AA4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058" w:type="dxa"/>
            <w:hideMark/>
          </w:tcPr>
          <w:p w14:paraId="14AF719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 xml:space="preserve">PT SLP Surya </w:t>
            </w:r>
            <w:r>
              <w:rPr>
                <w:rFonts w:ascii="Angsana New" w:hAnsi="Angsana New"/>
                <w:spacing w:val="-2"/>
                <w:sz w:val="30"/>
                <w:szCs w:val="30"/>
                <w:cs/>
                <w:lang w:eastAsia="x-none"/>
              </w:rPr>
              <w:br/>
            </w:r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 xml:space="preserve">TICON </w:t>
            </w:r>
            <w:proofErr w:type="spellStart"/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>Internusa</w:t>
            </w:r>
            <w:proofErr w:type="spellEnd"/>
          </w:p>
        </w:tc>
      </w:tr>
      <w:tr w:rsidR="00EF617A" w14:paraId="4DEA2178" w14:textId="77777777" w:rsidTr="001740D1">
        <w:trPr>
          <w:trHeight w:val="392"/>
          <w:tblHeader/>
        </w:trPr>
        <w:tc>
          <w:tcPr>
            <w:tcW w:w="5258" w:type="dxa"/>
          </w:tcPr>
          <w:p w14:paraId="65A5DCB9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21" w:type="dxa"/>
          </w:tcPr>
          <w:p w14:paraId="2711A08A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6A48A738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058" w:type="dxa"/>
            <w:hideMark/>
          </w:tcPr>
          <w:p w14:paraId="00440E6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F617A" w14:paraId="65DB3188" w14:textId="77777777" w:rsidTr="001740D1">
        <w:trPr>
          <w:trHeight w:val="383"/>
        </w:trPr>
        <w:tc>
          <w:tcPr>
            <w:tcW w:w="5258" w:type="dxa"/>
            <w:hideMark/>
          </w:tcPr>
          <w:p w14:paraId="2A12E97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21" w:type="dxa"/>
          </w:tcPr>
          <w:p w14:paraId="329244AE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30619CA1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2BC2A907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26</w:t>
            </w:r>
          </w:p>
        </w:tc>
      </w:tr>
      <w:tr w:rsidR="00EF617A" w14:paraId="41888C29" w14:textId="77777777" w:rsidTr="001740D1">
        <w:trPr>
          <w:trHeight w:val="383"/>
        </w:trPr>
        <w:tc>
          <w:tcPr>
            <w:tcW w:w="5258" w:type="dxa"/>
            <w:hideMark/>
          </w:tcPr>
          <w:p w14:paraId="25080CE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อสังหาริมทรัพย์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เพื่อการลงทุน</w:t>
            </w:r>
          </w:p>
        </w:tc>
        <w:tc>
          <w:tcPr>
            <w:tcW w:w="821" w:type="dxa"/>
          </w:tcPr>
          <w:p w14:paraId="40E3628A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6E482E8F" w14:textId="272C6C34" w:rsidR="00EF617A" w:rsidRPr="006E0AA4" w:rsidRDefault="00D16FCC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</w:rPr>
              <w:t>10</w:t>
            </w:r>
          </w:p>
        </w:tc>
        <w:tc>
          <w:tcPr>
            <w:tcW w:w="2058" w:type="dxa"/>
            <w:hideMark/>
          </w:tcPr>
          <w:p w14:paraId="622F0966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333</w:t>
            </w:r>
          </w:p>
        </w:tc>
      </w:tr>
      <w:tr w:rsidR="00EF617A" w14:paraId="58ECCEBA" w14:textId="77777777" w:rsidTr="001740D1">
        <w:trPr>
          <w:trHeight w:val="383"/>
        </w:trPr>
        <w:tc>
          <w:tcPr>
            <w:tcW w:w="5258" w:type="dxa"/>
            <w:hideMark/>
          </w:tcPr>
          <w:p w14:paraId="2E75CF4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821" w:type="dxa"/>
          </w:tcPr>
          <w:p w14:paraId="789D63C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7" w:type="dxa"/>
          </w:tcPr>
          <w:p w14:paraId="4908CD3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71B5723F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66</w:t>
            </w:r>
          </w:p>
        </w:tc>
      </w:tr>
      <w:tr w:rsidR="00EF617A" w14:paraId="45823C7A" w14:textId="77777777" w:rsidTr="001740D1">
        <w:trPr>
          <w:trHeight w:val="383"/>
        </w:trPr>
        <w:tc>
          <w:tcPr>
            <w:tcW w:w="5258" w:type="dxa"/>
            <w:hideMark/>
          </w:tcPr>
          <w:p w14:paraId="0FC3888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เงินกู้ยืมและดอกเบี้ยค้างจ่ายจากสถาบันการเงิน</w:t>
            </w:r>
          </w:p>
        </w:tc>
        <w:tc>
          <w:tcPr>
            <w:tcW w:w="821" w:type="dxa"/>
          </w:tcPr>
          <w:p w14:paraId="5B590CB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02499D6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5D273DFF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166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26E97D7E" w14:textId="77777777" w:rsidTr="001740D1">
        <w:trPr>
          <w:trHeight w:val="373"/>
        </w:trPr>
        <w:tc>
          <w:tcPr>
            <w:tcW w:w="5258" w:type="dxa"/>
            <w:hideMark/>
          </w:tcPr>
          <w:p w14:paraId="3056E0D3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821" w:type="dxa"/>
          </w:tcPr>
          <w:p w14:paraId="0FFBC39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488B2F8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1EAB2650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204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72A7CA12" w14:textId="77777777" w:rsidTr="001740D1">
        <w:trPr>
          <w:trHeight w:val="392"/>
        </w:trPr>
        <w:tc>
          <w:tcPr>
            <w:tcW w:w="5258" w:type="dxa"/>
            <w:hideMark/>
          </w:tcPr>
          <w:p w14:paraId="6680079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สินทรัพย์สุทธิที่ระบุได้</w:t>
            </w:r>
          </w:p>
        </w:tc>
        <w:tc>
          <w:tcPr>
            <w:tcW w:w="821" w:type="dxa"/>
          </w:tcPr>
          <w:p w14:paraId="58B0FEC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192A217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00525C33" w14:textId="77777777" w:rsidR="00EF617A" w:rsidRPr="00CF5564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055</w:t>
            </w:r>
          </w:p>
        </w:tc>
      </w:tr>
      <w:tr w:rsidR="00A01D18" w14:paraId="4C67A586" w14:textId="77777777" w:rsidTr="001740D1">
        <w:trPr>
          <w:trHeight w:val="392"/>
        </w:trPr>
        <w:tc>
          <w:tcPr>
            <w:tcW w:w="5258" w:type="dxa"/>
          </w:tcPr>
          <w:p w14:paraId="023D3A8A" w14:textId="0541ABA5" w:rsidR="00A01D18" w:rsidRP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A01D18">
              <w:rPr>
                <w:rFonts w:ascii="Angsana New" w:eastAsia="MS Mincho" w:hAnsi="Angsana New" w:hint="cs"/>
                <w:sz w:val="30"/>
                <w:szCs w:val="30"/>
                <w:cs/>
              </w:rPr>
              <w:t>ส่วนได้เสียที่ไม่มีอำนาจควบคุม</w:t>
            </w:r>
          </w:p>
        </w:tc>
        <w:tc>
          <w:tcPr>
            <w:tcW w:w="821" w:type="dxa"/>
          </w:tcPr>
          <w:p w14:paraId="01FB78A2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274F90AF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right w:val="nil"/>
            </w:tcBorders>
          </w:tcPr>
          <w:p w14:paraId="326E4C08" w14:textId="7AFC3671" w:rsidR="00A01D18" w:rsidRPr="00A01D18" w:rsidRDefault="00A01D18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(5</w:t>
            </w:r>
            <w:r w:rsidR="00032786">
              <w:rPr>
                <w:rFonts w:ascii="Angsana New" w:hAnsi="Angsana New"/>
                <w:sz w:val="30"/>
                <w:szCs w:val="30"/>
                <w:lang w:val="en-US"/>
              </w:rPr>
              <w:t>18</w:t>
            </w: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A01D18" w14:paraId="21E2CC38" w14:textId="77777777" w:rsidTr="001740D1">
        <w:trPr>
          <w:trHeight w:val="392"/>
        </w:trPr>
        <w:tc>
          <w:tcPr>
            <w:tcW w:w="5258" w:type="dxa"/>
          </w:tcPr>
          <w:p w14:paraId="40E714B9" w14:textId="512BFE65" w:rsidR="00A01D18" w:rsidRP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มูลค่ายุติธรรมของเงินลงทุนก่อนเกิดรายการ</w:t>
            </w:r>
          </w:p>
        </w:tc>
        <w:tc>
          <w:tcPr>
            <w:tcW w:w="821" w:type="dxa"/>
          </w:tcPr>
          <w:p w14:paraId="7C12D625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79AE3A94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right w:val="nil"/>
            </w:tcBorders>
          </w:tcPr>
          <w:p w14:paraId="2C0A4AC2" w14:textId="0D9E3B5D" w:rsidR="00A01D18" w:rsidRPr="00A01D18" w:rsidRDefault="00A01D18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(5</w:t>
            </w:r>
            <w:r w:rsidR="001740D1">
              <w:rPr>
                <w:rFonts w:ascii="Angsana New" w:hAnsi="Angsana New"/>
                <w:sz w:val="30"/>
                <w:szCs w:val="30"/>
                <w:lang w:val="en-US"/>
              </w:rPr>
              <w:t>18</w:t>
            </w: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1740D1" w14:paraId="03B410AB" w14:textId="77777777" w:rsidTr="001740D1">
        <w:trPr>
          <w:trHeight w:val="392"/>
        </w:trPr>
        <w:tc>
          <w:tcPr>
            <w:tcW w:w="5258" w:type="dxa"/>
          </w:tcPr>
          <w:p w14:paraId="700B556E" w14:textId="5E4084F0" w:rsidR="001740D1" w:rsidRPr="0015186F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เงินสดสุทธิที่ได้มาจากการ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ซื้อ</w:t>
            </w:r>
            <w:r w:rsidR="007D295B">
              <w:rPr>
                <w:rFonts w:ascii="Angsana New" w:eastAsia="MS Mincho" w:hAnsi="Angsana New" w:hint="cs"/>
                <w:sz w:val="30"/>
                <w:szCs w:val="30"/>
                <w:cs/>
              </w:rPr>
              <w:t>กลุ่มของ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821" w:type="dxa"/>
          </w:tcPr>
          <w:p w14:paraId="7DD946C2" w14:textId="7777777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137C6C9A" w14:textId="7777777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bottom w:val="single" w:sz="4" w:space="0" w:color="auto"/>
              <w:right w:val="nil"/>
            </w:tcBorders>
          </w:tcPr>
          <w:p w14:paraId="275F079E" w14:textId="4762E37D" w:rsidR="001740D1" w:rsidRPr="00A01D18" w:rsidRDefault="001740D1" w:rsidP="001740D1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(26)</w:t>
            </w:r>
          </w:p>
        </w:tc>
      </w:tr>
      <w:tr w:rsidR="001740D1" w14:paraId="4F47B934" w14:textId="77777777" w:rsidTr="001740D1">
        <w:trPr>
          <w:trHeight w:val="392"/>
        </w:trPr>
        <w:tc>
          <w:tcPr>
            <w:tcW w:w="5258" w:type="dxa"/>
          </w:tcPr>
          <w:p w14:paraId="529296EA" w14:textId="42427DB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821" w:type="dxa"/>
          </w:tcPr>
          <w:p w14:paraId="5CB47821" w14:textId="7777777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12718420" w14:textId="7777777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E675F3" w14:textId="504062CC" w:rsidR="001740D1" w:rsidRPr="00032786" w:rsidRDefault="001740D1" w:rsidP="001740D1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032786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="00032786" w:rsidRPr="00032786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93</w:t>
            </w:r>
          </w:p>
        </w:tc>
      </w:tr>
    </w:tbl>
    <w:p w14:paraId="2ECC6035" w14:textId="591A3B21" w:rsidR="00032786" w:rsidRDefault="000327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30"/>
          <w:szCs w:val="30"/>
          <w:cs/>
          <w:lang w:val="x-none" w:eastAsia="x-none"/>
        </w:rPr>
      </w:pPr>
    </w:p>
    <w:p w14:paraId="51F0E9BA" w14:textId="77777777" w:rsidR="009E6CF9" w:rsidRDefault="009E6C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30"/>
          <w:szCs w:val="30"/>
          <w:cs/>
          <w:lang w:val="x-none" w:eastAsia="x-none"/>
        </w:rPr>
      </w:pPr>
      <w:r>
        <w:rPr>
          <w:rFonts w:ascii="Angsana New" w:hAnsi="Angsana New"/>
          <w:spacing w:val="-2"/>
          <w:sz w:val="30"/>
          <w:szCs w:val="30"/>
          <w:cs/>
          <w:lang w:val="x-none" w:eastAsia="x-none"/>
        </w:rPr>
        <w:br w:type="page"/>
      </w:r>
    </w:p>
    <w:p w14:paraId="5D48BE43" w14:textId="5A643923" w:rsidR="00EF617A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  <w:cs/>
        </w:rPr>
      </w:pP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lastRenderedPageBreak/>
        <w:t xml:space="preserve">เมื่อวันที่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6</w:t>
      </w:r>
      <w:r w:rsidRPr="00D506C0">
        <w:rPr>
          <w:rFonts w:ascii="Angsana New" w:hAnsi="Angsana New"/>
          <w:spacing w:val="-2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มิถุนายน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2565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กลุ่มบริษัท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>ได้เข้าซื้อ</w:t>
      </w:r>
      <w:r w:rsidRPr="00D506C0">
        <w:rPr>
          <w:rFonts w:ascii="Angsana New" w:hAnsi="Angsana New"/>
          <w:spacing w:val="-2"/>
          <w:sz w:val="30"/>
          <w:szCs w:val="30"/>
          <w:cs/>
          <w:lang w:eastAsia="x-none"/>
        </w:rPr>
        <w:t>หุ้นสามัญของ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 xml:space="preserve">บริษัทร่วมค้าทางอ้อมแห่งหนึ่งคือ </w:t>
      </w:r>
      <w:r>
        <w:rPr>
          <w:rFonts w:ascii="Angsana New" w:hAnsi="Angsana New"/>
          <w:spacing w:val="-2"/>
          <w:sz w:val="30"/>
          <w:szCs w:val="30"/>
          <w:lang w:eastAsia="x-none"/>
        </w:rPr>
        <w:t xml:space="preserve">PT Surya </w:t>
      </w:r>
      <w:proofErr w:type="spellStart"/>
      <w:r>
        <w:rPr>
          <w:rFonts w:ascii="Angsana New" w:hAnsi="Angsana New"/>
          <w:spacing w:val="-2"/>
          <w:sz w:val="30"/>
          <w:szCs w:val="30"/>
          <w:lang w:eastAsia="x-none"/>
        </w:rPr>
        <w:t>Internusa</w:t>
      </w:r>
      <w:proofErr w:type="spellEnd"/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 xml:space="preserve"> </w:t>
      </w:r>
      <w:r>
        <w:rPr>
          <w:rFonts w:ascii="Angsana New" w:hAnsi="Angsana New"/>
          <w:spacing w:val="-2"/>
          <w:sz w:val="30"/>
          <w:szCs w:val="30"/>
          <w:lang w:eastAsia="x-none"/>
        </w:rPr>
        <w:t>Timur (“SIT”)</w:t>
      </w:r>
      <w:r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เพิ่มเติมอีกร้อยละ </w:t>
      </w:r>
      <w:r w:rsidRPr="000E564C">
        <w:rPr>
          <w:rFonts w:ascii="Angsana New" w:hAnsi="Angsana New"/>
          <w:sz w:val="30"/>
          <w:szCs w:val="30"/>
          <w:lang w:eastAsia="x-none"/>
        </w:rPr>
        <w:t>66</w:t>
      </w:r>
      <w:r>
        <w:rPr>
          <w:rFonts w:ascii="Angsana New" w:hAnsi="Angsana New"/>
          <w:sz w:val="30"/>
          <w:szCs w:val="30"/>
          <w:lang w:eastAsia="x-none"/>
        </w:rPr>
        <w:t>.</w:t>
      </w:r>
      <w:r w:rsidRPr="000E564C">
        <w:rPr>
          <w:rFonts w:ascii="Angsana New" w:hAnsi="Angsana New"/>
          <w:sz w:val="30"/>
          <w:szCs w:val="30"/>
          <w:lang w:eastAsia="x-none"/>
        </w:rPr>
        <w:t>69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จากผู้ถือหุ้นเดิมผ่านทาง</w:t>
      </w:r>
      <w:r w:rsidRPr="00E3266C">
        <w:rPr>
          <w:rFonts w:ascii="Angsana New" w:hAnsi="Angsana New"/>
          <w:sz w:val="30"/>
          <w:szCs w:val="30"/>
        </w:rPr>
        <w:t xml:space="preserve"> </w:t>
      </w:r>
      <w:r w:rsidRPr="007E423C">
        <w:rPr>
          <w:rFonts w:ascii="Angsana New" w:hAnsi="Angsana New"/>
          <w:sz w:val="30"/>
          <w:szCs w:val="30"/>
        </w:rPr>
        <w:t xml:space="preserve">Frasers Property Thailand (Indonesia) Pte. </w:t>
      </w:r>
      <w:r>
        <w:rPr>
          <w:rFonts w:ascii="Angsana New" w:hAnsi="Angsana New"/>
          <w:sz w:val="30"/>
          <w:szCs w:val="30"/>
          <w:cs/>
        </w:rPr>
        <w:br/>
      </w:r>
      <w:r>
        <w:rPr>
          <w:rFonts w:ascii="Angsana New" w:hAnsi="Angsana New"/>
          <w:sz w:val="30"/>
          <w:szCs w:val="30"/>
          <w:cs/>
          <w:lang w:eastAsia="x-none"/>
        </w:rPr>
        <w:t xml:space="preserve">เป็นจำนวนเงิน </w:t>
      </w:r>
      <w:r w:rsidRPr="000E564C">
        <w:rPr>
          <w:rFonts w:ascii="Angsana New" w:hAnsi="Angsana New"/>
          <w:sz w:val="30"/>
          <w:szCs w:val="30"/>
          <w:lang w:eastAsia="x-none"/>
        </w:rPr>
        <w:t>131</w:t>
      </w:r>
      <w:r>
        <w:rPr>
          <w:rFonts w:ascii="Angsana New" w:hAnsi="Angsana New"/>
          <w:sz w:val="30"/>
          <w:szCs w:val="30"/>
          <w:lang w:eastAsia="x-none"/>
        </w:rPr>
        <w:t>,</w:t>
      </w:r>
      <w:r w:rsidRPr="000E564C">
        <w:rPr>
          <w:rFonts w:ascii="Angsana New" w:hAnsi="Angsana New"/>
          <w:sz w:val="30"/>
          <w:szCs w:val="30"/>
          <w:lang w:eastAsia="x-none"/>
        </w:rPr>
        <w:t>692</w:t>
      </w:r>
      <w:r>
        <w:rPr>
          <w:rFonts w:ascii="Angsana New" w:hAnsi="Angsana New"/>
          <w:sz w:val="30"/>
          <w:szCs w:val="30"/>
          <w:lang w:eastAsia="x-none"/>
        </w:rPr>
        <w:t>.</w:t>
      </w:r>
      <w:r w:rsidRPr="000E564C">
        <w:rPr>
          <w:rFonts w:ascii="Angsana New" w:hAnsi="Angsana New"/>
          <w:sz w:val="30"/>
          <w:szCs w:val="30"/>
          <w:lang w:eastAsia="x-none"/>
        </w:rPr>
        <w:t>00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ล้านรูเปียห์อินโดนีเซีย หรือเทียบเท่า </w:t>
      </w:r>
      <w:r w:rsidRPr="000E564C">
        <w:rPr>
          <w:rFonts w:ascii="Angsana New" w:hAnsi="Angsana New" w:hint="cs"/>
          <w:sz w:val="30"/>
          <w:szCs w:val="30"/>
          <w:lang w:eastAsia="x-none"/>
        </w:rPr>
        <w:t>311</w:t>
      </w:r>
      <w:r>
        <w:rPr>
          <w:rFonts w:ascii="Angsana New" w:hAnsi="Angsana New" w:hint="cs"/>
          <w:sz w:val="30"/>
          <w:szCs w:val="30"/>
          <w:cs/>
          <w:lang w:eastAsia="x-none"/>
        </w:rPr>
        <w:t>.</w:t>
      </w:r>
      <w:r w:rsidRPr="000E564C">
        <w:rPr>
          <w:rFonts w:ascii="Angsana New" w:hAnsi="Angsana New" w:hint="cs"/>
          <w:sz w:val="30"/>
          <w:szCs w:val="30"/>
          <w:lang w:eastAsia="x-none"/>
        </w:rPr>
        <w:t>14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>ล้านบาท เมื่อรวมกับสัดส่วนเดิมที่ถือหุ้น</w:t>
      </w:r>
      <w:r w:rsidRPr="00746DED">
        <w:rPr>
          <w:rFonts w:ascii="Angsana New" w:hAnsi="Angsana New" w:hint="cs"/>
          <w:spacing w:val="-2"/>
          <w:sz w:val="30"/>
          <w:szCs w:val="30"/>
          <w:cs/>
          <w:lang w:eastAsia="x-none"/>
        </w:rPr>
        <w:t xml:space="preserve">ในอัตราร้อยละ </w:t>
      </w:r>
      <w:r w:rsidRPr="00746DED">
        <w:rPr>
          <w:rFonts w:ascii="Angsana New" w:hAnsi="Angsana New"/>
          <w:spacing w:val="-2"/>
          <w:sz w:val="30"/>
          <w:szCs w:val="30"/>
          <w:lang w:eastAsia="x-none"/>
        </w:rPr>
        <w:t>33.31</w:t>
      </w:r>
      <w:r w:rsidRPr="00746DED">
        <w:rPr>
          <w:rFonts w:ascii="Angsana New" w:hAnsi="Angsana New" w:hint="cs"/>
          <w:spacing w:val="-2"/>
          <w:sz w:val="30"/>
          <w:szCs w:val="30"/>
          <w:cs/>
          <w:lang w:eastAsia="x-none"/>
        </w:rPr>
        <w:t xml:space="preserve"> ส่งผลให้กลุ่มบริษัทถือหุ้นในอัตราร้อยละ </w:t>
      </w:r>
      <w:r w:rsidRPr="00746DED">
        <w:rPr>
          <w:rFonts w:ascii="Angsana New" w:hAnsi="Angsana New"/>
          <w:spacing w:val="-2"/>
          <w:sz w:val="30"/>
          <w:szCs w:val="30"/>
          <w:lang w:eastAsia="x-none"/>
        </w:rPr>
        <w:t>100</w:t>
      </w:r>
      <w:r w:rsidRPr="00746DED">
        <w:rPr>
          <w:rFonts w:ascii="Angsana New" w:hAnsi="Angsana New" w:hint="cs"/>
          <w:spacing w:val="-2"/>
          <w:sz w:val="30"/>
          <w:szCs w:val="30"/>
          <w:cs/>
          <w:lang w:eastAsia="x-none"/>
        </w:rPr>
        <w:t xml:space="preserve"> ของหุ้นที่ออกและชำระแล้วของ</w:t>
      </w:r>
      <w:r w:rsidRPr="00746DED">
        <w:rPr>
          <w:rFonts w:ascii="Angsana New" w:hAnsi="Angsana New"/>
          <w:spacing w:val="-2"/>
          <w:sz w:val="30"/>
          <w:szCs w:val="30"/>
          <w:lang w:eastAsia="x-none"/>
        </w:rPr>
        <w:t xml:space="preserve"> SIT</w:t>
      </w:r>
      <w:r w:rsidRPr="00746DED">
        <w:rPr>
          <w:rFonts w:ascii="Angsana New" w:hAnsi="Angsana New" w:hint="cs"/>
          <w:spacing w:val="-2"/>
          <w:sz w:val="30"/>
          <w:szCs w:val="30"/>
          <w:cs/>
          <w:lang w:eastAsia="x-none"/>
        </w:rPr>
        <w:t xml:space="preserve"> กลุ่มบริษัทจึงจัดประเภทเงินลงทุนเป็นเงินลงทุนในบริษัทย่อย บริษัทได้เลือกทดสอบการกระจุกตัวตาม </w:t>
      </w:r>
      <w:r w:rsidRPr="00746DED">
        <w:rPr>
          <w:rFonts w:ascii="Angsana New" w:hAnsi="Angsana New"/>
          <w:spacing w:val="-2"/>
          <w:sz w:val="30"/>
          <w:szCs w:val="30"/>
          <w:lang w:eastAsia="x-none"/>
        </w:rPr>
        <w:t xml:space="preserve">TFRS 3 </w:t>
      </w:r>
      <w:r w:rsidRPr="00746DED"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ส่งผลให้กลุ่มบริษัทได้มาซึ่งสินทรัพย์สุทธิเพื่อพัฒนาอสังหาริมทรัพย์เพื่อการลงทุนเพื่ออุตสาหกรรม</w:t>
      </w:r>
    </w:p>
    <w:p w14:paraId="3BD7FC0F" w14:textId="224361A2" w:rsidR="001E3231" w:rsidRDefault="001E32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x-none" w:eastAsia="x-none"/>
        </w:rPr>
      </w:pPr>
    </w:p>
    <w:p w14:paraId="0FC1B44E" w14:textId="7B9C7240" w:rsidR="00EF617A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>
        <w:rPr>
          <w:rFonts w:ascii="Angsana New" w:hAnsi="Angsana New"/>
          <w:sz w:val="30"/>
          <w:szCs w:val="30"/>
          <w:cs/>
          <w:lang w:val="x-none" w:eastAsia="x-none"/>
        </w:rPr>
        <w:t>ข้อมูลมูลค่ายุติธรรมของสินทรัพย์ที่ได้มาและหนี้สินที่รับมาที่สำคัญจากการซื้อ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>
        <w:rPr>
          <w:rFonts w:ascii="Angsana New" w:hAnsi="Angsana New"/>
          <w:spacing w:val="-2"/>
          <w:sz w:val="30"/>
          <w:szCs w:val="30"/>
          <w:lang w:eastAsia="x-none"/>
        </w:rPr>
        <w:t xml:space="preserve">PT Surya </w:t>
      </w:r>
      <w:proofErr w:type="spellStart"/>
      <w:r>
        <w:rPr>
          <w:rFonts w:ascii="Angsana New" w:hAnsi="Angsana New"/>
          <w:spacing w:val="-2"/>
          <w:sz w:val="30"/>
          <w:szCs w:val="30"/>
          <w:lang w:eastAsia="x-none"/>
        </w:rPr>
        <w:t>Internusa</w:t>
      </w:r>
      <w:proofErr w:type="spellEnd"/>
      <w:r>
        <w:rPr>
          <w:rFonts w:ascii="Angsana New" w:hAnsi="Angsana New"/>
          <w:spacing w:val="-2"/>
          <w:sz w:val="30"/>
          <w:szCs w:val="30"/>
          <w:lang w:eastAsia="x-none"/>
        </w:rPr>
        <w:t xml:space="preserve"> Timur</w:t>
      </w:r>
      <w:r>
        <w:rPr>
          <w:rFonts w:ascii="Angsana New" w:hAnsi="Angsana New"/>
          <w:sz w:val="30"/>
          <w:szCs w:val="30"/>
          <w:cs/>
          <w:lang w:val="x-none" w:eastAsia="x-none"/>
        </w:rPr>
        <w:t xml:space="preserve"> มีดังนี้</w:t>
      </w:r>
    </w:p>
    <w:p w14:paraId="152EC87D" w14:textId="77777777" w:rsidR="00EF617A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</w:p>
    <w:tbl>
      <w:tblPr>
        <w:tblW w:w="9204" w:type="dxa"/>
        <w:tblInd w:w="426" w:type="dxa"/>
        <w:tblLook w:val="04A0" w:firstRow="1" w:lastRow="0" w:firstColumn="1" w:lastColumn="0" w:noHBand="0" w:noVBand="1"/>
      </w:tblPr>
      <w:tblGrid>
        <w:gridCol w:w="5258"/>
        <w:gridCol w:w="821"/>
        <w:gridCol w:w="1067"/>
        <w:gridCol w:w="2058"/>
      </w:tblGrid>
      <w:tr w:rsidR="00EF617A" w14:paraId="61FCD5ED" w14:textId="77777777" w:rsidTr="00032786">
        <w:trPr>
          <w:trHeight w:val="775"/>
          <w:tblHeader/>
        </w:trPr>
        <w:tc>
          <w:tcPr>
            <w:tcW w:w="5258" w:type="dxa"/>
          </w:tcPr>
          <w:p w14:paraId="3ECE2712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sz w:val="30"/>
                <w:szCs w:val="30"/>
              </w:rPr>
            </w:pPr>
          </w:p>
          <w:p w14:paraId="05BDB83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821" w:type="dxa"/>
          </w:tcPr>
          <w:p w14:paraId="5A50747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5B91B1D4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53202242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7F600AB9" w14:textId="771C1884" w:rsidR="002D7405" w:rsidRPr="006E0AA4" w:rsidRDefault="002D7405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E0AA4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058" w:type="dxa"/>
            <w:hideMark/>
          </w:tcPr>
          <w:p w14:paraId="22884CF3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 xml:space="preserve">PT Surya </w:t>
            </w:r>
            <w:r>
              <w:rPr>
                <w:rFonts w:ascii="Angsana New" w:hAnsi="Angsana New"/>
                <w:spacing w:val="-2"/>
                <w:sz w:val="30"/>
                <w:szCs w:val="30"/>
                <w:cs/>
                <w:lang w:eastAsia="x-none"/>
              </w:rPr>
              <w:br/>
            </w:r>
            <w:proofErr w:type="spellStart"/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>Internusa</w:t>
            </w:r>
            <w:proofErr w:type="spellEnd"/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 xml:space="preserve"> Timur</w:t>
            </w:r>
          </w:p>
        </w:tc>
      </w:tr>
      <w:tr w:rsidR="00EF617A" w14:paraId="451DED81" w14:textId="77777777" w:rsidTr="00032786">
        <w:trPr>
          <w:trHeight w:val="392"/>
          <w:tblHeader/>
        </w:trPr>
        <w:tc>
          <w:tcPr>
            <w:tcW w:w="5258" w:type="dxa"/>
          </w:tcPr>
          <w:p w14:paraId="3BA7C229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21" w:type="dxa"/>
          </w:tcPr>
          <w:p w14:paraId="2DD0694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2F64709C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058" w:type="dxa"/>
            <w:hideMark/>
          </w:tcPr>
          <w:p w14:paraId="3B40EF02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F617A" w14:paraId="46A0684E" w14:textId="77777777" w:rsidTr="00032786">
        <w:trPr>
          <w:trHeight w:val="383"/>
        </w:trPr>
        <w:tc>
          <w:tcPr>
            <w:tcW w:w="5258" w:type="dxa"/>
            <w:hideMark/>
          </w:tcPr>
          <w:p w14:paraId="282D362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21" w:type="dxa"/>
          </w:tcPr>
          <w:p w14:paraId="6983F453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0640F2CA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04AEF2AC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78</w:t>
            </w:r>
          </w:p>
        </w:tc>
      </w:tr>
      <w:tr w:rsidR="00EF617A" w14:paraId="57A05052" w14:textId="77777777" w:rsidTr="00032786">
        <w:trPr>
          <w:trHeight w:val="383"/>
        </w:trPr>
        <w:tc>
          <w:tcPr>
            <w:tcW w:w="5258" w:type="dxa"/>
            <w:hideMark/>
          </w:tcPr>
          <w:p w14:paraId="12CE5E8B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อสังหาริมทรัพย์เพื่อ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การลงทุน</w:t>
            </w:r>
          </w:p>
        </w:tc>
        <w:tc>
          <w:tcPr>
            <w:tcW w:w="821" w:type="dxa"/>
          </w:tcPr>
          <w:p w14:paraId="120DA4A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30738B2B" w14:textId="1905C9B8" w:rsidR="00EF617A" w:rsidRPr="006E0AA4" w:rsidRDefault="002D7405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6E0AA4">
              <w:rPr>
                <w:rFonts w:ascii="Angsana New" w:hAnsi="Angsana New"/>
                <w:i/>
                <w:iCs/>
                <w:sz w:val="30"/>
                <w:szCs w:val="30"/>
              </w:rPr>
              <w:t>1</w:t>
            </w:r>
            <w:r w:rsidR="00275E4D">
              <w:rPr>
                <w:rFonts w:ascii="Angsana New" w:hAnsi="Angsana New"/>
                <w:i/>
                <w:iCs/>
                <w:sz w:val="30"/>
                <w:szCs w:val="30"/>
              </w:rPr>
              <w:t>0</w:t>
            </w:r>
          </w:p>
        </w:tc>
        <w:tc>
          <w:tcPr>
            <w:tcW w:w="2058" w:type="dxa"/>
            <w:hideMark/>
          </w:tcPr>
          <w:p w14:paraId="5BAEAFEF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400</w:t>
            </w:r>
          </w:p>
        </w:tc>
      </w:tr>
      <w:tr w:rsidR="00EF617A" w14:paraId="2900F718" w14:textId="77777777" w:rsidTr="00032786">
        <w:trPr>
          <w:trHeight w:val="383"/>
        </w:trPr>
        <w:tc>
          <w:tcPr>
            <w:tcW w:w="5258" w:type="dxa"/>
            <w:hideMark/>
          </w:tcPr>
          <w:p w14:paraId="3C36343A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821" w:type="dxa"/>
          </w:tcPr>
          <w:p w14:paraId="067E782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7" w:type="dxa"/>
          </w:tcPr>
          <w:p w14:paraId="3CD34269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0FA7875F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</w:p>
        </w:tc>
      </w:tr>
      <w:tr w:rsidR="00EF617A" w14:paraId="2BC6862B" w14:textId="77777777" w:rsidTr="00032786">
        <w:trPr>
          <w:trHeight w:val="373"/>
        </w:trPr>
        <w:tc>
          <w:tcPr>
            <w:tcW w:w="5258" w:type="dxa"/>
            <w:hideMark/>
          </w:tcPr>
          <w:p w14:paraId="2514144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821" w:type="dxa"/>
          </w:tcPr>
          <w:p w14:paraId="0E5BE43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764E7FF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3C914310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17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3DBEFC16" w14:textId="77777777" w:rsidTr="00032786">
        <w:trPr>
          <w:trHeight w:val="392"/>
        </w:trPr>
        <w:tc>
          <w:tcPr>
            <w:tcW w:w="5258" w:type="dxa"/>
            <w:hideMark/>
          </w:tcPr>
          <w:p w14:paraId="7A15F2CA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สินทรัพย์สุทธิที่ระบุได้</w:t>
            </w:r>
          </w:p>
        </w:tc>
        <w:tc>
          <w:tcPr>
            <w:tcW w:w="821" w:type="dxa"/>
          </w:tcPr>
          <w:p w14:paraId="3710210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00D0B85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623C48BA" w14:textId="77777777" w:rsidR="00EF617A" w:rsidRPr="00CF5564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471</w:t>
            </w:r>
          </w:p>
        </w:tc>
      </w:tr>
      <w:tr w:rsidR="00032786" w14:paraId="3F4FDE14" w14:textId="77777777" w:rsidTr="00032786">
        <w:trPr>
          <w:trHeight w:val="392"/>
        </w:trPr>
        <w:tc>
          <w:tcPr>
            <w:tcW w:w="5258" w:type="dxa"/>
          </w:tcPr>
          <w:p w14:paraId="4DDF7FBC" w14:textId="2DF22DEA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มูลค่ายุติธรรมของเงินลงทุนก่อนเกิดรายการ</w:t>
            </w:r>
          </w:p>
        </w:tc>
        <w:tc>
          <w:tcPr>
            <w:tcW w:w="821" w:type="dxa"/>
          </w:tcPr>
          <w:p w14:paraId="12341C1A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7426CBE3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right w:val="nil"/>
            </w:tcBorders>
          </w:tcPr>
          <w:p w14:paraId="0F68B762" w14:textId="7A4D1963" w:rsidR="00032786" w:rsidRPr="000E564C" w:rsidRDefault="00032786" w:rsidP="00032786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B12DDD">
              <w:rPr>
                <w:rFonts w:ascii="Angsana New" w:hAnsi="Angsana New"/>
                <w:sz w:val="30"/>
                <w:szCs w:val="30"/>
                <w:lang w:val="en-US"/>
              </w:rPr>
              <w:t>60</w:t>
            </w: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032786" w14:paraId="0CEA6499" w14:textId="77777777" w:rsidTr="00032786">
        <w:trPr>
          <w:trHeight w:val="392"/>
        </w:trPr>
        <w:tc>
          <w:tcPr>
            <w:tcW w:w="5258" w:type="dxa"/>
          </w:tcPr>
          <w:p w14:paraId="1541A76A" w14:textId="08E89C58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เงินสดสุทธิที่ได้มาจากการ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ซื้อ</w:t>
            </w:r>
            <w:r w:rsidR="007D295B">
              <w:rPr>
                <w:rFonts w:ascii="Angsana New" w:eastAsia="MS Mincho" w:hAnsi="Angsana New" w:hint="cs"/>
                <w:sz w:val="30"/>
                <w:szCs w:val="30"/>
                <w:cs/>
              </w:rPr>
              <w:t>กลุ่มของ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821" w:type="dxa"/>
          </w:tcPr>
          <w:p w14:paraId="12C04868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75A6686A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bottom w:val="single" w:sz="4" w:space="0" w:color="auto"/>
              <w:right w:val="nil"/>
            </w:tcBorders>
          </w:tcPr>
          <w:p w14:paraId="0C0091EA" w14:textId="4D4EFD1B" w:rsidR="00032786" w:rsidRPr="000E564C" w:rsidRDefault="00032786" w:rsidP="00032786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(78)</w:t>
            </w:r>
          </w:p>
        </w:tc>
      </w:tr>
      <w:tr w:rsidR="00032786" w14:paraId="0893704F" w14:textId="77777777" w:rsidTr="00032786">
        <w:trPr>
          <w:trHeight w:val="392"/>
        </w:trPr>
        <w:tc>
          <w:tcPr>
            <w:tcW w:w="5258" w:type="dxa"/>
          </w:tcPr>
          <w:p w14:paraId="67E0BDE1" w14:textId="2D76E146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821" w:type="dxa"/>
          </w:tcPr>
          <w:p w14:paraId="33E1406C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63714759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BCB128D" w14:textId="283E0CBA" w:rsidR="00032786" w:rsidRPr="000E564C" w:rsidRDefault="00B12DDD" w:rsidP="00032786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233</w:t>
            </w:r>
          </w:p>
        </w:tc>
      </w:tr>
    </w:tbl>
    <w:p w14:paraId="62D9A83D" w14:textId="0108895B" w:rsidR="00EF617A" w:rsidRDefault="00EF617A" w:rsidP="00EF617A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2F215606" w14:textId="77777777" w:rsidR="00475A51" w:rsidRPr="006375B5" w:rsidRDefault="00475A51" w:rsidP="00475A51">
      <w:pPr>
        <w:pStyle w:val="block"/>
        <w:spacing w:after="0" w:line="240" w:lineRule="atLeast"/>
        <w:ind w:left="540" w:right="47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การพิจารณาการด้อยค่าของเงินลงทุนในบริษัทย่อย บริษัทร่วม และการร่วมค้า และเงินให้กู้ยืมแก่กิจการที่</w:t>
      </w:r>
      <w:r w:rsidRPr="006375B5">
        <w:rPr>
          <w:rFonts w:ascii="Angsana New" w:hAnsi="Angsana New"/>
          <w:i/>
          <w:iCs/>
          <w:sz w:val="30"/>
          <w:szCs w:val="30"/>
          <w:lang w:bidi="th-TH"/>
        </w:rPr>
        <w:br/>
      </w:r>
      <w:r w:rsidRPr="006375B5">
        <w:rPr>
          <w:rFonts w:ascii="Angsana New" w:hAnsi="Angsana New"/>
          <w:i/>
          <w:iCs/>
          <w:sz w:val="30"/>
          <w:szCs w:val="30"/>
          <w:cs/>
        </w:rPr>
        <w:t>เกี่ยวข้องกัน</w:t>
      </w:r>
    </w:p>
    <w:p w14:paraId="2CEDED63" w14:textId="77777777" w:rsidR="00475A51" w:rsidRPr="006375B5" w:rsidRDefault="00475A51" w:rsidP="00475A51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24"/>
          <w:szCs w:val="24"/>
          <w:cs/>
        </w:rPr>
      </w:pPr>
    </w:p>
    <w:p w14:paraId="3EB8B433" w14:textId="70B9B9ED" w:rsidR="00475A51" w:rsidRPr="006375B5" w:rsidRDefault="00475A51" w:rsidP="00475A51">
      <w:pPr>
        <w:pStyle w:val="block"/>
        <w:spacing w:after="0" w:line="240" w:lineRule="atLeast"/>
        <w:ind w:left="518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ผู้บริหาร</w:t>
      </w:r>
      <w:r w:rsidRPr="006375B5">
        <w:rPr>
          <w:rFonts w:ascii="Angsana New" w:hAnsi="Angsana New"/>
          <w:sz w:val="30"/>
          <w:szCs w:val="30"/>
          <w:cs/>
        </w:rPr>
        <w:t>ของบริษัทได้มีการทดสอบการด้อยค่าของมูลค่าตามบัญชีของเงินลงทุนในบริษัทย่อย เงินลงทุนใน</w:t>
      </w:r>
      <w:r w:rsidRPr="006375B5">
        <w:rPr>
          <w:rFonts w:asciiTheme="majorBidi" w:hAnsiTheme="majorBidi" w:cstheme="majorBidi"/>
          <w:sz w:val="30"/>
          <w:szCs w:val="30"/>
          <w:cs/>
        </w:rPr>
        <w:t>บริษัทร่วมและการร่วมค้าและเงินให้กู้ยืมแก่กิจการที่เกี่ยวข้องกัน มูลค่าที่คาดว่าจะได้รับคืนพิจารณาจาก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จำนวนที่สูงกว่าระหว่างมูลค่ายุ</w:t>
      </w:r>
      <w:r w:rsidR="00EF6E16">
        <w:rPr>
          <w:rFonts w:asciiTheme="majorBidi" w:hAnsiTheme="majorBidi" w:cstheme="majorBidi" w:hint="cs"/>
          <w:sz w:val="30"/>
          <w:szCs w:val="30"/>
          <w:cs/>
          <w:lang w:bidi="th-TH"/>
        </w:rPr>
        <w:t>ติ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ธรรมหักค่าใช้จ่ายโดยประมาณในการขายและ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มูลค่าจากการใช้ ซึ่งประมาณจากการคิดลดกระแสเงินสดที่คาดว่าจะได้รับในอนาคตที่เกิดขึ้นโดยประมาณการตามแผนการ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ดำเนินธุรกิจ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และอัตราคิดลดซึ่งคำนวณจากวิธีต้นทุนถัวเฉลี่ยถ่วงน้ำหนักของเงินทุน</w:t>
      </w:r>
      <w:r w:rsidRPr="006375B5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4EE5DC12" w14:textId="77777777" w:rsidR="00475A51" w:rsidRPr="006375B5" w:rsidRDefault="00475A51" w:rsidP="00475A51">
      <w:pPr>
        <w:pStyle w:val="block"/>
        <w:spacing w:after="0" w:line="240" w:lineRule="atLeast"/>
        <w:ind w:left="518" w:right="47"/>
        <w:jc w:val="thaiDistribute"/>
        <w:rPr>
          <w:rFonts w:asciiTheme="majorBidi" w:hAnsiTheme="majorBidi" w:cstheme="majorBidi"/>
          <w:sz w:val="24"/>
          <w:szCs w:val="24"/>
        </w:rPr>
      </w:pPr>
    </w:p>
    <w:p w14:paraId="7C97FB9C" w14:textId="77777777" w:rsidR="009E6CF9" w:rsidRDefault="009E6C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 w:bidi="ar-SA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63388CAF" w14:textId="0E054E42" w:rsidR="00475A51" w:rsidRDefault="00475A51" w:rsidP="00475A51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การประมาณคิดลดกระแสเงินสดในอนาคตจำเป็นต้องใช้ข้อสมมติฐานและดุลยพินิจของผู้บริหาร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ซึ่งอยู่บนพื้นฐานของประสบการณ์ในอดีตและแผนการดำเนินธุรกิจ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รวมถึงการคาดการณ์ในอนาคตที่เชื่อว่าสมเหตุสมผลในสถานการณ์ปัจจุบัน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โดยหากมีการเปลี่ยนแปลงของข้อมูลหรือมีข้อมูลใหม่ที่ชัดเจนขึ้น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อาจทำให้เกิดผลกระทบต่อการเปลี่ยนแปลงของสมมติฐาน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และอัตราคิดลดที่จะนำมาใช้ในการคำนวณประมาณการกระแสเงินสดในอนาคตคิดลด</w:t>
      </w:r>
    </w:p>
    <w:p w14:paraId="65F3BE28" w14:textId="6D9C945E" w:rsidR="001E3231" w:rsidRDefault="001E32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 w:bidi="ar-SA"/>
        </w:rPr>
      </w:pPr>
    </w:p>
    <w:p w14:paraId="5FF3C667" w14:textId="21416CB2" w:rsidR="00475A51" w:rsidRPr="006375B5" w:rsidRDefault="00475A51" w:rsidP="00475A51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จากการทดสอบการด้อยค่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าเงินลงทุนและ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ดังกล่าว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หากการประมาณการมูลค่าที่จะได้รับคืนต่ำกว่ามูลค่าตามบัญชี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กลุ่มบริษัทจะมีการรับรู้ขาดทุนจากการด้อยค่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าเงินลงทุนและ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และผลขาดทุนจากการด้อยค่า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เงินลงทุนและ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จะถูกกลับรายการเมื่อมูลค่าที่คาดว่าจะได้รับคืนเพิ่มขึ้นในภายหลัง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ผลขาดทุนและการกลับรายการค่าเผื่อผลขาดทุนดังกล่าวจะถูกรับรู้ในกำไรหรือขาดทุน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3F8A13AB" w14:textId="77777777" w:rsidR="00475A51" w:rsidRDefault="00475A51" w:rsidP="00EF617A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/>
        </w:rPr>
      </w:pPr>
    </w:p>
    <w:p w14:paraId="68F90616" w14:textId="77777777" w:rsidR="00AC1BE3" w:rsidRPr="00D16FCC" w:rsidRDefault="00AC1BE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en-GB" w:eastAsia="x-none" w:bidi="ar-SA"/>
        </w:rPr>
      </w:pPr>
      <w:r w:rsidRPr="00D16FCC">
        <w:rPr>
          <w:rFonts w:ascii="Angsana New" w:hAnsi="Angsana New"/>
          <w:sz w:val="30"/>
          <w:szCs w:val="30"/>
        </w:rPr>
        <w:br w:type="page"/>
      </w:r>
    </w:p>
    <w:p w14:paraId="5C7B60B7" w14:textId="7F114321" w:rsidR="005677F6" w:rsidRPr="006375B5" w:rsidRDefault="005677F6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  <w:sectPr w:rsidR="005677F6" w:rsidRPr="006375B5" w:rsidSect="005462CF">
          <w:footerReference w:type="default" r:id="rId14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5588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2520"/>
        <w:gridCol w:w="1350"/>
        <w:gridCol w:w="900"/>
        <w:gridCol w:w="720"/>
        <w:gridCol w:w="720"/>
        <w:gridCol w:w="720"/>
        <w:gridCol w:w="720"/>
        <w:gridCol w:w="720"/>
        <w:gridCol w:w="270"/>
        <w:gridCol w:w="720"/>
        <w:gridCol w:w="270"/>
        <w:gridCol w:w="720"/>
        <w:gridCol w:w="270"/>
        <w:gridCol w:w="540"/>
        <w:gridCol w:w="270"/>
        <w:gridCol w:w="990"/>
        <w:gridCol w:w="270"/>
        <w:gridCol w:w="804"/>
        <w:gridCol w:w="6"/>
        <w:gridCol w:w="264"/>
        <w:gridCol w:w="6"/>
        <w:gridCol w:w="720"/>
        <w:gridCol w:w="270"/>
        <w:gridCol w:w="828"/>
      </w:tblGrid>
      <w:tr w:rsidR="00B7417D" w:rsidRPr="006375B5" w14:paraId="7D018582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CA6C369" w14:textId="399C4AA6" w:rsidR="00B7417D" w:rsidRPr="006375B5" w:rsidRDefault="00B7417D" w:rsidP="0006375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4A39F30" w14:textId="77777777" w:rsidR="00B7417D" w:rsidRPr="006375B5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1EBAA5" w14:textId="77777777" w:rsidR="00B7417D" w:rsidRPr="006375B5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0818" w:type="dxa"/>
            <w:gridSpan w:val="21"/>
            <w:shd w:val="clear" w:color="auto" w:fill="auto"/>
            <w:tcMar>
              <w:left w:w="115" w:type="dxa"/>
              <w:right w:w="115" w:type="dxa"/>
            </w:tcMar>
          </w:tcPr>
          <w:p w14:paraId="151FB8CE" w14:textId="1F1B096E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C66F66" w:rsidRPr="006375B5" w14:paraId="659C4473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0805C03" w14:textId="77777777" w:rsidR="00B7417D" w:rsidRPr="006375B5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756D688" w14:textId="77777777" w:rsidR="00B7417D" w:rsidRPr="006375B5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970C133" w14:textId="10D8D3F7" w:rsidR="00B7417D" w:rsidRPr="006375B5" w:rsidRDefault="00B7417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ประเทศที่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2CF5C1F" w14:textId="694864B9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0DFA2A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42DC20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037A51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3781BDE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D1CE19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8DC3C44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0FCD5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F05917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396756F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E24185D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69C776FB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42C7B2A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97DB706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46E346EF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8250BEE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047596A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3E1AF0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F66" w:rsidRPr="006375B5" w14:paraId="294FEE62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F31E3F8" w14:textId="77777777" w:rsidR="00B7417D" w:rsidRPr="006375B5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8038F04" w14:textId="194CFDAD" w:rsidR="00B7417D" w:rsidRPr="006375B5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B9251E9" w14:textId="17874DB6" w:rsidR="00B7417D" w:rsidRPr="006375B5" w:rsidRDefault="002B5D2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ดำเนินธุรกิจ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F70BAA7" w14:textId="2ECEBC4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ความเป็นเจ้าของ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289FE58" w14:textId="430DCED3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ทุนชำระแล้ว</w:t>
            </w:r>
          </w:p>
        </w:tc>
        <w:tc>
          <w:tcPr>
            <w:tcW w:w="171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16EEB2E" w14:textId="03C45264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7410918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53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C5E7000" w14:textId="1D9982B9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การด้อยค่า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DFB7E13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6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A2EB4F7" w14:textId="2538B61F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ราคาทุน-สุทธิ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CE1434B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24" w:type="dxa"/>
            <w:gridSpan w:val="4"/>
            <w:shd w:val="clear" w:color="auto" w:fill="auto"/>
          </w:tcPr>
          <w:p w14:paraId="60FEC81D" w14:textId="153A4053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เงินปันผลรับ</w:t>
            </w:r>
            <w:r w:rsidR="002B5D2D"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สำหรับปี</w:t>
            </w:r>
          </w:p>
        </w:tc>
      </w:tr>
      <w:tr w:rsidR="00323672" w:rsidRPr="006375B5" w14:paraId="3785E78D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FC4CB7D" w14:textId="77777777" w:rsidR="00323672" w:rsidRPr="006375B5" w:rsidDel="00B7417D" w:rsidRDefault="00323672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BBF2EEF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0786D53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06F593" w14:textId="2803E365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07DBE0" w14:textId="3F9A99A2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8AE130" w14:textId="6CC36923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EDCCD8" w14:textId="267885CF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D87593" w14:textId="396B289D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7237306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600994D" w14:textId="1B43853F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005FCEF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0C52E20" w14:textId="62E1B728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787382B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982D2D1" w14:textId="0DECAE76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ADE65E1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50F74D4B" w14:textId="3895BEF6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2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A5D06F2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DE03D72" w14:textId="1AFB395C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EA1F57D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653834A" w14:textId="3C531730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03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2CE0A7A5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18C1EC9" w14:textId="4764F88B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</w:tr>
      <w:tr w:rsidR="00041D33" w:rsidRPr="006375B5" w14:paraId="1EBF1757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1D9F58D" w14:textId="77777777" w:rsidR="00041D33" w:rsidRPr="006375B5" w:rsidDel="00B7417D" w:rsidRDefault="00041D33" w:rsidP="00041D3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1ADF2D9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94A3364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7051EF8" w14:textId="40636780" w:rsidR="00041D33" w:rsidRPr="006375B5" w:rsidRDefault="00041D33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9378" w:type="dxa"/>
            <w:gridSpan w:val="19"/>
            <w:shd w:val="clear" w:color="auto" w:fill="auto"/>
            <w:tcMar>
              <w:left w:w="115" w:type="dxa"/>
              <w:right w:w="115" w:type="dxa"/>
            </w:tcMar>
          </w:tcPr>
          <w:p w14:paraId="3857E37D" w14:textId="408675D0" w:rsidR="00041D33" w:rsidRPr="006375B5" w:rsidRDefault="00041D33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C66F66" w:rsidRPr="006375B5" w14:paraId="3D6830F3" w14:textId="77777777" w:rsidTr="00607E7E">
        <w:trPr>
          <w:trHeight w:val="73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B55E95B" w14:textId="13CC3D66" w:rsidR="00041D33" w:rsidRPr="006375B5" w:rsidRDefault="00041D33" w:rsidP="008115FF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บริษัทย่อย</w:t>
            </w:r>
            <w:r w:rsidR="002B5D2D"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9E61FCD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C5EC9D9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B72638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60CF69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01F723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72EDA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13134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FD66F5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7953E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995EC0A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78D0AE7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8E846DC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1F36B6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26AE25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793039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93BA964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0DE1B06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73BF89C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6154D8B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A4C9474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6E8008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F66" w:rsidRPr="006375B5" w14:paraId="7850B416" w14:textId="77777777" w:rsidTr="00607E7E">
        <w:trPr>
          <w:trHeight w:val="73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D829CC0" w14:textId="531A32DB" w:rsidR="00041D33" w:rsidRPr="006375B5" w:rsidRDefault="00041D33" w:rsidP="00811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อีโค อินดัสเทรียล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6C4545B" w14:textId="77777777" w:rsidR="00041D33" w:rsidRPr="006375B5" w:rsidRDefault="00041D33" w:rsidP="0009652B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4E5026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099C6A4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E2342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57EC0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39BCC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4CB86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44A3F8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72D87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3E6DADE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6752BD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8DDD933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1E270BD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70BDC1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1D088CD2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C0F1BFE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AB1D8F6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3DD083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192192D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CDCA758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80CA632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323672" w:rsidRPr="006375B5" w14:paraId="08DA30C2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B19ADB9" w14:textId="035A2A92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/>
              </w:rPr>
              <w:t>เซอร์วิส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เซส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32A6441" w14:textId="5D965CDB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C54E77A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4139AA" w14:textId="57D7CD10" w:rsidR="00323672" w:rsidRPr="006375B5" w:rsidRDefault="00D04159" w:rsidP="00323672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9AB9FD" w14:textId="14EA24AA" w:rsidR="00323672" w:rsidRPr="006375B5" w:rsidRDefault="00323672" w:rsidP="0032367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B95A1" w14:textId="6E81813B" w:rsidR="00323672" w:rsidRPr="006375B5" w:rsidRDefault="006E0D99" w:rsidP="00D04159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FE29CB" w14:textId="6729D278" w:rsidR="00323672" w:rsidRPr="006375B5" w:rsidRDefault="00323672" w:rsidP="00323672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8D5B6A" w14:textId="6614BA8C" w:rsidR="00323672" w:rsidRPr="006375B5" w:rsidRDefault="00D0249C" w:rsidP="00D0249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2F8B4CA" w14:textId="340EC0EC" w:rsidR="00323672" w:rsidRPr="006375B5" w:rsidRDefault="00323672" w:rsidP="0032367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3CADEE" w14:textId="6FD6E618" w:rsidR="00323672" w:rsidRPr="006375B5" w:rsidRDefault="00323672" w:rsidP="00323672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E969BE" w14:textId="77777777" w:rsidR="00323672" w:rsidRPr="006375B5" w:rsidRDefault="00323672" w:rsidP="0032367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98A4F2D" w14:textId="37F850E0" w:rsidR="00323672" w:rsidRPr="006375B5" w:rsidRDefault="00D0249C" w:rsidP="0032367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A0C512F" w14:textId="77777777" w:rsidR="00323672" w:rsidRPr="006375B5" w:rsidRDefault="00323672" w:rsidP="0032367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59337C4" w14:textId="35EBE3D7" w:rsidR="00323672" w:rsidRPr="006375B5" w:rsidRDefault="00323672" w:rsidP="00323672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BCF1CD0" w14:textId="77777777" w:rsidR="00323672" w:rsidRPr="006375B5" w:rsidRDefault="00323672" w:rsidP="0032367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39143C3" w14:textId="056A8C4F" w:rsidR="00323672" w:rsidRPr="006375B5" w:rsidRDefault="006E0D99" w:rsidP="0032367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6E14E67" w14:textId="77777777" w:rsidR="00323672" w:rsidRPr="006375B5" w:rsidRDefault="00323672" w:rsidP="0032367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C89B8F5" w14:textId="4CA6DFDD" w:rsidR="00323672" w:rsidRPr="006375B5" w:rsidRDefault="00323672" w:rsidP="0032367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A896C71" w14:textId="77777777" w:rsidR="00323672" w:rsidRPr="006375B5" w:rsidRDefault="00323672" w:rsidP="0032367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511F1EF" w14:textId="02B88A30" w:rsidR="00323672" w:rsidRPr="006375B5" w:rsidRDefault="006E0D99" w:rsidP="0032367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2C7B3139" w14:textId="77777777" w:rsidR="00323672" w:rsidRPr="006375B5" w:rsidRDefault="00323672" w:rsidP="0032367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D1C118E" w14:textId="507DC134" w:rsidR="00323672" w:rsidRPr="006375B5" w:rsidRDefault="00323672" w:rsidP="00BB392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</w:tr>
      <w:tr w:rsidR="00BC0481" w:rsidRPr="006375B5" w14:paraId="2C6A4199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121E2B9" w14:textId="0250933C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C03B057" w14:textId="5915C5C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90F158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877AA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8857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A6418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2C196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D763F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22251D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A9CF7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288CA7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CC26F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6FF0B7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167061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  <w:tab w:val="decimal" w:pos="38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8611C2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082242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BB14B5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BA4801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60D35F6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800CDB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1E0954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FCBE70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C0481" w:rsidRPr="006375B5" w14:paraId="29E14B12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5BBC92D" w14:textId="10B51BE8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อินดัสเทรียล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)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0217867" w14:textId="60897954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F14C29D" w14:textId="156D144E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7AC78B" w14:textId="4A761BAC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45F66A" w14:textId="31A6900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0B0EF5" w14:textId="72144EFE" w:rsidR="00BC0481" w:rsidRPr="006E0D99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49ADAA" w14:textId="1C3278EC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981285" w14:textId="2B9A3CE6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70B684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AB940E" w14:textId="78FC75B8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05B9C0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7D8234" w14:textId="4C43635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AF8A74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0365D4E" w14:textId="043EA4F6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0A665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A94D748" w14:textId="5A0B600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B13B54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E1D5F1F" w14:textId="1125A1D3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7D7004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E337438" w14:textId="7127DCF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805</w:t>
            </w:r>
          </w:p>
        </w:tc>
        <w:tc>
          <w:tcPr>
            <w:tcW w:w="270" w:type="dxa"/>
            <w:shd w:val="clear" w:color="auto" w:fill="auto"/>
          </w:tcPr>
          <w:p w14:paraId="76FE77E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B4B113E" w14:textId="0AAA3B13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1,725</w:t>
            </w:r>
          </w:p>
        </w:tc>
      </w:tr>
      <w:tr w:rsidR="00BC0481" w:rsidRPr="006375B5" w14:paraId="78A58D7F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CCC002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pacing w:val="-8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บริษัท เฟรเซอร์ส พร็อพเพอร์ตี้ </w:t>
            </w:r>
          </w:p>
          <w:p w14:paraId="64632E2B" w14:textId="1B6FBC1D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pacing w:val="-8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>อินดัสเทรียล</w:t>
            </w:r>
            <w:r w:rsidRPr="006375B5">
              <w:rPr>
                <w:rFonts w:ascii="Angsana New" w:hAnsi="Angsana New"/>
                <w:spacing w:val="-8"/>
                <w:sz w:val="24"/>
                <w:szCs w:val="24"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รีท แมนเนจเม้นท์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98158B5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BEF1FCE" w14:textId="29E60CAF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บริหารจัดการ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FA4092A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00563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F9550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3FB27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AED05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7C0B5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6CB47F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93CBC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3FC97D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59B5B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89D50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635677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9CF06E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648175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6B36AF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C1C9A0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04E76E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D35679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4D50C7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4BF2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C0481" w:rsidRPr="006375B5" w14:paraId="6B6B44EA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A37A9BB" w14:textId="48D18B9E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47738EF" w14:textId="00E7EE22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rtl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กองทรัสต์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CD00609" w14:textId="216016A2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845F9C" w14:textId="03305876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69.99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854C36D" w14:textId="7E36D96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6DA320B" w14:textId="52486B6E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BEBD2A" w14:textId="0EBBF219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6BE70C" w14:textId="571F0F62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98B9BB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E09117" w14:textId="28A1946B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12B1D9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1BC610" w14:textId="5045C7E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A8A05D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C0FD602" w14:textId="48751CC5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6920C0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BE53C58" w14:textId="016FCC9B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48CBD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7C0E912" w14:textId="6D6683A6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4EBA3BF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99A75AD" w14:textId="724967A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36</w:t>
            </w:r>
          </w:p>
        </w:tc>
        <w:tc>
          <w:tcPr>
            <w:tcW w:w="270" w:type="dxa"/>
            <w:shd w:val="clear" w:color="auto" w:fill="auto"/>
          </w:tcPr>
          <w:p w14:paraId="15A1419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665F2715" w14:textId="52D1721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33</w:t>
            </w:r>
          </w:p>
        </w:tc>
      </w:tr>
      <w:tr w:rsidR="00BC0481" w:rsidRPr="006375B5" w14:paraId="55FCDD25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F06FDC7" w14:textId="4886242A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เฟรเซอร์ส 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A42BF50" w14:textId="1D83B0B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DB2625C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F745ED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8C4C7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CBE6C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19D34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D7663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1792DD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E04D4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8014AC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9F622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186520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905D62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  <w:tab w:val="decimal" w:pos="551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FF5302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7C45BC9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A608DC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2ACE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6487B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5BA7CD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E5513C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0E4D64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C0481" w:rsidRPr="006375B5" w14:paraId="08B3693D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0BCCA9A" w14:textId="53C8A806" w:rsidR="00BC0481" w:rsidRPr="006375B5" w:rsidRDefault="00BC0481" w:rsidP="00BC0481">
            <w:pPr>
              <w:spacing w:line="240" w:lineRule="auto"/>
              <w:ind w:left="153" w:right="-112"/>
              <w:rPr>
                <w:rFonts w:ascii="Angsana New" w:hAnsi="Angsana New"/>
                <w:spacing w:val="-6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6"/>
                <w:sz w:val="24"/>
                <w:szCs w:val="24"/>
                <w:cs/>
              </w:rPr>
              <w:t>เทคโนโลยี (ประเทศไทย)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5B560F1" w14:textId="0E245348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ศูนย์ข้อมูล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A54E613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0B4FA8" w14:textId="2ED14D9F" w:rsidR="00BC0481" w:rsidRPr="006375B5" w:rsidRDefault="00BC0481" w:rsidP="00BC0481">
            <w:pPr>
              <w:pStyle w:val="acctfourfigures"/>
              <w:tabs>
                <w:tab w:val="clear" w:pos="765"/>
                <w:tab w:val="decimal" w:pos="7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F4F84C" w14:textId="3E6B7B3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580640" w14:textId="3F4E3360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E198A" w14:textId="458A05DC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502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036DB0" w14:textId="5D9DF58C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493B43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17522BB" w14:textId="5870A706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1,502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5C232B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20FEC2" w14:textId="2012F2F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ADA359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0479969" w14:textId="00766F40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5D50EC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A607D9" w14:textId="10DC859F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187D1F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28FE607" w14:textId="63BBFCFF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1,502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5784B7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2F42BE2" w14:textId="05198F3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C446F8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87702CD" w14:textId="34AA91C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BC0481" w:rsidRPr="006375B5" w14:paraId="051AAC1B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FD1115A" w14:textId="7F01ABE4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บริษัท บางกอกโลจิสติกส์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2939153" w14:textId="65353E7F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23AD8A6" w14:textId="5BFFB18C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961452" w14:textId="0827981B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E99C72" w14:textId="0480CB3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342CEA" w14:textId="76262514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845053" w14:textId="7F29DFEF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3E258C" w14:textId="556BDB9A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C33324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1D3732" w14:textId="1889F28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2DB4BB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F54B95" w14:textId="65874863" w:rsidR="00BC0481" w:rsidRPr="006375B5" w:rsidRDefault="00BC0481" w:rsidP="00BC0481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A61564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3373EF3" w14:textId="17EA74A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976DEB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404B2F02" w14:textId="11F0DC8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F57245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D1AC5F2" w14:textId="51146EC6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728BDA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100FA33" w14:textId="674722B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D8B4F6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4719981" w14:textId="102E08C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79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BC0481" w:rsidRPr="006375B5" w14:paraId="7879AC78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0A37503" w14:textId="59391C5B" w:rsidR="00BC0481" w:rsidRPr="006375B5" w:rsidRDefault="00BC0481" w:rsidP="00BC0481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พาร์ค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9CCB667" w14:textId="3947CD6A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D7E5DBE" w14:textId="69987BFA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3DF1C93" w14:textId="3EB35B5F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75.00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1580DC4" w14:textId="217DAD2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75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14F44B" w14:textId="6AF203FA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EC9DCA" w14:textId="7FB63D99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6E1F3C" w14:textId="44D23712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BB0F3E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8993BF" w14:textId="31B7290C" w:rsidR="00BC0481" w:rsidRPr="006375B5" w:rsidRDefault="00BC0481" w:rsidP="00BC0481">
            <w:pPr>
              <w:pStyle w:val="acctfourfigures"/>
              <w:tabs>
                <w:tab w:val="clear" w:pos="765"/>
                <w:tab w:val="decimal" w:pos="462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EF5FF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665C24" w14:textId="11FEAAF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7E99F2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88B7F59" w14:textId="60DCE6D8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AA14D8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28FA5C" w14:textId="30CBE594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41950A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A36BC40" w14:textId="2DEA17E6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0E0D0F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BBCAAC1" w14:textId="4097F10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FEF9BF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63EF63F" w14:textId="6BD6009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BC0481" w:rsidRPr="006375B5" w14:paraId="21FE4BC9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C1257FA" w14:textId="32108FAB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C60176" w14:textId="60E1707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32FE6F" w14:textId="3D96E524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0F9A71" w14:textId="4AACD0F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9570BD" w14:textId="0E8C75F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31D138" w14:textId="62D8AF2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AF5231" w14:textId="7621ECF5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BE627" w14:textId="2DC53454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294AB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46C0D" w14:textId="45D777F6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522E8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D0AC92" w14:textId="01755256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790C3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D790FF" w14:textId="400CCB13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E264B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FD29F" w14:textId="0CE45C3A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7FF28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872969" w14:textId="35635DA8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E4C863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C613D3" w14:textId="2FB2CC4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F3345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A2B80EF" w14:textId="7BE904A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C0481" w:rsidRPr="006375B5" w14:paraId="7E2B30CE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FF8E2EA" w14:textId="6E01335F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</w:rPr>
              <w:t>Hong Kong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/>
                <w:sz w:val="24"/>
                <w:szCs w:val="24"/>
              </w:rPr>
              <w:t>Limited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2631A8" w14:textId="4E2DE126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4BBD3D" w14:textId="512345F3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ฮ่องกง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A7CABD" w14:textId="537B36DD" w:rsidR="00BC0481" w:rsidRPr="006375B5" w:rsidRDefault="00BC0481" w:rsidP="00296EFB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199EFD" w14:textId="3F2F4FA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F4F9B9" w14:textId="05B906A1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1CEF52" w14:textId="1F87FA26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5F0B5" w14:textId="66B26EE4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03A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8C60ED" w14:textId="70ACA869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6F14B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AF8FD" w14:textId="71F2A8E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AEDE7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8A1C5" w14:textId="2993B55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82BAB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40CDA7" w14:textId="428C59D5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1E3FB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7FCE64" w14:textId="05F4C01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B1D838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64CC563" w14:textId="2007187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3D48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C22628A" w14:textId="6524054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3F92923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2D174F" w14:textId="1F86F304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E3E960" w14:textId="37441562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7CB9C8" w14:textId="199654E8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EFE015" w14:textId="7B73D858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E6A019" w14:textId="71991A6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34024B" w14:textId="2D961464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B32267" w14:textId="44272A7F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979A4" w14:textId="50400C5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DC439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1B09B3" w14:textId="5CE4CAAC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FD0D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0AFC5A" w14:textId="09960FB2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7FF06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63B84" w14:textId="32BFF7E6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96153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B8A5CA" w14:textId="7874C53F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BD02D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21A388" w14:textId="578A8748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8B543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D2A006C" w14:textId="3AD6A526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5EE52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68B0D86" w14:textId="6830FFE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C0481" w:rsidRPr="006375B5" w14:paraId="700194A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E21F27" w14:textId="41D1ABB8" w:rsidR="00BC0481" w:rsidRPr="006375B5" w:rsidRDefault="00BC0481" w:rsidP="00BC0481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</w:rPr>
              <w:t>International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/>
                <w:sz w:val="24"/>
                <w:szCs w:val="24"/>
              </w:rPr>
              <w:t>Pte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. </w:t>
            </w:r>
            <w:r w:rsidRPr="006375B5">
              <w:rPr>
                <w:rFonts w:ascii="Angsana New" w:hAnsi="Angsana New"/>
                <w:sz w:val="24"/>
                <w:szCs w:val="24"/>
              </w:rPr>
              <w:t>Ltd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D1DE4E" w14:textId="4D9AF294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4A2695" w14:textId="4C590769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สิงคโปร์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B71093" w14:textId="43D9B0EC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3A734" w14:textId="1E32F45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323A87" w14:textId="4517024A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</w:t>
            </w:r>
            <w:r w:rsidR="00FC66BF">
              <w:rPr>
                <w:rFonts w:ascii="Angsana New" w:hAnsi="Angsana New"/>
                <w:sz w:val="24"/>
                <w:szCs w:val="24"/>
                <w:lang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FC0F34" w14:textId="5AAE8D92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10,369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E026A5" w14:textId="3BA33A42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</w:t>
            </w:r>
            <w:r w:rsidR="00FC66BF">
              <w:rPr>
                <w:rFonts w:ascii="Angsana New" w:hAnsi="Angsana New"/>
                <w:sz w:val="24"/>
                <w:szCs w:val="24"/>
                <w:lang w:bidi="th-TH"/>
              </w:rPr>
              <w:t>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3738D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8D8DF1" w14:textId="7D52BB5F" w:rsidR="00BC0481" w:rsidRPr="006375B5" w:rsidRDefault="00BC0481" w:rsidP="00BC048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10,369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8B22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BB55CC" w14:textId="05460BC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D7438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45A83F" w14:textId="06D48678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 xml:space="preserve"> 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54407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391ACC" w14:textId="6AB43669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10,43</w:t>
            </w:r>
            <w:r w:rsidR="00FC66BF">
              <w:rPr>
                <w:rFonts w:ascii="Angsana New" w:hAnsi="Angsana New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5E59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05B7C3" w14:textId="724DE6C0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10,369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C67688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215E07" w14:textId="4B41CB5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2116B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5718B81" w14:textId="3C0F0C6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12F34C3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4C4CC5A" w14:textId="6B461984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ซิสเต็ม แอสเซ็ทส์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29885B" w14:textId="61920512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60E799" w14:textId="2FAA162E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A19893" w14:textId="503810E6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32AB64" w14:textId="510E60F2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DE2E90" w14:textId="4FE7DFB8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BFFF51" w14:textId="411801EB" w:rsidR="00BC0481" w:rsidRPr="006375B5" w:rsidRDefault="00BC0481" w:rsidP="00BC048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835457" w14:textId="460E041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474C2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42012A" w14:textId="68B69FA9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335F2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D74706" w14:textId="0DB908E6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CC71E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3B1BD0" w14:textId="3A584E0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A6D36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09E6C6" w14:textId="0E9709F8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E6FC2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64C6F9" w14:textId="3DA33C9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83243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B58629C" w14:textId="0F2F5963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8CBB13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5A942D" w14:textId="66D612FC" w:rsidR="00BC0481" w:rsidRPr="006375B5" w:rsidRDefault="00BC0481" w:rsidP="00BC0481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C0481" w:rsidRPr="006375B5" w14:paraId="2C6AC7F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2892BC1" w14:textId="7B4DBC8F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06328" w14:textId="2396A1F2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C8B96B" w14:textId="5AAD04B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7E0713" w14:textId="5C0491EC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E24F81" w14:textId="6CB3746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10B50D" w14:textId="0A07A409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FE5525" w14:textId="66B280B0" w:rsidR="00BC0481" w:rsidRPr="006375B5" w:rsidRDefault="00BC0481" w:rsidP="00BC048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15205E" w14:textId="06651CFE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878B4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F696BB" w14:textId="7EED3228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01546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0FF6C4" w14:textId="6B3E4F6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AA70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65971F" w14:textId="798E839E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635E3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228200" w14:textId="46C806C5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E23D4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558942" w14:textId="05BC4A30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97F993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25D715" w14:textId="3623BBF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B8FD1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8D271F7" w14:textId="632C951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26D09B81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F14FC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8D413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0B5A88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9CE9F3" w14:textId="77777777" w:rsidR="00BC0481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7E140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192326" w14:textId="77777777" w:rsidR="00BC0481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664CE9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A153E6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1C5C7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135C99" w14:textId="77777777" w:rsidR="00BC0481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D45C0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DB81E4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12B94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5AD48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971F1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8FD6F1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35E0D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FFC411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A1194D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F88060C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05CE38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692BFAF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554FC50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3CF30E8" w14:textId="611D0026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ต่อ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940DBF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E02D96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4174C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29293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1E25A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97B95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AEC6A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07D26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F9C2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B72D4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501EA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B5F40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5F327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20DAF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7D5C1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4201A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46E2E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F7A787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86CCDA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19E70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C0678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088DCA83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9166356" w14:textId="6CA66C43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แผ่นดินทอง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515E4A" w14:textId="06AA6BE8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9B2F01" w14:textId="0298A5FD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66DEF9" w14:textId="6DA69A0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05B6FC" w14:textId="608FAACF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10F1DB" w14:textId="58F2B65C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A3D40A" w14:textId="6D11D7C6" w:rsidR="00BC0481" w:rsidRPr="006375B5" w:rsidRDefault="00BC0481" w:rsidP="00BC048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4CCF33" w14:textId="3AE781D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B58AA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9417AE" w14:textId="5ADD0B92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5D5C3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A7299C" w14:textId="35374E13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F3FCA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311265" w14:textId="6AC32130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9BAAA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EE62BF" w14:textId="25BB0C5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4EF4F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181DFD" w14:textId="39541C0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5435B9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41D59D1" w14:textId="74188ACD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0B75F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3B9C380" w14:textId="0B00D0B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BC0481" w:rsidRPr="006375B5" w14:paraId="1CB1D022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A70638A" w14:textId="57B8E196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ดีเวลลอปเม้นท์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A74BCC" w14:textId="141F781C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3A075" w14:textId="373FE14E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FF900F" w14:textId="3C688D7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99.</w:t>
            </w:r>
            <w:r w:rsidR="00FC66BF">
              <w:rPr>
                <w:rFonts w:ascii="Angsana New" w:hAnsi="Angsana New"/>
                <w:sz w:val="24"/>
                <w:szCs w:val="24"/>
                <w:lang w:bidi="th-TH"/>
              </w:rPr>
              <w:t>48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64420" w14:textId="4BF58E05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B04DB3" w14:textId="7B47C18D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11,038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A1B035" w14:textId="182FB20D" w:rsidR="00BC0481" w:rsidRPr="006375B5" w:rsidRDefault="00BC0481" w:rsidP="00BC048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F1B579" w14:textId="527080C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</w:t>
            </w:r>
            <w:r w:rsidR="00FC66BF"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CBC31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0824EC" w14:textId="1046EDAB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7D23D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D59C9E" w14:textId="13EE3B3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E6303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D58201" w14:textId="09E938F5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E9452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0E5BAF" w14:textId="57782884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</w:t>
            </w:r>
            <w:r w:rsidR="00FC66BF"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E007B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95BC38" w14:textId="7F2BA135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962932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5B4EF3A" w14:textId="05689E9B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693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4A61C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596FE97" w14:textId="19BF5623" w:rsidR="00BC0481" w:rsidRPr="006375B5" w:rsidRDefault="00BC0481" w:rsidP="00BC0481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324</w:t>
            </w:r>
          </w:p>
        </w:tc>
      </w:tr>
      <w:tr w:rsidR="00BC0481" w:rsidRPr="006375B5" w14:paraId="48ACAD20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E3D2E56" w14:textId="523004A3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 เฟรเซอร์ส 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277EEC" w14:textId="04888033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ศูนย์กลางในการ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3CE9DE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E4C41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43630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3BA22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C836A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E5EDB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DCD2F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96B0D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AF0C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C4303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7A1BE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8E0F3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E9983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80CEB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873BC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0D912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2860D5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BBA6E5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28C2A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8BF29A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BC0481" w:rsidRPr="006375B5" w14:paraId="4858F8DD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D83927" w14:textId="3DEE749B" w:rsidR="00BC0481" w:rsidRPr="006375B5" w:rsidRDefault="00BC0481" w:rsidP="00BC0481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ศูนย์บริหารเงิน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155673" w14:textId="3D04C039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A245FB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637D9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691D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A548C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E6078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BD54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F2F68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E9DB5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914BB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135A0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21D7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0D39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2229A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A42D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7A23E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C0937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E5EC5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1A86A3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500C5E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9B5390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BC0481" w:rsidRPr="006375B5" w14:paraId="17068427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72A999" w14:textId="720FAA14" w:rsidR="00BC0481" w:rsidRPr="006375B5" w:rsidRDefault="00BC0481" w:rsidP="00BC0481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114BD" w14:textId="3542516D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ด้านการเงิน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E5A5C7" w14:textId="12A1CD5F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15745F" w14:textId="52D13AC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E3960" w14:textId="00FDCFCB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8C020C" w14:textId="0AD931B1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376EF5" w14:textId="22AB38F4" w:rsidR="00BC0481" w:rsidRPr="006375B5" w:rsidRDefault="00BC0481" w:rsidP="00BC048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A89CB9" w14:textId="1631DA94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91387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2F8C6A" w14:textId="23D96F6A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2A82E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ED44FF" w14:textId="3562499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7C930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12358" w14:textId="6DA72BCE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55E2D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EB9C3B" w14:textId="2F4B5DAB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D56CA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B55D96" w14:textId="39DDE46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DD4426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04F7B0" w14:textId="199945E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9ED53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8671E6A" w14:textId="401DA3E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2BB3D1F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29EC23B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F8E2594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B4477EE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B9C52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D1BCA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5F669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657F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08945F" w14:textId="399727D9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42,8</w:t>
            </w:r>
            <w:r w:rsidR="00FC66BF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22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30EB2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B96379" w14:textId="33A81754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44,259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29F6E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F266AB" w14:textId="16AE819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598B0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3794BD" w14:textId="29AEA7AA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1E08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1FEBB8" w14:textId="5F03C8A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42,8</w:t>
            </w:r>
            <w:r w:rsidR="00FC66BF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22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A2C6A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AC32EA" w14:textId="25D35625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44,259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729F5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FBFF06E" w14:textId="538DC865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1,538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77A3D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5D58749" w14:textId="34B7C66C" w:rsidR="00BC0481" w:rsidRPr="0034101D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2,103</w:t>
            </w:r>
          </w:p>
        </w:tc>
      </w:tr>
      <w:tr w:rsidR="00BC0481" w:rsidRPr="006375B5" w14:paraId="49DB00B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D970F00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7275C33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C08EB43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36684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4AED8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486C1A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C1438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48235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810C0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B7950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DD0CA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3A434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34870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2D48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46F7D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9DC56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AB986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035F6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70733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700318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783B1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87FCC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3E21FB0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99AAD2A" w14:textId="3EF67900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DF1EB11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D3B79B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37734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4E269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42B206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862BE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4F817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2629F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25A98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E45E2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FBEE8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FAA9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40BD2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A4CBE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2EE46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FD704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C92F5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12A8E8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8AB7E8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622E46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3A222E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42E2A31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EE742DE" w14:textId="26AC4DCD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FD254C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28CCEF7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ECCB5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40F0B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F73E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EEFD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83C0C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8694B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03F9D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9459F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4D114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9BDC5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615E8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75631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6A28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76BC1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B638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AC6E8D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BDF916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AD98A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B1ED2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56C7CC6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3D9454F" w14:textId="176BB763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เฟรเซอร์ส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144CCDA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773A946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31D9B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7A21E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73DF1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241F0A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B9661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8F82F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A0E19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FAB10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6701B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A641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9F65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D9AE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D961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7302E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4289D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9AEF2F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7ABE33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38ADF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177AA2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2954399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BD2EAF0" w14:textId="49E5C118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อินดัสเทรียล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ประเทศไทย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58BB762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C06D4EF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D23C6B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8B37E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ECF94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23060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AA5AF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6F655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0286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6BCBA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71328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ABD22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A516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296F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666FF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E19E9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8E9EA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A68B67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E2DF37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E1E11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B85066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720EA5BA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7D867A2" w14:textId="73B9607D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40CA2C5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3CD2F37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992E0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88266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35FF0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869A6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DEEF0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840E6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291D7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5C6A3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62E5B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1295D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0BFB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C0254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61EE1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F7495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C53A7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45FBE7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81BBF8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B8EF95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FFE55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5606144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66964BB" w14:textId="0A3C8BA1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ออโตเมชั่น</w:t>
            </w:r>
            <w:r w:rsidRPr="006375B5">
              <w:rPr>
                <w:rFonts w:ascii="Angsana New" w:hAnsi="Angsana New"/>
                <w:sz w:val="24"/>
                <w:szCs w:val="24"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แอสเซ็ท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44A5424" w14:textId="16D7E8C1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บริการระบบ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28ACCBB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DD124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1205C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5808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D0EA4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B9605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B1D7A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BDB2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03D9D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C9B3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FAE26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CC2E5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1B47F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42E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A78CB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CEF31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4FCD2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87E6CA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1ACC1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01523A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74874897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E9A5849" w14:textId="066E0E14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239A908" w14:textId="0104E4D5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ปฎิบัติการ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91680CF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58441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3802D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2A51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141DC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80F0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F532F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B0389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78E2E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A5D27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89216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D399B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D539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3C3AE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AC2CC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3E69A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1679DE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F20B0C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29CB2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263AA4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7F73D7B1" w14:textId="61EF1C33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AA55452" w14:textId="09B4EFA9" w:rsidR="00BC0481" w:rsidRPr="006375B5" w:rsidRDefault="00BC0481" w:rsidP="00BC0481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3A08503" w14:textId="1DF5091C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อัตโนมัติ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01B98E8" w14:textId="2081AFEA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C5EDCD" w14:textId="73C8800E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408C11" w14:textId="39F8FC03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4A43AA" w14:textId="1C789ABC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12A247" w14:textId="39FB9BD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E86F9B" w14:textId="23D5E21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0E8A3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D93207" w14:textId="0C011C1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10C7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28D800" w14:textId="5F50152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F341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2A92B6" w14:textId="4AD2ABF1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4B314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AF2101" w14:textId="1E484FDD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1E88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22942" w14:textId="795CC7B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84594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06D55A7" w14:textId="572C8AD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7BC04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F8D6BF8" w14:textId="7A7EA40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BC0481" w:rsidRPr="006375B5" w14:paraId="04F2732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8C33D94" w14:textId="77777777" w:rsidR="00BC0481" w:rsidRPr="006375B5" w:rsidRDefault="00BC0481" w:rsidP="00BC0481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2BE644EC" w14:textId="77777777" w:rsidR="00BC0481" w:rsidRPr="006375B5" w:rsidRDefault="00BC0481" w:rsidP="00BC0481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555D9444" w14:textId="77777777" w:rsidR="00BC0481" w:rsidRPr="006375B5" w:rsidRDefault="00BC0481" w:rsidP="00BC0481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2F72F58E" w14:textId="0D2E76B1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(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431157" w14:textId="77777777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FFD1EC1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91BE6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41A1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E0546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13B32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CC21E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3C783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DDFBF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87FA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E6481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678D9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AEC1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5186A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8408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C0AF9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1E375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3CB5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511AD5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33F57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E5CB0A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BC0481" w:rsidRPr="006375B5" w14:paraId="0F7CC2C0" w14:textId="77777777" w:rsidTr="00AD759A">
        <w:trPr>
          <w:trHeight w:val="659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D56D4E3" w14:textId="35FE76FE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  <w:p w14:paraId="599445DF" w14:textId="355E760B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พาวเวอร์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488B3A4" w14:textId="19771B63" w:rsidR="00BC0481" w:rsidRPr="006375B5" w:rsidRDefault="00BC0481" w:rsidP="00BC0481">
            <w:pPr>
              <w:ind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  <w:p w14:paraId="28495EC5" w14:textId="61BE9222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0551D4D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1C56E7B" w14:textId="03E34184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787D792" w14:textId="77777777" w:rsidR="00BC0481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E2C2007" w14:textId="158FD3D8" w:rsidR="00BC0481" w:rsidRPr="00AD759A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38317D" w14:textId="77777777" w:rsidR="00BC0481" w:rsidRPr="00AD759A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DD580FC" w14:textId="33F702EE" w:rsidR="00BC0481" w:rsidRPr="00AD759A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978788F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2C23896" w14:textId="3BC2AE1D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004A77" w14:textId="77777777" w:rsidR="00BC0481" w:rsidRPr="00AD759A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001A1D7" w14:textId="4770086E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AA9CA8" w14:textId="5D7A8BD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8B3E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2B24E0" w14:textId="21B26B6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326B6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5054CC" w14:textId="5F3D05E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1D6E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2EFA24" w14:textId="46437B5E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3F323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751FB3" w14:textId="6EF7A9EF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4DDBB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F2AC1C" w14:textId="36EF4E2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AC183A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CE4F443" w14:textId="45D84C9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7B90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D660FE6" w14:textId="6503FCF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BC0481" w:rsidRPr="006375B5" w14:paraId="0EC88712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4E3D051" w14:textId="3D2577A2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วังน้อย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โลจิสติกส์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พาร์ค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5D88013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  <w:p w14:paraId="12BBB1D5" w14:textId="3DB64B8B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2593DC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A1FC44" w14:textId="68C82FE6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CC1F6B" w14:textId="77777777" w:rsidR="00BC0481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725785E8" w14:textId="29842CCF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33693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2B900E1" w14:textId="180029E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2D7405">
              <w:rPr>
                <w:rFonts w:ascii="Angsana New" w:hAnsi="Angsana New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98517A" w14:textId="77777777" w:rsidR="00BC0481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E638B49" w14:textId="78AA62AC" w:rsidR="00BC0481" w:rsidRPr="006375B5" w:rsidRDefault="00BC0481" w:rsidP="00BC048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397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A6E41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BE3374D" w14:textId="79C7AE23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397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CD5F44" w14:textId="41546F4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CC627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F9AD4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EEA0988" w14:textId="3B78A06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7C76E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E972B9" w14:textId="4317467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E30D0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6AF3A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776CB7D" w14:textId="38E194D9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69320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B04806" w14:textId="2E3F1A14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C7EB1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2B430" w14:textId="53FA290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D175F5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4B08402" w14:textId="15FF99E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C53BE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39824CC" w14:textId="52BCD51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BC0481" w:rsidRPr="006375B5" w14:paraId="064775D9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9EC272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A967C5D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A2DB34F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44A80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2EEF59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4FEAD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F1C75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7886F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DF1E2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3B4D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8CDE9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441BD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EC46B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62BFB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6291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83EF1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78D4B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86797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6EF323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16602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189539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C58D0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62882EB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E80A765" w14:textId="34BEF9FE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  <w:t xml:space="preserve">ถือหุ้นผ่าน </w:t>
            </w: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Frasers Property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8A2DC48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AE9831C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57918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77B9E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12360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41C36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F2943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2E0D8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C9C96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3FB08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643B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5A04D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78D81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05D8D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5CBA3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60074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04E77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E30BFE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F3F14E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211B1C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BDE845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329319A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F47A1C" w14:textId="3A281B4B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Thailand (International)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EFD85E0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F05A60A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6BF81E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E87F6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6D24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2413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083B9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E3EB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DDA5C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2CB6B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6AE0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3B18C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327DC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0F51C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C1BC2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5CE59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E174C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64AC23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D09F82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282864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4671B6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5FCC00A1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F6C434" w14:textId="1D894843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Frasers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Property</w:t>
            </w: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AD1E731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19F16A6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F349B9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42066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FBDAA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003EF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7B6A3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A6581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8EF06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A89AA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418AE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79928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F75F7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16665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6213F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A3DEB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A2F37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463A4F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BBF45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9A77D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6F3533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6D78E2D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4ABFA72" w14:textId="58093A0F" w:rsidR="00BC0481" w:rsidRPr="006375B5" w:rsidRDefault="00BC0481" w:rsidP="00BC0481">
            <w:pPr>
              <w:spacing w:line="240" w:lineRule="auto"/>
              <w:ind w:left="151"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(Vietnam)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4B3CFCB" w14:textId="6C847962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1375346" w14:textId="5D205F9A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826492" w14:textId="32329269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8FB1A" w14:textId="3BD2DDC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A5CD04" w14:textId="5E1810EB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B6F19C" w14:textId="45C1C1A6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5FE1BC" w14:textId="7751FA2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63D113" w14:textId="21AA1E60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588F55" w14:textId="4CFF35F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7F8A0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DEA900" w14:textId="0698772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062DE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01BED02" w14:textId="2B3D4C79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0236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3A9FFA" w14:textId="36C451B1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17FBD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424F530" w14:textId="4E64C79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DF385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681057F" w14:textId="297C969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BCB334" w14:textId="3DDB3EC6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833921A" w14:textId="45CBA4A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3313E41E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418707B" w14:textId="37C486D7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Amigos </w:t>
            </w:r>
            <w:proofErr w:type="gramStart"/>
            <w:r w:rsidRPr="006375B5">
              <w:rPr>
                <w:rFonts w:asciiTheme="majorBidi" w:hAnsiTheme="majorBidi" w:cstheme="majorBidi"/>
                <w:sz w:val="24"/>
                <w:szCs w:val="24"/>
              </w:rPr>
              <w:t>An</w:t>
            </w:r>
            <w:proofErr w:type="gramEnd"/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6375B5">
              <w:rPr>
                <w:rFonts w:asciiTheme="majorBidi" w:hAnsiTheme="majorBidi" w:cstheme="majorBidi"/>
                <w:sz w:val="24"/>
                <w:szCs w:val="24"/>
              </w:rPr>
              <w:t>Phu</w:t>
            </w:r>
            <w:proofErr w:type="spellEnd"/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Holding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89FC846" w14:textId="0975C75E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D2D1A2" w14:textId="066E0BC9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C13A7F" w14:textId="4204D0DB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EE03B6" w14:textId="70473AE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113456" w14:textId="3280A965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118B35" w14:textId="37F608FF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161A10" w14:textId="1EF6E0F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F2BF4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A14DCD" w14:textId="5D81358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329C1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9B30D7" w14:textId="221F0C1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AD861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DFD0B78" w14:textId="30EF084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DFDD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F1107C" w14:textId="247ED190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1208A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DE239C5" w14:textId="4C55039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CF16B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5A7C771" w14:textId="2BA8CF8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9B2D2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C1F97EC" w14:textId="1363311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507BC494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3211E84" w14:textId="635CA903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Amigos </w:t>
            </w:r>
            <w:proofErr w:type="gramStart"/>
            <w:r w:rsidRPr="006375B5">
              <w:rPr>
                <w:rFonts w:asciiTheme="majorBidi" w:hAnsiTheme="majorBidi" w:cstheme="majorBidi"/>
                <w:sz w:val="24"/>
                <w:szCs w:val="24"/>
              </w:rPr>
              <w:t>An</w:t>
            </w:r>
            <w:proofErr w:type="gramEnd"/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proofErr w:type="spellStart"/>
            <w:r w:rsidRPr="006375B5">
              <w:rPr>
                <w:rFonts w:asciiTheme="majorBidi" w:hAnsiTheme="majorBidi" w:cstheme="majorBidi"/>
                <w:sz w:val="24"/>
                <w:szCs w:val="24"/>
              </w:rPr>
              <w:t>Phu</w:t>
            </w:r>
            <w:proofErr w:type="spellEnd"/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(Singapore)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89C6733" w14:textId="74CCB6B9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32FE0AE" w14:textId="6C8AC0DB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CB32D4" w14:textId="2569324A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69AAA9" w14:textId="2447554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C4DF5A" w14:textId="53FF4CCA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B93DE3" w14:textId="09181CA6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87FE29" w14:textId="002251E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2E5CC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AA6875" w14:textId="661B864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76176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6C045B" w14:textId="1C1EFBA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F01DA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AAD8C04" w14:textId="5D97BE50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E1702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99A94B" w14:textId="303A5396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00839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9C49CBB" w14:textId="6A1B27C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6BD955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17EC0D" w14:textId="062E573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C76B5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F6DC06C" w14:textId="68E2F32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5A3BC296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60F0685" w14:textId="2B8A93DB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ALPS Ventura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97A0896" w14:textId="1BDBF2FD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9A84E64" w14:textId="328919F8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D41B63" w14:textId="6DCBC3DF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2B5C44" w14:textId="7B108B7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7F5220" w14:textId="0431B4EF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7E8306" w14:textId="1DC07560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753827" w14:textId="3FACFEC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F7E1C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9D25DA" w14:textId="038A2C3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C1C32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F68C0C1" w14:textId="35B7EBE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B78EB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CE99436" w14:textId="2D0C1016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E79DC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9CCF8C" w14:textId="0C43228B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D2ED6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BEA3D17" w14:textId="086F84F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4368FC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C3742EC" w14:textId="3AD5C04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0F525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9D5CD8F" w14:textId="662A23B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324588B4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E1B8E2E" w14:textId="0484E9E2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New Motion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22A4770" w14:textId="4D5E3559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B036D86" w14:textId="7177C21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8DA5B6" w14:textId="59530064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1B3705" w14:textId="73C06BF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1A970E" w14:textId="01F6D63F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21BE90" w14:textId="79312082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988949" w14:textId="6AB62B4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D7695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F22FAA" w14:textId="0D6C4D4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1B519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16F176" w14:textId="6BA861A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3A3E9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6810BE3" w14:textId="4D373704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B1F13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80689B" w14:textId="48A565E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39EC0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620D40F" w14:textId="5DCAE4D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474258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6D0A355" w14:textId="353DA2E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16ADF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A1C1459" w14:textId="3D76AD5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41A1F91C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1B68337" w14:textId="0201F697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Grand Trail Holding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1D48383" w14:textId="0F3D1784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0C60AB6" w14:textId="7CFB924B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95DBF5" w14:textId="72587D60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2418CD" w14:textId="4D9B814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D83F4C" w14:textId="7585E2CF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0123BE" w14:textId="349600C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C527C3" w14:textId="69A6F9A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3218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793E83" w14:textId="3B73E84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5FE9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9193C1" w14:textId="6BE311C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DE590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9099258" w14:textId="495E97C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40141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503D5C" w14:textId="0690D6E3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4E951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6BB5733" w14:textId="687279A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C0CF4F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1DFBAD" w14:textId="189F6C9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4CD6D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BD9E7E5" w14:textId="0AC227F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5DA6BE90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F042AEA" w14:textId="4D8E8E2C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Grand Trail Investment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DEF1E89" w14:textId="3535316D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9734B34" w14:textId="4DFB1993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18F722" w14:textId="16B2F0B4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CDCD1C" w14:textId="365B8B2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428B61" w14:textId="2C5B1AAF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E9EAC6" w14:textId="3E703173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E05BEF" w14:textId="45C3E0E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33CD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6E9D83" w14:textId="4EE254A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9D83D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D742AB" w14:textId="012D02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256E1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2FE4020" w14:textId="13AABA60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EF38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023F97" w14:textId="7D907244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E55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54254CA" w14:textId="3AD59EE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CBB830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09D8AFE" w14:textId="371562D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E9ECA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7283C85" w14:textId="50E427F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BC0481" w:rsidRPr="006375B5" w14:paraId="5F10F6B1" w14:textId="77777777" w:rsidTr="003F6E15">
        <w:trPr>
          <w:trHeight w:val="27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205E4E4" w14:textId="740DBB89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72ADBE4" w14:textId="53F1887B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242843B" w14:textId="2CCBDC7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D7B36F" w14:textId="3C912949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0B87A8" w14:textId="1D30F87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602C2D" w14:textId="389FFAD5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8B5C4B" w14:textId="3CCAAE6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606795" w14:textId="55D3562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72C42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DAE959" w14:textId="74A4155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36E07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ED748" w14:textId="12E2D41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A59DA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29DE7DC" w14:textId="53AF9B3A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D4B4B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26C459" w14:textId="703B5289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4776A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BA0BDB6" w14:textId="4D34736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09ADA6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B9F28B" w14:textId="22308A2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B9A96C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4968FA1" w14:textId="667B45C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BC0481" w:rsidRPr="006375B5" w14:paraId="42EAE65F" w14:textId="77777777" w:rsidTr="003F6E15">
        <w:trPr>
          <w:trHeight w:val="27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613393C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A8772B6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94887A3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8831AF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E6ECA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B109F1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B46E4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F77EB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C54C6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1028E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FD6BC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1C66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97A82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C1A09E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FBB75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B47FA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932D9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048217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A37B90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6C123B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A851BB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6F84562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BC0481" w:rsidRPr="006375B5" w14:paraId="2C1D48C7" w14:textId="77777777" w:rsidTr="003F6E15">
        <w:trPr>
          <w:trHeight w:val="27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1287044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767D2AC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509CE87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44D3CD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7E59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406BF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7BE39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D5E18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3AE10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D868B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3723A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5EB2D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F32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24511A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C2965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0F938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9B73C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0B5ECB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E47FF2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B13781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F3FCB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F333FA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BC0481" w:rsidRPr="006375B5" w14:paraId="613BA69A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568FBB1" w14:textId="2BA15734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78C97E9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7AC7A9F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E8E958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4CCF0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AF155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8D25D4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507EB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1A5F9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D107C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244FC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59A7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D406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C0DF1F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08C7D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E7F3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7CFD6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8116CE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8B8B4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6BB0F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9718D6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449E0A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BC0481" w:rsidRPr="006375B5" w14:paraId="01565A1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6865B58" w14:textId="77777777" w:rsidR="00BC0481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New Motion Industrial Co</w:t>
            </w:r>
            <w:r w:rsidR="007A060F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mpany</w:t>
            </w:r>
          </w:p>
          <w:p w14:paraId="3BD10F75" w14:textId="72366918" w:rsidR="007A060F" w:rsidRPr="006375B5" w:rsidRDefault="007A060F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Limited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2EBE6B2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5E4AE17B" w14:textId="09D881BE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5281892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9B90DB0" w14:textId="1AFB34C3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เวียดนาม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475FDCC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4B4F0941" w14:textId="0CA38603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A213AC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3222E73E" w14:textId="13D9A04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D09741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00E0D32" w14:textId="1C1A4062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1,131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5437A0" w14:textId="77777777" w:rsidR="00BC0481" w:rsidRPr="00BE4AD3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61CD835" w14:textId="38E6A801" w:rsidR="00BC0481" w:rsidRPr="00BE4AD3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sz w:val="24"/>
                <w:szCs w:val="24"/>
                <w:lang w:val="en-US" w:bidi="th-TH"/>
              </w:rPr>
              <w:t>386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9F4712" w14:textId="2DF5450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76282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F00762" w14:textId="7BD52CC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582DE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E658C1" w14:textId="182A1EA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E7A9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45E423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4612E7E" w14:textId="4F2008C8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41535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2719F4" w14:textId="13DEC9AC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1B8E5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82C15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F2F89BF" w14:textId="60F72CE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DC459C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B5D939" w14:textId="2A6CF4F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B5B520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A99624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967773E" w14:textId="495C76F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BC0481" w:rsidRPr="006375B5" w14:paraId="0ED10E0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F2CE23C" w14:textId="2F411316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NM1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7EFF097" w14:textId="2D05B4E5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AED8DB3" w14:textId="7F74C80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61D263" w14:textId="0AD5B3F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D0E8F3" w14:textId="0C0CD1A3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85629C" w14:textId="34476B1C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24B438" w14:textId="281B50AA" w:rsidR="00BC0481" w:rsidRPr="00BE4AD3" w:rsidRDefault="00BC0481" w:rsidP="00BC0481">
            <w:pPr>
              <w:pStyle w:val="acctfourfigures"/>
              <w:tabs>
                <w:tab w:val="clear" w:pos="765"/>
                <w:tab w:val="decimal" w:pos="51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E4AD3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228F01" w14:textId="7D8F76A3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D4D7D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69B2C4" w14:textId="03C744D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FBEA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64419B" w14:textId="0EA82500" w:rsidR="00BC0481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35B68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5A8C72A" w14:textId="63A03C60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ED79D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67EFF1" w14:textId="153924BD" w:rsidR="00BC0481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6CCB4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BFAE74" w14:textId="4C4335C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594401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36B11FD" w14:textId="497332AA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9DDEC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77E676" w14:textId="636B8B0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BC0481" w:rsidRPr="006375B5" w14:paraId="14504D27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4611B6B" w14:textId="77777777" w:rsidR="00BC0481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D602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Frasers Property Thailand </w:t>
            </w:r>
          </w:p>
          <w:p w14:paraId="5620E59B" w14:textId="579C5B22" w:rsidR="00BC0481" w:rsidRPr="006375B5" w:rsidRDefault="00BC0481" w:rsidP="00BC0481">
            <w:pPr>
              <w:spacing w:line="240" w:lineRule="auto"/>
              <w:ind w:left="151"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D602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(Indonesia) Pte.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21C653F" w14:textId="77777777" w:rsidR="00BC0481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  <w:p w14:paraId="471554E2" w14:textId="46651D72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9ED4B32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18663952" w14:textId="7DA7657C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698FF8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24B1C2C0" w14:textId="7898D11D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765456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52890FEC" w14:textId="378E38B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1E2A75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6F34B835" w14:textId="5375C47A" w:rsidR="00BC0481" w:rsidRPr="00694F70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1,318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B32F78" w14:textId="77777777" w:rsidR="00BC0481" w:rsidRPr="00BE4AD3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48BC389" w14:textId="5E310C52" w:rsidR="00BC0481" w:rsidRPr="00BE4AD3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</w:t>
            </w:r>
            <w:r w:rsidRPr="00BE4AD3">
              <w:rPr>
                <w:rFonts w:ascii="Angsana New" w:hAnsi="Angsana New"/>
                <w:sz w:val="24"/>
                <w:szCs w:val="24"/>
                <w:lang w:val="en-US" w:bidi="th-TH"/>
              </w:rPr>
              <w:t>250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D94965" w14:textId="1779FF8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E16D5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2DD2DE" w14:textId="3DB65EA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FF642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B19C96" w14:textId="5B951FA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D0E25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6D9A4DE" w14:textId="77777777" w:rsidR="00BC0481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D88C248" w14:textId="56969EDB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921C5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565427" w14:textId="14BF5A0D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E7437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41F9AAA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F152532" w14:textId="5B7D4AF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940C2A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477A808" w14:textId="6D7A220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75F2F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586EF22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0F64F62" w14:textId="7490AE4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BC0481" w:rsidRPr="006375B5" w14:paraId="7F44E05E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95D8A77" w14:textId="13370FF3" w:rsidR="00BC0481" w:rsidRPr="00D60217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PT SLP Surya TICON </w:t>
            </w:r>
            <w:proofErr w:type="spellStart"/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Internusa</w:t>
            </w:r>
            <w:proofErr w:type="spellEnd"/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164B2A5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2495D4F8" w14:textId="4F263B3B" w:rsidR="00BC0481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FBF812D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317EA7D" w14:textId="2755C050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1DE174A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678B8052" w14:textId="6B476C08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75.00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6ED39C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6DC6AB7E" w14:textId="3DB8D24D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 xml:space="preserve">  75.00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37763B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9ADFB94" w14:textId="0870A35A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1,657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6BE065" w14:textId="77777777" w:rsidR="00BC0481" w:rsidRPr="00BE4AD3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29951E1" w14:textId="328C62AD" w:rsidR="00BC0481" w:rsidRPr="00BE4AD3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E4AD3">
              <w:rPr>
                <w:rFonts w:ascii="Angsana New" w:hAnsi="Angsana New"/>
                <w:sz w:val="24"/>
                <w:szCs w:val="24"/>
                <w:lang w:val="en-US" w:bidi="th-TH"/>
              </w:rPr>
              <w:t>1,657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E6FAFA" w14:textId="329B63D0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74BA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5DD87A" w14:textId="0E50F151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468A8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3C2399" w14:textId="5246603B" w:rsidR="00BC0481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2E68E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CEA1412" w14:textId="77777777" w:rsidR="00BC0481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B7BCC05" w14:textId="737A7BBE" w:rsidR="00BC0481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4ED50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502983" w14:textId="57B9439A" w:rsidR="00BC0481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5585F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062A5AB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8014CD7" w14:textId="74A09AE1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4EDB47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E310355" w14:textId="71949634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59C65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83E2F12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41BF2F8" w14:textId="7BAC9E34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BC0481" w:rsidRPr="006375B5" w14:paraId="78122132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C1EA1C7" w14:textId="709E14A9" w:rsidR="00BC0481" w:rsidRPr="00D60217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PT Surya </w:t>
            </w:r>
            <w:proofErr w:type="spellStart"/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Internusa</w:t>
            </w:r>
            <w:proofErr w:type="spellEnd"/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Timur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8BB37BB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0E30FE0D" w14:textId="1155A6A0" w:rsidR="00BC0481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26276F6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088EF964" w14:textId="2EC0B813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DB6D8D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70021B6F" w14:textId="4150846F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625BED" w14:textId="77777777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1BE374AD" w14:textId="606D6225" w:rsidR="00BC0481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9D2E71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FFFD45B" w14:textId="22723480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398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5F86B1" w14:textId="77777777" w:rsidR="00BC0481" w:rsidRPr="00BE4AD3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14829A27" w14:textId="2DBEFAE2" w:rsidR="00BC0481" w:rsidRPr="00BE4AD3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E4AD3">
              <w:rPr>
                <w:rFonts w:ascii="Angsana New" w:hAnsi="Angsana New"/>
                <w:sz w:val="24"/>
                <w:szCs w:val="24"/>
                <w:lang w:val="en-US" w:bidi="th-TH"/>
              </w:rPr>
              <w:t>398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607DA4" w14:textId="0703614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C0F49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750494" w14:textId="27B791CC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3D579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55192F" w14:textId="48611101" w:rsidR="00BC0481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B4132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63AC30B" w14:textId="77777777" w:rsidR="00BC0481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4500C18" w14:textId="56F73F0D" w:rsidR="00BC0481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ECECC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439895" w14:textId="0CA1B243" w:rsidR="00BC0481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41584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69CC325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EE3A46E" w14:textId="229C05F1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E2802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FF8A457" w14:textId="69EA44F8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C561A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9794082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F3FA7B8" w14:textId="7759575B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BC0481" w:rsidRPr="006375B5" w14:paraId="382A0552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BA1C42D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7EFB40F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1DB88C1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1A1DC4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F4D73F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F26D3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54D54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881AF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7FDC8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B527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D6DCE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E606B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9CE1D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491C26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DB276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8399A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AA391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45DF62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3B8661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43093B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69F786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EDB8FD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BC0481" w:rsidRPr="006375B5" w14:paraId="6280EED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F5B427" w14:textId="2E5849E3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GOLD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20D0D05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B92BEA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D6AB90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80A14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B9200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0F701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4BBBE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48AC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FD93F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216A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37EE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28E9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9544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75BB7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A6615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0D92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C8E21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95D27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2B6DCD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4403B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8507AB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021D886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4EF870" w14:textId="0B2BAF45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นารายณ์ พาวิลเลียน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9DC204" w14:textId="1C18B54B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32911C8" w14:textId="2A5FDAD3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9C0916" w14:textId="7194A3EC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2156C42" w14:textId="44A0B50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4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E6DC97" w14:textId="06DF2882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A98B0A" w14:textId="5A72ED3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47AD9D" w14:textId="3E4CF6B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C35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013F6C" w14:textId="415756A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EAC9F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53816B" w14:textId="02EB768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98BA8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3923B7" w14:textId="407D331A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BE65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5F8C2B" w14:textId="0BEE701B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90FFD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30FF5" w14:textId="1E1E4A2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077D67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6A5583" w14:textId="30FF940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5F5FB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7E833F1" w14:textId="0B10A97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3A02FE9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207C2AC" w14:textId="16FBFD10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ยูไนเต็ด โฮมส์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C40ABE" w14:textId="57CB4215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1DCE5BB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65EE15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6B697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BA79F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E5A9F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B602C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967AC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F09A8D" w14:textId="142D994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65FC0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83369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D338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E0577" w14:textId="2FA2D0B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48A9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94722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ED2D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FA1260" w14:textId="4ADA315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09FF30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39FFD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319E2A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31A10CB" w14:textId="3D358FC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77F7E104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267DE4C" w14:textId="5C280C41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C7BEA9" w14:textId="2BB30529" w:rsidR="00BC0481" w:rsidRPr="006375B5" w:rsidRDefault="00BC0481" w:rsidP="00BC0481">
            <w:pPr>
              <w:ind w:left="62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AEA23F3" w14:textId="7488A563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71F0DB" w14:textId="2951FCED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31B14A" w14:textId="3C05A98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6B3269" w14:textId="615868C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79A768" w14:textId="6707204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1822A4" w14:textId="29A2DE4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F5A9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781904" w14:textId="33B8E92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647E6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5207FD" w14:textId="1E2DE58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09553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16224D" w14:textId="3223BD11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2EB43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C4B6C9" w14:textId="554F64F1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A5332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A96252" w14:textId="53994C2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92DD23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E717BF" w14:textId="57DED5F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86CCF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F71B349" w14:textId="00B8376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5AFCBB7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ED74DF" w14:textId="670684F5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โกลเด้น แลนด์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3A94136" w14:textId="4F28DE0D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37A948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6601F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65BC7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FBFE5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5A2D8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912B5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38BB9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825E8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727CB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26B67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32F27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8C5CA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CC417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F7A22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13C5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9050D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D7AA5F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53DEEB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3FBB13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9CAFA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5C4C71E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CAF9B32" w14:textId="0CD709E3" w:rsidR="00BC0481" w:rsidRPr="006375B5" w:rsidRDefault="00BC0481" w:rsidP="00BC0481">
            <w:pPr>
              <w:spacing w:line="240" w:lineRule="auto"/>
              <w:ind w:left="151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(เมย์แฟร์)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7E18908" w14:textId="70E04CC9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52D6C4" w14:textId="31A10922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05F565" w14:textId="4E6C6945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A3F584" w14:textId="1C09957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0E89EA" w14:textId="4150EC9E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CDC25A" w14:textId="57D7C21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A5E98F" w14:textId="6835D19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FDFE3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0F94EC" w14:textId="1E43D40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D0FA0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3AACA" w14:textId="61CACAB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8BEA9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B38038" w14:textId="135CD5CA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4AA44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8C4F7F" w14:textId="61E06709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D274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0445D" w14:textId="311C3E7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CDB666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7F41CE4" w14:textId="1AC4380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05156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D1290DE" w14:textId="512F1C6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2827B45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B8E56A" w14:textId="6393D902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นอร์ท สาธร เรียลตี้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45DCA3" w14:textId="3E57CC5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2E3DD8" w14:textId="09E82716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075F22" w14:textId="61D881FC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9891F" w14:textId="21F5847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6E4813" w14:textId="733043B6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639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CFC443" w14:textId="38625706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639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A9237E" w14:textId="73B63D2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C37AD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4CF47B" w14:textId="70CF6A0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4BF31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BA96FA" w14:textId="3BCF2C6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3E967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1F1C10" w14:textId="22B4E692" w:rsidR="00BC0481" w:rsidRPr="006375B5" w:rsidRDefault="00BC0481" w:rsidP="00BC048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8471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05CD1F" w14:textId="78DDBD4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9B0B5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F8DE1" w14:textId="2ABD990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2C2D92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812E838" w14:textId="74A56A2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6387D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5EC7E7" w14:textId="677F92B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747B0649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23552E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87B727" w14:textId="77777777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A2D28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F33723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7313B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484D1E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C369F0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4C4078F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2DDF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E9ADC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BCD12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B1D7C2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AF059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76631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C394F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377384" w14:textId="77777777" w:rsidR="00BC0481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57855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3342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9144BA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AA81CB0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E617AE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CB4F07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BC0481" w:rsidRPr="006375B5" w14:paraId="57827C2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044666" w14:textId="21A96276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0D6CA0" w14:textId="77777777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0D3174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2F2EBD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115BF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4C41C9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84B089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753C8E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A0E3B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4B911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09AAA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E54C60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AFA1D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E194D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171E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FD930B" w14:textId="77777777" w:rsidR="00BC0481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FF076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CCD94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4B9771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1A09C3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F5735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A56302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BC0481" w:rsidRPr="006375B5" w14:paraId="67F91F17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63F76FB" w14:textId="4C0C40FE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ริทซ์ วิลเลจ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C44630" w14:textId="737DDABF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C57275" w14:textId="0FA93D16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C4D63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5B8C93" w14:textId="41B9CAE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2C8F8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B5416" w14:textId="1FF62A19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5974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28422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7D9139" w14:textId="2160F72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39427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8051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A7CA6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0C87BF" w14:textId="2EAC41B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C0520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178D6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980DA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5138E2" w14:textId="548FE0B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6FFEEF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7F9B2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6EFE3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A1AFA17" w14:textId="5209946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4E6C4FA3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89865D1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86A7B7" w14:textId="3E3DB4E4" w:rsidR="00BC0481" w:rsidRPr="006375B5" w:rsidRDefault="00BC0481" w:rsidP="00BC0481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DCF871" w14:textId="6EC5FE9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33BC2D" w14:textId="6A253AAE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C6DBDE" w14:textId="2FB8E24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EDC576" w14:textId="466B2EC4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BD3CC5" w14:textId="182F8BC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9D149F9" w14:textId="600DE0A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0FD1B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EC2D13" w14:textId="66B3D7D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89E72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7688CF" w14:textId="0A0795E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6B306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D035D" w14:textId="21078CC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E6CAB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CDD10" w14:textId="39BC8E8E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B97E9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3B11AC" w14:textId="0F85B30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21B5A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4263B1" w14:textId="2FDC83E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F754B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77AD5E3" w14:textId="0E7E33B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52E77C7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B7764CA" w14:textId="7B543CAA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โกลเด้น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แลนด์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โปโล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628129" w14:textId="6DECC289" w:rsidR="00BC0481" w:rsidRPr="006375B5" w:rsidRDefault="00BC0481" w:rsidP="00BC0481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บริการจ้างเหม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1CB52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E2094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B498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8FA9B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6F834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0B85B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16B32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E38C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94C01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9A005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0C804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A1AF6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3088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FB753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CCAC1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F240B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0A9E1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42CBD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91C5F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C64D2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BC0481" w:rsidRPr="006375B5" w14:paraId="47B84041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2AB448" w14:textId="622D5C8C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322D3" w14:textId="2EEFE966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แรงงาน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6BA502" w14:textId="135320DB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A62BF3" w14:textId="7B552526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F0C42C" w14:textId="79EF8D5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A29CFC" w14:textId="18EE01C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6D3095" w14:textId="420E38DE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EDB772" w14:textId="0F7079E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A358C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924F6A" w14:textId="1DEE368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FD966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7F17A0" w14:textId="1FB1FB6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BA2FC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C829FC" w14:textId="2E4748B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FF54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5D90A9" w14:textId="11B5B76E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83486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7DB3A5" w14:textId="3E89A6C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B61901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E0AED3" w14:textId="4C27D9D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9F959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B3B9462" w14:textId="62C75C5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23A4FB9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0C9CEB" w14:textId="1106144B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พาราไดส์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EC9160" w14:textId="2486A804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91FDF1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8003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BDD70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EF5AF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82C3A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9991F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82CEC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43C51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EDF07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F7DB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F5D56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09A68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46E43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ADAA8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74F9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9877F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E40061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93690C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5BDAE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7E9E93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BC0481" w:rsidRPr="006375B5" w14:paraId="1B9FBD37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85D07D" w14:textId="314D77F7" w:rsidR="00BC0481" w:rsidRPr="006375B5" w:rsidRDefault="00BC0481" w:rsidP="00BC0481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9BFAD7" w14:textId="5AA9E221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F2E320" w14:textId="77203BF6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000503" w14:textId="03E8ACFF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CD1B62" w14:textId="187DE2B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A04987" w14:textId="5318C42D" w:rsidR="00BC0481" w:rsidRPr="005621F7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31B275" w14:textId="79A25663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color w:val="000000" w:themeColor="text1"/>
                <w:sz w:val="24"/>
                <w:szCs w:val="24"/>
                <w:lang w:val="en-US" w:bidi="th-TH"/>
              </w:rPr>
              <w:t>4</w:t>
            </w:r>
            <w:r w:rsidRPr="000E564C">
              <w:rPr>
                <w:rFonts w:asciiTheme="majorBidi" w:hAnsiTheme="majorBidi" w:cstheme="majorBidi" w:hint="cs"/>
                <w:color w:val="000000" w:themeColor="text1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981A5A" w14:textId="690169D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37E57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6A8F86" w14:textId="0D976EA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0CF3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EB1C8B" w14:textId="44F5AB1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2E1F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9419CC" w14:textId="116FAA9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AE891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CF0DDB" w14:textId="034AA246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5348C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1ABE72" w14:textId="2EDA752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9090D4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5046C5" w14:textId="301C63A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B7E0C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6385EF5" w14:textId="66B39E9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2EB8E6D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2863F5" w14:textId="1B2D8D99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eastAsia="Times New Roman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สามย่านมิตรทาวน์</w:t>
            </w:r>
            <w:r w:rsidRPr="006375B5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โฮลดิ้ง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8F8D3C" w14:textId="598F77CB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บริการการบริหาร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2A31D5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6759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A316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6B09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92295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7B75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51067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7264E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9642B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8B55C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669C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91486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92AC0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DF170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83837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576C3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BDF106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784655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D31214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0D7B7F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BC0481" w:rsidRPr="006375B5" w14:paraId="1751F002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0EAE8B" w14:textId="12993907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eastAsia="Times New Roman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4ACBAF" w14:textId="264127DE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774D376" w14:textId="2FE694B9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E13C5F" w14:textId="02053592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D5CE92" w14:textId="60EC9F1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628A82" w14:textId="4B35B83C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1,480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688467" w14:textId="2611E353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C41D5" w14:textId="7646053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6636C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4F9B07" w14:textId="07CF4FD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FB314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9DA963" w14:textId="24F0CD0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7810D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2A9B5D" w14:textId="05E2765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970C6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C3F8E0" w14:textId="61400A74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F965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A6A5AC" w14:textId="1803F90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32EA82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FF6A761" w14:textId="5C9736C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8016B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0F37812" w14:textId="44FF9F6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480F4BE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FE6F64D" w14:textId="13081450" w:rsidR="00BC0481" w:rsidRPr="005F5F2C" w:rsidRDefault="00BC0481" w:rsidP="00BC0481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สาธร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8398F9" w14:textId="5B73901D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59080B8" w14:textId="5BAE0B18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A6DAD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26A607" w14:textId="4F005AF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BC234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A302C2" w14:textId="6AD6D6EE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ADB8C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95635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119072" w14:textId="4BC54AE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DF3EF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7EF2C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358C5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55FF0E" w14:textId="6AD36B3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26BC4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1234A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79E4D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4D22EF" w14:textId="40968E0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3421D5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6B74E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6FCE6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74D35A1" w14:textId="3FDDF1E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77E2E054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020D116" w14:textId="739CA98C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มาเนจเมนท์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023C0B" w14:textId="1019C8C9" w:rsidR="00BC0481" w:rsidRPr="006375B5" w:rsidRDefault="00BC0481" w:rsidP="00BC0481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EC64000" w14:textId="66CEA0A3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91F6D8" w14:textId="631BE77F" w:rsidR="00BC0481" w:rsidRPr="002D740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B7BB2D" w14:textId="3F6B7B9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9466BF" w14:textId="5FAAE59E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36661B" w14:textId="348D332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F806E7" w14:textId="7742097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2DB7B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EEB61D" w14:textId="302760E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CD31F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2390E" w14:textId="09F55CA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5398A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139B27" w14:textId="6E51B2A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33FD6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8D819B" w14:textId="70DDF8BB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B1F6B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1C6E9" w14:textId="09A2523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C488D9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6DD058" w14:textId="7C54CF0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DEBA0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4937457" w14:textId="2E58A9A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77438C7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DF1A9C" w14:textId="486E0D91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สาธรทรัพย์สิน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30C8FAA" w14:textId="2118D8F3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3F0410D" w14:textId="2169AD9A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FC76D3" w14:textId="3547B730" w:rsidR="00BC0481" w:rsidRPr="002D740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75417" w14:textId="2F273A2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11F596" w14:textId="09AD6E9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073F4D" w14:textId="6FD0807F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145592" w14:textId="3B71B3A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23B1C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6732B8" w14:textId="5D0C0C4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11B57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6BF43E" w14:textId="511767C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85D02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8F5C16" w14:textId="5F3C600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CC6B6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40CC65" w14:textId="0E9C00B1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EE1C3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BCC4BF" w14:textId="5482553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5D47C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B43010" w14:textId="18CC9AA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A4B0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31BA988" w14:textId="234646E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4A61274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E2BC22" w14:textId="360B04F2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 กรุงเทพบ้านและที่ดิน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580E02" w14:textId="00C0252E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E1E62A0" w14:textId="3076C685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BA96A6" w14:textId="77777777" w:rsidR="00BC0481" w:rsidRPr="002D740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32485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0D994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BD2B2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2E520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D0FC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24666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79F82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30DAF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4DDD0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25031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F4C0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91A56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8490A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F38B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41F34E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C3D176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EB8692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3A775D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BC0481" w:rsidRPr="006375B5" w14:paraId="7CCE86CB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0313C4" w14:textId="2E7E98B7" w:rsidR="00BC0481" w:rsidRPr="006375B5" w:rsidRDefault="00BC0481" w:rsidP="00BC0481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จำกัด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1A0CB5" w14:textId="665F0091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667909" w14:textId="2D444E26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3E1CB8" w14:textId="3D106F22" w:rsidR="00BC0481" w:rsidRPr="002D740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E09F80" w14:textId="464B57B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53D77A" w14:textId="1F949EBA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1,780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7E4554" w14:textId="374E1C0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367178" w14:textId="1405178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BED2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B59B80" w14:textId="48B1CD1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1B6F6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D2CC3" w14:textId="5576FEB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FB221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577964" w14:textId="0C020A5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D8AB2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B9984" w14:textId="11D3495D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AD315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4A04DC" w14:textId="02283BE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6A93F3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5EC06C4" w14:textId="15487C1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CC4D7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AC5AEC5" w14:textId="18013F3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35E3BE46" w14:textId="77777777" w:rsidTr="00E15C8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32C8F5D" w14:textId="33F34A78" w:rsidR="00BC0481" w:rsidRPr="00302EE5" w:rsidRDefault="00BC0481" w:rsidP="00BC0481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โฮม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F84C5EA" w14:textId="19309A8A" w:rsidR="00BC0481" w:rsidRPr="006375B5" w:rsidRDefault="00BC0481" w:rsidP="00BC0481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3A987C2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CA1118" w14:textId="77777777" w:rsidR="00BC0481" w:rsidRPr="002D740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FE839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0BD2D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51DF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7A35C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6D4EC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754B4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64B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2A6D4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AE210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357E7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41067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A24419" w14:textId="77777777" w:rsidR="00BC0481" w:rsidRPr="006350DC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1B3B6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C229A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FC563C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90D84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C56F2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46D1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BC0481" w:rsidRPr="006375B5" w14:paraId="41D163C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CF05994" w14:textId="664303BD" w:rsidR="00BC0481" w:rsidRPr="00302EE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>(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A93EA1" w14:textId="355427B3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   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6D4ABB6" w14:textId="62B9D02C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CC3D75" w14:textId="54EEBB56" w:rsidR="00BC0481" w:rsidRPr="002D740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5E9144" w14:textId="62131EF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F7966D" w14:textId="3EA8F43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529A54" w14:textId="20072ACE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F77FD7" w14:textId="22639EE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F02BF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4D3091C" w14:textId="461E718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11260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EBBBFE" w14:textId="5E03DE6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7F1F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2B5445" w14:textId="2D8F1ED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4CC15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A2247C" w14:textId="71B23E10" w:rsidR="00BC0481" w:rsidRPr="006350DC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5E88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B605CA" w14:textId="29E65B6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B08FF5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393242" w14:textId="44C0033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49CC8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E38BDAC" w14:textId="5B82D75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2C8431E8" w14:textId="77777777" w:rsidTr="00302EE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EFA852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คอม</w:t>
            </w:r>
          </w:p>
          <w:p w14:paraId="52A07A01" w14:textId="443A070D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เมอร์เชียล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แอสเสท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แมนเนจเม้นท์ 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ประเทศไทย) จำกัด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4A7930" w14:textId="77777777" w:rsidR="00BC0481" w:rsidRPr="006375B5" w:rsidRDefault="00BC0481" w:rsidP="00BC0481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  <w:p w14:paraId="71755BCA" w14:textId="3018F42F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กองทรัสต์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B9DF5B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607865B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E4F5602" w14:textId="2D766E1D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D166F1" w14:textId="77777777" w:rsidR="00BC0481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7D18758E" w14:textId="77777777" w:rsidR="00BC0481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04A36DDC" w14:textId="60C778BB" w:rsidR="00BC0481" w:rsidRPr="006375B5" w:rsidRDefault="00BC0481" w:rsidP="00BC0481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55BB6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20C2F0D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CBA5051" w14:textId="030E4CE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41DE1A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06C2486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2A7DA29" w14:textId="10775F09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144EE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8D8E4C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C695393" w14:textId="20DA72C2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5B10E4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2C11137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FB811D5" w14:textId="51A3C4C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90F3A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78E56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F59A0C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ADFBD8F" w14:textId="6C7A261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77EEC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0FAA8D" w14:textId="13BE155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0E926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144A12" w14:textId="357EF31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6A72A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BD2989" w14:textId="7E448FF3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EF67C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D7FB9B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0F6E070E" w14:textId="7F856F6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B1166E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5A64679" w14:textId="2753611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EA688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A57D311" w14:textId="3648FC9B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31C8B533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29B8AAFB" w14:textId="41AA437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37B48E37" w14:textId="77777777" w:rsidTr="00302EE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9CFF5C" w14:textId="53AD1B91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FD2B5C" w14:textId="77777777" w:rsidR="00BC0481" w:rsidRPr="006375B5" w:rsidRDefault="00BC0481" w:rsidP="00BC0481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755871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CEAFBC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387A1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B19AEE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91619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5ADD56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EA1E8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A13B2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66ACB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FCE41E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7FB2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FA35F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F462A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795D22" w14:textId="77777777" w:rsidR="00BC0481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F6D1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D391CD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88D60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C1D830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8F640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4FD6264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</w:tr>
      <w:tr w:rsidR="00BC0481" w:rsidRPr="006375B5" w14:paraId="0EF86EDE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542B5EC" w14:textId="0537DD21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สีลม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คอร์ปอเรชั่น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C931DC" w14:textId="054F0654" w:rsidR="00BC0481" w:rsidRPr="006375B5" w:rsidRDefault="00BC0481" w:rsidP="00BC0481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พัฒนา</w:t>
            </w:r>
          </w:p>
          <w:p w14:paraId="078AD2FD" w14:textId="77777777" w:rsidR="00BC0481" w:rsidRPr="006375B5" w:rsidRDefault="00BC0481" w:rsidP="00BC0481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  <w:p w14:paraId="73CCF65E" w14:textId="77777777" w:rsidR="00BC0481" w:rsidRPr="006375B5" w:rsidRDefault="00BC0481" w:rsidP="00BC0481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เพื่อให้เช่าและ</w:t>
            </w:r>
          </w:p>
          <w:p w14:paraId="6B49DDD2" w14:textId="191478C6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เพื่อขาย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16A0AE3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C3080D5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B211B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FBF3F" w14:textId="50F8E00D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C22584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FDF028F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77E35B39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BE89467" w14:textId="61F1FDC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0D8EF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C31E17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70A335F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491F5F4" w14:textId="02B5A4A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BB739E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2D6FFE2E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D5B025E" w14:textId="77777777" w:rsidR="00BC0481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E9576DE" w14:textId="587132BA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A7B72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02AC1A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35476D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6FE0BB2" w14:textId="257129CB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1100D6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8CFA5E8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227A099B" w14:textId="77777777" w:rsidR="00BC0481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B139ED4" w14:textId="3ECF37E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C10BD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DFB45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D15EB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CFE708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AEF6B35" w14:textId="482F1B6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F083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F78EBC" w14:textId="77454DB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2B9FC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9E960D" w14:textId="491E3F2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EF400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76FA37" w14:textId="38C436F5" w:rsidR="00BC0481" w:rsidRPr="006375B5" w:rsidRDefault="00BC0481" w:rsidP="00BC048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6A155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C203D3" w14:textId="7EF7B2A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A197F4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F35C262" w14:textId="5A7D330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6EE46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53DCD43" w14:textId="5B002F5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1F947BD0" w14:textId="77777777" w:rsidTr="009015E7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6C689A1" w14:textId="0E6BE7E1" w:rsidR="00BC0481" w:rsidRPr="009015E7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9AB8F5" w14:textId="77777777" w:rsidR="00BC0481" w:rsidRPr="009015E7" w:rsidRDefault="00BC0481" w:rsidP="00BC0481">
            <w:pPr>
              <w:ind w:left="-23" w:right="-117"/>
              <w:rPr>
                <w:rFonts w:asciiTheme="majorBidi" w:hAnsiTheme="majorBidi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B6762E" w14:textId="77777777" w:rsidR="00BC0481" w:rsidRPr="009015E7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E0A132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94D6E1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0435CD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90DEEC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C501B0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DEA3D1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3F4B77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3ED319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3528C4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69DA5E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EB28F5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8F0C8F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E17D5B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92B067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861690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B1C8687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061B852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FE8DC02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34D17BC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</w:tr>
      <w:tr w:rsidR="00BC0481" w:rsidRPr="006375B5" w14:paraId="3A4EBB4E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7084B3" w14:textId="23A17A0F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ผ่านทาง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บริษัท นารายณ์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89FAE5A" w14:textId="77777777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0F09F1E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15157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E47E33" w14:textId="58396F6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CA1E7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FF1D42" w14:textId="42BC98A9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12540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2D7AD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CE40E1" w14:textId="26A27DB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9BC91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7F1B0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3DA08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436C74" w14:textId="0F1EAB6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44DB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4672C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AEC59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DFF925" w14:textId="7513AE9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E65C38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109F52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60E58A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F6B815D" w14:textId="5DFE050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3525EDFC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563FFF9" w14:textId="6E6DBBAA" w:rsidR="00BC0481" w:rsidRPr="006375B5" w:rsidRDefault="00BC0481" w:rsidP="00BC0481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พาวิลเลียน จำกัด ในอัตรา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5F99E5" w14:textId="77777777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69FC700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A2188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794B2F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A35E9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718A8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DCEAB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25176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FF37E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10C4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5520C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D7FBB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DF770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E5936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54535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0E460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A0C26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4F813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1C64C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554268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856CD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5E6E0571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A6CB23E" w14:textId="691E88E0" w:rsidR="00BC0481" w:rsidRPr="006375B5" w:rsidRDefault="00BC0481" w:rsidP="00BC0481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ร้อยละ </w:t>
            </w:r>
            <w:r w:rsidRPr="000E564C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>50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6FE9EC8" w14:textId="77777777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11E1016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5C1F8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331E2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18349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A5E20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DC7B8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7C069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14D3A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09560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5737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9BE69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EADFF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ED2C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092A8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B08DA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36092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70997F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618FD6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7BD7A1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B015D8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6401C061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1CA9E84" w14:textId="40784356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วอคเกอร์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โฮมส์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52FF1D6" w14:textId="412BFD66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B5D8E50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296F4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9FA77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E7D5C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FFDA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72141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79C7F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F83F9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AD6CF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38F32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D5E3D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23E2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7BE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09EE0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FC4DF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47E00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769A06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A3BEDB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1BF60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3B93A6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62B6A0B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6814A63" w14:textId="16C2F1B2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F7D0C" w14:textId="2831E3B5" w:rsidR="00BC0481" w:rsidRPr="006375B5" w:rsidRDefault="00BC0481" w:rsidP="00BC0481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23D2154" w14:textId="36BF04A2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489E7" w14:textId="74C66C3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9B3C75" w14:textId="3C99D5D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50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6B30AA" w14:textId="09B3DD45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36D3A3" w14:textId="040B76D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61BA94" w14:textId="2E9F91E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3F99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F4AC7B" w14:textId="3426378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89D2A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6461E9" w14:textId="6742586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0CF56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FF88B" w14:textId="626267D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5EAAD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CB261" w14:textId="101BDEE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E3F68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7550DE" w14:textId="7DA0FF9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AC147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59ACFF6" w14:textId="1842F65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28CDF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B7215AE" w14:textId="5265ABD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21FFEC6A" w14:textId="77777777" w:rsidTr="00607E7E">
        <w:trPr>
          <w:trHeight w:val="64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BF4A212" w14:textId="77777777" w:rsidR="00BC0481" w:rsidRPr="00DB759A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2FA4E19" w14:textId="77777777" w:rsidR="00BC0481" w:rsidRPr="00DB759A" w:rsidRDefault="00BC0481" w:rsidP="00BC0481">
            <w:pPr>
              <w:ind w:left="-23" w:right="-117"/>
              <w:rPr>
                <w:rFonts w:ascii="Angsana New" w:hAnsi="Angsana New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79312D0" w14:textId="77777777" w:rsidR="00BC0481" w:rsidRPr="00DB759A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18"/>
                <w:szCs w:val="18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0458776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6A81CD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F025755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7DD4B1E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97A5AC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BBA759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1008E0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3169D9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B64FAC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1B48EA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C8F1CD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F1398B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393B79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B70B8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0FFB90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532B068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4A6719B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610978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5B52958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</w:tr>
      <w:tr w:rsidR="00BC0481" w:rsidRPr="006375B5" w14:paraId="6259C46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132752A" w14:textId="3FC13BDC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5A92C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F7B974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92610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A0DA6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E7765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B2AD2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AAC0E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B7868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AFF7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B2090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0FB4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84B3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E248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2EC3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D5D0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E6245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0C046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310C5B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57D09F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8F338F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5DC5FF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6B909AC6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10B923E" w14:textId="66E3034F" w:rsidR="00BC0481" w:rsidRPr="006375B5" w:rsidRDefault="00BC0481" w:rsidP="00BC0481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(เมย์แฟร์)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F606CE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6FBBBF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8236A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76605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5B60C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9D2E8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0DCDE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A1C6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44439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E1D53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BD854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AE0C7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21D9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6A95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2C176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8A69E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0D0E6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EE05D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A63F31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77159E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291B9C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362494B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8D1203A" w14:textId="35163CEA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เมย์แฟร์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CE255D" w14:textId="312BB952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7C47E2" w14:textId="7571503C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DEA6E8" w14:textId="08B4772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B5EB39" w14:textId="1B260F5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0DB47C" w14:textId="28BFB448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1DD86" w14:textId="3B4FE5B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C4DC5" w14:textId="3AACF24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0749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752EE6" w14:textId="76E84CB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5254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46BC2" w14:textId="75415AB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6F68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0D497A" w14:textId="3F00364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C8A77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CD210D" w14:textId="5BF1712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79B8C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B287F5" w14:textId="581FACE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916776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DF07DFE" w14:textId="588F91B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1E5A9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D86C445" w14:textId="724A886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341F5BBF" w14:textId="77777777" w:rsidTr="00DB759A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61F19A5" w14:textId="77777777" w:rsidR="00BC0481" w:rsidRPr="00DB759A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27A124" w14:textId="77777777" w:rsidR="00BC0481" w:rsidRPr="00DB759A" w:rsidRDefault="00BC0481" w:rsidP="00BC0481">
            <w:pPr>
              <w:ind w:left="-23" w:right="-117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5D9F85" w14:textId="77777777" w:rsidR="00BC0481" w:rsidRPr="00DB759A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BD890E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3FD2D2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87C258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376DC8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7B53E4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4E418C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356B08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57DD35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CE2925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0D6A0D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AA4711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7548EB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7B2EDE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C1F023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6415C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FA64DAC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9FEA503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90D42BA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CC59CDB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</w:tr>
      <w:tr w:rsidR="00BC0481" w:rsidRPr="006375B5" w14:paraId="019ED053" w14:textId="77777777" w:rsidTr="00607E7E">
        <w:trPr>
          <w:trHeight w:val="234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3516055" w14:textId="58AE9049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E99956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C46D9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2694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374C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433F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EBAA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FB82A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CFEB7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88901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D93C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EA508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0C0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94768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938CA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8CA2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0E77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7C357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E1B03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D714BD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778DA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B817CD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4508359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8E8E815" w14:textId="64657EC4" w:rsidR="00BC0481" w:rsidRPr="006375B5" w:rsidRDefault="00BC0481" w:rsidP="00BC0481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โกลเด้นแลนด์โปโล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1C1D82" w14:textId="77777777" w:rsidR="00BC0481" w:rsidRPr="006375B5" w:rsidRDefault="00BC0481" w:rsidP="00BC0481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4E0B0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4C9F5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88EF6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54D10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E3E37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9B2C7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05CD5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A2481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5300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00CFC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2F6DC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92D0B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5D0F7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2860A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0FC86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88991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C6620F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50B3EC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74481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6FE4E2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4EFB672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4AAA491" w14:textId="01B76584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เอ็มเอสจีแอล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783327" w14:textId="682B8825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4F5AB9" w14:textId="3C69C836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58593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62EC3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DE3E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EC3B8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B48F8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F1D2B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2E10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36EE7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664E6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DA87B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95E14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EF700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A9883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DBB7B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23CC7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868853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CCA820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EBA04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D70E48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47EACE64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FE68DAB" w14:textId="2726CF68" w:rsidR="00BC0481" w:rsidRPr="006375B5" w:rsidRDefault="00BC0481" w:rsidP="00BC0481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D5D222" w14:textId="6912D1EC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7EB233D" w14:textId="04B760B6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B3C08A" w14:textId="2CED923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EE3EC2" w14:textId="342E5E7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EA5D09" w14:textId="46CB3A2A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0003D4" w14:textId="001A546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9FA285" w14:textId="17D68F5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2AC5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EB4D08" w14:textId="28EB47E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F70C9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A9D64B" w14:textId="1D44D8E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8EB6F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0DF2A7" w14:textId="154F287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22D11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BCA385" w14:textId="16D595B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D9ED5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7251FC" w14:textId="3AE9AB1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8BFF94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CBE720" w14:textId="1ADE23F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6E7C8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AC594E" w14:textId="088AF04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584C2F60" w14:textId="77777777" w:rsidTr="00DB759A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FF3B2ED" w14:textId="3FA3B80E" w:rsidR="00BC0481" w:rsidRPr="009015E7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015E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242157" w14:textId="77777777" w:rsidR="00BC0481" w:rsidRPr="009015E7" w:rsidRDefault="00BC0481" w:rsidP="00BC0481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C1FC805" w14:textId="77777777" w:rsidR="00BC0481" w:rsidRPr="009015E7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49313F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F31806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CED8BBA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016277B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F5430B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19E107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DA8FD4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C7A06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72395C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F3798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D48C66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1AF827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AEB481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4F8583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C1EBD3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280D399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342552C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CA427C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4659684" w14:textId="77777777" w:rsidR="00BC0481" w:rsidRPr="009015E7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BC0481" w:rsidRPr="006375B5" w14:paraId="6AB694D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DFDB47A" w14:textId="7EEAC707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 กรุงเทพ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9016C3C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6A21150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7F09E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AB7C3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3CA3F7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F2EE5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AE352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3AFAA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FBE7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A286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5DD7F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329D3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C6C85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0148D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551F2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8DEF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AF057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672A97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DBE2E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99D1D2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B7320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2149866A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A2A97FF" w14:textId="6480F507" w:rsidR="00BC0481" w:rsidRPr="006375B5" w:rsidRDefault="00BC0481" w:rsidP="00BC0481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บ้าน และที่ดิน จำกัด (มหาชน)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F161A61" w14:textId="7777777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DFEE81D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1B511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02ADC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2987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30FFC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D04AC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D0BE6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6668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37A6A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01203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3CFB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8D09D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BEDD6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40E55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B903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8D57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EB117C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E940C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67AB5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1255C0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6875441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CB6579E" w14:textId="62FBE75C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ไซด์วอล์ค แลนด์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4C0A57" w14:textId="1EC48397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2355916" w14:textId="18EFCE4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A784A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989E4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FC2E8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91E81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821F5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F903A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0EF11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43F91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B8ADB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EE348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62FFF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0221B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4167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6D9FE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9D2DC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EF0F2B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C9D549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AC3F2F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A4C9EC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6DABF43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C10422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C882E4" w14:textId="73F9010F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F522618" w14:textId="143E0991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8C2236" w14:textId="3758032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953FF" w14:textId="4C0FFA3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E84A6F" w14:textId="7F2AAEFD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7C5445" w14:textId="16A003E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2B9D400" w14:textId="2388101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6E46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764766" w14:textId="6745E2A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DDC1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101AA4" w14:textId="654912C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DAF4B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EA38D0" w14:textId="4B103CE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926FF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DEEA18" w14:textId="3F61CCC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C7628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1AA2C9" w14:textId="47DA1B1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4E3F48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827C510" w14:textId="7681AB0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8BFEC9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5E4981A" w14:textId="0B3CD03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38144F6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05F2547" w14:textId="34C5DB8C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บริษัท ไพร์ม พลัส แอสเซ็ท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25F680" w14:textId="35656D61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6E60F1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89F29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2C5A3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8D647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531DF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B066B1" w14:textId="2C3607F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605A5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774EE5" w14:textId="632F64A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1A680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14CCC7" w14:textId="64E5E92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009CA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875D09" w14:textId="47C17D0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08E0F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BFEA9" w14:textId="5454796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556E7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7A9EBE" w14:textId="4D30630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D28D9F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3F4EDF" w14:textId="4095C84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C18EF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295636F" w14:textId="42B54E9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303B2F09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01B26FA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B314EB" w14:textId="0F21ED2B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D365BE1" w14:textId="2C21D513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6F9EC7" w14:textId="10CF68E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B228A" w14:textId="6DAFD10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D8F7B3" w14:textId="46F19371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A379B4" w14:textId="081AFCA3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80A28B" w14:textId="35DDA5F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E8722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704333" w14:textId="0F15C17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CEA6C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E05944" w14:textId="3C3C02E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CD3D3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B2A466" w14:textId="763A40B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59BE1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DE3472" w14:textId="25F9FDD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8EED2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2DC98A" w14:textId="2A58E5E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999861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1B98A07" w14:textId="678B10B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F1037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A1DB1D0" w14:textId="526D15F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7C3B991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E37C19E" w14:textId="25846845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เฟิร์ส แสควร์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0BC402" w14:textId="770B0123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A6B5313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5ECB4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A958A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BAF43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38550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23907C" w14:textId="3259F3D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6AF12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B2A583" w14:textId="559438F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84507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1059E0" w14:textId="5DF9DCB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549C1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F54DFE" w14:textId="26CE936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BDB3C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A5F2F1" w14:textId="322A962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65E83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8A1F3B" w14:textId="7E9EEE5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3DCFC7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FCD4502" w14:textId="2690086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0DD1BE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D84D712" w14:textId="2FDC03F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2EAC294C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5ECC5E1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702951" w14:textId="7C378789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4EE0DCD" w14:textId="218530F9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94313C" w14:textId="6EB91B7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F31BABD" w14:textId="4654CC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D5CCBD" w14:textId="2945EB1A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1C2D99" w14:textId="0998EC23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0E369A" w14:textId="133487E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517AA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DA2D4F" w14:textId="05AA9EB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08F9B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614017" w14:textId="357DF56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E4A54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A62083" w14:textId="19337FC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3A1B8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DFC81" w14:textId="028C954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0CB63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B6E4D2" w14:textId="1DD8D63C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37536E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C874B1" w14:textId="5D0C6A4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31814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39EFAB" w14:textId="61E698C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BC0481" w:rsidRPr="006375B5" w14:paraId="739F9BD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DB9089A" w14:textId="09476194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รีกัล รีเจี้ยน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BB411" w14:textId="46B3265D" w:rsidR="00BC0481" w:rsidRPr="006375B5" w:rsidRDefault="00BC0481" w:rsidP="00BC048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087CBE4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A5A9E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73754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26722B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ACE03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21735E" w14:textId="739350E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53C67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F2DED0" w14:textId="04E5810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5AA1E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015084" w14:textId="6C61F449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7AA3A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E442DC" w14:textId="2F1FA74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E5D6E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73163E" w14:textId="7DC5FA4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2921B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FE3C9F" w14:textId="7EB1959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6877E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5CBBD97" w14:textId="02EAA466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4353560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84D96D1" w14:textId="3FED0521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551A2173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DD6EB2A" w14:textId="77777777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894A8" w14:textId="61D39D64" w:rsidR="00BC0481" w:rsidRPr="006375B5" w:rsidRDefault="00BC0481" w:rsidP="00BC048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3BC82C" w14:textId="0DEE9B10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7B2357" w14:textId="41D266C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0794E6" w14:textId="48CC5FF0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E822A8" w14:textId="729EA3E2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865E79" w14:textId="050703C2" w:rsidR="00BC0481" w:rsidRPr="006375B5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E320D3" w14:textId="614EE2AA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6F027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BE5179" w14:textId="32DF200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4831F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B10A74" w14:textId="6E545CE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EAA91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655329" w14:textId="710DB17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41F2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9B7A5A" w14:textId="0A0569A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B1931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65466E" w14:textId="2E3DC9F2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84BB8B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F9F449" w14:textId="40564265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1D6A0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678D898" w14:textId="53ED7B0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BC0481" w:rsidRPr="006375B5" w14:paraId="13F31C1D" w14:textId="77777777" w:rsidTr="00DB759A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E655382" w14:textId="77777777" w:rsidR="00BC0481" w:rsidRPr="00DB759A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415F12" w14:textId="77777777" w:rsidR="00BC0481" w:rsidRPr="00DB759A" w:rsidRDefault="00BC0481" w:rsidP="00BC0481">
            <w:pPr>
              <w:ind w:left="60" w:right="-117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6E8FBE5" w14:textId="77777777" w:rsidR="00BC0481" w:rsidRPr="00DB759A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146F89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07B177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2FDBC6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30F27F4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7C9123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D8A8DB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2D2BBCB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7B133F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9E09B7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E7834E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A5084C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3C37F4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3B7E82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71062A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0630ED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18FF2B9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A5FA283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EA4673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39D4880" w14:textId="77777777" w:rsidR="00BC0481" w:rsidRPr="00DB759A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18"/>
                <w:szCs w:val="18"/>
                <w:lang w:val="en-US" w:bidi="th-TH"/>
              </w:rPr>
            </w:pPr>
          </w:p>
        </w:tc>
      </w:tr>
      <w:tr w:rsidR="00BC0481" w:rsidRPr="006375B5" w14:paraId="60BA829D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8291079" w14:textId="5D43F68D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ถือหุ้นผ่านทางบริษัท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สาธร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9D3BC" w14:textId="77777777" w:rsidR="00BC0481" w:rsidRPr="006375B5" w:rsidRDefault="00BC0481" w:rsidP="00BC0481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8ECD512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B7047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832CC26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FCED13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3D8EFD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A34F7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2D1E2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EA19A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E7F07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FFCC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918DC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F8CE3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0B829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DFC0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DA673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B69EB1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9F2D3D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3B62D1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EC652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DF08F6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0B19A572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3EB0D1D" w14:textId="41693CDC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0A3220">
              <w:rPr>
                <w:rFonts w:asciiTheme="majorBidi" w:hAnsiTheme="majorBidi"/>
                <w:i/>
                <w:iCs/>
                <w:sz w:val="24"/>
                <w:szCs w:val="24"/>
              </w:rPr>
              <w:t xml:space="preserve">  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  <w:r w:rsidRPr="000A3220">
              <w:rPr>
                <w:rFonts w:asciiTheme="majorBidi" w:hAnsiTheme="majorBidi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มาเนจเมนท์</w:t>
            </w:r>
            <w:r w:rsidRPr="000A3220">
              <w:rPr>
                <w:rFonts w:asciiTheme="majorBidi" w:hAnsiTheme="majorBidi"/>
                <w:i/>
                <w:iCs/>
                <w:sz w:val="24"/>
                <w:szCs w:val="24"/>
                <w:u w:val="single"/>
                <w:cs/>
              </w:rPr>
              <w:t xml:space="preserve"> 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62C71B" w14:textId="77777777" w:rsidR="00BC0481" w:rsidRPr="006375B5" w:rsidRDefault="00BC0481" w:rsidP="00BC0481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77D5224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C5085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DCF213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3FBD4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4C7EA4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A3487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201D3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0D262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7DDDA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ADBCB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2E93C6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E7E91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E6399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3B9FE9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72698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46A573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44604F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D396FEA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874B5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461E84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76C26C97" w14:textId="77777777" w:rsidTr="007F7BD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C72E38" w14:textId="2430489D" w:rsidR="00BC0481" w:rsidRPr="006375B5" w:rsidRDefault="00BC0481" w:rsidP="00BC048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นวมินทร์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เรสซิเดนซ์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451CA6" w14:textId="4CC80067" w:rsidR="00BC0481" w:rsidRPr="006375B5" w:rsidRDefault="00BC0481" w:rsidP="00BC0481">
            <w:pPr>
              <w:ind w:left="-23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B68BAEA" w14:textId="77777777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BD755B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00E604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84DD5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2BAA00" w14:textId="77777777" w:rsidR="00BC0481" w:rsidRPr="000E564C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25643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83843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74C6F8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020DF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DE3F3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2B878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FA42FF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E8F00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4D09A5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77D54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3D286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D43F90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B5FDFB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DD37A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CAC3D8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BC0481" w:rsidRPr="006375B5" w14:paraId="33C458E8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044ADF1" w14:textId="77777777" w:rsidR="00BC0481" w:rsidRPr="006837E0" w:rsidRDefault="00BC0481" w:rsidP="00BC0481">
            <w:pPr>
              <w:pStyle w:val="ListParagraph"/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D1B8F0" w14:textId="3432A0C0" w:rsidR="00BC0481" w:rsidRPr="006375B5" w:rsidRDefault="00BC0481" w:rsidP="00BC0481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B0A67A" w14:textId="1B5496F5" w:rsidR="00BC0481" w:rsidRPr="006375B5" w:rsidRDefault="00BC0481" w:rsidP="00BC048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EF879D" w14:textId="30F45F64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325E16" w14:textId="05F55B76" w:rsidR="00BC0481" w:rsidRPr="000E564C" w:rsidRDefault="00BC0481" w:rsidP="00BC048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059D8" w14:textId="57D07AE8" w:rsidR="00BC0481" w:rsidRPr="006375B5" w:rsidRDefault="00BC0481" w:rsidP="00BC048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89383DD" w14:textId="41AD3F8B" w:rsidR="00BC0481" w:rsidRPr="000E564C" w:rsidRDefault="00BC0481" w:rsidP="00BC048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36B1AA" w14:textId="2A5A789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4AB4AE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023CAC" w14:textId="37B5DD6D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DE5492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5F46D1" w14:textId="6BD1E53E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2CC1B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0FE0F1" w14:textId="56FC614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5737D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9C5880" w14:textId="0CB2EE6F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FC1B64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B38C96" w14:textId="2B2CFA53" w:rsidR="00BC0481" w:rsidRPr="006375B5" w:rsidRDefault="00BC0481" w:rsidP="00BC048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255EB7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8AF4EA6" w14:textId="483DE84B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690AAC" w14:textId="77777777" w:rsidR="00BC0481" w:rsidRPr="006375B5" w:rsidRDefault="00BC0481" w:rsidP="00BC048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0CB568E" w14:textId="778BFC98" w:rsidR="00BC0481" w:rsidRPr="006375B5" w:rsidRDefault="00BC0481" w:rsidP="00BC048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</w:tbl>
    <w:p w14:paraId="7F011CF9" w14:textId="77777777" w:rsidR="00BA32DE" w:rsidRPr="006375B5" w:rsidRDefault="00BA32DE" w:rsidP="00A6488B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lang w:val="en-US"/>
        </w:rPr>
      </w:pPr>
    </w:p>
    <w:p w14:paraId="178BD101" w14:textId="67F8F65D" w:rsidR="00E2301D" w:rsidRPr="006375B5" w:rsidRDefault="00E2301D" w:rsidP="0062128A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2301D" w:rsidRPr="006375B5" w:rsidSect="005462CF">
          <w:pgSz w:w="16834" w:h="11909" w:orient="landscape" w:code="9"/>
          <w:pgMar w:top="691" w:right="864" w:bottom="576" w:left="864" w:header="720" w:footer="720" w:gutter="0"/>
          <w:paperSrc w:first="7" w:other="7"/>
          <w:cols w:space="720"/>
          <w:docGrid w:linePitch="245"/>
        </w:sectPr>
      </w:pPr>
    </w:p>
    <w:p w14:paraId="3D71DFB0" w14:textId="43C61314" w:rsidR="006B217C" w:rsidRDefault="006B217C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อสังหาริมทรัพย์เพื่อการลงทุน</w:t>
      </w:r>
      <w:r w:rsidR="0057343A" w:rsidRPr="006375B5">
        <w:rPr>
          <w:rFonts w:ascii="Angsana New" w:hAnsi="Angsana New"/>
          <w:sz w:val="30"/>
          <w:szCs w:val="30"/>
          <w:lang w:val="en-US"/>
        </w:rPr>
        <w:t xml:space="preserve"> </w:t>
      </w:r>
      <w:r w:rsidR="002D0A02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20D6B76A" w14:textId="77777777" w:rsidR="0095264B" w:rsidRPr="0095264B" w:rsidRDefault="0095264B" w:rsidP="0095264B">
      <w:pPr>
        <w:rPr>
          <w:rFonts w:ascii="Angsana New" w:hAnsi="Angsana New"/>
          <w:sz w:val="24"/>
          <w:szCs w:val="24"/>
          <w:lang w:eastAsia="x-none"/>
        </w:rPr>
      </w:pPr>
    </w:p>
    <w:tbl>
      <w:tblPr>
        <w:tblW w:w="9390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2819"/>
        <w:gridCol w:w="991"/>
        <w:gridCol w:w="990"/>
        <w:gridCol w:w="270"/>
        <w:gridCol w:w="1350"/>
        <w:gridCol w:w="270"/>
        <w:gridCol w:w="1350"/>
        <w:gridCol w:w="270"/>
        <w:gridCol w:w="1080"/>
      </w:tblGrid>
      <w:tr w:rsidR="00297EA2" w:rsidRPr="006375B5" w14:paraId="15FE0E72" w14:textId="77777777" w:rsidTr="008B0C65">
        <w:trPr>
          <w:tblHeader/>
        </w:trPr>
        <w:tc>
          <w:tcPr>
            <w:tcW w:w="2819" w:type="dxa"/>
          </w:tcPr>
          <w:p w14:paraId="7BC611A5" w14:textId="77777777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</w:tc>
        <w:tc>
          <w:tcPr>
            <w:tcW w:w="991" w:type="dxa"/>
          </w:tcPr>
          <w:p w14:paraId="789FCF8A" w14:textId="77777777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25E9D0DA" w14:textId="70ED7D35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9B2238" w:rsidRPr="006375B5" w14:paraId="2BC7AFDF" w14:textId="77777777" w:rsidTr="008B0C65">
        <w:trPr>
          <w:tblHeader/>
        </w:trPr>
        <w:tc>
          <w:tcPr>
            <w:tcW w:w="2819" w:type="dxa"/>
          </w:tcPr>
          <w:p w14:paraId="4E7CD752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265D4F90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74297A08" w14:textId="1DF8CFCA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D2E25DD" w14:textId="2F01D3DC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28EE8712" w14:textId="50691B81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vAlign w:val="center"/>
          </w:tcPr>
          <w:p w14:paraId="79F4BD10" w14:textId="6B50F7C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</w:p>
        </w:tc>
        <w:tc>
          <w:tcPr>
            <w:tcW w:w="1350" w:type="dxa"/>
            <w:vAlign w:val="center"/>
          </w:tcPr>
          <w:p w14:paraId="02FF0A93" w14:textId="0E8A0C9A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</w:tcPr>
          <w:p w14:paraId="0D455889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38623CEA" w14:textId="072C5F3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284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9B2238" w:rsidRPr="006375B5" w14:paraId="6F048288" w14:textId="77777777" w:rsidTr="008B0C65">
        <w:trPr>
          <w:tblHeader/>
        </w:trPr>
        <w:tc>
          <w:tcPr>
            <w:tcW w:w="2819" w:type="dxa"/>
          </w:tcPr>
          <w:p w14:paraId="26B2C48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3329F93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63B65D32" w14:textId="6D482856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3C77ACB" w14:textId="763B804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C4B413F" w14:textId="1C3E9E4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1E12EE8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756309F" w14:textId="294AF5EB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209433B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0906877" w14:textId="3BC8EFF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6375B5" w14:paraId="1C5E7403" w14:textId="77777777" w:rsidTr="008B0C65">
        <w:trPr>
          <w:tblHeader/>
        </w:trPr>
        <w:tc>
          <w:tcPr>
            <w:tcW w:w="2819" w:type="dxa"/>
          </w:tcPr>
          <w:p w14:paraId="37EBF452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7208D291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6387A759" w14:textId="0021C391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662BE403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3CD72965" w14:textId="7DF3EB32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</w:tcPr>
          <w:p w14:paraId="255BED8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2B3DB63" w14:textId="7C1CB32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ลงทุนเพื่อ</w:t>
            </w:r>
          </w:p>
        </w:tc>
        <w:tc>
          <w:tcPr>
            <w:tcW w:w="270" w:type="dxa"/>
          </w:tcPr>
          <w:p w14:paraId="58F43729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BF503B3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6375B5" w14:paraId="1108FB46" w14:textId="77777777" w:rsidTr="008B0C65">
        <w:trPr>
          <w:tblHeader/>
        </w:trPr>
        <w:tc>
          <w:tcPr>
            <w:tcW w:w="2819" w:type="dxa"/>
          </w:tcPr>
          <w:p w14:paraId="17AAEF07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13A0B0C5" w14:textId="2A4C32BE" w:rsidR="009B2238" w:rsidRPr="006375B5" w:rsidRDefault="00EF26B5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990" w:type="dxa"/>
          </w:tcPr>
          <w:p w14:paraId="31A36332" w14:textId="4B962B8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6421564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DF77E7D" w14:textId="2ECEA59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อุตสาหกรรม</w:t>
            </w:r>
          </w:p>
        </w:tc>
        <w:tc>
          <w:tcPr>
            <w:tcW w:w="270" w:type="dxa"/>
          </w:tcPr>
          <w:p w14:paraId="4ABC710E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A49F270" w14:textId="2E8F419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การพาณิชย์</w:t>
            </w:r>
          </w:p>
        </w:tc>
        <w:tc>
          <w:tcPr>
            <w:tcW w:w="270" w:type="dxa"/>
          </w:tcPr>
          <w:p w14:paraId="41E6900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53102A3" w14:textId="30C8AFF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รวม</w:t>
            </w:r>
          </w:p>
        </w:tc>
      </w:tr>
      <w:tr w:rsidR="00F81176" w:rsidRPr="006375B5" w14:paraId="0E88E3BE" w14:textId="77777777" w:rsidTr="008B0C65">
        <w:trPr>
          <w:tblHeader/>
        </w:trPr>
        <w:tc>
          <w:tcPr>
            <w:tcW w:w="2819" w:type="dxa"/>
          </w:tcPr>
          <w:p w14:paraId="1B108B6D" w14:textId="77777777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64C19D5A" w14:textId="77777777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72BE6DD8" w14:textId="46BEB4A8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B2238" w:rsidRPr="006375B5" w14:paraId="131D65AB" w14:textId="77777777" w:rsidTr="000C0A6B">
        <w:tc>
          <w:tcPr>
            <w:tcW w:w="2819" w:type="dxa"/>
          </w:tcPr>
          <w:p w14:paraId="3495B5A2" w14:textId="77777777" w:rsidR="009B2238" w:rsidRPr="006375B5" w:rsidRDefault="009B2238" w:rsidP="00437B93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91" w:type="dxa"/>
          </w:tcPr>
          <w:p w14:paraId="6E65D7DF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0D9B2D7D" w14:textId="3D6AD3A2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</w:tcPr>
          <w:p w14:paraId="04E55A19" w14:textId="3457210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41785EA" w14:textId="4108AD1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793E3F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755C15E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E7FBC0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1B1F554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</w:tr>
      <w:tr w:rsidR="00E92FBF" w:rsidRPr="006375B5" w14:paraId="0CA3863E" w14:textId="77777777" w:rsidTr="000C0A6B">
        <w:tc>
          <w:tcPr>
            <w:tcW w:w="2819" w:type="dxa"/>
          </w:tcPr>
          <w:p w14:paraId="3ABD32DB" w14:textId="3B57D523" w:rsidR="00E92FBF" w:rsidRPr="00811DDF" w:rsidRDefault="00E92FBF" w:rsidP="00E92FB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left="9"/>
              <w:jc w:val="both"/>
              <w:rPr>
                <w:rFonts w:asciiTheme="majorBidi" w:hAnsiTheme="majorBidi"/>
                <w:sz w:val="30"/>
                <w:szCs w:val="30"/>
                <w:cs/>
              </w:rPr>
            </w:pP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ณ วันที่ 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</w:rPr>
              <w:t>1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ตุลาคม 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4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991" w:type="dxa"/>
          </w:tcPr>
          <w:p w14:paraId="0754CC43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5B2CCB81" w14:textId="1DF35C9C" w:rsidR="00E92FBF" w:rsidRPr="00B92F82" w:rsidRDefault="00E92FBF" w:rsidP="00875D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1,609</w:t>
            </w:r>
          </w:p>
        </w:tc>
        <w:tc>
          <w:tcPr>
            <w:tcW w:w="270" w:type="dxa"/>
          </w:tcPr>
          <w:p w14:paraId="6087F14C" w14:textId="77777777" w:rsidR="00E92FBF" w:rsidRPr="00B92F82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5A40DDDB" w14:textId="1C34858C" w:rsidR="00E92FBF" w:rsidRPr="00B92F82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32,881</w:t>
            </w:r>
          </w:p>
        </w:tc>
        <w:tc>
          <w:tcPr>
            <w:tcW w:w="270" w:type="dxa"/>
            <w:shd w:val="clear" w:color="auto" w:fill="auto"/>
          </w:tcPr>
          <w:p w14:paraId="058BEDF5" w14:textId="77777777" w:rsidR="00E92FBF" w:rsidRPr="00B92F82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643489D9" w14:textId="25F3FA2B" w:rsidR="00E92FBF" w:rsidRPr="00B92F82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6,679</w:t>
            </w:r>
          </w:p>
        </w:tc>
        <w:tc>
          <w:tcPr>
            <w:tcW w:w="270" w:type="dxa"/>
            <w:shd w:val="clear" w:color="auto" w:fill="auto"/>
          </w:tcPr>
          <w:p w14:paraId="4E992C5D" w14:textId="77777777" w:rsidR="00E92FBF" w:rsidRPr="00B92F82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</w:tcPr>
          <w:p w14:paraId="6547C027" w14:textId="1BD100D7" w:rsidR="00E92FBF" w:rsidRPr="00B92F82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41,169</w:t>
            </w:r>
          </w:p>
        </w:tc>
      </w:tr>
      <w:tr w:rsidR="00E92FBF" w:rsidRPr="006375B5" w14:paraId="68B42A08" w14:textId="77777777" w:rsidTr="000C0A6B">
        <w:tc>
          <w:tcPr>
            <w:tcW w:w="2819" w:type="dxa"/>
          </w:tcPr>
          <w:p w14:paraId="519DBC5A" w14:textId="3EB48AB3" w:rsidR="00E92FBF" w:rsidRPr="006375B5" w:rsidRDefault="00E92FBF" w:rsidP="00E92FBF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1" w:type="dxa"/>
          </w:tcPr>
          <w:p w14:paraId="2B4F9BF1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75E467B7" w14:textId="3368F40C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3,457</w:t>
            </w:r>
          </w:p>
        </w:tc>
        <w:tc>
          <w:tcPr>
            <w:tcW w:w="270" w:type="dxa"/>
          </w:tcPr>
          <w:p w14:paraId="08339CE7" w14:textId="5B70150D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81E3ED3" w14:textId="7EF5B675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418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5CE910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65DE6F" w14:textId="5E713739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D131713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0690A12" w14:textId="65F05C00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3,885</w:t>
            </w:r>
          </w:p>
        </w:tc>
      </w:tr>
      <w:tr w:rsidR="00E92FBF" w:rsidRPr="006375B5" w14:paraId="3D53E7E7" w14:textId="77777777" w:rsidTr="000C0A6B">
        <w:tc>
          <w:tcPr>
            <w:tcW w:w="2819" w:type="dxa"/>
          </w:tcPr>
          <w:p w14:paraId="14B678E5" w14:textId="5D5F68E1" w:rsidR="00E92FBF" w:rsidRPr="006375B5" w:rsidRDefault="00E92FBF" w:rsidP="00E92FBF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การซื้อ</w:t>
            </w:r>
            <w:r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กลุ่มของสินทรัพย์</w:t>
            </w:r>
          </w:p>
        </w:tc>
        <w:tc>
          <w:tcPr>
            <w:tcW w:w="991" w:type="dxa"/>
          </w:tcPr>
          <w:p w14:paraId="37489506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7689EAFB" w14:textId="7D1BC7F3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24089D4A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986EE54" w14:textId="0638B0A4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3,028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721389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B6454E5" w14:textId="0C200B10" w:rsidR="00E92FBF" w:rsidRPr="006375B5" w:rsidRDefault="00E92FBF" w:rsidP="00155F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19C523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EAC916C" w14:textId="11D36690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3,029</w:t>
            </w:r>
          </w:p>
        </w:tc>
      </w:tr>
      <w:tr w:rsidR="00E92FBF" w:rsidRPr="006375B5" w14:paraId="5416F24D" w14:textId="77777777" w:rsidTr="000C0A6B">
        <w:tc>
          <w:tcPr>
            <w:tcW w:w="2819" w:type="dxa"/>
          </w:tcPr>
          <w:p w14:paraId="1E4C1BAA" w14:textId="2F39C175" w:rsidR="00E92FBF" w:rsidRPr="006375B5" w:rsidRDefault="00E92FBF" w:rsidP="00E92FBF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68CE0513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42A58C35" w14:textId="3AB97DCD" w:rsidR="00E92FBF" w:rsidRPr="006375B5" w:rsidRDefault="00E92FBF" w:rsidP="00D14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00B314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09E300B4" w14:textId="42933194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(1,507)</w:t>
            </w:r>
          </w:p>
        </w:tc>
        <w:tc>
          <w:tcPr>
            <w:tcW w:w="270" w:type="dxa"/>
            <w:shd w:val="clear" w:color="auto" w:fill="auto"/>
          </w:tcPr>
          <w:p w14:paraId="649EA539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5355F83" w14:textId="29051739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(627)</w:t>
            </w:r>
          </w:p>
        </w:tc>
        <w:tc>
          <w:tcPr>
            <w:tcW w:w="270" w:type="dxa"/>
            <w:shd w:val="clear" w:color="auto" w:fill="auto"/>
          </w:tcPr>
          <w:p w14:paraId="5B9DFC54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6E61741" w14:textId="3EBEEF46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(2,134)</w:t>
            </w:r>
          </w:p>
        </w:tc>
      </w:tr>
      <w:tr w:rsidR="00E92FBF" w:rsidRPr="006375B5" w14:paraId="39EBF97E" w14:textId="77777777" w:rsidTr="000C0A6B">
        <w:trPr>
          <w:trHeight w:val="164"/>
        </w:trPr>
        <w:tc>
          <w:tcPr>
            <w:tcW w:w="2819" w:type="dxa"/>
          </w:tcPr>
          <w:p w14:paraId="197A4B5D" w14:textId="2A57D4C0" w:rsidR="00E92FBF" w:rsidRPr="006375B5" w:rsidRDefault="00E92FBF" w:rsidP="00E92FBF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1" w:type="dxa"/>
          </w:tcPr>
          <w:p w14:paraId="03AA0076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2BE061E5" w14:textId="738AF9BD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(3,945)</w:t>
            </w:r>
          </w:p>
        </w:tc>
        <w:tc>
          <w:tcPr>
            <w:tcW w:w="270" w:type="dxa"/>
          </w:tcPr>
          <w:p w14:paraId="5A185C6A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739E409F" w14:textId="31249F81" w:rsidR="00E92FBF" w:rsidRPr="006375B5" w:rsidRDefault="00E92FBF" w:rsidP="00155F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2,383</w:t>
            </w:r>
          </w:p>
        </w:tc>
        <w:tc>
          <w:tcPr>
            <w:tcW w:w="270" w:type="dxa"/>
            <w:shd w:val="clear" w:color="auto" w:fill="auto"/>
          </w:tcPr>
          <w:p w14:paraId="1922061B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4950F47A" w14:textId="79B9DBA0" w:rsidR="00E92FBF" w:rsidRPr="006375B5" w:rsidRDefault="00E92FBF" w:rsidP="00B164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1,562</w:t>
            </w:r>
          </w:p>
        </w:tc>
        <w:tc>
          <w:tcPr>
            <w:tcW w:w="270" w:type="dxa"/>
            <w:shd w:val="clear" w:color="auto" w:fill="auto"/>
          </w:tcPr>
          <w:p w14:paraId="41BFCEC7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66C75B1" w14:textId="208B6C82" w:rsidR="00E92FBF" w:rsidRPr="006375B5" w:rsidRDefault="00E92FBF" w:rsidP="00FA2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437B93" w:rsidRPr="006375B5" w14:paraId="6CAAEDF9" w14:textId="77777777" w:rsidTr="000C0A6B">
        <w:trPr>
          <w:trHeight w:val="55"/>
        </w:trPr>
        <w:tc>
          <w:tcPr>
            <w:tcW w:w="2819" w:type="dxa"/>
          </w:tcPr>
          <w:p w14:paraId="79257E6D" w14:textId="13B421F3" w:rsidR="00437B93" w:rsidRPr="006375B5" w:rsidRDefault="00437B93" w:rsidP="00437B93">
            <w:pPr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i/>
                <w:iCs/>
                <w:sz w:val="30"/>
                <w:szCs w:val="30"/>
                <w:cs/>
              </w:rPr>
              <w:t>โอนออกไปที่</w:t>
            </w: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:</w:t>
            </w:r>
          </w:p>
        </w:tc>
        <w:tc>
          <w:tcPr>
            <w:tcW w:w="991" w:type="dxa"/>
          </w:tcPr>
          <w:p w14:paraId="2E7021DF" w14:textId="2287A1BB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 w:right="-105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1ED02EAC" w14:textId="7F017BC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39B3AFA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65324F07" w14:textId="73FE54A0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60EA0F3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0A416937" w14:textId="4CEE7B55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A6E1BC8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D2C6EFE" w14:textId="1D8D331C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right="-56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</w:tr>
      <w:tr w:rsidR="00636AA8" w14:paraId="18FBBD26" w14:textId="77777777" w:rsidTr="00636AA8">
        <w:tc>
          <w:tcPr>
            <w:tcW w:w="2819" w:type="dxa"/>
            <w:hideMark/>
          </w:tcPr>
          <w:p w14:paraId="2395C920" w14:textId="77777777" w:rsidR="00636AA8" w:rsidRDefault="00636AA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left="104" w:right="-108" w:firstLine="86"/>
              <w:jc w:val="thaiDistribute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1" w:type="dxa"/>
            <w:hideMark/>
          </w:tcPr>
          <w:p w14:paraId="4451A90A" w14:textId="1939F27E" w:rsidR="00636AA8" w:rsidRDefault="00636AA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</w:t>
            </w:r>
            <w:r w:rsidR="00DA450A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990" w:type="dxa"/>
            <w:hideMark/>
          </w:tcPr>
          <w:p w14:paraId="0BCECB5D" w14:textId="77777777" w:rsidR="00636AA8" w:rsidRDefault="00636AA8" w:rsidP="008816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(34)</w:t>
            </w:r>
          </w:p>
        </w:tc>
        <w:tc>
          <w:tcPr>
            <w:tcW w:w="270" w:type="dxa"/>
          </w:tcPr>
          <w:p w14:paraId="175C6363" w14:textId="77777777" w:rsidR="00636AA8" w:rsidRDefault="00636AA8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hideMark/>
          </w:tcPr>
          <w:p w14:paraId="4E5D9412" w14:textId="77777777" w:rsidR="00636AA8" w:rsidRDefault="00636AA8" w:rsidP="008816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(40)</w:t>
            </w:r>
          </w:p>
        </w:tc>
        <w:tc>
          <w:tcPr>
            <w:tcW w:w="270" w:type="dxa"/>
          </w:tcPr>
          <w:p w14:paraId="77065ED6" w14:textId="77777777" w:rsidR="00636AA8" w:rsidRDefault="00636AA8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hideMark/>
          </w:tcPr>
          <w:p w14:paraId="4A7131F3" w14:textId="77777777" w:rsidR="00636AA8" w:rsidRDefault="00636AA8" w:rsidP="00D14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961B01" w14:textId="77777777" w:rsidR="00636AA8" w:rsidRDefault="00636AA8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hideMark/>
          </w:tcPr>
          <w:p w14:paraId="6096EC7F" w14:textId="77777777" w:rsidR="00636AA8" w:rsidRDefault="00636AA8" w:rsidP="008816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-56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(74)</w:t>
            </w:r>
          </w:p>
        </w:tc>
      </w:tr>
      <w:tr w:rsidR="000C0A6B" w14:paraId="422CD9C6" w14:textId="77777777" w:rsidTr="000C0A6B">
        <w:tc>
          <w:tcPr>
            <w:tcW w:w="2819" w:type="dxa"/>
            <w:hideMark/>
          </w:tcPr>
          <w:p w14:paraId="258D16D6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spacing w:val="-6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1" w:type="dxa"/>
          </w:tcPr>
          <w:p w14:paraId="30B1E131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3318D949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B54A01B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588F1CCD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550BB05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5235A6E" w14:textId="77777777" w:rsidR="000C0A6B" w:rsidRDefault="000C0A6B" w:rsidP="00155F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850D67F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041AA3F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0C0A6B" w14:paraId="284084D2" w14:textId="77777777" w:rsidTr="000C0A6B">
        <w:tc>
          <w:tcPr>
            <w:tcW w:w="2819" w:type="dxa"/>
            <w:hideMark/>
          </w:tcPr>
          <w:p w14:paraId="4DAB652F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1" w:type="dxa"/>
          </w:tcPr>
          <w:p w14:paraId="43559743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hideMark/>
          </w:tcPr>
          <w:p w14:paraId="4598C15A" w14:textId="77777777" w:rsidR="000C0A6B" w:rsidRDefault="000C0A6B" w:rsidP="000C0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103E75A3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hideMark/>
          </w:tcPr>
          <w:p w14:paraId="47339CD2" w14:textId="77777777" w:rsidR="000C0A6B" w:rsidRDefault="000C0A6B" w:rsidP="00A43D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341</w:t>
            </w:r>
          </w:p>
        </w:tc>
        <w:tc>
          <w:tcPr>
            <w:tcW w:w="270" w:type="dxa"/>
          </w:tcPr>
          <w:p w14:paraId="2213FD62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hideMark/>
          </w:tcPr>
          <w:p w14:paraId="73EC4AF3" w14:textId="77777777" w:rsidR="000C0A6B" w:rsidRDefault="000C0A6B" w:rsidP="00155F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B044EE1" w14:textId="77777777" w:rsidR="000C0A6B" w:rsidRDefault="000C0A6B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hideMark/>
          </w:tcPr>
          <w:p w14:paraId="7F52D84A" w14:textId="77777777" w:rsidR="000C0A6B" w:rsidRDefault="000C0A6B" w:rsidP="005D5D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346</w:t>
            </w:r>
          </w:p>
        </w:tc>
      </w:tr>
      <w:tr w:rsidR="00E92FBF" w:rsidRPr="006375B5" w14:paraId="62C6FAE7" w14:textId="77777777" w:rsidTr="000C0A6B">
        <w:tc>
          <w:tcPr>
            <w:tcW w:w="2819" w:type="dxa"/>
          </w:tcPr>
          <w:p w14:paraId="40F45795" w14:textId="2B4C21AB" w:rsidR="00E92FBF" w:rsidRPr="006375B5" w:rsidRDefault="00723B36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 xml:space="preserve">5 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และ 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br/>
              <w:t xml:space="preserve">  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1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 ตุลาคม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5</w:t>
            </w:r>
          </w:p>
        </w:tc>
        <w:tc>
          <w:tcPr>
            <w:tcW w:w="991" w:type="dxa"/>
          </w:tcPr>
          <w:p w14:paraId="78D0CA04" w14:textId="77777777" w:rsidR="00E92FBF" w:rsidRPr="006375B5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3F8F94F1" w14:textId="77777777" w:rsidR="00723B36" w:rsidRPr="00723B36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  <w:p w14:paraId="45DEA6F7" w14:textId="7DD716B8" w:rsidR="00E92FBF" w:rsidRPr="00723B36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23B36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1,093</w:t>
            </w:r>
          </w:p>
        </w:tc>
        <w:tc>
          <w:tcPr>
            <w:tcW w:w="270" w:type="dxa"/>
          </w:tcPr>
          <w:p w14:paraId="21428450" w14:textId="366B1A59" w:rsidR="00E92FBF" w:rsidRPr="00723B36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CE2E1F4" w14:textId="3102F8A6" w:rsidR="00E92FBF" w:rsidRPr="00723B36" w:rsidRDefault="00723B36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23B36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37,504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033A10" w14:textId="4EB5B572" w:rsidR="00E92FBF" w:rsidRPr="00723B36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D74B5C" w14:textId="35BE4785" w:rsidR="00E92FBF" w:rsidRPr="00723B36" w:rsidRDefault="00723B36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23B36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7,624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72D033" w14:textId="77777777" w:rsidR="00E92FBF" w:rsidRPr="00723B36" w:rsidRDefault="00E92FBF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EAA352D" w14:textId="6EB64125" w:rsidR="00E92FBF" w:rsidRPr="00723B36" w:rsidRDefault="00723B36" w:rsidP="00E92F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23B36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46,221</w:t>
            </w:r>
          </w:p>
        </w:tc>
      </w:tr>
      <w:tr w:rsidR="00723B36" w:rsidRPr="006375B5" w14:paraId="0EBB42B0" w14:textId="77777777" w:rsidTr="000C0A6B">
        <w:tc>
          <w:tcPr>
            <w:tcW w:w="2819" w:type="dxa"/>
          </w:tcPr>
          <w:p w14:paraId="119976A4" w14:textId="5F42EBDD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1" w:type="dxa"/>
          </w:tcPr>
          <w:p w14:paraId="47692ECB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29350AF2" w14:textId="30D6DDBA" w:rsidR="00723B36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1,2</w:t>
            </w:r>
            <w:r w:rsidR="00D146BB">
              <w:rPr>
                <w:rFonts w:ascii="Angsana New" w:eastAsia="Times New Roman" w:hAnsi="Angsana New"/>
                <w:sz w:val="30"/>
                <w:szCs w:val="30"/>
              </w:rPr>
              <w:t>81</w:t>
            </w:r>
          </w:p>
        </w:tc>
        <w:tc>
          <w:tcPr>
            <w:tcW w:w="270" w:type="dxa"/>
          </w:tcPr>
          <w:p w14:paraId="72F1C0A6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F789F3C" w14:textId="33AFB746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818F40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261448C" w14:textId="3D20E5B1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88F6E79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18DF9F7" w14:textId="3AED9635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1,55</w:t>
            </w:r>
            <w:r w:rsidR="00D146BB">
              <w:rPr>
                <w:rFonts w:ascii="Angsana New" w:eastAsia="Times New Roman" w:hAnsi="Angsana New"/>
                <w:sz w:val="30"/>
                <w:szCs w:val="30"/>
              </w:rPr>
              <w:t>6</w:t>
            </w:r>
          </w:p>
        </w:tc>
      </w:tr>
      <w:tr w:rsidR="00723B36" w:rsidRPr="006375B5" w14:paraId="7D6C39F9" w14:textId="77777777" w:rsidTr="000C0A6B">
        <w:tc>
          <w:tcPr>
            <w:tcW w:w="2819" w:type="dxa"/>
          </w:tcPr>
          <w:p w14:paraId="616D0967" w14:textId="315E8915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2F0E9441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D5A414D" w14:textId="76E8BE40" w:rsidR="00723B36" w:rsidRPr="006375B5" w:rsidRDefault="007B64EE" w:rsidP="007B6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(20)</w:t>
            </w:r>
          </w:p>
        </w:tc>
        <w:tc>
          <w:tcPr>
            <w:tcW w:w="270" w:type="dxa"/>
          </w:tcPr>
          <w:p w14:paraId="6A880FF2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00D8A31D" w14:textId="723CD668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(1,</w:t>
            </w:r>
            <w:r w:rsidR="00D146BB">
              <w:rPr>
                <w:rFonts w:ascii="Angsana New" w:eastAsia="Times New Roman" w:hAnsi="Angsana New"/>
                <w:sz w:val="30"/>
                <w:szCs w:val="30"/>
              </w:rPr>
              <w:t>606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1F64E1A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11F08A0" w14:textId="7E84E8D0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(1)</w:t>
            </w:r>
          </w:p>
        </w:tc>
        <w:tc>
          <w:tcPr>
            <w:tcW w:w="270" w:type="dxa"/>
            <w:shd w:val="clear" w:color="auto" w:fill="auto"/>
          </w:tcPr>
          <w:p w14:paraId="0E9AA48D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DA77CD1" w14:textId="1D149A63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06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(1,</w:t>
            </w:r>
            <w:r w:rsidR="007B64EE">
              <w:rPr>
                <w:rFonts w:ascii="Angsana New" w:eastAsia="Times New Roman" w:hAnsi="Angsana New"/>
                <w:sz w:val="30"/>
                <w:szCs w:val="30"/>
              </w:rPr>
              <w:t>62</w:t>
            </w:r>
            <w:r w:rsidR="00D146BB">
              <w:rPr>
                <w:rFonts w:ascii="Angsana New" w:eastAsia="Times New Roman" w:hAnsi="Angsana New"/>
                <w:sz w:val="30"/>
                <w:szCs w:val="30"/>
              </w:rPr>
              <w:t>7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7B64EE" w:rsidRPr="006375B5" w14:paraId="0D96ACEB" w14:textId="77777777" w:rsidTr="000C0A6B">
        <w:tc>
          <w:tcPr>
            <w:tcW w:w="2819" w:type="dxa"/>
          </w:tcPr>
          <w:p w14:paraId="1826FCEA" w14:textId="1146DB3D" w:rsidR="007B64EE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1" w:type="dxa"/>
          </w:tcPr>
          <w:p w14:paraId="2AC14AA4" w14:textId="77777777" w:rsidR="007B64EE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45940CE" w14:textId="694FAE44" w:rsidR="007B64EE" w:rsidRDefault="007B64EE" w:rsidP="007B6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(1,2</w:t>
            </w:r>
            <w:r w:rsidR="00D146BB">
              <w:rPr>
                <w:rFonts w:ascii="Angsana New" w:eastAsia="Times New Roman" w:hAnsi="Angsana New"/>
                <w:sz w:val="30"/>
                <w:szCs w:val="30"/>
              </w:rPr>
              <w:t>44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F1806C2" w14:textId="77777777" w:rsidR="007B64EE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7C83E35" w14:textId="6B208292" w:rsidR="007B64EE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1,2</w:t>
            </w:r>
            <w:r w:rsidR="00D146BB">
              <w:rPr>
                <w:rFonts w:ascii="Angsana New" w:eastAsia="Times New Roman" w:hAnsi="Angsana New"/>
                <w:sz w:val="30"/>
                <w:szCs w:val="30"/>
              </w:rPr>
              <w:t>41</w:t>
            </w:r>
          </w:p>
        </w:tc>
        <w:tc>
          <w:tcPr>
            <w:tcW w:w="270" w:type="dxa"/>
            <w:shd w:val="clear" w:color="auto" w:fill="auto"/>
          </w:tcPr>
          <w:p w14:paraId="3807494D" w14:textId="77777777" w:rsidR="007B64EE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0A93E4D8" w14:textId="636D2BD1" w:rsidR="007B64EE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66BEEC16" w14:textId="77777777" w:rsidR="007B64EE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73FBFB" w14:textId="6E36E7D6" w:rsidR="007B64EE" w:rsidRDefault="007B64EE" w:rsidP="007B6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723B36" w:rsidRPr="006375B5" w14:paraId="32D3A44D" w14:textId="77777777" w:rsidTr="000C0A6B">
        <w:tc>
          <w:tcPr>
            <w:tcW w:w="2819" w:type="dxa"/>
          </w:tcPr>
          <w:p w14:paraId="4F95EF87" w14:textId="4C1C1EF0" w:rsidR="00723B36" w:rsidRPr="00723B36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723B36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โอน</w:t>
            </w:r>
            <w:r w:rsidRPr="00723B36">
              <w:rPr>
                <w:rFonts w:ascii="Angsana New" w:eastAsia="Times New Roman" w:hAnsi="Angsana New" w:hint="cs"/>
                <w:b/>
                <w:i/>
                <w:iCs/>
                <w:sz w:val="30"/>
                <w:szCs w:val="30"/>
                <w:cs/>
              </w:rPr>
              <w:t>มาจาก</w:t>
            </w: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:</w:t>
            </w:r>
          </w:p>
        </w:tc>
        <w:tc>
          <w:tcPr>
            <w:tcW w:w="991" w:type="dxa"/>
          </w:tcPr>
          <w:p w14:paraId="4612E556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DF4DF2B" w14:textId="55FC73E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622670A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40D7AC1F" w14:textId="5CCA3FBF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CF2F1A9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F2DB669" w14:textId="719ADAD6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</w:tcPr>
          <w:p w14:paraId="17BBC811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9F6F9A3" w14:textId="7248E58A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</w:tr>
      <w:tr w:rsidR="007B64EE" w:rsidRPr="006375B5" w14:paraId="064A4EB9" w14:textId="77777777" w:rsidTr="000C0A6B">
        <w:tc>
          <w:tcPr>
            <w:tcW w:w="2819" w:type="dxa"/>
          </w:tcPr>
          <w:p w14:paraId="4AD49AF5" w14:textId="2798BBBD" w:rsidR="007B64EE" w:rsidRPr="00723B36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 </w:t>
            </w:r>
            <w:r w:rsidRPr="006375B5"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1" w:type="dxa"/>
          </w:tcPr>
          <w:p w14:paraId="59498B02" w14:textId="73773097" w:rsidR="007B64EE" w:rsidRPr="007B64EE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 w:rsidRPr="007B64EE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990" w:type="dxa"/>
          </w:tcPr>
          <w:p w14:paraId="7566BC0B" w14:textId="3E901794" w:rsidR="007B64EE" w:rsidRPr="006375B5" w:rsidRDefault="007B64EE" w:rsidP="00D14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148D68E" w14:textId="77777777" w:rsidR="007B64EE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625BB012" w14:textId="38E55305" w:rsidR="007B64EE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727E7C00" w14:textId="77777777" w:rsidR="007B64EE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9681305" w14:textId="50AEC0E1" w:rsidR="007B64EE" w:rsidRPr="006375B5" w:rsidRDefault="007B64EE" w:rsidP="007B6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8AE8CF2" w14:textId="77777777" w:rsidR="007B64EE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B61E991" w14:textId="5B2A5E50" w:rsidR="007B64EE" w:rsidRPr="006375B5" w:rsidRDefault="007B64EE" w:rsidP="007D07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</w:tr>
      <w:tr w:rsidR="00723B36" w:rsidRPr="006375B5" w14:paraId="36BFF756" w14:textId="77777777" w:rsidTr="000C0A6B">
        <w:tc>
          <w:tcPr>
            <w:tcW w:w="2819" w:type="dxa"/>
          </w:tcPr>
          <w:p w14:paraId="2886FD4B" w14:textId="01299DB3" w:rsidR="00723B36" w:rsidRPr="00723B36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 xml:space="preserve">    สินทรัพย์ไม่มีตัวตน</w:t>
            </w:r>
          </w:p>
        </w:tc>
        <w:tc>
          <w:tcPr>
            <w:tcW w:w="991" w:type="dxa"/>
          </w:tcPr>
          <w:p w14:paraId="5DAFFD76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439B8231" w14:textId="34937B93" w:rsidR="00723B36" w:rsidRPr="006375B5" w:rsidRDefault="00723B36" w:rsidP="00FA2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FDE61F9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16174EF" w14:textId="18F87BF1" w:rsidR="00723B36" w:rsidRPr="006375B5" w:rsidRDefault="00723B36" w:rsidP="00FA29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2CFC8BF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8550BA6" w14:textId="0FB77ABF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11ACA4FE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74254E7" w14:textId="0CECB756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1</w:t>
            </w:r>
          </w:p>
        </w:tc>
      </w:tr>
      <w:tr w:rsidR="00723B36" w:rsidRPr="006375B5" w14:paraId="4465798F" w14:textId="77777777" w:rsidTr="000C0A6B">
        <w:tc>
          <w:tcPr>
            <w:tcW w:w="2819" w:type="dxa"/>
          </w:tcPr>
          <w:p w14:paraId="06945DFE" w14:textId="58E912A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i/>
                <w:iCs/>
                <w:sz w:val="30"/>
                <w:szCs w:val="30"/>
                <w:cs/>
              </w:rPr>
              <w:t>โอนออกไปที่</w:t>
            </w: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:</w:t>
            </w:r>
          </w:p>
        </w:tc>
        <w:tc>
          <w:tcPr>
            <w:tcW w:w="991" w:type="dxa"/>
          </w:tcPr>
          <w:p w14:paraId="04E6863C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7BCAD66B" w14:textId="3D1F951F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56DAB32" w14:textId="09B83B62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AB85EAD" w14:textId="0FDABC12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E14D323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6FF4B9B5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A854659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5E885E6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723B36" w:rsidRPr="006375B5" w14:paraId="0BB82812" w14:textId="77777777" w:rsidTr="000C0A6B">
        <w:tc>
          <w:tcPr>
            <w:tcW w:w="2819" w:type="dxa"/>
          </w:tcPr>
          <w:p w14:paraId="20B98BCD" w14:textId="060431B1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04" w:right="-108" w:firstLine="86"/>
              <w:jc w:val="thaiDistribute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1" w:type="dxa"/>
          </w:tcPr>
          <w:p w14:paraId="09350913" w14:textId="49D0CC2E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</w:t>
            </w:r>
            <w:r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990" w:type="dxa"/>
          </w:tcPr>
          <w:p w14:paraId="7860A86D" w14:textId="250D7836" w:rsidR="00723B36" w:rsidRPr="006375B5" w:rsidRDefault="00425BAB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(24)</w:t>
            </w:r>
          </w:p>
        </w:tc>
        <w:tc>
          <w:tcPr>
            <w:tcW w:w="270" w:type="dxa"/>
          </w:tcPr>
          <w:p w14:paraId="48DB7120" w14:textId="0B0921C1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2A9C9F6" w14:textId="0E9362AC" w:rsidR="00723B36" w:rsidRPr="006375B5" w:rsidRDefault="007B64EE" w:rsidP="007B6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6B5B4B6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3E29BDD" w14:textId="473D1E4D" w:rsidR="00723B36" w:rsidRPr="006375B5" w:rsidRDefault="007B64EE" w:rsidP="007B6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782166B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4A2FC5C" w14:textId="78ADAD74" w:rsidR="00723B36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(24)</w:t>
            </w:r>
          </w:p>
        </w:tc>
      </w:tr>
      <w:tr w:rsidR="00723B36" w:rsidRPr="006375B5" w14:paraId="44881DD9" w14:textId="77777777" w:rsidTr="000C0A6B">
        <w:tc>
          <w:tcPr>
            <w:tcW w:w="2819" w:type="dxa"/>
          </w:tcPr>
          <w:p w14:paraId="0B5B2F56" w14:textId="6805A9A9" w:rsidR="00723B36" w:rsidRPr="00A4798B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spacing w:val="-6"/>
                <w:sz w:val="30"/>
                <w:szCs w:val="30"/>
                <w:cs/>
              </w:rPr>
            </w:pPr>
            <w:r w:rsidRPr="00A4798B"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1" w:type="dxa"/>
          </w:tcPr>
          <w:p w14:paraId="4433B9E7" w14:textId="77777777" w:rsidR="00723B36" w:rsidRPr="000E564C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F6FAD96" w14:textId="0151D258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A62FEBA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2D2F7FE" w14:textId="7EBAB9A4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2809DA0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B2BA824" w14:textId="1273C78A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4DE3C94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CC6DFE5" w14:textId="1F837D8A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723B36" w:rsidRPr="006375B5" w14:paraId="57D7B1D5" w14:textId="77777777" w:rsidTr="000C0A6B">
        <w:tc>
          <w:tcPr>
            <w:tcW w:w="2819" w:type="dxa"/>
          </w:tcPr>
          <w:p w14:paraId="7AA5E523" w14:textId="70153855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1" w:type="dxa"/>
          </w:tcPr>
          <w:p w14:paraId="495475C3" w14:textId="77777777" w:rsidR="00723B36" w:rsidRPr="000E564C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8369208" w14:textId="7C02C7D5" w:rsidR="00723B36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D146BB">
              <w:rPr>
                <w:rFonts w:ascii="Angsana New" w:eastAsia="Times New Roman" w:hAnsi="Angsana New"/>
                <w:sz w:val="30"/>
                <w:szCs w:val="30"/>
              </w:rPr>
              <w:t>9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08D0EBA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6E7ADCE5" w14:textId="30378C7A" w:rsidR="00723B36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(324)</w:t>
            </w:r>
          </w:p>
        </w:tc>
        <w:tc>
          <w:tcPr>
            <w:tcW w:w="270" w:type="dxa"/>
            <w:shd w:val="clear" w:color="auto" w:fill="auto"/>
          </w:tcPr>
          <w:p w14:paraId="7A79299C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53E3F95" w14:textId="572DE8F0" w:rsidR="00723B36" w:rsidRPr="006375B5" w:rsidRDefault="007B64EE" w:rsidP="00590A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019FEFD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57EACE" w14:textId="06310954" w:rsidR="00723B36" w:rsidRPr="006375B5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(33</w:t>
            </w:r>
            <w:r w:rsidR="00D146BB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723B36" w:rsidRPr="006375B5" w14:paraId="7A4C5D90" w14:textId="77777777" w:rsidTr="000C0A6B">
        <w:tc>
          <w:tcPr>
            <w:tcW w:w="2819" w:type="dxa"/>
          </w:tcPr>
          <w:p w14:paraId="2417ECA5" w14:textId="3D4E34FF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9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991" w:type="dxa"/>
          </w:tcPr>
          <w:p w14:paraId="44DE35EE" w14:textId="77777777" w:rsidR="00723B36" w:rsidRPr="006375B5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3D9D346" w14:textId="6B2B0389" w:rsidR="00723B36" w:rsidRPr="00B47271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290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1,077</w:t>
            </w:r>
          </w:p>
        </w:tc>
        <w:tc>
          <w:tcPr>
            <w:tcW w:w="270" w:type="dxa"/>
          </w:tcPr>
          <w:p w14:paraId="03FE8F8F" w14:textId="57F4C296" w:rsidR="00723B36" w:rsidRPr="00B47271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1BC7C9F3" w14:textId="448CAF60" w:rsidR="00723B36" w:rsidRPr="00B47271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37,078</w:t>
            </w:r>
          </w:p>
        </w:tc>
        <w:tc>
          <w:tcPr>
            <w:tcW w:w="270" w:type="dxa"/>
            <w:shd w:val="clear" w:color="auto" w:fill="auto"/>
          </w:tcPr>
          <w:p w14:paraId="5A9B24A0" w14:textId="77777777" w:rsidR="00723B36" w:rsidRPr="00B47271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0CD8F48E" w14:textId="110E31DB" w:rsidR="00723B36" w:rsidRPr="00B47271" w:rsidRDefault="007B64EE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7,640</w:t>
            </w:r>
          </w:p>
        </w:tc>
        <w:tc>
          <w:tcPr>
            <w:tcW w:w="270" w:type="dxa"/>
            <w:shd w:val="clear" w:color="auto" w:fill="auto"/>
          </w:tcPr>
          <w:p w14:paraId="7A2AAAAC" w14:textId="77777777" w:rsidR="00723B36" w:rsidRPr="00B47271" w:rsidRDefault="00723B36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51E28670" w14:textId="1A9182D6" w:rsidR="00723B36" w:rsidRPr="00B47271" w:rsidRDefault="007D07B9" w:rsidP="00723B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45,795</w:t>
            </w:r>
          </w:p>
        </w:tc>
      </w:tr>
      <w:tr w:rsidR="00723B36" w:rsidRPr="006375B5" w14:paraId="3F3209B6" w14:textId="77777777" w:rsidTr="00D146BB">
        <w:trPr>
          <w:trHeight w:val="352"/>
        </w:trPr>
        <w:tc>
          <w:tcPr>
            <w:tcW w:w="2819" w:type="dxa"/>
          </w:tcPr>
          <w:p w14:paraId="7CCBAE16" w14:textId="77777777" w:rsidR="00723B36" w:rsidRPr="002730CA" w:rsidRDefault="00723B36" w:rsidP="00723B36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2CE27E26" w14:textId="77777777" w:rsidR="00723B36" w:rsidRPr="002730CA" w:rsidRDefault="00723B36" w:rsidP="00723B36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80E50E6" w14:textId="77777777" w:rsidR="00723B36" w:rsidRPr="002730CA" w:rsidRDefault="00723B36" w:rsidP="00723B36">
            <w:pPr>
              <w:tabs>
                <w:tab w:val="decimal" w:pos="730"/>
              </w:tabs>
              <w:ind w:right="-29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</w:tcPr>
          <w:p w14:paraId="284239E9" w14:textId="77777777" w:rsidR="00723B36" w:rsidRPr="002730CA" w:rsidRDefault="00723B36" w:rsidP="00723B3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0FB45585" w14:textId="77777777" w:rsidR="00723B36" w:rsidRPr="002730CA" w:rsidRDefault="00723B36" w:rsidP="00723B36">
            <w:pPr>
              <w:tabs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144199CC" w14:textId="77777777" w:rsidR="00723B36" w:rsidRPr="002730CA" w:rsidRDefault="00723B36" w:rsidP="00723B3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33B5EFB7" w14:textId="77777777" w:rsidR="00723B36" w:rsidRPr="002730CA" w:rsidRDefault="00723B36" w:rsidP="00723B36">
            <w:pPr>
              <w:tabs>
                <w:tab w:val="decimal" w:pos="1050"/>
              </w:tabs>
              <w:ind w:right="-171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65BA19B1" w14:textId="77777777" w:rsidR="00723B36" w:rsidRPr="002730CA" w:rsidRDefault="00723B36" w:rsidP="00723B3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F788FD1" w14:textId="77777777" w:rsidR="00723B36" w:rsidRPr="002730CA" w:rsidRDefault="00723B36" w:rsidP="00723B36">
            <w:pPr>
              <w:tabs>
                <w:tab w:val="decimal" w:pos="780"/>
              </w:tabs>
              <w:ind w:right="-56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</w:tr>
      <w:tr w:rsidR="00D146BB" w:rsidRPr="006375B5" w14:paraId="42AC9406" w14:textId="77777777" w:rsidTr="00D146BB">
        <w:trPr>
          <w:trHeight w:val="352"/>
        </w:trPr>
        <w:tc>
          <w:tcPr>
            <w:tcW w:w="2819" w:type="dxa"/>
          </w:tcPr>
          <w:p w14:paraId="457F0482" w14:textId="77777777" w:rsidR="00D146BB" w:rsidRPr="002730CA" w:rsidRDefault="00D146BB" w:rsidP="00723B36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34DCC565" w14:textId="77777777" w:rsidR="00D146BB" w:rsidRPr="002730CA" w:rsidRDefault="00D146BB" w:rsidP="00723B36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</w:tcPr>
          <w:p w14:paraId="148D8930" w14:textId="77777777" w:rsidR="00D146BB" w:rsidRPr="002730CA" w:rsidRDefault="00D146BB" w:rsidP="00723B36">
            <w:pPr>
              <w:tabs>
                <w:tab w:val="decimal" w:pos="730"/>
              </w:tabs>
              <w:ind w:right="-29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</w:tcPr>
          <w:p w14:paraId="14D4B395" w14:textId="77777777" w:rsidR="00D146BB" w:rsidRPr="002730CA" w:rsidRDefault="00D146BB" w:rsidP="00723B3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3EFA16FF" w14:textId="77777777" w:rsidR="00D146BB" w:rsidRPr="002730CA" w:rsidRDefault="00D146BB" w:rsidP="00723B36">
            <w:pPr>
              <w:tabs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1B511380" w14:textId="77777777" w:rsidR="00D146BB" w:rsidRPr="002730CA" w:rsidRDefault="00D146BB" w:rsidP="00723B3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350" w:type="dxa"/>
            <w:shd w:val="clear" w:color="auto" w:fill="auto"/>
          </w:tcPr>
          <w:p w14:paraId="1065C755" w14:textId="77777777" w:rsidR="00D146BB" w:rsidRPr="002730CA" w:rsidRDefault="00D146BB" w:rsidP="00723B36">
            <w:pPr>
              <w:tabs>
                <w:tab w:val="decimal" w:pos="1050"/>
              </w:tabs>
              <w:ind w:right="-171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2B9CB357" w14:textId="77777777" w:rsidR="00D146BB" w:rsidRPr="002730CA" w:rsidRDefault="00D146BB" w:rsidP="00723B3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080" w:type="dxa"/>
            <w:shd w:val="clear" w:color="auto" w:fill="auto"/>
          </w:tcPr>
          <w:p w14:paraId="3598D192" w14:textId="77777777" w:rsidR="00D146BB" w:rsidRPr="002730CA" w:rsidRDefault="00D146BB" w:rsidP="00723B36">
            <w:pPr>
              <w:tabs>
                <w:tab w:val="decimal" w:pos="780"/>
              </w:tabs>
              <w:ind w:right="-56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</w:tr>
      <w:tr w:rsidR="00D146BB" w:rsidRPr="006375B5" w14:paraId="37A8D263" w14:textId="77777777" w:rsidTr="00D146BB">
        <w:trPr>
          <w:trHeight w:val="352"/>
        </w:trPr>
        <w:tc>
          <w:tcPr>
            <w:tcW w:w="2819" w:type="dxa"/>
          </w:tcPr>
          <w:p w14:paraId="45B84EDA" w14:textId="77777777" w:rsidR="00D146BB" w:rsidRPr="002730CA" w:rsidRDefault="00D146BB" w:rsidP="00723B36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4AB5D796" w14:textId="77777777" w:rsidR="00D146BB" w:rsidRPr="002730CA" w:rsidRDefault="00D146BB" w:rsidP="00723B36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</w:tcPr>
          <w:p w14:paraId="3D1C7FE4" w14:textId="77777777" w:rsidR="00D146BB" w:rsidRPr="002730CA" w:rsidRDefault="00D146BB" w:rsidP="00723B36">
            <w:pPr>
              <w:tabs>
                <w:tab w:val="decimal" w:pos="730"/>
              </w:tabs>
              <w:ind w:right="-29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</w:tcPr>
          <w:p w14:paraId="096324F9" w14:textId="77777777" w:rsidR="00D146BB" w:rsidRPr="002730CA" w:rsidRDefault="00D146BB" w:rsidP="00723B3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3B8E2173" w14:textId="77777777" w:rsidR="00D146BB" w:rsidRPr="002730CA" w:rsidRDefault="00D146BB" w:rsidP="00723B36">
            <w:pPr>
              <w:tabs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56A60D12" w14:textId="77777777" w:rsidR="00D146BB" w:rsidRPr="002730CA" w:rsidRDefault="00D146BB" w:rsidP="00723B3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350" w:type="dxa"/>
            <w:shd w:val="clear" w:color="auto" w:fill="auto"/>
          </w:tcPr>
          <w:p w14:paraId="3B5052A4" w14:textId="77777777" w:rsidR="00D146BB" w:rsidRPr="002730CA" w:rsidRDefault="00D146BB" w:rsidP="00723B36">
            <w:pPr>
              <w:tabs>
                <w:tab w:val="decimal" w:pos="1050"/>
              </w:tabs>
              <w:ind w:right="-171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137F3506" w14:textId="77777777" w:rsidR="00D146BB" w:rsidRPr="002730CA" w:rsidRDefault="00D146BB" w:rsidP="00723B3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080" w:type="dxa"/>
            <w:shd w:val="clear" w:color="auto" w:fill="auto"/>
          </w:tcPr>
          <w:p w14:paraId="1221D9AF" w14:textId="77777777" w:rsidR="00D146BB" w:rsidRPr="002730CA" w:rsidRDefault="00D146BB" w:rsidP="00723B36">
            <w:pPr>
              <w:tabs>
                <w:tab w:val="decimal" w:pos="780"/>
              </w:tabs>
              <w:ind w:right="-56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</w:tr>
    </w:tbl>
    <w:p w14:paraId="69E97968" w14:textId="77777777" w:rsidR="00BC0481" w:rsidRDefault="00BC0481"/>
    <w:tbl>
      <w:tblPr>
        <w:tblW w:w="9390" w:type="dxa"/>
        <w:tblInd w:w="423" w:type="dxa"/>
        <w:tblLayout w:type="fixed"/>
        <w:tblLook w:val="01C0" w:firstRow="0" w:lastRow="1" w:firstColumn="1" w:lastColumn="1" w:noHBand="0" w:noVBand="0"/>
      </w:tblPr>
      <w:tblGrid>
        <w:gridCol w:w="2819"/>
        <w:gridCol w:w="991"/>
        <w:gridCol w:w="990"/>
        <w:gridCol w:w="270"/>
        <w:gridCol w:w="1350"/>
        <w:gridCol w:w="270"/>
        <w:gridCol w:w="1350"/>
        <w:gridCol w:w="270"/>
        <w:gridCol w:w="1080"/>
      </w:tblGrid>
      <w:tr w:rsidR="00BC0481" w:rsidRPr="006375B5" w14:paraId="03C6A844" w14:textId="77777777" w:rsidTr="001E3231">
        <w:trPr>
          <w:trHeight w:val="352"/>
        </w:trPr>
        <w:tc>
          <w:tcPr>
            <w:tcW w:w="2819" w:type="dxa"/>
          </w:tcPr>
          <w:p w14:paraId="44015CDD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03545554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5580" w:type="dxa"/>
            <w:gridSpan w:val="7"/>
          </w:tcPr>
          <w:p w14:paraId="4F978B45" w14:textId="0595787F" w:rsidR="00BC0481" w:rsidRPr="002730CA" w:rsidRDefault="00BC0481" w:rsidP="00BC0481">
            <w:pPr>
              <w:tabs>
                <w:tab w:val="decimal" w:pos="780"/>
              </w:tabs>
              <w:ind w:right="-56"/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  <w:r w:rsidRPr="006375B5"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C0481" w:rsidRPr="00BC0481" w14:paraId="29DC88A5" w14:textId="77777777" w:rsidTr="001E3231">
        <w:trPr>
          <w:trHeight w:val="352"/>
        </w:trPr>
        <w:tc>
          <w:tcPr>
            <w:tcW w:w="2819" w:type="dxa"/>
          </w:tcPr>
          <w:p w14:paraId="0A9F086C" w14:textId="77777777" w:rsidR="00BC0481" w:rsidRPr="00BC0481" w:rsidRDefault="00BC0481" w:rsidP="00BC0481">
            <w:pPr>
              <w:rPr>
                <w:rFonts w:asciiTheme="majorBidi" w:eastAsia="Times New Roman" w:hAnsiTheme="majorBidi" w:cstheme="majorBidi"/>
                <w:sz w:val="4"/>
                <w:szCs w:val="4"/>
                <w:cs/>
              </w:rPr>
            </w:pPr>
          </w:p>
        </w:tc>
        <w:tc>
          <w:tcPr>
            <w:tcW w:w="991" w:type="dxa"/>
          </w:tcPr>
          <w:p w14:paraId="1212C8EA" w14:textId="77777777" w:rsidR="00BC0481" w:rsidRPr="00BC0481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4"/>
                <w:szCs w:val="4"/>
              </w:rPr>
            </w:pPr>
          </w:p>
        </w:tc>
        <w:tc>
          <w:tcPr>
            <w:tcW w:w="990" w:type="dxa"/>
          </w:tcPr>
          <w:p w14:paraId="75B27CE4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5B6E2665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BC3DC5D" w14:textId="2A2FD9B1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shd w:val="clear" w:color="auto" w:fill="auto"/>
          </w:tcPr>
          <w:p w14:paraId="13E9B64D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8036BA3" w14:textId="6A474D50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shd w:val="clear" w:color="auto" w:fill="auto"/>
          </w:tcPr>
          <w:p w14:paraId="06450085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2031998D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BC0481" w:rsidRPr="006375B5" w14:paraId="5974122D" w14:textId="77777777" w:rsidTr="001E3231">
        <w:trPr>
          <w:trHeight w:val="352"/>
        </w:trPr>
        <w:tc>
          <w:tcPr>
            <w:tcW w:w="2819" w:type="dxa"/>
          </w:tcPr>
          <w:p w14:paraId="6678F35D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491D35DD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</w:tcPr>
          <w:p w14:paraId="00A83B87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51004E28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3C34381" w14:textId="08BF1ED1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  <w:shd w:val="clear" w:color="auto" w:fill="auto"/>
          </w:tcPr>
          <w:p w14:paraId="45016B2D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27989D8" w14:textId="4C6DE94D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  <w:shd w:val="clear" w:color="auto" w:fill="auto"/>
          </w:tcPr>
          <w:p w14:paraId="6BA9FDE8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37E9055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BC0481" w:rsidRPr="006375B5" w14:paraId="13BD9A69" w14:textId="77777777" w:rsidTr="001E3231">
        <w:trPr>
          <w:trHeight w:val="352"/>
        </w:trPr>
        <w:tc>
          <w:tcPr>
            <w:tcW w:w="2819" w:type="dxa"/>
          </w:tcPr>
          <w:p w14:paraId="40CC32BC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74C32485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</w:tcPr>
          <w:p w14:paraId="7D5CF46E" w14:textId="2F3440ED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721A1260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D3FD4CC" w14:textId="270DDE4A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  <w:shd w:val="clear" w:color="auto" w:fill="auto"/>
          </w:tcPr>
          <w:p w14:paraId="44D393EA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3DE50F4" w14:textId="2F9C16C0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BC0481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  <w:shd w:val="clear" w:color="auto" w:fill="auto"/>
          </w:tcPr>
          <w:p w14:paraId="02D4450F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246A0E91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BC0481" w:rsidRPr="006375B5" w14:paraId="3A3F135F" w14:textId="77777777" w:rsidTr="001E3231">
        <w:trPr>
          <w:trHeight w:val="352"/>
        </w:trPr>
        <w:tc>
          <w:tcPr>
            <w:tcW w:w="2819" w:type="dxa"/>
          </w:tcPr>
          <w:p w14:paraId="1CE07481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69E2322E" w14:textId="7EECD5E0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5AC0D31" w14:textId="02AB897D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5482DBA7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B31811E" w14:textId="5A1596B8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อุตสาหกรรม</w:t>
            </w:r>
          </w:p>
        </w:tc>
        <w:tc>
          <w:tcPr>
            <w:tcW w:w="270" w:type="dxa"/>
            <w:shd w:val="clear" w:color="auto" w:fill="auto"/>
          </w:tcPr>
          <w:p w14:paraId="75332181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5994840" w14:textId="12218D2F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BC0481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การพาณิชย์</w:t>
            </w:r>
          </w:p>
        </w:tc>
        <w:tc>
          <w:tcPr>
            <w:tcW w:w="270" w:type="dxa"/>
            <w:shd w:val="clear" w:color="auto" w:fill="auto"/>
          </w:tcPr>
          <w:p w14:paraId="247598CB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4E73598B" w14:textId="2C31F7DA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รวม</w:t>
            </w:r>
          </w:p>
        </w:tc>
      </w:tr>
      <w:tr w:rsidR="00BC0481" w:rsidRPr="006375B5" w14:paraId="62AFD280" w14:textId="77777777" w:rsidTr="001E3231">
        <w:trPr>
          <w:trHeight w:val="352"/>
        </w:trPr>
        <w:tc>
          <w:tcPr>
            <w:tcW w:w="2819" w:type="dxa"/>
          </w:tcPr>
          <w:p w14:paraId="60D71DDA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37A12FFA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5580" w:type="dxa"/>
            <w:gridSpan w:val="7"/>
          </w:tcPr>
          <w:p w14:paraId="65B8194F" w14:textId="39C825D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C0481" w:rsidRPr="006375B5" w14:paraId="3730D2A7" w14:textId="77777777" w:rsidTr="001E3231">
        <w:tc>
          <w:tcPr>
            <w:tcW w:w="3810" w:type="dxa"/>
            <w:gridSpan w:val="2"/>
          </w:tcPr>
          <w:p w14:paraId="6C6EF646" w14:textId="610F6751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ค่าเสื่อมราคาและขาดทุนจา</w:t>
            </w:r>
            <w:r w:rsidRPr="006375B5">
              <w:rPr>
                <w:rFonts w:asciiTheme="majorBidi" w:hAnsiTheme="majorBidi" w:cstheme="majorBidi" w:hint="cs"/>
                <w:bCs/>
                <w:i/>
                <w:iCs/>
                <w:spacing w:val="-4"/>
                <w:sz w:val="30"/>
                <w:szCs w:val="30"/>
                <w:cs/>
              </w:rPr>
              <w:t>ก</w:t>
            </w:r>
            <w:r w:rsidRPr="006375B5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การด้อยค่า</w:t>
            </w:r>
          </w:p>
        </w:tc>
        <w:tc>
          <w:tcPr>
            <w:tcW w:w="990" w:type="dxa"/>
          </w:tcPr>
          <w:p w14:paraId="69C17B72" w14:textId="56FBC344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D9EA2C" w14:textId="585C58A4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7EAD124" w14:textId="24543DF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66639B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AC0905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86D832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C4CBE6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C0481" w:rsidRPr="006375B5" w14:paraId="05B9E565" w14:textId="77777777" w:rsidTr="001E3231">
        <w:tc>
          <w:tcPr>
            <w:tcW w:w="2819" w:type="dxa"/>
          </w:tcPr>
          <w:p w14:paraId="2CC57798" w14:textId="0D55FF33" w:rsidR="00BC0481" w:rsidRPr="0063205E" w:rsidRDefault="00BC0481" w:rsidP="00BC0481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ณ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วันที่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1 </w:t>
            </w: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ตุลาคม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991" w:type="dxa"/>
          </w:tcPr>
          <w:p w14:paraId="2E89C9B4" w14:textId="77777777" w:rsidR="00BC0481" w:rsidRPr="0063205E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70BBCCE" w14:textId="3B49C1A6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B92F82">
              <w:rPr>
                <w:rFonts w:asciiTheme="majorBidi" w:eastAsia="Times New Roman" w:hAnsiTheme="majorBidi" w:cstheme="majorBidi"/>
                <w:sz w:val="30"/>
                <w:szCs w:val="30"/>
              </w:rPr>
              <w:t>81</w:t>
            </w:r>
          </w:p>
        </w:tc>
        <w:tc>
          <w:tcPr>
            <w:tcW w:w="270" w:type="dxa"/>
          </w:tcPr>
          <w:p w14:paraId="18571071" w14:textId="77777777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F1E7E37" w14:textId="0D5E9F6F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B92F82">
              <w:rPr>
                <w:rFonts w:asciiTheme="majorBidi" w:eastAsia="Times New Roman" w:hAnsiTheme="majorBidi" w:cstheme="majorBidi"/>
                <w:sz w:val="30"/>
                <w:szCs w:val="30"/>
              </w:rPr>
              <w:t>3,048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DCE28B" w14:textId="77777777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7EBAAD0" w14:textId="491419AE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1,729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04CFDF" w14:textId="77777777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EA75D7A" w14:textId="20B6F1B5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B92F82">
              <w:rPr>
                <w:rFonts w:asciiTheme="majorBidi" w:eastAsia="Times New Roman" w:hAnsiTheme="majorBidi" w:cstheme="majorBidi"/>
                <w:sz w:val="30"/>
                <w:szCs w:val="30"/>
              </w:rPr>
              <w:t>4,858</w:t>
            </w:r>
          </w:p>
        </w:tc>
      </w:tr>
      <w:tr w:rsidR="00BC0481" w:rsidRPr="006375B5" w14:paraId="46CD6F03" w14:textId="77777777" w:rsidTr="001E3231">
        <w:tc>
          <w:tcPr>
            <w:tcW w:w="2819" w:type="dxa"/>
          </w:tcPr>
          <w:p w14:paraId="5F4EC113" w14:textId="0FCB3A3C" w:rsidR="00BC0481" w:rsidRPr="006375B5" w:rsidRDefault="00BC0481" w:rsidP="00BC0481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1" w:type="dxa"/>
          </w:tcPr>
          <w:p w14:paraId="6B51E219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E9D7E8A" w14:textId="7107E240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B92F82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419910B" w14:textId="6304EA4D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F5BBE03" w14:textId="77B9CFA5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B92F82">
              <w:rPr>
                <w:rFonts w:asciiTheme="majorBidi" w:eastAsia="Times New Roman" w:hAnsiTheme="majorBidi" w:cstheme="majorBidi"/>
                <w:sz w:val="30"/>
                <w:szCs w:val="30"/>
              </w:rPr>
              <w:t>598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954657" w14:textId="77777777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2B85BDD" w14:textId="31DA0D99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205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A8E21D" w14:textId="77777777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AF72830" w14:textId="1A5696B1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B92F82">
              <w:rPr>
                <w:rFonts w:asciiTheme="majorBidi" w:eastAsia="Times New Roman" w:hAnsiTheme="majorBidi" w:cstheme="majorBidi"/>
                <w:sz w:val="30"/>
                <w:szCs w:val="30"/>
              </w:rPr>
              <w:t>803</w:t>
            </w:r>
          </w:p>
        </w:tc>
      </w:tr>
      <w:tr w:rsidR="00BC0481" w:rsidRPr="006375B5" w14:paraId="391A3DCF" w14:textId="77777777" w:rsidTr="001E3231">
        <w:tc>
          <w:tcPr>
            <w:tcW w:w="2819" w:type="dxa"/>
          </w:tcPr>
          <w:p w14:paraId="690B6F8F" w14:textId="0A533FC7" w:rsidR="00BC0481" w:rsidRPr="006375B5" w:rsidRDefault="00BC0481" w:rsidP="00BC0481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991" w:type="dxa"/>
          </w:tcPr>
          <w:p w14:paraId="76C3B3D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CD61DDC" w14:textId="527CDDBA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102</w:t>
            </w:r>
          </w:p>
        </w:tc>
        <w:tc>
          <w:tcPr>
            <w:tcW w:w="270" w:type="dxa"/>
          </w:tcPr>
          <w:p w14:paraId="4D445EF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2FBB545" w14:textId="5CC0CE99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65F0D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AD5E4C3" w14:textId="245A6731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B5F99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233D25F" w14:textId="114022D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111</w:t>
            </w:r>
          </w:p>
        </w:tc>
      </w:tr>
      <w:tr w:rsidR="00BC0481" w:rsidRPr="006375B5" w14:paraId="20BB3E88" w14:textId="77777777" w:rsidTr="001E3231">
        <w:tc>
          <w:tcPr>
            <w:tcW w:w="2819" w:type="dxa"/>
          </w:tcPr>
          <w:p w14:paraId="73F1BB57" w14:textId="130733DA" w:rsidR="00BC0481" w:rsidRPr="006375B5" w:rsidRDefault="00BC0481" w:rsidP="00BC0481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การซื้อ</w:t>
            </w: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กลุ่มของสินทรัพย์</w:t>
            </w:r>
          </w:p>
        </w:tc>
        <w:tc>
          <w:tcPr>
            <w:tcW w:w="991" w:type="dxa"/>
          </w:tcPr>
          <w:p w14:paraId="1BACF43D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52296E9" w14:textId="6B3ACF3A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-</w:t>
            </w:r>
          </w:p>
        </w:tc>
        <w:tc>
          <w:tcPr>
            <w:tcW w:w="270" w:type="dxa"/>
          </w:tcPr>
          <w:p w14:paraId="2B043ED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CEA870E" w14:textId="322ADDA2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296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4C0798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BCC0E15" w14:textId="649F2F35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E4540DA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1D5C38A" w14:textId="20356778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296</w:t>
            </w:r>
          </w:p>
        </w:tc>
      </w:tr>
      <w:tr w:rsidR="00BC0481" w:rsidRPr="006375B5" w14:paraId="6D518411" w14:textId="77777777" w:rsidTr="001E3231">
        <w:tc>
          <w:tcPr>
            <w:tcW w:w="2819" w:type="dxa"/>
          </w:tcPr>
          <w:p w14:paraId="144D1990" w14:textId="5B883966" w:rsidR="00BC0481" w:rsidRPr="006375B5" w:rsidRDefault="00BC0481" w:rsidP="00BC0481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6CDA715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133A1F9F" w14:textId="140EF5B8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7DBDF8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91AB31B" w14:textId="1CF54A65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(337)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055D8B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867D060" w14:textId="0933C12A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(627)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B1E24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04334E8" w14:textId="21860BC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(964)</w:t>
            </w:r>
          </w:p>
        </w:tc>
      </w:tr>
      <w:tr w:rsidR="00BC0481" w:rsidRPr="006375B5" w14:paraId="3F24E2A2" w14:textId="77777777" w:rsidTr="001E3231">
        <w:tc>
          <w:tcPr>
            <w:tcW w:w="2819" w:type="dxa"/>
          </w:tcPr>
          <w:p w14:paraId="71D15E2E" w14:textId="17900391" w:rsidR="00BC0481" w:rsidRPr="006375B5" w:rsidRDefault="00BC0481" w:rsidP="00BC0481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C7345F">
              <w:rPr>
                <w:rFonts w:ascii="Angsana New" w:eastAsia="Times New Roman" w:hAnsi="Angsana New" w:hint="cs"/>
                <w:b/>
                <w:spacing w:val="-10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1" w:type="dxa"/>
          </w:tcPr>
          <w:p w14:paraId="0816F15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33650ED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270" w:type="dxa"/>
          </w:tcPr>
          <w:p w14:paraId="05CB93A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DEB40F5" w14:textId="77777777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527DD0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5584B37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4A2A7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34BD485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C0481" w:rsidRPr="006375B5" w14:paraId="7F4D98FE" w14:textId="77777777" w:rsidTr="001E3231">
        <w:tc>
          <w:tcPr>
            <w:tcW w:w="2819" w:type="dxa"/>
          </w:tcPr>
          <w:p w14:paraId="1CAFE740" w14:textId="24A1BEC7" w:rsidR="00BC0481" w:rsidRPr="006375B5" w:rsidRDefault="00BC0481" w:rsidP="00BC0481">
            <w:pPr>
              <w:tabs>
                <w:tab w:val="clear" w:pos="227"/>
                <w:tab w:val="clear" w:pos="454"/>
                <w:tab w:val="decimal" w:pos="549"/>
                <w:tab w:val="left" w:pos="729"/>
              </w:tabs>
              <w:spacing w:line="380" w:lineRule="exact"/>
              <w:ind w:left="6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1" w:type="dxa"/>
          </w:tcPr>
          <w:p w14:paraId="23474949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020BD6E" w14:textId="3B84495D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FEDE0DE" w14:textId="419A1B93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0D3307E" w14:textId="47D474AE" w:rsidR="00BC0481" w:rsidRPr="00B92F82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92F82">
              <w:rPr>
                <w:rFonts w:ascii="Angsana New" w:eastAsia="Times New Roman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F8036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5A65D29" w14:textId="08F10720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A50A052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2234CFE" w14:textId="39E316CA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</w:tr>
      <w:tr w:rsidR="00BC0481" w:rsidRPr="006375B5" w14:paraId="6D4F9175" w14:textId="77777777" w:rsidTr="001E3231">
        <w:tc>
          <w:tcPr>
            <w:tcW w:w="3810" w:type="dxa"/>
            <w:gridSpan w:val="2"/>
          </w:tcPr>
          <w:p w14:paraId="4A9168D1" w14:textId="1EEA999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 xml:space="preserve">5 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และ 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br/>
              <w:t xml:space="preserve">  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1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 ตุลาคม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739F80" w14:textId="608068B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183</w:t>
            </w:r>
          </w:p>
        </w:tc>
        <w:tc>
          <w:tcPr>
            <w:tcW w:w="270" w:type="dxa"/>
          </w:tcPr>
          <w:p w14:paraId="2C754C00" w14:textId="6CFFC69E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76EF3C4" w14:textId="393E2CBE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3,607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8A77E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925A5C5" w14:textId="21473CF5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1,316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551E6F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07D2DB6" w14:textId="44FA44DE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5,106</w:t>
            </w:r>
          </w:p>
        </w:tc>
      </w:tr>
      <w:tr w:rsidR="00BC0481" w:rsidRPr="006375B5" w14:paraId="34560292" w14:textId="77777777" w:rsidTr="001E3231">
        <w:tc>
          <w:tcPr>
            <w:tcW w:w="2819" w:type="dxa"/>
          </w:tcPr>
          <w:p w14:paraId="6F3EEAD7" w14:textId="7F7137F1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1" w:type="dxa"/>
          </w:tcPr>
          <w:p w14:paraId="5BC42D7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1012307D" w14:textId="5EADD6BD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4DAEC9A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DB38477" w14:textId="4AA0D7D6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301CF9">
              <w:rPr>
                <w:rFonts w:ascii="Angsana New" w:eastAsia="Times New Roman" w:hAnsi="Angsana New"/>
                <w:sz w:val="30"/>
                <w:szCs w:val="30"/>
              </w:rPr>
              <w:t>729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EDD618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3B4324" w14:textId="636EC9EA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8B8FA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A11B4E9" w14:textId="6DC031D6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971</w:t>
            </w:r>
          </w:p>
        </w:tc>
      </w:tr>
      <w:tr w:rsidR="00BC0481" w:rsidRPr="006375B5" w14:paraId="6923E624" w14:textId="77777777" w:rsidTr="001E3231">
        <w:tc>
          <w:tcPr>
            <w:tcW w:w="2819" w:type="dxa"/>
          </w:tcPr>
          <w:p w14:paraId="7795DDE3" w14:textId="473F3D8B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ขาดทุนจากการ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ด้อยค่า</w:t>
            </w:r>
          </w:p>
        </w:tc>
        <w:tc>
          <w:tcPr>
            <w:tcW w:w="991" w:type="dxa"/>
          </w:tcPr>
          <w:p w14:paraId="4B6E4D24" w14:textId="77236DD5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61924BB2" w14:textId="685C08FC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446EE1E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CDD2685" w14:textId="0AA0963D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1BA0B8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DF19BF7" w14:textId="4DB06273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F94CF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0976EB" w14:textId="5F8B985C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</w:p>
        </w:tc>
      </w:tr>
      <w:tr w:rsidR="00BC0481" w:rsidRPr="006375B5" w14:paraId="6702D89D" w14:textId="77777777" w:rsidTr="001E3231">
        <w:tc>
          <w:tcPr>
            <w:tcW w:w="2819" w:type="dxa"/>
          </w:tcPr>
          <w:p w14:paraId="1E6BC329" w14:textId="29F0A143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272AB4C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C6597E0" w14:textId="35D62B5C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-</w:t>
            </w:r>
          </w:p>
        </w:tc>
        <w:tc>
          <w:tcPr>
            <w:tcW w:w="270" w:type="dxa"/>
          </w:tcPr>
          <w:p w14:paraId="5080299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FC86F0E" w14:textId="52BCC12E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(305)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5946D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FEE538" w14:textId="5565B2BD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AC63A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7783AA" w14:textId="35B6765A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(305)</w:t>
            </w:r>
          </w:p>
        </w:tc>
      </w:tr>
      <w:tr w:rsidR="00BC0481" w:rsidRPr="006375B5" w14:paraId="0BBD9D7F" w14:textId="77777777" w:rsidTr="001E3231">
        <w:tc>
          <w:tcPr>
            <w:tcW w:w="2819" w:type="dxa"/>
          </w:tcPr>
          <w:p w14:paraId="65C03B73" w14:textId="741BE0BC" w:rsidR="00BC0481" w:rsidRPr="00C7345F" w:rsidRDefault="00BC0481" w:rsidP="00BC0481">
            <w:pPr>
              <w:ind w:left="6"/>
              <w:rPr>
                <w:rFonts w:asciiTheme="majorBidi" w:eastAsia="Times New Roman" w:hAnsiTheme="majorBidi" w:cstheme="majorBidi"/>
                <w:spacing w:val="-10"/>
                <w:sz w:val="30"/>
                <w:szCs w:val="30"/>
                <w:cs/>
              </w:rPr>
            </w:pPr>
            <w:r w:rsidRPr="00C7345F">
              <w:rPr>
                <w:rFonts w:ascii="Angsana New" w:eastAsia="Times New Roman" w:hAnsi="Angsana New" w:hint="cs"/>
                <w:b/>
                <w:spacing w:val="-10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1" w:type="dxa"/>
          </w:tcPr>
          <w:p w14:paraId="1AB58AD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19C0856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8A7D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34C4383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C6F95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F5774AA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923683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E62B4C4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C0481" w:rsidRPr="006375B5" w14:paraId="21CCCFF5" w14:textId="77777777" w:rsidTr="001E3231">
        <w:tc>
          <w:tcPr>
            <w:tcW w:w="2819" w:type="dxa"/>
          </w:tcPr>
          <w:p w14:paraId="02D877AB" w14:textId="2EF1C258" w:rsidR="00BC0481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1" w:type="dxa"/>
          </w:tcPr>
          <w:p w14:paraId="45737E4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ABFB172" w14:textId="73CA7482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70762D8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167B8D5" w14:textId="333D535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2A9E5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5095D13" w14:textId="54EC08E3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448A3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776C0BB" w14:textId="4575D8DC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(16)</w:t>
            </w:r>
          </w:p>
        </w:tc>
      </w:tr>
      <w:tr w:rsidR="00BC0481" w:rsidRPr="006375B5" w14:paraId="2D21CEF9" w14:textId="77777777" w:rsidTr="001E3231">
        <w:tc>
          <w:tcPr>
            <w:tcW w:w="2819" w:type="dxa"/>
          </w:tcPr>
          <w:p w14:paraId="5E9682D0" w14:textId="57881CCA" w:rsidR="00BC0481" w:rsidRPr="006375B5" w:rsidRDefault="00BC0481" w:rsidP="00BC0481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991" w:type="dxa"/>
          </w:tcPr>
          <w:p w14:paraId="4F255C66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13B7A2" w14:textId="5A6D5EE2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193</w:t>
            </w:r>
          </w:p>
        </w:tc>
        <w:tc>
          <w:tcPr>
            <w:tcW w:w="270" w:type="dxa"/>
          </w:tcPr>
          <w:p w14:paraId="7C8411EC" w14:textId="334BFC1D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756920A" w14:textId="28E54476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4,015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2D736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DB22F16" w14:textId="79BDB83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1,558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C516A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F035006" w14:textId="74BA9B6C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5,7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  <w:cs/>
              </w:rPr>
              <w:t>66</w:t>
            </w:r>
          </w:p>
        </w:tc>
      </w:tr>
      <w:tr w:rsidR="00BC0481" w:rsidRPr="006375B5" w14:paraId="29BD557D" w14:textId="77777777" w:rsidTr="001E3231">
        <w:tc>
          <w:tcPr>
            <w:tcW w:w="2819" w:type="dxa"/>
          </w:tcPr>
          <w:p w14:paraId="050DE34D" w14:textId="0B771F01" w:rsidR="00BC0481" w:rsidRPr="002730CA" w:rsidRDefault="00BC0481" w:rsidP="00BC0481">
            <w:pPr>
              <w:rPr>
                <w:rFonts w:asciiTheme="majorBidi" w:eastAsia="Times New Roman" w:hAnsiTheme="majorBidi" w:cstheme="majorBidi"/>
                <w:cs/>
              </w:rPr>
            </w:pPr>
          </w:p>
        </w:tc>
        <w:tc>
          <w:tcPr>
            <w:tcW w:w="991" w:type="dxa"/>
          </w:tcPr>
          <w:p w14:paraId="00D5C756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AC0AC18" w14:textId="15753F1C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1E5E7909" w14:textId="6078862F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44CD0DC" w14:textId="71B09559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F55E9E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D3B9872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25422B8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0C4D21C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</w:tr>
      <w:tr w:rsidR="00BC0481" w:rsidRPr="006375B5" w14:paraId="08311BBB" w14:textId="77777777" w:rsidTr="001E3231">
        <w:trPr>
          <w:trHeight w:val="70"/>
        </w:trPr>
        <w:tc>
          <w:tcPr>
            <w:tcW w:w="2819" w:type="dxa"/>
          </w:tcPr>
          <w:p w14:paraId="5F8563AA" w14:textId="77777777" w:rsidR="00BC0481" w:rsidRPr="006375B5" w:rsidRDefault="00BC0481" w:rsidP="00BC0481">
            <w:pPr>
              <w:ind w:left="6" w:hanging="6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991" w:type="dxa"/>
          </w:tcPr>
          <w:p w14:paraId="1B4D66FF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E7FA3DD" w14:textId="5FAF6DBF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FAB21F" w14:textId="1C96C13B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375103E" w14:textId="295611EE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FCD89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B0CF57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B309D7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3156E3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C0481" w:rsidRPr="006375B5" w14:paraId="21884961" w14:textId="77777777" w:rsidTr="001E3231">
        <w:tc>
          <w:tcPr>
            <w:tcW w:w="2819" w:type="dxa"/>
          </w:tcPr>
          <w:p w14:paraId="19315AA6" w14:textId="52F23FF2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991" w:type="dxa"/>
          </w:tcPr>
          <w:p w14:paraId="156F5F69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CABEF19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B00758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BA8FDED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22570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9723B3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561D8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8B84DA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BC0481" w:rsidRPr="006375B5" w14:paraId="4918D4B2" w14:textId="77777777" w:rsidTr="001E3231">
        <w:tc>
          <w:tcPr>
            <w:tcW w:w="2819" w:type="dxa"/>
          </w:tcPr>
          <w:p w14:paraId="0473C0D2" w14:textId="2BF61203" w:rsidR="00BC0481" w:rsidRPr="006375B5" w:rsidRDefault="00BC0481" w:rsidP="00BC0481">
            <w:pPr>
              <w:tabs>
                <w:tab w:val="clear" w:pos="2580"/>
              </w:tabs>
              <w:ind w:left="6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</w:t>
            </w: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บริษัท</w:t>
            </w:r>
          </w:p>
        </w:tc>
        <w:tc>
          <w:tcPr>
            <w:tcW w:w="991" w:type="dxa"/>
          </w:tcPr>
          <w:p w14:paraId="67B8DCB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9F7C9DF" w14:textId="51BE1265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C7345F">
              <w:rPr>
                <w:rFonts w:ascii="Angsana New" w:eastAsia="Times New Roman" w:hAnsi="Angsana New"/>
                <w:sz w:val="30"/>
                <w:szCs w:val="30"/>
              </w:rPr>
              <w:t>910</w:t>
            </w:r>
          </w:p>
        </w:tc>
        <w:tc>
          <w:tcPr>
            <w:tcW w:w="270" w:type="dxa"/>
          </w:tcPr>
          <w:p w14:paraId="720839BD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09BFDAC" w14:textId="0D9E2589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30,942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5F8C9F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BA28122" w14:textId="7304D771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4,241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40D93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6DA8B25" w14:textId="316E0BFC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36,093</w:t>
            </w:r>
          </w:p>
        </w:tc>
      </w:tr>
      <w:tr w:rsidR="00BC0481" w:rsidRPr="006375B5" w14:paraId="26950F82" w14:textId="77777777" w:rsidTr="001E3231">
        <w:tc>
          <w:tcPr>
            <w:tcW w:w="2819" w:type="dxa"/>
          </w:tcPr>
          <w:p w14:paraId="58A48ABA" w14:textId="05FB3122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1" w:type="dxa"/>
          </w:tcPr>
          <w:p w14:paraId="3B6AE826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F58C6D6" w14:textId="3FEE0F2F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BD0A8BA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EE5CF1E" w14:textId="087DE659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2,955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47B32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6B09F62" w14:textId="09AFC59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2,067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DF3FA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98DE4C" w14:textId="0E9AADE9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5,022</w:t>
            </w:r>
          </w:p>
        </w:tc>
      </w:tr>
      <w:tr w:rsidR="00BC0481" w:rsidRPr="006375B5" w14:paraId="72AEFA17" w14:textId="77777777" w:rsidTr="001E3231">
        <w:tc>
          <w:tcPr>
            <w:tcW w:w="2819" w:type="dxa"/>
          </w:tcPr>
          <w:p w14:paraId="3F80B87B" w14:textId="77777777" w:rsidR="00BC0481" w:rsidRPr="006375B5" w:rsidRDefault="00BC0481" w:rsidP="00BC0481">
            <w:pPr>
              <w:ind w:left="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1" w:type="dxa"/>
          </w:tcPr>
          <w:p w14:paraId="483220BF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61F25F7" w14:textId="487B57C1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910</w:t>
            </w:r>
          </w:p>
        </w:tc>
        <w:tc>
          <w:tcPr>
            <w:tcW w:w="270" w:type="dxa"/>
          </w:tcPr>
          <w:p w14:paraId="340041C2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8E77ED4" w14:textId="0CA8AE16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33,897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F94C3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ED41C6" w14:textId="19533DEB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6,308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0155C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845392B" w14:textId="71A11E68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41,115</w:t>
            </w:r>
          </w:p>
        </w:tc>
      </w:tr>
      <w:tr w:rsidR="00BC0481" w:rsidRPr="006375B5" w14:paraId="1345C72B" w14:textId="77777777" w:rsidTr="001E3231">
        <w:trPr>
          <w:trHeight w:val="206"/>
        </w:trPr>
        <w:tc>
          <w:tcPr>
            <w:tcW w:w="2819" w:type="dxa"/>
          </w:tcPr>
          <w:p w14:paraId="14DCD104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00" w:lineRule="atLeast"/>
              <w:rPr>
                <w:rFonts w:asciiTheme="majorBidi" w:eastAsia="Times New Roman" w:hAnsiTheme="majorBidi" w:cstheme="majorBidi"/>
                <w:sz w:val="12"/>
                <w:szCs w:val="12"/>
                <w:cs/>
              </w:rPr>
            </w:pPr>
          </w:p>
        </w:tc>
        <w:tc>
          <w:tcPr>
            <w:tcW w:w="991" w:type="dxa"/>
          </w:tcPr>
          <w:p w14:paraId="764B3641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00" w:lineRule="atLeast"/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  <w:lang w:val="en-GB" w:bidi="ar-SA"/>
              </w:rPr>
            </w:pPr>
          </w:p>
        </w:tc>
        <w:tc>
          <w:tcPr>
            <w:tcW w:w="990" w:type="dxa"/>
          </w:tcPr>
          <w:p w14:paraId="3E6D5778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  <w:tc>
          <w:tcPr>
            <w:tcW w:w="270" w:type="dxa"/>
          </w:tcPr>
          <w:p w14:paraId="03C17A2D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078D32F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100" w:lineRule="atLeast"/>
              <w:ind w:right="-110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64A8CD0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508E021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100" w:lineRule="atLeast"/>
              <w:ind w:right="-171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08B204B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462899B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line="100" w:lineRule="atLeast"/>
              <w:ind w:right="78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</w:tr>
      <w:tr w:rsidR="00BC0481" w:rsidRPr="006375B5" w14:paraId="75BACA6C" w14:textId="77777777" w:rsidTr="001E3231">
        <w:tc>
          <w:tcPr>
            <w:tcW w:w="2819" w:type="dxa"/>
          </w:tcPr>
          <w:p w14:paraId="6213B5F2" w14:textId="405BF9E8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991" w:type="dxa"/>
          </w:tcPr>
          <w:p w14:paraId="2937EBD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1606D2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B485246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08930D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240AD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3C0A64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0B8F42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27A37C9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BC0481" w:rsidRPr="006375B5" w14:paraId="3E680957" w14:textId="77777777" w:rsidTr="001E3231">
        <w:tc>
          <w:tcPr>
            <w:tcW w:w="2819" w:type="dxa"/>
          </w:tcPr>
          <w:p w14:paraId="764D786D" w14:textId="34349D3E" w:rsidR="00BC0481" w:rsidRPr="006375B5" w:rsidRDefault="00BC0481" w:rsidP="00BC0481">
            <w:pPr>
              <w:tabs>
                <w:tab w:val="clear" w:pos="2580"/>
              </w:tabs>
              <w:ind w:left="6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</w:t>
            </w: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บริษัท</w:t>
            </w:r>
          </w:p>
        </w:tc>
        <w:tc>
          <w:tcPr>
            <w:tcW w:w="991" w:type="dxa"/>
          </w:tcPr>
          <w:p w14:paraId="1511EB8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B866719" w14:textId="2BA4E364" w:rsidR="00BC0481" w:rsidRPr="00C7345F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884</w:t>
            </w:r>
          </w:p>
        </w:tc>
        <w:tc>
          <w:tcPr>
            <w:tcW w:w="270" w:type="dxa"/>
          </w:tcPr>
          <w:p w14:paraId="1E2E12F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89B0C69" w14:textId="6581FE09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30,299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380132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292A7F7" w14:textId="53C68928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4,075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428F8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7896EB0" w14:textId="06769E5B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35,258</w:t>
            </w:r>
          </w:p>
        </w:tc>
      </w:tr>
      <w:tr w:rsidR="00BC0481" w:rsidRPr="006375B5" w14:paraId="7EEFD514" w14:textId="77777777" w:rsidTr="008525EA">
        <w:tc>
          <w:tcPr>
            <w:tcW w:w="2819" w:type="dxa"/>
          </w:tcPr>
          <w:p w14:paraId="7913CB16" w14:textId="1FA5EC60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1" w:type="dxa"/>
          </w:tcPr>
          <w:p w14:paraId="0763046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ABBA9A" w14:textId="6FB4466C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3229D1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F10146" w14:textId="6E0D5EEA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2,764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5CAC1A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E751596" w14:textId="4D3D0D32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2,007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CA127A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33BD3D" w14:textId="67A4F495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4,771</w:t>
            </w:r>
          </w:p>
        </w:tc>
      </w:tr>
      <w:tr w:rsidR="00BC0481" w:rsidRPr="006375B5" w14:paraId="3F646D29" w14:textId="77777777" w:rsidTr="008525EA">
        <w:tc>
          <w:tcPr>
            <w:tcW w:w="2819" w:type="dxa"/>
          </w:tcPr>
          <w:p w14:paraId="24F03289" w14:textId="0CA1EA79" w:rsidR="00BC0481" w:rsidRPr="006375B5" w:rsidRDefault="00BC0481" w:rsidP="00BC0481">
            <w:pPr>
              <w:ind w:left="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1" w:type="dxa"/>
          </w:tcPr>
          <w:p w14:paraId="2DCF6DDD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06435A9" w14:textId="56992344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b/>
                <w:bCs/>
                <w:sz w:val="30"/>
                <w:szCs w:val="30"/>
                <w:cs/>
              </w:rPr>
              <w:t>884</w:t>
            </w:r>
          </w:p>
        </w:tc>
        <w:tc>
          <w:tcPr>
            <w:tcW w:w="270" w:type="dxa"/>
          </w:tcPr>
          <w:p w14:paraId="17B4A2C4" w14:textId="1CA566C4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9B684B1" w14:textId="6B3FEEE9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33,063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0D1FC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4887527" w14:textId="71B2C89D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6,082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030F9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A790291" w14:textId="026B32A1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40,029</w:t>
            </w:r>
          </w:p>
        </w:tc>
      </w:tr>
      <w:tr w:rsidR="002964E5" w:rsidRPr="006375B5" w14:paraId="3FF253DF" w14:textId="77777777" w:rsidTr="008525EA">
        <w:tc>
          <w:tcPr>
            <w:tcW w:w="2819" w:type="dxa"/>
          </w:tcPr>
          <w:p w14:paraId="4FFC6C85" w14:textId="77777777" w:rsidR="002964E5" w:rsidRPr="002964E5" w:rsidRDefault="002964E5" w:rsidP="002964E5">
            <w:pPr>
              <w:spacing w:line="0" w:lineRule="atLeast"/>
              <w:ind w:left="6"/>
              <w:rPr>
                <w:rFonts w:ascii="Angsana New" w:eastAsia="Times New Roman" w:hAnsi="Angsana New"/>
                <w:b/>
                <w:bCs/>
                <w:sz w:val="2"/>
                <w:szCs w:val="2"/>
                <w:cs/>
              </w:rPr>
            </w:pPr>
          </w:p>
        </w:tc>
        <w:tc>
          <w:tcPr>
            <w:tcW w:w="991" w:type="dxa"/>
          </w:tcPr>
          <w:p w14:paraId="21DC0116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-79"/>
              <w:jc w:val="right"/>
              <w:rPr>
                <w:rFonts w:ascii="Angsana New" w:eastAsia="Times New Roman" w:hAnsi="Angsana New"/>
                <w:b/>
                <w:bCs/>
                <w:sz w:val="2"/>
                <w:szCs w:val="2"/>
                <w:lang w:val="en-GB" w:bidi="ar-SA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10226982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  <w:cs/>
              </w:rPr>
            </w:pPr>
          </w:p>
        </w:tc>
        <w:tc>
          <w:tcPr>
            <w:tcW w:w="270" w:type="dxa"/>
          </w:tcPr>
          <w:p w14:paraId="133662C4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877B812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0" w:lineRule="atLeast"/>
              <w:ind w:right="-110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3DD4D3A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BE876E0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0" w:lineRule="atLeast"/>
              <w:ind w:right="-171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02529D3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CC22AD6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line="0" w:lineRule="atLeast"/>
              <w:ind w:right="78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</w:tr>
    </w:tbl>
    <w:p w14:paraId="51CB154F" w14:textId="77777777" w:rsidR="001C3F11" w:rsidRPr="002964E5" w:rsidRDefault="001C3F11">
      <w:pPr>
        <w:rPr>
          <w:sz w:val="4"/>
          <w:szCs w:val="4"/>
        </w:rPr>
      </w:pPr>
    </w:p>
    <w:tbl>
      <w:tblPr>
        <w:tblW w:w="9009" w:type="dxa"/>
        <w:tblInd w:w="441" w:type="dxa"/>
        <w:tblLayout w:type="fixed"/>
        <w:tblLook w:val="01C0" w:firstRow="0" w:lastRow="1" w:firstColumn="1" w:lastColumn="1" w:noHBand="0" w:noVBand="0"/>
      </w:tblPr>
      <w:tblGrid>
        <w:gridCol w:w="3879"/>
        <w:gridCol w:w="630"/>
        <w:gridCol w:w="1350"/>
        <w:gridCol w:w="270"/>
        <w:gridCol w:w="1530"/>
        <w:gridCol w:w="270"/>
        <w:gridCol w:w="1080"/>
      </w:tblGrid>
      <w:tr w:rsidR="00BB09E1" w:rsidRPr="006375B5" w14:paraId="7CDE2E7E" w14:textId="77777777" w:rsidTr="001C3F11">
        <w:trPr>
          <w:tblHeader/>
        </w:trPr>
        <w:tc>
          <w:tcPr>
            <w:tcW w:w="3879" w:type="dxa"/>
          </w:tcPr>
          <w:p w14:paraId="1C32071D" w14:textId="5C29BDE5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630" w:type="dxa"/>
          </w:tcPr>
          <w:p w14:paraId="46479A62" w14:textId="77777777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500" w:type="dxa"/>
            <w:gridSpan w:val="5"/>
            <w:vAlign w:val="center"/>
          </w:tcPr>
          <w:p w14:paraId="43FA8572" w14:textId="77777777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72ADF" w:rsidRPr="006375B5" w14:paraId="671B4A47" w14:textId="77777777" w:rsidTr="001C3F11">
        <w:trPr>
          <w:tblHeader/>
        </w:trPr>
        <w:tc>
          <w:tcPr>
            <w:tcW w:w="3879" w:type="dxa"/>
          </w:tcPr>
          <w:p w14:paraId="72AA8DEF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1413F4E6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CA6E4C2" w14:textId="2F6C94AF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9A2D214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4661F673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อสังหาริมทรัพย์</w:t>
            </w:r>
          </w:p>
        </w:tc>
        <w:tc>
          <w:tcPr>
            <w:tcW w:w="270" w:type="dxa"/>
          </w:tcPr>
          <w:p w14:paraId="3738618F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0903853E" w14:textId="76C2DE51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</w:tr>
      <w:tr w:rsidR="001E5D47" w:rsidRPr="006375B5" w14:paraId="4902E629" w14:textId="77777777" w:rsidTr="001C3F11">
        <w:trPr>
          <w:tblHeader/>
        </w:trPr>
        <w:tc>
          <w:tcPr>
            <w:tcW w:w="3879" w:type="dxa"/>
          </w:tcPr>
          <w:p w14:paraId="1CFD6CD2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414484C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7CA609D3" w14:textId="7390C9EC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08D3CD74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407DA0E6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เพื่อการลงทุน</w:t>
            </w:r>
          </w:p>
        </w:tc>
        <w:tc>
          <w:tcPr>
            <w:tcW w:w="270" w:type="dxa"/>
          </w:tcPr>
          <w:p w14:paraId="2E927584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3B31A40" w14:textId="149F6676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</w:tr>
      <w:tr w:rsidR="001E5D47" w:rsidRPr="006375B5" w14:paraId="06DDC85D" w14:textId="77777777" w:rsidTr="001C3F11">
        <w:trPr>
          <w:tblHeader/>
        </w:trPr>
        <w:tc>
          <w:tcPr>
            <w:tcW w:w="3879" w:type="dxa"/>
          </w:tcPr>
          <w:p w14:paraId="6871EE36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75CC6A60" w14:textId="6BE44350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E19E022" w14:textId="38205D2A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01B84A8D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1610C0AB" w14:textId="096AD193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เพื่ออุตสาหกรรม</w:t>
            </w:r>
          </w:p>
        </w:tc>
        <w:tc>
          <w:tcPr>
            <w:tcW w:w="270" w:type="dxa"/>
          </w:tcPr>
          <w:p w14:paraId="1BBC1181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18F840E1" w14:textId="715C12F3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รวม</w:t>
            </w:r>
          </w:p>
        </w:tc>
      </w:tr>
      <w:tr w:rsidR="001E5D47" w:rsidRPr="006375B5" w14:paraId="0B30739C" w14:textId="77777777" w:rsidTr="001C3F11">
        <w:trPr>
          <w:tblHeader/>
        </w:trPr>
        <w:tc>
          <w:tcPr>
            <w:tcW w:w="3879" w:type="dxa"/>
          </w:tcPr>
          <w:p w14:paraId="0F4495BA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5530CA7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500" w:type="dxa"/>
            <w:gridSpan w:val="5"/>
            <w:vAlign w:val="center"/>
          </w:tcPr>
          <w:p w14:paraId="4BD37B5D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E5D47" w:rsidRPr="006375B5" w14:paraId="3AE6C65B" w14:textId="77777777" w:rsidTr="001C3F11">
        <w:trPr>
          <w:trHeight w:val="68"/>
        </w:trPr>
        <w:tc>
          <w:tcPr>
            <w:tcW w:w="3879" w:type="dxa"/>
          </w:tcPr>
          <w:p w14:paraId="5CCFCC76" w14:textId="77777777" w:rsidR="001E5D47" w:rsidRPr="006375B5" w:rsidRDefault="001E5D47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630" w:type="dxa"/>
          </w:tcPr>
          <w:p w14:paraId="2AE3ABD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B43992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56CB99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BCD9E65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428599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50C10A2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</w:tr>
      <w:tr w:rsidR="00B92F82" w:rsidRPr="006375B5" w14:paraId="3FAD3CF8" w14:textId="77777777" w:rsidTr="001C3F11">
        <w:tc>
          <w:tcPr>
            <w:tcW w:w="3879" w:type="dxa"/>
          </w:tcPr>
          <w:p w14:paraId="04E462F6" w14:textId="0EDE415C" w:rsidR="00B92F82" w:rsidRPr="0042725D" w:rsidRDefault="00B92F82" w:rsidP="00B92F82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ณ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วันที่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1 </w:t>
            </w: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ตุลาคม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630" w:type="dxa"/>
          </w:tcPr>
          <w:p w14:paraId="48B53CE7" w14:textId="77777777" w:rsidR="00B92F82" w:rsidRPr="0042725D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6BEE32F8" w14:textId="62DBB370" w:rsidR="00B92F82" w:rsidRPr="00A24558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A24558">
              <w:rPr>
                <w:rFonts w:asciiTheme="majorBidi" w:eastAsia="Times New Roman" w:hAnsiTheme="majorBidi" w:cstheme="majorBidi"/>
                <w:sz w:val="30"/>
                <w:szCs w:val="30"/>
              </w:rPr>
              <w:t>135</w:t>
            </w:r>
          </w:p>
        </w:tc>
        <w:tc>
          <w:tcPr>
            <w:tcW w:w="270" w:type="dxa"/>
            <w:shd w:val="clear" w:color="auto" w:fill="auto"/>
          </w:tcPr>
          <w:p w14:paraId="2C26581E" w14:textId="77777777" w:rsidR="00B92F82" w:rsidRPr="00A24558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560F52D6" w14:textId="3C71A7DF" w:rsidR="00B92F82" w:rsidRPr="00A24558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A24558">
              <w:rPr>
                <w:rFonts w:ascii="Angsana New" w:eastAsia="Times New Roman" w:hAnsi="Angsana New"/>
                <w:sz w:val="30"/>
                <w:szCs w:val="30"/>
              </w:rPr>
              <w:t>6,321</w:t>
            </w:r>
          </w:p>
        </w:tc>
        <w:tc>
          <w:tcPr>
            <w:tcW w:w="270" w:type="dxa"/>
            <w:shd w:val="clear" w:color="auto" w:fill="auto"/>
          </w:tcPr>
          <w:p w14:paraId="24E9B0B6" w14:textId="77777777" w:rsidR="00B92F82" w:rsidRPr="00A24558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42D0F35" w14:textId="4C8A932C" w:rsidR="00B92F82" w:rsidRPr="00A24558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A24558">
              <w:rPr>
                <w:rFonts w:asciiTheme="majorBidi" w:eastAsia="Times New Roman" w:hAnsiTheme="majorBidi" w:cstheme="majorBidi"/>
                <w:sz w:val="30"/>
                <w:szCs w:val="30"/>
              </w:rPr>
              <w:t>6,456</w:t>
            </w:r>
          </w:p>
        </w:tc>
      </w:tr>
      <w:tr w:rsidR="00B92F82" w:rsidRPr="006375B5" w14:paraId="5E8BDB17" w14:textId="77777777" w:rsidTr="001C3F11">
        <w:tc>
          <w:tcPr>
            <w:tcW w:w="3879" w:type="dxa"/>
          </w:tcPr>
          <w:p w14:paraId="310BC193" w14:textId="461B2E6F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2B0DEE22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0755E00" w14:textId="6A28935F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A40310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4C164737" w14:textId="77F61091" w:rsidR="00B92F82" w:rsidRPr="006375B5" w:rsidRDefault="00B92F82" w:rsidP="00366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B6F0FC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E47AB85" w14:textId="670BFB43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67</w:t>
            </w:r>
          </w:p>
        </w:tc>
      </w:tr>
      <w:tr w:rsidR="00B92F82" w:rsidRPr="006375B5" w14:paraId="3760EFE9" w14:textId="77777777" w:rsidTr="001C3F11">
        <w:tc>
          <w:tcPr>
            <w:tcW w:w="3879" w:type="dxa"/>
          </w:tcPr>
          <w:p w14:paraId="4F2611B5" w14:textId="1BD14280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0282210D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553AB076" w14:textId="5F88EB25" w:rsidR="00B92F82" w:rsidRPr="006375B5" w:rsidRDefault="00B92F82" w:rsidP="000A11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7907650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0C17A492" w14:textId="1D9AB817" w:rsidR="00B92F82" w:rsidRPr="006375B5" w:rsidRDefault="00B92F82" w:rsidP="00366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(622)</w:t>
            </w:r>
          </w:p>
        </w:tc>
        <w:tc>
          <w:tcPr>
            <w:tcW w:w="270" w:type="dxa"/>
            <w:shd w:val="clear" w:color="auto" w:fill="auto"/>
          </w:tcPr>
          <w:p w14:paraId="02112FC9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862F514" w14:textId="19D1586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(622)</w:t>
            </w:r>
          </w:p>
        </w:tc>
      </w:tr>
      <w:tr w:rsidR="00B92F82" w:rsidRPr="006375B5" w14:paraId="1ADC8FDD" w14:textId="77777777" w:rsidTr="001C3F11">
        <w:trPr>
          <w:trHeight w:val="164"/>
        </w:trPr>
        <w:tc>
          <w:tcPr>
            <w:tcW w:w="3879" w:type="dxa"/>
          </w:tcPr>
          <w:p w14:paraId="09D85FCB" w14:textId="70848F6D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630" w:type="dxa"/>
          </w:tcPr>
          <w:p w14:paraId="4CDFB1BB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3CB23B9C" w14:textId="1D2E3057" w:rsidR="00B92F82" w:rsidRPr="006375B5" w:rsidRDefault="00B92F82" w:rsidP="00366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(95)</w:t>
            </w:r>
          </w:p>
        </w:tc>
        <w:tc>
          <w:tcPr>
            <w:tcW w:w="270" w:type="dxa"/>
            <w:shd w:val="clear" w:color="auto" w:fill="auto"/>
          </w:tcPr>
          <w:p w14:paraId="1CA59FFF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18F7C8B0" w14:textId="197BA12C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95</w:t>
            </w:r>
          </w:p>
        </w:tc>
        <w:tc>
          <w:tcPr>
            <w:tcW w:w="270" w:type="dxa"/>
            <w:shd w:val="clear" w:color="auto" w:fill="auto"/>
          </w:tcPr>
          <w:p w14:paraId="74DAD39D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9F51969" w14:textId="379B2CBC" w:rsidR="00B92F82" w:rsidRPr="006375B5" w:rsidRDefault="00B92F82" w:rsidP="00366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B92F82" w:rsidRPr="006375B5" w14:paraId="34631E3D" w14:textId="77777777" w:rsidTr="001C3F11">
        <w:tc>
          <w:tcPr>
            <w:tcW w:w="3879" w:type="dxa"/>
          </w:tcPr>
          <w:p w14:paraId="0B1D3A85" w14:textId="14FFCD3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วันที่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 xml:space="preserve">5 </w:t>
            </w:r>
            <w:r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 xml:space="preserve"> ตุลาคม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630" w:type="dxa"/>
          </w:tcPr>
          <w:p w14:paraId="7B5ABF07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635F7104" w14:textId="1B90B181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107</w:t>
            </w:r>
          </w:p>
        </w:tc>
        <w:tc>
          <w:tcPr>
            <w:tcW w:w="270" w:type="dxa"/>
            <w:shd w:val="clear" w:color="auto" w:fill="auto"/>
          </w:tcPr>
          <w:p w14:paraId="5F7FA1DC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</w:tcPr>
          <w:p w14:paraId="3E7154FB" w14:textId="3C9C6322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5,794</w:t>
            </w:r>
          </w:p>
        </w:tc>
        <w:tc>
          <w:tcPr>
            <w:tcW w:w="270" w:type="dxa"/>
            <w:shd w:val="clear" w:color="auto" w:fill="auto"/>
          </w:tcPr>
          <w:p w14:paraId="1CD5F5C8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5742AFE7" w14:textId="0191438F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5,901</w:t>
            </w:r>
          </w:p>
        </w:tc>
      </w:tr>
      <w:tr w:rsidR="00B92F82" w:rsidRPr="006375B5" w14:paraId="6B339BDE" w14:textId="77777777" w:rsidTr="001C3F11">
        <w:trPr>
          <w:trHeight w:val="56"/>
        </w:trPr>
        <w:tc>
          <w:tcPr>
            <w:tcW w:w="3879" w:type="dxa"/>
          </w:tcPr>
          <w:p w14:paraId="598BE486" w14:textId="0ED28E12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66CAC4C4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BEB761D" w14:textId="3E6ACBBF" w:rsidR="00B92F82" w:rsidRPr="006375B5" w:rsidRDefault="00D146BB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1EE105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32AB5648" w14:textId="7A061849" w:rsidR="00B92F82" w:rsidRPr="006375B5" w:rsidRDefault="0004349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19DD59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54D8D53" w14:textId="63590DAA" w:rsidR="00B92F82" w:rsidRPr="006375B5" w:rsidRDefault="00D146BB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42</w:t>
            </w:r>
          </w:p>
        </w:tc>
      </w:tr>
      <w:tr w:rsidR="00B92F82" w:rsidRPr="006375B5" w14:paraId="2E5A73A7" w14:textId="77777777" w:rsidTr="001C3F11">
        <w:tc>
          <w:tcPr>
            <w:tcW w:w="3879" w:type="dxa"/>
          </w:tcPr>
          <w:p w14:paraId="35EF7103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3DCF4027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52DCFD9F" w14:textId="62DD9D62" w:rsidR="00B92F82" w:rsidRPr="006375B5" w:rsidRDefault="0004349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2FA945B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621A277F" w14:textId="1A0268B2" w:rsidR="00B92F82" w:rsidRPr="006375B5" w:rsidRDefault="0004349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(4</w:t>
            </w:r>
            <w:r w:rsidR="00D146BB">
              <w:rPr>
                <w:rFonts w:ascii="Angsana New" w:eastAsia="Times New Roman" w:hAnsi="Angsana New"/>
                <w:sz w:val="30"/>
                <w:szCs w:val="30"/>
              </w:rPr>
              <w:t>90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06A1513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0B72D88" w14:textId="17D7D054" w:rsidR="00B92F82" w:rsidRPr="006375B5" w:rsidRDefault="0004349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(4</w:t>
            </w:r>
            <w:r w:rsidR="00D146BB">
              <w:rPr>
                <w:rFonts w:asciiTheme="majorBidi" w:eastAsia="Times New Roman" w:hAnsiTheme="majorBidi" w:cstheme="majorBidi"/>
                <w:sz w:val="30"/>
                <w:szCs w:val="30"/>
              </w:rPr>
              <w:t>90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B92F82" w:rsidRPr="006375B5" w14:paraId="04E57CDC" w14:textId="77777777" w:rsidTr="001C3F11">
        <w:tc>
          <w:tcPr>
            <w:tcW w:w="3879" w:type="dxa"/>
          </w:tcPr>
          <w:p w14:paraId="3ED6ACA2" w14:textId="043AAFA3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630" w:type="dxa"/>
          </w:tcPr>
          <w:p w14:paraId="4CA9A801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239F1072" w14:textId="4B72D627" w:rsidR="00B92F82" w:rsidRPr="006375B5" w:rsidRDefault="0004349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D146BB">
              <w:rPr>
                <w:rFonts w:asciiTheme="majorBidi" w:eastAsia="Times New Roman" w:hAnsiTheme="majorBidi" w:cstheme="majorBidi"/>
                <w:sz w:val="30"/>
                <w:szCs w:val="30"/>
              </w:rPr>
              <w:t>45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846B657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</w:tcPr>
          <w:p w14:paraId="3BCDE1AD" w14:textId="2979E6FE" w:rsidR="00B92F82" w:rsidRPr="006375B5" w:rsidRDefault="00D146BB" w:rsidP="00AD12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45</w:t>
            </w:r>
          </w:p>
        </w:tc>
        <w:tc>
          <w:tcPr>
            <w:tcW w:w="270" w:type="dxa"/>
            <w:shd w:val="clear" w:color="auto" w:fill="auto"/>
          </w:tcPr>
          <w:p w14:paraId="64577AEB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B1377BE" w14:textId="4A627478" w:rsidR="00B92F82" w:rsidRPr="006375B5" w:rsidRDefault="00AD12FC" w:rsidP="00AD12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B92F82" w:rsidRPr="006375B5" w14:paraId="2BA3A003" w14:textId="77777777" w:rsidTr="001C3F11">
        <w:trPr>
          <w:trHeight w:val="54"/>
        </w:trPr>
        <w:tc>
          <w:tcPr>
            <w:tcW w:w="3879" w:type="dxa"/>
          </w:tcPr>
          <w:p w14:paraId="72F3A650" w14:textId="59BC04A3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6</w:t>
            </w:r>
          </w:p>
        </w:tc>
        <w:tc>
          <w:tcPr>
            <w:tcW w:w="630" w:type="dxa"/>
          </w:tcPr>
          <w:p w14:paraId="08403337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1F98B0A" w14:textId="5D26EFAD" w:rsidR="00B92F82" w:rsidRPr="006375B5" w:rsidRDefault="00AD12FC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104</w:t>
            </w:r>
          </w:p>
        </w:tc>
        <w:tc>
          <w:tcPr>
            <w:tcW w:w="270" w:type="dxa"/>
            <w:shd w:val="clear" w:color="auto" w:fill="auto"/>
          </w:tcPr>
          <w:p w14:paraId="7D57D219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D2416A0" w14:textId="425BA01B" w:rsidR="00B92F82" w:rsidRPr="006375B5" w:rsidRDefault="00AD12FC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5,349</w:t>
            </w:r>
          </w:p>
        </w:tc>
        <w:tc>
          <w:tcPr>
            <w:tcW w:w="270" w:type="dxa"/>
            <w:shd w:val="clear" w:color="auto" w:fill="auto"/>
          </w:tcPr>
          <w:p w14:paraId="5C84B03F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96A3C99" w14:textId="6C107B66" w:rsidR="00B92F82" w:rsidRPr="006375B5" w:rsidRDefault="00AD12FC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5,453</w:t>
            </w:r>
          </w:p>
        </w:tc>
      </w:tr>
      <w:tr w:rsidR="00B92F82" w:rsidRPr="006375B5" w14:paraId="4B227AF1" w14:textId="77777777" w:rsidTr="001C3F11">
        <w:tc>
          <w:tcPr>
            <w:tcW w:w="3879" w:type="dxa"/>
          </w:tcPr>
          <w:p w14:paraId="514A449F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293766C6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4D6E79B1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23F6B3F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</w:tcPr>
          <w:p w14:paraId="76021199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869FFE3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58A711F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92F82" w:rsidRPr="006375B5" w14:paraId="2A85BF17" w14:textId="77777777" w:rsidTr="001C3F11">
        <w:tc>
          <w:tcPr>
            <w:tcW w:w="3879" w:type="dxa"/>
          </w:tcPr>
          <w:p w14:paraId="6481F2D2" w14:textId="3E48A3D5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  <w:t>ค่าเสื่อมราคาและขาดทุนจากการด้อยค่า</w:t>
            </w:r>
          </w:p>
        </w:tc>
        <w:tc>
          <w:tcPr>
            <w:tcW w:w="630" w:type="dxa"/>
          </w:tcPr>
          <w:p w14:paraId="684D3FF3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69B2910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9833835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7A102A95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93E9475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D22FEF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24558" w:rsidRPr="006375B5" w14:paraId="4180CFDF" w14:textId="77777777" w:rsidTr="001C3F11">
        <w:tc>
          <w:tcPr>
            <w:tcW w:w="3879" w:type="dxa"/>
          </w:tcPr>
          <w:p w14:paraId="7FC089D8" w14:textId="0C892409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วันที่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/>
                <w:sz w:val="30"/>
                <w:szCs w:val="30"/>
              </w:rPr>
              <w:t>256</w:t>
            </w:r>
            <w:r>
              <w:rPr>
                <w:rFonts w:asciiTheme="majorBidi" w:hAnsiTheme="majorBidi"/>
                <w:sz w:val="30"/>
                <w:szCs w:val="30"/>
              </w:rPr>
              <w:t>4</w:t>
            </w:r>
          </w:p>
        </w:tc>
        <w:tc>
          <w:tcPr>
            <w:tcW w:w="630" w:type="dxa"/>
          </w:tcPr>
          <w:p w14:paraId="18753206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30CC680" w14:textId="708A872D" w:rsidR="00A24558" w:rsidRPr="00A24558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A24558">
              <w:rPr>
                <w:rFonts w:asciiTheme="majorBidi" w:eastAsia="Times New Roman" w:hAnsiTheme="majorBidi" w:cstheme="majorBidi"/>
                <w:sz w:val="30"/>
                <w:szCs w:val="30"/>
              </w:rPr>
              <w:t>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C2810C9" w14:textId="77777777" w:rsidR="00A24558" w:rsidRPr="00A24558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2818EBA1" w14:textId="3B051724" w:rsidR="00A24558" w:rsidRPr="00A24558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A24558">
              <w:rPr>
                <w:rFonts w:ascii="Angsana New" w:eastAsia="Times New Roman" w:hAnsi="Angsana New"/>
                <w:sz w:val="30"/>
                <w:szCs w:val="30"/>
              </w:rPr>
              <w:t>953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1435A9" w14:textId="77777777" w:rsidR="00A24558" w:rsidRPr="00A24558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55B7AC0" w14:textId="65B1588E" w:rsidR="00A24558" w:rsidRPr="00A24558" w:rsidRDefault="00A24558" w:rsidP="005A35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A24558">
              <w:rPr>
                <w:rFonts w:asciiTheme="majorBidi" w:eastAsia="Times New Roman" w:hAnsiTheme="majorBidi" w:cstheme="majorBidi"/>
                <w:sz w:val="30"/>
                <w:szCs w:val="30"/>
              </w:rPr>
              <w:t>989</w:t>
            </w:r>
          </w:p>
        </w:tc>
      </w:tr>
      <w:tr w:rsidR="00A24558" w:rsidRPr="006375B5" w14:paraId="5F300B3C" w14:textId="77777777" w:rsidTr="001C3F11">
        <w:tc>
          <w:tcPr>
            <w:tcW w:w="3879" w:type="dxa"/>
          </w:tcPr>
          <w:p w14:paraId="05B379BA" w14:textId="1BCCC942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515194A2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BFF04E" w14:textId="75AD9B9F" w:rsidR="00A24558" w:rsidRPr="006375B5" w:rsidRDefault="00A24558" w:rsidP="005A35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72B7E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B06E5E5" w14:textId="217A73E5" w:rsidR="00A24558" w:rsidRPr="006375B5" w:rsidRDefault="00A24558" w:rsidP="005A35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104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AE8A7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D03A079" w14:textId="75F4AD3A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104</w:t>
            </w:r>
          </w:p>
        </w:tc>
      </w:tr>
      <w:tr w:rsidR="00A24558" w:rsidRPr="006375B5" w14:paraId="066EA91D" w14:textId="77777777" w:rsidTr="001C3F11">
        <w:tc>
          <w:tcPr>
            <w:tcW w:w="3879" w:type="dxa"/>
          </w:tcPr>
          <w:p w14:paraId="50FE1421" w14:textId="4B73BAB9" w:rsidR="00A24558" w:rsidRPr="006375B5" w:rsidRDefault="00864C10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ขาดทุนจากการ</w:t>
            </w:r>
            <w:r w:rsidR="00A24558"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ด้อยค่า</w:t>
            </w:r>
          </w:p>
        </w:tc>
        <w:tc>
          <w:tcPr>
            <w:tcW w:w="630" w:type="dxa"/>
          </w:tcPr>
          <w:p w14:paraId="3E571A18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E90D7F9" w14:textId="7AE8D5A5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5"/>
              </w:tabs>
              <w:ind w:left="-135" w:right="-113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BA295A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51D11685" w14:textId="5F5CAFAD" w:rsidR="00A24558" w:rsidRPr="006375B5" w:rsidRDefault="00A24558" w:rsidP="005A35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left="-135" w:right="-113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59C854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8671A74" w14:textId="1AA48391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62</w:t>
            </w:r>
          </w:p>
        </w:tc>
      </w:tr>
      <w:tr w:rsidR="00A24558" w:rsidRPr="006375B5" w14:paraId="2D55120D" w14:textId="77777777" w:rsidTr="001C3F11">
        <w:tc>
          <w:tcPr>
            <w:tcW w:w="3879" w:type="dxa"/>
          </w:tcPr>
          <w:p w14:paraId="1688D21E" w14:textId="30E9643F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19F198C6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47EAF88" w14:textId="2F1579FE" w:rsidR="00A24558" w:rsidRPr="006375B5" w:rsidRDefault="00A24558" w:rsidP="005A35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left="-135" w:right="-113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B20D8CF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62A6652" w14:textId="21BA0D06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(146)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A45200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1EA874A" w14:textId="7FDB2D48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(146)</w:t>
            </w:r>
          </w:p>
        </w:tc>
      </w:tr>
      <w:tr w:rsidR="00A24558" w:rsidRPr="006375B5" w14:paraId="3A512FD1" w14:textId="77777777" w:rsidTr="001C3F11">
        <w:tc>
          <w:tcPr>
            <w:tcW w:w="3879" w:type="dxa"/>
          </w:tcPr>
          <w:p w14:paraId="616EA17E" w14:textId="13DBA735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5 </w:t>
            </w:r>
            <w:r w:rsidRPr="006375B5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ตุลาคม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630" w:type="dxa"/>
          </w:tcPr>
          <w:p w14:paraId="6C364101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868A238" w14:textId="424C43AF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243D0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646D531" w14:textId="1E444D00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911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6D9EDB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673FA2B" w14:textId="76DB7511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1,009</w:t>
            </w:r>
          </w:p>
        </w:tc>
      </w:tr>
      <w:tr w:rsidR="00A24558" w:rsidRPr="006375B5" w14:paraId="64D7C81A" w14:textId="77777777" w:rsidTr="001C3F11">
        <w:tc>
          <w:tcPr>
            <w:tcW w:w="3879" w:type="dxa"/>
          </w:tcPr>
          <w:p w14:paraId="57A449DA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54B223B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111C095" w14:textId="4D910730" w:rsidR="00A24558" w:rsidRPr="006375B5" w:rsidRDefault="008350E9" w:rsidP="00A24558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15F370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3228EB53" w14:textId="7F0AFE55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</w:t>
            </w:r>
            <w:r w:rsidR="00460A37">
              <w:rPr>
                <w:rFonts w:ascii="Angsana New" w:eastAsia="Times New Roman" w:hAnsi="Angsana New" w:hint="cs"/>
                <w:sz w:val="30"/>
                <w:szCs w:val="30"/>
                <w:cs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D8AE9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1AF803F" w14:textId="2EC40631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</w:t>
            </w:r>
            <w:r w:rsidR="00460A3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7</w:t>
            </w:r>
          </w:p>
        </w:tc>
      </w:tr>
      <w:tr w:rsidR="00A24558" w:rsidRPr="006375B5" w14:paraId="7967AB0B" w14:textId="77777777" w:rsidTr="001C3F11">
        <w:tc>
          <w:tcPr>
            <w:tcW w:w="3879" w:type="dxa"/>
          </w:tcPr>
          <w:p w14:paraId="0EBCC94B" w14:textId="24035760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7B830228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BF6B669" w14:textId="5E660220" w:rsidR="00A24558" w:rsidRPr="006375B5" w:rsidRDefault="008350E9" w:rsidP="00A24558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C0B9FA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6AB91F2" w14:textId="235D1CDD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(12</w:t>
            </w:r>
            <w:r w:rsidR="00460A37">
              <w:rPr>
                <w:rFonts w:ascii="Angsana New" w:eastAsia="Times New Roman" w:hAnsi="Angsana New" w:hint="cs"/>
                <w:sz w:val="30"/>
                <w:szCs w:val="30"/>
                <w:cs/>
              </w:rPr>
              <w:t>7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0AE0EE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63F981" w14:textId="5AA7CD4B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(12</w:t>
            </w:r>
            <w:r w:rsidR="00460A3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7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A24558" w:rsidRPr="006375B5" w14:paraId="0A232761" w14:textId="77777777" w:rsidTr="001C3F11">
        <w:tc>
          <w:tcPr>
            <w:tcW w:w="3879" w:type="dxa"/>
          </w:tcPr>
          <w:p w14:paraId="78EF0832" w14:textId="10A88D1F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 w:rsidR="007139D6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630" w:type="dxa"/>
          </w:tcPr>
          <w:p w14:paraId="051A6FA9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23A65DB" w14:textId="7D2F2C06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627CFD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E61EE78" w14:textId="5318A526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065578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409E1AC" w14:textId="5E32F862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979</w:t>
            </w:r>
          </w:p>
        </w:tc>
      </w:tr>
      <w:tr w:rsidR="00A24558" w:rsidRPr="006375B5" w14:paraId="6A362A48" w14:textId="77777777" w:rsidTr="001C3F11">
        <w:tc>
          <w:tcPr>
            <w:tcW w:w="3879" w:type="dxa"/>
          </w:tcPr>
          <w:p w14:paraId="0670C3A9" w14:textId="77777777" w:rsidR="00A24558" w:rsidRPr="009B099A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2F0EE165" w14:textId="77777777" w:rsidR="00A24558" w:rsidRPr="009B099A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8E99F9A" w14:textId="77777777" w:rsidR="00A24558" w:rsidRPr="009B099A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9CD4D3" w14:textId="77777777" w:rsidR="00A24558" w:rsidRPr="009B099A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C9D827C" w14:textId="77777777" w:rsidR="00A24558" w:rsidRPr="009B099A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A3B519" w14:textId="77777777" w:rsidR="00A24558" w:rsidRPr="009B099A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067690F" w14:textId="77777777" w:rsidR="00A24558" w:rsidRPr="009B099A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8B39FB" w:rsidRPr="006375B5" w14:paraId="1D9D5AFA" w14:textId="77777777" w:rsidTr="001C3F11">
        <w:tc>
          <w:tcPr>
            <w:tcW w:w="3879" w:type="dxa"/>
          </w:tcPr>
          <w:p w14:paraId="08BD8962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6A4C3BDB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9A136CD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BFFBB7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48285985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EFF2C71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E58BED2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8B39FB" w:rsidRPr="006375B5" w14:paraId="68078B6C" w14:textId="77777777" w:rsidTr="001C3F11">
        <w:tc>
          <w:tcPr>
            <w:tcW w:w="3879" w:type="dxa"/>
          </w:tcPr>
          <w:p w14:paraId="08A58F19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526F5A05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4DD448A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79B29FE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6A6B02A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C1329F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5BFBECD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8B39FB" w:rsidRPr="006375B5" w14:paraId="35ED1134" w14:textId="77777777" w:rsidTr="001C3F11">
        <w:tc>
          <w:tcPr>
            <w:tcW w:w="3879" w:type="dxa"/>
          </w:tcPr>
          <w:p w14:paraId="48716D06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42704D2E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94DBAEB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608C813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9F060A8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5B9127B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806BF7D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B2415D" w:rsidRPr="006375B5" w14:paraId="6C5F87E4" w14:textId="77777777" w:rsidTr="001C3F11">
        <w:tc>
          <w:tcPr>
            <w:tcW w:w="3879" w:type="dxa"/>
          </w:tcPr>
          <w:p w14:paraId="496D02FF" w14:textId="000CA454" w:rsidR="00B2415D" w:rsidRPr="009B099A" w:rsidRDefault="00B2415D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7618C048" w14:textId="77777777" w:rsidR="00B2415D" w:rsidRPr="009B099A" w:rsidRDefault="00B2415D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E958D95" w14:textId="77777777" w:rsidR="00B2415D" w:rsidRPr="009B099A" w:rsidRDefault="00B2415D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A6557AF" w14:textId="77777777" w:rsidR="00B2415D" w:rsidRPr="009B099A" w:rsidRDefault="00B2415D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5CE1A426" w14:textId="77777777" w:rsidR="00B2415D" w:rsidRPr="009B099A" w:rsidRDefault="00B2415D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7631BE5" w14:textId="77777777" w:rsidR="00B2415D" w:rsidRPr="009B099A" w:rsidRDefault="00B2415D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0321515" w14:textId="77777777" w:rsidR="00B2415D" w:rsidRPr="009B099A" w:rsidRDefault="00B2415D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8B39FB" w:rsidRPr="006375B5" w14:paraId="0C18E164" w14:textId="77777777" w:rsidTr="001C3F11">
        <w:tc>
          <w:tcPr>
            <w:tcW w:w="3879" w:type="dxa"/>
          </w:tcPr>
          <w:p w14:paraId="4FFC492D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1C902C79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206F1BA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F744942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B2B36E6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3E61228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C538B6E" w14:textId="77777777" w:rsidR="008B39FB" w:rsidRPr="009B099A" w:rsidRDefault="008B39FB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A24558" w:rsidRPr="006375B5" w14:paraId="61508CA4" w14:textId="77777777" w:rsidTr="001C3F11">
        <w:trPr>
          <w:trHeight w:val="70"/>
        </w:trPr>
        <w:tc>
          <w:tcPr>
            <w:tcW w:w="3879" w:type="dxa"/>
          </w:tcPr>
          <w:p w14:paraId="3668047C" w14:textId="5DB325A6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630" w:type="dxa"/>
          </w:tcPr>
          <w:p w14:paraId="4F80D94B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D1D00B1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CB05619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3E3E815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4B2FCB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4754122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24558" w:rsidRPr="006375B5" w14:paraId="563AEC15" w14:textId="77777777" w:rsidTr="001C3F11">
        <w:tc>
          <w:tcPr>
            <w:tcW w:w="3879" w:type="dxa"/>
          </w:tcPr>
          <w:p w14:paraId="0FD29929" w14:textId="5ECF11B1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 w:rsidR="000E5D6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630" w:type="dxa"/>
          </w:tcPr>
          <w:p w14:paraId="1D4A7012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BBA2287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CB7387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E1BDDC2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E171B8B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7886296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0E5D67" w:rsidRPr="006375B5" w14:paraId="2DDC71F3" w14:textId="77777777" w:rsidTr="001C3F11">
        <w:tc>
          <w:tcPr>
            <w:tcW w:w="3879" w:type="dxa"/>
          </w:tcPr>
          <w:p w14:paraId="2D7FC86F" w14:textId="25F714EA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630" w:type="dxa"/>
          </w:tcPr>
          <w:p w14:paraId="1A3905E5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8A3E52E" w14:textId="269E430A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9BD805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0FBB2E82" w14:textId="35CC5492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4,766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F3D9EA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7FBB1B0" w14:textId="62332B66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4,775</w:t>
            </w:r>
          </w:p>
        </w:tc>
      </w:tr>
      <w:tr w:rsidR="000E5D67" w:rsidRPr="006375B5" w14:paraId="0D6D9095" w14:textId="77777777" w:rsidTr="001C3F11">
        <w:tc>
          <w:tcPr>
            <w:tcW w:w="3879" w:type="dxa"/>
          </w:tcPr>
          <w:p w14:paraId="7D0C35EA" w14:textId="31901015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630" w:type="dxa"/>
          </w:tcPr>
          <w:p w14:paraId="587D4C84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9ED3D31" w14:textId="1B2AD427" w:rsidR="000E5D67" w:rsidRPr="006375B5" w:rsidRDefault="000E5D67" w:rsidP="00275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516773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6FAA123" w14:textId="5490D19B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048705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0BC9358" w14:textId="14A1F863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117</w:t>
            </w:r>
          </w:p>
        </w:tc>
      </w:tr>
      <w:tr w:rsidR="000E5D67" w:rsidRPr="006375B5" w14:paraId="24F0A5D0" w14:textId="77777777" w:rsidTr="001C3F11">
        <w:tc>
          <w:tcPr>
            <w:tcW w:w="3879" w:type="dxa"/>
          </w:tcPr>
          <w:p w14:paraId="3F50501D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071E33EB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CBA6782" w14:textId="5DAC1033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21B55B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6371057" w14:textId="012BF22F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4,883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7AC0DC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54576F1" w14:textId="4C8465B0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4,892</w:t>
            </w:r>
          </w:p>
        </w:tc>
      </w:tr>
      <w:tr w:rsidR="00A24558" w:rsidRPr="006375B5" w14:paraId="38A43CFE" w14:textId="77777777" w:rsidTr="001C3F11">
        <w:tc>
          <w:tcPr>
            <w:tcW w:w="3879" w:type="dxa"/>
          </w:tcPr>
          <w:p w14:paraId="364FF7CE" w14:textId="501AA2BE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 w:rsidR="000E5D6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630" w:type="dxa"/>
          </w:tcPr>
          <w:p w14:paraId="34E277DF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F1D7E46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824295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5413168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1115678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12F24D0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24558" w:rsidRPr="006375B5" w14:paraId="5940DC5A" w14:textId="77777777" w:rsidTr="001C3F11">
        <w:tc>
          <w:tcPr>
            <w:tcW w:w="3879" w:type="dxa"/>
          </w:tcPr>
          <w:p w14:paraId="295B3DAD" w14:textId="65138A2C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630" w:type="dxa"/>
          </w:tcPr>
          <w:p w14:paraId="2C59E5F3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FD7556D" w14:textId="646FA124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F4E846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87FAFAE" w14:textId="3E926E9E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4,363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836F6A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E56211B" w14:textId="7D1FD6F8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4,369</w:t>
            </w:r>
          </w:p>
        </w:tc>
      </w:tr>
      <w:tr w:rsidR="00A24558" w:rsidRPr="006375B5" w14:paraId="7AE015D1" w14:textId="77777777" w:rsidTr="001C3F11">
        <w:tc>
          <w:tcPr>
            <w:tcW w:w="3879" w:type="dxa"/>
          </w:tcPr>
          <w:p w14:paraId="4A1725FB" w14:textId="2A096046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630" w:type="dxa"/>
          </w:tcPr>
          <w:p w14:paraId="7518DF1A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633EF3E" w14:textId="2985C9B5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6DEEA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16A0B76" w14:textId="224A0710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105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467294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5A660E6" w14:textId="349A0AC0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105</w:t>
            </w:r>
          </w:p>
        </w:tc>
      </w:tr>
      <w:tr w:rsidR="00A24558" w:rsidRPr="006375B5" w14:paraId="6F181779" w14:textId="77777777" w:rsidTr="001C3F11">
        <w:tc>
          <w:tcPr>
            <w:tcW w:w="3879" w:type="dxa"/>
          </w:tcPr>
          <w:p w14:paraId="50F32935" w14:textId="29B44265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1B80BE1B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509E235" w14:textId="0C97E040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737E145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5CA01FD" w14:textId="1CD33BA1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4,468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BB0C4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FD37AB9" w14:textId="3F8B55F1" w:rsidR="00A24558" w:rsidRPr="006375B5" w:rsidRDefault="008350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4,474</w:t>
            </w:r>
          </w:p>
        </w:tc>
      </w:tr>
    </w:tbl>
    <w:p w14:paraId="6FDD398F" w14:textId="77777777" w:rsidR="00C46848" w:rsidRPr="005220BB" w:rsidRDefault="00C468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03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500"/>
        <w:gridCol w:w="960"/>
        <w:gridCol w:w="236"/>
        <w:gridCol w:w="994"/>
        <w:gridCol w:w="270"/>
        <w:gridCol w:w="930"/>
        <w:gridCol w:w="236"/>
        <w:gridCol w:w="904"/>
      </w:tblGrid>
      <w:tr w:rsidR="00307CCE" w:rsidRPr="006375B5" w14:paraId="21EEC1DD" w14:textId="77777777" w:rsidTr="00B913DD">
        <w:trPr>
          <w:tblHeader/>
        </w:trPr>
        <w:tc>
          <w:tcPr>
            <w:tcW w:w="4500" w:type="dxa"/>
          </w:tcPr>
          <w:p w14:paraId="0169E1C2" w14:textId="457B2F60" w:rsidR="00307CCE" w:rsidRPr="006375B5" w:rsidRDefault="009B099A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sz w:val="4"/>
                <w:szCs w:val="4"/>
              </w:rPr>
              <w:br w:type="column"/>
            </w:r>
            <w:r>
              <w:rPr>
                <w:sz w:val="4"/>
                <w:szCs w:val="4"/>
              </w:rPr>
              <w:br w:type="column"/>
            </w:r>
          </w:p>
        </w:tc>
        <w:tc>
          <w:tcPr>
            <w:tcW w:w="2190" w:type="dxa"/>
            <w:gridSpan w:val="3"/>
            <w:vAlign w:val="center"/>
          </w:tcPr>
          <w:p w14:paraId="56066F78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FEF3DF0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vAlign w:val="center"/>
          </w:tcPr>
          <w:p w14:paraId="28280258" w14:textId="77777777" w:rsidR="00307CCE" w:rsidRPr="006375B5" w:rsidRDefault="00307CCE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5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E5D67" w:rsidRPr="006375B5" w14:paraId="7A3A10D2" w14:textId="77777777" w:rsidTr="00B913DD">
        <w:trPr>
          <w:tblHeader/>
        </w:trPr>
        <w:tc>
          <w:tcPr>
            <w:tcW w:w="4500" w:type="dxa"/>
          </w:tcPr>
          <w:p w14:paraId="5F8FF13B" w14:textId="77777777" w:rsidR="000E5D67" w:rsidRPr="006375B5" w:rsidRDefault="000E5D67" w:rsidP="000E5D6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960" w:type="dxa"/>
            <w:vAlign w:val="center"/>
          </w:tcPr>
          <w:p w14:paraId="30265C3F" w14:textId="7E8C6512" w:rsidR="000E5D67" w:rsidRPr="006375B5" w:rsidRDefault="000E5D67" w:rsidP="000E5D67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36" w:type="dxa"/>
          </w:tcPr>
          <w:p w14:paraId="4AADA15F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4" w:type="dxa"/>
            <w:vAlign w:val="center"/>
          </w:tcPr>
          <w:p w14:paraId="0214941B" w14:textId="1F048527" w:rsidR="000E5D67" w:rsidRPr="006375B5" w:rsidRDefault="000E5D67" w:rsidP="000E5D67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6A827412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0" w:type="dxa"/>
            <w:vAlign w:val="center"/>
          </w:tcPr>
          <w:p w14:paraId="29ABD373" w14:textId="042DAA8F" w:rsidR="000E5D67" w:rsidRPr="006375B5" w:rsidRDefault="000E5D67" w:rsidP="000E5D67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36" w:type="dxa"/>
          </w:tcPr>
          <w:p w14:paraId="3FDBA564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04" w:type="dxa"/>
            <w:vAlign w:val="center"/>
          </w:tcPr>
          <w:p w14:paraId="6864B329" w14:textId="5DC5473F" w:rsidR="000E5D67" w:rsidRPr="006375B5" w:rsidRDefault="000E5D67" w:rsidP="000E5D67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5</w:t>
            </w:r>
          </w:p>
        </w:tc>
      </w:tr>
      <w:tr w:rsidR="00307CCE" w:rsidRPr="006375B5" w14:paraId="7FE25605" w14:textId="77777777" w:rsidTr="00B913DD">
        <w:trPr>
          <w:tblHeader/>
        </w:trPr>
        <w:tc>
          <w:tcPr>
            <w:tcW w:w="4500" w:type="dxa"/>
          </w:tcPr>
          <w:p w14:paraId="20A43BD5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4530" w:type="dxa"/>
            <w:gridSpan w:val="7"/>
          </w:tcPr>
          <w:p w14:paraId="57981173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07CCE" w:rsidRPr="006375B5" w14:paraId="0AE037E2" w14:textId="77777777" w:rsidTr="00B913DD">
        <w:tc>
          <w:tcPr>
            <w:tcW w:w="4500" w:type="dxa"/>
          </w:tcPr>
          <w:p w14:paraId="290AF794" w14:textId="5E7D2022" w:rsidR="00307CCE" w:rsidRPr="006375B5" w:rsidRDefault="00307CCE" w:rsidP="0084056C">
            <w:pPr>
              <w:ind w:left="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ในระหว่าง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ปีสิ้นสุดวันที่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24C8A2B0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-12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14:paraId="4015FD13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center"/>
          </w:tcPr>
          <w:p w14:paraId="269A9227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2E5AA41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0FC1290D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14:paraId="00509C5C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center"/>
          </w:tcPr>
          <w:p w14:paraId="2F8B3796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0E5D67" w:rsidRPr="006375B5" w14:paraId="27784E5B" w14:textId="77777777" w:rsidTr="00B913DD">
        <w:tc>
          <w:tcPr>
            <w:tcW w:w="4500" w:type="dxa"/>
          </w:tcPr>
          <w:p w14:paraId="56CC986A" w14:textId="77777777" w:rsidR="000E5D67" w:rsidRPr="006375B5" w:rsidRDefault="000E5D67" w:rsidP="000E5D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ต้นทุน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พนักงานที่เกี่ยวข้อง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ที่รวมเป็นส่วนหนึ่ง</w:t>
            </w:r>
          </w:p>
          <w:p w14:paraId="02000702" w14:textId="77777777" w:rsidR="000E5D67" w:rsidRPr="006375B5" w:rsidRDefault="000E5D67" w:rsidP="000E5D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งอสังหาริมทรัพย์เพื่อการลงทุน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319B7847" w14:textId="77777777" w:rsidR="000E5D67" w:rsidRDefault="000E5D67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D151A88" w14:textId="7AE3157D" w:rsidR="00BB27FE" w:rsidRPr="006375B5" w:rsidRDefault="00171095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16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1DA7A2D5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center"/>
          </w:tcPr>
          <w:p w14:paraId="2CD26E82" w14:textId="77777777" w:rsidR="000E5D67" w:rsidRDefault="000E5D67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628978A" w14:textId="1FE64CB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70" w:type="dxa"/>
            <w:shd w:val="clear" w:color="auto" w:fill="auto"/>
          </w:tcPr>
          <w:p w14:paraId="5E4A49A5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2E6F615B" w14:textId="77777777" w:rsidR="000E5D67" w:rsidRDefault="000E5D67" w:rsidP="000E5D6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651D4855" w14:textId="204B890B" w:rsidR="00BB27FE" w:rsidRPr="006375B5" w:rsidRDefault="00171095" w:rsidP="000E5D6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1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2F6CCDEE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center"/>
          </w:tcPr>
          <w:p w14:paraId="5FB67671" w14:textId="77777777" w:rsidR="000E5D67" w:rsidRDefault="000E5D67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0221B26" w14:textId="75EAA3AA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</w:tr>
      <w:tr w:rsidR="000E5D67" w:rsidRPr="006375B5" w14:paraId="155D68A6" w14:textId="77777777" w:rsidTr="00B913DD">
        <w:tc>
          <w:tcPr>
            <w:tcW w:w="4500" w:type="dxa"/>
          </w:tcPr>
          <w:p w14:paraId="4D62D2D2" w14:textId="77777777" w:rsidR="000E5D67" w:rsidRPr="006375B5" w:rsidRDefault="000E5D67" w:rsidP="000E5D67">
            <w:pPr>
              <w:ind w:left="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ต้นทุนการกู้ยืมที่รวมเป็นส่วนหนึ่งของ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อสังหาริมทรัพย์เพื่อการลงทุน</w:t>
            </w:r>
          </w:p>
        </w:tc>
        <w:tc>
          <w:tcPr>
            <w:tcW w:w="960" w:type="dxa"/>
            <w:shd w:val="clear" w:color="auto" w:fill="auto"/>
            <w:vAlign w:val="bottom"/>
          </w:tcPr>
          <w:p w14:paraId="633EB35B" w14:textId="33FD311C" w:rsidR="000E5D67" w:rsidRPr="006375B5" w:rsidRDefault="00884388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7738791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2624B9E4" w14:textId="5926E301" w:rsidR="000E5D67" w:rsidRPr="006375B5" w:rsidRDefault="00884388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9FC2F2D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bottom"/>
          </w:tcPr>
          <w:p w14:paraId="0AAAB8E7" w14:textId="6AFE5FD0" w:rsidR="000E5D67" w:rsidRPr="006375B5" w:rsidRDefault="008A55F5" w:rsidP="000E5D67">
            <w:pPr>
              <w:pStyle w:val="acctfourfigures"/>
              <w:tabs>
                <w:tab w:val="clear" w:pos="765"/>
                <w:tab w:val="decimal" w:pos="401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2842A71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35D178E" w14:textId="1A9020AB" w:rsidR="000E5D67" w:rsidRPr="006375B5" w:rsidRDefault="000E5D67" w:rsidP="000B50E9">
            <w:pPr>
              <w:pStyle w:val="acctfourfigures"/>
              <w:tabs>
                <w:tab w:val="clear" w:pos="765"/>
                <w:tab w:val="decimal" w:pos="4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913DD" w:rsidRPr="006375B5" w14:paraId="67D3DDD4" w14:textId="77777777" w:rsidTr="00B913DD">
        <w:tc>
          <w:tcPr>
            <w:tcW w:w="4500" w:type="dxa"/>
          </w:tcPr>
          <w:p w14:paraId="3799AFB8" w14:textId="77777777" w:rsidR="00B913DD" w:rsidRPr="006375B5" w:rsidRDefault="00B913DD" w:rsidP="00B913DD">
            <w:pPr>
              <w:ind w:left="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60" w:type="dxa"/>
            <w:shd w:val="clear" w:color="auto" w:fill="auto"/>
            <w:vAlign w:val="bottom"/>
          </w:tcPr>
          <w:p w14:paraId="1DF70348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845A80A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134C5B08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716"/>
                <w:tab w:val="decimal" w:pos="77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34CFBC0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bottom"/>
          </w:tcPr>
          <w:p w14:paraId="6B62D747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9E9B99A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268217B2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913DD" w:rsidRPr="006375B5" w14:paraId="79A1732C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1F9DDA23" w14:textId="42054E47" w:rsidR="00B913DD" w:rsidRPr="006375B5" w:rsidRDefault="00B913DD" w:rsidP="00B913DD">
            <w:pPr>
              <w:ind w:left="164" w:hanging="16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จำนวนที่รับรู้ในกำไรหรือขาดทุน</w:t>
            </w:r>
          </w:p>
        </w:tc>
        <w:tc>
          <w:tcPr>
            <w:tcW w:w="960" w:type="dxa"/>
            <w:shd w:val="clear" w:color="auto" w:fill="auto"/>
          </w:tcPr>
          <w:p w14:paraId="20D9B5C6" w14:textId="77777777" w:rsidR="00B913DD" w:rsidRPr="00B913DD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shd w:val="clear" w:color="auto" w:fill="auto"/>
          </w:tcPr>
          <w:p w14:paraId="5B1F20C7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543966CE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929D7FC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154FAEA6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CEBD073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6DA8A3D1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E5D67" w:rsidRPr="006375B5" w14:paraId="19F67C53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41CC4EB4" w14:textId="50EA0381" w:rsidR="000E5D67" w:rsidRPr="006375B5" w:rsidRDefault="000E5D67" w:rsidP="000E5D67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รายได้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จากการให้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เช่า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และบริการที่เกี่ยวข้อง</w:t>
            </w:r>
          </w:p>
        </w:tc>
        <w:tc>
          <w:tcPr>
            <w:tcW w:w="960" w:type="dxa"/>
            <w:shd w:val="clear" w:color="auto" w:fill="auto"/>
          </w:tcPr>
          <w:p w14:paraId="11E1997D" w14:textId="79674237" w:rsidR="000E5D67" w:rsidRPr="006375B5" w:rsidRDefault="00DB72D9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</w:t>
            </w:r>
            <w:r w:rsidR="005A758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799</w:t>
            </w:r>
          </w:p>
        </w:tc>
        <w:tc>
          <w:tcPr>
            <w:tcW w:w="236" w:type="dxa"/>
            <w:shd w:val="clear" w:color="auto" w:fill="auto"/>
          </w:tcPr>
          <w:p w14:paraId="16CA14D3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618D8FE8" w14:textId="08923FE8" w:rsidR="000E5D67" w:rsidRPr="006375B5" w:rsidRDefault="000E5D67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2,392</w:t>
            </w:r>
          </w:p>
        </w:tc>
        <w:tc>
          <w:tcPr>
            <w:tcW w:w="270" w:type="dxa"/>
            <w:shd w:val="clear" w:color="auto" w:fill="auto"/>
          </w:tcPr>
          <w:p w14:paraId="0ED6AC66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5CA074DC" w14:textId="4223AD93" w:rsidR="000E5D67" w:rsidRPr="006375B5" w:rsidRDefault="00DB72D9" w:rsidP="000E5D6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373</w:t>
            </w:r>
          </w:p>
        </w:tc>
        <w:tc>
          <w:tcPr>
            <w:tcW w:w="236" w:type="dxa"/>
            <w:shd w:val="clear" w:color="auto" w:fill="auto"/>
          </w:tcPr>
          <w:p w14:paraId="12AFF16B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02CD5304" w14:textId="155625BD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403</w:t>
            </w:r>
          </w:p>
        </w:tc>
      </w:tr>
      <w:tr w:rsidR="000E5D67" w:rsidRPr="006375B5" w14:paraId="47F24613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200C34A7" w14:textId="77777777" w:rsidR="000E5D67" w:rsidRPr="006375B5" w:rsidRDefault="000E5D67" w:rsidP="000E5D67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ค่าซ่อมแซมและค่าบำรุงรักษา</w:t>
            </w:r>
          </w:p>
        </w:tc>
        <w:tc>
          <w:tcPr>
            <w:tcW w:w="960" w:type="dxa"/>
            <w:shd w:val="clear" w:color="auto" w:fill="auto"/>
          </w:tcPr>
          <w:p w14:paraId="0C8EFE42" w14:textId="5C8D6A68" w:rsidR="000E5D67" w:rsidRPr="006375B5" w:rsidRDefault="00127607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187</w:t>
            </w:r>
          </w:p>
        </w:tc>
        <w:tc>
          <w:tcPr>
            <w:tcW w:w="236" w:type="dxa"/>
            <w:shd w:val="clear" w:color="auto" w:fill="auto"/>
          </w:tcPr>
          <w:p w14:paraId="64BCEBC3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3EAD841D" w14:textId="39ADEA11" w:rsidR="000E5D67" w:rsidRPr="006375B5" w:rsidRDefault="000E5D67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171</w:t>
            </w:r>
          </w:p>
        </w:tc>
        <w:tc>
          <w:tcPr>
            <w:tcW w:w="270" w:type="dxa"/>
            <w:shd w:val="clear" w:color="auto" w:fill="auto"/>
          </w:tcPr>
          <w:p w14:paraId="21B21212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476C0598" w14:textId="5B9F80AE" w:rsidR="000E5D67" w:rsidRPr="006375B5" w:rsidRDefault="00DB72D9" w:rsidP="000E5D6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</w:t>
            </w:r>
          </w:p>
        </w:tc>
        <w:tc>
          <w:tcPr>
            <w:tcW w:w="236" w:type="dxa"/>
            <w:shd w:val="clear" w:color="auto" w:fill="auto"/>
          </w:tcPr>
          <w:p w14:paraId="161F75E2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4FFA1486" w14:textId="0466F02D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</w:t>
            </w:r>
          </w:p>
        </w:tc>
      </w:tr>
      <w:tr w:rsidR="000E5D67" w:rsidRPr="006375B5" w14:paraId="46774826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57EC4818" w14:textId="567C00F0" w:rsidR="000E5D67" w:rsidRPr="006375B5" w:rsidRDefault="000E5D67" w:rsidP="000E5D67">
            <w:p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ค่าเสื่อมราคาบันทึกเป็นส่วนหนึ่งใน</w:t>
            </w:r>
            <w:r w:rsidRPr="006375B5">
              <w:rPr>
                <w:rFonts w:ascii="Angsana New" w:hAnsi="Angsana New"/>
                <w:spacing w:val="-4"/>
                <w:sz w:val="30"/>
                <w:szCs w:val="30"/>
              </w:rPr>
              <w:t>:</w:t>
            </w:r>
          </w:p>
        </w:tc>
        <w:tc>
          <w:tcPr>
            <w:tcW w:w="960" w:type="dxa"/>
            <w:shd w:val="clear" w:color="auto" w:fill="auto"/>
          </w:tcPr>
          <w:p w14:paraId="14D3792E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FDCA77D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1F122EB8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7970730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17FB74B6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4B92D68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6F0FA69A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E5D67" w:rsidRPr="006375B5" w14:paraId="54E7C712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4B633A83" w14:textId="6E977CAA" w:rsidR="000E5D67" w:rsidRPr="006375B5" w:rsidRDefault="000E5D67" w:rsidP="000E5D67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ต้นทุนในการให้เช่าและบริการที่เกี่ยวข้อง</w:t>
            </w:r>
          </w:p>
        </w:tc>
        <w:tc>
          <w:tcPr>
            <w:tcW w:w="960" w:type="dxa"/>
            <w:shd w:val="clear" w:color="auto" w:fill="auto"/>
          </w:tcPr>
          <w:p w14:paraId="7F095C19" w14:textId="5D923CDA" w:rsidR="000E5D67" w:rsidRPr="006375B5" w:rsidRDefault="00882B25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845</w:t>
            </w:r>
          </w:p>
        </w:tc>
        <w:tc>
          <w:tcPr>
            <w:tcW w:w="236" w:type="dxa"/>
            <w:shd w:val="clear" w:color="auto" w:fill="auto"/>
          </w:tcPr>
          <w:p w14:paraId="251F2465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36C3ED2A" w14:textId="3BB58F38" w:rsidR="000E5D67" w:rsidRPr="006375B5" w:rsidRDefault="002F31E2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684</w:t>
            </w:r>
          </w:p>
        </w:tc>
        <w:tc>
          <w:tcPr>
            <w:tcW w:w="270" w:type="dxa"/>
            <w:shd w:val="clear" w:color="auto" w:fill="auto"/>
          </w:tcPr>
          <w:p w14:paraId="156E401F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419EB343" w14:textId="4D448E83" w:rsidR="000E5D67" w:rsidRPr="006375B5" w:rsidRDefault="00BE479C" w:rsidP="000E5D6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72</w:t>
            </w:r>
          </w:p>
        </w:tc>
        <w:tc>
          <w:tcPr>
            <w:tcW w:w="236" w:type="dxa"/>
            <w:shd w:val="clear" w:color="auto" w:fill="auto"/>
          </w:tcPr>
          <w:p w14:paraId="004FEE8E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157F6F91" w14:textId="764C4012" w:rsidR="000E5D67" w:rsidRPr="006375B5" w:rsidRDefault="00031CA9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74</w:t>
            </w:r>
          </w:p>
        </w:tc>
      </w:tr>
      <w:tr w:rsidR="000E5D67" w:rsidRPr="006375B5" w14:paraId="05DC8CEF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59E6DCE7" w14:textId="4ED1162F" w:rsidR="000E5D67" w:rsidRPr="006375B5" w:rsidRDefault="000E5D67" w:rsidP="000E5D67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960" w:type="dxa"/>
            <w:shd w:val="clear" w:color="auto" w:fill="auto"/>
          </w:tcPr>
          <w:p w14:paraId="33FFC149" w14:textId="201BDF40" w:rsidR="000E5D67" w:rsidRPr="006375B5" w:rsidRDefault="00882B25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="00D146BB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shd w:val="clear" w:color="auto" w:fill="auto"/>
          </w:tcPr>
          <w:p w14:paraId="75A6D453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1C2C66F2" w14:textId="58D53F50" w:rsidR="000E5D67" w:rsidRPr="006375B5" w:rsidRDefault="002F31E2" w:rsidP="000E5D67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  <w:r w:rsidR="00D146BB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6E760FE1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424C0CE5" w14:textId="02B5B08D" w:rsidR="000E5D67" w:rsidRPr="006375B5" w:rsidRDefault="00BE479C" w:rsidP="000E5D6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</w:t>
            </w:r>
          </w:p>
        </w:tc>
        <w:tc>
          <w:tcPr>
            <w:tcW w:w="236" w:type="dxa"/>
            <w:shd w:val="clear" w:color="auto" w:fill="auto"/>
          </w:tcPr>
          <w:p w14:paraId="7A97853B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21DF12AF" w14:textId="075728BE" w:rsidR="000E5D67" w:rsidRPr="006375B5" w:rsidRDefault="000E5D67" w:rsidP="000E5D6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</w:t>
            </w:r>
          </w:p>
        </w:tc>
      </w:tr>
    </w:tbl>
    <w:p w14:paraId="5DD907FD" w14:textId="366125B3" w:rsidR="0052270A" w:rsidRDefault="005227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 w:bidi="ar-SA"/>
        </w:rPr>
      </w:pPr>
      <w:bookmarkStart w:id="8" w:name="_Hlk71109085"/>
    </w:p>
    <w:bookmarkEnd w:id="8"/>
    <w:p w14:paraId="5DD3337D" w14:textId="198996E1" w:rsidR="005960E8" w:rsidRPr="006375B5" w:rsidRDefault="005960E8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lang w:bidi="th-TH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อสังหาริมทรัพย์เพื่อการลงทุน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ของกลุ่มกิจการประกอบด้วย อสังหาริมทรัพย์</w:t>
      </w:r>
      <w:r w:rsidR="00E85CD1" w:rsidRPr="006375B5">
        <w:rPr>
          <w:rFonts w:ascii="Angsana New" w:hAnsi="Angsana New"/>
          <w:sz w:val="30"/>
          <w:szCs w:val="30"/>
          <w:cs/>
          <w:lang w:bidi="th-TH"/>
        </w:rPr>
        <w:t>เพื่อ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การลงทุน</w:t>
      </w:r>
      <w:r w:rsidR="00FE73DE">
        <w:rPr>
          <w:rFonts w:ascii="Angsana New" w:hAnsi="Angsana New" w:hint="cs"/>
          <w:sz w:val="30"/>
          <w:szCs w:val="30"/>
          <w:cs/>
          <w:lang w:bidi="th-TH"/>
        </w:rPr>
        <w:t>เพื่อ</w:t>
      </w:r>
      <w:r w:rsidR="00E85CD1" w:rsidRPr="006375B5">
        <w:rPr>
          <w:rFonts w:ascii="Angsana New" w:hAnsi="Angsana New"/>
          <w:sz w:val="30"/>
          <w:szCs w:val="30"/>
          <w:cs/>
          <w:lang w:bidi="th-TH"/>
        </w:rPr>
        <w:t>อุตสาหกรรม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และอสังหาริมทรัพย์เพื่อการลงทุนเพื่อการพาณิชย์</w:t>
      </w:r>
    </w:p>
    <w:p w14:paraId="4FDA48BD" w14:textId="042550D5" w:rsidR="00DB75FA" w:rsidRPr="006375B5" w:rsidRDefault="00DB75FA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28"/>
          <w:szCs w:val="28"/>
          <w:lang w:bidi="th-TH"/>
        </w:rPr>
      </w:pPr>
    </w:p>
    <w:p w14:paraId="18D0882B" w14:textId="7215BA9C" w:rsidR="00FC5CEE" w:rsidRPr="006375B5" w:rsidRDefault="00DB75FA" w:rsidP="00FC5CEE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cs/>
          <w:lang w:bidi="th-TH"/>
        </w:rPr>
      </w:pPr>
      <w:r w:rsidRPr="006375B5">
        <w:rPr>
          <w:rFonts w:ascii="Angsana New" w:hAnsi="Angsana New" w:hint="cs"/>
          <w:sz w:val="30"/>
          <w:szCs w:val="30"/>
          <w:cs/>
          <w:lang w:bidi="th-TH"/>
        </w:rPr>
        <w:t>อสังหาริมทรัพย์เพื่อการลงทุนเพื่ออุตสาหกรรมประกอบด้วย ที่ดินและส่วนปรับปรุงที่ดิน งานระหว่างก่อสร้าง สินทรัพย์ส่วนกลาง อาคารโรงงานและคลังสินค้า</w:t>
      </w:r>
    </w:p>
    <w:p w14:paraId="38C6CEAD" w14:textId="77777777" w:rsidR="0045099C" w:rsidRPr="006375B5" w:rsidRDefault="0045099C" w:rsidP="00A90593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0A6B392D" w14:textId="5811F284" w:rsidR="005960E8" w:rsidRDefault="00E141D6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อสังหาริมทรัพย์เพื่อการ</w:t>
      </w:r>
      <w:r w:rsidR="00DB75FA" w:rsidRPr="006375B5">
        <w:rPr>
          <w:rFonts w:ascii="Angsana New" w:hAnsi="Angsana New" w:hint="cs"/>
          <w:sz w:val="30"/>
          <w:szCs w:val="30"/>
          <w:cs/>
        </w:rPr>
        <w:t>ลงทุนเพื่อการ</w:t>
      </w:r>
      <w:r w:rsidRPr="006375B5">
        <w:rPr>
          <w:rFonts w:ascii="Angsana New" w:hAnsi="Angsana New" w:hint="cs"/>
          <w:sz w:val="30"/>
          <w:szCs w:val="30"/>
          <w:cs/>
        </w:rPr>
        <w:t>พาณิชย์</w:t>
      </w:r>
      <w:r w:rsidR="00DB75F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ประกอบด้วย </w:t>
      </w:r>
      <w:r w:rsidR="005960E8" w:rsidRPr="006375B5">
        <w:rPr>
          <w:rFonts w:ascii="Angsana New" w:hAnsi="Angsana New"/>
          <w:sz w:val="30"/>
          <w:szCs w:val="30"/>
          <w:cs/>
        </w:rPr>
        <w:t>อาคารสำนักงานที่ให้เช่า</w:t>
      </w:r>
      <w:r w:rsidRPr="006375B5">
        <w:rPr>
          <w:rFonts w:ascii="Angsana New" w:hAnsi="Angsana New" w:hint="cs"/>
          <w:sz w:val="30"/>
          <w:szCs w:val="30"/>
          <w:cs/>
        </w:rPr>
        <w:t>ซึ่งส่วนหนึ่ง</w:t>
      </w:r>
      <w:r w:rsidR="005960E8" w:rsidRPr="006375B5">
        <w:rPr>
          <w:rFonts w:ascii="Angsana New" w:hAnsi="Angsana New"/>
          <w:sz w:val="30"/>
          <w:szCs w:val="30"/>
          <w:cs/>
        </w:rPr>
        <w:t>เป็นสินทรัพย์</w:t>
      </w:r>
      <w:r w:rsidR="00DB75FA" w:rsidRPr="006375B5">
        <w:rPr>
          <w:rFonts w:ascii="Angsana New" w:hAnsi="Angsana New"/>
          <w:sz w:val="30"/>
          <w:szCs w:val="30"/>
          <w:cs/>
        </w:rPr>
        <w:br/>
      </w:r>
      <w:r w:rsidR="005960E8" w:rsidRPr="006375B5">
        <w:rPr>
          <w:rFonts w:ascii="Angsana New" w:hAnsi="Angsana New"/>
          <w:sz w:val="30"/>
          <w:szCs w:val="30"/>
          <w:cs/>
        </w:rPr>
        <w:t>ที่ตั้งอยู่บน</w:t>
      </w:r>
      <w:r w:rsidR="00A8447F" w:rsidRPr="006375B5">
        <w:rPr>
          <w:rFonts w:ascii="Angsana New" w:hAnsi="Angsana New"/>
          <w:sz w:val="30"/>
          <w:szCs w:val="30"/>
          <w:cs/>
        </w:rPr>
        <w:t>ที่ดินเช่าซึ่ง</w:t>
      </w:r>
      <w:r w:rsidR="008D6B74" w:rsidRPr="006375B5">
        <w:rPr>
          <w:rFonts w:ascii="Angsana New" w:hAnsi="Angsana New" w:hint="cs"/>
          <w:sz w:val="30"/>
          <w:szCs w:val="30"/>
          <w:cs/>
        </w:rPr>
        <w:t>บริษัทย่อย</w:t>
      </w:r>
      <w:r w:rsidR="00A8447F" w:rsidRPr="006375B5">
        <w:rPr>
          <w:rFonts w:ascii="Angsana New" w:hAnsi="Angsana New"/>
          <w:sz w:val="30"/>
          <w:szCs w:val="30"/>
          <w:cs/>
        </w:rPr>
        <w:t>จ่ายค่าเช่าที่ดินจ่ายล่วงหน้า</w:t>
      </w:r>
      <w:r w:rsidR="005960E8" w:rsidRPr="006375B5">
        <w:rPr>
          <w:rFonts w:ascii="Angsana New" w:hAnsi="Angsana New"/>
          <w:sz w:val="30"/>
          <w:szCs w:val="30"/>
          <w:cs/>
        </w:rPr>
        <w:t xml:space="preserve"> โดยกรรมสิทธิ์จะตกเป็นสิทธิ์ของเจ้าของที่ดินตามเงื่อนไขในที่ระบุไว้ในสัญญาเช่าที่แตกต่างกันในแต่ละสัญญา (ดูหมายเหตุข้อ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F95F7B">
        <w:rPr>
          <w:rFonts w:ascii="Angsana New" w:hAnsi="Angsana New"/>
          <w:sz w:val="30"/>
          <w:szCs w:val="30"/>
        </w:rPr>
        <w:t>5</w:t>
      </w:r>
      <w:r w:rsidR="005960E8" w:rsidRPr="006375B5">
        <w:rPr>
          <w:rFonts w:ascii="Angsana New" w:hAnsi="Angsana New"/>
          <w:sz w:val="30"/>
          <w:szCs w:val="30"/>
          <w:cs/>
        </w:rPr>
        <w:t>)</w:t>
      </w:r>
    </w:p>
    <w:p w14:paraId="641AAA4E" w14:textId="77777777" w:rsidR="00DA2485" w:rsidRDefault="00DA2485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</w:p>
    <w:p w14:paraId="2CDC56EA" w14:textId="41C956FB" w:rsidR="0045516D" w:rsidRPr="006375B5" w:rsidRDefault="00CB1095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0FD9300E" w14:textId="77777777" w:rsidR="00CB1095" w:rsidRPr="006375B5" w:rsidRDefault="00CB1095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spacing w:val="-2"/>
          <w:sz w:val="28"/>
          <w:szCs w:val="28"/>
          <w:cs/>
        </w:rPr>
      </w:pPr>
    </w:p>
    <w:p w14:paraId="1BFF26AD" w14:textId="0B1978A6" w:rsidR="0045516D" w:rsidRPr="006375B5" w:rsidRDefault="009417C6" w:rsidP="00DF0F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กลุ่มบริษัทมีภาระค้ำประกันใน</w:t>
      </w:r>
      <w:r w:rsidR="0045516D"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E141D6" w:rsidRPr="006375B5">
        <w:rPr>
          <w:rFonts w:ascii="Angsana New" w:hAnsi="Angsana New"/>
          <w:sz w:val="30"/>
          <w:szCs w:val="30"/>
          <w:cs/>
        </w:rPr>
        <w:t>เพื่ออุตสาหกรรม</w:t>
      </w:r>
      <w:r w:rsidRPr="006375B5">
        <w:rPr>
          <w:rFonts w:ascii="Angsana New" w:hAnsi="Angsana New"/>
          <w:sz w:val="30"/>
          <w:szCs w:val="30"/>
          <w:cs/>
        </w:rPr>
        <w:t xml:space="preserve"> ตามรายละเอียดในหมายเหตุข้อ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FD6620">
        <w:rPr>
          <w:rFonts w:ascii="Angsana New" w:hAnsi="Angsana New"/>
          <w:sz w:val="30"/>
          <w:szCs w:val="30"/>
        </w:rPr>
        <w:t>3</w:t>
      </w:r>
    </w:p>
    <w:p w14:paraId="2AC9115B" w14:textId="77777777" w:rsidR="0017595C" w:rsidRPr="006375B5" w:rsidRDefault="0017595C" w:rsidP="003E7253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p w14:paraId="537F6D7B" w14:textId="12FFBC2C" w:rsidR="00151BF1" w:rsidRPr="006375B5" w:rsidRDefault="0045516D" w:rsidP="00DF0F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อสังหาริมทรัพย์เพื่อการลงทุน 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0E5D67">
        <w:rPr>
          <w:rFonts w:asciiTheme="majorBidi" w:hAnsiTheme="majorBidi" w:cstheme="majorBidi"/>
          <w:sz w:val="30"/>
          <w:szCs w:val="30"/>
        </w:rPr>
        <w:t>6</w:t>
      </w:r>
      <w:r w:rsidR="003E7253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0E5D67">
        <w:rPr>
          <w:rFonts w:asciiTheme="majorBidi" w:hAnsiTheme="majorBidi" w:cstheme="majorBidi"/>
          <w:sz w:val="30"/>
          <w:szCs w:val="30"/>
        </w:rPr>
        <w:t>5</w:t>
      </w:r>
      <w:r w:rsidR="003E7253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40519F46" w14:textId="77777777" w:rsidR="006806D1" w:rsidRPr="006375B5" w:rsidRDefault="006806D1" w:rsidP="00A554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45516D" w:rsidRPr="006375B5" w14:paraId="12865C22" w14:textId="77777777" w:rsidTr="00986C36">
        <w:trPr>
          <w:trHeight w:val="407"/>
          <w:tblHeader/>
        </w:trPr>
        <w:tc>
          <w:tcPr>
            <w:tcW w:w="3330" w:type="dxa"/>
          </w:tcPr>
          <w:p w14:paraId="5A97FAD9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137F37A4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45516D" w:rsidRPr="006375B5" w14:paraId="7AB05767" w14:textId="77777777" w:rsidTr="00986C36">
        <w:trPr>
          <w:trHeight w:val="407"/>
          <w:tblHeader/>
        </w:trPr>
        <w:tc>
          <w:tcPr>
            <w:tcW w:w="3330" w:type="dxa"/>
          </w:tcPr>
          <w:p w14:paraId="478937C1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62CB1D0" w14:textId="11F5CA65" w:rsidR="0045516D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0E5D67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55" w:type="dxa"/>
          </w:tcPr>
          <w:p w14:paraId="2BAE7C70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5FE8A289" w14:textId="5D874A7B" w:rsidR="0045516D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105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0E5D67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3F124C" w:rsidRPr="006375B5" w14:paraId="6B237B09" w14:textId="77777777" w:rsidTr="00986C36">
        <w:trPr>
          <w:trHeight w:val="407"/>
          <w:tblHeader/>
        </w:trPr>
        <w:tc>
          <w:tcPr>
            <w:tcW w:w="3330" w:type="dxa"/>
          </w:tcPr>
          <w:p w14:paraId="5A16115D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1BA4FBDF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35F60BF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1D0F44D9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6DD0FAEB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36EB28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6E812A8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3020888E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45516D" w:rsidRPr="006375B5" w14:paraId="18DCAB8B" w14:textId="77777777" w:rsidTr="00986C36">
        <w:trPr>
          <w:trHeight w:val="407"/>
          <w:tblHeader/>
        </w:trPr>
        <w:tc>
          <w:tcPr>
            <w:tcW w:w="3330" w:type="dxa"/>
          </w:tcPr>
          <w:p w14:paraId="4B34051A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25B4819A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F124C" w:rsidRPr="006375B5" w14:paraId="37C47750" w14:textId="77777777" w:rsidTr="003365B4">
        <w:trPr>
          <w:trHeight w:val="424"/>
        </w:trPr>
        <w:tc>
          <w:tcPr>
            <w:tcW w:w="3330" w:type="dxa"/>
          </w:tcPr>
          <w:p w14:paraId="64ADA89E" w14:textId="77777777" w:rsidR="0045516D" w:rsidRPr="006375B5" w:rsidRDefault="0045516D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752AAD48" w14:textId="3E7C67D4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14694FA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0BCDEB01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75BD30F8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760C9ADB" w14:textId="5CE9B7E4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C9DB66C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296C389C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E5D67" w:rsidRPr="006375B5" w14:paraId="354768E6" w14:textId="77777777" w:rsidTr="003365B4">
        <w:trPr>
          <w:trHeight w:val="424"/>
        </w:trPr>
        <w:tc>
          <w:tcPr>
            <w:tcW w:w="3330" w:type="dxa"/>
          </w:tcPr>
          <w:p w14:paraId="69696D35" w14:textId="7D7BBB0F" w:rsidR="000E5D67" w:rsidRPr="006375B5" w:rsidRDefault="000E5D67" w:rsidP="000E5D67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</w:tcPr>
          <w:p w14:paraId="0C8F67D8" w14:textId="267F37A8" w:rsidR="000E5D67" w:rsidRPr="006375B5" w:rsidRDefault="00FF0BEC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29,792</w:t>
            </w:r>
          </w:p>
        </w:tc>
        <w:tc>
          <w:tcPr>
            <w:tcW w:w="255" w:type="dxa"/>
          </w:tcPr>
          <w:p w14:paraId="748F77EC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3EF88A40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FDC9A48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2D179E9D" w14:textId="3BFA99E3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30,283</w:t>
            </w:r>
          </w:p>
        </w:tc>
        <w:tc>
          <w:tcPr>
            <w:tcW w:w="255" w:type="dxa"/>
          </w:tcPr>
          <w:p w14:paraId="7E2CBA6F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14F92685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E5D67" w:rsidRPr="006375B5" w14:paraId="3C026302" w14:textId="77777777" w:rsidTr="00B97343">
        <w:trPr>
          <w:trHeight w:val="424"/>
        </w:trPr>
        <w:tc>
          <w:tcPr>
            <w:tcW w:w="3330" w:type="dxa"/>
          </w:tcPr>
          <w:p w14:paraId="42D1098C" w14:textId="05AD5A93" w:rsidR="000E5D67" w:rsidRPr="006375B5" w:rsidRDefault="000E5D67" w:rsidP="000E5D67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i/>
                <w:iCs/>
                <w:spacing w:val="-10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</w:p>
        </w:tc>
        <w:tc>
          <w:tcPr>
            <w:tcW w:w="1319" w:type="dxa"/>
          </w:tcPr>
          <w:p w14:paraId="68681008" w14:textId="01C39E39" w:rsidR="000E5D67" w:rsidRPr="006375B5" w:rsidRDefault="00FF0BEC" w:rsidP="000E5D67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2,765</w:t>
            </w:r>
          </w:p>
        </w:tc>
        <w:tc>
          <w:tcPr>
            <w:tcW w:w="255" w:type="dxa"/>
          </w:tcPr>
          <w:p w14:paraId="7B3BEA61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449B8585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1D5E29F1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407BC83C" w14:textId="2FC2006B" w:rsidR="000E5D67" w:rsidRPr="006375B5" w:rsidRDefault="000E5D67" w:rsidP="000E5D67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2,955</w:t>
            </w:r>
          </w:p>
        </w:tc>
        <w:tc>
          <w:tcPr>
            <w:tcW w:w="255" w:type="dxa"/>
          </w:tcPr>
          <w:p w14:paraId="67BD7CC9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6B6926CC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E5D67" w:rsidRPr="006375B5" w14:paraId="6FA2F0E9" w14:textId="77777777" w:rsidTr="00B97343">
        <w:trPr>
          <w:trHeight w:val="424"/>
        </w:trPr>
        <w:tc>
          <w:tcPr>
            <w:tcW w:w="3330" w:type="dxa"/>
          </w:tcPr>
          <w:p w14:paraId="3C83EAC8" w14:textId="77777777" w:rsidR="000E5D67" w:rsidRPr="006375B5" w:rsidRDefault="000E5D67" w:rsidP="000E5D67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2BD2BF5E" w14:textId="784D2172" w:rsidR="000E5D67" w:rsidRPr="006375B5" w:rsidRDefault="00FF0BEC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32,55</w:t>
            </w:r>
            <w:r w:rsidR="00692A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55" w:type="dxa"/>
          </w:tcPr>
          <w:p w14:paraId="4F044247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716F826B" w14:textId="2EEC1DCE" w:rsidR="000E5D67" w:rsidRPr="006375B5" w:rsidRDefault="00FF0BEC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42,16</w:t>
            </w:r>
            <w:r w:rsidR="005564A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55" w:type="dxa"/>
          </w:tcPr>
          <w:p w14:paraId="5DEB40E6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2525A57A" w14:textId="743FB76C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33,238</w:t>
            </w:r>
          </w:p>
        </w:tc>
        <w:tc>
          <w:tcPr>
            <w:tcW w:w="255" w:type="dxa"/>
          </w:tcPr>
          <w:p w14:paraId="3049FEB5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21BD20E0" w14:textId="1E80AE4D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42,392</w:t>
            </w:r>
          </w:p>
        </w:tc>
      </w:tr>
      <w:tr w:rsidR="000E5D67" w:rsidRPr="006375B5" w14:paraId="7FAD13B2" w14:textId="77777777" w:rsidTr="00B97343">
        <w:trPr>
          <w:trHeight w:val="424"/>
        </w:trPr>
        <w:tc>
          <w:tcPr>
            <w:tcW w:w="3330" w:type="dxa"/>
          </w:tcPr>
          <w:p w14:paraId="207BA65F" w14:textId="77777777" w:rsidR="000E5D67" w:rsidRPr="006375B5" w:rsidRDefault="000E5D67" w:rsidP="000E5D67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42AA4448" w14:textId="77777777" w:rsidR="000E5D67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190A59B9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3D20C056" w14:textId="77777777" w:rsidR="000E5D67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2C7F6A93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2F28603F" w14:textId="77777777" w:rsidR="000E5D67" w:rsidRPr="000E564C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3B01185E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3410B2EE" w14:textId="77777777" w:rsidR="000E5D67" w:rsidRPr="000E564C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0E5D67" w:rsidRPr="006375B5" w14:paraId="1B8BB6A5" w14:textId="77777777" w:rsidTr="00B97343">
        <w:trPr>
          <w:trHeight w:val="424"/>
        </w:trPr>
        <w:tc>
          <w:tcPr>
            <w:tcW w:w="3330" w:type="dxa"/>
          </w:tcPr>
          <w:p w14:paraId="600AE542" w14:textId="53E957A9" w:rsidR="000E5D67" w:rsidRPr="006375B5" w:rsidRDefault="000E5D67" w:rsidP="000E5D67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1D0A11CF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2659FD34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655386E9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06B7C60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468F3FA6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08995CE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3944B2CA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E5D67" w:rsidRPr="006375B5" w14:paraId="198207FC" w14:textId="77777777" w:rsidTr="003365B4">
        <w:trPr>
          <w:trHeight w:val="424"/>
        </w:trPr>
        <w:tc>
          <w:tcPr>
            <w:tcW w:w="3330" w:type="dxa"/>
          </w:tcPr>
          <w:p w14:paraId="24FEC60B" w14:textId="60534320" w:rsidR="000E5D67" w:rsidRPr="006375B5" w:rsidRDefault="000E5D67" w:rsidP="000E5D67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เพื่อการพาณิชย์</w:t>
            </w:r>
          </w:p>
        </w:tc>
        <w:tc>
          <w:tcPr>
            <w:tcW w:w="1319" w:type="dxa"/>
          </w:tcPr>
          <w:p w14:paraId="5D005868" w14:textId="02AB3F9B" w:rsidR="000E5D67" w:rsidRPr="006375B5" w:rsidRDefault="005D7E32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2,336</w:t>
            </w:r>
          </w:p>
        </w:tc>
        <w:tc>
          <w:tcPr>
            <w:tcW w:w="255" w:type="dxa"/>
          </w:tcPr>
          <w:p w14:paraId="714C7867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1DB3F378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1B8FF360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7C7866DD" w14:textId="558C4581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2,485</w:t>
            </w:r>
          </w:p>
        </w:tc>
        <w:tc>
          <w:tcPr>
            <w:tcW w:w="255" w:type="dxa"/>
          </w:tcPr>
          <w:p w14:paraId="320F26F2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0A55D2BB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E5D67" w:rsidRPr="006375B5" w14:paraId="204DB612" w14:textId="77777777" w:rsidTr="003365B4">
        <w:trPr>
          <w:trHeight w:val="424"/>
        </w:trPr>
        <w:tc>
          <w:tcPr>
            <w:tcW w:w="3330" w:type="dxa"/>
          </w:tcPr>
          <w:p w14:paraId="07220C36" w14:textId="63915087" w:rsidR="000E5D67" w:rsidRPr="006375B5" w:rsidRDefault="000E5D67" w:rsidP="000E5D67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403B266B" w14:textId="459692B6" w:rsidR="000E5D67" w:rsidRPr="006375B5" w:rsidRDefault="005D7E32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1,964</w:t>
            </w:r>
          </w:p>
        </w:tc>
        <w:tc>
          <w:tcPr>
            <w:tcW w:w="255" w:type="dxa"/>
          </w:tcPr>
          <w:p w14:paraId="383DB68E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32913DB4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8F8ED3F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50B24EF8" w14:textId="71B70E73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2,021</w:t>
            </w:r>
          </w:p>
        </w:tc>
        <w:tc>
          <w:tcPr>
            <w:tcW w:w="255" w:type="dxa"/>
          </w:tcPr>
          <w:p w14:paraId="638C6C10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1D1A9834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E5D67" w:rsidRPr="006375B5" w14:paraId="4843B34E" w14:textId="77777777" w:rsidTr="003365B4">
        <w:trPr>
          <w:trHeight w:val="424"/>
        </w:trPr>
        <w:tc>
          <w:tcPr>
            <w:tcW w:w="3330" w:type="dxa"/>
          </w:tcPr>
          <w:p w14:paraId="46A023FB" w14:textId="77777777" w:rsidR="000E5D67" w:rsidRPr="006375B5" w:rsidRDefault="000E5D67" w:rsidP="000E5D67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</w:tcBorders>
          </w:tcPr>
          <w:p w14:paraId="089125B6" w14:textId="5793876E" w:rsidR="000E5D67" w:rsidRPr="006375B5" w:rsidRDefault="005D7E32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4,300</w:t>
            </w:r>
          </w:p>
        </w:tc>
        <w:tc>
          <w:tcPr>
            <w:tcW w:w="255" w:type="dxa"/>
          </w:tcPr>
          <w:p w14:paraId="43605C35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single" w:sz="4" w:space="0" w:color="auto"/>
            </w:tcBorders>
          </w:tcPr>
          <w:p w14:paraId="62BE33B8" w14:textId="0842624D" w:rsidR="000E5D67" w:rsidRPr="006375B5" w:rsidRDefault="005D7E32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7,162</w:t>
            </w:r>
          </w:p>
        </w:tc>
        <w:tc>
          <w:tcPr>
            <w:tcW w:w="255" w:type="dxa"/>
          </w:tcPr>
          <w:p w14:paraId="35D30B36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single" w:sz="4" w:space="0" w:color="auto"/>
            </w:tcBorders>
          </w:tcPr>
          <w:p w14:paraId="7C61E9A2" w14:textId="4E09350C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4,506</w:t>
            </w:r>
          </w:p>
        </w:tc>
        <w:tc>
          <w:tcPr>
            <w:tcW w:w="255" w:type="dxa"/>
          </w:tcPr>
          <w:p w14:paraId="534CF5F2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</w:tcPr>
          <w:p w14:paraId="4A8415C3" w14:textId="37B7091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7,174</w:t>
            </w:r>
          </w:p>
        </w:tc>
      </w:tr>
      <w:tr w:rsidR="000E5D67" w:rsidRPr="006375B5" w14:paraId="1A0B9F15" w14:textId="77777777" w:rsidTr="003365B4">
        <w:trPr>
          <w:trHeight w:val="424"/>
        </w:trPr>
        <w:tc>
          <w:tcPr>
            <w:tcW w:w="3330" w:type="dxa"/>
          </w:tcPr>
          <w:p w14:paraId="604E8656" w14:textId="77777777" w:rsidR="000E5D67" w:rsidRPr="006375B5" w:rsidRDefault="000E5D67" w:rsidP="000E5D67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</w:tcPr>
          <w:p w14:paraId="3F847B1E" w14:textId="6D9571C0" w:rsidR="000E5D67" w:rsidRPr="006375B5" w:rsidRDefault="005D7E32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36,85</w:t>
            </w:r>
            <w:r w:rsidR="00692A0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55" w:type="dxa"/>
          </w:tcPr>
          <w:p w14:paraId="5873FAA0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top w:val="single" w:sz="4" w:space="0" w:color="auto"/>
              <w:bottom w:val="double" w:sz="4" w:space="0" w:color="auto"/>
            </w:tcBorders>
          </w:tcPr>
          <w:p w14:paraId="7462A5F6" w14:textId="4244259B" w:rsidR="000E5D67" w:rsidRPr="006375B5" w:rsidRDefault="005D7E32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49,32</w:t>
            </w:r>
            <w:r w:rsidR="005564A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55" w:type="dxa"/>
          </w:tcPr>
          <w:p w14:paraId="0785C668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</w:tcPr>
          <w:p w14:paraId="321936F5" w14:textId="6FFF7B3A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37,744</w:t>
            </w:r>
          </w:p>
        </w:tc>
        <w:tc>
          <w:tcPr>
            <w:tcW w:w="255" w:type="dxa"/>
          </w:tcPr>
          <w:p w14:paraId="0C5E312B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top w:val="single" w:sz="4" w:space="0" w:color="auto"/>
              <w:bottom w:val="double" w:sz="4" w:space="0" w:color="auto"/>
            </w:tcBorders>
          </w:tcPr>
          <w:p w14:paraId="14910222" w14:textId="783B8213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49,566</w:t>
            </w:r>
          </w:p>
        </w:tc>
      </w:tr>
    </w:tbl>
    <w:p w14:paraId="5847D141" w14:textId="77777777" w:rsidR="00587317" w:rsidRPr="005220BB" w:rsidRDefault="00587317">
      <w:pPr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A554FE" w:rsidRPr="006375B5" w14:paraId="484B52CC" w14:textId="77777777" w:rsidTr="003365B4">
        <w:trPr>
          <w:trHeight w:val="407"/>
          <w:tblHeader/>
        </w:trPr>
        <w:tc>
          <w:tcPr>
            <w:tcW w:w="3330" w:type="dxa"/>
          </w:tcPr>
          <w:p w14:paraId="5DE64442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65D5708A" w14:textId="4C456344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</w:t>
            </w:r>
            <w:r w:rsidR="002A0040"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กิจการ</w:t>
            </w:r>
          </w:p>
        </w:tc>
      </w:tr>
      <w:tr w:rsidR="00A554FE" w:rsidRPr="006375B5" w14:paraId="0B5EF2DA" w14:textId="77777777" w:rsidTr="003365B4">
        <w:trPr>
          <w:trHeight w:val="407"/>
          <w:tblHeader/>
        </w:trPr>
        <w:tc>
          <w:tcPr>
            <w:tcW w:w="3330" w:type="dxa"/>
          </w:tcPr>
          <w:p w14:paraId="0CB42ED5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775693B" w14:textId="6275D0D1" w:rsidR="00A554FE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0E5D67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55" w:type="dxa"/>
          </w:tcPr>
          <w:p w14:paraId="6E53040D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01CF5E3D" w14:textId="03C1A7B2" w:rsidR="00A554FE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0E5D67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A554FE" w:rsidRPr="006375B5" w14:paraId="7DF99286" w14:textId="77777777" w:rsidTr="003365B4">
        <w:trPr>
          <w:trHeight w:val="407"/>
          <w:tblHeader/>
        </w:trPr>
        <w:tc>
          <w:tcPr>
            <w:tcW w:w="3330" w:type="dxa"/>
          </w:tcPr>
          <w:p w14:paraId="54973A83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48AC8F98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1F0D86DF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64FBEBE1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2F9512E5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02B436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53C82700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408D0B5C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A554FE" w:rsidRPr="006375B5" w14:paraId="3267F17F" w14:textId="77777777" w:rsidTr="003365B4">
        <w:trPr>
          <w:trHeight w:val="407"/>
          <w:tblHeader/>
        </w:trPr>
        <w:tc>
          <w:tcPr>
            <w:tcW w:w="3330" w:type="dxa"/>
          </w:tcPr>
          <w:p w14:paraId="15AD7FB0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4BBD2602" w14:textId="0E448645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554FE" w:rsidRPr="006375B5" w14:paraId="3FCB0866" w14:textId="77777777" w:rsidTr="003365B4">
        <w:trPr>
          <w:trHeight w:val="407"/>
          <w:tblHeader/>
        </w:trPr>
        <w:tc>
          <w:tcPr>
            <w:tcW w:w="3330" w:type="dxa"/>
          </w:tcPr>
          <w:p w14:paraId="67A0D925" w14:textId="7A3263EF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20B7528F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3E703ED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408E7BFB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53720B4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1EEE6F09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C267759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2ABD6B53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0E5D67" w:rsidRPr="006375B5" w14:paraId="615AFB7A" w14:textId="77777777" w:rsidTr="00CB26E8">
        <w:trPr>
          <w:trHeight w:val="407"/>
          <w:tblHeader/>
        </w:trPr>
        <w:tc>
          <w:tcPr>
            <w:tcW w:w="3330" w:type="dxa"/>
          </w:tcPr>
          <w:p w14:paraId="012A6831" w14:textId="7A30CF3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bookmarkStart w:id="9" w:name="_Hlk117283493"/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</w:tcPr>
          <w:p w14:paraId="52EBD393" w14:textId="48957928" w:rsidR="000E5D67" w:rsidRPr="00CB26E8" w:rsidRDefault="00AA3426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4,116</w:t>
            </w:r>
          </w:p>
        </w:tc>
        <w:tc>
          <w:tcPr>
            <w:tcW w:w="255" w:type="dxa"/>
          </w:tcPr>
          <w:p w14:paraId="3C209BF3" w14:textId="77777777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4A0B8DA5" w14:textId="598225B6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845E103" w14:textId="77777777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6BD60368" w14:textId="7CED6EC1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CB26E8">
              <w:rPr>
                <w:rFonts w:asciiTheme="majorBidi" w:hAnsiTheme="majorBidi" w:cstheme="majorBidi"/>
                <w:sz w:val="30"/>
                <w:szCs w:val="30"/>
              </w:rPr>
              <w:t>4,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505</w:t>
            </w:r>
          </w:p>
        </w:tc>
        <w:tc>
          <w:tcPr>
            <w:tcW w:w="255" w:type="dxa"/>
          </w:tcPr>
          <w:p w14:paraId="0C4DAC63" w14:textId="77777777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1ADB1255" w14:textId="21152A6C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bookmarkEnd w:id="9"/>
      <w:tr w:rsidR="000E5D67" w:rsidRPr="006375B5" w14:paraId="6C6E0150" w14:textId="77777777" w:rsidTr="00CB26E8">
        <w:trPr>
          <w:trHeight w:val="407"/>
          <w:tblHeader/>
        </w:trPr>
        <w:tc>
          <w:tcPr>
            <w:tcW w:w="3330" w:type="dxa"/>
          </w:tcPr>
          <w:p w14:paraId="4C908F75" w14:textId="5749E6EF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60DC4CE0" w14:textId="1889FFCE" w:rsidR="000E5D67" w:rsidRPr="00CB26E8" w:rsidRDefault="00AA3426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105</w:t>
            </w:r>
          </w:p>
        </w:tc>
        <w:tc>
          <w:tcPr>
            <w:tcW w:w="255" w:type="dxa"/>
          </w:tcPr>
          <w:p w14:paraId="7E7E1140" w14:textId="77777777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4568C953" w14:textId="77777777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60003F68" w14:textId="77777777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048D52D9" w14:textId="26BA9B34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CB26E8">
              <w:rPr>
                <w:rFonts w:asciiTheme="majorBidi" w:hAnsiTheme="majorBidi" w:cstheme="majorBidi"/>
                <w:sz w:val="30"/>
                <w:szCs w:val="30"/>
              </w:rPr>
              <w:t>117</w:t>
            </w:r>
          </w:p>
        </w:tc>
        <w:tc>
          <w:tcPr>
            <w:tcW w:w="255" w:type="dxa"/>
          </w:tcPr>
          <w:p w14:paraId="3CB00F0C" w14:textId="77777777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493E0C63" w14:textId="77777777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E5D67" w:rsidRPr="006375B5" w14:paraId="7E18D02D" w14:textId="77777777" w:rsidTr="00CB26E8">
        <w:trPr>
          <w:trHeight w:val="407"/>
          <w:tblHeader/>
        </w:trPr>
        <w:tc>
          <w:tcPr>
            <w:tcW w:w="3330" w:type="dxa"/>
          </w:tcPr>
          <w:p w14:paraId="5719A990" w14:textId="113C386F" w:rsidR="000E5D67" w:rsidRPr="00CB26E8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B26E8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</w:tcPr>
          <w:p w14:paraId="0E8AD70D" w14:textId="172E7FB8" w:rsidR="000E5D67" w:rsidRPr="006375B5" w:rsidRDefault="00AA3426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4,221</w:t>
            </w:r>
          </w:p>
        </w:tc>
        <w:tc>
          <w:tcPr>
            <w:tcW w:w="255" w:type="dxa"/>
          </w:tcPr>
          <w:p w14:paraId="7F68CA1C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double" w:sz="4" w:space="0" w:color="auto"/>
            </w:tcBorders>
          </w:tcPr>
          <w:p w14:paraId="721EA3CF" w14:textId="0EA86544" w:rsidR="000E5D67" w:rsidRPr="006375B5" w:rsidRDefault="00AA3426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6,988</w:t>
            </w:r>
          </w:p>
        </w:tc>
        <w:tc>
          <w:tcPr>
            <w:tcW w:w="255" w:type="dxa"/>
          </w:tcPr>
          <w:p w14:paraId="1C7F1DFC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</w:tcPr>
          <w:p w14:paraId="53AE01AC" w14:textId="523B5264" w:rsidR="000E5D67" w:rsidRPr="000E564C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4,622</w:t>
            </w:r>
          </w:p>
        </w:tc>
        <w:tc>
          <w:tcPr>
            <w:tcW w:w="255" w:type="dxa"/>
          </w:tcPr>
          <w:p w14:paraId="5582F501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double" w:sz="4" w:space="0" w:color="auto"/>
            </w:tcBorders>
          </w:tcPr>
          <w:p w14:paraId="1BFE192F" w14:textId="2281273B" w:rsidR="000E5D67" w:rsidRPr="000E564C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7,696</w:t>
            </w:r>
          </w:p>
        </w:tc>
      </w:tr>
    </w:tbl>
    <w:p w14:paraId="48821EBD" w14:textId="1E8957E2" w:rsidR="007562DB" w:rsidRPr="005220BB" w:rsidRDefault="007562DB" w:rsidP="00A554FE">
      <w:pPr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5F0A74FF" w14:textId="4064A3F8" w:rsidR="002B31F8" w:rsidRDefault="002B31F8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มูลค่ายุติธรรมของอสังหาริมทรัพย์เพื่อการลงทุนของกลุ่มบริษัทและบริษัท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ประเมินราคาโดยผู้ประเมินราคาอิสระโดยวิธีคิดลดกระแสเงินสดโดยใช้อัตราคิดลดที่ปรับค่าความเสี่ยง มูลค่ายุติธรรมของอสังหาริมทรัพย์เพื่อการลงทุนถูกจัดลำดับชั้นการวัดมูลค่ายุติธรรมอยู่ในระดับ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</w:p>
    <w:p w14:paraId="6FF33336" w14:textId="77777777" w:rsidR="005220BB" w:rsidRDefault="005220BB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tbl>
      <w:tblPr>
        <w:tblW w:w="9540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3960"/>
        <w:gridCol w:w="5580"/>
      </w:tblGrid>
      <w:tr w:rsidR="007D506B" w:rsidRPr="006375B5" w14:paraId="3CFA9EB8" w14:textId="77777777" w:rsidTr="00CE1CF6">
        <w:trPr>
          <w:tblHeader/>
        </w:trPr>
        <w:tc>
          <w:tcPr>
            <w:tcW w:w="3960" w:type="dxa"/>
          </w:tcPr>
          <w:p w14:paraId="07619AFE" w14:textId="7FBD68C2" w:rsidR="007D506B" w:rsidRPr="006375B5" w:rsidRDefault="007D506B" w:rsidP="00BF3B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ประเภทของสินทรัพย์</w:t>
            </w:r>
          </w:p>
        </w:tc>
        <w:tc>
          <w:tcPr>
            <w:tcW w:w="5580" w:type="dxa"/>
            <w:shd w:val="clear" w:color="auto" w:fill="auto"/>
            <w:vAlign w:val="bottom"/>
          </w:tcPr>
          <w:p w14:paraId="00367938" w14:textId="60C52D24" w:rsidR="007D506B" w:rsidRPr="006375B5" w:rsidRDefault="007D506B" w:rsidP="002C75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br w:type="page"/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เทคนิคการประเมินมูลค่า</w:t>
            </w:r>
          </w:p>
        </w:tc>
      </w:tr>
      <w:tr w:rsidR="007D506B" w:rsidRPr="006375B5" w14:paraId="32ED6B5D" w14:textId="77777777" w:rsidTr="00CE1CF6">
        <w:tc>
          <w:tcPr>
            <w:tcW w:w="3960" w:type="dxa"/>
          </w:tcPr>
          <w:p w14:paraId="43BF87BC" w14:textId="311F873D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5580" w:type="dxa"/>
            <w:shd w:val="clear" w:color="auto" w:fill="auto"/>
          </w:tcPr>
          <w:p w14:paraId="25C7211A" w14:textId="21940807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วิธีการเปรียบเทียบราคาตลาด</w:t>
            </w:r>
          </w:p>
        </w:tc>
      </w:tr>
      <w:tr w:rsidR="007D506B" w:rsidRPr="006375B5" w14:paraId="66C8BFFE" w14:textId="77777777" w:rsidTr="00CE1CF6">
        <w:tc>
          <w:tcPr>
            <w:tcW w:w="3960" w:type="dxa"/>
          </w:tcPr>
          <w:p w14:paraId="473948E7" w14:textId="25EA9CEE" w:rsidR="007D506B" w:rsidRPr="006375B5" w:rsidRDefault="007D506B" w:rsidP="00085B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อาคารโรงงาน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และคลังสินค้าให้เช่า</w:t>
            </w:r>
          </w:p>
        </w:tc>
        <w:tc>
          <w:tcPr>
            <w:tcW w:w="5580" w:type="dxa"/>
            <w:shd w:val="clear" w:color="auto" w:fill="auto"/>
          </w:tcPr>
          <w:p w14:paraId="75A7E004" w14:textId="7D6F7B6A" w:rsidR="007D506B" w:rsidRPr="006375B5" w:rsidRDefault="00B2415D" w:rsidP="007E78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pacing w:val="-20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วิธีการรายได้ โดยการคิดลดกระแสเงิ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สด </w:t>
            </w:r>
            <w:r w:rsidR="007D506B" w:rsidRPr="006375B5">
              <w:rPr>
                <w:rFonts w:ascii="Angsana New" w:hAnsi="Angsana New" w:hint="cs"/>
                <w:sz w:val="30"/>
                <w:szCs w:val="30"/>
                <w:cs/>
              </w:rPr>
              <w:t>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และอัตราการเช่</w:t>
            </w:r>
            <w:r w:rsidR="00F1687A">
              <w:rPr>
                <w:rFonts w:ascii="Angsana New" w:hAnsi="Angsana New" w:hint="cs"/>
                <w:sz w:val="30"/>
                <w:szCs w:val="30"/>
                <w:cs/>
              </w:rPr>
              <w:t>า</w:t>
            </w:r>
            <w:r w:rsidR="007D506B" w:rsidRPr="00F65B29">
              <w:rPr>
                <w:rFonts w:ascii="Angsana New" w:hAnsi="Angsana New" w:hint="cs"/>
                <w:spacing w:val="8"/>
                <w:sz w:val="30"/>
                <w:szCs w:val="30"/>
                <w:cs/>
              </w:rPr>
              <w:t>พื้นที่ กระแสเงินสดสุทธิที่คาดไว้จะถูกคิดลดโดยใช้อัตราคิดลด</w:t>
            </w:r>
          </w:p>
        </w:tc>
      </w:tr>
      <w:tr w:rsidR="007D506B" w:rsidRPr="006375B5" w14:paraId="354E4CF2" w14:textId="77777777" w:rsidTr="00CE1CF6">
        <w:tc>
          <w:tcPr>
            <w:tcW w:w="3960" w:type="dxa"/>
          </w:tcPr>
          <w:p w14:paraId="1733949B" w14:textId="7D479301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งานระหว่างก่อสร้าง</w:t>
            </w:r>
          </w:p>
        </w:tc>
        <w:tc>
          <w:tcPr>
            <w:tcW w:w="5580" w:type="dxa"/>
            <w:shd w:val="clear" w:color="auto" w:fill="auto"/>
          </w:tcPr>
          <w:p w14:paraId="340C57DE" w14:textId="6360E4BA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วิธีราคาทุน</w:t>
            </w:r>
          </w:p>
        </w:tc>
      </w:tr>
      <w:tr w:rsidR="007D506B" w:rsidRPr="006375B5" w14:paraId="66A73A22" w14:textId="77777777" w:rsidTr="00CE1CF6">
        <w:tc>
          <w:tcPr>
            <w:tcW w:w="3960" w:type="dxa"/>
          </w:tcPr>
          <w:p w14:paraId="6AD7F1C7" w14:textId="23595A89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อาคารสำนักงานให้เช่า</w:t>
            </w:r>
          </w:p>
        </w:tc>
        <w:tc>
          <w:tcPr>
            <w:tcW w:w="5580" w:type="dxa"/>
            <w:shd w:val="clear" w:color="auto" w:fill="auto"/>
          </w:tcPr>
          <w:p w14:paraId="796358D3" w14:textId="35F2F5CA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วิธีการรายได้ โดยการคิดลดกระแสเงิ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สด 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อัตราการครอบครอง ค่าใช้จ่ายเพื่อเป็นสิ่งจูงใจในการเช่า เช่น ระยะเวลาที่ให้เช่าฟรี และการยกเว้นค่าใช้จ่ายอื่นๆ แก่ผู้เช่า กระแสเงินสดสุทธิที่คาดไว้จะถูกคิดลดโดยใช้อัตราคิดลดที่ปรับค่าความเสี่ยงแล้ว การประมาณอัตราคิดลดได้พิจารณาถึงคุณภาพของอาคารและสถานที่ตั้ง (ตำแหน่งที่ดีที่สุด หรือ รองลงมา) คุณภาพเครดิตของผู้เช่าและระยะเวลาการเช่า</w:t>
            </w:r>
          </w:p>
        </w:tc>
      </w:tr>
    </w:tbl>
    <w:p w14:paraId="0B400380" w14:textId="77777777" w:rsidR="00E83846" w:rsidRPr="006375B5" w:rsidRDefault="00E83846" w:rsidP="00FE6B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0790A1CC" w14:textId="77777777" w:rsidR="00500565" w:rsidRDefault="005005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7013256A" w14:textId="5C56C356" w:rsidR="006B1A90" w:rsidRPr="006375B5" w:rsidRDefault="006B1A90" w:rsidP="00DF3C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อสังหาริมทรัพย์เพื่อการลงทุนที่ติดภาระจำยอม</w:t>
      </w:r>
    </w:p>
    <w:p w14:paraId="79F19A33" w14:textId="77777777" w:rsidR="00667903" w:rsidRPr="006375B5" w:rsidRDefault="00667903" w:rsidP="006B1A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67"/>
        <w:rPr>
          <w:rFonts w:ascii="Angsana New" w:hAnsi="Angsana New"/>
          <w:sz w:val="30"/>
          <w:szCs w:val="30"/>
        </w:rPr>
      </w:pPr>
    </w:p>
    <w:p w14:paraId="77AB5FF8" w14:textId="24429338" w:rsidR="0099502B" w:rsidRPr="006375B5" w:rsidRDefault="006B1A90" w:rsidP="005135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="002C7165" w:rsidRPr="006375B5">
        <w:rPr>
          <w:rFonts w:ascii="Angsana New" w:hAnsi="Angsana New"/>
          <w:sz w:val="30"/>
          <w:szCs w:val="30"/>
          <w:cs/>
        </w:rPr>
        <w:t xml:space="preserve"> </w:t>
      </w:r>
      <w:r w:rsidR="007965AC" w:rsidRPr="006375B5">
        <w:rPr>
          <w:rFonts w:ascii="Angsana New" w:hAnsi="Angsana New"/>
          <w:sz w:val="30"/>
          <w:szCs w:val="30"/>
          <w:cs/>
        </w:rPr>
        <w:t>กันย</w:t>
      </w:r>
      <w:r w:rsidR="002C7165" w:rsidRPr="006375B5">
        <w:rPr>
          <w:rFonts w:ascii="Angsana New" w:hAnsi="Angsana New"/>
          <w:sz w:val="30"/>
          <w:szCs w:val="30"/>
          <w:cs/>
        </w:rPr>
        <w:t xml:space="preserve">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0E5D67">
        <w:rPr>
          <w:rFonts w:ascii="Angsana New" w:hAnsi="Angsana New"/>
          <w:sz w:val="30"/>
          <w:szCs w:val="30"/>
        </w:rPr>
        <w:t>6</w:t>
      </w:r>
      <w:r w:rsidR="005213E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กลุ่มบริษัทและบริษัทมีที่ดินที่ติดภาระจำยอม ซึ่งมีมูลค่าตามบัญชีเป็นจำนวน </w:t>
      </w:r>
      <w:r w:rsidR="0035379B">
        <w:rPr>
          <w:rFonts w:ascii="Angsana New" w:hAnsi="Angsana New"/>
          <w:sz w:val="30"/>
          <w:szCs w:val="30"/>
        </w:rPr>
        <w:t>6</w:t>
      </w:r>
      <w:r w:rsidR="00D146BB">
        <w:rPr>
          <w:rFonts w:ascii="Angsana New" w:hAnsi="Angsana New"/>
          <w:sz w:val="30"/>
          <w:szCs w:val="30"/>
        </w:rPr>
        <w:t xml:space="preserve">68.59 </w:t>
      </w:r>
      <w:r w:rsidRPr="006375B5">
        <w:rPr>
          <w:rFonts w:ascii="Angsana New" w:hAnsi="Angsana New"/>
          <w:sz w:val="30"/>
          <w:szCs w:val="30"/>
          <w:cs/>
        </w:rPr>
        <w:t>ล้านบาท</w:t>
      </w:r>
      <w:r w:rsidR="004B53A8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35379B">
        <w:rPr>
          <w:rFonts w:ascii="Angsana New" w:hAnsi="Angsana New"/>
          <w:sz w:val="30"/>
          <w:szCs w:val="30"/>
        </w:rPr>
        <w:t>17.92</w:t>
      </w:r>
      <w:r w:rsidRPr="006375B5">
        <w:rPr>
          <w:rFonts w:ascii="Angsana New" w:hAnsi="Angsana New"/>
          <w:sz w:val="30"/>
          <w:szCs w:val="30"/>
          <w:cs/>
        </w:rPr>
        <w:t xml:space="preserve"> ล้านบาท ตามลำดับ</w:t>
      </w:r>
      <w:r w:rsidR="00D26677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</w:t>
      </w:r>
      <w:r w:rsidR="004602BD">
        <w:rPr>
          <w:rFonts w:ascii="Angsana New" w:hAnsi="Angsana New"/>
          <w:i/>
          <w:iCs/>
          <w:sz w:val="30"/>
          <w:szCs w:val="30"/>
        </w:rPr>
        <w:t>5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0E5D67" w:rsidRPr="000E5D67">
        <w:rPr>
          <w:rFonts w:ascii="Angsana New" w:hAnsi="Angsana New"/>
          <w:i/>
          <w:iCs/>
          <w:sz w:val="30"/>
          <w:szCs w:val="30"/>
        </w:rPr>
        <w:t xml:space="preserve">798.23 </w:t>
      </w:r>
      <w:r w:rsidR="000E5D67" w:rsidRPr="000E5D67">
        <w:rPr>
          <w:rFonts w:ascii="Angsana New" w:hAnsi="Angsana New"/>
          <w:i/>
          <w:iCs/>
          <w:sz w:val="30"/>
          <w:szCs w:val="30"/>
          <w:cs/>
        </w:rPr>
        <w:t xml:space="preserve">ล้านบาท และ </w:t>
      </w:r>
      <w:r w:rsidR="000E5D67" w:rsidRPr="000E5D67">
        <w:rPr>
          <w:rFonts w:ascii="Angsana New" w:hAnsi="Angsana New"/>
          <w:i/>
          <w:iCs/>
          <w:sz w:val="30"/>
          <w:szCs w:val="30"/>
        </w:rPr>
        <w:t>35.84</w:t>
      </w:r>
      <w:r w:rsidR="000E5D67" w:rsidRPr="000E5D67">
        <w:rPr>
          <w:rFonts w:ascii="Angsana New" w:hAnsi="Angsana New"/>
          <w:i/>
          <w:iCs/>
          <w:sz w:val="30"/>
          <w:szCs w:val="30"/>
          <w:cs/>
        </w:rPr>
        <w:t xml:space="preserve"> ล้านบาท</w:t>
      </w:r>
      <w:r w:rsidR="000E5D67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ตามลำดับ)</w:t>
      </w:r>
    </w:p>
    <w:p w14:paraId="2D61B4F7" w14:textId="77777777" w:rsidR="00BD3610" w:rsidRPr="006375B5" w:rsidRDefault="00BD3610" w:rsidP="004A106E">
      <w:pPr>
        <w:rPr>
          <w:lang w:val="x-none" w:eastAsia="x-none"/>
        </w:rPr>
      </w:pPr>
    </w:p>
    <w:p w14:paraId="05A7D997" w14:textId="77777777" w:rsidR="009C7583" w:rsidRPr="006375B5" w:rsidRDefault="009C7583" w:rsidP="004A106E">
      <w:pPr>
        <w:rPr>
          <w:lang w:val="x-none" w:eastAsia="x-none"/>
        </w:rPr>
      </w:pPr>
    </w:p>
    <w:p w14:paraId="2DAFD37E" w14:textId="77777777" w:rsidR="009C7583" w:rsidRPr="006375B5" w:rsidRDefault="009C7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1953648C" w14:textId="6E3BC2AA" w:rsidR="009C7583" w:rsidRPr="006375B5" w:rsidRDefault="009C7583" w:rsidP="004A106E">
      <w:pPr>
        <w:rPr>
          <w:cs/>
          <w:lang w:val="x-none" w:eastAsia="x-none"/>
        </w:rPr>
        <w:sectPr w:rsidR="009C7583" w:rsidRPr="006375B5" w:rsidSect="005462CF">
          <w:headerReference w:type="default" r:id="rId15"/>
          <w:footerReference w:type="default" r:id="rId16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5BCC817" w14:textId="1A0F6714" w:rsidR="008D002E" w:rsidRDefault="008D002E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ที่ดิน อาคารและอุปกรณ์</w:t>
      </w:r>
    </w:p>
    <w:p w14:paraId="5BF232B8" w14:textId="77777777" w:rsidR="003459B8" w:rsidRPr="003459B8" w:rsidRDefault="003459B8" w:rsidP="003459B8">
      <w:pPr>
        <w:rPr>
          <w:rFonts w:ascii="Angsana New" w:hAnsi="Angsana New"/>
          <w:sz w:val="30"/>
          <w:szCs w:val="30"/>
          <w:lang w:val="x-none" w:eastAsia="x-none"/>
        </w:rPr>
      </w:pPr>
    </w:p>
    <w:tbl>
      <w:tblPr>
        <w:tblW w:w="14976" w:type="dxa"/>
        <w:tblInd w:w="-216" w:type="dxa"/>
        <w:tblLayout w:type="fixed"/>
        <w:tblLook w:val="01E0" w:firstRow="1" w:lastRow="1" w:firstColumn="1" w:lastColumn="1" w:noHBand="0" w:noVBand="0"/>
      </w:tblPr>
      <w:tblGrid>
        <w:gridCol w:w="2466"/>
        <w:gridCol w:w="810"/>
        <w:gridCol w:w="1350"/>
        <w:gridCol w:w="270"/>
        <w:gridCol w:w="1170"/>
        <w:gridCol w:w="270"/>
        <w:gridCol w:w="1260"/>
        <w:gridCol w:w="360"/>
        <w:gridCol w:w="1260"/>
        <w:gridCol w:w="270"/>
        <w:gridCol w:w="1170"/>
        <w:gridCol w:w="270"/>
        <w:gridCol w:w="1170"/>
        <w:gridCol w:w="270"/>
        <w:gridCol w:w="1170"/>
        <w:gridCol w:w="270"/>
        <w:gridCol w:w="1170"/>
      </w:tblGrid>
      <w:tr w:rsidR="00FD744E" w:rsidRPr="006375B5" w14:paraId="3896BB8C" w14:textId="77777777" w:rsidTr="00F22844">
        <w:trPr>
          <w:trHeight w:val="60"/>
          <w:tblHeader/>
        </w:trPr>
        <w:tc>
          <w:tcPr>
            <w:tcW w:w="2466" w:type="dxa"/>
            <w:shd w:val="clear" w:color="auto" w:fill="auto"/>
          </w:tcPr>
          <w:p w14:paraId="6A695320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65A6E87C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0" w:type="dxa"/>
            <w:gridSpan w:val="15"/>
            <w:shd w:val="clear" w:color="auto" w:fill="auto"/>
            <w:vAlign w:val="bottom"/>
          </w:tcPr>
          <w:p w14:paraId="117E6288" w14:textId="746FE51F" w:rsidR="00FD744E" w:rsidRPr="006375B5" w:rsidRDefault="00041636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</w:tr>
      <w:tr w:rsidR="00FD744E" w:rsidRPr="006375B5" w14:paraId="3CB37BE8" w14:textId="77777777" w:rsidTr="00F22844">
        <w:trPr>
          <w:trHeight w:val="60"/>
          <w:tblHeader/>
        </w:trPr>
        <w:tc>
          <w:tcPr>
            <w:tcW w:w="2466" w:type="dxa"/>
            <w:shd w:val="clear" w:color="auto" w:fill="auto"/>
          </w:tcPr>
          <w:p w14:paraId="002A8F5A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21D74C1B" w14:textId="77777777" w:rsidR="00C94FD3" w:rsidRDefault="00C94FD3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27A7BA6F" w14:textId="77777777" w:rsidR="00C94FD3" w:rsidRDefault="00C94FD3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7BCA0DE3" w14:textId="5B8F6878" w:rsidR="00FD744E" w:rsidRPr="006375B5" w:rsidRDefault="00C94FD3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FD744E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1183C564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383BDD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35D390C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7A6237D4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70" w:type="dxa"/>
            <w:vAlign w:val="bottom"/>
          </w:tcPr>
          <w:p w14:paraId="2504C23E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29C92AC" w14:textId="5F0CF48B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และส่วนปรับปรุงอาคารเช่า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F1B1BC9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B193C1A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2E05C610" w14:textId="05460ACE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ติดตั้งและอุปกรณ์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8C17B3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F75F73B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9A7E07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16D4600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77E78A0E" w14:textId="644382A4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vAlign w:val="bottom"/>
          </w:tcPr>
          <w:p w14:paraId="08A844E2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271E8DDA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70" w:type="dxa"/>
            <w:vAlign w:val="bottom"/>
          </w:tcPr>
          <w:p w14:paraId="5A34B7E4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337F7B8C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FD744E" w:rsidRPr="006375B5" w14:paraId="322B2F9F" w14:textId="77777777" w:rsidTr="00F22844">
        <w:trPr>
          <w:tblHeader/>
        </w:trPr>
        <w:tc>
          <w:tcPr>
            <w:tcW w:w="2466" w:type="dxa"/>
            <w:shd w:val="clear" w:color="auto" w:fill="auto"/>
          </w:tcPr>
          <w:p w14:paraId="11DB5E1A" w14:textId="77777777" w:rsidR="00FD744E" w:rsidRPr="006375B5" w:rsidRDefault="00FD744E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27B5C7EA" w14:textId="0CF9D788" w:rsidR="00FD744E" w:rsidRPr="00FD744E" w:rsidRDefault="00FD744E" w:rsidP="00FD744E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0" w:type="dxa"/>
            <w:gridSpan w:val="15"/>
            <w:shd w:val="clear" w:color="auto" w:fill="auto"/>
            <w:vAlign w:val="bottom"/>
          </w:tcPr>
          <w:p w14:paraId="20929357" w14:textId="1907A451" w:rsidR="00FD744E" w:rsidRPr="00E03437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E0343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FD744E" w:rsidRPr="006375B5" w14:paraId="32C1711F" w14:textId="77777777" w:rsidTr="00F22844">
        <w:tc>
          <w:tcPr>
            <w:tcW w:w="2466" w:type="dxa"/>
            <w:shd w:val="clear" w:color="auto" w:fill="auto"/>
          </w:tcPr>
          <w:p w14:paraId="71632772" w14:textId="77777777" w:rsidR="00FD744E" w:rsidRPr="006375B5" w:rsidRDefault="00FD744E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ราคาทุน</w:t>
            </w:r>
          </w:p>
        </w:tc>
        <w:tc>
          <w:tcPr>
            <w:tcW w:w="810" w:type="dxa"/>
          </w:tcPr>
          <w:p w14:paraId="03ED44AB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06FF829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9024E6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EE44388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5FF5FD1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10BC399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1C5BDDCD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B58B94C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C95872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8530452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D9C81C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4DE99A2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AB8D649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00180DE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4B99007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DD72C0B" w14:textId="77777777" w:rsidR="00FD744E" w:rsidRPr="006375B5" w:rsidRDefault="00FD744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0E5D67" w:rsidRPr="006375B5" w14:paraId="2C122752" w14:textId="77777777" w:rsidTr="00F22844">
        <w:tc>
          <w:tcPr>
            <w:tcW w:w="2466" w:type="dxa"/>
            <w:shd w:val="clear" w:color="auto" w:fill="auto"/>
          </w:tcPr>
          <w:p w14:paraId="50BD3462" w14:textId="7FFFDAEE" w:rsidR="000E5D67" w:rsidRPr="00110DF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110DF5">
              <w:rPr>
                <w:rFonts w:ascii="Angsana New" w:hAnsi="Angsana New" w:hint="cs"/>
                <w:sz w:val="26"/>
                <w:szCs w:val="26"/>
                <w:cs/>
              </w:rPr>
              <w:t xml:space="preserve">ณ วันที่ </w:t>
            </w:r>
            <w:r w:rsidRPr="00110DF5">
              <w:rPr>
                <w:rFonts w:ascii="Angsana New" w:hAnsi="Angsana New"/>
                <w:sz w:val="26"/>
                <w:szCs w:val="26"/>
              </w:rPr>
              <w:t>1</w:t>
            </w:r>
            <w:r w:rsidRPr="00110DF5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110DF5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110DF5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110DF5">
              <w:rPr>
                <w:rFonts w:ascii="Angsana New" w:hAnsi="Angsana New"/>
                <w:sz w:val="26"/>
                <w:szCs w:val="26"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810" w:type="dxa"/>
          </w:tcPr>
          <w:p w14:paraId="058F8499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519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6DDE91C2" w14:textId="47544C53" w:rsidR="000E5D67" w:rsidRPr="000E5D67" w:rsidRDefault="000E5D67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0E5D67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382</w:t>
            </w:r>
          </w:p>
        </w:tc>
        <w:tc>
          <w:tcPr>
            <w:tcW w:w="270" w:type="dxa"/>
            <w:shd w:val="clear" w:color="auto" w:fill="auto"/>
          </w:tcPr>
          <w:p w14:paraId="0E8AB7D1" w14:textId="77777777" w:rsidR="000E5D67" w:rsidRPr="000E5D67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7ABA759C" w14:textId="0800EA91" w:rsidR="000E5D67" w:rsidRPr="000E5D67" w:rsidRDefault="000E5D67" w:rsidP="003E0F3F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5E3ED3B6" w14:textId="77777777" w:rsidR="000E5D67" w:rsidRPr="000E5D67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B4CD8A4" w14:textId="26336B0F" w:rsidR="000E5D67" w:rsidRPr="000E5D67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2,352</w:t>
            </w:r>
          </w:p>
        </w:tc>
        <w:tc>
          <w:tcPr>
            <w:tcW w:w="360" w:type="dxa"/>
            <w:shd w:val="clear" w:color="auto" w:fill="auto"/>
          </w:tcPr>
          <w:p w14:paraId="2C65763D" w14:textId="77777777" w:rsidR="000E5D67" w:rsidRPr="000E5D67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4B75DACD" w14:textId="1D9EE2A3" w:rsidR="000E5D67" w:rsidRPr="000E5D67" w:rsidRDefault="000E5D67" w:rsidP="000E5D67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645</w:t>
            </w:r>
          </w:p>
        </w:tc>
        <w:tc>
          <w:tcPr>
            <w:tcW w:w="270" w:type="dxa"/>
            <w:shd w:val="clear" w:color="auto" w:fill="auto"/>
          </w:tcPr>
          <w:p w14:paraId="0357BFBF" w14:textId="77777777" w:rsidR="000E5D67" w:rsidRPr="000E5D67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5863AA9F" w14:textId="736945ED" w:rsidR="000E5D67" w:rsidRPr="000E5D67" w:rsidRDefault="000E5D67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78</w:t>
            </w:r>
          </w:p>
        </w:tc>
        <w:tc>
          <w:tcPr>
            <w:tcW w:w="270" w:type="dxa"/>
            <w:shd w:val="clear" w:color="auto" w:fill="auto"/>
          </w:tcPr>
          <w:p w14:paraId="0295845C" w14:textId="77777777" w:rsidR="000E5D67" w:rsidRPr="000E5D67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D0374CB" w14:textId="28AC9693" w:rsidR="000E5D67" w:rsidRPr="000E5D67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369</w:t>
            </w:r>
          </w:p>
        </w:tc>
        <w:tc>
          <w:tcPr>
            <w:tcW w:w="270" w:type="dxa"/>
          </w:tcPr>
          <w:p w14:paraId="48A47281" w14:textId="77777777" w:rsidR="000E5D67" w:rsidRPr="000E5D67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7C998C6" w14:textId="00195A73" w:rsidR="000E5D67" w:rsidRPr="000E5D67" w:rsidRDefault="000E5D67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3BF6E2EF" w14:textId="77777777" w:rsidR="000E5D67" w:rsidRPr="000E5D67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096CC019" w14:textId="67AFA778" w:rsidR="000E5D67" w:rsidRPr="000E5D67" w:rsidRDefault="000E5D67" w:rsidP="003E0F3F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5,039</w:t>
            </w:r>
          </w:p>
        </w:tc>
      </w:tr>
      <w:tr w:rsidR="000E5D67" w:rsidRPr="006375B5" w14:paraId="1B97EC15" w14:textId="77777777" w:rsidTr="00F22844">
        <w:tc>
          <w:tcPr>
            <w:tcW w:w="2466" w:type="dxa"/>
          </w:tcPr>
          <w:p w14:paraId="291236EA" w14:textId="46A29371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3AD16BDA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0F23508E" w14:textId="6518D998" w:rsidR="000E5D67" w:rsidRPr="006375B5" w:rsidRDefault="000E5D67" w:rsidP="00DD7CF6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855BBF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112</w:t>
            </w:r>
          </w:p>
        </w:tc>
        <w:tc>
          <w:tcPr>
            <w:tcW w:w="270" w:type="dxa"/>
            <w:shd w:val="clear" w:color="auto" w:fill="auto"/>
          </w:tcPr>
          <w:p w14:paraId="58D62091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9AC315F" w14:textId="648C01DB" w:rsidR="000E5D67" w:rsidRPr="006375B5" w:rsidRDefault="000E5D67" w:rsidP="000E5D6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DEEC30E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BBDDD1B" w14:textId="51FDE8DC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708</w:t>
            </w:r>
          </w:p>
        </w:tc>
        <w:tc>
          <w:tcPr>
            <w:tcW w:w="360" w:type="dxa"/>
            <w:shd w:val="clear" w:color="auto" w:fill="auto"/>
          </w:tcPr>
          <w:p w14:paraId="3D4A8923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6F7BE2A5" w14:textId="375DBE25" w:rsidR="000E5D67" w:rsidRPr="006375B5" w:rsidRDefault="000E5D67" w:rsidP="00F04893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30</w:t>
            </w:r>
          </w:p>
        </w:tc>
        <w:tc>
          <w:tcPr>
            <w:tcW w:w="270" w:type="dxa"/>
            <w:shd w:val="clear" w:color="auto" w:fill="auto"/>
          </w:tcPr>
          <w:p w14:paraId="7EB2D976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2E4D7815" w14:textId="1D36E8BA" w:rsidR="000E5D67" w:rsidRPr="00DD7CF6" w:rsidRDefault="000E5D67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20</w:t>
            </w:r>
          </w:p>
        </w:tc>
        <w:tc>
          <w:tcPr>
            <w:tcW w:w="270" w:type="dxa"/>
            <w:shd w:val="clear" w:color="auto" w:fill="auto"/>
          </w:tcPr>
          <w:p w14:paraId="6D048CFA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2A13A5F" w14:textId="0FB77066" w:rsidR="000E5D67" w:rsidRPr="006375B5" w:rsidRDefault="000E5D67" w:rsidP="00DD7CF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5E49298C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7CBD44C" w14:textId="6F28BD8F" w:rsidR="000E5D67" w:rsidRPr="006375B5" w:rsidRDefault="000E5D67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14</w:t>
            </w:r>
          </w:p>
        </w:tc>
        <w:tc>
          <w:tcPr>
            <w:tcW w:w="270" w:type="dxa"/>
          </w:tcPr>
          <w:p w14:paraId="219C4BCA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14589B" w14:textId="708AC39E" w:rsidR="000E5D67" w:rsidRPr="006375B5" w:rsidRDefault="000E5D67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855BBF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887</w:t>
            </w:r>
          </w:p>
        </w:tc>
      </w:tr>
      <w:tr w:rsidR="000E5D67" w:rsidRPr="006375B5" w14:paraId="65E796ED" w14:textId="77777777" w:rsidTr="00F22844">
        <w:tc>
          <w:tcPr>
            <w:tcW w:w="2466" w:type="dxa"/>
          </w:tcPr>
          <w:p w14:paraId="1056FB7B" w14:textId="4D7E7485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โอนมาจาก</w:t>
            </w: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:</w:t>
            </w:r>
          </w:p>
        </w:tc>
        <w:tc>
          <w:tcPr>
            <w:tcW w:w="810" w:type="dxa"/>
          </w:tcPr>
          <w:p w14:paraId="73FA5A39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666433EA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D2897E9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958A1CF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284445B6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E3323D8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4030C50D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A045FE3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4DF4AFB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054C258D" w14:textId="77777777" w:rsidR="000E5D67" w:rsidRPr="00DD7CF6" w:rsidRDefault="000E5D67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54945B3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703B5B2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45E6D6A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598702D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14141AB5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251599C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0E5D67" w:rsidRPr="006375B5" w14:paraId="527E4A08" w14:textId="77777777" w:rsidTr="00F22844">
        <w:tc>
          <w:tcPr>
            <w:tcW w:w="2466" w:type="dxa"/>
          </w:tcPr>
          <w:p w14:paraId="4D6CCD66" w14:textId="0A448AD9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อสังหาริมทรัพย์เพื่อการลงทุน</w:t>
            </w:r>
          </w:p>
        </w:tc>
        <w:tc>
          <w:tcPr>
            <w:tcW w:w="810" w:type="dxa"/>
            <w:vAlign w:val="bottom"/>
          </w:tcPr>
          <w:p w14:paraId="621095D3" w14:textId="6590DFE8" w:rsidR="000E5D67" w:rsidRPr="006375B5" w:rsidRDefault="000E5D67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</w:t>
            </w:r>
            <w:r w:rsidR="00875BD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1350" w:type="dxa"/>
            <w:shd w:val="clear" w:color="auto" w:fill="auto"/>
          </w:tcPr>
          <w:p w14:paraId="31509C57" w14:textId="359BB348" w:rsidR="000E5D67" w:rsidRPr="006375B5" w:rsidRDefault="000E5D67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270" w:type="dxa"/>
            <w:shd w:val="clear" w:color="auto" w:fill="auto"/>
          </w:tcPr>
          <w:p w14:paraId="7C8A8387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8E4CEA6" w14:textId="0ACC7C8C" w:rsidR="000E5D67" w:rsidRPr="006375B5" w:rsidRDefault="000E5D67" w:rsidP="000E5D6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2CD892D8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0B862876" w14:textId="6D099DFD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31</w:t>
            </w:r>
          </w:p>
        </w:tc>
        <w:tc>
          <w:tcPr>
            <w:tcW w:w="360" w:type="dxa"/>
            <w:shd w:val="clear" w:color="auto" w:fill="auto"/>
          </w:tcPr>
          <w:p w14:paraId="5CDF2930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83BFBE3" w14:textId="6151AD6B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303B316C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69E3BCBF" w14:textId="0ADA7AF3" w:rsidR="000E5D67" w:rsidRPr="00DD7CF6" w:rsidRDefault="000E5D67" w:rsidP="00DD7CF6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0CCD449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CF8D9C0" w14:textId="21354AE5" w:rsidR="000E5D67" w:rsidRPr="006375B5" w:rsidRDefault="000E5D67" w:rsidP="000E5D6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1C65D6F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1FB5E7E" w14:textId="1942DDA7" w:rsidR="000E5D67" w:rsidRPr="006375B5" w:rsidRDefault="000E5D67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364C237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B7BABE4" w14:textId="2AA90A79" w:rsidR="000E5D67" w:rsidRPr="006375B5" w:rsidRDefault="000E5D67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74</w:t>
            </w:r>
          </w:p>
        </w:tc>
      </w:tr>
      <w:tr w:rsidR="000E5D67" w:rsidRPr="006375B5" w14:paraId="7AB54C6D" w14:textId="77777777" w:rsidTr="00F22844">
        <w:tc>
          <w:tcPr>
            <w:tcW w:w="2466" w:type="dxa"/>
          </w:tcPr>
          <w:p w14:paraId="12331A2C" w14:textId="3602AA7E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ซื้อกลุ่มของสินทรัพย์ระหว่างปี</w:t>
            </w:r>
          </w:p>
        </w:tc>
        <w:tc>
          <w:tcPr>
            <w:tcW w:w="810" w:type="dxa"/>
            <w:vAlign w:val="bottom"/>
          </w:tcPr>
          <w:p w14:paraId="4D7FBCC9" w14:textId="77777777" w:rsidR="000E5D67" w:rsidRPr="000E564C" w:rsidRDefault="000E5D67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387A4AB4" w14:textId="320386B8" w:rsidR="000E5D67" w:rsidRPr="006375B5" w:rsidRDefault="000E5D67" w:rsidP="00D20F7F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690B382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8434D15" w14:textId="4C54149D" w:rsidR="000E5D67" w:rsidRPr="006375B5" w:rsidRDefault="000E5D67" w:rsidP="000E5D6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08F0E3B7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1C5CA917" w14:textId="50A7A7B9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360" w:type="dxa"/>
            <w:shd w:val="clear" w:color="auto" w:fill="auto"/>
          </w:tcPr>
          <w:p w14:paraId="29CFA761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1E550DC8" w14:textId="4ADA3222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3FFE6775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1DD3B704" w14:textId="2FC21898" w:rsidR="000E5D67" w:rsidRPr="006375B5" w:rsidRDefault="000E5D67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5E20E12E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E6B7B8D" w14:textId="44365BAE" w:rsidR="000E5D67" w:rsidRPr="006375B5" w:rsidRDefault="000E5D67" w:rsidP="000E5D6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C6FA1E4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1A2A796" w14:textId="74680197" w:rsidR="000E5D67" w:rsidRPr="00DD7CF6" w:rsidRDefault="000E5D67" w:rsidP="00DD7CF6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803CD6E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4ECC7AF" w14:textId="551206D3" w:rsidR="000E5D67" w:rsidRPr="006375B5" w:rsidRDefault="000E5D67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</w:p>
        </w:tc>
      </w:tr>
      <w:tr w:rsidR="000E5D67" w:rsidRPr="006375B5" w14:paraId="404E907D" w14:textId="77777777" w:rsidTr="00F22844">
        <w:tc>
          <w:tcPr>
            <w:tcW w:w="2466" w:type="dxa"/>
          </w:tcPr>
          <w:p w14:paraId="30FEBBEC" w14:textId="5E5D7460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  <w:vAlign w:val="bottom"/>
          </w:tcPr>
          <w:p w14:paraId="377C1F9B" w14:textId="77777777" w:rsidR="000E5D67" w:rsidRPr="000E564C" w:rsidRDefault="000E5D67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2FD5531A" w14:textId="27E57EDC" w:rsidR="000E5D67" w:rsidRPr="000E564C" w:rsidRDefault="000E5D67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bidi="th-TH"/>
              </w:rPr>
              <w:t>114</w:t>
            </w: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E1E576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62CB19D" w14:textId="0A1F301F" w:rsidR="000E5D67" w:rsidRPr="006375B5" w:rsidRDefault="000E5D67" w:rsidP="000E5D6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BA6B464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56350CC" w14:textId="4B47D9C8" w:rsidR="000E5D67" w:rsidRPr="000E564C" w:rsidRDefault="000E5D67" w:rsidP="003E0F3F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540DA9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bidi="th-TH"/>
              </w:rPr>
              <w:t>9</w:t>
            </w:r>
            <w:r w:rsidRPr="00540DA9">
              <w:rPr>
                <w:rFonts w:ascii="Angsana New" w:hAnsi="Angsana New"/>
                <w:sz w:val="26"/>
                <w:szCs w:val="26"/>
                <w:lang w:bidi="th-TH"/>
              </w:rPr>
              <w:t>3)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E1F6E3C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6D4E29E" w14:textId="63643A34" w:rsidR="000E5D67" w:rsidRPr="000E564C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27</w:t>
            </w: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0693BF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75F0A1C" w14:textId="518C69B5" w:rsidR="000E5D67" w:rsidRPr="00DD7CF6" w:rsidRDefault="000E5D67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19</w:t>
            </w: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413BA9A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3EA6509" w14:textId="6FFDB7E8" w:rsidR="000E5D67" w:rsidRPr="006375B5" w:rsidRDefault="000E5D67" w:rsidP="00DD7CF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(11)</w:t>
            </w:r>
          </w:p>
        </w:tc>
        <w:tc>
          <w:tcPr>
            <w:tcW w:w="270" w:type="dxa"/>
          </w:tcPr>
          <w:p w14:paraId="7232E1DC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50F9BBA" w14:textId="55357F98" w:rsidR="000E5D67" w:rsidRPr="000E564C" w:rsidRDefault="000E5D67" w:rsidP="00DD7CF6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D5EA23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3842A10" w14:textId="66DB4E6E" w:rsidR="000E5D67" w:rsidRPr="000E564C" w:rsidRDefault="000E5D67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264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</w:tr>
      <w:tr w:rsidR="000E5D67" w:rsidRPr="006375B5" w14:paraId="1B3C0109" w14:textId="77777777" w:rsidTr="00F22844">
        <w:tc>
          <w:tcPr>
            <w:tcW w:w="2466" w:type="dxa"/>
          </w:tcPr>
          <w:p w14:paraId="23E04988" w14:textId="3571A285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  <w:vAlign w:val="bottom"/>
          </w:tcPr>
          <w:p w14:paraId="6E71A69E" w14:textId="77777777" w:rsidR="000E5D67" w:rsidRPr="000E564C" w:rsidRDefault="000E5D67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1911EECA" w14:textId="305F44C2" w:rsidR="000E5D67" w:rsidRPr="006375B5" w:rsidRDefault="000E5D67" w:rsidP="00D20F7F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0028ABB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C910F7C" w14:textId="3E8CF2E6" w:rsidR="000E5D67" w:rsidRPr="006375B5" w:rsidRDefault="000E5D67" w:rsidP="000E5D6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40BE2EF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170DD154" w14:textId="3B94F8A1" w:rsidR="000E5D67" w:rsidRPr="006375B5" w:rsidRDefault="000E5D67" w:rsidP="00DD7CF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227</w:t>
            </w: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)</w:t>
            </w:r>
          </w:p>
        </w:tc>
        <w:tc>
          <w:tcPr>
            <w:tcW w:w="360" w:type="dxa"/>
            <w:shd w:val="clear" w:color="auto" w:fill="auto"/>
          </w:tcPr>
          <w:p w14:paraId="08244994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3275FDF" w14:textId="401D4D67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4895D530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72070EC" w14:textId="1321CEBF" w:rsidR="000E5D67" w:rsidRPr="006375B5" w:rsidRDefault="000E5D67" w:rsidP="00DD7CF6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298E972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F40A0D7" w14:textId="4959484F" w:rsidR="000E5D67" w:rsidRPr="006375B5" w:rsidRDefault="000E5D67" w:rsidP="00DD7CF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232</w:t>
            </w:r>
          </w:p>
        </w:tc>
        <w:tc>
          <w:tcPr>
            <w:tcW w:w="270" w:type="dxa"/>
          </w:tcPr>
          <w:p w14:paraId="1D673DA3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CB44E7D" w14:textId="566C9873" w:rsidR="000E5D67" w:rsidRPr="006375B5" w:rsidRDefault="000E5D67" w:rsidP="003E0F3F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C33D4B2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B738ED8" w14:textId="5EB0C0BE" w:rsidR="000E5D67" w:rsidRPr="006375B5" w:rsidRDefault="000E5D67" w:rsidP="000E5D67">
            <w:pPr>
              <w:pStyle w:val="acctfourfigures"/>
              <w:tabs>
                <w:tab w:val="clear" w:pos="765"/>
                <w:tab w:val="decimal" w:pos="54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0E5D67" w:rsidRPr="006375B5" w14:paraId="4DC348A6" w14:textId="77777777" w:rsidTr="00F22844">
        <w:tc>
          <w:tcPr>
            <w:tcW w:w="2466" w:type="dxa"/>
          </w:tcPr>
          <w:p w14:paraId="633C5BBE" w14:textId="27B521EB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810" w:type="dxa"/>
          </w:tcPr>
          <w:p w14:paraId="1D987951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7D72E479" w14:textId="40934271" w:rsidR="000E5D67" w:rsidRPr="006375B5" w:rsidRDefault="000E5D67" w:rsidP="0017543B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420</w:t>
            </w:r>
          </w:p>
        </w:tc>
        <w:tc>
          <w:tcPr>
            <w:tcW w:w="270" w:type="dxa"/>
            <w:shd w:val="clear" w:color="auto" w:fill="auto"/>
          </w:tcPr>
          <w:p w14:paraId="3BB4042C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410DC89" w14:textId="0BBB82FA" w:rsidR="000E5D67" w:rsidRPr="006375B5" w:rsidRDefault="000E5D67" w:rsidP="00DD7CF6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15E9315D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2E177C1A" w14:textId="106D588B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776</w:t>
            </w:r>
          </w:p>
        </w:tc>
        <w:tc>
          <w:tcPr>
            <w:tcW w:w="360" w:type="dxa"/>
            <w:shd w:val="clear" w:color="auto" w:fill="auto"/>
          </w:tcPr>
          <w:p w14:paraId="40A944F2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38C6D6D9" w14:textId="3C0D9929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663</w:t>
            </w:r>
          </w:p>
        </w:tc>
        <w:tc>
          <w:tcPr>
            <w:tcW w:w="270" w:type="dxa"/>
            <w:shd w:val="clear" w:color="auto" w:fill="auto"/>
          </w:tcPr>
          <w:p w14:paraId="3F2D21FE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417DDAF9" w14:textId="1751C868" w:rsidR="000E5D67" w:rsidRPr="00F04893" w:rsidRDefault="000E5D67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val="en-US" w:bidi="th-TH"/>
              </w:rPr>
            </w:pPr>
            <w:r w:rsidRPr="00F04893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81</w:t>
            </w:r>
          </w:p>
        </w:tc>
        <w:tc>
          <w:tcPr>
            <w:tcW w:w="270" w:type="dxa"/>
            <w:shd w:val="clear" w:color="auto" w:fill="auto"/>
          </w:tcPr>
          <w:p w14:paraId="14466A29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6C63695B" w14:textId="117E26B8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593</w:t>
            </w:r>
          </w:p>
        </w:tc>
        <w:tc>
          <w:tcPr>
            <w:tcW w:w="270" w:type="dxa"/>
          </w:tcPr>
          <w:p w14:paraId="3CCDA652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8725EBF" w14:textId="29FC2DB0" w:rsidR="000E5D67" w:rsidRPr="00041636" w:rsidRDefault="000E5D67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041636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16A99FC1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46264D7" w14:textId="00F93AE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6,749</w:t>
            </w:r>
          </w:p>
        </w:tc>
      </w:tr>
      <w:tr w:rsidR="008C3B0B" w:rsidRPr="006375B5" w14:paraId="65B966E8" w14:textId="77777777" w:rsidTr="00F22844">
        <w:tc>
          <w:tcPr>
            <w:tcW w:w="2466" w:type="dxa"/>
          </w:tcPr>
          <w:p w14:paraId="4CF7E75A" w14:textId="77777777" w:rsidR="008C3B0B" w:rsidRPr="006375B5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5D73431B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29E253BA" w14:textId="77777777" w:rsidR="008C3B0B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AB2D624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69CE1F88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39C994C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49B1B9DF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423481DE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73670407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2126D57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27F9728E" w14:textId="77777777" w:rsidR="008C3B0B" w:rsidRPr="00DD7CF6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7AC8429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056D2D1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DE25F10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065B910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97962E5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0D3BAFD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8C3B0B" w:rsidRPr="006375B5" w14:paraId="4F5987CC" w14:textId="77777777" w:rsidTr="00F22844">
        <w:tc>
          <w:tcPr>
            <w:tcW w:w="2466" w:type="dxa"/>
          </w:tcPr>
          <w:p w14:paraId="00EC5F30" w14:textId="77777777" w:rsidR="008C3B0B" w:rsidRPr="006375B5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070C66CB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01D02FA0" w14:textId="77777777" w:rsidR="008C3B0B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ABFBCBE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8B89C48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D50416B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0AEAA477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66B42B64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28F18414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464CA8E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39BB9AE1" w14:textId="77777777" w:rsidR="008C3B0B" w:rsidRPr="00DD7CF6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D3175CA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D80AE3C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CA90458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2B1887ED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7234E8F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5089BE62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8C3B0B" w:rsidRPr="006375B5" w14:paraId="39E38E7A" w14:textId="77777777" w:rsidTr="00F22844">
        <w:tc>
          <w:tcPr>
            <w:tcW w:w="2466" w:type="dxa"/>
          </w:tcPr>
          <w:p w14:paraId="53D9A6D3" w14:textId="77777777" w:rsidR="008C3B0B" w:rsidRPr="006375B5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5FE1CE6F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74B953BC" w14:textId="77777777" w:rsidR="008C3B0B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4CE4438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781BC1A0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BE01A8C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3F675DC7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7B856ADD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48619CBE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3C6F39F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627D095B" w14:textId="77777777" w:rsidR="008C3B0B" w:rsidRPr="00DD7CF6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1DCC5CB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3D9CDF81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6371AED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B10BF61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C8AB870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50D29679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8C3B0B" w:rsidRPr="006375B5" w14:paraId="162857E7" w14:textId="77777777" w:rsidTr="00F22844">
        <w:tc>
          <w:tcPr>
            <w:tcW w:w="2466" w:type="dxa"/>
          </w:tcPr>
          <w:p w14:paraId="7416CBF3" w14:textId="77777777" w:rsidR="008C3B0B" w:rsidRPr="006375B5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299B0D4F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3C5A560F" w14:textId="77777777" w:rsidR="008C3B0B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0A4466D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692EC0A7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1A1A6A7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7183224A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4EC777FA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5529ED7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DA482F5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0B40DD94" w14:textId="77777777" w:rsidR="008C3B0B" w:rsidRPr="00DD7CF6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28131CF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160B122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5784483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61E9234A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7FBB595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1E71FDF5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8C3B0B" w:rsidRPr="006375B5" w14:paraId="3CA27BF9" w14:textId="77777777" w:rsidTr="00F22844">
        <w:tc>
          <w:tcPr>
            <w:tcW w:w="2466" w:type="dxa"/>
          </w:tcPr>
          <w:p w14:paraId="7C026B5C" w14:textId="77777777" w:rsidR="008C3B0B" w:rsidRPr="006375B5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03DD95E5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66CC3434" w14:textId="77777777" w:rsidR="008C3B0B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2FB89B4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6DE9DED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55D5746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48EA11E3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56BD1C29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2FEE43E9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2B01483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180FE1C0" w14:textId="77777777" w:rsidR="008C3B0B" w:rsidRPr="00DD7CF6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4543567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D91822B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23B659D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6BB62880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63CA911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202EC0AD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8C3B0B" w:rsidRPr="006375B5" w14:paraId="3C54FAD4" w14:textId="77777777" w:rsidTr="00F22844">
        <w:tc>
          <w:tcPr>
            <w:tcW w:w="2466" w:type="dxa"/>
          </w:tcPr>
          <w:p w14:paraId="1B157CEB" w14:textId="77777777" w:rsidR="008C3B0B" w:rsidRPr="006375B5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2265FD4B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3DB2E962" w14:textId="77777777" w:rsidR="008C3B0B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3B024DA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67828746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58C7E98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49E151DA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640E00B8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083E7B99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0184D82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1F626585" w14:textId="77777777" w:rsidR="008C3B0B" w:rsidRPr="00DD7CF6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CDD6B5F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756CDCFF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C671965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A463426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24B6469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2157B204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8C3B0B" w:rsidRPr="006375B5" w14:paraId="32E1894A" w14:textId="77777777" w:rsidTr="00F22844">
        <w:tc>
          <w:tcPr>
            <w:tcW w:w="2466" w:type="dxa"/>
          </w:tcPr>
          <w:p w14:paraId="74B633C2" w14:textId="77777777" w:rsidR="008C3B0B" w:rsidRPr="006375B5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0CEC8FDE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6A57EAD2" w14:textId="77777777" w:rsidR="008C3B0B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9D87CD0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1392170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7C4926A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2B31C659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2F931601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38BFFDC1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876A357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3A650C5C" w14:textId="77777777" w:rsidR="008C3B0B" w:rsidRPr="00DD7CF6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197F166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D14B6F0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EBAE9B5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53A49A65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CC40621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372C2057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8C3B0B" w:rsidRPr="006375B5" w14:paraId="6100F9C5" w14:textId="77777777" w:rsidTr="00F22844">
        <w:tc>
          <w:tcPr>
            <w:tcW w:w="2466" w:type="dxa"/>
          </w:tcPr>
          <w:p w14:paraId="35B8EB3F" w14:textId="77777777" w:rsidR="008C3B0B" w:rsidRPr="006375B5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12259366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46947CC8" w14:textId="77777777" w:rsidR="008C3B0B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983DE7F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62FB7FCF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5630196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2240CC15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2AE20D62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3D283494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A75F2A6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29EA9ED3" w14:textId="77777777" w:rsidR="008C3B0B" w:rsidRPr="00DD7CF6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8DBDA4C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55260B1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45419EE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797378B4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DEA88E6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0992D4F9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8C3B0B" w:rsidRPr="006375B5" w14:paraId="3AD92802" w14:textId="77777777" w:rsidTr="00F22844">
        <w:tc>
          <w:tcPr>
            <w:tcW w:w="2466" w:type="dxa"/>
          </w:tcPr>
          <w:p w14:paraId="37C3D9D6" w14:textId="77777777" w:rsidR="008C3B0B" w:rsidRPr="006375B5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6F88B9FC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6B53F12E" w14:textId="77777777" w:rsidR="008C3B0B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E585CA3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6EE6947B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EDB2686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861B5A0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378197E3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01ACB45D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98FFF8B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044B5457" w14:textId="77777777" w:rsidR="008C3B0B" w:rsidRPr="00DD7CF6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8EF33BE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6BA0EB52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77086D4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52F124FE" w14:textId="77777777" w:rsidR="008C3B0B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8250409" w14:textId="77777777" w:rsidR="008C3B0B" w:rsidRPr="006375B5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0F1885FE" w14:textId="77777777" w:rsidR="008C3B0B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8C3B0B" w:rsidRPr="006375B5" w14:paraId="48F485DB" w14:textId="77777777" w:rsidTr="00F22844">
        <w:tc>
          <w:tcPr>
            <w:tcW w:w="2466" w:type="dxa"/>
          </w:tcPr>
          <w:p w14:paraId="33A787AF" w14:textId="2F4731CC" w:rsidR="008C3B0B" w:rsidRPr="002B17C2" w:rsidRDefault="008C3B0B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sz w:val="26"/>
                <w:szCs w:val="26"/>
                <w:cs/>
              </w:rPr>
            </w:pPr>
            <w:r w:rsidRPr="002B17C2">
              <w:rPr>
                <w:rFonts w:ascii="Angsana New" w:hAnsi="Angsana New" w:hint="cs"/>
                <w:sz w:val="26"/>
                <w:szCs w:val="26"/>
                <w:cs/>
              </w:rPr>
              <w:lastRenderedPageBreak/>
              <w:t>ณ</w:t>
            </w:r>
            <w:r w:rsidRPr="002B17C2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2B17C2">
              <w:rPr>
                <w:rFonts w:ascii="Angsana New" w:hAnsi="Angsana New" w:hint="cs"/>
                <w:sz w:val="26"/>
                <w:szCs w:val="26"/>
                <w:cs/>
              </w:rPr>
              <w:t>วันที่</w:t>
            </w:r>
            <w:r w:rsidRPr="002B17C2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2B17C2">
              <w:rPr>
                <w:rFonts w:ascii="Angsana New" w:hAnsi="Angsana New"/>
                <w:sz w:val="26"/>
                <w:szCs w:val="26"/>
              </w:rPr>
              <w:t xml:space="preserve">1 </w:t>
            </w:r>
            <w:r w:rsidRPr="002B17C2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2B17C2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2B17C2">
              <w:rPr>
                <w:rFonts w:ascii="Angsana New" w:hAnsi="Angsana New"/>
                <w:sz w:val="26"/>
                <w:szCs w:val="26"/>
              </w:rPr>
              <w:t>2565</w:t>
            </w:r>
          </w:p>
        </w:tc>
        <w:tc>
          <w:tcPr>
            <w:tcW w:w="810" w:type="dxa"/>
          </w:tcPr>
          <w:p w14:paraId="3D0D1965" w14:textId="77777777" w:rsidR="008C3B0B" w:rsidRPr="002B17C2" w:rsidRDefault="008C3B0B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3A9402D8" w14:textId="7AEB6829" w:rsidR="008C3B0B" w:rsidRPr="002B17C2" w:rsidRDefault="008C3B0B" w:rsidP="000E5D6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2,420</w:t>
            </w:r>
          </w:p>
        </w:tc>
        <w:tc>
          <w:tcPr>
            <w:tcW w:w="270" w:type="dxa"/>
            <w:shd w:val="clear" w:color="auto" w:fill="auto"/>
          </w:tcPr>
          <w:p w14:paraId="5B3DF96D" w14:textId="77777777" w:rsidR="008C3B0B" w:rsidRPr="002B17C2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7396A615" w14:textId="0DE273E3" w:rsidR="008C3B0B" w:rsidRPr="002B17C2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756E6B83" w14:textId="77777777" w:rsidR="008C3B0B" w:rsidRPr="002B17C2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281F7268" w14:textId="57C219CB" w:rsidR="008C3B0B" w:rsidRPr="002B17C2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2,776</w:t>
            </w:r>
          </w:p>
        </w:tc>
        <w:tc>
          <w:tcPr>
            <w:tcW w:w="360" w:type="dxa"/>
            <w:shd w:val="clear" w:color="auto" w:fill="auto"/>
          </w:tcPr>
          <w:p w14:paraId="5974D652" w14:textId="77777777" w:rsidR="008C3B0B" w:rsidRPr="002B17C2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724F001F" w14:textId="6FF043C7" w:rsidR="008C3B0B" w:rsidRPr="002B17C2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663</w:t>
            </w:r>
          </w:p>
        </w:tc>
        <w:tc>
          <w:tcPr>
            <w:tcW w:w="270" w:type="dxa"/>
            <w:shd w:val="clear" w:color="auto" w:fill="auto"/>
          </w:tcPr>
          <w:p w14:paraId="5BC49A86" w14:textId="77777777" w:rsidR="008C3B0B" w:rsidRPr="002B17C2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2068EADC" w14:textId="6D1A1CDE" w:rsidR="008C3B0B" w:rsidRPr="002B17C2" w:rsidRDefault="008C3B0B" w:rsidP="00DD7CF6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81</w:t>
            </w:r>
          </w:p>
        </w:tc>
        <w:tc>
          <w:tcPr>
            <w:tcW w:w="270" w:type="dxa"/>
            <w:shd w:val="clear" w:color="auto" w:fill="auto"/>
          </w:tcPr>
          <w:p w14:paraId="7406CE23" w14:textId="77777777" w:rsidR="008C3B0B" w:rsidRPr="002B17C2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41F1B36" w14:textId="006FF0DA" w:rsidR="008C3B0B" w:rsidRPr="002B17C2" w:rsidRDefault="008C3B0B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593</w:t>
            </w:r>
          </w:p>
        </w:tc>
        <w:tc>
          <w:tcPr>
            <w:tcW w:w="270" w:type="dxa"/>
          </w:tcPr>
          <w:p w14:paraId="7863C240" w14:textId="77777777" w:rsidR="008C3B0B" w:rsidRPr="002B17C2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26201713" w14:textId="02B075BE" w:rsidR="008C3B0B" w:rsidRPr="002B17C2" w:rsidRDefault="008C3B0B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3821F744" w14:textId="77777777" w:rsidR="008C3B0B" w:rsidRPr="002B17C2" w:rsidRDefault="008C3B0B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0A17AA7F" w14:textId="0AC0AD82" w:rsidR="008C3B0B" w:rsidRPr="002B17C2" w:rsidRDefault="008C3B0B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6,749</w:t>
            </w:r>
          </w:p>
        </w:tc>
      </w:tr>
      <w:tr w:rsidR="000E5D67" w:rsidRPr="006375B5" w14:paraId="315E6FE9" w14:textId="77777777" w:rsidTr="00F22844">
        <w:tc>
          <w:tcPr>
            <w:tcW w:w="2466" w:type="dxa"/>
          </w:tcPr>
          <w:p w14:paraId="65E7EE6F" w14:textId="5782C74E" w:rsidR="000E5D67" w:rsidRPr="008C2BAA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sz w:val="26"/>
                <w:szCs w:val="26"/>
                <w:highlight w:val="yellow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0DB305CC" w14:textId="4F24E8F5" w:rsidR="000E5D67" w:rsidRPr="006375B5" w:rsidRDefault="000E5D67" w:rsidP="000E5D6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27F2250C" w14:textId="1DF04E1E" w:rsidR="000E5D67" w:rsidRPr="006375B5" w:rsidRDefault="004723E3" w:rsidP="004723E3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F841135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894DB8B" w14:textId="44790B2E" w:rsidR="000E5D67" w:rsidRPr="006375B5" w:rsidRDefault="004723E3" w:rsidP="000E5D6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1B753A9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1117760" w14:textId="15DDFCDF" w:rsidR="000E5D67" w:rsidRPr="006D32FF" w:rsidRDefault="004723E3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21</w:t>
            </w:r>
          </w:p>
        </w:tc>
        <w:tc>
          <w:tcPr>
            <w:tcW w:w="360" w:type="dxa"/>
            <w:shd w:val="clear" w:color="auto" w:fill="auto"/>
          </w:tcPr>
          <w:p w14:paraId="3D95AFDF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3288C7BE" w14:textId="028EE122" w:rsidR="000E5D67" w:rsidRPr="006375B5" w:rsidRDefault="004723E3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446393AC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3B250A8C" w14:textId="09C13DF0" w:rsidR="000E5D67" w:rsidRPr="00041636" w:rsidRDefault="004723E3" w:rsidP="004723E3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21</w:t>
            </w:r>
          </w:p>
        </w:tc>
        <w:tc>
          <w:tcPr>
            <w:tcW w:w="270" w:type="dxa"/>
            <w:shd w:val="clear" w:color="auto" w:fill="auto"/>
          </w:tcPr>
          <w:p w14:paraId="17126744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38105D57" w14:textId="6CE7B7B7" w:rsidR="000E5D67" w:rsidRPr="006375B5" w:rsidRDefault="004723E3" w:rsidP="004723E3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6D9B0F0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865DB53" w14:textId="487B106D" w:rsidR="000E5D67" w:rsidRPr="00041636" w:rsidRDefault="004723E3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66</w:t>
            </w:r>
          </w:p>
        </w:tc>
        <w:tc>
          <w:tcPr>
            <w:tcW w:w="270" w:type="dxa"/>
          </w:tcPr>
          <w:p w14:paraId="069BEDD3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26FF75FF" w14:textId="65062A03" w:rsidR="000E5D67" w:rsidRPr="006375B5" w:rsidRDefault="004723E3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146</w:t>
            </w:r>
          </w:p>
        </w:tc>
      </w:tr>
      <w:tr w:rsidR="000E5D67" w:rsidRPr="006375B5" w14:paraId="3450D7B0" w14:textId="77777777" w:rsidTr="00F22844">
        <w:tc>
          <w:tcPr>
            <w:tcW w:w="2466" w:type="dxa"/>
          </w:tcPr>
          <w:p w14:paraId="2DF680D6" w14:textId="51525957" w:rsidR="000E5D67" w:rsidRPr="008C2BAA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  <w:highlight w:val="yellow"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โอนมาจาก</w:t>
            </w: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:</w:t>
            </w:r>
          </w:p>
        </w:tc>
        <w:tc>
          <w:tcPr>
            <w:tcW w:w="810" w:type="dxa"/>
          </w:tcPr>
          <w:p w14:paraId="64B96F8E" w14:textId="77777777" w:rsidR="000E5D67" w:rsidRPr="006375B5" w:rsidRDefault="000E5D67" w:rsidP="000E5D67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38F974F3" w14:textId="77722CC8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</w:tcPr>
          <w:p w14:paraId="55086A5D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EE554B1" w14:textId="5D35E3D4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7EEEDB25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C5A1A45" w14:textId="6B169A9A" w:rsidR="000E5D67" w:rsidRPr="006D32FF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16CEEB98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1B30DDF8" w14:textId="550A7271" w:rsidR="000E5D67" w:rsidRPr="00041636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CC02BF7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3637767" w14:textId="15B82905" w:rsidR="000E5D67" w:rsidRPr="00041636" w:rsidRDefault="000E5D67" w:rsidP="000E5D67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9E867A3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3DC9B0D" w14:textId="5FE2AA9D" w:rsidR="000E5D67" w:rsidRPr="006375B5" w:rsidRDefault="000E5D67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1351C76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D91B36E" w14:textId="622C7DCA" w:rsidR="000E5D67" w:rsidRPr="00041636" w:rsidRDefault="000E5D67" w:rsidP="000E5D6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99D77A0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690307D8" w14:textId="487240CB" w:rsidR="000E5D67" w:rsidRPr="006375B5" w:rsidRDefault="000E5D67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0E5D67" w:rsidRPr="006375B5" w14:paraId="1F29FCF9" w14:textId="77777777" w:rsidTr="00F22844">
        <w:tc>
          <w:tcPr>
            <w:tcW w:w="2466" w:type="dxa"/>
          </w:tcPr>
          <w:p w14:paraId="1C6F5C32" w14:textId="42E4441A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 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อสังหาริมทรัพย์เพื่อการลงทุน</w:t>
            </w:r>
          </w:p>
        </w:tc>
        <w:tc>
          <w:tcPr>
            <w:tcW w:w="810" w:type="dxa"/>
            <w:vAlign w:val="bottom"/>
          </w:tcPr>
          <w:p w14:paraId="7730BB29" w14:textId="250547F7" w:rsidR="000E5D67" w:rsidRPr="006375B5" w:rsidRDefault="000E5D67" w:rsidP="000E5D67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</w:t>
            </w:r>
            <w:r w:rsidR="00875BD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1350" w:type="dxa"/>
            <w:shd w:val="clear" w:color="auto" w:fill="auto"/>
          </w:tcPr>
          <w:p w14:paraId="2388FB4C" w14:textId="26F195F0" w:rsidR="000E5D67" w:rsidRPr="006D32FF" w:rsidRDefault="004723E3" w:rsidP="004723E3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91D5F8F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6E7DFB1" w14:textId="72AEAE90" w:rsidR="000E5D67" w:rsidRPr="006375B5" w:rsidRDefault="004723E3" w:rsidP="000E5D6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187D74FA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1FFD4EF9" w14:textId="6965A425" w:rsidR="000E5D67" w:rsidRPr="006375B5" w:rsidRDefault="004723E3" w:rsidP="000E5D6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18</w:t>
            </w:r>
          </w:p>
        </w:tc>
        <w:tc>
          <w:tcPr>
            <w:tcW w:w="360" w:type="dxa"/>
            <w:shd w:val="clear" w:color="auto" w:fill="auto"/>
          </w:tcPr>
          <w:p w14:paraId="119DF4EA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3C96110" w14:textId="3E5F823C" w:rsidR="000E5D67" w:rsidRPr="006375B5" w:rsidRDefault="004723E3" w:rsidP="00BF1B5D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F9D9B86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2C642F22" w14:textId="6C1CB398" w:rsidR="000E5D67" w:rsidRPr="00041636" w:rsidRDefault="004723E3" w:rsidP="004723E3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A7101D2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C5FA04A" w14:textId="1E18F67B" w:rsidR="000E5D67" w:rsidRPr="006375B5" w:rsidRDefault="004723E3" w:rsidP="000E5D6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953043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569846F" w14:textId="2C1D13A8" w:rsidR="000E5D67" w:rsidRPr="00041636" w:rsidRDefault="006A3DE2" w:rsidP="000E5D67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5C0A672C" w14:textId="77777777" w:rsidR="000E5D67" w:rsidRPr="006375B5" w:rsidRDefault="000E5D67" w:rsidP="000E5D6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624DC74" w14:textId="6CD8FEEB" w:rsidR="000E5D67" w:rsidRPr="006375B5" w:rsidRDefault="004723E3" w:rsidP="000E5D6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6A3DE2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</w:p>
        </w:tc>
      </w:tr>
      <w:tr w:rsidR="006A3DE2" w:rsidRPr="006375B5" w14:paraId="146D5F36" w14:textId="77777777" w:rsidTr="00F22844">
        <w:tc>
          <w:tcPr>
            <w:tcW w:w="2466" w:type="dxa"/>
          </w:tcPr>
          <w:p w14:paraId="0EC21680" w14:textId="5BEF9632" w:rsidR="006A3DE2" w:rsidRDefault="006A3DE2" w:rsidP="006A3D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4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</w:t>
            </w:r>
            <w:r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ออกไปที่</w:t>
            </w: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:</w:t>
            </w:r>
          </w:p>
        </w:tc>
        <w:tc>
          <w:tcPr>
            <w:tcW w:w="810" w:type="dxa"/>
            <w:vAlign w:val="bottom"/>
          </w:tcPr>
          <w:p w14:paraId="46E5F029" w14:textId="77777777" w:rsidR="006A3DE2" w:rsidRPr="000E564C" w:rsidRDefault="006A3DE2" w:rsidP="006A3DE2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7E3B2F8E" w14:textId="77777777" w:rsidR="006A3DE2" w:rsidRDefault="006A3DE2" w:rsidP="006A3DE2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F9C528C" w14:textId="77777777" w:rsidR="006A3DE2" w:rsidRPr="006375B5" w:rsidRDefault="006A3DE2" w:rsidP="006A3DE2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6B17975A" w14:textId="77777777" w:rsidR="006A3DE2" w:rsidRDefault="006A3DE2" w:rsidP="006A3DE2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03165761" w14:textId="77777777" w:rsidR="006A3DE2" w:rsidRPr="006375B5" w:rsidRDefault="006A3DE2" w:rsidP="006A3DE2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0B22C523" w14:textId="77777777" w:rsidR="006A3DE2" w:rsidRDefault="006A3DE2" w:rsidP="006A3DE2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4FF1793A" w14:textId="77777777" w:rsidR="006A3DE2" w:rsidRPr="006375B5" w:rsidRDefault="006A3DE2" w:rsidP="006A3DE2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DC488AA" w14:textId="77777777" w:rsidR="006A3DE2" w:rsidRDefault="006A3DE2" w:rsidP="006A3DE2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7BBD42C" w14:textId="77777777" w:rsidR="006A3DE2" w:rsidRPr="006375B5" w:rsidRDefault="006A3DE2" w:rsidP="006A3DE2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7BC783E8" w14:textId="77777777" w:rsidR="006A3DE2" w:rsidRDefault="006A3DE2" w:rsidP="006A3DE2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01C5916" w14:textId="77777777" w:rsidR="006A3DE2" w:rsidRPr="006375B5" w:rsidRDefault="006A3DE2" w:rsidP="006A3DE2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A9279EF" w14:textId="77777777" w:rsidR="006A3DE2" w:rsidRDefault="006A3DE2" w:rsidP="006A3DE2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05C909A" w14:textId="77777777" w:rsidR="006A3DE2" w:rsidRPr="006375B5" w:rsidRDefault="006A3DE2" w:rsidP="006A3DE2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A24486D" w14:textId="77777777" w:rsidR="006A3DE2" w:rsidRDefault="006A3DE2" w:rsidP="006A3DE2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CFB4767" w14:textId="77777777" w:rsidR="006A3DE2" w:rsidRPr="006375B5" w:rsidRDefault="006A3DE2" w:rsidP="006A3DE2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EEF1109" w14:textId="77777777" w:rsidR="006A3DE2" w:rsidRDefault="006A3DE2" w:rsidP="006A3DE2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BF1B5D" w:rsidRPr="006375B5" w14:paraId="3966817C" w14:textId="77777777" w:rsidTr="00F22844">
        <w:tc>
          <w:tcPr>
            <w:tcW w:w="2466" w:type="dxa"/>
          </w:tcPr>
          <w:p w14:paraId="2F316614" w14:textId="345B82D0" w:rsidR="00BF1B5D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 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อสังหาริมทรัพย์เพื่อการลงทุน</w:t>
            </w:r>
          </w:p>
        </w:tc>
        <w:tc>
          <w:tcPr>
            <w:tcW w:w="810" w:type="dxa"/>
            <w:vAlign w:val="bottom"/>
          </w:tcPr>
          <w:p w14:paraId="1525D7F9" w14:textId="08E88C37" w:rsidR="00BF1B5D" w:rsidRPr="000E564C" w:rsidRDefault="00BF1B5D" w:rsidP="00BF1B5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1350" w:type="dxa"/>
            <w:shd w:val="clear" w:color="auto" w:fill="auto"/>
          </w:tcPr>
          <w:p w14:paraId="67DB229A" w14:textId="5959698B" w:rsidR="00BF1B5D" w:rsidRDefault="00BF1B5D" w:rsidP="00BF1B5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CCB622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01818E2C" w14:textId="5632EF22" w:rsidR="00BF1B5D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237E834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15D3F1E7" w14:textId="5832F97C" w:rsidR="00BF1B5D" w:rsidRDefault="00BF1B5D" w:rsidP="00BF1B5D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7EF3F624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036D15D" w14:textId="34F86ED6" w:rsidR="00BF1B5D" w:rsidRDefault="00BF1B5D" w:rsidP="00BF1B5D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20ADA9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7570ABCB" w14:textId="39C0C782" w:rsidR="00BF1B5D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E7B7BE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24CAF05" w14:textId="33B28FCF" w:rsidR="00BF1B5D" w:rsidRDefault="00BF1B5D" w:rsidP="00BF1B5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E340E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33D17C9" w14:textId="6DC878FE" w:rsidR="00BF1B5D" w:rsidRDefault="00BF1B5D" w:rsidP="00BF1B5D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69C65342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874F1A0" w14:textId="5E88A933" w:rsidR="00BF1B5D" w:rsidRDefault="00BF1B5D" w:rsidP="00BF1B5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</w:tr>
      <w:tr w:rsidR="00BF1B5D" w:rsidRPr="006375B5" w14:paraId="10B223D6" w14:textId="77777777" w:rsidTr="00F22844">
        <w:tc>
          <w:tcPr>
            <w:tcW w:w="2466" w:type="dxa"/>
          </w:tcPr>
          <w:p w14:paraId="1CAB45D8" w14:textId="1BF2C014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71A3409D" w14:textId="77777777" w:rsidR="00BF1B5D" w:rsidRPr="006375B5" w:rsidRDefault="00BF1B5D" w:rsidP="00BF1B5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1EF2BC60" w14:textId="727ADD2B" w:rsidR="00BF1B5D" w:rsidRPr="00041636" w:rsidRDefault="00BF1B5D" w:rsidP="00BF1B5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3173BB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131CA5D" w14:textId="326BB5C3" w:rsidR="00BF1B5D" w:rsidRPr="006375B5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2E2D2E2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6512667" w14:textId="7A98CEED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(21)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51EE6DF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D8BBB06" w14:textId="563E9DD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(9)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492AFF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A7682CE" w14:textId="76DEC1B6" w:rsidR="00BF1B5D" w:rsidRPr="00041636" w:rsidRDefault="00BF1B5D" w:rsidP="00BF1B5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85096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DC5A156" w14:textId="3EB499A3" w:rsidR="00BF1B5D" w:rsidRPr="006375B5" w:rsidRDefault="00BF1B5D" w:rsidP="00BF1B5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1CB249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9470E6C" w14:textId="760E441C" w:rsidR="00BF1B5D" w:rsidRPr="00041636" w:rsidRDefault="00BF1B5D" w:rsidP="00BF1B5D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00F1D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D49BBAF" w14:textId="1F116B90" w:rsidR="00BF1B5D" w:rsidRPr="006375B5" w:rsidRDefault="00BF1B5D" w:rsidP="00BF1B5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(33)</w:t>
            </w:r>
          </w:p>
        </w:tc>
      </w:tr>
      <w:tr w:rsidR="00BF1B5D" w:rsidRPr="006375B5" w14:paraId="10A86857" w14:textId="77777777" w:rsidTr="00F22844">
        <w:tc>
          <w:tcPr>
            <w:tcW w:w="2466" w:type="dxa"/>
          </w:tcPr>
          <w:p w14:paraId="2255208C" w14:textId="4186D268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  <w:vAlign w:val="bottom"/>
          </w:tcPr>
          <w:p w14:paraId="36CE63C4" w14:textId="73C43B10" w:rsidR="00BF1B5D" w:rsidRPr="006375B5" w:rsidRDefault="00BF1B5D" w:rsidP="00BF1B5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26D625EE" w14:textId="3D7EF0D3" w:rsidR="00BF1B5D" w:rsidRPr="00041636" w:rsidRDefault="00BF1B5D" w:rsidP="00BF1B5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079D922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D8B8D45" w14:textId="6928BF99" w:rsidR="00BF1B5D" w:rsidRPr="006375B5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DB7787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12946D55" w14:textId="548349BF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360" w:type="dxa"/>
            <w:shd w:val="clear" w:color="auto" w:fill="auto"/>
          </w:tcPr>
          <w:p w14:paraId="4E2D41B6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393ECC18" w14:textId="48E36E32" w:rsidR="00BF1B5D" w:rsidRPr="006375B5" w:rsidRDefault="00BF1B5D" w:rsidP="005B4558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20</w:t>
            </w:r>
          </w:p>
        </w:tc>
        <w:tc>
          <w:tcPr>
            <w:tcW w:w="270" w:type="dxa"/>
            <w:shd w:val="clear" w:color="auto" w:fill="auto"/>
          </w:tcPr>
          <w:p w14:paraId="39287A8D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60F25826" w14:textId="0F897594" w:rsidR="00BF1B5D" w:rsidRPr="00041636" w:rsidRDefault="00BF1B5D" w:rsidP="00BF1B5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4C2C9D5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69D1641" w14:textId="3176CA99" w:rsidR="00BF1B5D" w:rsidRPr="006375B5" w:rsidRDefault="00BF1B5D" w:rsidP="00BF1B5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36B9AE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2232B5F" w14:textId="657B8AB6" w:rsidR="00BF1B5D" w:rsidRPr="00041636" w:rsidRDefault="00BF1B5D" w:rsidP="00BF1B5D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(24)</w:t>
            </w:r>
          </w:p>
        </w:tc>
        <w:tc>
          <w:tcPr>
            <w:tcW w:w="270" w:type="dxa"/>
          </w:tcPr>
          <w:p w14:paraId="5A43BAF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368A5AA" w14:textId="0C3F5E38" w:rsidR="00BF1B5D" w:rsidRPr="006375B5" w:rsidRDefault="00BF1B5D" w:rsidP="00BF1B5D">
            <w:pPr>
              <w:pStyle w:val="acctfourfigures"/>
              <w:tabs>
                <w:tab w:val="clear" w:pos="765"/>
                <w:tab w:val="decimal" w:pos="52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BF1B5D" w:rsidRPr="006375B5" w14:paraId="2241F557" w14:textId="77777777" w:rsidTr="00F22844">
        <w:tc>
          <w:tcPr>
            <w:tcW w:w="2466" w:type="dxa"/>
          </w:tcPr>
          <w:p w14:paraId="518E2336" w14:textId="326B62A1" w:rsidR="00BF1B5D" w:rsidRPr="00AD62F3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AD62F3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ผลต่างของอัตราแลกเปลี่ยนจากการ</w:t>
            </w:r>
            <w:r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AD62F3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แปลงค่าหน่วยงานในต่างประเทศ</w:t>
            </w:r>
          </w:p>
        </w:tc>
        <w:tc>
          <w:tcPr>
            <w:tcW w:w="810" w:type="dxa"/>
            <w:vAlign w:val="bottom"/>
          </w:tcPr>
          <w:p w14:paraId="54E9AD7A" w14:textId="77777777" w:rsidR="00BF1B5D" w:rsidRPr="006375B5" w:rsidRDefault="00BF1B5D" w:rsidP="00BF1B5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2644A97C" w14:textId="77777777" w:rsidR="00BF1B5D" w:rsidRDefault="00BF1B5D" w:rsidP="00BF1B5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23B0F983" w14:textId="08C456F7" w:rsidR="00BF1B5D" w:rsidRPr="004723E3" w:rsidRDefault="00BF1B5D" w:rsidP="00BF1B5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  <w:shd w:val="clear" w:color="auto" w:fill="auto"/>
          </w:tcPr>
          <w:p w14:paraId="5760E86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432AADD" w14:textId="77777777" w:rsidR="00BF1B5D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BC0EB79" w14:textId="76D1AA3D" w:rsidR="00BF1B5D" w:rsidRPr="006375B5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31646F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F1CC318" w14:textId="77777777" w:rsid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8AC580E" w14:textId="2FF14E76" w:rsidR="00BF1B5D" w:rsidRPr="006375B5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46BAD61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51B85806" w14:textId="77777777" w:rsid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08B43BBA" w14:textId="33827428" w:rsidR="00BF1B5D" w:rsidRPr="006375B5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563FC5B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0409DA3E" w14:textId="77777777" w:rsidR="00BF1B5D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7D4E1DC" w14:textId="09063E9D" w:rsidR="00BF1B5D" w:rsidRPr="00041636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CE9949A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2F94958" w14:textId="77777777" w:rsidR="00BF1B5D" w:rsidRDefault="00BF1B5D" w:rsidP="00BF1B5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57F6D66C" w14:textId="2C7127C5" w:rsidR="00BF1B5D" w:rsidRPr="006375B5" w:rsidRDefault="00BF1B5D" w:rsidP="00BF1B5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38CDE74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9F413B1" w14:textId="77777777" w:rsidR="00BF1B5D" w:rsidRDefault="00BF1B5D" w:rsidP="00BF1B5D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E3ECD3A" w14:textId="1A3BCFFA" w:rsidR="00BF1B5D" w:rsidRPr="00041636" w:rsidRDefault="00BF1B5D" w:rsidP="00BF1B5D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A53EFAF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5ADAB00" w14:textId="77777777" w:rsidR="00BF1B5D" w:rsidRDefault="00BF1B5D" w:rsidP="00BF1B5D">
            <w:pPr>
              <w:pStyle w:val="acctfourfigures"/>
              <w:tabs>
                <w:tab w:val="clear" w:pos="765"/>
                <w:tab w:val="decimal" w:pos="52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511EB63C" w14:textId="7E36EB30" w:rsidR="00BF1B5D" w:rsidRPr="006375B5" w:rsidRDefault="00BF1B5D" w:rsidP="00BF1B5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</w:tr>
      <w:tr w:rsidR="00BF1B5D" w:rsidRPr="006375B5" w14:paraId="22EF8B57" w14:textId="77777777" w:rsidTr="00F22844">
        <w:tc>
          <w:tcPr>
            <w:tcW w:w="2466" w:type="dxa"/>
            <w:shd w:val="clear" w:color="auto" w:fill="auto"/>
          </w:tcPr>
          <w:p w14:paraId="7AD4118E" w14:textId="035BA4A2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810" w:type="dxa"/>
          </w:tcPr>
          <w:p w14:paraId="34B25DDC" w14:textId="77777777" w:rsidR="00BF1B5D" w:rsidRPr="006375B5" w:rsidRDefault="00BF1B5D" w:rsidP="00BF1B5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9C7A2B4" w14:textId="1DB1AE51" w:rsidR="00BF1B5D" w:rsidRPr="004723E3" w:rsidRDefault="00BF1B5D" w:rsidP="00BF1B5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4723E3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2,419</w:t>
            </w:r>
          </w:p>
        </w:tc>
        <w:tc>
          <w:tcPr>
            <w:tcW w:w="270" w:type="dxa"/>
            <w:shd w:val="clear" w:color="auto" w:fill="auto"/>
          </w:tcPr>
          <w:p w14:paraId="3AB9AECE" w14:textId="77777777" w:rsidR="00BF1B5D" w:rsidRPr="004723E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0073DF65" w14:textId="2EE232FB" w:rsidR="00BF1B5D" w:rsidRPr="004723E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4723E3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</w:tcPr>
          <w:p w14:paraId="784DCEE6" w14:textId="77777777" w:rsidR="00BF1B5D" w:rsidRPr="004723E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C074A03" w14:textId="6165C4AA" w:rsidR="00BF1B5D" w:rsidRPr="004723E3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4723E3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2,795</w:t>
            </w:r>
          </w:p>
        </w:tc>
        <w:tc>
          <w:tcPr>
            <w:tcW w:w="360" w:type="dxa"/>
            <w:shd w:val="clear" w:color="auto" w:fill="auto"/>
          </w:tcPr>
          <w:p w14:paraId="25B1C34E" w14:textId="77777777" w:rsidR="00BF1B5D" w:rsidRPr="004723E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F9E5710" w14:textId="5010E733" w:rsidR="00BF1B5D" w:rsidRPr="004723E3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4723E3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712</w:t>
            </w:r>
          </w:p>
        </w:tc>
        <w:tc>
          <w:tcPr>
            <w:tcW w:w="270" w:type="dxa"/>
            <w:shd w:val="clear" w:color="auto" w:fill="auto"/>
          </w:tcPr>
          <w:p w14:paraId="687EBE7A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15E3AF7" w14:textId="7E6F7807" w:rsidR="00BF1B5D" w:rsidRPr="00041636" w:rsidRDefault="00BF1B5D" w:rsidP="00BF1B5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102</w:t>
            </w:r>
          </w:p>
        </w:tc>
        <w:tc>
          <w:tcPr>
            <w:tcW w:w="270" w:type="dxa"/>
            <w:shd w:val="clear" w:color="auto" w:fill="auto"/>
          </w:tcPr>
          <w:p w14:paraId="7708FE1A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2F092C9F" w14:textId="4E4C0095" w:rsidR="00BF1B5D" w:rsidRPr="004723E3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593</w:t>
            </w:r>
          </w:p>
        </w:tc>
        <w:tc>
          <w:tcPr>
            <w:tcW w:w="270" w:type="dxa"/>
          </w:tcPr>
          <w:p w14:paraId="0E01AF4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71AEC0C9" w14:textId="5225BD60" w:rsidR="00BF1B5D" w:rsidRPr="00041636" w:rsidRDefault="00BF1B5D" w:rsidP="00BF1B5D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59</w:t>
            </w:r>
          </w:p>
        </w:tc>
        <w:tc>
          <w:tcPr>
            <w:tcW w:w="270" w:type="dxa"/>
          </w:tcPr>
          <w:p w14:paraId="5826D87A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54BAB17" w14:textId="63FCDCC8" w:rsidR="00BF1B5D" w:rsidRPr="004723E3" w:rsidRDefault="00BF1B5D" w:rsidP="00BF1B5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6,884</w:t>
            </w:r>
          </w:p>
        </w:tc>
      </w:tr>
      <w:tr w:rsidR="00BF1B5D" w:rsidRPr="006375B5" w14:paraId="6F6E3883" w14:textId="77777777" w:rsidTr="00F22844">
        <w:trPr>
          <w:trHeight w:val="145"/>
        </w:trPr>
        <w:tc>
          <w:tcPr>
            <w:tcW w:w="2466" w:type="dxa"/>
            <w:shd w:val="clear" w:color="auto" w:fill="auto"/>
          </w:tcPr>
          <w:p w14:paraId="6B544492" w14:textId="77777777" w:rsidR="00BF1B5D" w:rsidRPr="00BF1B5D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20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810" w:type="dxa"/>
          </w:tcPr>
          <w:p w14:paraId="1AD79758" w14:textId="77777777" w:rsidR="00BF1B5D" w:rsidRPr="00BF1B5D" w:rsidRDefault="00BF1B5D" w:rsidP="00BF1B5D">
            <w:pPr>
              <w:pStyle w:val="acctfourfigures"/>
              <w:tabs>
                <w:tab w:val="clear" w:pos="765"/>
              </w:tabs>
              <w:spacing w:line="0" w:lineRule="atLeast"/>
              <w:ind w:left="-120" w:right="-100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BD5B9A6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3FF55D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7DB4C560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</w:tcPr>
          <w:p w14:paraId="1B04F6DA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87ED027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24044289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279377E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52BFAF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490470E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664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E02E3E9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2FEE5D5A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270" w:type="dxa"/>
          </w:tcPr>
          <w:p w14:paraId="66801B43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5BA2C3D0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9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0E3EE0AD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1D3E05B8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29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</w:tr>
      <w:tr w:rsidR="00BF1B5D" w:rsidRPr="006375B5" w14:paraId="11B49EA6" w14:textId="77777777" w:rsidTr="00F22844">
        <w:tc>
          <w:tcPr>
            <w:tcW w:w="2466" w:type="dxa"/>
            <w:shd w:val="clear" w:color="auto" w:fill="auto"/>
          </w:tcPr>
          <w:p w14:paraId="0A6C3C09" w14:textId="0BB9ACE4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ค่าเสื่อมราคาและ</w:t>
            </w:r>
          </w:p>
        </w:tc>
        <w:tc>
          <w:tcPr>
            <w:tcW w:w="810" w:type="dxa"/>
          </w:tcPr>
          <w:p w14:paraId="7547CE67" w14:textId="77777777" w:rsidR="00BF1B5D" w:rsidRPr="006375B5" w:rsidRDefault="00BF1B5D" w:rsidP="00BF1B5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EC63AE7" w14:textId="1EB16283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5CEA8ED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1433735A" w14:textId="38A14A6F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270" w:type="dxa"/>
          </w:tcPr>
          <w:p w14:paraId="14DD02DD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DC3907A" w14:textId="7F0D346E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35B2EB0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BF04809" w14:textId="07456D3E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0853D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6853F64" w14:textId="7CBD5A7D" w:rsidR="00BF1B5D" w:rsidRPr="006375B5" w:rsidRDefault="00BF1B5D" w:rsidP="00BF1B5D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0DDA276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1AE7F7B" w14:textId="5DCC2BE8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E5D59C5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E498401" w14:textId="7FF7BAF4" w:rsidR="00BF1B5D" w:rsidRPr="006375B5" w:rsidRDefault="00BF1B5D" w:rsidP="00BF1B5D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5559DEFF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3CCC529" w14:textId="062CCE6C" w:rsidR="00BF1B5D" w:rsidRPr="006375B5" w:rsidRDefault="00BF1B5D" w:rsidP="00BF1B5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BF1B5D" w:rsidRPr="006375B5" w14:paraId="059A9B2F" w14:textId="77777777" w:rsidTr="00F22844">
        <w:trPr>
          <w:trHeight w:val="280"/>
        </w:trPr>
        <w:tc>
          <w:tcPr>
            <w:tcW w:w="2466" w:type="dxa"/>
            <w:shd w:val="clear" w:color="auto" w:fill="auto"/>
          </w:tcPr>
          <w:p w14:paraId="0524AF49" w14:textId="02C87F2F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810" w:type="dxa"/>
          </w:tcPr>
          <w:p w14:paraId="6B653F4F" w14:textId="77777777" w:rsidR="00BF1B5D" w:rsidRPr="006375B5" w:rsidRDefault="00BF1B5D" w:rsidP="00BF1B5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3AB7F5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5AFE80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38652CF6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270" w:type="dxa"/>
          </w:tcPr>
          <w:p w14:paraId="1C7A99B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66875E6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6A1CE682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1C3ECE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46363E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3FC91F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78DD5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26D125CF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</w:tcPr>
          <w:p w14:paraId="40A434B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7686308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14FFCCA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345A41C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</w:tr>
      <w:tr w:rsidR="00BF1B5D" w:rsidRPr="006375B5" w14:paraId="3BBC4F3B" w14:textId="77777777" w:rsidTr="00F22844">
        <w:tc>
          <w:tcPr>
            <w:tcW w:w="2466" w:type="dxa"/>
          </w:tcPr>
          <w:p w14:paraId="7D6FFF39" w14:textId="29FD9838" w:rsidR="00BF1B5D" w:rsidRPr="00887321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887321">
              <w:rPr>
                <w:rFonts w:ascii="Angsana New" w:hAnsi="Angsana New" w:hint="cs"/>
                <w:sz w:val="26"/>
                <w:szCs w:val="26"/>
                <w:cs/>
              </w:rPr>
              <w:t xml:space="preserve">ณ วันที่ </w:t>
            </w:r>
            <w:r w:rsidRPr="00887321">
              <w:rPr>
                <w:rFonts w:ascii="Angsana New" w:hAnsi="Angsana New"/>
                <w:sz w:val="26"/>
                <w:szCs w:val="26"/>
              </w:rPr>
              <w:t>1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887321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887321">
              <w:rPr>
                <w:rFonts w:ascii="Angsana New" w:hAnsi="Angsana New"/>
                <w:sz w:val="26"/>
                <w:szCs w:val="26"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4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810" w:type="dxa"/>
          </w:tcPr>
          <w:p w14:paraId="4C9F3926" w14:textId="77777777" w:rsidR="00BF1B5D" w:rsidRPr="00887321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ED08948" w14:textId="713C7BFD" w:rsidR="00BF1B5D" w:rsidRPr="001701ED" w:rsidRDefault="00BF1B5D" w:rsidP="00BF1B5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val="en-US"/>
              </w:rPr>
              <w:t>165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2F9175" w14:textId="77777777" w:rsidR="00BF1B5D" w:rsidRPr="001701E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25D7CEC" w14:textId="5FF3BB24" w:rsidR="00BF1B5D" w:rsidRPr="001701ED" w:rsidRDefault="00BF1B5D" w:rsidP="00BF1B5D">
            <w:pPr>
              <w:pStyle w:val="acctfourfigures"/>
              <w:tabs>
                <w:tab w:val="clear" w:pos="765"/>
                <w:tab w:val="decimal" w:pos="70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val="en-US"/>
              </w:rPr>
              <w:t>204</w:t>
            </w:r>
          </w:p>
        </w:tc>
        <w:tc>
          <w:tcPr>
            <w:tcW w:w="270" w:type="dxa"/>
            <w:vAlign w:val="bottom"/>
          </w:tcPr>
          <w:p w14:paraId="578E17F7" w14:textId="77777777" w:rsidR="00BF1B5D" w:rsidRPr="001701E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13A3B59" w14:textId="76A7518B" w:rsidR="00BF1B5D" w:rsidRPr="001701E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val="en-US"/>
              </w:rPr>
              <w:t>1</w:t>
            </w:r>
            <w:r w:rsidRPr="001701ED">
              <w:rPr>
                <w:rFonts w:ascii="Angsana New" w:hAnsi="Angsana New"/>
                <w:sz w:val="26"/>
                <w:szCs w:val="26"/>
              </w:rPr>
              <w:t>,</w:t>
            </w:r>
            <w:r w:rsidRPr="001701ED">
              <w:rPr>
                <w:rFonts w:ascii="Angsana New" w:hAnsi="Angsana New"/>
                <w:sz w:val="26"/>
                <w:szCs w:val="26"/>
                <w:lang w:val="en-US"/>
              </w:rPr>
              <w:t>135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95105E5" w14:textId="77777777" w:rsidR="00BF1B5D" w:rsidRPr="001701E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45BC6E9" w14:textId="1963353B" w:rsidR="00BF1B5D" w:rsidRPr="005B4558" w:rsidRDefault="00BF1B5D" w:rsidP="005B4558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val="en-US" w:bidi="th-TH"/>
              </w:rPr>
              <w:t>494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EA8C45" w14:textId="77777777" w:rsidR="00BF1B5D" w:rsidRPr="001701E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41412AC" w14:textId="5DB80D7A" w:rsidR="00BF1B5D" w:rsidRPr="001701ED" w:rsidRDefault="00BF1B5D" w:rsidP="00BF1B5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val="en-US"/>
              </w:rPr>
              <w:t>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1D47FF" w14:textId="77777777" w:rsidR="00BF1B5D" w:rsidRPr="001701E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5D5BB9D" w14:textId="4160C4D9" w:rsidR="00BF1B5D" w:rsidRPr="001701E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val="en-US"/>
              </w:rPr>
              <w:t>143</w:t>
            </w:r>
          </w:p>
        </w:tc>
        <w:tc>
          <w:tcPr>
            <w:tcW w:w="270" w:type="dxa"/>
            <w:vAlign w:val="bottom"/>
          </w:tcPr>
          <w:p w14:paraId="338B6169" w14:textId="77777777" w:rsidR="00BF1B5D" w:rsidRPr="001701E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CAB6E29" w14:textId="372FAE93" w:rsidR="00BF1B5D" w:rsidRPr="001701ED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7AE1A6D" w14:textId="77777777" w:rsidR="00BF1B5D" w:rsidRPr="001701E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D388111" w14:textId="7A08657E" w:rsidR="00BF1B5D" w:rsidRPr="00DD7CF6" w:rsidRDefault="00BF1B5D" w:rsidP="002627A1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Pr="00DD7CF6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1701ED">
              <w:rPr>
                <w:rFonts w:ascii="Angsana New" w:hAnsi="Angsana New"/>
                <w:sz w:val="26"/>
                <w:szCs w:val="26"/>
                <w:lang w:val="en-US" w:bidi="th-TH"/>
              </w:rPr>
              <w:t>183</w:t>
            </w:r>
          </w:p>
        </w:tc>
      </w:tr>
      <w:tr w:rsidR="00BF1B5D" w:rsidRPr="006375B5" w14:paraId="11DB6B0A" w14:textId="77777777" w:rsidTr="00F22844">
        <w:tc>
          <w:tcPr>
            <w:tcW w:w="2466" w:type="dxa"/>
          </w:tcPr>
          <w:p w14:paraId="42192D7E" w14:textId="4B7535EF" w:rsidR="00BF1B5D" w:rsidRPr="008C2BAA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highlight w:val="yellow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5AF32073" w14:textId="6AA2F7E0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3C30C846" w14:textId="0C24F74D" w:rsidR="00BF1B5D" w:rsidRPr="003459B8" w:rsidRDefault="00BF1B5D" w:rsidP="00BF1B5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</w:rPr>
              <w:t>1</w:t>
            </w:r>
            <w:r>
              <w:rPr>
                <w:rFonts w:ascii="Angsana New" w:hAnsi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7FFFD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787CAB4" w14:textId="2680DACA" w:rsidR="00BF1B5D" w:rsidRPr="0065242B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A45E62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F783A2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25CA192" w14:textId="60D047E4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/>
              </w:rPr>
              <w:t>1</w:t>
            </w:r>
            <w:r>
              <w:rPr>
                <w:rFonts w:ascii="Angsana New" w:hAnsi="Angsana New"/>
                <w:sz w:val="26"/>
                <w:szCs w:val="26"/>
                <w:lang w:val="en-US"/>
              </w:rPr>
              <w:t>45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13A073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A33D073" w14:textId="37B43A0F" w:rsidR="00BF1B5D" w:rsidRPr="006375B5" w:rsidRDefault="00BF1B5D" w:rsidP="005B4558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0D0B534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1C4552C" w14:textId="3F07E2C5" w:rsidR="00BF1B5D" w:rsidRPr="0065242B" w:rsidRDefault="00BF1B5D" w:rsidP="00BF1B5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04453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2DF11DD" w14:textId="30B97B8D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/>
              </w:rPr>
              <w:t>32</w:t>
            </w:r>
          </w:p>
        </w:tc>
        <w:tc>
          <w:tcPr>
            <w:tcW w:w="270" w:type="dxa"/>
          </w:tcPr>
          <w:p w14:paraId="02BD1372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A9FACD2" w14:textId="73B60C0C" w:rsidR="00BF1B5D" w:rsidRPr="006375B5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AB5B4C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7E61C60" w14:textId="56878EC8" w:rsidR="00BF1B5D" w:rsidRPr="006375B5" w:rsidRDefault="00BF1B5D" w:rsidP="002627A1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263</w:t>
            </w:r>
          </w:p>
        </w:tc>
      </w:tr>
      <w:tr w:rsidR="00BF1B5D" w:rsidRPr="006375B5" w14:paraId="76F110C8" w14:textId="77777777" w:rsidTr="00F22844">
        <w:tc>
          <w:tcPr>
            <w:tcW w:w="2466" w:type="dxa"/>
          </w:tcPr>
          <w:p w14:paraId="4DE3EC35" w14:textId="0BE2861E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ซื้อกลุ่มของสินทรัพย์ระหว่างปี</w:t>
            </w:r>
          </w:p>
        </w:tc>
        <w:tc>
          <w:tcPr>
            <w:tcW w:w="810" w:type="dxa"/>
          </w:tcPr>
          <w:p w14:paraId="3BE99BE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0C0F9171" w14:textId="0C3FEF23" w:rsidR="00BF1B5D" w:rsidRPr="003459B8" w:rsidRDefault="00BF1B5D" w:rsidP="00BF1B5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4B5452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0EEB771" w14:textId="0BC5DB13" w:rsidR="00BF1B5D" w:rsidRPr="006375B5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5630D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10021DF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D204E37" w14:textId="407214B6" w:rsidR="00BF1B5D" w:rsidRPr="000E564C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sz w:val="26"/>
                <w:szCs w:val="26"/>
                <w:lang w:val="en-US"/>
              </w:rPr>
              <w:t>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B656FF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D863F36" w14:textId="7391556B" w:rsidR="00BF1B5D" w:rsidRPr="000E564C" w:rsidRDefault="00BF1B5D" w:rsidP="005B4558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33CF96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8AF8694" w14:textId="2986D8C4" w:rsidR="00BF1B5D" w:rsidRPr="0065242B" w:rsidRDefault="00BF1B5D" w:rsidP="00BF1B5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0CADAD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13A6CB6" w14:textId="3536AA73" w:rsidR="00BF1B5D" w:rsidRPr="000E564C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969263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1EC9FE8" w14:textId="0D35D00D" w:rsidR="00BF1B5D" w:rsidRPr="006375B5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DBF32D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B0D43DB" w14:textId="647B4721" w:rsidR="00BF1B5D" w:rsidRPr="000E564C" w:rsidRDefault="00BF1B5D" w:rsidP="002627A1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11</w:t>
            </w:r>
          </w:p>
        </w:tc>
      </w:tr>
      <w:tr w:rsidR="00BF1B5D" w:rsidRPr="006375B5" w14:paraId="5D3F7151" w14:textId="77777777" w:rsidTr="00F22844">
        <w:tc>
          <w:tcPr>
            <w:tcW w:w="2466" w:type="dxa"/>
          </w:tcPr>
          <w:p w14:paraId="7913E009" w14:textId="6864B6F8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0A86BE92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6E499FE8" w14:textId="7ACC3D34" w:rsidR="00BF1B5D" w:rsidRPr="003459B8" w:rsidRDefault="00BF1B5D" w:rsidP="00BF1B5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49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88825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4FC1ACB" w14:textId="0854F06D" w:rsidR="00BF1B5D" w:rsidRPr="006375B5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5630D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69CAE84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3DFF6CF" w14:textId="3D9834E1" w:rsidR="00BF1B5D" w:rsidRPr="000E564C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/>
              </w:rPr>
              <w:t>29</w:t>
            </w:r>
            <w:r w:rsidRPr="006375B5">
              <w:rPr>
                <w:rFonts w:ascii="Angsana New" w:hAnsi="Angsana New"/>
                <w:sz w:val="26"/>
                <w:szCs w:val="26"/>
                <w:lang w:val="en-US"/>
              </w:rPr>
              <w:t>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20C62F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03CF8F0" w14:textId="133166D2" w:rsidR="00BF1B5D" w:rsidRPr="000E564C" w:rsidRDefault="00BF1B5D" w:rsidP="005B4558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28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27085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A780D28" w14:textId="694239EA" w:rsidR="00BF1B5D" w:rsidRPr="0065242B" w:rsidRDefault="00BF1B5D" w:rsidP="00BF1B5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11</w:t>
            </w: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A9D94AB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A5D357F" w14:textId="2CB4A59E" w:rsidR="00BF1B5D" w:rsidRPr="000E564C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4DA06A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B3E1361" w14:textId="29426F8C" w:rsidR="00BF1B5D" w:rsidRPr="006375B5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77A3A7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722CDD7" w14:textId="74BE1CD5" w:rsidR="00BF1B5D" w:rsidRPr="000E564C" w:rsidRDefault="00BF1B5D" w:rsidP="002627A1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DD7CF6">
              <w:rPr>
                <w:rFonts w:ascii="Angsana New" w:hAnsi="Angsana New"/>
                <w:sz w:val="26"/>
                <w:szCs w:val="26"/>
                <w:lang w:val="en-US" w:bidi="th-TH"/>
              </w:rPr>
              <w:t>(129)</w:t>
            </w:r>
          </w:p>
        </w:tc>
      </w:tr>
      <w:tr w:rsidR="00BF1B5D" w:rsidRPr="006375B5" w14:paraId="0FD68312" w14:textId="77777777" w:rsidTr="00F22844">
        <w:tc>
          <w:tcPr>
            <w:tcW w:w="2466" w:type="dxa"/>
          </w:tcPr>
          <w:p w14:paraId="13710ED6" w14:textId="0A1BE559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</w:tcPr>
          <w:p w14:paraId="7352E5A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4E40530A" w14:textId="36982A39" w:rsidR="00BF1B5D" w:rsidRPr="006375B5" w:rsidRDefault="00BF1B5D" w:rsidP="00BF1B5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4BE82B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BA9AFBF" w14:textId="26883992" w:rsidR="00BF1B5D" w:rsidRPr="0065242B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5630D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7C8299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4F0AC20" w14:textId="771EABAB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/>
              </w:rPr>
              <w:t>203</w:t>
            </w:r>
            <w:r w:rsidRPr="006375B5">
              <w:rPr>
                <w:rFonts w:ascii="Angsana New" w:hAnsi="Angsana New"/>
                <w:sz w:val="26"/>
                <w:szCs w:val="26"/>
                <w:lang w:val="en-US"/>
              </w:rPr>
              <w:t>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567B8E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72D2965" w14:textId="72463B24" w:rsidR="00BF1B5D" w:rsidRPr="006375B5" w:rsidRDefault="00BF1B5D" w:rsidP="005B4558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99D95D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B349E2C" w14:textId="4172372F" w:rsidR="00BF1B5D" w:rsidRPr="0065242B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A4F292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EFABD28" w14:textId="20B2A66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203</w:t>
            </w:r>
          </w:p>
        </w:tc>
        <w:tc>
          <w:tcPr>
            <w:tcW w:w="270" w:type="dxa"/>
          </w:tcPr>
          <w:p w14:paraId="34377382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E57231C" w14:textId="0D3A27E0" w:rsidR="00BF1B5D" w:rsidRPr="006375B5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FEABDB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B7C04F1" w14:textId="42B604CF" w:rsidR="00BF1B5D" w:rsidRPr="006375B5" w:rsidRDefault="00BF1B5D" w:rsidP="002627A1">
            <w:pPr>
              <w:pStyle w:val="acctfourfigures"/>
              <w:tabs>
                <w:tab w:val="clear" w:pos="765"/>
                <w:tab w:val="decimal" w:pos="52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DD7CF6">
              <w:rPr>
                <w:rFonts w:ascii="Angsana New" w:hAnsi="Angsana New"/>
                <w:sz w:val="26"/>
                <w:szCs w:val="26"/>
                <w:lang w:val="en-US"/>
              </w:rPr>
              <w:t>-</w:t>
            </w:r>
          </w:p>
        </w:tc>
      </w:tr>
      <w:tr w:rsidR="00BF1B5D" w:rsidRPr="006375B5" w14:paraId="6418EA49" w14:textId="77777777" w:rsidTr="00F22844">
        <w:tc>
          <w:tcPr>
            <w:tcW w:w="2466" w:type="dxa"/>
          </w:tcPr>
          <w:p w14:paraId="42384D0C" w14:textId="174A46D9" w:rsidR="00BF1B5D" w:rsidRPr="001F4E8F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810" w:type="dxa"/>
          </w:tcPr>
          <w:p w14:paraId="04F08B32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B18BBBB" w14:textId="5D192478" w:rsidR="00BF1B5D" w:rsidRPr="006375B5" w:rsidRDefault="00BF1B5D" w:rsidP="00BF1B5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1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E6C21D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15B18976" w14:textId="22A5F2FC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bidi="th-TH"/>
              </w:rPr>
            </w:pPr>
            <w:r w:rsidRPr="00BF1B5D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  <w:t>204</w:t>
            </w:r>
          </w:p>
        </w:tc>
        <w:tc>
          <w:tcPr>
            <w:tcW w:w="270" w:type="dxa"/>
            <w:vAlign w:val="bottom"/>
          </w:tcPr>
          <w:p w14:paraId="56F32CD0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A0B0333" w14:textId="2CD28259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</w:pPr>
            <w:r w:rsidRPr="00BF1B5D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  <w:t>1,052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C893F7B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85515A5" w14:textId="02CD716F" w:rsidR="00BF1B5D" w:rsidRPr="00BF1B5D" w:rsidRDefault="00BF1B5D" w:rsidP="005B4558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F1B5D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  <w:t>529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2C2B1D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07EDF03" w14:textId="46738C11" w:rsidR="00BF1B5D" w:rsidRPr="00BF1B5D" w:rsidRDefault="00BF1B5D" w:rsidP="00BF1B5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bidi="th-TH"/>
              </w:rPr>
            </w:pPr>
            <w:r w:rsidRPr="00BF1B5D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  <w:t>48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3E4A0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06AA195A" w14:textId="6072A9AD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366</w:t>
            </w:r>
          </w:p>
        </w:tc>
        <w:tc>
          <w:tcPr>
            <w:tcW w:w="270" w:type="dxa"/>
            <w:vAlign w:val="bottom"/>
          </w:tcPr>
          <w:p w14:paraId="469B576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5073FB3B" w14:textId="08CA2EFB" w:rsidR="00BF1B5D" w:rsidRPr="00670381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C79DBDB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39F416BC" w14:textId="42318159" w:rsidR="00BF1B5D" w:rsidRPr="00DD7CF6" w:rsidRDefault="00BF1B5D" w:rsidP="002627A1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  <w:r w:rsidRPr="00DD7CF6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2,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328</w:t>
            </w:r>
          </w:p>
        </w:tc>
      </w:tr>
      <w:tr w:rsidR="00BF1B5D" w:rsidRPr="006375B5" w14:paraId="05461313" w14:textId="77777777" w:rsidTr="00F22844">
        <w:tc>
          <w:tcPr>
            <w:tcW w:w="2466" w:type="dxa"/>
          </w:tcPr>
          <w:p w14:paraId="25D0CA37" w14:textId="77777777" w:rsidR="00BF1B5D" w:rsidRPr="00BF1B5D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60" w:lineRule="exact"/>
              <w:ind w:left="164" w:right="-104" w:hanging="144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810" w:type="dxa"/>
          </w:tcPr>
          <w:p w14:paraId="55EA776C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60" w:lineRule="exact"/>
              <w:ind w:right="11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EF4431A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975"/>
              </w:tabs>
              <w:spacing w:line="6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BBF0042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6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0979A638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6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18"/>
                <w:szCs w:val="18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AEA5556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60" w:lineRule="exact"/>
              <w:ind w:left="-98" w:right="-104"/>
              <w:rPr>
                <w:rFonts w:ascii="Angsana New" w:hAnsi="Angsana New"/>
                <w:color w:val="000000" w:themeColor="text1"/>
                <w:sz w:val="18"/>
                <w:szCs w:val="18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AD8976A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60" w:lineRule="exact"/>
              <w:ind w:right="-104"/>
              <w:rPr>
                <w:rFonts w:ascii="Angsana New" w:hAnsi="Angsana New"/>
                <w:b/>
                <w:bCs/>
                <w:color w:val="000000" w:themeColor="text1"/>
                <w:sz w:val="18"/>
                <w:szCs w:val="18"/>
                <w:lang w:val="en-US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523588CF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60" w:lineRule="exact"/>
              <w:ind w:left="-98" w:right="-104"/>
              <w:rPr>
                <w:rFonts w:ascii="Angsana New" w:hAnsi="Angsana New"/>
                <w:color w:val="000000" w:themeColor="text1"/>
                <w:sz w:val="18"/>
                <w:szCs w:val="18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ACE5C17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6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18"/>
                <w:szCs w:val="1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9AFD7F8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60" w:lineRule="exact"/>
              <w:ind w:left="-98" w:right="-104"/>
              <w:rPr>
                <w:rFonts w:ascii="Angsana New" w:hAnsi="Angsana New"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9FCF114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910"/>
              </w:tabs>
              <w:spacing w:line="6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18"/>
                <w:szCs w:val="1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B957A5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6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5C642470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6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08D6D22E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6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3449DAFF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6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10632987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6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73CDF0F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6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  <w:lang w:val="en-US"/>
              </w:rPr>
            </w:pPr>
          </w:p>
        </w:tc>
      </w:tr>
    </w:tbl>
    <w:p w14:paraId="1A507404" w14:textId="77777777" w:rsidR="00BF1B5D" w:rsidRDefault="00BF1B5D"/>
    <w:tbl>
      <w:tblPr>
        <w:tblW w:w="14976" w:type="dxa"/>
        <w:tblInd w:w="-216" w:type="dxa"/>
        <w:tblLayout w:type="fixed"/>
        <w:tblLook w:val="01E0" w:firstRow="1" w:lastRow="1" w:firstColumn="1" w:lastColumn="1" w:noHBand="0" w:noVBand="0"/>
      </w:tblPr>
      <w:tblGrid>
        <w:gridCol w:w="2466"/>
        <w:gridCol w:w="810"/>
        <w:gridCol w:w="1350"/>
        <w:gridCol w:w="270"/>
        <w:gridCol w:w="1170"/>
        <w:gridCol w:w="270"/>
        <w:gridCol w:w="1260"/>
        <w:gridCol w:w="360"/>
        <w:gridCol w:w="1260"/>
        <w:gridCol w:w="270"/>
        <w:gridCol w:w="1170"/>
        <w:gridCol w:w="270"/>
        <w:gridCol w:w="1170"/>
        <w:gridCol w:w="270"/>
        <w:gridCol w:w="1170"/>
        <w:gridCol w:w="270"/>
        <w:gridCol w:w="1170"/>
      </w:tblGrid>
      <w:tr w:rsidR="00BF1B5D" w:rsidRPr="006375B5" w14:paraId="7A246DD2" w14:textId="77777777" w:rsidTr="008D4A93">
        <w:trPr>
          <w:trHeight w:val="60"/>
          <w:tblHeader/>
        </w:trPr>
        <w:tc>
          <w:tcPr>
            <w:tcW w:w="2466" w:type="dxa"/>
            <w:shd w:val="clear" w:color="auto" w:fill="auto"/>
          </w:tcPr>
          <w:p w14:paraId="0695FD53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43241EC3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0" w:type="dxa"/>
            <w:gridSpan w:val="15"/>
            <w:shd w:val="clear" w:color="auto" w:fill="auto"/>
            <w:vAlign w:val="bottom"/>
          </w:tcPr>
          <w:p w14:paraId="5BBCEEDD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</w:tr>
      <w:tr w:rsidR="00BF1B5D" w:rsidRPr="006375B5" w14:paraId="14EF5FD0" w14:textId="77777777" w:rsidTr="008D4A93">
        <w:trPr>
          <w:trHeight w:val="60"/>
          <w:tblHeader/>
        </w:trPr>
        <w:tc>
          <w:tcPr>
            <w:tcW w:w="2466" w:type="dxa"/>
            <w:shd w:val="clear" w:color="auto" w:fill="auto"/>
          </w:tcPr>
          <w:p w14:paraId="629613D0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3282FC96" w14:textId="77777777" w:rsidR="00BF1B5D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6620E127" w14:textId="77777777" w:rsidR="00BF1B5D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166A8D22" w14:textId="0D1B228B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0B4FD6A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6A777F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176E827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39B4EFAB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70" w:type="dxa"/>
            <w:vAlign w:val="bottom"/>
          </w:tcPr>
          <w:p w14:paraId="6D5B423E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1093D88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และส่วนปรับปรุงอาคารเช่า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A8A71BC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C39FF47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080339A9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ติดตั้งและอุปกรณ์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C7CD66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21FCD6C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9187C61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B686E68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6060451A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vAlign w:val="bottom"/>
          </w:tcPr>
          <w:p w14:paraId="6847CE8F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25CC352B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70" w:type="dxa"/>
            <w:vAlign w:val="bottom"/>
          </w:tcPr>
          <w:p w14:paraId="262077B5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469D205D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BF1B5D" w:rsidRPr="006375B5" w14:paraId="2AFAB4FC" w14:textId="77777777" w:rsidTr="008D4A93">
        <w:trPr>
          <w:tblHeader/>
        </w:trPr>
        <w:tc>
          <w:tcPr>
            <w:tcW w:w="2466" w:type="dxa"/>
            <w:shd w:val="clear" w:color="auto" w:fill="auto"/>
          </w:tcPr>
          <w:p w14:paraId="3E3B61BD" w14:textId="77777777" w:rsidR="00BF1B5D" w:rsidRPr="006375B5" w:rsidRDefault="00BF1B5D" w:rsidP="008D4A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07216BD3" w14:textId="77777777" w:rsidR="00BF1B5D" w:rsidRPr="00FD744E" w:rsidRDefault="00BF1B5D" w:rsidP="008D4A93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0" w:type="dxa"/>
            <w:gridSpan w:val="15"/>
            <w:shd w:val="clear" w:color="auto" w:fill="auto"/>
            <w:vAlign w:val="bottom"/>
          </w:tcPr>
          <w:p w14:paraId="2832412A" w14:textId="77777777" w:rsidR="00BF1B5D" w:rsidRPr="00E03437" w:rsidRDefault="00BF1B5D" w:rsidP="008D4A93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E0343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BF1B5D" w:rsidRPr="006375B5" w14:paraId="359C9457" w14:textId="77777777" w:rsidTr="00F22844">
        <w:tc>
          <w:tcPr>
            <w:tcW w:w="2466" w:type="dxa"/>
          </w:tcPr>
          <w:p w14:paraId="1093FAE1" w14:textId="446920E8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2B17C2">
              <w:rPr>
                <w:rFonts w:ascii="Angsana New" w:hAnsi="Angsana New" w:hint="cs"/>
                <w:sz w:val="26"/>
                <w:szCs w:val="26"/>
                <w:cs/>
              </w:rPr>
              <w:t>ณ</w:t>
            </w:r>
            <w:r w:rsidRPr="002B17C2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2B17C2">
              <w:rPr>
                <w:rFonts w:ascii="Angsana New" w:hAnsi="Angsana New" w:hint="cs"/>
                <w:sz w:val="26"/>
                <w:szCs w:val="26"/>
                <w:cs/>
              </w:rPr>
              <w:t>วันที่</w:t>
            </w:r>
            <w:r w:rsidRPr="002B17C2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2B17C2">
              <w:rPr>
                <w:rFonts w:ascii="Angsana New" w:hAnsi="Angsana New"/>
                <w:sz w:val="26"/>
                <w:szCs w:val="26"/>
              </w:rPr>
              <w:t xml:space="preserve">1 </w:t>
            </w:r>
            <w:r w:rsidRPr="002B17C2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2B17C2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2B17C2">
              <w:rPr>
                <w:rFonts w:ascii="Angsana New" w:hAnsi="Angsana New"/>
                <w:sz w:val="26"/>
                <w:szCs w:val="26"/>
              </w:rPr>
              <w:t>2565</w:t>
            </w:r>
          </w:p>
        </w:tc>
        <w:tc>
          <w:tcPr>
            <w:tcW w:w="810" w:type="dxa"/>
          </w:tcPr>
          <w:p w14:paraId="180C38A5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color w:val="FF0000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7E5E08B" w14:textId="4B66E389" w:rsidR="00BF1B5D" w:rsidRPr="00BF1B5D" w:rsidRDefault="00BF1B5D" w:rsidP="00BF1B5D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1</w:t>
            </w: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8E3FCBA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D63494F" w14:textId="43A34C73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204</w:t>
            </w:r>
          </w:p>
        </w:tc>
        <w:tc>
          <w:tcPr>
            <w:tcW w:w="270" w:type="dxa"/>
            <w:vAlign w:val="bottom"/>
          </w:tcPr>
          <w:p w14:paraId="05001818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FA913A1" w14:textId="543F8C0C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1,052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462E932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198F79C" w14:textId="1AAC557F" w:rsidR="00BF1B5D" w:rsidRPr="00BF1B5D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529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5FEA5A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EAE2787" w14:textId="41389DFE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48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2F6606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769B0F2" w14:textId="4ADCE6CF" w:rsidR="00BF1B5D" w:rsidRPr="00231DE6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231DE6">
              <w:rPr>
                <w:rFonts w:ascii="Angsana New" w:hAnsi="Angsana New"/>
                <w:sz w:val="26"/>
                <w:szCs w:val="26"/>
                <w:lang w:val="en-US"/>
              </w:rPr>
              <w:t>366</w:t>
            </w:r>
          </w:p>
        </w:tc>
        <w:tc>
          <w:tcPr>
            <w:tcW w:w="270" w:type="dxa"/>
            <w:vAlign w:val="bottom"/>
          </w:tcPr>
          <w:p w14:paraId="2CB619AB" w14:textId="77777777" w:rsidR="00BF1B5D" w:rsidRPr="00231DE6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103825F" w14:textId="74824A8A" w:rsidR="00BF1B5D" w:rsidRPr="00231DE6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231DE6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EAD5AC4" w14:textId="77777777" w:rsidR="00BF1B5D" w:rsidRPr="00231DE6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B7FEC64" w14:textId="57DA7D2A" w:rsidR="00BF1B5D" w:rsidRPr="00231DE6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231DE6">
              <w:rPr>
                <w:rFonts w:ascii="Angsana New" w:hAnsi="Angsana New"/>
                <w:sz w:val="26"/>
                <w:szCs w:val="26"/>
                <w:lang w:val="en-US"/>
              </w:rPr>
              <w:t>2,328</w:t>
            </w:r>
          </w:p>
        </w:tc>
      </w:tr>
      <w:tr w:rsidR="00BF1B5D" w:rsidRPr="006375B5" w14:paraId="65BA9FB9" w14:textId="77777777" w:rsidTr="00F22844">
        <w:tc>
          <w:tcPr>
            <w:tcW w:w="2466" w:type="dxa"/>
          </w:tcPr>
          <w:p w14:paraId="4BFA22E7" w14:textId="62886F65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5619CA43" w14:textId="272654ED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36715E15" w14:textId="0FACA63D" w:rsidR="00BF1B5D" w:rsidRPr="00BF1B5D" w:rsidRDefault="00BF1B5D" w:rsidP="00BF1B5D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331B21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1A4901C" w14:textId="4AD9177A" w:rsidR="00BF1B5D" w:rsidRPr="00BF1B5D" w:rsidRDefault="00BF1B5D" w:rsidP="00BF1B5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1397B2F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5377AF7" w14:textId="70777E6C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144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524D7CC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1778F15" w14:textId="55390E20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57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B8E2E2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9E4D22B" w14:textId="33442AA6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A5F7BD5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3C1E8DC5" w14:textId="0D76A518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31</w:t>
            </w:r>
          </w:p>
        </w:tc>
        <w:tc>
          <w:tcPr>
            <w:tcW w:w="270" w:type="dxa"/>
          </w:tcPr>
          <w:p w14:paraId="7B318DEA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</w:tcPr>
          <w:p w14:paraId="371E318F" w14:textId="12831515" w:rsidR="00BF1B5D" w:rsidRPr="00670381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C6015FD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2D3858FD" w14:textId="05485F3A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258</w:t>
            </w:r>
          </w:p>
        </w:tc>
      </w:tr>
      <w:tr w:rsidR="00BF1B5D" w:rsidRPr="006375B5" w14:paraId="2B10871B" w14:textId="77777777" w:rsidTr="00F22844">
        <w:tc>
          <w:tcPr>
            <w:tcW w:w="2466" w:type="dxa"/>
          </w:tcPr>
          <w:p w14:paraId="72284224" w14:textId="1A3D79B2" w:rsidR="00BF1B5D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0D7E428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3FCA5091" w14:textId="4D434518" w:rsidR="00BF1B5D" w:rsidRPr="00BF1B5D" w:rsidRDefault="00BF1B5D" w:rsidP="00BF1B5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818E43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83B7409" w14:textId="48B6D5BD" w:rsidR="00BF1B5D" w:rsidRPr="00BF1B5D" w:rsidRDefault="00BF1B5D" w:rsidP="00BF1B5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BDF52FC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17F85F5" w14:textId="12405B60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(3)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442DDDF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4469400" w14:textId="3F02FA20" w:rsidR="00BF1B5D" w:rsidRPr="00BF1B5D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A86B44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227CA13" w14:textId="774F8339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80017C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38C5CFEF" w14:textId="20AAD40E" w:rsidR="00BF1B5D" w:rsidRPr="0065242B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7C6CE2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0DF8F33" w14:textId="5495D116" w:rsidR="00BF1B5D" w:rsidRPr="00670381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B8579FB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2AA585F3" w14:textId="6AE3F58F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(12)</w:t>
            </w:r>
          </w:p>
        </w:tc>
      </w:tr>
      <w:tr w:rsidR="00BF1B5D" w:rsidRPr="006375B5" w14:paraId="227DC3AB" w14:textId="77777777" w:rsidTr="00F22844">
        <w:tc>
          <w:tcPr>
            <w:tcW w:w="2466" w:type="dxa"/>
          </w:tcPr>
          <w:p w14:paraId="0F43D8BD" w14:textId="3FD2E811" w:rsidR="00BF1B5D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ขาดทุนจากการด้อยค่าสินทรัพย์</w:t>
            </w:r>
          </w:p>
        </w:tc>
        <w:tc>
          <w:tcPr>
            <w:tcW w:w="810" w:type="dxa"/>
          </w:tcPr>
          <w:p w14:paraId="38DE8BD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4CA7DEB8" w14:textId="191DAFE4" w:rsidR="00BF1B5D" w:rsidRPr="005C6623" w:rsidRDefault="00BF1B5D" w:rsidP="00BF1B5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181F5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B775F64" w14:textId="2F40FF29" w:rsidR="00BF1B5D" w:rsidRDefault="00BF1B5D" w:rsidP="00BF1B5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D9352C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7DC4349" w14:textId="7596E25A" w:rsidR="00BF1B5D" w:rsidRPr="00B13FA7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B13FA7"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562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80E260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1D4D014" w14:textId="08DFC642" w:rsidR="00BF1B5D" w:rsidRPr="0065242B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3F4F54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3D32EFA" w14:textId="406A0D14" w:rsidR="00BF1B5D" w:rsidRPr="0065242B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7BDCEB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27AF13AD" w14:textId="1BA83FF8" w:rsidR="00BF1B5D" w:rsidRPr="00A209A7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A209A7">
              <w:rPr>
                <w:rFonts w:ascii="Angsana New" w:hAnsi="Angsana New"/>
                <w:sz w:val="26"/>
                <w:szCs w:val="26"/>
                <w:lang w:bidi="th-TH"/>
              </w:rPr>
              <w:t>2</w:t>
            </w:r>
          </w:p>
        </w:tc>
        <w:tc>
          <w:tcPr>
            <w:tcW w:w="270" w:type="dxa"/>
          </w:tcPr>
          <w:p w14:paraId="0292903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BB45D6F" w14:textId="49CC832C" w:rsidR="00BF1B5D" w:rsidRPr="00670381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1714D0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52A5175A" w14:textId="115C26B7" w:rsidR="00BF1B5D" w:rsidRPr="005630D7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570</w:t>
            </w:r>
          </w:p>
        </w:tc>
      </w:tr>
      <w:tr w:rsidR="00BF1B5D" w:rsidRPr="006375B5" w14:paraId="53F9045D" w14:textId="77777777" w:rsidTr="00F22844">
        <w:tc>
          <w:tcPr>
            <w:tcW w:w="2466" w:type="dxa"/>
          </w:tcPr>
          <w:p w14:paraId="27AE4D0D" w14:textId="456FBC23" w:rsidR="00BF1B5D" w:rsidRPr="00F22844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F22844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ผลต่างของอัตราแลกเปลี่ยนจากการ</w:t>
            </w:r>
            <w:r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F22844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แปลงค่าหน่วยงานในต่างประเทศ</w:t>
            </w:r>
          </w:p>
        </w:tc>
        <w:tc>
          <w:tcPr>
            <w:tcW w:w="810" w:type="dxa"/>
          </w:tcPr>
          <w:p w14:paraId="64CEBEF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1AF748E9" w14:textId="77777777" w:rsidR="00BF1B5D" w:rsidRDefault="00BF1B5D" w:rsidP="00BF1B5D">
            <w:pPr>
              <w:pStyle w:val="acctfourfigures"/>
              <w:tabs>
                <w:tab w:val="clear" w:pos="765"/>
                <w:tab w:val="decimal" w:pos="79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6A81025D" w14:textId="1BB4CE5D" w:rsidR="00BF1B5D" w:rsidRPr="005C6623" w:rsidRDefault="00BF1B5D" w:rsidP="00BF1B5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5C6623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44948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4FC9CFD" w14:textId="77777777" w:rsidR="00BF1B5D" w:rsidRDefault="00BF1B5D" w:rsidP="00BF1B5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C040592" w14:textId="5A1F6EEC" w:rsidR="00BF1B5D" w:rsidRPr="005630D7" w:rsidRDefault="00BF1B5D" w:rsidP="00BF1B5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15680CA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E979B8C" w14:textId="6B7F7F77" w:rsidR="00BF1B5D" w:rsidRPr="00B13FA7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Pr="00B13FA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93745B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87A610F" w14:textId="704260FC" w:rsidR="00BF1B5D" w:rsidRPr="0065242B" w:rsidRDefault="00BF1B5D" w:rsidP="00BF1B5D">
            <w:pPr>
              <w:pStyle w:val="acctfourfigures"/>
              <w:tabs>
                <w:tab w:val="clear" w:pos="765"/>
                <w:tab w:val="decimal" w:pos="70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EA65A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04A6C0C" w14:textId="3F849D58" w:rsidR="00BF1B5D" w:rsidRPr="0065242B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1FBA9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313D7DD4" w14:textId="77777777" w:rsidR="00BF1B5D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5644F49D" w14:textId="19829E1E" w:rsidR="00BF1B5D" w:rsidRPr="00E96875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E9687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2E690C25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CD85853" w14:textId="77777777" w:rsidR="00BF1B5D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0F03AA81" w14:textId="45D0FFD5" w:rsidR="00BF1B5D" w:rsidRPr="00670381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1AB0E025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0E93B7A6" w14:textId="66051548" w:rsidR="00BF1B5D" w:rsidRPr="005630D7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(1)</w:t>
            </w:r>
          </w:p>
        </w:tc>
      </w:tr>
      <w:tr w:rsidR="00BF1B5D" w:rsidRPr="006375B5" w14:paraId="0925A56B" w14:textId="77777777" w:rsidTr="00F22844">
        <w:tc>
          <w:tcPr>
            <w:tcW w:w="2466" w:type="dxa"/>
            <w:shd w:val="clear" w:color="auto" w:fill="auto"/>
          </w:tcPr>
          <w:p w14:paraId="41CA3572" w14:textId="644D422D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810" w:type="dxa"/>
          </w:tcPr>
          <w:p w14:paraId="05712E16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201A309" w14:textId="45D4C883" w:rsidR="00BF1B5D" w:rsidRPr="00B13FA7" w:rsidRDefault="00BF1B5D" w:rsidP="00BF1B5D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B13FA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138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D86E14" w14:textId="77777777" w:rsidR="00BF1B5D" w:rsidRPr="00B13FA7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03DEFD" w14:textId="3F373C64" w:rsidR="00BF1B5D" w:rsidRPr="00B13FA7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B13FA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  <w:vAlign w:val="bottom"/>
          </w:tcPr>
          <w:p w14:paraId="1C8E7524" w14:textId="77777777" w:rsidR="00BF1B5D" w:rsidRPr="00B13FA7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030A8C4" w14:textId="3E7A0BCB" w:rsidR="00BF1B5D" w:rsidRPr="00B13FA7" w:rsidRDefault="00BF1B5D" w:rsidP="00BF1B5D">
            <w:pPr>
              <w:pStyle w:val="acctfourfigures"/>
              <w:tabs>
                <w:tab w:val="clear" w:pos="765"/>
                <w:tab w:val="decimal" w:pos="88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B13FA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1,754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4A4C489" w14:textId="77777777" w:rsidR="00BF1B5D" w:rsidRPr="00B13FA7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014958A" w14:textId="227B4BD7" w:rsidR="00BF1B5D" w:rsidRPr="00B13FA7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586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B97379" w14:textId="77777777" w:rsidR="00BF1B5D" w:rsidRPr="00B13FA7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58FC678" w14:textId="3B303EAC" w:rsidR="00BF1B5D" w:rsidRPr="00B13FA7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BDC516" w14:textId="77777777" w:rsidR="00BF1B5D" w:rsidRPr="00B13FA7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63E8827" w14:textId="10542F98" w:rsidR="00BF1B5D" w:rsidRPr="00B13FA7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399</w:t>
            </w:r>
          </w:p>
        </w:tc>
        <w:tc>
          <w:tcPr>
            <w:tcW w:w="270" w:type="dxa"/>
            <w:vAlign w:val="bottom"/>
          </w:tcPr>
          <w:p w14:paraId="77FA0B9E" w14:textId="77777777" w:rsidR="00BF1B5D" w:rsidRPr="00B13FA7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E9CA93A" w14:textId="7DF367D7" w:rsidR="00BF1B5D" w:rsidRPr="00B13FA7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B150796" w14:textId="77777777" w:rsidR="00BF1B5D" w:rsidRPr="00B13FA7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0D0E674" w14:textId="10815FB8" w:rsidR="00BF1B5D" w:rsidRPr="00B13FA7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3,143</w:t>
            </w:r>
          </w:p>
        </w:tc>
      </w:tr>
      <w:tr w:rsidR="00BF1B5D" w:rsidRPr="006375B5" w14:paraId="1E3B94FF" w14:textId="77777777" w:rsidTr="00F22844">
        <w:tc>
          <w:tcPr>
            <w:tcW w:w="2466" w:type="dxa"/>
            <w:shd w:val="clear" w:color="auto" w:fill="auto"/>
          </w:tcPr>
          <w:p w14:paraId="28382A41" w14:textId="316E472D" w:rsidR="00BF1B5D" w:rsidRPr="00BF1B5D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810" w:type="dxa"/>
          </w:tcPr>
          <w:p w14:paraId="0DB9BE2F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350" w:type="dxa"/>
            <w:shd w:val="clear" w:color="auto" w:fill="auto"/>
          </w:tcPr>
          <w:p w14:paraId="29C1CEE4" w14:textId="3E6216E5" w:rsidR="00BF1B5D" w:rsidRPr="00BF1B5D" w:rsidRDefault="00BF1B5D" w:rsidP="00BF1B5D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B2AD50D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053C0D7F" w14:textId="24FAA393" w:rsidR="00BF1B5D" w:rsidRPr="00BF1B5D" w:rsidRDefault="00BF1B5D" w:rsidP="00BF1B5D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6BDE7655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06E99BB" w14:textId="09DE01E0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52B67140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C238968" w14:textId="6071BCBC" w:rsidR="00BF1B5D" w:rsidRPr="00BF1B5D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A5B2D81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6ED75B8" w14:textId="2B25B3DC" w:rsidR="00BF1B5D" w:rsidRPr="00BF1B5D" w:rsidRDefault="00BF1B5D" w:rsidP="00BF1B5D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EC9F519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54CCB771" w14:textId="32F99068" w:rsidR="00BF1B5D" w:rsidRPr="00BF1B5D" w:rsidRDefault="00BF1B5D" w:rsidP="00BF1B5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4CA65187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23927BF7" w14:textId="1FB9B8F7" w:rsidR="00BF1B5D" w:rsidRPr="00BF1B5D" w:rsidRDefault="00BF1B5D" w:rsidP="00BF1B5D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45AA76FD" w14:textId="77777777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7A3B3F5" w14:textId="08C8F05C" w:rsidR="00BF1B5D" w:rsidRPr="00BF1B5D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</w:tr>
      <w:tr w:rsidR="00BF1B5D" w:rsidRPr="006375B5" w14:paraId="173F398B" w14:textId="77777777" w:rsidTr="00F22844">
        <w:tc>
          <w:tcPr>
            <w:tcW w:w="2466" w:type="dxa"/>
            <w:shd w:val="clear" w:color="auto" w:fill="auto"/>
          </w:tcPr>
          <w:p w14:paraId="2A7C797B" w14:textId="0B084E07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มูลค่าสุทธิทางบัญชี</w:t>
            </w:r>
          </w:p>
        </w:tc>
        <w:tc>
          <w:tcPr>
            <w:tcW w:w="810" w:type="dxa"/>
          </w:tcPr>
          <w:p w14:paraId="044D1A2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CF14C65" w14:textId="641E9A64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0C8CB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C7E3F83" w14:textId="27362B0F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02575CEF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C94F638" w14:textId="035D23E1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04484D6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4CEEB25" w14:textId="48ED3A16" w:rsidR="00BF1B5D" w:rsidRPr="006375B5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11FCC25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BE7A23F" w14:textId="059BE6AD" w:rsidR="00BF1B5D" w:rsidRPr="006375B5" w:rsidRDefault="00BF1B5D" w:rsidP="00BF1B5D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048400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ECC163E" w14:textId="58C48129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67E24F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05DB6EE" w14:textId="480DE985" w:rsidR="00BF1B5D" w:rsidRPr="006375B5" w:rsidRDefault="00BF1B5D" w:rsidP="00BF1B5D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663FAB1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3928684" w14:textId="54151686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BF1B5D" w:rsidRPr="006375B5" w14:paraId="0845E71C" w14:textId="77777777" w:rsidTr="00F22844">
        <w:tc>
          <w:tcPr>
            <w:tcW w:w="2466" w:type="dxa"/>
            <w:shd w:val="clear" w:color="auto" w:fill="auto"/>
          </w:tcPr>
          <w:p w14:paraId="6B72D1AE" w14:textId="659D4525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sz w:val="16"/>
                <w:szCs w:val="1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810" w:type="dxa"/>
          </w:tcPr>
          <w:p w14:paraId="2EE2E61D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11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1A2C193" w14:textId="77777777" w:rsidR="00BF1B5D" w:rsidRPr="006375B5" w:rsidDel="00811990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E8F27A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62AB167F" w14:textId="77777777" w:rsidR="00BF1B5D" w:rsidRPr="006375B5" w:rsidDel="00811990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588B00CB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7AA52D8" w14:textId="77777777" w:rsidR="00BF1B5D" w:rsidRPr="006375B5" w:rsidDel="00811990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lang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0D433B6C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74B6078" w14:textId="77777777" w:rsidR="00BF1B5D" w:rsidRPr="006375B5" w:rsidDel="00811990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C0CB5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C448F3B" w14:textId="77777777" w:rsidR="00BF1B5D" w:rsidRPr="006375B5" w:rsidDel="00811990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37BC1A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7E37FA0C" w14:textId="77777777" w:rsidR="00BF1B5D" w:rsidRPr="006375B5" w:rsidDel="00811990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44809EF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155E2B57" w14:textId="77777777" w:rsidR="00BF1B5D" w:rsidRPr="006375B5" w:rsidDel="00811990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cs/>
                <w:lang w:bidi="th-TH"/>
              </w:rPr>
            </w:pPr>
          </w:p>
        </w:tc>
        <w:tc>
          <w:tcPr>
            <w:tcW w:w="270" w:type="dxa"/>
          </w:tcPr>
          <w:p w14:paraId="58B16D6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9BE656E" w14:textId="77777777" w:rsidR="00BF1B5D" w:rsidRPr="006375B5" w:rsidDel="00811990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</w:tr>
      <w:tr w:rsidR="00BF1B5D" w:rsidRPr="006375B5" w14:paraId="423E87CA" w14:textId="77777777" w:rsidTr="00F22844">
        <w:tc>
          <w:tcPr>
            <w:tcW w:w="2466" w:type="dxa"/>
            <w:shd w:val="clear" w:color="auto" w:fill="auto"/>
          </w:tcPr>
          <w:p w14:paraId="197AEBDF" w14:textId="40090A0F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ภายใต้กรรมสิทธิ์ของกลุ่ม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</w:t>
            </w:r>
          </w:p>
        </w:tc>
        <w:tc>
          <w:tcPr>
            <w:tcW w:w="810" w:type="dxa"/>
          </w:tcPr>
          <w:p w14:paraId="1BB7957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CEDCCB2" w14:textId="3499C504" w:rsidR="00BF1B5D" w:rsidRPr="007320B2" w:rsidRDefault="00BF1B5D" w:rsidP="00BF1B5D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7320B2">
              <w:rPr>
                <w:rFonts w:ascii="Angsana New" w:hAnsi="Angsana New"/>
                <w:sz w:val="26"/>
                <w:szCs w:val="26"/>
                <w:lang w:val="en-US"/>
              </w:rPr>
              <w:t>2,052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D2BA0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4379801" w14:textId="3AA71506" w:rsidR="00BF1B5D" w:rsidRPr="006375B5" w:rsidRDefault="00BF1B5D" w:rsidP="00BF1B5D">
            <w:pPr>
              <w:pStyle w:val="acctfourfigures"/>
              <w:tabs>
                <w:tab w:val="clear" w:pos="765"/>
                <w:tab w:val="decimal" w:pos="568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03CF22C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C75D98D" w14:textId="0C650CAE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1,</w:t>
            </w:r>
            <w:r>
              <w:rPr>
                <w:rFonts w:ascii="Angsana New" w:hAnsi="Angsana New"/>
                <w:sz w:val="26"/>
                <w:szCs w:val="26"/>
              </w:rPr>
              <w:t>595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4ED819F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6926DE8" w14:textId="059C6B8A" w:rsidR="00BF1B5D" w:rsidRPr="006375B5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1</w:t>
            </w:r>
            <w:r>
              <w:rPr>
                <w:rFonts w:ascii="Angsana New" w:hAnsi="Angsana New"/>
                <w:sz w:val="26"/>
                <w:szCs w:val="26"/>
              </w:rPr>
              <w:t>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8F192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EC4A5AA" w14:textId="24791B53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91442F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959361A" w14:textId="647A22BD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22</w:t>
            </w:r>
            <w:r>
              <w:rPr>
                <w:rFonts w:ascii="Angsana New" w:hAnsi="Angsana New"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5E7D446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6B63622" w14:textId="044ADAC7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12</w:t>
            </w:r>
          </w:p>
        </w:tc>
        <w:tc>
          <w:tcPr>
            <w:tcW w:w="270" w:type="dxa"/>
          </w:tcPr>
          <w:p w14:paraId="17475C7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7B412B6" w14:textId="1059DA85" w:rsidR="00BF1B5D" w:rsidRPr="00275E7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75E75">
              <w:rPr>
                <w:rFonts w:ascii="Angsana New" w:hAnsi="Angsana New"/>
                <w:sz w:val="26"/>
                <w:szCs w:val="26"/>
                <w:lang w:val="en-US" w:bidi="th-TH"/>
              </w:rPr>
              <w:t>4,024</w:t>
            </w:r>
          </w:p>
        </w:tc>
      </w:tr>
      <w:tr w:rsidR="00BF1B5D" w:rsidRPr="006375B5" w14:paraId="2681ED70" w14:textId="77777777" w:rsidTr="00F22844">
        <w:tc>
          <w:tcPr>
            <w:tcW w:w="2466" w:type="dxa"/>
            <w:shd w:val="clear" w:color="auto" w:fill="auto"/>
          </w:tcPr>
          <w:p w14:paraId="14C1083B" w14:textId="28E71BC3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สินทรัพย์สิทธิการใช้</w:t>
            </w:r>
          </w:p>
        </w:tc>
        <w:tc>
          <w:tcPr>
            <w:tcW w:w="810" w:type="dxa"/>
          </w:tcPr>
          <w:p w14:paraId="4C657B0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C2C9859" w14:textId="1FA0AD79" w:rsidR="00BF1B5D" w:rsidRPr="007320B2" w:rsidRDefault="00BF1B5D" w:rsidP="00BF1B5D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7320B2">
              <w:rPr>
                <w:rFonts w:ascii="Angsana New" w:hAnsi="Angsana New"/>
                <w:sz w:val="26"/>
                <w:szCs w:val="26"/>
                <w:lang w:val="en-US"/>
              </w:rPr>
              <w:t>239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DD7703" w14:textId="77777777" w:rsidR="00BF1B5D" w:rsidRPr="003456B9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C2B5821" w14:textId="13BB0860" w:rsidR="00BF1B5D" w:rsidRPr="003456B9" w:rsidRDefault="00BF1B5D" w:rsidP="00BF1B5D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5E099A5" w14:textId="77777777" w:rsidR="00BF1B5D" w:rsidRPr="003456B9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473167F" w14:textId="0452903C" w:rsidR="00BF1B5D" w:rsidRPr="003456B9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1</w:t>
            </w:r>
            <w:r>
              <w:rPr>
                <w:rFonts w:ascii="Angsana New" w:hAnsi="Angsana New"/>
                <w:sz w:val="26"/>
                <w:szCs w:val="26"/>
              </w:rPr>
              <w:t>29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C64D608" w14:textId="77777777" w:rsidR="00BF1B5D" w:rsidRPr="003456B9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373CBF1" w14:textId="70CC89D8" w:rsidR="00BF1B5D" w:rsidRPr="003456B9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63D0FE" w14:textId="77777777" w:rsidR="00BF1B5D" w:rsidRPr="003456B9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C555E17" w14:textId="7D91E367" w:rsidR="00BF1B5D" w:rsidRPr="003456B9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076C93" w14:textId="77777777" w:rsidR="00BF1B5D" w:rsidRPr="003456B9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1DD2389" w14:textId="55ADB82A" w:rsidR="00BF1B5D" w:rsidRPr="003456B9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7BA91A54" w14:textId="77777777" w:rsidR="00BF1B5D" w:rsidRPr="003456B9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164075F" w14:textId="16F7174D" w:rsidR="00BF1B5D" w:rsidRPr="003456B9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157B8EEC" w14:textId="77777777" w:rsidR="00BF1B5D" w:rsidRPr="003456B9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026AB2E" w14:textId="28A8A8F1" w:rsidR="00BF1B5D" w:rsidRPr="00275E7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75E75">
              <w:rPr>
                <w:rFonts w:ascii="Angsana New" w:hAnsi="Angsana New"/>
                <w:sz w:val="26"/>
                <w:szCs w:val="26"/>
                <w:lang w:val="en-US" w:bidi="th-TH"/>
              </w:rPr>
              <w:t>397</w:t>
            </w:r>
          </w:p>
        </w:tc>
      </w:tr>
      <w:tr w:rsidR="00BF1B5D" w:rsidRPr="006375B5" w14:paraId="56767808" w14:textId="77777777" w:rsidTr="00F22844">
        <w:tc>
          <w:tcPr>
            <w:tcW w:w="2466" w:type="dxa"/>
            <w:shd w:val="clear" w:color="auto" w:fill="auto"/>
          </w:tcPr>
          <w:p w14:paraId="617EA07A" w14:textId="076B934C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51DF4A6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E362256" w14:textId="085F9860" w:rsidR="00BF1B5D" w:rsidRPr="006375B5" w:rsidRDefault="00BF1B5D" w:rsidP="00BF1B5D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2,291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D0440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9CF04C8" w14:textId="081F7D00" w:rsidR="00BF1B5D" w:rsidRPr="003456B9" w:rsidRDefault="00BF1B5D" w:rsidP="00BF1B5D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456B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5F73BB4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8BA5A6F" w14:textId="3389EEEB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</w:t>
            </w:r>
            <w:r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724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978D04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AD9DA0C" w14:textId="78A07BFD" w:rsidR="00BF1B5D" w:rsidRPr="006375B5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8F0469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3A8E1FA" w14:textId="00EAE18F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33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F1DF4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0F8E1E" w14:textId="07F66181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7</w:t>
            </w:r>
          </w:p>
        </w:tc>
        <w:tc>
          <w:tcPr>
            <w:tcW w:w="270" w:type="dxa"/>
            <w:vAlign w:val="bottom"/>
          </w:tcPr>
          <w:p w14:paraId="71CC013E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589A64" w14:textId="3EED0A65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12</w:t>
            </w:r>
          </w:p>
        </w:tc>
        <w:tc>
          <w:tcPr>
            <w:tcW w:w="270" w:type="dxa"/>
          </w:tcPr>
          <w:p w14:paraId="7427B356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217CF3F" w14:textId="794CA36C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4</w:t>
            </w:r>
            <w:r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421</w:t>
            </w:r>
          </w:p>
        </w:tc>
      </w:tr>
      <w:tr w:rsidR="00BF1B5D" w:rsidRPr="006375B5" w14:paraId="15AA860C" w14:textId="77777777" w:rsidTr="00F22844">
        <w:tc>
          <w:tcPr>
            <w:tcW w:w="2466" w:type="dxa"/>
            <w:shd w:val="clear" w:color="auto" w:fill="auto"/>
          </w:tcPr>
          <w:p w14:paraId="19E7A413" w14:textId="4832C5CA" w:rsidR="00BF1B5D" w:rsidRPr="007D341A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D341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ณ วันที่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30 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810" w:type="dxa"/>
          </w:tcPr>
          <w:p w14:paraId="668E2638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65D30D2" w14:textId="025364C0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26D981" w14:textId="77777777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1D731563" w14:textId="544CB998" w:rsidR="00BF1B5D" w:rsidRPr="00D71D73" w:rsidRDefault="00BF1B5D" w:rsidP="00BF1B5D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6308439D" w14:textId="77777777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F16D745" w14:textId="1E78DDA1" w:rsidR="00BF1B5D" w:rsidRPr="00D71D73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14CD17F0" w14:textId="77777777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B1C0C2F" w14:textId="7E28F0E7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0C312E" w14:textId="77777777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4C77DD6" w14:textId="03AEC2CF" w:rsidR="00BF1B5D" w:rsidRPr="00D71D73" w:rsidRDefault="00BF1B5D" w:rsidP="00BF1B5D">
            <w:pPr>
              <w:pStyle w:val="acctfourfigures"/>
              <w:tabs>
                <w:tab w:val="clear" w:pos="765"/>
                <w:tab w:val="decimal" w:pos="576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4336991" w14:textId="77777777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3658597" w14:textId="62744076" w:rsidR="00BF1B5D" w:rsidRPr="00D71D73" w:rsidRDefault="00BF1B5D" w:rsidP="00BF1B5D">
            <w:pPr>
              <w:pStyle w:val="acctfourfigures"/>
              <w:tabs>
                <w:tab w:val="clear" w:pos="765"/>
                <w:tab w:val="decimal" w:pos="67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8C2C840" w14:textId="77777777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3890349" w14:textId="20D9D0BA" w:rsidR="00BF1B5D" w:rsidRPr="00D71D73" w:rsidRDefault="00BF1B5D" w:rsidP="00BF1B5D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4A4FDEA9" w14:textId="77777777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51DDCBF" w14:textId="5F292B96" w:rsidR="00BF1B5D" w:rsidRPr="00D71D73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BF1B5D" w:rsidRPr="006375B5" w14:paraId="3CAEB49B" w14:textId="77777777" w:rsidTr="00F22844">
        <w:tc>
          <w:tcPr>
            <w:tcW w:w="2466" w:type="dxa"/>
            <w:shd w:val="clear" w:color="auto" w:fill="auto"/>
          </w:tcPr>
          <w:p w14:paraId="49E53B2C" w14:textId="497A064A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ภายใต้กรรมสิทธิ์ของกลุ่ม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</w:t>
            </w:r>
          </w:p>
        </w:tc>
        <w:tc>
          <w:tcPr>
            <w:tcW w:w="810" w:type="dxa"/>
          </w:tcPr>
          <w:p w14:paraId="7A1BE564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B3C2870" w14:textId="6470200D" w:rsidR="00BF1B5D" w:rsidRPr="007320B2" w:rsidRDefault="00BF1B5D" w:rsidP="00BF1B5D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7320B2">
              <w:rPr>
                <w:rFonts w:ascii="Angsana New" w:hAnsi="Angsana New"/>
                <w:sz w:val="26"/>
                <w:szCs w:val="26"/>
                <w:lang w:val="en-US"/>
              </w:rPr>
              <w:t>2,046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E814F2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B7873F5" w14:textId="1798FA15" w:rsidR="00BF1B5D" w:rsidRPr="00FF5022" w:rsidRDefault="00BF1B5D" w:rsidP="00BF1B5D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7057B82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8600DA9" w14:textId="0ADDFEA1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955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F65B1E3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B6626D0" w14:textId="3FA82229" w:rsidR="00BF1B5D" w:rsidRPr="00FF5022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126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EBA8C4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3B651AD" w14:textId="19382D85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0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46837F4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D37913C" w14:textId="4637F9EB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194</w:t>
            </w:r>
          </w:p>
        </w:tc>
        <w:tc>
          <w:tcPr>
            <w:tcW w:w="270" w:type="dxa"/>
          </w:tcPr>
          <w:p w14:paraId="37CBA5E8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AA87978" w14:textId="41D01FFC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59</w:t>
            </w:r>
          </w:p>
        </w:tc>
        <w:tc>
          <w:tcPr>
            <w:tcW w:w="270" w:type="dxa"/>
          </w:tcPr>
          <w:p w14:paraId="4C48AF4F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B7A44D1" w14:textId="3A80D240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3,383</w:t>
            </w:r>
          </w:p>
        </w:tc>
      </w:tr>
      <w:tr w:rsidR="00BF1B5D" w:rsidRPr="006375B5" w14:paraId="19A0DB70" w14:textId="77777777" w:rsidTr="00F22844">
        <w:tc>
          <w:tcPr>
            <w:tcW w:w="2466" w:type="dxa"/>
            <w:shd w:val="clear" w:color="auto" w:fill="auto"/>
          </w:tcPr>
          <w:p w14:paraId="26616913" w14:textId="4BD628ED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สินทรัพย์สิทธิการใช้</w:t>
            </w:r>
          </w:p>
        </w:tc>
        <w:tc>
          <w:tcPr>
            <w:tcW w:w="810" w:type="dxa"/>
          </w:tcPr>
          <w:p w14:paraId="0208B88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39ABBA0" w14:textId="1859F5C1" w:rsidR="00BF1B5D" w:rsidRPr="007320B2" w:rsidRDefault="00BF1B5D" w:rsidP="00BF1B5D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7320B2">
              <w:rPr>
                <w:rFonts w:ascii="Angsana New" w:hAnsi="Angsana New"/>
                <w:sz w:val="26"/>
                <w:szCs w:val="26"/>
                <w:lang w:val="en-US"/>
              </w:rPr>
              <w:t>235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1CBAA7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68D8A3E" w14:textId="62BEC57A" w:rsidR="00BF1B5D" w:rsidRPr="00FF5022" w:rsidRDefault="00BF1B5D" w:rsidP="00BF1B5D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EFD4F5A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6DA1FF1" w14:textId="6106E440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86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E7BF3D5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4462207" w14:textId="30335031" w:rsidR="00BF1B5D" w:rsidRPr="00FF5022" w:rsidRDefault="00BF1B5D" w:rsidP="00BF1B5D">
            <w:pPr>
              <w:pStyle w:val="acctfourfigures"/>
              <w:tabs>
                <w:tab w:val="clear" w:pos="765"/>
                <w:tab w:val="decimal" w:pos="704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940C63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7ABDB06" w14:textId="335DE0FF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6FE63B4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57F527F" w14:textId="6C7B86BB" w:rsidR="00BF1B5D" w:rsidRPr="00FF5022" w:rsidRDefault="00BF1B5D" w:rsidP="00BF1B5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08C908D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819C22D" w14:textId="3F7C7DC5" w:rsidR="00BF1B5D" w:rsidRPr="00FF5022" w:rsidRDefault="00BF1B5D" w:rsidP="00BF1B5D">
            <w:pPr>
              <w:pStyle w:val="acctfourfigures"/>
              <w:tabs>
                <w:tab w:val="clear" w:pos="765"/>
                <w:tab w:val="decimal" w:pos="614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0F3B3D46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EAA62E5" w14:textId="61BA6F46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358</w:t>
            </w:r>
          </w:p>
        </w:tc>
      </w:tr>
      <w:tr w:rsidR="00BF1B5D" w:rsidRPr="006375B5" w14:paraId="15F9647C" w14:textId="77777777" w:rsidTr="00F22844">
        <w:tc>
          <w:tcPr>
            <w:tcW w:w="2466" w:type="dxa"/>
            <w:shd w:val="clear" w:color="auto" w:fill="auto"/>
          </w:tcPr>
          <w:p w14:paraId="1622CB21" w14:textId="71ECE39C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4FD7611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4B4A0BA" w14:textId="75E970CA" w:rsidR="00BF1B5D" w:rsidRPr="00FF5022" w:rsidRDefault="00BF1B5D" w:rsidP="00BF1B5D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FF502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2,281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86AC3A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798A10CC" w14:textId="4BAACEF5" w:rsidR="00BF1B5D" w:rsidRPr="00FF5022" w:rsidRDefault="00BF1B5D" w:rsidP="00BF1B5D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0B35952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B767854" w14:textId="65149DF4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1,041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93D1DEE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8B233AA" w14:textId="5F792028" w:rsidR="00BF1B5D" w:rsidRPr="00FF5022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126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74D282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7BC7F39" w14:textId="1663EB47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6977D0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2632B0" w14:textId="330C1BF2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194</w:t>
            </w:r>
          </w:p>
        </w:tc>
        <w:tc>
          <w:tcPr>
            <w:tcW w:w="270" w:type="dxa"/>
            <w:vAlign w:val="bottom"/>
          </w:tcPr>
          <w:p w14:paraId="067378C3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EC76C2" w14:textId="1389A07B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59</w:t>
            </w:r>
          </w:p>
        </w:tc>
        <w:tc>
          <w:tcPr>
            <w:tcW w:w="270" w:type="dxa"/>
          </w:tcPr>
          <w:p w14:paraId="0894A082" w14:textId="77777777" w:rsidR="00BF1B5D" w:rsidRPr="00FF5022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8DE5F43" w14:textId="3D75491F" w:rsidR="00BF1B5D" w:rsidRPr="00FF5022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3,741</w:t>
            </w:r>
          </w:p>
        </w:tc>
      </w:tr>
      <w:tr w:rsidR="00BF1B5D" w:rsidRPr="006375B5" w14:paraId="1395B69F" w14:textId="77777777" w:rsidTr="00F22844">
        <w:tc>
          <w:tcPr>
            <w:tcW w:w="2466" w:type="dxa"/>
            <w:shd w:val="clear" w:color="auto" w:fill="auto"/>
          </w:tcPr>
          <w:p w14:paraId="2143A4F7" w14:textId="77777777" w:rsidR="00BF1B5D" w:rsidRPr="006375B5" w:rsidRDefault="00BF1B5D" w:rsidP="00BF1B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3B1C4EA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8023BFA" w14:textId="1E69476E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8C3C176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8E184F7" w14:textId="012FB617" w:rsidR="00BF1B5D" w:rsidRPr="006375B5" w:rsidRDefault="00BF1B5D" w:rsidP="00BF1B5D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6EB6BAF0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32E86C4" w14:textId="6896EDDA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6B6BF35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762AD52" w14:textId="17C55603" w:rsidR="00BF1B5D" w:rsidRPr="006375B5" w:rsidRDefault="00BF1B5D" w:rsidP="00BF1B5D">
            <w:pPr>
              <w:pStyle w:val="acctfourfigures"/>
              <w:tabs>
                <w:tab w:val="clear" w:pos="765"/>
                <w:tab w:val="decimal" w:pos="90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9FD811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230BD46" w14:textId="4FD41F65" w:rsidR="00BF1B5D" w:rsidRPr="006375B5" w:rsidRDefault="00BF1B5D" w:rsidP="00BF1B5D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D9E9A4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CE50FCD" w14:textId="639114B4" w:rsidR="00BF1B5D" w:rsidRPr="006375B5" w:rsidRDefault="00BF1B5D" w:rsidP="00BF1B5D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A9BE013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8F00002" w14:textId="62514A02" w:rsidR="00BF1B5D" w:rsidRPr="006375B5" w:rsidRDefault="00BF1B5D" w:rsidP="00BF1B5D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A3D3507" w14:textId="77777777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9282162" w14:textId="09858523" w:rsidR="00BF1B5D" w:rsidRPr="006375B5" w:rsidRDefault="00BF1B5D" w:rsidP="00BF1B5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</w:tbl>
    <w:p w14:paraId="3EF837BB" w14:textId="13A86B98" w:rsidR="00EA65A7" w:rsidRPr="006375B5" w:rsidRDefault="00EA65A7" w:rsidP="008D2F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20"/>
          <w:szCs w:val="20"/>
          <w:cs/>
        </w:rPr>
        <w:sectPr w:rsidR="00EA65A7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368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520"/>
        <w:gridCol w:w="900"/>
        <w:gridCol w:w="1980"/>
        <w:gridCol w:w="270"/>
        <w:gridCol w:w="1890"/>
        <w:gridCol w:w="270"/>
        <w:gridCol w:w="1800"/>
        <w:gridCol w:w="270"/>
        <w:gridCol w:w="1800"/>
        <w:gridCol w:w="270"/>
        <w:gridCol w:w="1710"/>
      </w:tblGrid>
      <w:tr w:rsidR="00D95A40" w:rsidRPr="006375B5" w14:paraId="6446ED98" w14:textId="77777777" w:rsidTr="00F9391C">
        <w:trPr>
          <w:trHeight w:val="524"/>
        </w:trPr>
        <w:tc>
          <w:tcPr>
            <w:tcW w:w="2520" w:type="dxa"/>
            <w:shd w:val="clear" w:color="auto" w:fill="auto"/>
          </w:tcPr>
          <w:p w14:paraId="3140A79B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186AAA9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09B44850" w14:textId="1D824220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9391C" w:rsidRPr="006375B5" w14:paraId="77765CD3" w14:textId="77777777" w:rsidTr="00F9391C">
        <w:trPr>
          <w:trHeight w:val="524"/>
        </w:trPr>
        <w:tc>
          <w:tcPr>
            <w:tcW w:w="2520" w:type="dxa"/>
            <w:shd w:val="clear" w:color="auto" w:fill="auto"/>
          </w:tcPr>
          <w:p w14:paraId="1BA1B098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69262CD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2C2EFCD7" w14:textId="2B23440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D8E0EE1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6DDD93DE" w14:textId="1E70A0FC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0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เครื่องตกแต่งติดตั้ง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87EAC73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5EAA9AE8" w14:textId="36ACEA7D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ind w:right="-10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center"/>
          </w:tcPr>
          <w:p w14:paraId="1EB0CB24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31C78C6A" w14:textId="0D67902C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52059C08" w14:textId="729DFB88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3C3FD25F" w14:textId="5C82B6C6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F9391C" w:rsidRPr="006375B5" w14:paraId="2C7C17FF" w14:textId="77777777" w:rsidTr="00F9391C">
        <w:tc>
          <w:tcPr>
            <w:tcW w:w="2520" w:type="dxa"/>
            <w:shd w:val="clear" w:color="auto" w:fill="auto"/>
          </w:tcPr>
          <w:p w14:paraId="3D3F54D6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ECD5CF" w14:textId="361F641F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980" w:type="dxa"/>
            <w:vAlign w:val="center"/>
          </w:tcPr>
          <w:p w14:paraId="41A67640" w14:textId="7894577A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อาคารเช่า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EF0B38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33253A2F" w14:textId="4B9810AC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0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635F09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4E5CCB8B" w14:textId="23C4733F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ind w:left="-114" w:right="-10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70" w:type="dxa"/>
            <w:vAlign w:val="center"/>
          </w:tcPr>
          <w:p w14:paraId="58F96DC9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73F58D23" w14:textId="42860CC8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2E345EBE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2A236F93" w14:textId="2BA526C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D95A40" w:rsidRPr="006375B5" w14:paraId="3096671B" w14:textId="77777777" w:rsidTr="00F9391C">
        <w:tc>
          <w:tcPr>
            <w:tcW w:w="2520" w:type="dxa"/>
            <w:shd w:val="clear" w:color="auto" w:fill="auto"/>
          </w:tcPr>
          <w:p w14:paraId="241C68A7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70E78986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6FD0994F" w14:textId="436EBC98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F9391C" w:rsidRPr="006375B5" w14:paraId="446C3813" w14:textId="77777777" w:rsidTr="00F9391C">
        <w:tc>
          <w:tcPr>
            <w:tcW w:w="2520" w:type="dxa"/>
            <w:shd w:val="clear" w:color="auto" w:fill="auto"/>
          </w:tcPr>
          <w:p w14:paraId="41D02DAA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20" w:right="-111" w:hanging="2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00" w:type="dxa"/>
          </w:tcPr>
          <w:p w14:paraId="23516E76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</w:tcPr>
          <w:p w14:paraId="7155A6E4" w14:textId="0175E7FC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6D514DD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078E1FA8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611A70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1240338D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865810C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1247F95B" w14:textId="7F6DF539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4065B40" w14:textId="4F6289A9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2E7747A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701ED" w:rsidRPr="006375B5" w14:paraId="3C3A0121" w14:textId="77777777" w:rsidTr="00F9391C">
        <w:tc>
          <w:tcPr>
            <w:tcW w:w="2520" w:type="dxa"/>
            <w:shd w:val="clear" w:color="auto" w:fill="auto"/>
          </w:tcPr>
          <w:p w14:paraId="33A591EF" w14:textId="6FF346DE" w:rsidR="001701ED" w:rsidRPr="00C17F76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7F76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C17F76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C17F76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Pr="00C17F76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00" w:type="dxa"/>
          </w:tcPr>
          <w:p w14:paraId="71DC45AE" w14:textId="77777777" w:rsidR="001701ED" w:rsidRPr="00C17F76" w:rsidRDefault="001701ED" w:rsidP="001701E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2A6A0578" w14:textId="16E7EEBA" w:rsidR="001701ED" w:rsidRPr="00343B04" w:rsidRDefault="001701ED" w:rsidP="000E2904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343B04">
              <w:rPr>
                <w:rFonts w:ascii="Angsana New" w:hAnsi="Angsana New" w:hint="cs"/>
                <w:sz w:val="30"/>
                <w:szCs w:val="30"/>
                <w:lang w:val="en-US"/>
              </w:rPr>
              <w:t>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8031B6" w14:textId="77777777" w:rsidR="001701ED" w:rsidRPr="00343B04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CFFDC3E" w14:textId="47260644" w:rsidR="001701ED" w:rsidRPr="00343B04" w:rsidRDefault="001701ED" w:rsidP="000E2904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43B04">
              <w:rPr>
                <w:rFonts w:ascii="Angsana New" w:hAnsi="Angsana New" w:hint="cs"/>
                <w:sz w:val="30"/>
                <w:szCs w:val="30"/>
              </w:rPr>
              <w:t>102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B14183" w14:textId="77777777" w:rsidR="001701ED" w:rsidRPr="00343B04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12B3CB1" w14:textId="4564F3C4" w:rsidR="001701ED" w:rsidRPr="00343B04" w:rsidRDefault="001701ED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43B04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22C4471E" w14:textId="77777777" w:rsidR="001701ED" w:rsidRPr="00343B04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5EE90444" w14:textId="2DF0E68F" w:rsidR="001701ED" w:rsidRPr="00343B04" w:rsidRDefault="001701ED" w:rsidP="00DD7C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343B04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5591A6" w14:textId="77777777" w:rsidR="001701ED" w:rsidRPr="00343B04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69C16B30" w14:textId="0F4A2407" w:rsidR="001701ED" w:rsidRPr="00343B04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43B04">
              <w:rPr>
                <w:rFonts w:ascii="Angsana New" w:hAnsi="Angsana New" w:hint="cs"/>
                <w:sz w:val="30"/>
                <w:szCs w:val="30"/>
              </w:rPr>
              <w:t>173</w:t>
            </w:r>
          </w:p>
        </w:tc>
      </w:tr>
      <w:tr w:rsidR="001701ED" w:rsidRPr="006375B5" w14:paraId="1131F2A4" w14:textId="77777777" w:rsidTr="00F9391C">
        <w:tc>
          <w:tcPr>
            <w:tcW w:w="2520" w:type="dxa"/>
          </w:tcPr>
          <w:p w14:paraId="61479F7F" w14:textId="5430AC3E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7379E507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6B52D650" w14:textId="1647B39C" w:rsidR="001701ED" w:rsidRPr="00C106CE" w:rsidRDefault="001701ED" w:rsidP="000E2904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val="en-US" w:bidi="th-TH"/>
              </w:rPr>
              <w:t>53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0A971F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0C543191" w14:textId="4BB25CD2" w:rsidR="001701ED" w:rsidRPr="00C106CE" w:rsidRDefault="001701ED" w:rsidP="000E2904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4FE4F16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B2CB670" w14:textId="52A6631F" w:rsidR="001701ED" w:rsidRPr="00C106CE" w:rsidRDefault="001701ED" w:rsidP="00DD7CF6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15A4EAD3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7AB721BC" w14:textId="21DE16AC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5FD068" w14:textId="17999A0A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5FCB315F" w14:textId="275717AD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71</w:t>
            </w:r>
          </w:p>
        </w:tc>
      </w:tr>
      <w:tr w:rsidR="001701ED" w:rsidRPr="006375B5" w14:paraId="5BA5B4AA" w14:textId="77777777" w:rsidTr="00F9391C">
        <w:tc>
          <w:tcPr>
            <w:tcW w:w="2520" w:type="dxa"/>
          </w:tcPr>
          <w:p w14:paraId="29C803C1" w14:textId="6A4CB231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00" w:type="dxa"/>
          </w:tcPr>
          <w:p w14:paraId="7944D77B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610B77C0" w14:textId="10764033" w:rsidR="001701ED" w:rsidRPr="00C106CE" w:rsidRDefault="001701ED" w:rsidP="000E2904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5BDDDB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345AEEEE" w14:textId="7408C875" w:rsidR="001701ED" w:rsidRPr="00C106CE" w:rsidRDefault="001701ED" w:rsidP="000E2904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8CE82B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BB38CF0" w14:textId="4CA8D9BE" w:rsidR="001701ED" w:rsidRPr="00C106CE" w:rsidRDefault="001701ED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</w:t>
            </w:r>
            <w:r>
              <w:rPr>
                <w:rFonts w:ascii="Angsana New" w:hAnsi="Angsana New"/>
                <w:sz w:val="30"/>
                <w:szCs w:val="30"/>
              </w:rPr>
              <w:t>3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232D2CB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62CD761C" w14:textId="598ECD31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38EB22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5A164D2" w14:textId="22FF7E54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</w:t>
            </w:r>
            <w:r>
              <w:rPr>
                <w:rFonts w:ascii="Angsana New" w:hAnsi="Angsana New"/>
                <w:sz w:val="30"/>
                <w:szCs w:val="30"/>
              </w:rPr>
              <w:t>3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1701ED" w:rsidRPr="006375B5" w14:paraId="1CC41650" w14:textId="77777777" w:rsidTr="00F9391C">
        <w:tc>
          <w:tcPr>
            <w:tcW w:w="2520" w:type="dxa"/>
          </w:tcPr>
          <w:p w14:paraId="2B463364" w14:textId="1C6BC4E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br/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 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ตุลาคม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900" w:type="dxa"/>
          </w:tcPr>
          <w:p w14:paraId="2128B28E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766BBEC6" w14:textId="1539BD34" w:rsidR="001701ED" w:rsidRPr="00C106CE" w:rsidRDefault="001701ED" w:rsidP="000E2904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BF4E90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F35D59C" w14:textId="4DF62697" w:rsidR="001701ED" w:rsidRPr="00C106CE" w:rsidRDefault="001701ED" w:rsidP="000E2904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109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509FB5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30BBB05" w14:textId="06E895C9" w:rsidR="001701ED" w:rsidRPr="00C106CE" w:rsidRDefault="001701ED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15</w:t>
            </w:r>
          </w:p>
        </w:tc>
        <w:tc>
          <w:tcPr>
            <w:tcW w:w="270" w:type="dxa"/>
          </w:tcPr>
          <w:p w14:paraId="57B07946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</w:tcPr>
          <w:p w14:paraId="68370DFA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5486CD9" w14:textId="2F018423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12879C" w14:textId="226B9BE5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45E92883" w14:textId="35EF0E39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241</w:t>
            </w:r>
          </w:p>
        </w:tc>
      </w:tr>
      <w:tr w:rsidR="001701ED" w:rsidRPr="006375B5" w14:paraId="3815D74E" w14:textId="77777777" w:rsidTr="00F9391C">
        <w:tc>
          <w:tcPr>
            <w:tcW w:w="2520" w:type="dxa"/>
          </w:tcPr>
          <w:p w14:paraId="60E5CD82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5E41D55F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360" w:lineRule="exact"/>
              <w:ind w:right="6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980" w:type="dxa"/>
            <w:vAlign w:val="bottom"/>
          </w:tcPr>
          <w:p w14:paraId="0DAD8FFB" w14:textId="60A9A087" w:rsidR="001701ED" w:rsidRPr="00C106CE" w:rsidRDefault="00E97E35" w:rsidP="000E2904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DFD798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335EE678" w14:textId="37331B64" w:rsidR="001701ED" w:rsidRPr="00C106CE" w:rsidRDefault="00E97E35" w:rsidP="000E2904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ABC53FF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05EF45A4" w14:textId="491AE14C" w:rsidR="001701ED" w:rsidRPr="00C106CE" w:rsidRDefault="00E97E35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173ECB0D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005164A" w14:textId="274208B0" w:rsidR="001701ED" w:rsidRPr="00C106CE" w:rsidRDefault="00E97E35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74F5C8D" w14:textId="100EBA13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A9E5AFF" w14:textId="5198AF64" w:rsidR="001701ED" w:rsidRPr="00C106CE" w:rsidRDefault="00E97E35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</w:p>
        </w:tc>
      </w:tr>
      <w:tr w:rsidR="001701ED" w:rsidRPr="006375B5" w14:paraId="0162BDF4" w14:textId="77777777" w:rsidTr="00F9391C">
        <w:tc>
          <w:tcPr>
            <w:tcW w:w="2520" w:type="dxa"/>
          </w:tcPr>
          <w:p w14:paraId="455F6474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00" w:type="dxa"/>
          </w:tcPr>
          <w:p w14:paraId="0425DB55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980" w:type="dxa"/>
            <w:vAlign w:val="bottom"/>
          </w:tcPr>
          <w:p w14:paraId="07E89C42" w14:textId="0C3E5B74" w:rsidR="001701ED" w:rsidRPr="00C106CE" w:rsidRDefault="00E97E35" w:rsidP="000E2904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(13)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6CD90F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31D008AA" w14:textId="57DD2FF5" w:rsidR="001701ED" w:rsidRPr="00C106CE" w:rsidRDefault="00E97E35" w:rsidP="000E2904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460A37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4E9311C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510DC05C" w14:textId="62B400B7" w:rsidR="001701ED" w:rsidRPr="00C106CE" w:rsidRDefault="00E97E35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460A37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05C02FD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AF157D8" w14:textId="4F47340D" w:rsidR="001701ED" w:rsidRPr="00C106CE" w:rsidRDefault="00E97E35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996450" w14:textId="7E34CEE0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2AA1133" w14:textId="685CCE22" w:rsidR="001701ED" w:rsidRPr="00C106CE" w:rsidRDefault="00E97E35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</w:t>
            </w:r>
            <w:r w:rsidR="00460A37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8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1701ED" w:rsidRPr="006375B5" w14:paraId="2747A4E8" w14:textId="77777777" w:rsidTr="00F9391C">
        <w:tc>
          <w:tcPr>
            <w:tcW w:w="2520" w:type="dxa"/>
            <w:shd w:val="clear" w:color="auto" w:fill="auto"/>
          </w:tcPr>
          <w:p w14:paraId="441DE6D3" w14:textId="1E301F0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30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900" w:type="dxa"/>
          </w:tcPr>
          <w:p w14:paraId="2D19CEC2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07A7C9" w14:textId="001ED872" w:rsidR="001701ED" w:rsidRPr="00C106CE" w:rsidRDefault="000E2904" w:rsidP="000E2904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104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AA2C14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069C85E" w14:textId="34919D1C" w:rsidR="001701ED" w:rsidRPr="00C106CE" w:rsidRDefault="000E2904" w:rsidP="000E2904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</w:t>
            </w:r>
            <w:r w:rsidR="00460A3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389478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6A47CA9" w14:textId="5B0A3491" w:rsidR="001701ED" w:rsidRPr="00C106CE" w:rsidRDefault="000E2904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460A3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4</w:t>
            </w:r>
          </w:p>
        </w:tc>
        <w:tc>
          <w:tcPr>
            <w:tcW w:w="270" w:type="dxa"/>
          </w:tcPr>
          <w:p w14:paraId="203EABB2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</w:tcPr>
          <w:p w14:paraId="0329944B" w14:textId="7C353F28" w:rsidR="001701ED" w:rsidRPr="00C106CE" w:rsidRDefault="000E290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4F3AA8" w14:textId="417A12A1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D8A2203" w14:textId="41FA2BA7" w:rsidR="001701ED" w:rsidRPr="00C106CE" w:rsidRDefault="000E2904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23</w:t>
            </w:r>
            <w:r w:rsidR="00460A3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9</w:t>
            </w:r>
          </w:p>
        </w:tc>
      </w:tr>
    </w:tbl>
    <w:p w14:paraId="6F0B3FA4" w14:textId="5166F04C" w:rsidR="003B43DA" w:rsidRDefault="003B43DA">
      <w:pPr>
        <w:rPr>
          <w:rFonts w:asciiTheme="majorBidi" w:hAnsiTheme="majorBidi" w:cstheme="majorBidi"/>
          <w:sz w:val="24"/>
          <w:szCs w:val="24"/>
        </w:rPr>
      </w:pPr>
    </w:p>
    <w:p w14:paraId="022E9DC3" w14:textId="51460D4E" w:rsidR="00D4579C" w:rsidRPr="007527D3" w:rsidRDefault="003B43DA" w:rsidP="003B43D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tbl>
      <w:tblPr>
        <w:tblW w:w="1368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700"/>
        <w:gridCol w:w="720"/>
        <w:gridCol w:w="1980"/>
        <w:gridCol w:w="270"/>
        <w:gridCol w:w="1890"/>
        <w:gridCol w:w="270"/>
        <w:gridCol w:w="1800"/>
        <w:gridCol w:w="270"/>
        <w:gridCol w:w="1800"/>
        <w:gridCol w:w="270"/>
        <w:gridCol w:w="1710"/>
      </w:tblGrid>
      <w:tr w:rsidR="003B43DA" w:rsidRPr="006375B5" w14:paraId="05F4E70B" w14:textId="77777777" w:rsidTr="00304D8F">
        <w:trPr>
          <w:tblHeader/>
        </w:trPr>
        <w:tc>
          <w:tcPr>
            <w:tcW w:w="2700" w:type="dxa"/>
            <w:shd w:val="clear" w:color="auto" w:fill="auto"/>
          </w:tcPr>
          <w:p w14:paraId="164A9521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4647CB42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73510334" w14:textId="44FB6C44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B43DA" w:rsidRPr="006375B5" w14:paraId="615243D6" w14:textId="77777777" w:rsidTr="00304D8F">
        <w:trPr>
          <w:tblHeader/>
        </w:trPr>
        <w:tc>
          <w:tcPr>
            <w:tcW w:w="2700" w:type="dxa"/>
            <w:shd w:val="clear" w:color="auto" w:fill="auto"/>
          </w:tcPr>
          <w:p w14:paraId="3A826C1F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387AA3F3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53F06E14" w14:textId="6E40B445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270" w:type="dxa"/>
            <w:vAlign w:val="center"/>
          </w:tcPr>
          <w:p w14:paraId="49BBD613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2A9F81FD" w14:textId="0ABFDCBB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เครื่องตกแต่งติดตั้ง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444A7E22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78D5B32B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center"/>
          </w:tcPr>
          <w:p w14:paraId="39476A23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03BFA1C0" w14:textId="7D83AF12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9ACFED7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2CB971DF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B43DA" w:rsidRPr="006375B5" w14:paraId="2603FFB0" w14:textId="77777777" w:rsidTr="00304D8F">
        <w:trPr>
          <w:tblHeader/>
        </w:trPr>
        <w:tc>
          <w:tcPr>
            <w:tcW w:w="2700" w:type="dxa"/>
            <w:shd w:val="clear" w:color="auto" w:fill="auto"/>
          </w:tcPr>
          <w:p w14:paraId="1F540B2E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763DB35B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3816AD7C" w14:textId="3FE04E22" w:rsidR="003B43DA" w:rsidRPr="00C106CE" w:rsidRDefault="003B43DA" w:rsidP="004D1F2C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อาคารเช่า</w:t>
            </w:r>
          </w:p>
        </w:tc>
        <w:tc>
          <w:tcPr>
            <w:tcW w:w="270" w:type="dxa"/>
            <w:vAlign w:val="center"/>
          </w:tcPr>
          <w:p w14:paraId="590A3899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5ED311BE" w14:textId="0DFBC8AF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25C949E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14BE4F23" w14:textId="0F4E88EA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70" w:type="dxa"/>
            <w:vAlign w:val="center"/>
          </w:tcPr>
          <w:p w14:paraId="63EEAE1B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569A2B15" w14:textId="52E73A58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7373A655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36C105B0" w14:textId="0BB62ACC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B43DA" w:rsidRPr="006375B5" w14:paraId="7F8DCD4F" w14:textId="77777777" w:rsidTr="00304D8F">
        <w:trPr>
          <w:tblHeader/>
        </w:trPr>
        <w:tc>
          <w:tcPr>
            <w:tcW w:w="2700" w:type="dxa"/>
            <w:shd w:val="clear" w:color="auto" w:fill="auto"/>
          </w:tcPr>
          <w:p w14:paraId="26B873D6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0D40A77F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208A9549" w14:textId="5DF40EFB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3B43DA" w:rsidRPr="006375B5" w14:paraId="68C6BB11" w14:textId="77777777" w:rsidTr="00304D8F">
        <w:tc>
          <w:tcPr>
            <w:tcW w:w="2700" w:type="dxa"/>
            <w:shd w:val="clear" w:color="auto" w:fill="auto"/>
          </w:tcPr>
          <w:p w14:paraId="054E6EC0" w14:textId="52AA8EF1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720" w:type="dxa"/>
          </w:tcPr>
          <w:p w14:paraId="2CFB6C74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447C7A87" w14:textId="77777777" w:rsidR="003B43DA" w:rsidRPr="00C106CE" w:rsidRDefault="003B43DA" w:rsidP="004D1F2C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6756575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0477BA09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028A918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32EB9C35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3D46511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563606DE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1B251FE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61006F9D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701ED" w:rsidRPr="000A50D6" w14:paraId="31D9B5E8" w14:textId="77777777" w:rsidTr="00304D8F">
        <w:tc>
          <w:tcPr>
            <w:tcW w:w="2700" w:type="dxa"/>
            <w:shd w:val="clear" w:color="auto" w:fill="auto"/>
          </w:tcPr>
          <w:p w14:paraId="42442ED4" w14:textId="6A2FA2E1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 xml:space="preserve"> ตุลาคม 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720" w:type="dxa"/>
          </w:tcPr>
          <w:p w14:paraId="0D45D18E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74294D35" w14:textId="1299780D" w:rsidR="001701ED" w:rsidRPr="001701ED" w:rsidRDefault="001701ED" w:rsidP="00DD7CF6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1701ED">
              <w:rPr>
                <w:rFonts w:ascii="Angsana New" w:hAnsi="Angsana New" w:hint="cs"/>
                <w:sz w:val="30"/>
                <w:szCs w:val="30"/>
                <w:lang w:val="en-US"/>
              </w:rPr>
              <w:t>10</w:t>
            </w:r>
          </w:p>
        </w:tc>
        <w:tc>
          <w:tcPr>
            <w:tcW w:w="270" w:type="dxa"/>
          </w:tcPr>
          <w:p w14:paraId="6B18A2B4" w14:textId="77777777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2C188CC1" w14:textId="0DDF8828" w:rsidR="001701ED" w:rsidRPr="001701ED" w:rsidRDefault="001701ED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1701ED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DC8DA6" w14:textId="77777777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5C32E25C" w14:textId="1D1EDA07" w:rsidR="001701ED" w:rsidRPr="001701ED" w:rsidRDefault="001701ED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1701ED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654C7CD3" w14:textId="77777777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461D93CD" w14:textId="1BF8E32B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1701ED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22C116" w14:textId="76DE382A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B561E6A" w14:textId="5FA60D29" w:rsidR="001701ED" w:rsidRPr="001701ED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1701ED">
              <w:rPr>
                <w:rFonts w:ascii="Angsana New" w:hAnsi="Angsana New" w:hint="cs"/>
                <w:sz w:val="30"/>
                <w:szCs w:val="30"/>
              </w:rPr>
              <w:t>67</w:t>
            </w:r>
          </w:p>
        </w:tc>
      </w:tr>
      <w:tr w:rsidR="001701ED" w:rsidRPr="006375B5" w14:paraId="22D82D20" w14:textId="77777777" w:rsidTr="00304D8F">
        <w:tc>
          <w:tcPr>
            <w:tcW w:w="2700" w:type="dxa"/>
          </w:tcPr>
          <w:p w14:paraId="08244041" w14:textId="4F2F785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720" w:type="dxa"/>
          </w:tcPr>
          <w:p w14:paraId="65ED34D2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05F37ED" w14:textId="295D1AB5" w:rsidR="001701ED" w:rsidRPr="00C106CE" w:rsidRDefault="001701ED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val="en-US"/>
              </w:rPr>
              <w:t>31</w:t>
            </w:r>
          </w:p>
        </w:tc>
        <w:tc>
          <w:tcPr>
            <w:tcW w:w="270" w:type="dxa"/>
          </w:tcPr>
          <w:p w14:paraId="0AE0E7EF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4EF3BBD" w14:textId="0310101C" w:rsidR="001701ED" w:rsidRPr="00C106CE" w:rsidRDefault="001701ED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8D3B3DB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0CA78525" w14:textId="25E170E9" w:rsidR="001701ED" w:rsidRPr="00C106CE" w:rsidRDefault="001701ED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1D81CFF8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005B4F1F" w14:textId="4F81F362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AB92D8" w14:textId="77BBF2B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E2D16FF" w14:textId="35F46470" w:rsidR="001701ED" w:rsidRPr="00C17F76" w:rsidRDefault="001701ED" w:rsidP="00562B7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49</w:t>
            </w:r>
          </w:p>
        </w:tc>
      </w:tr>
      <w:tr w:rsidR="001701ED" w:rsidRPr="006375B5" w14:paraId="691D930E" w14:textId="77777777" w:rsidTr="00304D8F">
        <w:tc>
          <w:tcPr>
            <w:tcW w:w="2700" w:type="dxa"/>
          </w:tcPr>
          <w:p w14:paraId="5A47DB19" w14:textId="0FD8D7AD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720" w:type="dxa"/>
          </w:tcPr>
          <w:p w14:paraId="05129276" w14:textId="3711A95E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79D97640" w14:textId="40685912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CE3D4FC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C34C39" w14:textId="40AD9D9A" w:rsidR="001701ED" w:rsidRPr="00C106CE" w:rsidRDefault="001701ED" w:rsidP="00562B7D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4FD8AF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0389156" w14:textId="63016150" w:rsidR="001701ED" w:rsidRPr="00C106CE" w:rsidRDefault="001701ED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  <w:tc>
          <w:tcPr>
            <w:tcW w:w="270" w:type="dxa"/>
          </w:tcPr>
          <w:p w14:paraId="543FA90C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2259C810" w14:textId="454BF854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2C48F7" w14:textId="49F6F675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5EF7F276" w14:textId="3FDB668F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</w:tr>
      <w:tr w:rsidR="001701ED" w:rsidRPr="006375B5" w14:paraId="514B8AD2" w14:textId="77777777" w:rsidTr="00304D8F">
        <w:tc>
          <w:tcPr>
            <w:tcW w:w="2700" w:type="dxa"/>
          </w:tcPr>
          <w:p w14:paraId="1EFD5579" w14:textId="3F194153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right="-111" w:hanging="15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และ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br/>
              <w:t xml:space="preserve">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1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ตุลาคม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 w:rsidR="00380F8E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720" w:type="dxa"/>
          </w:tcPr>
          <w:p w14:paraId="15C96C42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0FA128FE" w14:textId="5EF7BC95" w:rsidR="001701ED" w:rsidRPr="00C106CE" w:rsidRDefault="001701ED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7F76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41</w:t>
            </w:r>
          </w:p>
        </w:tc>
        <w:tc>
          <w:tcPr>
            <w:tcW w:w="270" w:type="dxa"/>
          </w:tcPr>
          <w:p w14:paraId="09E8160B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E418F49" w14:textId="6DBBC54F" w:rsidR="001701ED" w:rsidRPr="00C106CE" w:rsidRDefault="001701ED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65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22DACE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830F145" w14:textId="663CA1A5" w:rsidR="001701ED" w:rsidRPr="00C106CE" w:rsidRDefault="001701ED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5A3E4484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2B720BE0" w14:textId="38AF3A0E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A4B523" w14:textId="695CE2B4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71C5EE15" w14:textId="4AA38448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115</w:t>
            </w:r>
          </w:p>
        </w:tc>
      </w:tr>
      <w:tr w:rsidR="001701ED" w:rsidRPr="006375B5" w14:paraId="3A34D55C" w14:textId="77777777" w:rsidTr="00304D8F">
        <w:tc>
          <w:tcPr>
            <w:tcW w:w="2700" w:type="dxa"/>
          </w:tcPr>
          <w:p w14:paraId="24513785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720" w:type="dxa"/>
          </w:tcPr>
          <w:p w14:paraId="72D539EA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5CD4C428" w14:textId="2C3085AF" w:rsidR="001701ED" w:rsidRPr="00C106CE" w:rsidRDefault="00597E1E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460A37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3</w:t>
            </w:r>
          </w:p>
        </w:tc>
        <w:tc>
          <w:tcPr>
            <w:tcW w:w="270" w:type="dxa"/>
          </w:tcPr>
          <w:p w14:paraId="5CFE3B65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6EAA35CB" w14:textId="3E6C0902" w:rsidR="001701ED" w:rsidRPr="00C106CE" w:rsidRDefault="00597E1E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DE8DB5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EEF0E06" w14:textId="51A27887" w:rsidR="001701ED" w:rsidRPr="00C106CE" w:rsidRDefault="00597E1E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51B27E26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2A1CEC9" w14:textId="60F6B4F9" w:rsidR="001701ED" w:rsidRPr="00C106CE" w:rsidRDefault="00597E1E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FA0201" w14:textId="414A18AF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192BA3BA" w14:textId="4D951DF7" w:rsidR="001701ED" w:rsidRPr="00C106CE" w:rsidRDefault="00597E1E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="00460A37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2</w:t>
            </w:r>
          </w:p>
        </w:tc>
      </w:tr>
      <w:tr w:rsidR="001701ED" w:rsidRPr="006375B5" w14:paraId="7C05B852" w14:textId="77777777" w:rsidTr="00304D8F">
        <w:tc>
          <w:tcPr>
            <w:tcW w:w="2700" w:type="dxa"/>
          </w:tcPr>
          <w:p w14:paraId="17EA0C81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720" w:type="dxa"/>
          </w:tcPr>
          <w:p w14:paraId="37063498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719460DF" w14:textId="6C8701FC" w:rsidR="001701ED" w:rsidRPr="00C106CE" w:rsidRDefault="00597E1E" w:rsidP="001701ED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ECEEE6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33171F37" w14:textId="12970581" w:rsidR="001701ED" w:rsidRPr="00C106CE" w:rsidRDefault="00597E1E" w:rsidP="00597E1E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1548FD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609DDABD" w14:textId="553896F9" w:rsidR="001701ED" w:rsidRPr="00C106CE" w:rsidRDefault="00597E1E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(2)</w:t>
            </w:r>
          </w:p>
        </w:tc>
        <w:tc>
          <w:tcPr>
            <w:tcW w:w="270" w:type="dxa"/>
          </w:tcPr>
          <w:p w14:paraId="2274F8AC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6281222E" w14:textId="5875B555" w:rsidR="001701ED" w:rsidRPr="00C106CE" w:rsidRDefault="00597E1E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DD73C8" w14:textId="2486CD5D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24AF8172" w14:textId="35F11E03" w:rsidR="001701ED" w:rsidRPr="00597E1E" w:rsidRDefault="00597E1E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597E1E">
              <w:rPr>
                <w:rFonts w:ascii="Angsana New" w:hAnsi="Angsana New"/>
                <w:sz w:val="30"/>
                <w:szCs w:val="30"/>
              </w:rPr>
              <w:t>(4)</w:t>
            </w:r>
          </w:p>
        </w:tc>
      </w:tr>
      <w:tr w:rsidR="001701ED" w:rsidRPr="006375B5" w14:paraId="2F046E3C" w14:textId="77777777" w:rsidTr="00304D8F">
        <w:tc>
          <w:tcPr>
            <w:tcW w:w="2700" w:type="dxa"/>
            <w:shd w:val="clear" w:color="auto" w:fill="auto"/>
          </w:tcPr>
          <w:p w14:paraId="027D0DB1" w14:textId="6FC667D5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30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720" w:type="dxa"/>
          </w:tcPr>
          <w:p w14:paraId="2AD8A637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E94021" w14:textId="018D0929" w:rsidR="001701ED" w:rsidRPr="00C17F76" w:rsidRDefault="00597E1E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460A3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4</w:t>
            </w:r>
          </w:p>
        </w:tc>
        <w:tc>
          <w:tcPr>
            <w:tcW w:w="270" w:type="dxa"/>
          </w:tcPr>
          <w:p w14:paraId="557BCC68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3BE859E" w14:textId="5D03D936" w:rsidR="001701ED" w:rsidRPr="00C106CE" w:rsidRDefault="00597E1E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18BC5E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2FF1DF1" w14:textId="0CC40EBA" w:rsidR="001701ED" w:rsidRPr="00C106CE" w:rsidRDefault="00597E1E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0335B694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3C879D" w14:textId="36BA6DD3" w:rsidR="001701ED" w:rsidRPr="00C106CE" w:rsidRDefault="00597E1E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2C7E71" w14:textId="4FE898D8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5FB915D" w14:textId="08805A1C" w:rsidR="001701ED" w:rsidRPr="00C106CE" w:rsidRDefault="00597E1E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15</w:t>
            </w:r>
            <w:r w:rsidR="00460A3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3</w:t>
            </w:r>
          </w:p>
        </w:tc>
      </w:tr>
      <w:tr w:rsidR="001701ED" w:rsidRPr="006375B5" w14:paraId="406BD7DC" w14:textId="77777777" w:rsidTr="00304D8F">
        <w:tc>
          <w:tcPr>
            <w:tcW w:w="2700" w:type="dxa"/>
            <w:shd w:val="clear" w:color="auto" w:fill="auto"/>
          </w:tcPr>
          <w:p w14:paraId="4D39A2B2" w14:textId="77777777" w:rsidR="001701ED" w:rsidRPr="00304D8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37236958" w14:textId="77777777" w:rsidR="001701ED" w:rsidRPr="00304D8F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648D3746" w14:textId="77777777" w:rsidR="001701ED" w:rsidRPr="00304D8F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88E5E43" w14:textId="77777777" w:rsidR="001701ED" w:rsidRPr="00304D8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1BCBDF65" w14:textId="77777777" w:rsidR="001701ED" w:rsidRPr="00304D8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45D711" w14:textId="77777777" w:rsidR="001701ED" w:rsidRPr="00304D8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4D589BEA" w14:textId="77777777" w:rsidR="001701ED" w:rsidRPr="00304D8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5B6239D8" w14:textId="77777777" w:rsidR="001701ED" w:rsidRPr="00304D8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62520B81" w14:textId="77777777" w:rsidR="001701ED" w:rsidRPr="00304D8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0902D42" w14:textId="77777777" w:rsidR="001701ED" w:rsidRPr="00304D8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3624E4D7" w14:textId="77777777" w:rsidR="001701ED" w:rsidRPr="00304D8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1701ED" w:rsidRPr="006375B5" w14:paraId="28F7B04A" w14:textId="77777777" w:rsidTr="00304D8F">
        <w:tc>
          <w:tcPr>
            <w:tcW w:w="2700" w:type="dxa"/>
            <w:shd w:val="clear" w:color="auto" w:fill="auto"/>
          </w:tcPr>
          <w:p w14:paraId="5B92891A" w14:textId="430E782C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720" w:type="dxa"/>
          </w:tcPr>
          <w:p w14:paraId="1FA29FB6" w14:textId="77777777" w:rsidR="001701ED" w:rsidRPr="00C106CE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3CD5C6DC" w14:textId="77777777" w:rsidR="001701ED" w:rsidRPr="00C106CE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03AB32C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4CD7015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51CFB1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459968BB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953A6F3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09388A07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13E889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6BCCC03C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701ED" w:rsidRPr="006375B5" w14:paraId="3A3A8C53" w14:textId="77777777" w:rsidTr="00304D8F">
        <w:tc>
          <w:tcPr>
            <w:tcW w:w="2700" w:type="dxa"/>
            <w:shd w:val="clear" w:color="auto" w:fill="auto"/>
          </w:tcPr>
          <w:p w14:paraId="2DC22E9F" w14:textId="369398A4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720" w:type="dxa"/>
          </w:tcPr>
          <w:p w14:paraId="0D835F42" w14:textId="77777777" w:rsidR="001701ED" w:rsidRPr="00C106CE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3EA241F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8787521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2A51A00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2E35953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6E6B17F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B344801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6FBB135F" w14:textId="77777777" w:rsidR="001701ED" w:rsidRPr="00C106CE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6E30883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7ECA8418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1701ED" w:rsidRPr="006375B5" w14:paraId="2ACE4979" w14:textId="77777777" w:rsidTr="009C7662">
        <w:tc>
          <w:tcPr>
            <w:tcW w:w="2700" w:type="dxa"/>
            <w:shd w:val="clear" w:color="auto" w:fill="auto"/>
          </w:tcPr>
          <w:p w14:paraId="73260C83" w14:textId="77777777" w:rsidR="001701ED" w:rsidRPr="00C106CE" w:rsidRDefault="001701ED" w:rsidP="004F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720" w:type="dxa"/>
          </w:tcPr>
          <w:p w14:paraId="15BAFEEB" w14:textId="77777777" w:rsidR="001701ED" w:rsidRPr="00C106CE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41D244A1" w14:textId="7DEC6984" w:rsidR="001701ED" w:rsidRPr="00C106CE" w:rsidRDefault="001701ED" w:rsidP="00562B7D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A9FA45D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24139846" w14:textId="12C64998" w:rsidR="001701ED" w:rsidRPr="00C106CE" w:rsidRDefault="001701ED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28"/>
                <w:szCs w:val="28"/>
              </w:rPr>
              <w:t>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C58934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1B2D4637" w14:textId="55870CA5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2EB79E8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0EB08F87" w14:textId="59626A85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7EE425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6D031876" w14:textId="3FE235D3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44</w:t>
            </w:r>
          </w:p>
        </w:tc>
      </w:tr>
      <w:tr w:rsidR="001701ED" w:rsidRPr="006375B5" w14:paraId="13DA282D" w14:textId="77777777" w:rsidTr="009C7662">
        <w:tc>
          <w:tcPr>
            <w:tcW w:w="2700" w:type="dxa"/>
            <w:shd w:val="clear" w:color="auto" w:fill="auto"/>
          </w:tcPr>
          <w:p w14:paraId="46E5824B" w14:textId="77777777" w:rsidR="001701ED" w:rsidRPr="00C106CE" w:rsidRDefault="001701ED" w:rsidP="004F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720" w:type="dxa"/>
          </w:tcPr>
          <w:p w14:paraId="6DC46131" w14:textId="77777777" w:rsidR="001701ED" w:rsidRPr="00C106CE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21D18EDC" w14:textId="48CE28B4" w:rsidR="001701ED" w:rsidRPr="00C106CE" w:rsidRDefault="001701ED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28"/>
                <w:szCs w:val="28"/>
              </w:rPr>
              <w:t>76</w:t>
            </w:r>
          </w:p>
        </w:tc>
        <w:tc>
          <w:tcPr>
            <w:tcW w:w="270" w:type="dxa"/>
          </w:tcPr>
          <w:p w14:paraId="7F6263B6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C9AF89" w14:textId="186FAAA9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5FEBEA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EA6559" w14:textId="1202B0D8" w:rsidR="001701ED" w:rsidRPr="00DD7CF6" w:rsidRDefault="001701ED" w:rsidP="00DD7CF6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6</w:t>
            </w:r>
          </w:p>
        </w:tc>
        <w:tc>
          <w:tcPr>
            <w:tcW w:w="270" w:type="dxa"/>
          </w:tcPr>
          <w:p w14:paraId="583ECC31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14:paraId="7C2C4ADD" w14:textId="1BA0ECE6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A410309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1E48C3" w14:textId="10A91E40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82</w:t>
            </w:r>
          </w:p>
        </w:tc>
      </w:tr>
      <w:tr w:rsidR="001701ED" w:rsidRPr="006375B5" w14:paraId="454FA300" w14:textId="77777777" w:rsidTr="009C7662">
        <w:trPr>
          <w:trHeight w:val="417"/>
        </w:trPr>
        <w:tc>
          <w:tcPr>
            <w:tcW w:w="2700" w:type="dxa"/>
            <w:shd w:val="clear" w:color="auto" w:fill="auto"/>
          </w:tcPr>
          <w:p w14:paraId="3343F6D4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5160EA7F" w14:textId="77777777" w:rsidR="001701ED" w:rsidRPr="00C106CE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E10EEEB" w14:textId="1695F9EE" w:rsidR="001701ED" w:rsidRPr="00C106CE" w:rsidRDefault="001701ED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76</w:t>
            </w:r>
          </w:p>
        </w:tc>
        <w:tc>
          <w:tcPr>
            <w:tcW w:w="270" w:type="dxa"/>
          </w:tcPr>
          <w:p w14:paraId="3AAA6C9C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BD2D7AD" w14:textId="670EBCDF" w:rsidR="001701ED" w:rsidRPr="00C106CE" w:rsidRDefault="001701ED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A8C3CB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F6C0236" w14:textId="6C9F1CC1" w:rsidR="001701ED" w:rsidRPr="00DD7CF6" w:rsidRDefault="001701ED" w:rsidP="00DD7CF6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DD7CF6">
              <w:rPr>
                <w:rFonts w:ascii="Angsana New" w:hAnsi="Angsana New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270" w:type="dxa"/>
          </w:tcPr>
          <w:p w14:paraId="0D9DA5B1" w14:textId="77777777" w:rsidR="001701ED" w:rsidRPr="00DD7CF6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</w:tcPr>
          <w:p w14:paraId="73EA3A22" w14:textId="571CEB5C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C52B73" w14:textId="77777777" w:rsidR="001701ED" w:rsidRPr="00C106CE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620D9C8" w14:textId="7FFDC9E8" w:rsidR="001701ED" w:rsidRPr="00C106CE" w:rsidRDefault="001701ED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126</w:t>
            </w:r>
          </w:p>
        </w:tc>
      </w:tr>
      <w:tr w:rsidR="001701ED" w:rsidRPr="006375B5" w14:paraId="42B908E3" w14:textId="77777777" w:rsidTr="00304D8F">
        <w:tc>
          <w:tcPr>
            <w:tcW w:w="2700" w:type="dxa"/>
            <w:shd w:val="clear" w:color="auto" w:fill="auto"/>
          </w:tcPr>
          <w:p w14:paraId="18173208" w14:textId="4EF99DCF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" w:type="dxa"/>
          </w:tcPr>
          <w:p w14:paraId="4CE72703" w14:textId="77777777" w:rsidR="001701ED" w:rsidRPr="008E506F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5AD06A37" w14:textId="77777777" w:rsidR="001701ED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0887AECE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5849BAC0" w14:textId="77777777" w:rsidR="001701ED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F8E2E25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2C8D057A" w14:textId="77777777" w:rsidR="001701ED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917F076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6670C238" w14:textId="77777777" w:rsidR="001701ED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ED7D901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09ACBC1B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1701ED" w:rsidRPr="006375B5" w14:paraId="5A6B8398" w14:textId="77777777" w:rsidTr="00304D8F">
        <w:tc>
          <w:tcPr>
            <w:tcW w:w="2700" w:type="dxa"/>
            <w:shd w:val="clear" w:color="auto" w:fill="auto"/>
          </w:tcPr>
          <w:p w14:paraId="37524859" w14:textId="2C1C276A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8E506F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lastRenderedPageBreak/>
              <w:t>ณ วันที่</w:t>
            </w:r>
            <w:r w:rsidRPr="008E506F">
              <w:rPr>
                <w:rFonts w:ascii="Angsana New" w:hAnsi="Angsana New"/>
                <w:b/>
                <w:bCs/>
                <w:sz w:val="28"/>
                <w:szCs w:val="28"/>
              </w:rPr>
              <w:t xml:space="preserve"> 30 </w:t>
            </w:r>
            <w:r w:rsidRPr="008E506F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กันยายน </w:t>
            </w:r>
            <w:r w:rsidRPr="008E506F">
              <w:rPr>
                <w:rFonts w:ascii="Angsana New" w:hAnsi="Angsana New"/>
                <w:b/>
                <w:bCs/>
                <w:sz w:val="28"/>
                <w:szCs w:val="28"/>
              </w:rPr>
              <w:t>256</w:t>
            </w:r>
            <w:r>
              <w:rPr>
                <w:rFonts w:ascii="Angsana New" w:hAnsi="Angsana New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720" w:type="dxa"/>
          </w:tcPr>
          <w:p w14:paraId="6AAE57DE" w14:textId="77777777" w:rsidR="001701ED" w:rsidRPr="008E506F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3D6DE22D" w14:textId="77777777" w:rsidR="001701ED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B8A9BDC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F8A13A6" w14:textId="77777777" w:rsidR="001701ED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F20A124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21D2DA1E" w14:textId="77777777" w:rsidR="001701ED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1066413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5D3A0910" w14:textId="77777777" w:rsidR="001701ED" w:rsidRDefault="001701ED" w:rsidP="001701ED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67A94B0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77A6F0A9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1701ED" w:rsidRPr="006375B5" w14:paraId="12700126" w14:textId="77777777" w:rsidTr="00304D8F">
        <w:tc>
          <w:tcPr>
            <w:tcW w:w="2700" w:type="dxa"/>
            <w:shd w:val="clear" w:color="auto" w:fill="auto"/>
          </w:tcPr>
          <w:p w14:paraId="1558F660" w14:textId="644B9456" w:rsidR="001701ED" w:rsidRPr="008E506F" w:rsidRDefault="001701ED" w:rsidP="004F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8E506F">
              <w:rPr>
                <w:rFonts w:ascii="Angsana New" w:hAnsi="Angsana New" w:hint="cs"/>
                <w:sz w:val="28"/>
                <w:szCs w:val="28"/>
                <w:cs/>
              </w:rPr>
              <w:t>ภายใต้กรรมสิทธิ์ของบริษัท</w:t>
            </w:r>
          </w:p>
        </w:tc>
        <w:tc>
          <w:tcPr>
            <w:tcW w:w="720" w:type="dxa"/>
          </w:tcPr>
          <w:p w14:paraId="10F08FB4" w14:textId="77777777" w:rsidR="001701ED" w:rsidRPr="008E506F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77C5A329" w14:textId="2EAD7BC3" w:rsidR="001701ED" w:rsidRPr="008E506F" w:rsidRDefault="00597E1E" w:rsidP="001701ED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41153A1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26F2DCD4" w14:textId="11182A47" w:rsidR="001701ED" w:rsidRPr="008E506F" w:rsidRDefault="00597E1E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/>
                <w:sz w:val="28"/>
                <w:szCs w:val="28"/>
              </w:rPr>
              <w:t>3</w:t>
            </w:r>
            <w:r w:rsidR="00460A37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0E87B5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1E790AAA" w14:textId="69652089" w:rsidR="001701ED" w:rsidRPr="008E506F" w:rsidRDefault="00817AEF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49AE26B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0" w:type="dxa"/>
          </w:tcPr>
          <w:p w14:paraId="64ECE15C" w14:textId="72CD640B" w:rsidR="001701ED" w:rsidRPr="008E506F" w:rsidRDefault="00817AEF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8E72FE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69DE5BAE" w14:textId="2F1B8B68" w:rsidR="001701ED" w:rsidRPr="008E506F" w:rsidRDefault="00817AEF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>
              <w:rPr>
                <w:rFonts w:ascii="Angsana New" w:hAnsi="Angsana New"/>
                <w:sz w:val="28"/>
                <w:szCs w:val="28"/>
              </w:rPr>
              <w:t>3</w:t>
            </w:r>
            <w:r w:rsidR="00BF1B5D">
              <w:rPr>
                <w:rFonts w:ascii="Angsana New" w:hAnsi="Angsana New"/>
                <w:sz w:val="28"/>
                <w:szCs w:val="28"/>
              </w:rPr>
              <w:t>2</w:t>
            </w:r>
          </w:p>
        </w:tc>
      </w:tr>
      <w:tr w:rsidR="001701ED" w:rsidRPr="006375B5" w14:paraId="61B31F6B" w14:textId="77777777" w:rsidTr="00304D8F">
        <w:tc>
          <w:tcPr>
            <w:tcW w:w="2700" w:type="dxa"/>
            <w:shd w:val="clear" w:color="auto" w:fill="auto"/>
          </w:tcPr>
          <w:p w14:paraId="7F52BBEA" w14:textId="49542D7A" w:rsidR="001701ED" w:rsidRPr="008E506F" w:rsidRDefault="001701ED" w:rsidP="004F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8E506F">
              <w:rPr>
                <w:rFonts w:ascii="Angsana New" w:hAnsi="Angsana New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720" w:type="dxa"/>
          </w:tcPr>
          <w:p w14:paraId="24000203" w14:textId="77777777" w:rsidR="001701ED" w:rsidRPr="008E506F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2F59E643" w14:textId="086582A2" w:rsidR="001701ED" w:rsidRPr="008E506F" w:rsidRDefault="00597E1E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  <w:lang w:bidi="th-TH"/>
              </w:rPr>
            </w:pPr>
            <w:r>
              <w:rPr>
                <w:rFonts w:ascii="Angsana New" w:hAnsi="Angsana New"/>
                <w:sz w:val="28"/>
                <w:szCs w:val="28"/>
              </w:rPr>
              <w:t>4</w:t>
            </w:r>
            <w:r w:rsidR="00460A37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0</w:t>
            </w:r>
          </w:p>
        </w:tc>
        <w:tc>
          <w:tcPr>
            <w:tcW w:w="270" w:type="dxa"/>
          </w:tcPr>
          <w:p w14:paraId="26E36285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C6EEC1E" w14:textId="2A1216F3" w:rsidR="001701ED" w:rsidRPr="008E506F" w:rsidRDefault="00597E1E" w:rsidP="001701ED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653422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8DD226" w14:textId="3684EEC1" w:rsidR="001701ED" w:rsidRPr="008E506F" w:rsidRDefault="00817AEF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14</w:t>
            </w:r>
          </w:p>
        </w:tc>
        <w:tc>
          <w:tcPr>
            <w:tcW w:w="270" w:type="dxa"/>
          </w:tcPr>
          <w:p w14:paraId="42C3AE75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14:paraId="68089040" w14:textId="4C83DED9" w:rsidR="001701ED" w:rsidRPr="008E506F" w:rsidRDefault="00817AEF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92C79C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90075C7" w14:textId="2F66B2A8" w:rsidR="001701ED" w:rsidRPr="008E506F" w:rsidRDefault="00817AEF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5</w:t>
            </w:r>
            <w:r w:rsidR="00BF1B5D">
              <w:rPr>
                <w:rFonts w:ascii="Angsana New" w:hAnsi="Angsana New"/>
                <w:sz w:val="28"/>
                <w:szCs w:val="28"/>
              </w:rPr>
              <w:t>4</w:t>
            </w:r>
          </w:p>
        </w:tc>
      </w:tr>
      <w:tr w:rsidR="001701ED" w:rsidRPr="006375B5" w14:paraId="4A2E9111" w14:textId="77777777" w:rsidTr="00304D8F">
        <w:tc>
          <w:tcPr>
            <w:tcW w:w="2700" w:type="dxa"/>
            <w:shd w:val="clear" w:color="auto" w:fill="auto"/>
          </w:tcPr>
          <w:p w14:paraId="3679AA48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" w:type="dxa"/>
          </w:tcPr>
          <w:p w14:paraId="7486525D" w14:textId="77777777" w:rsidR="001701ED" w:rsidRPr="008E506F" w:rsidRDefault="001701ED" w:rsidP="001701ED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12A6A8" w14:textId="7D95F20F" w:rsidR="001701ED" w:rsidRPr="008E506F" w:rsidRDefault="00597E1E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4</w:t>
            </w:r>
            <w:r w:rsidR="00460A37">
              <w:rPr>
                <w:rFonts w:ascii="Angsana New" w:hAnsi="Angsana New" w:hint="cs"/>
                <w:b/>
                <w:bCs/>
                <w:sz w:val="28"/>
                <w:szCs w:val="28"/>
                <w:cs/>
                <w:lang w:bidi="th-TH"/>
              </w:rPr>
              <w:t>0</w:t>
            </w:r>
          </w:p>
        </w:tc>
        <w:tc>
          <w:tcPr>
            <w:tcW w:w="270" w:type="dxa"/>
          </w:tcPr>
          <w:p w14:paraId="46905206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3C63440" w14:textId="04092BA3" w:rsidR="001701ED" w:rsidRPr="008E506F" w:rsidRDefault="00597E1E" w:rsidP="001701E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3</w:t>
            </w:r>
            <w:r w:rsidR="00460A37">
              <w:rPr>
                <w:rFonts w:ascii="Angsana New" w:hAnsi="Angsana New" w:hint="cs"/>
                <w:b/>
                <w:bCs/>
                <w:sz w:val="28"/>
                <w:szCs w:val="28"/>
                <w:cs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5CF59BC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B25D02" w14:textId="303816BF" w:rsidR="001701ED" w:rsidRPr="008E506F" w:rsidRDefault="00817AEF" w:rsidP="001701E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14</w:t>
            </w:r>
          </w:p>
        </w:tc>
        <w:tc>
          <w:tcPr>
            <w:tcW w:w="270" w:type="dxa"/>
          </w:tcPr>
          <w:p w14:paraId="5BA6FC27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</w:tcPr>
          <w:p w14:paraId="3024499F" w14:textId="7A09178D" w:rsidR="001701ED" w:rsidRPr="008E506F" w:rsidRDefault="00817AEF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293059" w14:textId="77777777" w:rsidR="001701ED" w:rsidRPr="008E506F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630D37E" w14:textId="1D8DF294" w:rsidR="001701ED" w:rsidRPr="008E506F" w:rsidRDefault="00817AEF" w:rsidP="001701E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86</w:t>
            </w:r>
          </w:p>
        </w:tc>
      </w:tr>
    </w:tbl>
    <w:p w14:paraId="5CECCFB2" w14:textId="6DF6463C" w:rsidR="002C0860" w:rsidRPr="001068E6" w:rsidRDefault="0007370E" w:rsidP="001068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70"/>
          <w:tab w:val="decimal" w:pos="900"/>
        </w:tabs>
        <w:spacing w:line="240" w:lineRule="auto"/>
        <w:ind w:left="540" w:right="49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color w:val="2E74B5"/>
          <w:sz w:val="30"/>
          <w:szCs w:val="30"/>
        </w:rPr>
        <w:br w:type="textWrapping" w:clear="all"/>
      </w:r>
      <w:r w:rsidR="001068E6">
        <w:rPr>
          <w:rFonts w:ascii="Angsana New" w:hAnsi="Angsana New" w:hint="cs"/>
          <w:sz w:val="30"/>
          <w:szCs w:val="30"/>
          <w:cs/>
        </w:rPr>
        <w:t xml:space="preserve">ในเดือนพฤษภาคม </w:t>
      </w:r>
      <w:r w:rsidR="001068E6">
        <w:rPr>
          <w:rFonts w:ascii="Angsana New" w:hAnsi="Angsana New"/>
          <w:sz w:val="30"/>
          <w:szCs w:val="30"/>
        </w:rPr>
        <w:t xml:space="preserve">2566 </w:t>
      </w:r>
      <w:r w:rsidR="001068E6">
        <w:rPr>
          <w:rFonts w:ascii="Angsana New" w:hAnsi="Angsana New" w:hint="cs"/>
          <w:sz w:val="30"/>
          <w:szCs w:val="30"/>
          <w:cs/>
        </w:rPr>
        <w:t xml:space="preserve">คณะกรรมการบริหารมีมติไม่ต่อสัญญาบริหารโครงการที่จะหมดในเดือนธันวาคม </w:t>
      </w:r>
      <w:r w:rsidR="001068E6">
        <w:rPr>
          <w:rFonts w:ascii="Angsana New" w:hAnsi="Angsana New"/>
          <w:sz w:val="30"/>
          <w:szCs w:val="30"/>
        </w:rPr>
        <w:t xml:space="preserve">2566 </w:t>
      </w:r>
      <w:r w:rsidR="001068E6">
        <w:rPr>
          <w:rFonts w:ascii="Angsana New" w:hAnsi="Angsana New" w:hint="cs"/>
          <w:sz w:val="30"/>
          <w:szCs w:val="30"/>
          <w:cs/>
        </w:rPr>
        <w:t>เพื่อพัฒนาเป็นโครงการใหม่ ส่งผลให้กลุ่มบริษัทรับรู้</w:t>
      </w:r>
      <w:r w:rsidR="001068E6">
        <w:rPr>
          <w:rFonts w:ascii="Angsana New" w:hAnsi="Angsana New"/>
          <w:sz w:val="30"/>
          <w:szCs w:val="30"/>
          <w:cs/>
        </w:rPr>
        <w:br/>
      </w:r>
      <w:r w:rsidR="001068E6">
        <w:rPr>
          <w:rFonts w:ascii="Angsana New" w:hAnsi="Angsana New" w:hint="cs"/>
          <w:sz w:val="30"/>
          <w:szCs w:val="30"/>
          <w:cs/>
        </w:rPr>
        <w:t xml:space="preserve">ผลขาดทุนจากการด้อยค่าของอาคารและอุปกรณ์จำนวน </w:t>
      </w:r>
      <w:r w:rsidR="001068E6">
        <w:rPr>
          <w:rFonts w:ascii="Angsana New" w:hAnsi="Angsana New"/>
          <w:sz w:val="30"/>
          <w:szCs w:val="30"/>
        </w:rPr>
        <w:t xml:space="preserve">571 </w:t>
      </w:r>
      <w:r w:rsidR="001068E6">
        <w:rPr>
          <w:rFonts w:ascii="Angsana New" w:hAnsi="Angsana New" w:hint="cs"/>
          <w:sz w:val="30"/>
          <w:szCs w:val="30"/>
          <w:cs/>
        </w:rPr>
        <w:t>ล้านบาท</w:t>
      </w:r>
      <w:r w:rsidR="00AE5B78">
        <w:rPr>
          <w:rFonts w:ascii="Angsana New" w:hAnsi="Angsana New" w:hint="cs"/>
          <w:sz w:val="30"/>
          <w:szCs w:val="30"/>
          <w:cs/>
        </w:rPr>
        <w:t xml:space="preserve">ในปี </w:t>
      </w:r>
      <w:r w:rsidR="00AE5B78">
        <w:rPr>
          <w:rFonts w:ascii="Angsana New" w:hAnsi="Angsana New"/>
          <w:sz w:val="30"/>
          <w:szCs w:val="30"/>
        </w:rPr>
        <w:t>2566</w:t>
      </w:r>
    </w:p>
    <w:p w14:paraId="01F61326" w14:textId="77777777" w:rsidR="00B20493" w:rsidRPr="006375B5" w:rsidRDefault="00B20493" w:rsidP="002C759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right="1012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43A1C9B6" w14:textId="77777777" w:rsidR="0017595C" w:rsidRPr="006375B5" w:rsidRDefault="0017595C" w:rsidP="001759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1012" w:firstLine="706"/>
        <w:jc w:val="thaiDistribute"/>
        <w:rPr>
          <w:rFonts w:ascii="Angsana New" w:hAnsi="Angsana New"/>
          <w:spacing w:val="-2"/>
          <w:sz w:val="30"/>
          <w:szCs w:val="30"/>
        </w:rPr>
        <w:sectPr w:rsidR="0017595C" w:rsidRPr="006375B5" w:rsidSect="005462CF">
          <w:headerReference w:type="default" r:id="rId17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538015FE" w14:textId="3ACA2776" w:rsidR="00235686" w:rsidRPr="006375B5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</w:rPr>
        <w:lastRenderedPageBreak/>
        <w:tab/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ราคาทรัพย์สินของกลุ่มบริษัทและบริษัทก่อนหักค่าเสื่อมราคาสะสมของอาคารและอุปกรณ์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ซึ่งได้คิดค่าเสื่อมราคาเต็มจำนวนแล้ว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แต่ยังคงใช้งานจนถึง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ณ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วันที่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pacing w:val="-2"/>
          <w:sz w:val="30"/>
          <w:szCs w:val="30"/>
        </w:rPr>
        <w:t>30</w:t>
      </w:r>
      <w:r w:rsidR="00235686"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กันยายน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</w:t>
      </w:r>
      <w:r w:rsidR="001701ED">
        <w:rPr>
          <w:rFonts w:ascii="Angsana New" w:hAnsi="Angsana New"/>
          <w:spacing w:val="-2"/>
          <w:sz w:val="30"/>
          <w:szCs w:val="30"/>
        </w:rPr>
        <w:t>6</w:t>
      </w:r>
      <w:r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มีจำนวน</w:t>
      </w:r>
      <w:r w:rsidR="000101FF"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="00E945DA">
        <w:rPr>
          <w:rFonts w:ascii="Angsana New" w:hAnsi="Angsana New"/>
          <w:spacing w:val="-2"/>
          <w:sz w:val="30"/>
          <w:szCs w:val="30"/>
        </w:rPr>
        <w:t>996.92</w:t>
      </w:r>
      <w:r w:rsidR="000101FF"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="000101FF" w:rsidRPr="006375B5">
        <w:rPr>
          <w:rFonts w:ascii="Angsana New" w:hAnsi="Angsana New" w:hint="cs"/>
          <w:spacing w:val="-2"/>
          <w:sz w:val="30"/>
          <w:szCs w:val="30"/>
          <w:cs/>
        </w:rPr>
        <w:t>ล้านบาท และ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B37E52">
        <w:rPr>
          <w:rFonts w:ascii="Angsana New" w:hAnsi="Angsana New"/>
          <w:spacing w:val="-2"/>
          <w:sz w:val="30"/>
          <w:szCs w:val="30"/>
        </w:rPr>
        <w:t>36.11</w:t>
      </w:r>
      <w:r w:rsidR="00235686"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ล้านบาท</w:t>
      </w:r>
      <w:r w:rsidR="000101FF"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ตามลำดับ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/>
          <w:i/>
          <w:iCs/>
          <w:spacing w:val="-2"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pacing w:val="-2"/>
          <w:sz w:val="30"/>
          <w:szCs w:val="30"/>
        </w:rPr>
        <w:t>256</w:t>
      </w:r>
      <w:r w:rsidR="001701ED">
        <w:rPr>
          <w:rFonts w:ascii="Angsana New" w:hAnsi="Angsana New"/>
          <w:i/>
          <w:iCs/>
          <w:spacing w:val="-2"/>
          <w:sz w:val="30"/>
          <w:szCs w:val="30"/>
        </w:rPr>
        <w:t>5</w:t>
      </w:r>
      <w:r w:rsidR="00235686" w:rsidRPr="006375B5">
        <w:rPr>
          <w:rFonts w:ascii="Angsana New" w:hAnsi="Angsana New"/>
          <w:i/>
          <w:iCs/>
          <w:spacing w:val="-2"/>
          <w:sz w:val="30"/>
          <w:szCs w:val="30"/>
        </w:rPr>
        <w:t xml:space="preserve">: </w:t>
      </w:r>
      <w:r w:rsidR="001701ED" w:rsidRPr="001701ED">
        <w:rPr>
          <w:rFonts w:ascii="Angsana New" w:hAnsi="Angsana New"/>
          <w:i/>
          <w:iCs/>
          <w:spacing w:val="-2"/>
          <w:sz w:val="30"/>
          <w:szCs w:val="30"/>
        </w:rPr>
        <w:t xml:space="preserve">965.59 </w:t>
      </w:r>
      <w:r w:rsidR="001701ED" w:rsidRPr="001701ED">
        <w:rPr>
          <w:rFonts w:ascii="Angsana New" w:hAnsi="Angsana New" w:hint="cs"/>
          <w:i/>
          <w:iCs/>
          <w:spacing w:val="-2"/>
          <w:sz w:val="30"/>
          <w:szCs w:val="30"/>
          <w:cs/>
        </w:rPr>
        <w:t>ล้านบาท และ</w:t>
      </w:r>
      <w:r w:rsidR="001701ED" w:rsidRPr="001701ED">
        <w:rPr>
          <w:rFonts w:ascii="Angsana New" w:hAnsi="Angsana New"/>
          <w:i/>
          <w:iCs/>
          <w:spacing w:val="-2"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/>
          <w:i/>
          <w:iCs/>
          <w:spacing w:val="-2"/>
          <w:sz w:val="30"/>
          <w:szCs w:val="30"/>
        </w:rPr>
        <w:t xml:space="preserve">37.65 </w:t>
      </w:r>
      <w:r w:rsidR="001701ED" w:rsidRPr="001701ED">
        <w:rPr>
          <w:rFonts w:ascii="Angsana New" w:hAnsi="Angsana New" w:hint="cs"/>
          <w:i/>
          <w:iCs/>
          <w:spacing w:val="-2"/>
          <w:sz w:val="30"/>
          <w:szCs w:val="30"/>
          <w:cs/>
        </w:rPr>
        <w:t>ล้านบาท</w:t>
      </w:r>
      <w:r w:rsidR="008A2729">
        <w:rPr>
          <w:rFonts w:ascii="Angsana New" w:hAnsi="Angsana New" w:hint="cs"/>
          <w:i/>
          <w:iCs/>
          <w:spacing w:val="-2"/>
          <w:sz w:val="30"/>
          <w:szCs w:val="30"/>
          <w:cs/>
        </w:rPr>
        <w:t xml:space="preserve"> ตามลำดับ</w:t>
      </w:r>
      <w:r w:rsidR="00235686" w:rsidRPr="006375B5">
        <w:rPr>
          <w:rFonts w:ascii="Angsana New" w:hAnsi="Angsana New"/>
          <w:i/>
          <w:iCs/>
          <w:spacing w:val="-2"/>
          <w:sz w:val="30"/>
          <w:szCs w:val="30"/>
          <w:cs/>
        </w:rPr>
        <w:t>)</w:t>
      </w:r>
    </w:p>
    <w:p w14:paraId="11C27FCE" w14:textId="77777777" w:rsidR="00124222" w:rsidRPr="006375B5" w:rsidRDefault="00124222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20"/>
          <w:szCs w:val="20"/>
        </w:rPr>
      </w:pPr>
    </w:p>
    <w:p w14:paraId="6DADC9C4" w14:textId="4599658F" w:rsidR="000C58A4" w:rsidRPr="006375B5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</w:rPr>
        <w:tab/>
      </w:r>
      <w:r w:rsidR="000C58A4" w:rsidRPr="006375B5">
        <w:rPr>
          <w:rFonts w:ascii="Angsana New" w:hAnsi="Angsana New"/>
          <w:spacing w:val="-2"/>
          <w:sz w:val="30"/>
          <w:szCs w:val="30"/>
          <w:cs/>
        </w:rPr>
        <w:t>อาคารและสิ่งปลูกสร้าง</w:t>
      </w:r>
      <w:r w:rsidR="000348CF" w:rsidRPr="006375B5">
        <w:rPr>
          <w:rFonts w:ascii="Angsana New" w:hAnsi="Angsana New"/>
          <w:spacing w:val="-2"/>
          <w:sz w:val="30"/>
          <w:szCs w:val="30"/>
          <w:cs/>
        </w:rPr>
        <w:t>ของกลุ่มบริษัท</w:t>
      </w:r>
      <w:r w:rsidR="000C58A4" w:rsidRPr="006375B5">
        <w:rPr>
          <w:rFonts w:ascii="Angsana New" w:hAnsi="Angsana New"/>
          <w:spacing w:val="-2"/>
          <w:sz w:val="30"/>
          <w:szCs w:val="30"/>
          <w:cs/>
        </w:rPr>
        <w:t>ได้รวมอาคารโรงแรมแห่งหนึ่งที่ตั้งอยู่</w:t>
      </w:r>
      <w:r w:rsidR="000348CF" w:rsidRPr="006375B5">
        <w:rPr>
          <w:rFonts w:ascii="Angsana New" w:hAnsi="Angsana New"/>
          <w:spacing w:val="-2"/>
          <w:sz w:val="30"/>
          <w:szCs w:val="30"/>
          <w:cs/>
        </w:rPr>
        <w:t>บน</w:t>
      </w:r>
      <w:r w:rsidR="00D662A8" w:rsidRPr="006375B5">
        <w:rPr>
          <w:rFonts w:ascii="Angsana New" w:hAnsi="Angsana New"/>
          <w:spacing w:val="-2"/>
          <w:sz w:val="30"/>
          <w:szCs w:val="30"/>
          <w:cs/>
        </w:rPr>
        <w:t>สิทธิการเช่า</w:t>
      </w:r>
      <w:r w:rsidR="000348CF" w:rsidRPr="006375B5">
        <w:rPr>
          <w:rFonts w:ascii="Angsana New" w:hAnsi="Angsana New"/>
          <w:spacing w:val="-2"/>
          <w:sz w:val="30"/>
          <w:szCs w:val="30"/>
          <w:cs/>
        </w:rPr>
        <w:t>ของบริษัทย่อย</w:t>
      </w:r>
      <w:r w:rsidR="000C58A4" w:rsidRPr="006375B5">
        <w:rPr>
          <w:rFonts w:ascii="Angsana New" w:hAnsi="Angsana New"/>
          <w:spacing w:val="-2"/>
          <w:sz w:val="30"/>
          <w:szCs w:val="30"/>
          <w:cs/>
        </w:rPr>
        <w:t xml:space="preserve"> โดยกรรมสิทธิ์จะตกเป็นสิทธิ์ของเจ้าของที่ดินตามเงื่อนไขที่ระบุไว้ในสัญญาเช่าโครงการเอฟวายไอ เซ็นเตอร์ </w:t>
      </w:r>
    </w:p>
    <w:p w14:paraId="28D9E60F" w14:textId="4A5B8F63" w:rsidR="00FA61DD" w:rsidRPr="006375B5" w:rsidRDefault="00FA61DD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</w:rPr>
      </w:pPr>
    </w:p>
    <w:p w14:paraId="21DAE4EA" w14:textId="66F174A3" w:rsidR="00124222" w:rsidRPr="006375B5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6375B5">
        <w:rPr>
          <w:rFonts w:ascii="Angsana New" w:hAnsi="Angsana New"/>
          <w:i/>
          <w:iCs/>
          <w:spacing w:val="-2"/>
          <w:sz w:val="30"/>
          <w:szCs w:val="30"/>
        </w:rPr>
        <w:tab/>
      </w:r>
      <w:r w:rsidR="00CB1095"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658CAD63" w14:textId="77777777" w:rsidR="00124222" w:rsidRPr="006375B5" w:rsidRDefault="00124222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20"/>
          <w:szCs w:val="20"/>
        </w:rPr>
      </w:pPr>
    </w:p>
    <w:p w14:paraId="60E49AA3" w14:textId="1C28C9E0" w:rsidR="00124222" w:rsidRPr="006375B5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6375B5">
        <w:rPr>
          <w:rFonts w:ascii="Angsana New" w:hAnsi="Angsana New"/>
          <w:spacing w:val="-6"/>
          <w:sz w:val="30"/>
          <w:szCs w:val="30"/>
        </w:rPr>
        <w:tab/>
      </w:r>
      <w:r w:rsidR="00EE4756" w:rsidRPr="006375B5">
        <w:rPr>
          <w:rFonts w:ascii="Angsana New" w:hAnsi="Angsana New" w:hint="cs"/>
          <w:spacing w:val="-6"/>
          <w:sz w:val="30"/>
          <w:szCs w:val="30"/>
          <w:cs/>
        </w:rPr>
        <w:t>กลุ่มบริษัทและบริษัทมีภาระค้ำประกันใน</w:t>
      </w:r>
      <w:r w:rsidR="00124222" w:rsidRPr="006375B5">
        <w:rPr>
          <w:rFonts w:ascii="Angsana New" w:hAnsi="Angsana New"/>
          <w:spacing w:val="-6"/>
          <w:sz w:val="30"/>
          <w:szCs w:val="30"/>
          <w:cs/>
        </w:rPr>
        <w:t>ที่ดินและส่วนปรับปรุงที่ดิน และอาคาร</w:t>
      </w:r>
      <w:r w:rsidR="00EE4756" w:rsidRPr="006375B5">
        <w:rPr>
          <w:rFonts w:ascii="Angsana New" w:hAnsi="Angsana New" w:hint="cs"/>
          <w:spacing w:val="-6"/>
          <w:sz w:val="30"/>
          <w:szCs w:val="30"/>
          <w:cs/>
        </w:rPr>
        <w:t xml:space="preserve">ตามรายละเอียดในหมายเหตุข้อ </w:t>
      </w:r>
      <w:r w:rsidR="000E564C" w:rsidRPr="000E564C">
        <w:rPr>
          <w:rFonts w:ascii="Angsana New" w:hAnsi="Angsana New"/>
          <w:spacing w:val="-6"/>
          <w:sz w:val="30"/>
          <w:szCs w:val="30"/>
        </w:rPr>
        <w:t>1</w:t>
      </w:r>
      <w:r w:rsidR="008064F0">
        <w:rPr>
          <w:rFonts w:ascii="Angsana New" w:hAnsi="Angsana New"/>
          <w:spacing w:val="-6"/>
          <w:sz w:val="30"/>
          <w:szCs w:val="30"/>
        </w:rPr>
        <w:t>3</w:t>
      </w:r>
    </w:p>
    <w:p w14:paraId="348F47EF" w14:textId="77C7791B" w:rsidR="00370B2A" w:rsidRPr="006375B5" w:rsidRDefault="00370B2A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6"/>
          <w:sz w:val="22"/>
          <w:szCs w:val="22"/>
        </w:rPr>
      </w:pPr>
    </w:p>
    <w:p w14:paraId="3A7E067B" w14:textId="517A57FD" w:rsidR="00370B2A" w:rsidRPr="006375B5" w:rsidRDefault="00370B2A" w:rsidP="00370B2A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สัญญาเช่า</w:t>
      </w:r>
    </w:p>
    <w:p w14:paraId="5D8E6DBC" w14:textId="3C14A38F" w:rsidR="00370B2A" w:rsidRPr="006375B5" w:rsidRDefault="00370B2A" w:rsidP="00370B2A">
      <w:pPr>
        <w:rPr>
          <w:sz w:val="10"/>
          <w:szCs w:val="10"/>
          <w:lang w:val="x-none" w:eastAsia="x-none"/>
        </w:rPr>
      </w:pPr>
    </w:p>
    <w:p w14:paraId="62A64679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สัญญาเช่าที่ดิน</w:t>
      </w:r>
    </w:p>
    <w:p w14:paraId="1FEA8CDD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both"/>
        <w:rPr>
          <w:rFonts w:ascii="Angsana New" w:hAnsi="Angsana New"/>
          <w:sz w:val="20"/>
          <w:szCs w:val="20"/>
          <w:cs/>
        </w:rPr>
      </w:pPr>
    </w:p>
    <w:p w14:paraId="042ACC43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pacing w:val="-2"/>
          <w:sz w:val="30"/>
          <w:szCs w:val="30"/>
          <w:cs/>
        </w:rPr>
        <w:t>ได้ทำสัญญาเช่าที่ดินเพื่อการพัฒนา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 โดยการสร้างอาคารโรงงานและคลังสินค้าเพื่อให้เช่าเพื่อการพัฒนาอาคารสำนักงานให้เช่าและ</w:t>
      </w:r>
      <w:r w:rsidRPr="006375B5">
        <w:rPr>
          <w:rFonts w:ascii="Angsana New" w:hAnsi="Angsana New"/>
          <w:spacing w:val="-2"/>
          <w:sz w:val="30"/>
          <w:szCs w:val="30"/>
        </w:rPr>
        <w:t>/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หรือโรงแรม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ดังรายละเอียดต่อไปนี้</w:t>
      </w:r>
    </w:p>
    <w:p w14:paraId="78EACEDF" w14:textId="77777777" w:rsidR="006D3D63" w:rsidRPr="006375B5" w:rsidRDefault="006D3D63" w:rsidP="006D3D63">
      <w:pPr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tbl>
      <w:tblPr>
        <w:tblW w:w="0" w:type="auto"/>
        <w:tblInd w:w="450" w:type="dxa"/>
        <w:tblLook w:val="04A0" w:firstRow="1" w:lastRow="0" w:firstColumn="1" w:lastColumn="0" w:noHBand="0" w:noVBand="1"/>
      </w:tblPr>
      <w:tblGrid>
        <w:gridCol w:w="3069"/>
        <w:gridCol w:w="2691"/>
        <w:gridCol w:w="1418"/>
        <w:gridCol w:w="1937"/>
      </w:tblGrid>
      <w:tr w:rsidR="006D3D63" w:rsidRPr="006375B5" w14:paraId="1978EF28" w14:textId="77777777" w:rsidTr="00317AFA">
        <w:trPr>
          <w:tblHeader/>
        </w:trPr>
        <w:tc>
          <w:tcPr>
            <w:tcW w:w="3069" w:type="dxa"/>
          </w:tcPr>
          <w:p w14:paraId="630F4B7A" w14:textId="067B3FF2" w:rsidR="006D3D63" w:rsidRPr="006375B5" w:rsidRDefault="006D3D63" w:rsidP="0062672E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โครงการ</w:t>
            </w:r>
          </w:p>
        </w:tc>
        <w:tc>
          <w:tcPr>
            <w:tcW w:w="2691" w:type="dxa"/>
          </w:tcPr>
          <w:p w14:paraId="5CCF7AEF" w14:textId="307D2AE9" w:rsidR="006D3D63" w:rsidRPr="006375B5" w:rsidRDefault="006D3D63" w:rsidP="00317AFA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ผู้ให้เช่า</w:t>
            </w:r>
          </w:p>
        </w:tc>
        <w:tc>
          <w:tcPr>
            <w:tcW w:w="1418" w:type="dxa"/>
          </w:tcPr>
          <w:p w14:paraId="1EAC0715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ระยะเวลา</w:t>
            </w:r>
          </w:p>
        </w:tc>
        <w:tc>
          <w:tcPr>
            <w:tcW w:w="1937" w:type="dxa"/>
          </w:tcPr>
          <w:p w14:paraId="4EAC8E04" w14:textId="77777777" w:rsidR="00C25699" w:rsidRPr="006375B5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วันที่มีผลบังคับ</w:t>
            </w:r>
          </w:p>
          <w:p w14:paraId="48986574" w14:textId="0CFFDC21" w:rsidR="006D3D63" w:rsidRPr="006375B5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ตามสัญญา</w:t>
            </w:r>
          </w:p>
        </w:tc>
      </w:tr>
      <w:tr w:rsidR="006D3D63" w:rsidRPr="006375B5" w14:paraId="418741AA" w14:textId="77777777" w:rsidTr="00317AFA">
        <w:tc>
          <w:tcPr>
            <w:tcW w:w="3069" w:type="dxa"/>
          </w:tcPr>
          <w:p w14:paraId="4F7B871B" w14:textId="640F9BD5" w:rsidR="006D3D63" w:rsidRPr="006375B5" w:rsidRDefault="006D3D63" w:rsidP="0062672E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ind w:left="160" w:hanging="16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อสังหาริมทรัพย์เพื่อการลงทุน</w:t>
            </w:r>
            <w:r w:rsidR="00DB388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2691" w:type="dxa"/>
          </w:tcPr>
          <w:p w14:paraId="50FAEBC7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18" w:type="dxa"/>
          </w:tcPr>
          <w:p w14:paraId="45340A62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937" w:type="dxa"/>
          </w:tcPr>
          <w:p w14:paraId="787F2A50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6D3D63" w:rsidRPr="006375B5" w14:paraId="0E385F10" w14:textId="77777777" w:rsidTr="00317AFA">
        <w:tc>
          <w:tcPr>
            <w:tcW w:w="3069" w:type="dxa"/>
          </w:tcPr>
          <w:p w14:paraId="7CEEE14F" w14:textId="1CFCF54E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691" w:type="dxa"/>
          </w:tcPr>
          <w:p w14:paraId="734689A2" w14:textId="59CFF476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ชัยนันท์</w:t>
            </w: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บางพลี พาร์ค</w:t>
            </w:r>
            <w:r w:rsidR="00D516F8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="00D516F8"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D516F8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แลนด์ จำกัด</w:t>
            </w:r>
          </w:p>
        </w:tc>
        <w:tc>
          <w:tcPr>
            <w:tcW w:w="1418" w:type="dxa"/>
          </w:tcPr>
          <w:p w14:paraId="741B0874" w14:textId="0CA3661A" w:rsidR="006D3D63" w:rsidRPr="006375B5" w:rsidRDefault="000E564C" w:rsidP="00252A4B">
            <w:pPr>
              <w:spacing w:line="240" w:lineRule="auto"/>
              <w:ind w:left="190" w:hanging="1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24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เดือน ถึง </w:t>
            </w:r>
            <w:r w:rsidRPr="000E564C">
              <w:rPr>
                <w:rFonts w:ascii="Angsana New" w:hAnsi="Angsana New"/>
                <w:sz w:val="30"/>
                <w:szCs w:val="30"/>
              </w:rPr>
              <w:t>26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937" w:type="dxa"/>
          </w:tcPr>
          <w:p w14:paraId="4C204D0A" w14:textId="7F810D1F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10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6D3D63" w:rsidRPr="006375B5" w14:paraId="2E6B1362" w14:textId="77777777" w:rsidTr="00317AFA">
        <w:tc>
          <w:tcPr>
            <w:tcW w:w="3069" w:type="dxa"/>
          </w:tcPr>
          <w:p w14:paraId="23A3A7E7" w14:textId="1060D7F2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โครงการบางนา กม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39</w:t>
            </w:r>
          </w:p>
        </w:tc>
        <w:tc>
          <w:tcPr>
            <w:tcW w:w="2691" w:type="dxa"/>
          </w:tcPr>
          <w:p w14:paraId="586D2082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พรชัยอีควิปเม้นท์ จำกัด</w:t>
            </w:r>
          </w:p>
        </w:tc>
        <w:tc>
          <w:tcPr>
            <w:tcW w:w="1418" w:type="dxa"/>
          </w:tcPr>
          <w:p w14:paraId="6D850207" w14:textId="253F6990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22ABA87A" w14:textId="632526BF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2557</w:t>
            </w:r>
          </w:p>
        </w:tc>
      </w:tr>
      <w:tr w:rsidR="006D3D63" w:rsidRPr="006375B5" w14:paraId="3DA5B0E3" w14:textId="77777777" w:rsidTr="00317AFA">
        <w:tc>
          <w:tcPr>
            <w:tcW w:w="3069" w:type="dxa"/>
          </w:tcPr>
          <w:p w14:paraId="5CD35FE1" w14:textId="41D0BCAC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691" w:type="dxa"/>
          </w:tcPr>
          <w:p w14:paraId="34122D4E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บุคคลธรรมดา</w:t>
            </w:r>
          </w:p>
          <w:p w14:paraId="3860D8C3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บจ. แอล วี เอ็ม เอช กรุ๊ป</w:t>
            </w:r>
          </w:p>
          <w:p w14:paraId="766878FE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บจ. แอล วี แมนูแฟคเจอริง</w:t>
            </w:r>
          </w:p>
        </w:tc>
        <w:tc>
          <w:tcPr>
            <w:tcW w:w="1418" w:type="dxa"/>
          </w:tcPr>
          <w:p w14:paraId="20F6A568" w14:textId="760F552D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31344772" w14:textId="14DDFBE4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13</w:t>
            </w:r>
            <w:r w:rsidR="006D3D63" w:rsidRPr="006375B5">
              <w:rPr>
                <w:rFonts w:ascii="Angsana New" w:hAnsi="Angsana New"/>
                <w:sz w:val="30"/>
                <w:szCs w:val="30"/>
                <w:lang w:val="en-GB" w:bidi="ar-SA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 xml:space="preserve">ธันวาคม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</w:tr>
      <w:tr w:rsidR="00A53164" w:rsidRPr="006375B5" w14:paraId="658128B5" w14:textId="77777777" w:rsidTr="00317AFA">
        <w:tc>
          <w:tcPr>
            <w:tcW w:w="3069" w:type="dxa"/>
          </w:tcPr>
          <w:p w14:paraId="29FD89F9" w14:textId="3E6AE012" w:rsidR="00A53164" w:rsidRPr="006375B5" w:rsidRDefault="00A53164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โครงการบา</w:t>
            </w:r>
            <w:r w:rsidR="00370C79">
              <w:rPr>
                <w:rFonts w:ascii="Angsana New" w:hAnsi="Angsana New" w:hint="cs"/>
                <w:sz w:val="30"/>
                <w:szCs w:val="30"/>
                <w:cs/>
              </w:rPr>
              <w:t>ง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พลี </w:t>
            </w:r>
            <w:r>
              <w:rPr>
                <w:rFonts w:ascii="Angsana New" w:hAnsi="Angsana New"/>
                <w:sz w:val="30"/>
                <w:szCs w:val="30"/>
              </w:rPr>
              <w:t xml:space="preserve">4 </w:t>
            </w:r>
          </w:p>
        </w:tc>
        <w:tc>
          <w:tcPr>
            <w:tcW w:w="2691" w:type="dxa"/>
          </w:tcPr>
          <w:p w14:paraId="7EA2DDD6" w14:textId="51E3C3AA" w:rsidR="00A53164" w:rsidRPr="006375B5" w:rsidRDefault="00A53164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 เอสพีพี พัฒนา (</w:t>
            </w:r>
            <w:r>
              <w:rPr>
                <w:rFonts w:ascii="Angsana New" w:hAnsi="Angsana New"/>
                <w:sz w:val="30"/>
                <w:szCs w:val="30"/>
              </w:rPr>
              <w:t>2020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) 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จำกัด และบุคคลธรรมดา</w:t>
            </w:r>
          </w:p>
        </w:tc>
        <w:tc>
          <w:tcPr>
            <w:tcW w:w="1418" w:type="dxa"/>
          </w:tcPr>
          <w:p w14:paraId="4925466A" w14:textId="02A65C51" w:rsidR="00A53164" w:rsidRPr="000E564C" w:rsidRDefault="00A53164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360B2B19" w14:textId="060D8112" w:rsidR="00A53164" w:rsidRPr="000E564C" w:rsidRDefault="00A53164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ar-SA"/>
              </w:rPr>
              <w:t xml:space="preserve">13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>
              <w:rPr>
                <w:rFonts w:ascii="Angsana New" w:hAnsi="Angsana New"/>
                <w:sz w:val="30"/>
                <w:szCs w:val="30"/>
              </w:rPr>
              <w:t>2565</w:t>
            </w:r>
          </w:p>
        </w:tc>
      </w:tr>
      <w:tr w:rsidR="00A53164" w:rsidRPr="006375B5" w14:paraId="72E11728" w14:textId="77777777" w:rsidTr="00317AFA">
        <w:tc>
          <w:tcPr>
            <w:tcW w:w="3069" w:type="dxa"/>
          </w:tcPr>
          <w:p w14:paraId="70955416" w14:textId="7404DE60" w:rsidR="00A53164" w:rsidRDefault="00A53164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โครงการริเวอร์ </w:t>
            </w:r>
            <w:r>
              <w:rPr>
                <w:rFonts w:ascii="Angsana New" w:hAnsi="Angsana New"/>
                <w:sz w:val="30"/>
                <w:szCs w:val="30"/>
              </w:rPr>
              <w:t xml:space="preserve">2 </w:t>
            </w:r>
          </w:p>
        </w:tc>
        <w:tc>
          <w:tcPr>
            <w:tcW w:w="2691" w:type="dxa"/>
          </w:tcPr>
          <w:p w14:paraId="2BC7B526" w14:textId="6D6F9330" w:rsidR="00A53164" w:rsidRDefault="00A53164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บุคคลธรรมดา</w:t>
            </w:r>
          </w:p>
        </w:tc>
        <w:tc>
          <w:tcPr>
            <w:tcW w:w="1418" w:type="dxa"/>
          </w:tcPr>
          <w:p w14:paraId="277D2EAD" w14:textId="35043443" w:rsidR="00A53164" w:rsidRDefault="00A53164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937" w:type="dxa"/>
          </w:tcPr>
          <w:p w14:paraId="08745B59" w14:textId="2011465E" w:rsidR="00A53164" w:rsidRDefault="00A53164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ar-SA"/>
              </w:rPr>
              <w:t xml:space="preserve">22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2562</w:t>
            </w:r>
          </w:p>
        </w:tc>
      </w:tr>
      <w:tr w:rsidR="00A53164" w:rsidRPr="006375B5" w14:paraId="1E0E68AC" w14:textId="77777777" w:rsidTr="00317AFA">
        <w:tc>
          <w:tcPr>
            <w:tcW w:w="3069" w:type="dxa"/>
          </w:tcPr>
          <w:p w14:paraId="264EB75B" w14:textId="4E499717" w:rsidR="00A53164" w:rsidRDefault="00A53164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โครงการแหลมฉบัง</w:t>
            </w:r>
          </w:p>
        </w:tc>
        <w:tc>
          <w:tcPr>
            <w:tcW w:w="2691" w:type="dxa"/>
          </w:tcPr>
          <w:p w14:paraId="34DCD971" w14:textId="5CFF0C61" w:rsidR="00A53164" w:rsidRDefault="00A53164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การนิคมอุตสาหกรรมแห่ง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ประเทศไทย</w:t>
            </w:r>
          </w:p>
        </w:tc>
        <w:tc>
          <w:tcPr>
            <w:tcW w:w="1418" w:type="dxa"/>
          </w:tcPr>
          <w:p w14:paraId="178E88CD" w14:textId="10CD9C52" w:rsidR="00A53164" w:rsidRDefault="00A53164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5222D9E8" w14:textId="4CD52BE7" w:rsidR="00A53164" w:rsidRDefault="00A53164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13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>
              <w:rPr>
                <w:rFonts w:ascii="Angsana New" w:hAnsi="Angsana New"/>
                <w:sz w:val="30"/>
                <w:szCs w:val="30"/>
              </w:rPr>
              <w:t xml:space="preserve">2538 </w:t>
            </w:r>
            <w:r w:rsidR="00DB388B">
              <w:rPr>
                <w:rFonts w:ascii="Angsana New" w:hAnsi="Angsana New" w:hint="cs"/>
                <w:sz w:val="30"/>
                <w:szCs w:val="30"/>
                <w:cs/>
              </w:rPr>
              <w:t xml:space="preserve">ถึง </w:t>
            </w:r>
            <w:r w:rsidR="00463F5C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463F5C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="00DB388B">
              <w:rPr>
                <w:rFonts w:ascii="Angsana New" w:hAnsi="Angsana New"/>
                <w:sz w:val="30"/>
                <w:szCs w:val="30"/>
              </w:rPr>
              <w:t xml:space="preserve">21 </w:t>
            </w:r>
            <w:r w:rsidR="00DB388B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DB388B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</w:tr>
      <w:tr w:rsidR="006D3D63" w:rsidRPr="006375B5" w14:paraId="2268EFCB" w14:textId="77777777" w:rsidTr="00317AFA">
        <w:tc>
          <w:tcPr>
            <w:tcW w:w="3069" w:type="dxa"/>
          </w:tcPr>
          <w:p w14:paraId="3D437F0C" w14:textId="45DA25C0" w:rsidR="006D3D63" w:rsidRPr="006375B5" w:rsidRDefault="006D3D63" w:rsidP="0062672E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lastRenderedPageBreak/>
              <w:t>อสังหาริมทรัพย์เพื่อการลงทุน</w:t>
            </w:r>
            <w:r w:rsidR="00DB388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เพื่อการพาณิชย์</w:t>
            </w:r>
          </w:p>
        </w:tc>
        <w:tc>
          <w:tcPr>
            <w:tcW w:w="2691" w:type="dxa"/>
          </w:tcPr>
          <w:p w14:paraId="616DCE71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</w:tcPr>
          <w:p w14:paraId="4C95B225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37" w:type="dxa"/>
          </w:tcPr>
          <w:p w14:paraId="25E02144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</w:tr>
      <w:tr w:rsidR="006D3D63" w:rsidRPr="006375B5" w14:paraId="78D31CF9" w14:textId="77777777" w:rsidTr="00317AFA">
        <w:tc>
          <w:tcPr>
            <w:tcW w:w="3069" w:type="dxa"/>
          </w:tcPr>
          <w:p w14:paraId="24BAC3DC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โครงการเอฟ วาย ไอ เซ็นเตอร์</w:t>
            </w:r>
          </w:p>
        </w:tc>
        <w:tc>
          <w:tcPr>
            <w:tcW w:w="2691" w:type="dxa"/>
          </w:tcPr>
          <w:p w14:paraId="2BF89030" w14:textId="77777777" w:rsidR="006D3D63" w:rsidRPr="006375B5" w:rsidRDefault="006D3D63" w:rsidP="0062672E">
            <w:pPr>
              <w:spacing w:line="240" w:lineRule="auto"/>
              <w:ind w:left="163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418" w:type="dxa"/>
          </w:tcPr>
          <w:p w14:paraId="79C03CED" w14:textId="7DF230E3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34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5EEE58D7" w14:textId="78C0859C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="006D3D63" w:rsidRPr="006375B5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6D3D63" w:rsidRPr="006375B5" w14:paraId="3DFC4448" w14:textId="77777777" w:rsidTr="00317AFA">
        <w:tc>
          <w:tcPr>
            <w:tcW w:w="3069" w:type="dxa"/>
          </w:tcPr>
          <w:p w14:paraId="560B79BC" w14:textId="77777777" w:rsidR="006D3D63" w:rsidRPr="006375B5" w:rsidRDefault="006D3D63" w:rsidP="0062672E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โครงการสาทร สแควร์ และโครงการดับบลิว โฮเต็ล แบงคอก</w:t>
            </w:r>
          </w:p>
        </w:tc>
        <w:tc>
          <w:tcPr>
            <w:tcW w:w="2691" w:type="dxa"/>
          </w:tcPr>
          <w:p w14:paraId="114A161D" w14:textId="77777777" w:rsidR="006D3D63" w:rsidRPr="006375B5" w:rsidRDefault="006D3D63" w:rsidP="0062672E">
            <w:pPr>
              <w:spacing w:line="240" w:lineRule="auto"/>
              <w:ind w:left="163" w:hanging="163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418" w:type="dxa"/>
          </w:tcPr>
          <w:p w14:paraId="623F10D4" w14:textId="02B56AA1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33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9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937" w:type="dxa"/>
          </w:tcPr>
          <w:p w14:paraId="28757AFF" w14:textId="47E46366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="006D3D63" w:rsidRPr="006375B5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2550</w:t>
            </w:r>
          </w:p>
        </w:tc>
      </w:tr>
      <w:tr w:rsidR="00D63B9D" w:rsidRPr="006375B5" w14:paraId="084564A8" w14:textId="77777777" w:rsidTr="00317AFA">
        <w:tc>
          <w:tcPr>
            <w:tcW w:w="3069" w:type="dxa"/>
          </w:tcPr>
          <w:p w14:paraId="11D4481D" w14:textId="3CB83D01" w:rsidR="00D63B9D" w:rsidRPr="006375B5" w:rsidRDefault="00D63B9D" w:rsidP="00D63B9D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โครงการสีลมเอจ</w:t>
            </w:r>
          </w:p>
        </w:tc>
        <w:tc>
          <w:tcPr>
            <w:tcW w:w="2691" w:type="dxa"/>
          </w:tcPr>
          <w:p w14:paraId="5E97F658" w14:textId="77777777" w:rsidR="00D63B9D" w:rsidRPr="006375B5" w:rsidRDefault="00D63B9D" w:rsidP="00D63B9D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สำนักงานทรัพย์สิน</w:t>
            </w:r>
          </w:p>
          <w:p w14:paraId="17DF3EBA" w14:textId="06D28961" w:rsidR="00D63B9D" w:rsidRPr="006375B5" w:rsidRDefault="00D63B9D" w:rsidP="00D63B9D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ส่วนพระมหากษัตริย์</w:t>
            </w:r>
          </w:p>
        </w:tc>
        <w:tc>
          <w:tcPr>
            <w:tcW w:w="1418" w:type="dxa"/>
          </w:tcPr>
          <w:p w14:paraId="6A763644" w14:textId="2EB3FC0B" w:rsidR="00D63B9D" w:rsidRPr="006375B5" w:rsidRDefault="000E564C" w:rsidP="00D63B9D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AC76DF">
              <w:rPr>
                <w:rFonts w:ascii="Angsana New" w:hAnsi="Angsana New" w:hint="cs"/>
                <w:sz w:val="30"/>
                <w:szCs w:val="30"/>
                <w:cs/>
              </w:rPr>
              <w:t>3</w:t>
            </w:r>
            <w:r w:rsidR="00D63B9D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D63B9D"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540CC098" w14:textId="5AABE521" w:rsidR="00D63B9D" w:rsidRPr="006375B5" w:rsidRDefault="000E564C" w:rsidP="00D63B9D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D63B9D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ธันวาคม</w:t>
            </w:r>
            <w:r w:rsidR="00D63B9D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7432F9CE" w14:textId="77777777" w:rsidR="006D3D63" w:rsidRPr="006375B5" w:rsidRDefault="006D3D63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CF52EFD" w14:textId="34372CD4" w:rsidR="00370B2A" w:rsidRPr="006375B5" w:rsidRDefault="00370B2A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ในปี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1701ED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สินทรัพย์สิทธิการใช้ของกลุ่มบริษัท</w:t>
      </w:r>
      <w:r w:rsidR="00305DB4">
        <w:rPr>
          <w:rFonts w:ascii="Angsana New" w:hAnsi="Angsana New" w:hint="cs"/>
          <w:sz w:val="30"/>
          <w:szCs w:val="30"/>
          <w:cs/>
        </w:rPr>
        <w:t>และบริษัท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เพิ่มขึ้นเป็นจำนวน </w:t>
      </w:r>
      <w:r w:rsidR="00872674">
        <w:rPr>
          <w:rFonts w:ascii="Angsana New" w:hAnsi="Angsana New"/>
          <w:spacing w:val="-2"/>
          <w:sz w:val="30"/>
          <w:szCs w:val="30"/>
        </w:rPr>
        <w:t>297.25</w:t>
      </w:r>
      <w:r w:rsidR="001701ED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ล้านบาท </w:t>
      </w:r>
      <w:r w:rsidR="00305DB4">
        <w:rPr>
          <w:rFonts w:ascii="Angsana New" w:hAnsi="Angsana New" w:hint="cs"/>
          <w:sz w:val="30"/>
          <w:szCs w:val="30"/>
          <w:cs/>
        </w:rPr>
        <w:t xml:space="preserve">และ </w:t>
      </w:r>
      <w:r w:rsidR="00872674">
        <w:rPr>
          <w:rFonts w:ascii="Angsana New" w:hAnsi="Angsana New"/>
          <w:spacing w:val="-2"/>
          <w:sz w:val="30"/>
          <w:szCs w:val="30"/>
        </w:rPr>
        <w:t>10.92</w:t>
      </w:r>
      <w:r w:rsidR="001701ED">
        <w:rPr>
          <w:rFonts w:ascii="Angsana New" w:hAnsi="Angsana New" w:hint="cs"/>
          <w:sz w:val="30"/>
          <w:szCs w:val="30"/>
          <w:cs/>
        </w:rPr>
        <w:t xml:space="preserve"> </w:t>
      </w:r>
      <w:r w:rsidR="00305DB4">
        <w:rPr>
          <w:rFonts w:ascii="Angsana New" w:hAnsi="Angsana New" w:hint="cs"/>
          <w:sz w:val="30"/>
          <w:szCs w:val="30"/>
          <w:cs/>
        </w:rPr>
        <w:t xml:space="preserve">ล้านบาท ตามลำดับ </w:t>
      </w:r>
      <w:r w:rsidR="00305DB4" w:rsidRPr="00540305">
        <w:rPr>
          <w:rFonts w:ascii="Angsana New" w:hAnsi="Angsana New"/>
          <w:i/>
          <w:iCs/>
          <w:sz w:val="30"/>
          <w:szCs w:val="30"/>
        </w:rPr>
        <w:t>(256</w:t>
      </w:r>
      <w:r w:rsidR="001701ED">
        <w:rPr>
          <w:rFonts w:ascii="Angsana New" w:hAnsi="Angsana New"/>
          <w:i/>
          <w:iCs/>
          <w:sz w:val="30"/>
          <w:szCs w:val="30"/>
        </w:rPr>
        <w:t>5</w:t>
      </w:r>
      <w:r w:rsidR="00305DB4" w:rsidRPr="00540305">
        <w:rPr>
          <w:rFonts w:ascii="Angsana New" w:hAnsi="Angsana New"/>
          <w:i/>
          <w:iCs/>
          <w:sz w:val="30"/>
          <w:szCs w:val="30"/>
        </w:rPr>
        <w:t xml:space="preserve"> : </w:t>
      </w:r>
      <w:r w:rsidR="001701ED" w:rsidRPr="001701ED">
        <w:rPr>
          <w:rFonts w:ascii="Angsana New" w:hAnsi="Angsana New"/>
          <w:i/>
          <w:iCs/>
          <w:sz w:val="30"/>
          <w:szCs w:val="30"/>
        </w:rPr>
        <w:t xml:space="preserve">491.72 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ล้านบาท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 xml:space="preserve">และ </w:t>
      </w:r>
      <w:r w:rsidR="001701ED" w:rsidRPr="001701ED">
        <w:rPr>
          <w:rFonts w:ascii="Angsana New" w:hAnsi="Angsana New"/>
          <w:i/>
          <w:iCs/>
          <w:sz w:val="30"/>
          <w:szCs w:val="30"/>
        </w:rPr>
        <w:t xml:space="preserve">63.97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ล้านบาท ตามลำดับ</w:t>
      </w:r>
      <w:r w:rsidR="00305DB4" w:rsidRPr="00540305">
        <w:rPr>
          <w:rFonts w:ascii="Angsana New" w:hAnsi="Angsana New"/>
          <w:i/>
          <w:iCs/>
          <w:sz w:val="30"/>
          <w:szCs w:val="30"/>
        </w:rPr>
        <w:t>)</w:t>
      </w:r>
    </w:p>
    <w:p w14:paraId="30EA4213" w14:textId="079D8155" w:rsidR="00370B2A" w:rsidRPr="006375B5" w:rsidRDefault="00370B2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30"/>
          <w:szCs w:val="30"/>
          <w:lang w:val="en-US" w:bidi="th-TH"/>
        </w:rPr>
      </w:pPr>
    </w:p>
    <w:p w14:paraId="3E691081" w14:textId="22C82F09" w:rsidR="000808DA" w:rsidRPr="006375B5" w:rsidRDefault="000808DA" w:rsidP="000808DA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bookmarkStart w:id="10" w:name="_Hlk85825761"/>
      <w:r w:rsidRPr="006375B5">
        <w:rPr>
          <w:rFonts w:asciiTheme="majorBidi" w:hAnsiTheme="majorBidi" w:cstheme="majorBidi"/>
          <w:sz w:val="30"/>
          <w:szCs w:val="30"/>
          <w:cs/>
        </w:rPr>
        <w:t>กลุ่มบริษัทเช่า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ที่ดิน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หลายแห่งเป็น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ระยะเวลา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3</w:t>
      </w:r>
      <w:r w:rsidR="00AC76DF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3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34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ปี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โดยมีสิทธิต่ออายุสัญญาเช่าเมื่อสิ้นสุดอายุสัญญา 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อีกทั้งเช่าสำนักงาน และรถยนต์หลายคัน เป็นระยะเวลา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3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5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ปี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กำหนดชำระเป็นรายเดือนตามอัตราที่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ระบุ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ไว้ในสัญญา</w:t>
      </w:r>
    </w:p>
    <w:bookmarkEnd w:id="10"/>
    <w:p w14:paraId="06C67C5C" w14:textId="77777777" w:rsidR="000808DA" w:rsidRPr="006375B5" w:rsidRDefault="000808D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30"/>
          <w:szCs w:val="30"/>
          <w:lang w:val="en-US" w:bidi="th-TH"/>
        </w:rPr>
      </w:pPr>
    </w:p>
    <w:p w14:paraId="7D18BE9A" w14:textId="5C543A94" w:rsidR="00370B2A" w:rsidRPr="006375B5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145ED2A1" w14:textId="47373A11" w:rsidR="00005BE0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กลุ่มบริษัทมีสิทธิเลือกขยายอายุสัญญาเช่าอสังหาริมทรัพย์ภายในหนึ่งปีก่อนสิ้นสุดระยะเวลาเช่า ซึ่งกลุ่มบริษัท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และจะทบทวนการประเมินดังกล่าวอย่างสม่ำเสมอ </w:t>
      </w:r>
    </w:p>
    <w:p w14:paraId="2CBB80B5" w14:textId="77777777" w:rsidR="00005BE0" w:rsidRDefault="00005BE0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8910" w:type="dxa"/>
        <w:tblInd w:w="426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500"/>
        <w:gridCol w:w="1104"/>
        <w:gridCol w:w="966"/>
        <w:gridCol w:w="180"/>
        <w:gridCol w:w="1080"/>
        <w:gridCol w:w="1080"/>
      </w:tblGrid>
      <w:tr w:rsidR="00005BE0" w14:paraId="2B4EE8CB" w14:textId="77777777" w:rsidTr="00A53164">
        <w:trPr>
          <w:cantSplit/>
          <w:trHeight w:val="144"/>
          <w:tblHeader/>
        </w:trPr>
        <w:tc>
          <w:tcPr>
            <w:tcW w:w="4500" w:type="dxa"/>
          </w:tcPr>
          <w:p w14:paraId="512A7AFA" w14:textId="7F4CFA9C" w:rsidR="00005BE0" w:rsidRDefault="00370B2A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="Angsana New" w:eastAsia="Times New Roman" w:hAnsi="Angsana New"/>
                <w:b/>
                <w:bCs/>
                <w:i/>
                <w:iCs/>
                <w:color w:val="0000FF"/>
                <w:sz w:val="30"/>
                <w:szCs w:val="30"/>
                <w:lang w:bidi="ar-SA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070" w:type="dxa"/>
            <w:gridSpan w:val="2"/>
            <w:vAlign w:val="bottom"/>
            <w:hideMark/>
          </w:tcPr>
          <w:p w14:paraId="65BC9FA9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  <w:r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 xml:space="preserve"> </w:t>
            </w:r>
          </w:p>
        </w:tc>
        <w:tc>
          <w:tcPr>
            <w:tcW w:w="180" w:type="dxa"/>
          </w:tcPr>
          <w:p w14:paraId="1046043E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</w:pPr>
          </w:p>
        </w:tc>
        <w:tc>
          <w:tcPr>
            <w:tcW w:w="2160" w:type="dxa"/>
            <w:gridSpan w:val="2"/>
            <w:hideMark/>
          </w:tcPr>
          <w:p w14:paraId="691D7CF0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005BE0" w14:paraId="68BA84E8" w14:textId="77777777" w:rsidTr="00A53164">
        <w:trPr>
          <w:cantSplit/>
          <w:trHeight w:val="144"/>
          <w:tblHeader/>
        </w:trPr>
        <w:tc>
          <w:tcPr>
            <w:tcW w:w="4500" w:type="dxa"/>
            <w:hideMark/>
          </w:tcPr>
          <w:p w14:paraId="0D4572EA" w14:textId="67ADD890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005BE0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สำหรับปีสิ้นสุดวันที่</w:t>
            </w:r>
            <w:r w:rsidRPr="00005BE0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824F87" w:rsidRPr="00824F87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005BE0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005BE0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04" w:type="dxa"/>
            <w:vAlign w:val="center"/>
            <w:hideMark/>
          </w:tcPr>
          <w:p w14:paraId="3C563334" w14:textId="0CBC208E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1701ED">
              <w:rPr>
                <w:rFonts w:ascii="Angsana New" w:eastAsia="Times New Roman" w:hAnsi="Angsana New"/>
                <w:sz w:val="30"/>
                <w:szCs w:val="30"/>
              </w:rPr>
              <w:t>6</w:t>
            </w:r>
          </w:p>
        </w:tc>
        <w:tc>
          <w:tcPr>
            <w:tcW w:w="966" w:type="dxa"/>
            <w:vAlign w:val="center"/>
            <w:hideMark/>
          </w:tcPr>
          <w:p w14:paraId="51F73492" w14:textId="44DC0809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1701ED">
              <w:rPr>
                <w:rFonts w:ascii="Angsana New" w:eastAsia="Times New Roman" w:hAnsi="Angsana New"/>
                <w:sz w:val="30"/>
                <w:szCs w:val="30"/>
              </w:rPr>
              <w:t>5</w:t>
            </w:r>
          </w:p>
        </w:tc>
        <w:tc>
          <w:tcPr>
            <w:tcW w:w="180" w:type="dxa"/>
            <w:vAlign w:val="center"/>
          </w:tcPr>
          <w:p w14:paraId="13A8A759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1080" w:type="dxa"/>
            <w:vAlign w:val="center"/>
            <w:hideMark/>
          </w:tcPr>
          <w:p w14:paraId="4828C0CC" w14:textId="070E007C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1701ED">
              <w:rPr>
                <w:rFonts w:ascii="Angsana New" w:eastAsia="Times New Roman" w:hAnsi="Angsana New"/>
                <w:sz w:val="30"/>
                <w:szCs w:val="30"/>
              </w:rPr>
              <w:t>6</w:t>
            </w:r>
          </w:p>
        </w:tc>
        <w:tc>
          <w:tcPr>
            <w:tcW w:w="1080" w:type="dxa"/>
            <w:vAlign w:val="center"/>
            <w:hideMark/>
          </w:tcPr>
          <w:p w14:paraId="5E79262D" w14:textId="78A51FF0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1701ED">
              <w:rPr>
                <w:rFonts w:ascii="Angsana New" w:eastAsia="Times New Roman" w:hAnsi="Angsana New"/>
                <w:sz w:val="30"/>
                <w:szCs w:val="30"/>
              </w:rPr>
              <w:t>5</w:t>
            </w:r>
          </w:p>
        </w:tc>
      </w:tr>
      <w:tr w:rsidR="00005BE0" w14:paraId="436F2DAC" w14:textId="77777777" w:rsidTr="00A53164">
        <w:trPr>
          <w:cantSplit/>
          <w:trHeight w:val="144"/>
          <w:tblHeader/>
        </w:trPr>
        <w:tc>
          <w:tcPr>
            <w:tcW w:w="4500" w:type="dxa"/>
          </w:tcPr>
          <w:p w14:paraId="56899C16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</w:p>
        </w:tc>
        <w:tc>
          <w:tcPr>
            <w:tcW w:w="4410" w:type="dxa"/>
            <w:gridSpan w:val="5"/>
            <w:hideMark/>
          </w:tcPr>
          <w:p w14:paraId="7835CFBB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(</w:t>
            </w: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  <w:lang w:val="en-GB"/>
              </w:rPr>
              <w:t>ล้านบาท</w:t>
            </w: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)</w:t>
            </w:r>
          </w:p>
        </w:tc>
      </w:tr>
      <w:tr w:rsidR="00005BE0" w14:paraId="7A374075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1B37F953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b/>
                <w:bCs/>
                <w:i/>
                <w:iCs/>
                <w:color w:val="000000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04" w:type="dxa"/>
          </w:tcPr>
          <w:p w14:paraId="4D64B6D3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2226" w:type="dxa"/>
            <w:gridSpan w:val="3"/>
          </w:tcPr>
          <w:p w14:paraId="2BC6960B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7C76F238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</w:tr>
      <w:tr w:rsidR="002F5B95" w14:paraId="2A999234" w14:textId="77777777" w:rsidTr="00A53164">
        <w:trPr>
          <w:cantSplit/>
          <w:trHeight w:val="191"/>
        </w:trPr>
        <w:tc>
          <w:tcPr>
            <w:tcW w:w="4500" w:type="dxa"/>
          </w:tcPr>
          <w:p w14:paraId="1C60699D" w14:textId="3770EF28" w:rsidR="002F5B95" w:rsidRDefault="002F5B95" w:rsidP="001701E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รายได้ค่าเช่าช่วง</w:t>
            </w:r>
          </w:p>
        </w:tc>
        <w:tc>
          <w:tcPr>
            <w:tcW w:w="1104" w:type="dxa"/>
          </w:tcPr>
          <w:p w14:paraId="39C06462" w14:textId="79E3ED62" w:rsidR="002F5B95" w:rsidRDefault="00B24C30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346</w:t>
            </w:r>
          </w:p>
        </w:tc>
        <w:tc>
          <w:tcPr>
            <w:tcW w:w="966" w:type="dxa"/>
          </w:tcPr>
          <w:p w14:paraId="24D7CDDC" w14:textId="452A2C8A" w:rsidR="002F5B95" w:rsidRDefault="002F5B95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2</w:t>
            </w:r>
            <w:r w:rsidR="00B24C30">
              <w:rPr>
                <w:rFonts w:ascii="Angsana New" w:eastAsia="Times New Roman" w:hAnsi="Angsana New"/>
                <w:sz w:val="30"/>
                <w:szCs w:val="30"/>
              </w:rPr>
              <w:t>67</w:t>
            </w:r>
          </w:p>
        </w:tc>
        <w:tc>
          <w:tcPr>
            <w:tcW w:w="180" w:type="dxa"/>
          </w:tcPr>
          <w:p w14:paraId="060124A0" w14:textId="77777777" w:rsidR="002F5B95" w:rsidRDefault="002F5B95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9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080" w:type="dxa"/>
          </w:tcPr>
          <w:p w14:paraId="74E6CE56" w14:textId="3FAC5827" w:rsidR="002F5B95" w:rsidRDefault="002F5B95" w:rsidP="001701ED">
            <w:pPr>
              <w:tabs>
                <w:tab w:val="decimal" w:pos="189"/>
              </w:tabs>
              <w:ind w:right="-81"/>
              <w:jc w:val="center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-</w:t>
            </w:r>
          </w:p>
        </w:tc>
        <w:tc>
          <w:tcPr>
            <w:tcW w:w="1080" w:type="dxa"/>
          </w:tcPr>
          <w:p w14:paraId="5586ACA1" w14:textId="608A9614" w:rsidR="002F5B95" w:rsidRDefault="002F5B95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-</w:t>
            </w:r>
          </w:p>
        </w:tc>
      </w:tr>
      <w:tr w:rsidR="001701ED" w14:paraId="4E4D38A1" w14:textId="77777777" w:rsidTr="00A53164">
        <w:trPr>
          <w:cantSplit/>
          <w:trHeight w:val="191"/>
        </w:trPr>
        <w:tc>
          <w:tcPr>
            <w:tcW w:w="4500" w:type="dxa"/>
            <w:hideMark/>
          </w:tcPr>
          <w:p w14:paraId="34B0BAEC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ดอกเบี้ยรับของลูกหนี้สัญญาเช่าเงินทุน</w:t>
            </w:r>
            <w:r>
              <w:rPr>
                <w:rFonts w:ascii="Angsana New" w:hAnsi="Angsana New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04" w:type="dxa"/>
          </w:tcPr>
          <w:p w14:paraId="7AFFB14B" w14:textId="2511EEF3" w:rsidR="001701ED" w:rsidRDefault="003960BE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52</w:t>
            </w:r>
          </w:p>
        </w:tc>
        <w:tc>
          <w:tcPr>
            <w:tcW w:w="966" w:type="dxa"/>
            <w:hideMark/>
          </w:tcPr>
          <w:p w14:paraId="3E4187FA" w14:textId="7738A5AE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53</w:t>
            </w:r>
          </w:p>
        </w:tc>
        <w:tc>
          <w:tcPr>
            <w:tcW w:w="180" w:type="dxa"/>
          </w:tcPr>
          <w:p w14:paraId="730A53DD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9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080" w:type="dxa"/>
          </w:tcPr>
          <w:p w14:paraId="6E404184" w14:textId="2CA21C1F" w:rsidR="001701ED" w:rsidRDefault="003960BE" w:rsidP="001701ED">
            <w:pPr>
              <w:tabs>
                <w:tab w:val="decimal" w:pos="189"/>
              </w:tabs>
              <w:ind w:right="-81"/>
              <w:jc w:val="center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-</w:t>
            </w:r>
          </w:p>
        </w:tc>
        <w:tc>
          <w:tcPr>
            <w:tcW w:w="1080" w:type="dxa"/>
            <w:hideMark/>
          </w:tcPr>
          <w:p w14:paraId="321E4516" w14:textId="73C6C3D3" w:rsidR="001701ED" w:rsidRPr="00D62881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-</w:t>
            </w:r>
          </w:p>
        </w:tc>
      </w:tr>
      <w:tr w:rsidR="001701ED" w14:paraId="2B2F5DC7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038257F3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>
              <w:rPr>
                <w:rFonts w:ascii="Angsana New" w:hAnsi="Angsana New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04" w:type="dxa"/>
          </w:tcPr>
          <w:p w14:paraId="3A74C87D" w14:textId="1574460B" w:rsidR="001701ED" w:rsidRDefault="003960BE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157</w:t>
            </w:r>
          </w:p>
        </w:tc>
        <w:tc>
          <w:tcPr>
            <w:tcW w:w="966" w:type="dxa"/>
            <w:hideMark/>
          </w:tcPr>
          <w:p w14:paraId="2D3C3AA1" w14:textId="378C5BE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10</w:t>
            </w:r>
            <w:r w:rsidR="00B24C30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5</w:t>
            </w:r>
          </w:p>
        </w:tc>
        <w:tc>
          <w:tcPr>
            <w:tcW w:w="180" w:type="dxa"/>
          </w:tcPr>
          <w:p w14:paraId="7AA1F672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10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327869F4" w14:textId="3C08AB48" w:rsidR="001701ED" w:rsidRDefault="003960BE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9</w:t>
            </w:r>
          </w:p>
        </w:tc>
        <w:tc>
          <w:tcPr>
            <w:tcW w:w="1080" w:type="dxa"/>
            <w:hideMark/>
          </w:tcPr>
          <w:p w14:paraId="508576E7" w14:textId="38D2274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10</w:t>
            </w:r>
          </w:p>
        </w:tc>
      </w:tr>
      <w:tr w:rsidR="001701ED" w14:paraId="513F3DFC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532D574F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ค่าใช้จ่ายที่เกี่ยวกับสัญญาเช่าระยะสั้น และสัญญาเช่าสินทรัพย์ที่มีมูลค่าต่ำ</w:t>
            </w:r>
          </w:p>
        </w:tc>
        <w:tc>
          <w:tcPr>
            <w:tcW w:w="1104" w:type="dxa"/>
          </w:tcPr>
          <w:p w14:paraId="796A8B4D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50E4FE16" w14:textId="6A479420" w:rsidR="003960BE" w:rsidRDefault="003960BE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37</w:t>
            </w:r>
          </w:p>
        </w:tc>
        <w:tc>
          <w:tcPr>
            <w:tcW w:w="966" w:type="dxa"/>
          </w:tcPr>
          <w:p w14:paraId="021CD2DD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69C2C898" w14:textId="5A625D60" w:rsidR="001701ED" w:rsidRDefault="00B24C30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37</w:t>
            </w:r>
          </w:p>
        </w:tc>
        <w:tc>
          <w:tcPr>
            <w:tcW w:w="180" w:type="dxa"/>
          </w:tcPr>
          <w:p w14:paraId="709658CA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46F6F52B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72B7D9B0" w14:textId="0B284532" w:rsidR="003960BE" w:rsidRDefault="003960BE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7</w:t>
            </w:r>
          </w:p>
        </w:tc>
        <w:tc>
          <w:tcPr>
            <w:tcW w:w="1080" w:type="dxa"/>
          </w:tcPr>
          <w:p w14:paraId="4C99B9ED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03BBA896" w14:textId="407EA691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8</w:t>
            </w:r>
          </w:p>
        </w:tc>
      </w:tr>
      <w:tr w:rsidR="00A53164" w14:paraId="50A4ACA9" w14:textId="77777777" w:rsidTr="00A53164">
        <w:trPr>
          <w:cantSplit/>
          <w:trHeight w:val="144"/>
        </w:trPr>
        <w:tc>
          <w:tcPr>
            <w:tcW w:w="4500" w:type="dxa"/>
          </w:tcPr>
          <w:p w14:paraId="007FF1C9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104" w:type="dxa"/>
          </w:tcPr>
          <w:p w14:paraId="476B4B57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966" w:type="dxa"/>
          </w:tcPr>
          <w:p w14:paraId="7A361F98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80" w:type="dxa"/>
          </w:tcPr>
          <w:p w14:paraId="09671178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5215D6D3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080" w:type="dxa"/>
          </w:tcPr>
          <w:p w14:paraId="2ADF3944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</w:tr>
      <w:tr w:rsidR="00A53164" w14:paraId="50511B8A" w14:textId="77777777" w:rsidTr="00A53164">
        <w:trPr>
          <w:cantSplit/>
          <w:trHeight w:val="144"/>
        </w:trPr>
        <w:tc>
          <w:tcPr>
            <w:tcW w:w="4500" w:type="dxa"/>
          </w:tcPr>
          <w:p w14:paraId="643FB618" w14:textId="5EA779E2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รับรู้ในกำไรหรือขาดทุน</w:t>
            </w:r>
            <w:r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>
              <w:rPr>
                <w:rFonts w:ascii="Angsana New" w:eastAsia="Times New Roman" w:hAnsi="Angsana New" w:hint="cs"/>
                <w:b/>
                <w:bCs/>
                <w:i/>
                <w:iCs/>
                <w:sz w:val="30"/>
                <w:szCs w:val="30"/>
                <w:cs/>
              </w:rPr>
              <w:t>(ต่อ)</w:t>
            </w:r>
          </w:p>
        </w:tc>
        <w:tc>
          <w:tcPr>
            <w:tcW w:w="1104" w:type="dxa"/>
          </w:tcPr>
          <w:p w14:paraId="7B399952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966" w:type="dxa"/>
          </w:tcPr>
          <w:p w14:paraId="6BBBE07D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80" w:type="dxa"/>
          </w:tcPr>
          <w:p w14:paraId="21A00570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12FD4E11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080" w:type="dxa"/>
          </w:tcPr>
          <w:p w14:paraId="1AA89461" w14:textId="77777777" w:rsidR="00A53164" w:rsidRDefault="00A53164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</w:tr>
      <w:tr w:rsidR="001701ED" w14:paraId="2CB87BE8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0239CEEF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ค่าเสื่อมราคาของสินทรัพย์สิทธิการใช้อสังหาริมทรัพย์</w:t>
            </w:r>
            <w:r>
              <w:rPr>
                <w:rFonts w:ascii="Angsana New" w:eastAsia="Cordia New" w:hAnsi="Angsana New"/>
                <w:color w:val="000000"/>
                <w:sz w:val="30"/>
                <w:szCs w:val="30"/>
              </w:rPr>
              <w:br/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เพื่อการลงทุน</w:t>
            </w:r>
          </w:p>
        </w:tc>
        <w:tc>
          <w:tcPr>
            <w:tcW w:w="1104" w:type="dxa"/>
          </w:tcPr>
          <w:p w14:paraId="1F5390CA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4AE08F24" w14:textId="134B32A2" w:rsidR="003960BE" w:rsidRDefault="003960BE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115</w:t>
            </w:r>
          </w:p>
        </w:tc>
        <w:tc>
          <w:tcPr>
            <w:tcW w:w="966" w:type="dxa"/>
          </w:tcPr>
          <w:p w14:paraId="7A5DF610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6D437AE2" w14:textId="47CCE084" w:rsidR="001701ED" w:rsidRDefault="00B24C30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89</w:t>
            </w:r>
          </w:p>
        </w:tc>
        <w:tc>
          <w:tcPr>
            <w:tcW w:w="180" w:type="dxa"/>
          </w:tcPr>
          <w:p w14:paraId="50CE1A6D" w14:textId="77777777" w:rsidR="001701ED" w:rsidRDefault="001701ED" w:rsidP="001701ED">
            <w:pPr>
              <w:numPr>
                <w:ilvl w:val="0"/>
                <w:numId w:val="5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49CC9A3E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494627EA" w14:textId="6EB20400" w:rsidR="003960BE" w:rsidRDefault="003960BE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11</w:t>
            </w:r>
          </w:p>
        </w:tc>
        <w:tc>
          <w:tcPr>
            <w:tcW w:w="1080" w:type="dxa"/>
          </w:tcPr>
          <w:p w14:paraId="18D17AAB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02AFC8D6" w14:textId="375BAF6A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11</w:t>
            </w:r>
          </w:p>
        </w:tc>
      </w:tr>
      <w:tr w:rsidR="001701ED" w14:paraId="74098D17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3C7635AC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ค่าเสื่อมราคาของสินทรัพย์สิทธิการใช้ที่ดิน อาคารและ</w:t>
            </w:r>
            <w:r>
              <w:rPr>
                <w:rFonts w:ascii="Angsana New" w:eastAsia="Cordia New" w:hAnsi="Angsana New"/>
                <w:color w:val="000000"/>
                <w:sz w:val="30"/>
                <w:szCs w:val="30"/>
              </w:rPr>
              <w:br/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1104" w:type="dxa"/>
          </w:tcPr>
          <w:p w14:paraId="1DF5CF6B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7A22FDBB" w14:textId="2EF42729" w:rsidR="001701ED" w:rsidRDefault="003960BE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61</w:t>
            </w:r>
          </w:p>
        </w:tc>
        <w:tc>
          <w:tcPr>
            <w:tcW w:w="966" w:type="dxa"/>
          </w:tcPr>
          <w:p w14:paraId="2B6CE22D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left="720" w:right="11"/>
              <w:jc w:val="center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  <w:p w14:paraId="0B2D99EA" w14:textId="10FF0536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6</w:t>
            </w:r>
            <w:r w:rsidR="00B24C30">
              <w:rPr>
                <w:rFonts w:ascii="Angsana New" w:eastAsia="Times New Roman" w:hAnsi="Angsana New"/>
                <w:sz w:val="30"/>
                <w:szCs w:val="30"/>
                <w:lang w:val="en-GB"/>
              </w:rPr>
              <w:t>4</w:t>
            </w:r>
          </w:p>
        </w:tc>
        <w:tc>
          <w:tcPr>
            <w:tcW w:w="180" w:type="dxa"/>
          </w:tcPr>
          <w:p w14:paraId="6F765702" w14:textId="77777777" w:rsidR="001701ED" w:rsidRDefault="001701ED" w:rsidP="001701ED">
            <w:pPr>
              <w:numPr>
                <w:ilvl w:val="0"/>
                <w:numId w:val="5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29F4DFFD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3241B4EB" w14:textId="77302646" w:rsidR="001701ED" w:rsidRDefault="003960BE" w:rsidP="001701ED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26</w:t>
            </w:r>
          </w:p>
        </w:tc>
        <w:tc>
          <w:tcPr>
            <w:tcW w:w="1080" w:type="dxa"/>
          </w:tcPr>
          <w:p w14:paraId="1DC66434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18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5EFEE7A5" w14:textId="58DF6C49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33</w:t>
            </w:r>
          </w:p>
        </w:tc>
      </w:tr>
    </w:tbl>
    <w:p w14:paraId="0E9CEF37" w14:textId="467744F8" w:rsidR="002A0040" w:rsidRPr="006375B5" w:rsidRDefault="002A00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cs/>
          <w:lang w:eastAsia="x-none"/>
        </w:rPr>
      </w:pPr>
    </w:p>
    <w:p w14:paraId="20F26FAE" w14:textId="2CAB681C" w:rsidR="00370B2A" w:rsidRPr="00005BE0" w:rsidRDefault="00005BE0" w:rsidP="00005BE0">
      <w:pPr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005BE0">
        <w:rPr>
          <w:rFonts w:ascii="Angsana New" w:hAnsi="Angsana New" w:hint="cs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</w:t>
      </w:r>
      <w:r>
        <w:rPr>
          <w:rFonts w:ascii="Angsana New" w:hAnsi="Angsana New"/>
          <w:sz w:val="30"/>
          <w:szCs w:val="30"/>
          <w:cs/>
        </w:rPr>
        <w:br/>
      </w:r>
      <w:r w:rsidRPr="00005BE0">
        <w:rPr>
          <w:rFonts w:ascii="Angsana New" w:hAnsi="Angsana New" w:hint="cs"/>
          <w:sz w:val="30"/>
          <w:szCs w:val="30"/>
          <w:cs/>
        </w:rPr>
        <w:t>สำหรับ</w:t>
      </w:r>
      <w:r>
        <w:rPr>
          <w:rFonts w:ascii="Angsana New" w:hAnsi="Angsana New" w:hint="cs"/>
          <w:sz w:val="30"/>
          <w:szCs w:val="30"/>
          <w:cs/>
        </w:rPr>
        <w:t>ปี</w:t>
      </w:r>
      <w:r w:rsidRPr="00005BE0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30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256</w:t>
      </w:r>
      <w:r w:rsidR="001701ED">
        <w:rPr>
          <w:rFonts w:ascii="Angsana New" w:hAnsi="Angsana New"/>
          <w:sz w:val="30"/>
          <w:szCs w:val="30"/>
        </w:rPr>
        <w:t>6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มีจำนวน</w:t>
      </w:r>
      <w:r w:rsidR="00701DAC">
        <w:rPr>
          <w:rFonts w:ascii="Angsana New" w:hAnsi="Angsana New"/>
          <w:sz w:val="30"/>
          <w:szCs w:val="30"/>
        </w:rPr>
        <w:t xml:space="preserve"> 497.23 </w:t>
      </w:r>
      <w:r w:rsidRPr="00005BE0">
        <w:rPr>
          <w:rFonts w:ascii="Angsana New" w:hAnsi="Angsana New" w:hint="cs"/>
          <w:sz w:val="30"/>
          <w:szCs w:val="30"/>
          <w:cs/>
        </w:rPr>
        <w:t>ล้านบาทและ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="002B6EB8">
        <w:rPr>
          <w:rFonts w:ascii="Angsana New" w:hAnsi="Angsana New"/>
          <w:sz w:val="30"/>
          <w:szCs w:val="30"/>
        </w:rPr>
        <w:t>35.54</w:t>
      </w:r>
      <w:r w:rsidR="001701ED" w:rsidRPr="00005BE0">
        <w:rPr>
          <w:rFonts w:ascii="Angsana New" w:hAnsi="Angsana New" w:hint="cs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ล้านบาท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ตามลำดับ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C17F76">
        <w:rPr>
          <w:rFonts w:ascii="Angsana New" w:hAnsi="Angsana New"/>
          <w:i/>
          <w:iCs/>
          <w:sz w:val="30"/>
          <w:szCs w:val="30"/>
          <w:cs/>
        </w:rPr>
        <w:t>(</w:t>
      </w:r>
      <w:r w:rsidR="00383268">
        <w:rPr>
          <w:rFonts w:ascii="Angsana New" w:hAnsi="Angsana New"/>
          <w:i/>
          <w:iCs/>
          <w:sz w:val="30"/>
          <w:szCs w:val="30"/>
        </w:rPr>
        <w:t>25</w:t>
      </w:r>
      <w:r w:rsidR="00824F87" w:rsidRPr="00C17F76">
        <w:rPr>
          <w:rFonts w:ascii="Angsana New" w:hAnsi="Angsana New"/>
          <w:i/>
          <w:iCs/>
          <w:sz w:val="30"/>
          <w:szCs w:val="30"/>
        </w:rPr>
        <w:t>6</w:t>
      </w:r>
      <w:r w:rsidR="001701ED">
        <w:rPr>
          <w:rFonts w:ascii="Angsana New" w:hAnsi="Angsana New"/>
          <w:i/>
          <w:iCs/>
          <w:sz w:val="30"/>
          <w:szCs w:val="30"/>
        </w:rPr>
        <w:t>5</w:t>
      </w:r>
      <w:r w:rsidRPr="00C17F76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1701ED" w:rsidRPr="001701ED">
        <w:rPr>
          <w:rFonts w:ascii="Angsana New" w:hAnsi="Angsana New"/>
          <w:i/>
          <w:iCs/>
          <w:sz w:val="30"/>
          <w:szCs w:val="30"/>
        </w:rPr>
        <w:t>82</w:t>
      </w:r>
      <w:r w:rsidR="00B04EB1">
        <w:rPr>
          <w:rFonts w:ascii="Angsana New" w:hAnsi="Angsana New" w:hint="cs"/>
          <w:i/>
          <w:iCs/>
          <w:sz w:val="30"/>
          <w:szCs w:val="30"/>
          <w:cs/>
        </w:rPr>
        <w:t>3</w:t>
      </w:r>
      <w:r w:rsidR="001701ED" w:rsidRPr="001701ED">
        <w:rPr>
          <w:rFonts w:ascii="Angsana New" w:hAnsi="Angsana New"/>
          <w:i/>
          <w:iCs/>
          <w:sz w:val="30"/>
          <w:szCs w:val="30"/>
        </w:rPr>
        <w:t>.</w:t>
      </w:r>
      <w:r w:rsidR="00B04EB1">
        <w:rPr>
          <w:rFonts w:ascii="Angsana New" w:hAnsi="Angsana New" w:hint="cs"/>
          <w:i/>
          <w:iCs/>
          <w:sz w:val="30"/>
          <w:szCs w:val="30"/>
          <w:cs/>
        </w:rPr>
        <w:t>27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="00B04EB1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และ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/>
          <w:i/>
          <w:iCs/>
          <w:sz w:val="30"/>
          <w:szCs w:val="30"/>
        </w:rPr>
        <w:t>40.88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="001701ED" w:rsidRPr="00005BE0">
        <w:rPr>
          <w:rFonts w:ascii="Angsana New" w:hAnsi="Angsana New"/>
          <w:sz w:val="30"/>
          <w:szCs w:val="30"/>
          <w:cs/>
        </w:rPr>
        <w:t xml:space="preserve"> </w:t>
      </w:r>
      <w:r w:rsidRPr="00C17F76">
        <w:rPr>
          <w:rFonts w:ascii="Angsana New" w:hAnsi="Angsana New" w:hint="cs"/>
          <w:i/>
          <w:iCs/>
          <w:sz w:val="30"/>
          <w:szCs w:val="30"/>
          <w:cs/>
        </w:rPr>
        <w:t>ตามลำดับ</w:t>
      </w:r>
      <w:r w:rsidRPr="00C17F76">
        <w:rPr>
          <w:rFonts w:ascii="Angsana New" w:hAnsi="Angsana New"/>
          <w:i/>
          <w:iCs/>
          <w:sz w:val="30"/>
          <w:szCs w:val="30"/>
          <w:cs/>
        </w:rPr>
        <w:t>)</w:t>
      </w:r>
    </w:p>
    <w:p w14:paraId="64E73129" w14:textId="77777777" w:rsidR="00005BE0" w:rsidRDefault="00005BE0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0FB32395" w14:textId="13EF784F" w:rsidR="00370B2A" w:rsidRPr="006375B5" w:rsidRDefault="00370B2A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ในฐานะผู้ให้เช่า</w:t>
      </w:r>
    </w:p>
    <w:p w14:paraId="33A71815" w14:textId="77777777" w:rsidR="002E2A44" w:rsidRPr="006375B5" w:rsidRDefault="002E2A44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29B80598" w14:textId="77777777" w:rsidR="009458DD" w:rsidRDefault="002E2A44" w:rsidP="002E2A44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สัญญาเช่าอสังหาริมทรัพย์เพื่อการลงทุนประกอบด้วยอาคารสำนักงานหลายแห่งที่ให้เช่าแก่บุคคลที่สามซึ่งจัดประเภทเป็นสัญญาเช่าดำเนินงาน สัญญาเช่าแต่ละฉบับกำหนดระยะเวลาเช่าเป็นเวลา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</w:rPr>
        <w:t xml:space="preserve"> -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ปี โดยการต่ออายุสัญญาเช่าในภายหลังจะมีการตกลงกับผู้เช่า สัญญาเช่าอสังหาริมทรัพย์เพื่อการลงทุนทั้งหมดกำหนดรายได้ค่าเช่าเป็นจำนวนคงที่</w:t>
      </w:r>
    </w:p>
    <w:p w14:paraId="4D817544" w14:textId="1D32AE33" w:rsidR="002E2A44" w:rsidRDefault="002E2A44" w:rsidP="002E2A44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46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4393"/>
        <w:gridCol w:w="1082"/>
        <w:gridCol w:w="271"/>
        <w:gridCol w:w="1041"/>
        <w:gridCol w:w="237"/>
        <w:gridCol w:w="1101"/>
        <w:gridCol w:w="238"/>
        <w:gridCol w:w="1099"/>
      </w:tblGrid>
      <w:tr w:rsidR="005F080D" w:rsidRPr="006375B5" w14:paraId="1B2CF092" w14:textId="77777777" w:rsidTr="005F080D">
        <w:tc>
          <w:tcPr>
            <w:tcW w:w="2321" w:type="pct"/>
          </w:tcPr>
          <w:p w14:paraId="3C5194D2" w14:textId="6640FC60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ค่าเช่าขั้นต่ำที่จะได้รับจากสัญญาให้เช่าดำเนินงาน</w:t>
            </w:r>
          </w:p>
        </w:tc>
        <w:tc>
          <w:tcPr>
            <w:tcW w:w="1265" w:type="pct"/>
            <w:gridSpan w:val="3"/>
          </w:tcPr>
          <w:p w14:paraId="127A6CB6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5" w:type="pct"/>
          </w:tcPr>
          <w:p w14:paraId="7DA94C11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88" w:type="pct"/>
            <w:gridSpan w:val="3"/>
          </w:tcPr>
          <w:p w14:paraId="62D83317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F080D" w:rsidRPr="006375B5" w14:paraId="38D18AA0" w14:textId="77777777" w:rsidTr="005F080D">
        <w:trPr>
          <w:trHeight w:val="60"/>
        </w:trPr>
        <w:tc>
          <w:tcPr>
            <w:tcW w:w="2321" w:type="pct"/>
          </w:tcPr>
          <w:p w14:paraId="2615C424" w14:textId="661ED6A6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ณ </w:t>
            </w: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วันที่</w:t>
            </w:r>
            <w:r w:rsidRPr="009458DD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824F87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9458DD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572" w:type="pct"/>
          </w:tcPr>
          <w:p w14:paraId="5A1D3B0F" w14:textId="074A1866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1701E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43" w:type="pct"/>
          </w:tcPr>
          <w:p w14:paraId="2E6FA12A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50" w:type="pct"/>
          </w:tcPr>
          <w:p w14:paraId="0B86A59F" w14:textId="72F43BEB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1701ED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25" w:type="pct"/>
          </w:tcPr>
          <w:p w14:paraId="478C84AD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2" w:type="pct"/>
          </w:tcPr>
          <w:p w14:paraId="74CAB85C" w14:textId="36DACCEA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1701E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26" w:type="pct"/>
          </w:tcPr>
          <w:p w14:paraId="200FA79F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1" w:type="pct"/>
          </w:tcPr>
          <w:p w14:paraId="139E3E87" w14:textId="640E432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1701ED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5F080D" w:rsidRPr="006375B5" w14:paraId="37AE2022" w14:textId="77777777" w:rsidTr="005F080D">
        <w:trPr>
          <w:trHeight w:val="344"/>
        </w:trPr>
        <w:tc>
          <w:tcPr>
            <w:tcW w:w="2321" w:type="pct"/>
          </w:tcPr>
          <w:p w14:paraId="59BFDDD6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79" w:type="pct"/>
            <w:gridSpan w:val="7"/>
          </w:tcPr>
          <w:p w14:paraId="27DBD604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701ED" w:rsidRPr="006375B5" w14:paraId="75FAB245" w14:textId="77777777" w:rsidTr="005F080D">
        <w:tc>
          <w:tcPr>
            <w:tcW w:w="2321" w:type="pct"/>
          </w:tcPr>
          <w:p w14:paraId="35BFDDA6" w14:textId="669CB94E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9458DD">
              <w:rPr>
                <w:rFonts w:ascii="Angsana New" w:hAnsi="Angsana New" w:hint="cs"/>
                <w:sz w:val="30"/>
                <w:szCs w:val="30"/>
                <w:cs/>
              </w:rPr>
              <w:t>ภายใน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หนึ่งปี</w:t>
            </w:r>
          </w:p>
        </w:tc>
        <w:tc>
          <w:tcPr>
            <w:tcW w:w="572" w:type="pct"/>
          </w:tcPr>
          <w:p w14:paraId="1CA6FBCE" w14:textId="2B020FB1" w:rsidR="001701ED" w:rsidRDefault="005C0219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</w:t>
            </w:r>
            <w:r w:rsidR="00701DAC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43" w:type="pct"/>
          </w:tcPr>
          <w:p w14:paraId="4D16C0C9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7CEECCA3" w14:textId="1841F938" w:rsidR="001701ED" w:rsidRPr="000E564C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</w:rPr>
              <w:t>1,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867</w:t>
            </w:r>
          </w:p>
        </w:tc>
        <w:tc>
          <w:tcPr>
            <w:tcW w:w="125" w:type="pct"/>
          </w:tcPr>
          <w:p w14:paraId="702D7F73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1C7F50E5" w14:textId="4D426F9D" w:rsidR="001701ED" w:rsidRDefault="00823AA5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306</w:t>
            </w:r>
          </w:p>
        </w:tc>
        <w:tc>
          <w:tcPr>
            <w:tcW w:w="126" w:type="pct"/>
          </w:tcPr>
          <w:p w14:paraId="5B4F2D3E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07878B61" w14:textId="48FB2FA4" w:rsidR="001701ED" w:rsidRPr="000E564C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249</w:t>
            </w:r>
          </w:p>
        </w:tc>
      </w:tr>
      <w:tr w:rsidR="001701ED" w:rsidRPr="006375B5" w14:paraId="17682173" w14:textId="77777777" w:rsidTr="005F080D">
        <w:tc>
          <w:tcPr>
            <w:tcW w:w="2321" w:type="pct"/>
          </w:tcPr>
          <w:p w14:paraId="36D48D02" w14:textId="6463CFC9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="Angsana New" w:eastAsia="MS Mincho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หลังจากหนึ่งปีแต่ไม่เกินห้าปี</w:t>
            </w:r>
          </w:p>
        </w:tc>
        <w:tc>
          <w:tcPr>
            <w:tcW w:w="572" w:type="pct"/>
          </w:tcPr>
          <w:p w14:paraId="13324EDC" w14:textId="476B6AA0" w:rsidR="001701ED" w:rsidRDefault="005C0219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5,2</w:t>
            </w:r>
            <w:r w:rsidR="00701DAC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43" w:type="pct"/>
          </w:tcPr>
          <w:p w14:paraId="0C080C31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2BC8651B" w14:textId="1F5372C0" w:rsidR="001701ED" w:rsidRPr="000E564C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4,</w:t>
            </w: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347</w:t>
            </w:r>
          </w:p>
        </w:tc>
        <w:tc>
          <w:tcPr>
            <w:tcW w:w="125" w:type="pct"/>
          </w:tcPr>
          <w:p w14:paraId="41DB8437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1D6C0FCB" w14:textId="3D6720C7" w:rsidR="001701ED" w:rsidRDefault="00823AA5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658</w:t>
            </w:r>
          </w:p>
        </w:tc>
        <w:tc>
          <w:tcPr>
            <w:tcW w:w="126" w:type="pct"/>
          </w:tcPr>
          <w:p w14:paraId="55A6A21B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74A5CAF5" w14:textId="53BD7257" w:rsidR="001701ED" w:rsidRPr="000E564C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657</w:t>
            </w:r>
          </w:p>
        </w:tc>
      </w:tr>
      <w:tr w:rsidR="001701ED" w:rsidRPr="006375B5" w14:paraId="489709A1" w14:textId="77777777" w:rsidTr="005F080D">
        <w:tc>
          <w:tcPr>
            <w:tcW w:w="2321" w:type="pct"/>
          </w:tcPr>
          <w:p w14:paraId="63E9E291" w14:textId="4F87F48C" w:rsidR="001701ED" w:rsidRPr="00B12DDD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458DD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หลังจาก</w:t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ห้า</w:t>
            </w:r>
            <w:r w:rsidRPr="009458DD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572" w:type="pct"/>
          </w:tcPr>
          <w:p w14:paraId="1EA5C392" w14:textId="55D68752" w:rsidR="001701ED" w:rsidRDefault="00701DAC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2,918</w:t>
            </w:r>
          </w:p>
        </w:tc>
        <w:tc>
          <w:tcPr>
            <w:tcW w:w="143" w:type="pct"/>
          </w:tcPr>
          <w:p w14:paraId="584C8B49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0B8841CB" w14:textId="65601BFF" w:rsidR="001701ED" w:rsidRPr="000E564C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3,</w:t>
            </w: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489</w:t>
            </w:r>
          </w:p>
        </w:tc>
        <w:tc>
          <w:tcPr>
            <w:tcW w:w="125" w:type="pct"/>
          </w:tcPr>
          <w:p w14:paraId="0550CD29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07DB4B28" w14:textId="1BBAF5B0" w:rsidR="001701ED" w:rsidRDefault="00823AA5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680</w:t>
            </w:r>
          </w:p>
        </w:tc>
        <w:tc>
          <w:tcPr>
            <w:tcW w:w="126" w:type="pct"/>
          </w:tcPr>
          <w:p w14:paraId="02DEE5EC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3C273E8A" w14:textId="74B5B061" w:rsidR="001701ED" w:rsidRPr="000E564C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756</w:t>
            </w:r>
          </w:p>
        </w:tc>
      </w:tr>
      <w:tr w:rsidR="001701ED" w:rsidRPr="006375B5" w14:paraId="0003E304" w14:textId="77777777" w:rsidTr="005F080D">
        <w:tc>
          <w:tcPr>
            <w:tcW w:w="2321" w:type="pct"/>
          </w:tcPr>
          <w:p w14:paraId="0E3B0F0E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</w:tcPr>
          <w:p w14:paraId="18115670" w14:textId="4C174EC1" w:rsidR="001701ED" w:rsidRPr="006375B5" w:rsidRDefault="005C0219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10,</w:t>
            </w:r>
            <w:r w:rsidR="00701D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516</w:t>
            </w:r>
          </w:p>
        </w:tc>
        <w:tc>
          <w:tcPr>
            <w:tcW w:w="143" w:type="pct"/>
          </w:tcPr>
          <w:p w14:paraId="6C2DC04E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50" w:type="pct"/>
            <w:tcBorders>
              <w:top w:val="single" w:sz="4" w:space="0" w:color="auto"/>
              <w:bottom w:val="double" w:sz="4" w:space="0" w:color="auto"/>
            </w:tcBorders>
          </w:tcPr>
          <w:p w14:paraId="32376453" w14:textId="440E0A5F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9,703</w:t>
            </w:r>
          </w:p>
        </w:tc>
        <w:tc>
          <w:tcPr>
            <w:tcW w:w="125" w:type="pct"/>
          </w:tcPr>
          <w:p w14:paraId="1210A4E3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  <w:bottom w:val="double" w:sz="4" w:space="0" w:color="auto"/>
            </w:tcBorders>
          </w:tcPr>
          <w:p w14:paraId="23925F0D" w14:textId="1CBD8736" w:rsidR="001701ED" w:rsidRPr="006375B5" w:rsidRDefault="00823AA5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1,644</w:t>
            </w:r>
          </w:p>
        </w:tc>
        <w:tc>
          <w:tcPr>
            <w:tcW w:w="126" w:type="pct"/>
          </w:tcPr>
          <w:p w14:paraId="41552D3F" w14:textId="77777777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7BB59436" w14:textId="1D4E555B" w:rsidR="001701ED" w:rsidRPr="006375B5" w:rsidRDefault="001701ED" w:rsidP="001701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1,662</w:t>
            </w:r>
          </w:p>
        </w:tc>
      </w:tr>
    </w:tbl>
    <w:p w14:paraId="24A98270" w14:textId="35B73D8A" w:rsidR="00370B2A" w:rsidRDefault="00370B2A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1C0A4C2" w14:textId="77777777" w:rsidR="009458DD" w:rsidRPr="006375B5" w:rsidRDefault="009458DD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3066DFE7" w14:textId="33195705" w:rsidR="00BF14C1" w:rsidRPr="006375B5" w:rsidRDefault="00BF14C1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16"/>
        <w:rPr>
          <w:rFonts w:ascii="Angsana New" w:hAnsi="Angsana New"/>
          <w:b/>
          <w:bCs/>
          <w:sz w:val="30"/>
          <w:szCs w:val="30"/>
          <w:lang w:eastAsia="x-none"/>
        </w:rPr>
      </w:pPr>
    </w:p>
    <w:p w14:paraId="6E2C370D" w14:textId="77777777" w:rsidR="00BF14C1" w:rsidRPr="006375B5" w:rsidRDefault="00BF14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eastAsia="x-none"/>
        </w:rPr>
      </w:pPr>
      <w:r w:rsidRPr="006375B5">
        <w:rPr>
          <w:rFonts w:ascii="Angsana New" w:hAnsi="Angsana New"/>
          <w:b/>
          <w:bCs/>
          <w:sz w:val="30"/>
          <w:szCs w:val="30"/>
          <w:lang w:eastAsia="x-none"/>
        </w:rPr>
        <w:br w:type="page"/>
      </w:r>
    </w:p>
    <w:p w14:paraId="66D7E52C" w14:textId="1E3FF0A6" w:rsidR="00E56BB0" w:rsidRPr="006375B5" w:rsidRDefault="0031115B" w:rsidP="00A35800">
      <w:pPr>
        <w:pStyle w:val="Heading6"/>
        <w:numPr>
          <w:ilvl w:val="0"/>
          <w:numId w:val="16"/>
        </w:numPr>
        <w:tabs>
          <w:tab w:val="left" w:pos="540"/>
          <w:tab w:val="left" w:pos="990"/>
          <w:tab w:val="left" w:pos="108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หนี้สินที่มีภาระดอกเบี้ย</w:t>
      </w:r>
      <w:r w:rsidR="001A0F1B"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FEE9E90" w14:textId="77777777" w:rsidR="006E43D4" w:rsidRPr="006375B5" w:rsidRDefault="006E43D4" w:rsidP="006E43D4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Style w:val="TableGrid"/>
        <w:tblW w:w="9370" w:type="dxa"/>
        <w:tblInd w:w="4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"/>
        <w:gridCol w:w="2070"/>
        <w:gridCol w:w="811"/>
        <w:gridCol w:w="900"/>
        <w:gridCol w:w="270"/>
        <w:gridCol w:w="891"/>
        <w:gridCol w:w="9"/>
        <w:gridCol w:w="261"/>
        <w:gridCol w:w="9"/>
        <w:gridCol w:w="708"/>
        <w:gridCol w:w="9"/>
        <w:gridCol w:w="237"/>
        <w:gridCol w:w="9"/>
        <w:gridCol w:w="917"/>
        <w:gridCol w:w="9"/>
        <w:gridCol w:w="271"/>
        <w:gridCol w:w="891"/>
        <w:gridCol w:w="10"/>
        <w:gridCol w:w="270"/>
        <w:gridCol w:w="811"/>
      </w:tblGrid>
      <w:tr w:rsidR="00833C51" w:rsidRPr="006375B5" w14:paraId="66D4DBF0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00DE5250" w14:textId="5F2DCD04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</w:tcPr>
          <w:p w14:paraId="6C086C13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Cs/>
                <w:sz w:val="26"/>
                <w:szCs w:val="26"/>
                <w:cs/>
              </w:rPr>
            </w:pPr>
          </w:p>
        </w:tc>
        <w:tc>
          <w:tcPr>
            <w:tcW w:w="6482" w:type="dxa"/>
            <w:gridSpan w:val="17"/>
          </w:tcPr>
          <w:p w14:paraId="1A270AC5" w14:textId="254E460D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33C51" w:rsidRPr="006375B5" w14:paraId="7E455E52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0F06851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</w:tcPr>
          <w:p w14:paraId="082D9E34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57" w:type="dxa"/>
            <w:gridSpan w:val="8"/>
          </w:tcPr>
          <w:p w14:paraId="591ADD3F" w14:textId="20EBBB19" w:rsidR="00833C51" w:rsidRPr="006375B5" w:rsidRDefault="000E564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1701ED">
              <w:rPr>
                <w:rFonts w:ascii="Angsana New" w:hAnsi="Angsana New"/>
                <w:sz w:val="26"/>
                <w:szCs w:val="26"/>
              </w:rPr>
              <w:t>6</w:t>
            </w:r>
          </w:p>
        </w:tc>
        <w:tc>
          <w:tcPr>
            <w:tcW w:w="246" w:type="dxa"/>
            <w:gridSpan w:val="2"/>
          </w:tcPr>
          <w:p w14:paraId="76A6A81A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79" w:type="dxa"/>
            <w:gridSpan w:val="7"/>
          </w:tcPr>
          <w:p w14:paraId="728BF510" w14:textId="47CAC105" w:rsidR="00833C51" w:rsidRPr="006375B5" w:rsidRDefault="000E564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1701ED">
              <w:rPr>
                <w:rFonts w:ascii="Angsana New" w:hAnsi="Angsana New"/>
                <w:sz w:val="26"/>
                <w:szCs w:val="26"/>
              </w:rPr>
              <w:t>5</w:t>
            </w:r>
          </w:p>
        </w:tc>
      </w:tr>
      <w:tr w:rsidR="00833C51" w:rsidRPr="006375B5" w14:paraId="5FDB5EDA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46406534" w14:textId="7B1EF49B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F7747A5" w14:textId="2BB49001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0450EC" w14:textId="74E6903E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56A12841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F921A21" w14:textId="4AAFACEE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gridSpan w:val="2"/>
            <w:vAlign w:val="bottom"/>
          </w:tcPr>
          <w:p w14:paraId="23015FF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6CC84CB" w14:textId="059F4892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6F0F1A56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1725718" w14:textId="6DFC5D96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1" w:type="dxa"/>
            <w:vAlign w:val="bottom"/>
          </w:tcPr>
          <w:p w14:paraId="0A840552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5CCC6DA" w14:textId="1637992F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1BF5452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B6BC117" w14:textId="085DEC1C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833C51" w:rsidRPr="006375B5" w14:paraId="0A99D0D9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53D182B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791C450" w14:textId="13AB3FA0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1E24EC42" w14:textId="4474B5FD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0988667D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50D079F7" w14:textId="08983F79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gridSpan w:val="2"/>
            <w:vAlign w:val="bottom"/>
          </w:tcPr>
          <w:p w14:paraId="68E3C72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55D105F" w14:textId="5886331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246" w:type="dxa"/>
            <w:gridSpan w:val="2"/>
            <w:vAlign w:val="center"/>
          </w:tcPr>
          <w:p w14:paraId="5E49CC20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5028C9A1" w14:textId="7B778EBC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1" w:type="dxa"/>
            <w:vAlign w:val="bottom"/>
          </w:tcPr>
          <w:p w14:paraId="47CC15C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7B6D6463" w14:textId="39018053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2EB12107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C4CD525" w14:textId="28776B59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</w:tr>
      <w:tr w:rsidR="00EE6F9D" w:rsidRPr="006375B5" w14:paraId="76B742CF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4B03FA01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29AE502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2" w:type="dxa"/>
            <w:gridSpan w:val="17"/>
            <w:vAlign w:val="bottom"/>
          </w:tcPr>
          <w:p w14:paraId="54BD2167" w14:textId="615D5E10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C351C1" w:rsidRPr="006375B5" w14:paraId="54E9CDCD" w14:textId="77777777" w:rsidTr="001701ED">
        <w:trPr>
          <w:gridBefore w:val="1"/>
          <w:wBefore w:w="7" w:type="dxa"/>
          <w:tblHeader/>
        </w:trPr>
        <w:tc>
          <w:tcPr>
            <w:tcW w:w="2881" w:type="dxa"/>
            <w:gridSpan w:val="2"/>
          </w:tcPr>
          <w:p w14:paraId="4B8905EA" w14:textId="3F78A178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ส่วนที่หมุนเวียน </w:t>
            </w:r>
            <w:r w:rsidR="00A10BA2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br/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(ไม่รวมดอกเบี้ย</w:t>
            </w:r>
            <w:r w:rsidR="003D3D07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62B4D060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DAAE211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2FAF954C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DFF4665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53C7CF6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3C92D557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80F3AA0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2B490C07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C5F44B5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DDB9743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C46D86E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EE6F9D" w:rsidRPr="006375B5" w14:paraId="6D6AED44" w14:textId="77777777" w:rsidTr="001701ED">
        <w:trPr>
          <w:gridBefore w:val="1"/>
          <w:wBefore w:w="7" w:type="dxa"/>
          <w:trHeight w:val="335"/>
          <w:tblHeader/>
        </w:trPr>
        <w:tc>
          <w:tcPr>
            <w:tcW w:w="2070" w:type="dxa"/>
          </w:tcPr>
          <w:p w14:paraId="58D8D73C" w14:textId="088B54F7" w:rsidR="00EE6F9D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</w:t>
            </w:r>
            <w:r w:rsidR="003D689B">
              <w:rPr>
                <w:rFonts w:ascii="Angsana New" w:hAnsi="Angsana New" w:hint="cs"/>
                <w:sz w:val="26"/>
                <w:szCs w:val="26"/>
                <w:cs/>
              </w:rPr>
              <w:t>จาก</w:t>
            </w:r>
          </w:p>
        </w:tc>
        <w:tc>
          <w:tcPr>
            <w:tcW w:w="811" w:type="dxa"/>
            <w:vAlign w:val="bottom"/>
          </w:tcPr>
          <w:p w14:paraId="11C61016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63D60F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F17F4E2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051A70A0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25F5A9A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F23B3C9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7B5312A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D2BD793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35F9E889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4F5AAA35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440964F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1CD3337C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1701ED" w:rsidRPr="006375B5" w14:paraId="7309BD94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020C7F2F" w14:textId="28D66829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3477F18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878F459" w14:textId="32523F37" w:rsidR="001701ED" w:rsidRPr="006375B5" w:rsidRDefault="004A23A3" w:rsidP="003C4E7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12</w:t>
            </w:r>
          </w:p>
        </w:tc>
        <w:tc>
          <w:tcPr>
            <w:tcW w:w="270" w:type="dxa"/>
            <w:vAlign w:val="bottom"/>
          </w:tcPr>
          <w:p w14:paraId="5342EF4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9E2FEEA" w14:textId="7A9EC114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3,88</w:t>
            </w:r>
            <w:r w:rsidR="00B36A06">
              <w:rPr>
                <w:rFonts w:ascii="Angsana New" w:hAnsi="Angsana New"/>
                <w:sz w:val="26"/>
                <w:szCs w:val="26"/>
              </w:rPr>
              <w:t>0</w:t>
            </w:r>
          </w:p>
        </w:tc>
        <w:tc>
          <w:tcPr>
            <w:tcW w:w="270" w:type="dxa"/>
            <w:gridSpan w:val="2"/>
            <w:vAlign w:val="bottom"/>
          </w:tcPr>
          <w:p w14:paraId="245A3BB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4B193C1" w14:textId="3F9B423D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</w:t>
            </w:r>
            <w:r w:rsidR="00B36A06">
              <w:rPr>
                <w:rFonts w:ascii="Angsana New" w:hAnsi="Angsana New"/>
                <w:sz w:val="26"/>
                <w:szCs w:val="26"/>
              </w:rPr>
              <w:t>892</w:t>
            </w:r>
          </w:p>
        </w:tc>
        <w:tc>
          <w:tcPr>
            <w:tcW w:w="246" w:type="dxa"/>
            <w:gridSpan w:val="2"/>
            <w:vAlign w:val="center"/>
          </w:tcPr>
          <w:p w14:paraId="1B7E166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4F2E253D" w14:textId="370F4525" w:rsidR="001701ED" w:rsidRPr="006375B5" w:rsidRDefault="001701ED" w:rsidP="009A1B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1" w:type="dxa"/>
            <w:vAlign w:val="bottom"/>
          </w:tcPr>
          <w:p w14:paraId="38577B5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F246F56" w14:textId="248ABE2C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3,810</w:t>
            </w:r>
          </w:p>
        </w:tc>
        <w:tc>
          <w:tcPr>
            <w:tcW w:w="270" w:type="dxa"/>
            <w:vAlign w:val="bottom"/>
          </w:tcPr>
          <w:p w14:paraId="03CFF3D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BCA180E" w14:textId="3077C208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3,810</w:t>
            </w:r>
          </w:p>
        </w:tc>
      </w:tr>
      <w:tr w:rsidR="001701ED" w:rsidRPr="006375B5" w14:paraId="1594AC50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6F5682DC" w14:textId="3F0A5468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</w:p>
        </w:tc>
        <w:tc>
          <w:tcPr>
            <w:tcW w:w="811" w:type="dxa"/>
            <w:vAlign w:val="bottom"/>
          </w:tcPr>
          <w:p w14:paraId="64E725C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2A07CCA" w14:textId="1105E4C6" w:rsidR="001701ED" w:rsidRPr="006375B5" w:rsidRDefault="001701ED" w:rsidP="003C4E7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1E007C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A97588C" w14:textId="38B19DF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B2CEB5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254D6BCF" w14:textId="090C51FA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262D99B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E6E360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251B87C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C33CF7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AAA74E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8537AA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1701ED" w:rsidRPr="006375B5" w14:paraId="0507C717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203E0326" w14:textId="08AF14B6" w:rsidR="001701ED" w:rsidRPr="006375B5" w:rsidRDefault="00CA3E9C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จาก</w:t>
            </w:r>
            <w:r w:rsidR="001701ED"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060B892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39A1197" w14:textId="450DF056" w:rsidR="001701ED" w:rsidRPr="006375B5" w:rsidRDefault="001701ED" w:rsidP="003C4E7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16E9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41CCBE1" w14:textId="1E372833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FC670F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AE7D7A5" w14:textId="56AF4D59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3B48A5B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D0A2FF9" w14:textId="26B96EFB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3ADF632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6EAFCF9" w14:textId="43C63A5A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FF7AC5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B9B047A" w14:textId="73A60978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1701ED" w:rsidRPr="006375B5" w14:paraId="40F8366F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5EBD9A2A" w14:textId="0AD419FF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811" w:type="dxa"/>
            <w:vAlign w:val="bottom"/>
          </w:tcPr>
          <w:p w14:paraId="2AD02D0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F5D25DD" w14:textId="54EB434D" w:rsidR="001701ED" w:rsidRPr="006375B5" w:rsidRDefault="004A23A3" w:rsidP="003C4E7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2,577</w:t>
            </w:r>
          </w:p>
        </w:tc>
        <w:tc>
          <w:tcPr>
            <w:tcW w:w="270" w:type="dxa"/>
            <w:vAlign w:val="bottom"/>
          </w:tcPr>
          <w:p w14:paraId="0382567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3A3C0280" w14:textId="18EA5BAB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400</w:t>
            </w:r>
          </w:p>
        </w:tc>
        <w:tc>
          <w:tcPr>
            <w:tcW w:w="270" w:type="dxa"/>
            <w:gridSpan w:val="2"/>
            <w:vAlign w:val="bottom"/>
          </w:tcPr>
          <w:p w14:paraId="2B38B83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A0046BD" w14:textId="18599754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2,977</w:t>
            </w:r>
          </w:p>
        </w:tc>
        <w:tc>
          <w:tcPr>
            <w:tcW w:w="246" w:type="dxa"/>
            <w:gridSpan w:val="2"/>
            <w:vAlign w:val="center"/>
          </w:tcPr>
          <w:p w14:paraId="37A686F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0A93B3EE" w14:textId="3805C4D3" w:rsidR="001701ED" w:rsidRPr="006375B5" w:rsidRDefault="001701ED" w:rsidP="009A1B68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1,612</w:t>
            </w:r>
          </w:p>
        </w:tc>
        <w:tc>
          <w:tcPr>
            <w:tcW w:w="271" w:type="dxa"/>
            <w:vAlign w:val="bottom"/>
          </w:tcPr>
          <w:p w14:paraId="5F6A65E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FD47B2E" w14:textId="0AA359DE" w:rsidR="001701ED" w:rsidRPr="006375B5" w:rsidRDefault="001701ED" w:rsidP="00B271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70" w:type="dxa"/>
            <w:vAlign w:val="bottom"/>
          </w:tcPr>
          <w:p w14:paraId="65865DE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6ECCC6EC" w14:textId="28D2478E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1,812</w:t>
            </w:r>
          </w:p>
        </w:tc>
      </w:tr>
      <w:tr w:rsidR="001701ED" w:rsidRPr="006375B5" w14:paraId="130F63A8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5224E716" w14:textId="05859AD4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1" w:type="dxa"/>
            <w:vAlign w:val="bottom"/>
          </w:tcPr>
          <w:p w14:paraId="6CC2213D" w14:textId="09F7FB88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E8210B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EC89B3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0F8741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68B472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835ECC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7CA467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5FD527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52516AE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187F31A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2A0B8A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AD972A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1701ED" w:rsidRPr="006375B5" w14:paraId="770A0ABD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6FC88F62" w14:textId="0EF5C4A5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1" w:type="dxa"/>
            <w:vAlign w:val="bottom"/>
          </w:tcPr>
          <w:p w14:paraId="7C318C79" w14:textId="6715D119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 w:rsidR="00A81BDD"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13E6F120" w14:textId="400F20DF" w:rsidR="001701ED" w:rsidRPr="006375B5" w:rsidRDefault="004A23A3" w:rsidP="00077A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DBD132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99446F5" w14:textId="5F375C4C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6,169</w:t>
            </w:r>
          </w:p>
        </w:tc>
        <w:tc>
          <w:tcPr>
            <w:tcW w:w="270" w:type="dxa"/>
            <w:gridSpan w:val="2"/>
            <w:vAlign w:val="bottom"/>
          </w:tcPr>
          <w:p w14:paraId="4873210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3C63B3F" w14:textId="1FBE71AE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6,169</w:t>
            </w:r>
          </w:p>
        </w:tc>
        <w:tc>
          <w:tcPr>
            <w:tcW w:w="246" w:type="dxa"/>
            <w:gridSpan w:val="2"/>
            <w:vAlign w:val="center"/>
          </w:tcPr>
          <w:p w14:paraId="66DB9A7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1C23C2D" w14:textId="4A727457" w:rsidR="001701ED" w:rsidRPr="006375B5" w:rsidRDefault="001701ED" w:rsidP="009A1B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1" w:type="dxa"/>
            <w:vAlign w:val="bottom"/>
          </w:tcPr>
          <w:p w14:paraId="638B358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6E9087AD" w14:textId="4BAFA6F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11,999</w:t>
            </w:r>
          </w:p>
        </w:tc>
        <w:tc>
          <w:tcPr>
            <w:tcW w:w="270" w:type="dxa"/>
            <w:vAlign w:val="bottom"/>
          </w:tcPr>
          <w:p w14:paraId="39B1F4A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B04825C" w14:textId="56156243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11,999</w:t>
            </w:r>
          </w:p>
        </w:tc>
      </w:tr>
      <w:tr w:rsidR="001701ED" w:rsidRPr="006375B5" w14:paraId="0C9D3F3C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4343B89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ที่ถึง</w:t>
            </w:r>
          </w:p>
          <w:p w14:paraId="1271E410" w14:textId="5C0D66D1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กำหนดชำระภายในหนึ่งปี</w:t>
            </w:r>
          </w:p>
        </w:tc>
        <w:tc>
          <w:tcPr>
            <w:tcW w:w="811" w:type="dxa"/>
            <w:vAlign w:val="bottom"/>
          </w:tcPr>
          <w:p w14:paraId="3646E9F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598B873E" w14:textId="681BED9C" w:rsidR="001701ED" w:rsidRPr="006375B5" w:rsidRDefault="004A23A3" w:rsidP="00077A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8D04AC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bottom w:val="single" w:sz="4" w:space="0" w:color="auto"/>
            </w:tcBorders>
            <w:vAlign w:val="bottom"/>
          </w:tcPr>
          <w:p w14:paraId="49D1E520" w14:textId="3C603AAD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345</w:t>
            </w:r>
          </w:p>
        </w:tc>
        <w:tc>
          <w:tcPr>
            <w:tcW w:w="270" w:type="dxa"/>
            <w:gridSpan w:val="2"/>
            <w:vAlign w:val="bottom"/>
          </w:tcPr>
          <w:p w14:paraId="144FC9E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single" w:sz="4" w:space="0" w:color="auto"/>
            </w:tcBorders>
            <w:vAlign w:val="bottom"/>
          </w:tcPr>
          <w:p w14:paraId="54007AA1" w14:textId="75E65A04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345</w:t>
            </w:r>
          </w:p>
        </w:tc>
        <w:tc>
          <w:tcPr>
            <w:tcW w:w="246" w:type="dxa"/>
            <w:gridSpan w:val="2"/>
            <w:vAlign w:val="center"/>
          </w:tcPr>
          <w:p w14:paraId="316D4DA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single" w:sz="4" w:space="0" w:color="auto"/>
            </w:tcBorders>
            <w:vAlign w:val="bottom"/>
          </w:tcPr>
          <w:p w14:paraId="4949C1DC" w14:textId="5A9F0B7F" w:rsidR="001701ED" w:rsidRPr="006375B5" w:rsidRDefault="001701ED" w:rsidP="009A1B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1" w:type="dxa"/>
            <w:vAlign w:val="bottom"/>
          </w:tcPr>
          <w:p w14:paraId="2D9EF0D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bottom w:val="single" w:sz="4" w:space="0" w:color="auto"/>
            </w:tcBorders>
            <w:vAlign w:val="bottom"/>
          </w:tcPr>
          <w:p w14:paraId="458AFCE4" w14:textId="7A5F0F24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224</w:t>
            </w:r>
          </w:p>
        </w:tc>
        <w:tc>
          <w:tcPr>
            <w:tcW w:w="270" w:type="dxa"/>
            <w:vAlign w:val="bottom"/>
          </w:tcPr>
          <w:p w14:paraId="00148FE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2FE20316" w14:textId="1F18584D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224</w:t>
            </w:r>
          </w:p>
        </w:tc>
      </w:tr>
      <w:tr w:rsidR="001701ED" w:rsidRPr="006375B5" w14:paraId="655995C8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506EDD5A" w14:textId="6F61463F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1" w:type="dxa"/>
            <w:vAlign w:val="bottom"/>
          </w:tcPr>
          <w:p w14:paraId="482E9DD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3F68FF6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A1B70F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</w:tcBorders>
            <w:vAlign w:val="bottom"/>
          </w:tcPr>
          <w:p w14:paraId="49C92C9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1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5C1530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top w:val="single" w:sz="4" w:space="0" w:color="auto"/>
            </w:tcBorders>
            <w:vAlign w:val="bottom"/>
          </w:tcPr>
          <w:p w14:paraId="249C3FF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40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94FA91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top w:val="single" w:sz="4" w:space="0" w:color="auto"/>
            </w:tcBorders>
            <w:vAlign w:val="bottom"/>
          </w:tcPr>
          <w:p w14:paraId="2016016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07410C3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</w:tcBorders>
            <w:vAlign w:val="bottom"/>
          </w:tcPr>
          <w:p w14:paraId="657F33A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BECC5E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25706ED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1701ED" w:rsidRPr="006375B5" w14:paraId="2A966B43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233AE77F" w14:textId="15128312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1" w:type="dxa"/>
            <w:vAlign w:val="bottom"/>
          </w:tcPr>
          <w:p w14:paraId="25CFB3B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C2EB014" w14:textId="254B3244" w:rsidR="001701ED" w:rsidRPr="006375B5" w:rsidRDefault="004A23A3" w:rsidP="003C4E7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2,589</w:t>
            </w:r>
          </w:p>
        </w:tc>
        <w:tc>
          <w:tcPr>
            <w:tcW w:w="270" w:type="dxa"/>
            <w:vAlign w:val="bottom"/>
          </w:tcPr>
          <w:p w14:paraId="1625AA0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bottom w:val="double" w:sz="4" w:space="0" w:color="auto"/>
            </w:tcBorders>
            <w:vAlign w:val="bottom"/>
          </w:tcPr>
          <w:p w14:paraId="3DF7F827" w14:textId="2552D7B7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10,</w:t>
            </w:r>
            <w:r w:rsidR="003F0A56">
              <w:rPr>
                <w:rFonts w:ascii="Angsana New" w:hAnsi="Angsana New"/>
                <w:b/>
                <w:bCs/>
                <w:sz w:val="26"/>
                <w:szCs w:val="26"/>
              </w:rPr>
              <w:t>794</w:t>
            </w:r>
          </w:p>
        </w:tc>
        <w:tc>
          <w:tcPr>
            <w:tcW w:w="270" w:type="dxa"/>
            <w:gridSpan w:val="2"/>
            <w:vAlign w:val="bottom"/>
          </w:tcPr>
          <w:p w14:paraId="6CF7B97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double" w:sz="4" w:space="0" w:color="auto"/>
            </w:tcBorders>
            <w:vAlign w:val="bottom"/>
          </w:tcPr>
          <w:p w14:paraId="76923CFA" w14:textId="2B85D882" w:rsidR="001701ED" w:rsidRPr="006375B5" w:rsidRDefault="004A23A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13,3</w:t>
            </w:r>
            <w:r w:rsidR="003F0A56">
              <w:rPr>
                <w:rFonts w:ascii="Angsana New" w:hAnsi="Angsana New"/>
                <w:b/>
                <w:bCs/>
                <w:sz w:val="26"/>
                <w:szCs w:val="26"/>
              </w:rPr>
              <w:t>83</w:t>
            </w:r>
          </w:p>
        </w:tc>
        <w:tc>
          <w:tcPr>
            <w:tcW w:w="246" w:type="dxa"/>
            <w:gridSpan w:val="2"/>
            <w:vAlign w:val="center"/>
          </w:tcPr>
          <w:p w14:paraId="633A38A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double" w:sz="4" w:space="0" w:color="auto"/>
            </w:tcBorders>
            <w:vAlign w:val="bottom"/>
          </w:tcPr>
          <w:p w14:paraId="4B9D60C6" w14:textId="1BC97801" w:rsidR="001701ED" w:rsidRPr="006375B5" w:rsidRDefault="001701ED" w:rsidP="009A1B68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1,612</w:t>
            </w:r>
          </w:p>
        </w:tc>
        <w:tc>
          <w:tcPr>
            <w:tcW w:w="271" w:type="dxa"/>
            <w:vAlign w:val="bottom"/>
          </w:tcPr>
          <w:p w14:paraId="6F96658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bottom w:val="double" w:sz="4" w:space="0" w:color="auto"/>
            </w:tcBorders>
            <w:vAlign w:val="bottom"/>
          </w:tcPr>
          <w:p w14:paraId="77C268A0" w14:textId="72390435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16,233</w:t>
            </w:r>
          </w:p>
        </w:tc>
        <w:tc>
          <w:tcPr>
            <w:tcW w:w="270" w:type="dxa"/>
            <w:vAlign w:val="bottom"/>
          </w:tcPr>
          <w:p w14:paraId="7834A7F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171C0FCA" w14:textId="5023EC15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17,845</w:t>
            </w:r>
          </w:p>
        </w:tc>
      </w:tr>
      <w:tr w:rsidR="001701ED" w:rsidRPr="006375B5" w14:paraId="5673801C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15B3E5E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1" w:type="dxa"/>
            <w:vAlign w:val="bottom"/>
          </w:tcPr>
          <w:p w14:paraId="318707B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2440A212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E96602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9F3D3A5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A0B371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B4E02AB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AC9174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F8E4793" w14:textId="77777777" w:rsidR="001701ED" w:rsidRPr="000E564C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1" w:type="dxa"/>
            <w:vAlign w:val="bottom"/>
          </w:tcPr>
          <w:p w14:paraId="305C8AE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694971BE" w14:textId="77777777" w:rsidR="001701ED" w:rsidRPr="000E564C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19D7E3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1FF9E94" w14:textId="77777777" w:rsidR="001701ED" w:rsidRPr="000E564C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1701ED" w:rsidRPr="006375B5" w14:paraId="1789BE7E" w14:textId="77777777" w:rsidTr="001701ED">
        <w:trPr>
          <w:tblHeader/>
        </w:trPr>
        <w:tc>
          <w:tcPr>
            <w:tcW w:w="2077" w:type="dxa"/>
            <w:gridSpan w:val="2"/>
          </w:tcPr>
          <w:p w14:paraId="73812A7B" w14:textId="70864B4D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ส่วนที่ไม่หมุนเวียน</w:t>
            </w:r>
          </w:p>
        </w:tc>
        <w:tc>
          <w:tcPr>
            <w:tcW w:w="811" w:type="dxa"/>
            <w:vAlign w:val="bottom"/>
          </w:tcPr>
          <w:p w14:paraId="3D47947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E18572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6D4418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17E34B5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5CDF3E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913316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005AE44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9F469E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708FDB9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59E9520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66FCCCB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0B46006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1701ED" w:rsidRPr="006375B5" w14:paraId="68B72ABB" w14:textId="77777777" w:rsidTr="001701ED">
        <w:trPr>
          <w:tblHeader/>
        </w:trPr>
        <w:tc>
          <w:tcPr>
            <w:tcW w:w="2077" w:type="dxa"/>
            <w:gridSpan w:val="2"/>
          </w:tcPr>
          <w:p w14:paraId="0E4DD880" w14:textId="6EC2F35C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   (ไม่รวมดอกเบี้ยค้างจ่าย)</w:t>
            </w:r>
          </w:p>
        </w:tc>
        <w:tc>
          <w:tcPr>
            <w:tcW w:w="811" w:type="dxa"/>
            <w:vAlign w:val="bottom"/>
          </w:tcPr>
          <w:p w14:paraId="5B7765E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8CBFF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C011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9B21A2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0A24BB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D3FADD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EFD867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F1D8B1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5B6E63E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34FB475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26ECDE2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68142AB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1701ED" w:rsidRPr="006375B5" w14:paraId="0152A245" w14:textId="77777777" w:rsidTr="001701ED">
        <w:trPr>
          <w:tblHeader/>
        </w:trPr>
        <w:tc>
          <w:tcPr>
            <w:tcW w:w="2077" w:type="dxa"/>
            <w:gridSpan w:val="2"/>
          </w:tcPr>
          <w:p w14:paraId="50D86B37" w14:textId="6BEACB2B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เงินกู้ยืมระยะยาวจาก</w:t>
            </w:r>
          </w:p>
        </w:tc>
        <w:tc>
          <w:tcPr>
            <w:tcW w:w="811" w:type="dxa"/>
            <w:vAlign w:val="bottom"/>
          </w:tcPr>
          <w:p w14:paraId="1995FDF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2A3BBBA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09BAD5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7F56E0F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3013A3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212281A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3D5D12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7CC63A1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5BB015B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D3D191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7BF96A5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A72632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1701ED" w:rsidRPr="006375B5" w14:paraId="77E5B313" w14:textId="77777777" w:rsidTr="001701ED">
        <w:trPr>
          <w:tblHeader/>
        </w:trPr>
        <w:tc>
          <w:tcPr>
            <w:tcW w:w="2077" w:type="dxa"/>
            <w:gridSpan w:val="2"/>
          </w:tcPr>
          <w:p w14:paraId="242F2803" w14:textId="66B9663D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401EBB4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046C5C" w14:textId="0C8D5176" w:rsidR="001701ED" w:rsidRPr="006375B5" w:rsidRDefault="00552479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6,740</w:t>
            </w:r>
          </w:p>
        </w:tc>
        <w:tc>
          <w:tcPr>
            <w:tcW w:w="270" w:type="dxa"/>
            <w:vAlign w:val="bottom"/>
          </w:tcPr>
          <w:p w14:paraId="22BDFB2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D582EFA" w14:textId="2C7BD95D" w:rsidR="001701ED" w:rsidRPr="006375B5" w:rsidRDefault="00CF1305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70" w:type="dxa"/>
            <w:gridSpan w:val="2"/>
            <w:vAlign w:val="bottom"/>
          </w:tcPr>
          <w:p w14:paraId="6B0F0EA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BB2E561" w14:textId="2A462B56" w:rsidR="001701ED" w:rsidRPr="006375B5" w:rsidRDefault="00CF1305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6,940</w:t>
            </w:r>
          </w:p>
        </w:tc>
        <w:tc>
          <w:tcPr>
            <w:tcW w:w="246" w:type="dxa"/>
            <w:gridSpan w:val="2"/>
            <w:vAlign w:val="center"/>
          </w:tcPr>
          <w:p w14:paraId="59168EA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516C9E40" w14:textId="53BA6D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7,439</w:t>
            </w:r>
          </w:p>
        </w:tc>
        <w:tc>
          <w:tcPr>
            <w:tcW w:w="280" w:type="dxa"/>
            <w:gridSpan w:val="2"/>
            <w:vAlign w:val="bottom"/>
          </w:tcPr>
          <w:p w14:paraId="4EFFCC7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46533164" w14:textId="379CF9FA" w:rsidR="001701ED" w:rsidRPr="006375B5" w:rsidRDefault="001701ED" w:rsidP="00D96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1,710</w:t>
            </w:r>
          </w:p>
        </w:tc>
        <w:tc>
          <w:tcPr>
            <w:tcW w:w="280" w:type="dxa"/>
            <w:gridSpan w:val="2"/>
            <w:vAlign w:val="bottom"/>
          </w:tcPr>
          <w:p w14:paraId="009AAC7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8D6EA42" w14:textId="4878E08B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9,149</w:t>
            </w:r>
          </w:p>
        </w:tc>
      </w:tr>
      <w:tr w:rsidR="001701ED" w:rsidRPr="006375B5" w14:paraId="1D89598E" w14:textId="77777777" w:rsidTr="001701ED">
        <w:trPr>
          <w:tblHeader/>
        </w:trPr>
        <w:tc>
          <w:tcPr>
            <w:tcW w:w="2077" w:type="dxa"/>
            <w:gridSpan w:val="2"/>
          </w:tcPr>
          <w:p w14:paraId="190CBF2E" w14:textId="3C105B64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</w:p>
        </w:tc>
        <w:tc>
          <w:tcPr>
            <w:tcW w:w="811" w:type="dxa"/>
            <w:vAlign w:val="bottom"/>
          </w:tcPr>
          <w:p w14:paraId="190F011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6FAA47E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294E2E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54D2638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642271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52E345E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73FE460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7CD1457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0362FF0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7DDD7A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64A6F90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4ACA02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1701ED" w:rsidRPr="006375B5" w14:paraId="344E49B7" w14:textId="77777777" w:rsidTr="001701ED">
        <w:trPr>
          <w:tblHeader/>
        </w:trPr>
        <w:tc>
          <w:tcPr>
            <w:tcW w:w="2077" w:type="dxa"/>
            <w:gridSpan w:val="2"/>
          </w:tcPr>
          <w:p w14:paraId="36540C33" w14:textId="200D39DA" w:rsidR="001701ED" w:rsidRPr="006375B5" w:rsidRDefault="00CF1305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จาก</w:t>
            </w:r>
            <w:r w:rsidR="001701ED" w:rsidRPr="006375B5">
              <w:rPr>
                <w:rFonts w:ascii="Angsana New" w:hAnsi="Angsana New" w:hint="cs"/>
                <w:sz w:val="26"/>
                <w:szCs w:val="26"/>
                <w:cs/>
              </w:rPr>
              <w:t>กิจการที่เกี่ยวข้องกัน</w:t>
            </w:r>
          </w:p>
        </w:tc>
        <w:tc>
          <w:tcPr>
            <w:tcW w:w="811" w:type="dxa"/>
            <w:vAlign w:val="bottom"/>
          </w:tcPr>
          <w:p w14:paraId="5164D918" w14:textId="5048DF6C" w:rsidR="001701ED" w:rsidRPr="006375B5" w:rsidRDefault="00FE2658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24E93C05" w14:textId="198DAD5B" w:rsidR="001701ED" w:rsidRPr="006375B5" w:rsidRDefault="0070080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70" w:type="dxa"/>
            <w:vAlign w:val="bottom"/>
          </w:tcPr>
          <w:p w14:paraId="22B05E8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3279BFD" w14:textId="048DA7F2" w:rsidR="001701ED" w:rsidRPr="006375B5" w:rsidRDefault="0070080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273</w:t>
            </w:r>
          </w:p>
        </w:tc>
        <w:tc>
          <w:tcPr>
            <w:tcW w:w="270" w:type="dxa"/>
            <w:gridSpan w:val="2"/>
            <w:vAlign w:val="bottom"/>
          </w:tcPr>
          <w:p w14:paraId="01981A2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330B49E" w14:textId="7A994D90" w:rsidR="001701ED" w:rsidRPr="006375B5" w:rsidRDefault="00700803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273</w:t>
            </w:r>
          </w:p>
        </w:tc>
        <w:tc>
          <w:tcPr>
            <w:tcW w:w="246" w:type="dxa"/>
            <w:gridSpan w:val="2"/>
            <w:vAlign w:val="center"/>
          </w:tcPr>
          <w:p w14:paraId="3E8DF8C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78EA8E3" w14:textId="38A8BF7A" w:rsidR="001701ED" w:rsidRPr="006375B5" w:rsidRDefault="001701ED" w:rsidP="009A1B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66F1F33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B0B79C3" w14:textId="2753E30B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80" w:type="dxa"/>
            <w:gridSpan w:val="2"/>
            <w:vAlign w:val="bottom"/>
          </w:tcPr>
          <w:p w14:paraId="324B1B5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06638E14" w14:textId="3E4FD480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</w:tr>
      <w:tr w:rsidR="001701ED" w:rsidRPr="006375B5" w14:paraId="59EF0C34" w14:textId="77777777" w:rsidTr="001701ED">
        <w:trPr>
          <w:tblHeader/>
        </w:trPr>
        <w:tc>
          <w:tcPr>
            <w:tcW w:w="2077" w:type="dxa"/>
            <w:gridSpan w:val="2"/>
          </w:tcPr>
          <w:p w14:paraId="73E9373E" w14:textId="1C140B93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1" w:type="dxa"/>
            <w:vAlign w:val="bottom"/>
          </w:tcPr>
          <w:p w14:paraId="54F9364A" w14:textId="7E751C69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 w:rsidR="00FE2658"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77A49CF5" w14:textId="2B33C55C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126485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34B0C85B" w14:textId="17C1DFEC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26,225</w:t>
            </w:r>
          </w:p>
        </w:tc>
        <w:tc>
          <w:tcPr>
            <w:tcW w:w="270" w:type="dxa"/>
            <w:gridSpan w:val="2"/>
            <w:vAlign w:val="bottom"/>
          </w:tcPr>
          <w:p w14:paraId="7D0313B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A192657" w14:textId="37D06C75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26,225</w:t>
            </w:r>
          </w:p>
        </w:tc>
        <w:tc>
          <w:tcPr>
            <w:tcW w:w="246" w:type="dxa"/>
            <w:gridSpan w:val="2"/>
            <w:vAlign w:val="center"/>
          </w:tcPr>
          <w:p w14:paraId="31E0D6C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99BB3C2" w14:textId="3BC87DB0" w:rsidR="001701ED" w:rsidRPr="006375B5" w:rsidRDefault="001701ED" w:rsidP="009A1B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054BE6C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4BE231B2" w14:textId="01F56515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22,484</w:t>
            </w:r>
          </w:p>
        </w:tc>
        <w:tc>
          <w:tcPr>
            <w:tcW w:w="280" w:type="dxa"/>
            <w:gridSpan w:val="2"/>
            <w:vAlign w:val="bottom"/>
          </w:tcPr>
          <w:p w14:paraId="3F9950B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7BAF251" w14:textId="59ADA656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22,484</w:t>
            </w:r>
          </w:p>
        </w:tc>
      </w:tr>
      <w:tr w:rsidR="001701ED" w:rsidRPr="006375B5" w14:paraId="46312323" w14:textId="77777777" w:rsidTr="001701ED">
        <w:trPr>
          <w:tblHeader/>
        </w:trPr>
        <w:tc>
          <w:tcPr>
            <w:tcW w:w="2077" w:type="dxa"/>
            <w:gridSpan w:val="2"/>
          </w:tcPr>
          <w:p w14:paraId="76451E04" w14:textId="73A0D0D3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 xml:space="preserve">หนี้สินตามสัญญาเช่า </w:t>
            </w:r>
          </w:p>
        </w:tc>
        <w:tc>
          <w:tcPr>
            <w:tcW w:w="811" w:type="dxa"/>
            <w:vAlign w:val="bottom"/>
          </w:tcPr>
          <w:p w14:paraId="549D78C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82EADAD" w14:textId="336E5807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1C9A1B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single" w:sz="4" w:space="0" w:color="auto"/>
            </w:tcBorders>
            <w:vAlign w:val="bottom"/>
          </w:tcPr>
          <w:p w14:paraId="5F4D911E" w14:textId="752803DF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3,202</w:t>
            </w:r>
          </w:p>
        </w:tc>
        <w:tc>
          <w:tcPr>
            <w:tcW w:w="270" w:type="dxa"/>
            <w:gridSpan w:val="2"/>
            <w:vAlign w:val="bottom"/>
          </w:tcPr>
          <w:p w14:paraId="3DC5092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single" w:sz="4" w:space="0" w:color="auto"/>
            </w:tcBorders>
            <w:vAlign w:val="bottom"/>
          </w:tcPr>
          <w:p w14:paraId="4AFE2F62" w14:textId="6530A075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3,202</w:t>
            </w:r>
          </w:p>
        </w:tc>
        <w:tc>
          <w:tcPr>
            <w:tcW w:w="246" w:type="dxa"/>
            <w:gridSpan w:val="2"/>
            <w:vAlign w:val="center"/>
          </w:tcPr>
          <w:p w14:paraId="146C9E3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single" w:sz="4" w:space="0" w:color="auto"/>
            </w:tcBorders>
            <w:vAlign w:val="bottom"/>
          </w:tcPr>
          <w:p w14:paraId="25FF699F" w14:textId="3DFAE3AE" w:rsidR="001701ED" w:rsidRPr="006375B5" w:rsidRDefault="001701ED" w:rsidP="009A1B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5283BBF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single" w:sz="4" w:space="0" w:color="auto"/>
            </w:tcBorders>
            <w:vAlign w:val="bottom"/>
          </w:tcPr>
          <w:p w14:paraId="22CF16AD" w14:textId="7D36B7F2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3,398</w:t>
            </w:r>
          </w:p>
        </w:tc>
        <w:tc>
          <w:tcPr>
            <w:tcW w:w="280" w:type="dxa"/>
            <w:gridSpan w:val="2"/>
            <w:vAlign w:val="bottom"/>
          </w:tcPr>
          <w:p w14:paraId="7DA5AEC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58300B5F" w14:textId="0B44E675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3,398</w:t>
            </w:r>
          </w:p>
        </w:tc>
      </w:tr>
      <w:tr w:rsidR="001701ED" w:rsidRPr="006375B5" w14:paraId="7454B928" w14:textId="77777777" w:rsidTr="001701ED">
        <w:trPr>
          <w:tblHeader/>
        </w:trPr>
        <w:tc>
          <w:tcPr>
            <w:tcW w:w="2077" w:type="dxa"/>
            <w:gridSpan w:val="2"/>
          </w:tcPr>
          <w:p w14:paraId="42B40D9E" w14:textId="69C8300C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1" w:type="dxa"/>
            <w:vAlign w:val="bottom"/>
          </w:tcPr>
          <w:p w14:paraId="107B415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638753E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96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9AA3A2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</w:tcBorders>
            <w:vAlign w:val="bottom"/>
          </w:tcPr>
          <w:p w14:paraId="7284D7D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1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D58EA0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top w:val="single" w:sz="4" w:space="0" w:color="auto"/>
            </w:tcBorders>
            <w:vAlign w:val="bottom"/>
          </w:tcPr>
          <w:p w14:paraId="0717253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40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DFBE05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top w:val="single" w:sz="4" w:space="0" w:color="auto"/>
            </w:tcBorders>
            <w:vAlign w:val="bottom"/>
          </w:tcPr>
          <w:p w14:paraId="62DA1AE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6447240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</w:tcBorders>
            <w:vAlign w:val="bottom"/>
          </w:tcPr>
          <w:p w14:paraId="183EE48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3FD21F2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7B011A2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1701ED" w:rsidRPr="006375B5" w14:paraId="52A4201B" w14:textId="77777777" w:rsidTr="001701ED">
        <w:trPr>
          <w:tblHeader/>
        </w:trPr>
        <w:tc>
          <w:tcPr>
            <w:tcW w:w="2077" w:type="dxa"/>
            <w:gridSpan w:val="2"/>
          </w:tcPr>
          <w:p w14:paraId="71502AE4" w14:textId="5FF58A51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1" w:type="dxa"/>
            <w:vAlign w:val="bottom"/>
          </w:tcPr>
          <w:p w14:paraId="2B8A544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74D10854" w14:textId="4C558664" w:rsidR="001701ED" w:rsidRPr="006375B5" w:rsidRDefault="00C92DB4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6,740</w:t>
            </w:r>
          </w:p>
        </w:tc>
        <w:tc>
          <w:tcPr>
            <w:tcW w:w="270" w:type="dxa"/>
            <w:vAlign w:val="bottom"/>
          </w:tcPr>
          <w:p w14:paraId="1239701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double" w:sz="4" w:space="0" w:color="auto"/>
            </w:tcBorders>
            <w:vAlign w:val="bottom"/>
          </w:tcPr>
          <w:p w14:paraId="408EA3BC" w14:textId="213E4D73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29,900</w:t>
            </w:r>
          </w:p>
        </w:tc>
        <w:tc>
          <w:tcPr>
            <w:tcW w:w="270" w:type="dxa"/>
            <w:gridSpan w:val="2"/>
            <w:vAlign w:val="bottom"/>
          </w:tcPr>
          <w:p w14:paraId="3B2C3AA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double" w:sz="4" w:space="0" w:color="auto"/>
            </w:tcBorders>
            <w:vAlign w:val="bottom"/>
          </w:tcPr>
          <w:p w14:paraId="2AD35DA8" w14:textId="54E28F35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40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36,640</w:t>
            </w:r>
          </w:p>
        </w:tc>
        <w:tc>
          <w:tcPr>
            <w:tcW w:w="246" w:type="dxa"/>
            <w:gridSpan w:val="2"/>
            <w:vAlign w:val="center"/>
          </w:tcPr>
          <w:p w14:paraId="09BCBDF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double" w:sz="4" w:space="0" w:color="auto"/>
            </w:tcBorders>
            <w:vAlign w:val="bottom"/>
          </w:tcPr>
          <w:p w14:paraId="28D06E98" w14:textId="440FC5C2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7,439</w:t>
            </w:r>
          </w:p>
        </w:tc>
        <w:tc>
          <w:tcPr>
            <w:tcW w:w="280" w:type="dxa"/>
            <w:gridSpan w:val="2"/>
            <w:vAlign w:val="bottom"/>
          </w:tcPr>
          <w:p w14:paraId="5F2F8A1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double" w:sz="4" w:space="0" w:color="auto"/>
            </w:tcBorders>
            <w:vAlign w:val="bottom"/>
          </w:tcPr>
          <w:p w14:paraId="3DD1A27F" w14:textId="43CC4B7A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27,865</w:t>
            </w:r>
          </w:p>
        </w:tc>
        <w:tc>
          <w:tcPr>
            <w:tcW w:w="280" w:type="dxa"/>
            <w:gridSpan w:val="2"/>
            <w:vAlign w:val="bottom"/>
          </w:tcPr>
          <w:p w14:paraId="2E53AB9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5AE9B3D0" w14:textId="15711362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35,304</w:t>
            </w:r>
          </w:p>
        </w:tc>
      </w:tr>
    </w:tbl>
    <w:p w14:paraId="78BA1DB1" w14:textId="568F89EE" w:rsidR="00CF0B7F" w:rsidRPr="006375B5" w:rsidRDefault="00CF0B7F" w:rsidP="001F24CE">
      <w:pPr>
        <w:ind w:left="900" w:hanging="900"/>
        <w:rPr>
          <w:rFonts w:asciiTheme="majorBidi" w:hAnsiTheme="majorBidi" w:cstheme="majorBidi"/>
          <w:sz w:val="22"/>
          <w:szCs w:val="22"/>
          <w:lang w:eastAsia="x-none"/>
        </w:rPr>
      </w:pPr>
    </w:p>
    <w:tbl>
      <w:tblPr>
        <w:tblStyle w:val="TableGrid"/>
        <w:tblW w:w="9270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810"/>
        <w:gridCol w:w="900"/>
        <w:gridCol w:w="270"/>
        <w:gridCol w:w="990"/>
        <w:gridCol w:w="270"/>
        <w:gridCol w:w="717"/>
        <w:gridCol w:w="273"/>
        <w:gridCol w:w="899"/>
        <w:gridCol w:w="241"/>
        <w:gridCol w:w="876"/>
        <w:gridCol w:w="236"/>
        <w:gridCol w:w="808"/>
      </w:tblGrid>
      <w:tr w:rsidR="00D234CB" w:rsidRPr="006375B5" w14:paraId="74F00222" w14:textId="77777777" w:rsidTr="00943396">
        <w:trPr>
          <w:tblHeader/>
        </w:trPr>
        <w:tc>
          <w:tcPr>
            <w:tcW w:w="1980" w:type="dxa"/>
          </w:tcPr>
          <w:p w14:paraId="705CFCFC" w14:textId="77777777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3A624376" w14:textId="77777777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80" w:type="dxa"/>
            <w:gridSpan w:val="11"/>
          </w:tcPr>
          <w:p w14:paraId="5509D2FC" w14:textId="7E3A7EE3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D234CB" w:rsidRPr="006375B5" w14:paraId="4C1F8DD6" w14:textId="77777777" w:rsidTr="00943396">
        <w:trPr>
          <w:tblHeader/>
        </w:trPr>
        <w:tc>
          <w:tcPr>
            <w:tcW w:w="1980" w:type="dxa"/>
          </w:tcPr>
          <w:p w14:paraId="11BF4BA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72C657C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47" w:type="dxa"/>
            <w:gridSpan w:val="5"/>
          </w:tcPr>
          <w:p w14:paraId="3E224EC6" w14:textId="1936517F" w:rsidR="00D234CB" w:rsidRPr="006375B5" w:rsidRDefault="000E564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256</w:t>
            </w:r>
            <w:r w:rsidR="001701ED">
              <w:rPr>
                <w:rFonts w:ascii="Angsana New" w:hAnsi="Angsana New"/>
                <w:sz w:val="26"/>
                <w:szCs w:val="26"/>
              </w:rPr>
              <w:t>6</w:t>
            </w:r>
          </w:p>
        </w:tc>
        <w:tc>
          <w:tcPr>
            <w:tcW w:w="273" w:type="dxa"/>
          </w:tcPr>
          <w:p w14:paraId="4534E7E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60" w:type="dxa"/>
            <w:gridSpan w:val="5"/>
          </w:tcPr>
          <w:p w14:paraId="19B1914A" w14:textId="01E26990" w:rsidR="00D234CB" w:rsidRPr="006375B5" w:rsidRDefault="000E564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256</w:t>
            </w:r>
            <w:r w:rsidR="001701ED">
              <w:rPr>
                <w:rFonts w:ascii="Angsana New" w:hAnsi="Angsana New"/>
                <w:sz w:val="26"/>
                <w:szCs w:val="26"/>
              </w:rPr>
              <w:t>5</w:t>
            </w:r>
          </w:p>
        </w:tc>
      </w:tr>
      <w:tr w:rsidR="00D234CB" w:rsidRPr="006375B5" w14:paraId="09114511" w14:textId="77777777" w:rsidTr="00943396">
        <w:trPr>
          <w:tblHeader/>
        </w:trPr>
        <w:tc>
          <w:tcPr>
            <w:tcW w:w="1980" w:type="dxa"/>
          </w:tcPr>
          <w:p w14:paraId="368EC47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E13FBA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FA9D0C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30BBCC25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F937D8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4843BF4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A0E87D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4A7F57D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25AC20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41" w:type="dxa"/>
            <w:vAlign w:val="bottom"/>
          </w:tcPr>
          <w:p w14:paraId="3ED27357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A9FA08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36" w:type="dxa"/>
            <w:vAlign w:val="bottom"/>
          </w:tcPr>
          <w:p w14:paraId="48DF3A2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6C6F0D1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D234CB" w:rsidRPr="006375B5" w14:paraId="413C4694" w14:textId="77777777" w:rsidTr="00943396">
        <w:trPr>
          <w:tblHeader/>
        </w:trPr>
        <w:tc>
          <w:tcPr>
            <w:tcW w:w="1980" w:type="dxa"/>
          </w:tcPr>
          <w:p w14:paraId="7693470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0B19F8E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7E6E392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6592ECA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08D7CB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5EF72FB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BEF074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273" w:type="dxa"/>
            <w:vAlign w:val="center"/>
          </w:tcPr>
          <w:p w14:paraId="2BF8042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4C4AE60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41" w:type="dxa"/>
            <w:vAlign w:val="bottom"/>
          </w:tcPr>
          <w:p w14:paraId="6862810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5FCAF74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36" w:type="dxa"/>
            <w:vAlign w:val="bottom"/>
          </w:tcPr>
          <w:p w14:paraId="69E3BAAC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607D47E7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D234CB" w:rsidRPr="006375B5" w14:paraId="5CADC4E6" w14:textId="77777777" w:rsidTr="00943396">
        <w:trPr>
          <w:tblHeader/>
        </w:trPr>
        <w:tc>
          <w:tcPr>
            <w:tcW w:w="1980" w:type="dxa"/>
          </w:tcPr>
          <w:p w14:paraId="406C778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C33499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0" w:type="dxa"/>
            <w:gridSpan w:val="11"/>
            <w:vAlign w:val="bottom"/>
          </w:tcPr>
          <w:p w14:paraId="769C13B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D234CB" w:rsidRPr="006375B5" w14:paraId="53D1F144" w14:textId="77777777" w:rsidTr="00943396">
        <w:tc>
          <w:tcPr>
            <w:tcW w:w="2790" w:type="dxa"/>
            <w:gridSpan w:val="2"/>
          </w:tcPr>
          <w:p w14:paraId="11678EFD" w14:textId="25218F0D" w:rsidR="00D234CB" w:rsidRPr="006375B5" w:rsidRDefault="00D234CB" w:rsidP="00224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ส่วนที่หมุนเวียน</w:t>
            </w:r>
            <w:r w:rsidR="0022407F"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  <w:br/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</w:t>
            </w:r>
            <w:r w:rsidR="003D3D07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4CE534C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027CC2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1D0D88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40F886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2F0138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F2A32E1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0EEBFD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42DE1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A4E2424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2CD5D7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1B8837D0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016856" w:rsidRPr="006375B5" w14:paraId="47CE7AD8" w14:textId="77777777" w:rsidTr="00943396">
        <w:tc>
          <w:tcPr>
            <w:tcW w:w="1980" w:type="dxa"/>
          </w:tcPr>
          <w:p w14:paraId="3821B23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</w:t>
            </w:r>
          </w:p>
        </w:tc>
        <w:tc>
          <w:tcPr>
            <w:tcW w:w="810" w:type="dxa"/>
            <w:vAlign w:val="bottom"/>
          </w:tcPr>
          <w:p w14:paraId="7FBED320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6B66916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EEA5193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E485369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B4C945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D9A4C16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365B0AC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F3797AB" w14:textId="6B341A60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C2452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1E3AE53" w14:textId="2A827E4D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46A3991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D3510B4" w14:textId="5561F861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1701ED" w:rsidRPr="006375B5" w14:paraId="18AAE13A" w14:textId="77777777" w:rsidTr="00943396">
        <w:tc>
          <w:tcPr>
            <w:tcW w:w="1980" w:type="dxa"/>
          </w:tcPr>
          <w:p w14:paraId="574B85D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0759522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8B0A677" w14:textId="129CC477" w:rsidR="001701ED" w:rsidRPr="006375B5" w:rsidRDefault="00C92DB4" w:rsidP="00C92D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EDAF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553880F" w14:textId="0A55C846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3,130</w:t>
            </w:r>
          </w:p>
        </w:tc>
        <w:tc>
          <w:tcPr>
            <w:tcW w:w="270" w:type="dxa"/>
            <w:vAlign w:val="bottom"/>
          </w:tcPr>
          <w:p w14:paraId="409755D5" w14:textId="020D9B49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8C49091" w14:textId="51AA9847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3,130</w:t>
            </w:r>
          </w:p>
        </w:tc>
        <w:tc>
          <w:tcPr>
            <w:tcW w:w="273" w:type="dxa"/>
            <w:vAlign w:val="center"/>
          </w:tcPr>
          <w:p w14:paraId="77EAC96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53CDC72" w14:textId="57AFD0C9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AE1B01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0F2D68C8" w14:textId="32DA9313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3,295</w:t>
            </w:r>
          </w:p>
        </w:tc>
        <w:tc>
          <w:tcPr>
            <w:tcW w:w="236" w:type="dxa"/>
            <w:vAlign w:val="bottom"/>
          </w:tcPr>
          <w:p w14:paraId="5C196EE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6BFD713" w14:textId="3B56B7C0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3,295</w:t>
            </w:r>
          </w:p>
        </w:tc>
      </w:tr>
      <w:tr w:rsidR="001701ED" w:rsidRPr="006375B5" w14:paraId="5DB7D2CA" w14:textId="77777777" w:rsidTr="00943396">
        <w:tc>
          <w:tcPr>
            <w:tcW w:w="1980" w:type="dxa"/>
          </w:tcPr>
          <w:p w14:paraId="393D99D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</w:t>
            </w:r>
          </w:p>
          <w:p w14:paraId="1A74AF2A" w14:textId="6D49893B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 xml:space="preserve">   กิจการที่เกี่ยวข้องกัน</w:t>
            </w:r>
          </w:p>
        </w:tc>
        <w:tc>
          <w:tcPr>
            <w:tcW w:w="810" w:type="dxa"/>
            <w:vAlign w:val="bottom"/>
          </w:tcPr>
          <w:p w14:paraId="097093E9" w14:textId="48E5471B" w:rsidR="001701ED" w:rsidRPr="006375B5" w:rsidRDefault="0041379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3EE70738" w14:textId="4696F2A6" w:rsidR="001701ED" w:rsidRPr="006375B5" w:rsidRDefault="00C92DB4" w:rsidP="00C92D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00CC45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4D40A27" w14:textId="557BA486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54</w:t>
            </w:r>
          </w:p>
        </w:tc>
        <w:tc>
          <w:tcPr>
            <w:tcW w:w="270" w:type="dxa"/>
            <w:vAlign w:val="bottom"/>
          </w:tcPr>
          <w:p w14:paraId="159652E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2F68457" w14:textId="1BE3765F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54</w:t>
            </w:r>
          </w:p>
        </w:tc>
        <w:tc>
          <w:tcPr>
            <w:tcW w:w="273" w:type="dxa"/>
            <w:vAlign w:val="center"/>
          </w:tcPr>
          <w:p w14:paraId="063FC81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7EBBC99" w14:textId="4BDEE699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9AF13C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C974743" w14:textId="00C7B54F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415</w:t>
            </w:r>
          </w:p>
        </w:tc>
        <w:tc>
          <w:tcPr>
            <w:tcW w:w="236" w:type="dxa"/>
            <w:vAlign w:val="bottom"/>
          </w:tcPr>
          <w:p w14:paraId="72959A1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0468DB9" w14:textId="307D484C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415</w:t>
            </w:r>
          </w:p>
        </w:tc>
      </w:tr>
      <w:tr w:rsidR="00C35D93" w:rsidRPr="006375B5" w14:paraId="478E0B41" w14:textId="77777777" w:rsidTr="00943396">
        <w:tc>
          <w:tcPr>
            <w:tcW w:w="1980" w:type="dxa"/>
          </w:tcPr>
          <w:p w14:paraId="7D3A38C8" w14:textId="61E7FC4A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A4522D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จาก</w:t>
            </w:r>
          </w:p>
        </w:tc>
        <w:tc>
          <w:tcPr>
            <w:tcW w:w="810" w:type="dxa"/>
            <w:vAlign w:val="bottom"/>
          </w:tcPr>
          <w:p w14:paraId="3DA13CB4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DA29C88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25BF0C4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C303D48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1ABE833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AF79584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572FAA24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A9F01F7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211B473C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E888EDB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47DD3B07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D2E62B9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C35D93" w:rsidRPr="006375B5" w14:paraId="6D291B82" w14:textId="77777777" w:rsidTr="00943396">
        <w:tc>
          <w:tcPr>
            <w:tcW w:w="1980" w:type="dxa"/>
          </w:tcPr>
          <w:p w14:paraId="2B25E9F8" w14:textId="1BC6869D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สถาบันการเงิน</w:t>
            </w:r>
          </w:p>
        </w:tc>
        <w:tc>
          <w:tcPr>
            <w:tcW w:w="810" w:type="dxa"/>
            <w:vAlign w:val="bottom"/>
          </w:tcPr>
          <w:p w14:paraId="688D93CD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1A6C0EF8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E86FE5C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BD8E716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B2624C4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715D2AA6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1E3A0C08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33EC4DC6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0B70679F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243E532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31BCB656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2FABCECB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C35D93" w:rsidRPr="006375B5" w14:paraId="7B30B4B2" w14:textId="77777777" w:rsidTr="00943396">
        <w:tc>
          <w:tcPr>
            <w:tcW w:w="1980" w:type="dxa"/>
          </w:tcPr>
          <w:p w14:paraId="431A8B64" w14:textId="2A2705CF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541CAE">
              <w:rPr>
                <w:rFonts w:ascii="Angsana New" w:hAnsi="Angsana New" w:hint="cs"/>
                <w:sz w:val="26"/>
                <w:szCs w:val="26"/>
                <w:cs/>
              </w:rPr>
              <w:t>ที่ถึงกำหนดชำระ</w:t>
            </w:r>
          </w:p>
        </w:tc>
        <w:tc>
          <w:tcPr>
            <w:tcW w:w="810" w:type="dxa"/>
            <w:vAlign w:val="bottom"/>
          </w:tcPr>
          <w:p w14:paraId="6C624667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1133DDC6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DCFAE41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35CA55D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440D200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5C53587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79A32241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26609E2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1F95D6BB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25B7D2E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1ADE35DD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9C52531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C35D93" w:rsidRPr="006375B5" w14:paraId="0D882C1A" w14:textId="77777777" w:rsidTr="00943396">
        <w:tc>
          <w:tcPr>
            <w:tcW w:w="1980" w:type="dxa"/>
          </w:tcPr>
          <w:p w14:paraId="3D1A8710" w14:textId="3616A8B2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541CAE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0" w:type="dxa"/>
            <w:vAlign w:val="bottom"/>
          </w:tcPr>
          <w:p w14:paraId="3DBC3945" w14:textId="77777777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78EDD857" w14:textId="5193B06C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7917E5C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3A979E6" w14:textId="29E3EFC9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400</w:t>
            </w:r>
          </w:p>
        </w:tc>
        <w:tc>
          <w:tcPr>
            <w:tcW w:w="270" w:type="dxa"/>
            <w:vAlign w:val="bottom"/>
          </w:tcPr>
          <w:p w14:paraId="17B6244E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19B7D35" w14:textId="2872AF9D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400</w:t>
            </w:r>
          </w:p>
        </w:tc>
        <w:tc>
          <w:tcPr>
            <w:tcW w:w="273" w:type="dxa"/>
            <w:vAlign w:val="center"/>
          </w:tcPr>
          <w:p w14:paraId="051F2EED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857F751" w14:textId="52C7D959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41" w:type="dxa"/>
            <w:vAlign w:val="bottom"/>
          </w:tcPr>
          <w:p w14:paraId="01B7A144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CB26213" w14:textId="57EA17D4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824F87">
              <w:rPr>
                <w:rFonts w:ascii="Angsana New" w:hAnsi="Angsana New" w:hint="cs"/>
                <w:sz w:val="26"/>
                <w:szCs w:val="26"/>
              </w:rPr>
              <w:t>200</w:t>
            </w:r>
          </w:p>
        </w:tc>
        <w:tc>
          <w:tcPr>
            <w:tcW w:w="236" w:type="dxa"/>
            <w:vAlign w:val="bottom"/>
          </w:tcPr>
          <w:p w14:paraId="626971D5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240DDC3" w14:textId="4AA0FA74" w:rsidR="00C35D93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  <w:r w:rsidRPr="00824F87">
              <w:rPr>
                <w:rFonts w:ascii="Angsana New" w:hAnsi="Angsana New" w:hint="cs"/>
                <w:sz w:val="26"/>
                <w:szCs w:val="26"/>
              </w:rPr>
              <w:t>200</w:t>
            </w:r>
          </w:p>
        </w:tc>
      </w:tr>
      <w:tr w:rsidR="001701ED" w:rsidRPr="006375B5" w14:paraId="0E2A5F3C" w14:textId="77777777" w:rsidTr="001A0F1B">
        <w:tc>
          <w:tcPr>
            <w:tcW w:w="1980" w:type="dxa"/>
          </w:tcPr>
          <w:p w14:paraId="1235AAB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0" w:type="dxa"/>
            <w:vAlign w:val="bottom"/>
          </w:tcPr>
          <w:p w14:paraId="2FE2D8D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CA4957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106609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CB3D4A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9F1B7B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212E3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8F7965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3D4EE8E3" w14:textId="4F64725C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1749142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6997AF4D" w14:textId="06A3A7AE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7B2D1C9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CAE1A0F" w14:textId="276FC9F6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1701ED" w:rsidRPr="006375B5" w14:paraId="16125059" w14:textId="77777777" w:rsidTr="001A0F1B">
        <w:tc>
          <w:tcPr>
            <w:tcW w:w="1980" w:type="dxa"/>
          </w:tcPr>
          <w:p w14:paraId="0A94339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0" w:type="dxa"/>
            <w:vAlign w:val="bottom"/>
          </w:tcPr>
          <w:p w14:paraId="728C5443" w14:textId="6A639CBF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 w:rsidR="0041379D"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0C898CD2" w14:textId="0040CD3E" w:rsidR="001701ED" w:rsidRPr="006375B5" w:rsidRDefault="00C92DB4" w:rsidP="00C92D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3EC1F2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4739386" w14:textId="644B197B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6,169</w:t>
            </w:r>
          </w:p>
        </w:tc>
        <w:tc>
          <w:tcPr>
            <w:tcW w:w="270" w:type="dxa"/>
            <w:vAlign w:val="bottom"/>
          </w:tcPr>
          <w:p w14:paraId="40EF67A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B6841B1" w14:textId="1851ACD2" w:rsidR="001701ED" w:rsidRPr="006375B5" w:rsidRDefault="00C92DB4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6,169</w:t>
            </w:r>
          </w:p>
        </w:tc>
        <w:tc>
          <w:tcPr>
            <w:tcW w:w="273" w:type="dxa"/>
            <w:vAlign w:val="center"/>
          </w:tcPr>
          <w:p w14:paraId="29ACFCD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C6CA044" w14:textId="52C9622C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1E4D3A9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3CD0C92" w14:textId="1EB9D7FE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7,000</w:t>
            </w:r>
          </w:p>
        </w:tc>
        <w:tc>
          <w:tcPr>
            <w:tcW w:w="236" w:type="dxa"/>
            <w:vAlign w:val="bottom"/>
          </w:tcPr>
          <w:p w14:paraId="3C67F77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B8E1D98" w14:textId="43425123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7,000</w:t>
            </w:r>
          </w:p>
        </w:tc>
      </w:tr>
      <w:tr w:rsidR="001701ED" w:rsidRPr="006375B5" w14:paraId="043D1613" w14:textId="77777777" w:rsidTr="001A0F1B">
        <w:tc>
          <w:tcPr>
            <w:tcW w:w="1980" w:type="dxa"/>
          </w:tcPr>
          <w:p w14:paraId="0F945CD8" w14:textId="0D112746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B276FA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810" w:type="dxa"/>
            <w:vAlign w:val="bottom"/>
          </w:tcPr>
          <w:p w14:paraId="49BA956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602361C" w14:textId="42F88D41" w:rsidR="001701ED" w:rsidRPr="006375B5" w:rsidRDefault="00C92DB4" w:rsidP="00C92D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DE291A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27FAD0CB" w14:textId="0B31D3A9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29</w:t>
            </w:r>
          </w:p>
        </w:tc>
        <w:tc>
          <w:tcPr>
            <w:tcW w:w="270" w:type="dxa"/>
            <w:vAlign w:val="bottom"/>
          </w:tcPr>
          <w:p w14:paraId="5C28D1D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2506F3A2" w14:textId="1EE47D5F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29</w:t>
            </w:r>
          </w:p>
        </w:tc>
        <w:tc>
          <w:tcPr>
            <w:tcW w:w="273" w:type="dxa"/>
            <w:vAlign w:val="center"/>
          </w:tcPr>
          <w:p w14:paraId="16BD4F1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7790ED63" w14:textId="0B40F998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DEFF7B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49FEC7A0" w14:textId="4FEB323E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31</w:t>
            </w:r>
          </w:p>
        </w:tc>
        <w:tc>
          <w:tcPr>
            <w:tcW w:w="236" w:type="dxa"/>
            <w:vAlign w:val="bottom"/>
          </w:tcPr>
          <w:p w14:paraId="4E3D1C0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969A073" w14:textId="6B93C8A8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31</w:t>
            </w:r>
          </w:p>
        </w:tc>
      </w:tr>
      <w:tr w:rsidR="001701ED" w:rsidRPr="006375B5" w14:paraId="57F7AAE9" w14:textId="77777777" w:rsidTr="00943396">
        <w:tc>
          <w:tcPr>
            <w:tcW w:w="1980" w:type="dxa"/>
          </w:tcPr>
          <w:p w14:paraId="57A1312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5DE8C38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5A1B14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1B33E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9A324D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2C8687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7D5BEDA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AB8EC6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3351B88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1210B1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4BB2D7A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708164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7C4AADBA" w14:textId="77777777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1701ED" w:rsidRPr="006375B5" w14:paraId="2D476058" w14:textId="77777777" w:rsidTr="00943396">
        <w:tc>
          <w:tcPr>
            <w:tcW w:w="1980" w:type="dxa"/>
          </w:tcPr>
          <w:p w14:paraId="53648DA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0" w:type="dxa"/>
            <w:vAlign w:val="bottom"/>
          </w:tcPr>
          <w:p w14:paraId="539C084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3F765BD" w14:textId="2DBF2BD3" w:rsidR="001701ED" w:rsidRPr="006375B5" w:rsidRDefault="00C92DB4" w:rsidP="00C92D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506CF7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5152C15B" w14:textId="2C6A5010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9,782</w:t>
            </w:r>
          </w:p>
        </w:tc>
        <w:tc>
          <w:tcPr>
            <w:tcW w:w="270" w:type="dxa"/>
            <w:vAlign w:val="bottom"/>
          </w:tcPr>
          <w:p w14:paraId="6ED09CD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541CF92F" w14:textId="3057493B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9,782</w:t>
            </w:r>
          </w:p>
        </w:tc>
        <w:tc>
          <w:tcPr>
            <w:tcW w:w="273" w:type="dxa"/>
            <w:vAlign w:val="center"/>
          </w:tcPr>
          <w:p w14:paraId="7690524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19B104E0" w14:textId="6827C072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714B6C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30B3D87D" w14:textId="4B3D0A8C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10,</w:t>
            </w:r>
            <w:r w:rsidRPr="00824F87">
              <w:rPr>
                <w:rFonts w:ascii="Angsana New" w:hAnsi="Angsana New" w:hint="cs"/>
                <w:b/>
                <w:bCs/>
                <w:sz w:val="26"/>
                <w:szCs w:val="26"/>
              </w:rPr>
              <w:t>9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41</w:t>
            </w:r>
          </w:p>
        </w:tc>
        <w:tc>
          <w:tcPr>
            <w:tcW w:w="236" w:type="dxa"/>
            <w:vAlign w:val="bottom"/>
          </w:tcPr>
          <w:p w14:paraId="7E850D1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5154622E" w14:textId="136F7744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1701ED">
              <w:rPr>
                <w:rFonts w:ascii="Angsana New" w:hAnsi="Angsana New"/>
                <w:b/>
                <w:bCs/>
                <w:sz w:val="26"/>
                <w:szCs w:val="26"/>
              </w:rPr>
              <w:t>10,</w:t>
            </w:r>
            <w:r w:rsidRPr="001701ED">
              <w:rPr>
                <w:rFonts w:ascii="Angsana New" w:hAnsi="Angsana New" w:hint="cs"/>
                <w:b/>
                <w:bCs/>
                <w:sz w:val="26"/>
                <w:szCs w:val="26"/>
              </w:rPr>
              <w:t>9</w:t>
            </w:r>
            <w:r w:rsidRPr="001701ED">
              <w:rPr>
                <w:rFonts w:ascii="Angsana New" w:hAnsi="Angsana New"/>
                <w:b/>
                <w:bCs/>
                <w:sz w:val="26"/>
                <w:szCs w:val="26"/>
              </w:rPr>
              <w:t>41</w:t>
            </w:r>
          </w:p>
        </w:tc>
      </w:tr>
      <w:tr w:rsidR="001701ED" w:rsidRPr="006375B5" w14:paraId="3B75A596" w14:textId="77777777" w:rsidTr="008F6B5C">
        <w:tc>
          <w:tcPr>
            <w:tcW w:w="1980" w:type="dxa"/>
          </w:tcPr>
          <w:p w14:paraId="5E9F52D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  <w:vAlign w:val="bottom"/>
          </w:tcPr>
          <w:p w14:paraId="2138E21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E4533E4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FE46E8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970C319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5F98DA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1BCAF10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1E94DFC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0592BB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07EE9FD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6877A458" w14:textId="77777777" w:rsidR="001701ED" w:rsidRPr="000E564C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50E8B39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A3F5A3E" w14:textId="77777777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1701ED" w:rsidRPr="006375B5" w14:paraId="43A98A82" w14:textId="77777777" w:rsidTr="00EE2B4F">
        <w:trPr>
          <w:tblHeader/>
        </w:trPr>
        <w:tc>
          <w:tcPr>
            <w:tcW w:w="1980" w:type="dxa"/>
          </w:tcPr>
          <w:p w14:paraId="10DEDF5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ส่วนที่ไม่หมุนเวียน</w:t>
            </w:r>
          </w:p>
          <w:p w14:paraId="4E84A65C" w14:textId="512BBBFD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firstLine="3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ไม่รวมดอกเบี้ยค้างจ่าย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810" w:type="dxa"/>
            <w:vAlign w:val="bottom"/>
          </w:tcPr>
          <w:p w14:paraId="51EEFDA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884B3A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5EDB17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ABCFB5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F040B5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5934837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EA44B2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FE4696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48ACFB9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F3BF7B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A9BF67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C4BD14F" w14:textId="77777777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C35D93" w:rsidRPr="006375B5" w14:paraId="1371E2D1" w14:textId="77777777" w:rsidTr="00EE2B4F">
        <w:trPr>
          <w:tblHeader/>
        </w:trPr>
        <w:tc>
          <w:tcPr>
            <w:tcW w:w="1980" w:type="dxa"/>
          </w:tcPr>
          <w:p w14:paraId="44C72FC6" w14:textId="39947105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A4522D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จาก</w:t>
            </w:r>
          </w:p>
        </w:tc>
        <w:tc>
          <w:tcPr>
            <w:tcW w:w="810" w:type="dxa"/>
            <w:vAlign w:val="bottom"/>
          </w:tcPr>
          <w:p w14:paraId="2880927A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67801A19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87631BC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95ECE6B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5219F89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5F21B3E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140BF683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9FCC307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0D2A94D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0CB5CCF0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3583BE1F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1A21882D" w14:textId="77777777" w:rsidR="00C35D93" w:rsidRPr="001701ED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C35D93" w:rsidRPr="006375B5" w14:paraId="027CEC07" w14:textId="77777777" w:rsidTr="00EE2B4F">
        <w:trPr>
          <w:tblHeader/>
        </w:trPr>
        <w:tc>
          <w:tcPr>
            <w:tcW w:w="1980" w:type="dxa"/>
          </w:tcPr>
          <w:p w14:paraId="7C95C81B" w14:textId="0EC0942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สถาบันการเงิน</w:t>
            </w:r>
          </w:p>
        </w:tc>
        <w:tc>
          <w:tcPr>
            <w:tcW w:w="810" w:type="dxa"/>
            <w:vAlign w:val="bottom"/>
          </w:tcPr>
          <w:p w14:paraId="192A9E96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3128DD4" w14:textId="0D004CA6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9D7AD5F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222E78E" w14:textId="5F8943C9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70" w:type="dxa"/>
            <w:vAlign w:val="bottom"/>
          </w:tcPr>
          <w:p w14:paraId="401A2ED1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782E80F" w14:textId="2FFA5ACD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73" w:type="dxa"/>
            <w:vAlign w:val="center"/>
          </w:tcPr>
          <w:p w14:paraId="040D6304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09C4295" w14:textId="327A29B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41" w:type="dxa"/>
            <w:vAlign w:val="bottom"/>
          </w:tcPr>
          <w:p w14:paraId="55B31576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24B26B5" w14:textId="139F10A6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824F87">
              <w:rPr>
                <w:rFonts w:ascii="Angsana New" w:hAnsi="Angsana New" w:hint="cs"/>
                <w:sz w:val="26"/>
                <w:szCs w:val="26"/>
              </w:rPr>
              <w:t>600</w:t>
            </w:r>
          </w:p>
        </w:tc>
        <w:tc>
          <w:tcPr>
            <w:tcW w:w="236" w:type="dxa"/>
            <w:vAlign w:val="bottom"/>
          </w:tcPr>
          <w:p w14:paraId="2818DB9A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CAD615C" w14:textId="584E6880" w:rsidR="00C35D93" w:rsidRPr="001701ED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 w:rsidRPr="00824F87">
              <w:rPr>
                <w:rFonts w:ascii="Angsana New" w:hAnsi="Angsana New" w:hint="cs"/>
                <w:sz w:val="26"/>
                <w:szCs w:val="26"/>
              </w:rPr>
              <w:t>600</w:t>
            </w:r>
          </w:p>
        </w:tc>
      </w:tr>
      <w:tr w:rsidR="001701ED" w:rsidRPr="006375B5" w14:paraId="369A1C75" w14:textId="77777777" w:rsidTr="00EE2B4F">
        <w:trPr>
          <w:tblHeader/>
        </w:trPr>
        <w:tc>
          <w:tcPr>
            <w:tcW w:w="1980" w:type="dxa"/>
          </w:tcPr>
          <w:p w14:paraId="25E02AE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0" w:type="dxa"/>
            <w:vAlign w:val="bottom"/>
          </w:tcPr>
          <w:p w14:paraId="23DB35FD" w14:textId="1437086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 w:rsidR="00D35774"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2BB302BA" w14:textId="1FA11A1A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D7C6EE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9B7DC93" w14:textId="187ED142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24,726</w:t>
            </w:r>
          </w:p>
        </w:tc>
        <w:tc>
          <w:tcPr>
            <w:tcW w:w="270" w:type="dxa"/>
            <w:vAlign w:val="bottom"/>
          </w:tcPr>
          <w:p w14:paraId="1D95DDE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6DB890" w14:textId="73A5ACAD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24,726</w:t>
            </w:r>
          </w:p>
        </w:tc>
        <w:tc>
          <w:tcPr>
            <w:tcW w:w="273" w:type="dxa"/>
            <w:vAlign w:val="center"/>
          </w:tcPr>
          <w:p w14:paraId="214E2C2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4F00A4B7" w14:textId="2F0374BA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66BBE46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1375C00" w14:textId="076A0ECD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20</w:t>
            </w:r>
            <w:r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98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36" w:type="dxa"/>
            <w:vAlign w:val="bottom"/>
          </w:tcPr>
          <w:p w14:paraId="53D1587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213CDA94" w14:textId="7E570338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20</w:t>
            </w:r>
            <w:r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98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</w:tr>
      <w:tr w:rsidR="001701ED" w:rsidRPr="006375B5" w14:paraId="30F212D0" w14:textId="77777777" w:rsidTr="00EE2B4F">
        <w:trPr>
          <w:tblHeader/>
        </w:trPr>
        <w:tc>
          <w:tcPr>
            <w:tcW w:w="1980" w:type="dxa"/>
          </w:tcPr>
          <w:p w14:paraId="6C52DDF3" w14:textId="4581FCEA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3A41B1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810" w:type="dxa"/>
            <w:vAlign w:val="bottom"/>
          </w:tcPr>
          <w:p w14:paraId="4219A11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6C470730" w14:textId="154850F3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BAFF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1BCAE742" w14:textId="345B9F49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142</w:t>
            </w:r>
          </w:p>
        </w:tc>
        <w:tc>
          <w:tcPr>
            <w:tcW w:w="270" w:type="dxa"/>
            <w:vAlign w:val="bottom"/>
          </w:tcPr>
          <w:p w14:paraId="521695E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4782CC30" w14:textId="7E7188C8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142</w:t>
            </w:r>
          </w:p>
        </w:tc>
        <w:tc>
          <w:tcPr>
            <w:tcW w:w="273" w:type="dxa"/>
            <w:vAlign w:val="center"/>
          </w:tcPr>
          <w:p w14:paraId="7FE0298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55A5DC96" w14:textId="409E4342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570C375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0AB3DE13" w14:textId="637B647E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171</w:t>
            </w:r>
          </w:p>
        </w:tc>
        <w:tc>
          <w:tcPr>
            <w:tcW w:w="236" w:type="dxa"/>
            <w:vAlign w:val="bottom"/>
          </w:tcPr>
          <w:p w14:paraId="315B2DB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1F64CEE" w14:textId="7E7E708C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171</w:t>
            </w:r>
          </w:p>
        </w:tc>
      </w:tr>
      <w:tr w:rsidR="001701ED" w:rsidRPr="006375B5" w14:paraId="7FCA66AA" w14:textId="77777777" w:rsidTr="00943396">
        <w:trPr>
          <w:tblHeader/>
        </w:trPr>
        <w:tc>
          <w:tcPr>
            <w:tcW w:w="1980" w:type="dxa"/>
          </w:tcPr>
          <w:p w14:paraId="5142934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02194F1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1FFC94C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7E370B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6789E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E22149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3C7CF57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0E1C5C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106E0EB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937094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7F6C96C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3E0446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4DACF89C" w14:textId="77777777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1701ED" w:rsidRPr="006375B5" w14:paraId="30F4A2AC" w14:textId="77777777" w:rsidTr="00943396">
        <w:trPr>
          <w:tblHeader/>
        </w:trPr>
        <w:tc>
          <w:tcPr>
            <w:tcW w:w="1980" w:type="dxa"/>
          </w:tcPr>
          <w:p w14:paraId="12D17A7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0" w:type="dxa"/>
            <w:vAlign w:val="bottom"/>
          </w:tcPr>
          <w:p w14:paraId="0954516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02C35694" w14:textId="64996CEC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ADD18C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2F0D2A52" w14:textId="1CB820E5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25,068</w:t>
            </w:r>
          </w:p>
        </w:tc>
        <w:tc>
          <w:tcPr>
            <w:tcW w:w="270" w:type="dxa"/>
            <w:vAlign w:val="bottom"/>
          </w:tcPr>
          <w:p w14:paraId="271D5EF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2CD0CEAC" w14:textId="3850B44B" w:rsidR="001701ED" w:rsidRPr="006375B5" w:rsidRDefault="00523DD9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25,068</w:t>
            </w:r>
          </w:p>
        </w:tc>
        <w:tc>
          <w:tcPr>
            <w:tcW w:w="273" w:type="dxa"/>
            <w:vAlign w:val="center"/>
          </w:tcPr>
          <w:p w14:paraId="6195650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3B511DB3" w14:textId="3857FC53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1ED2E4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73160461" w14:textId="67B00198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21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824F87">
              <w:rPr>
                <w:rFonts w:ascii="Angsana New" w:hAnsi="Angsana New" w:hint="cs"/>
                <w:b/>
                <w:bCs/>
                <w:sz w:val="26"/>
                <w:szCs w:val="26"/>
              </w:rPr>
              <w:t>756</w:t>
            </w:r>
          </w:p>
        </w:tc>
        <w:tc>
          <w:tcPr>
            <w:tcW w:w="236" w:type="dxa"/>
            <w:vAlign w:val="bottom"/>
          </w:tcPr>
          <w:p w14:paraId="2EB2F73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22C31475" w14:textId="5C669981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1701ED">
              <w:rPr>
                <w:rFonts w:ascii="Angsana New" w:hAnsi="Angsana New"/>
                <w:b/>
                <w:bCs/>
                <w:sz w:val="26"/>
                <w:szCs w:val="26"/>
              </w:rPr>
              <w:t>21,</w:t>
            </w:r>
            <w:r w:rsidRPr="001701ED">
              <w:rPr>
                <w:rFonts w:ascii="Angsana New" w:hAnsi="Angsana New" w:hint="cs"/>
                <w:b/>
                <w:bCs/>
                <w:sz w:val="26"/>
                <w:szCs w:val="26"/>
              </w:rPr>
              <w:t>756</w:t>
            </w:r>
          </w:p>
        </w:tc>
      </w:tr>
    </w:tbl>
    <w:p w14:paraId="16121153" w14:textId="6C19BD55" w:rsidR="003D3D07" w:rsidRDefault="003D3D07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328160D6" w14:textId="286CCE6E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71381FE2" w14:textId="112C1DB6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647C854A" w14:textId="18124E3D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11503249" w14:textId="4CA5CFDE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10245E14" w14:textId="5E39E45B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6DFA4EA6" w14:textId="77777777" w:rsidR="006A2CBC" w:rsidRPr="006375B5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194" w:type="dxa"/>
        <w:tblInd w:w="387" w:type="dxa"/>
        <w:tblLook w:val="01E0" w:firstRow="1" w:lastRow="1" w:firstColumn="1" w:lastColumn="1" w:noHBand="0" w:noVBand="0"/>
      </w:tblPr>
      <w:tblGrid>
        <w:gridCol w:w="5103"/>
        <w:gridCol w:w="986"/>
        <w:gridCol w:w="1370"/>
        <w:gridCol w:w="269"/>
        <w:gridCol w:w="1466"/>
      </w:tblGrid>
      <w:tr w:rsidR="005A74AE" w:rsidRPr="006375B5" w14:paraId="451F13B3" w14:textId="77777777" w:rsidTr="005A74AE">
        <w:trPr>
          <w:trHeight w:val="71"/>
        </w:trPr>
        <w:tc>
          <w:tcPr>
            <w:tcW w:w="5103" w:type="dxa"/>
          </w:tcPr>
          <w:p w14:paraId="2229DDCB" w14:textId="71806F21" w:rsidR="005A74AE" w:rsidRPr="006375B5" w:rsidRDefault="005A74AE" w:rsidP="00CF0B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สินทรัพย์ที่ใช้เป็นหลักประกั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น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</w:t>
            </w:r>
          </w:p>
        </w:tc>
        <w:tc>
          <w:tcPr>
            <w:tcW w:w="986" w:type="dxa"/>
          </w:tcPr>
          <w:p w14:paraId="3B2E6A2C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3105" w:type="dxa"/>
            <w:gridSpan w:val="3"/>
          </w:tcPr>
          <w:p w14:paraId="7EABE103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A74AE" w:rsidRPr="006375B5" w14:paraId="09580689" w14:textId="77777777" w:rsidTr="005A74AE">
        <w:trPr>
          <w:trHeight w:val="390"/>
        </w:trPr>
        <w:tc>
          <w:tcPr>
            <w:tcW w:w="5103" w:type="dxa"/>
          </w:tcPr>
          <w:p w14:paraId="5443833B" w14:textId="54E85BA1" w:rsidR="005A74AE" w:rsidRPr="006375B5" w:rsidRDefault="005A74AE" w:rsidP="000D55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4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86" w:type="dxa"/>
          </w:tcPr>
          <w:p w14:paraId="3D0E5A08" w14:textId="77777777" w:rsidR="005A74AE" w:rsidRPr="006375B5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370" w:type="dxa"/>
            <w:shd w:val="clear" w:color="auto" w:fill="auto"/>
          </w:tcPr>
          <w:p w14:paraId="6AA0B873" w14:textId="5E7748FD" w:rsidR="005A74AE" w:rsidRPr="006375B5" w:rsidRDefault="000E564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1701ED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69" w:type="dxa"/>
            <w:shd w:val="clear" w:color="auto" w:fill="auto"/>
          </w:tcPr>
          <w:p w14:paraId="32D101EC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466" w:type="dxa"/>
            <w:shd w:val="clear" w:color="auto" w:fill="auto"/>
          </w:tcPr>
          <w:p w14:paraId="17439507" w14:textId="7DA04546" w:rsidR="005A74AE" w:rsidRPr="006375B5" w:rsidRDefault="000E564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1701ED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5A74AE" w:rsidRPr="006375B5" w14:paraId="4DD408B2" w14:textId="77777777" w:rsidTr="005A74AE">
        <w:trPr>
          <w:trHeight w:val="402"/>
        </w:trPr>
        <w:tc>
          <w:tcPr>
            <w:tcW w:w="5103" w:type="dxa"/>
          </w:tcPr>
          <w:p w14:paraId="29A5182D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86" w:type="dxa"/>
          </w:tcPr>
          <w:p w14:paraId="3D9D47DF" w14:textId="77777777" w:rsidR="005A74AE" w:rsidRPr="006375B5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0" w:right="-104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105" w:type="dxa"/>
            <w:gridSpan w:val="3"/>
          </w:tcPr>
          <w:p w14:paraId="28394DEB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701ED" w:rsidRPr="006375B5" w14:paraId="57C95A0A" w14:textId="77777777" w:rsidTr="005A74AE">
        <w:trPr>
          <w:trHeight w:val="164"/>
        </w:trPr>
        <w:tc>
          <w:tcPr>
            <w:tcW w:w="5103" w:type="dxa"/>
          </w:tcPr>
          <w:p w14:paraId="17EDB654" w14:textId="05ACA963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์พัฒนาเพื่อขาย</w:t>
            </w:r>
          </w:p>
        </w:tc>
        <w:tc>
          <w:tcPr>
            <w:tcW w:w="986" w:type="dxa"/>
          </w:tcPr>
          <w:p w14:paraId="15787688" w14:textId="5E5B9234" w:rsidR="001701ED" w:rsidRPr="006375B5" w:rsidRDefault="00B664DE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370" w:type="dxa"/>
          </w:tcPr>
          <w:p w14:paraId="4967F3DB" w14:textId="025F38E4" w:rsidR="001701ED" w:rsidRPr="006375B5" w:rsidRDefault="00F858D8" w:rsidP="001701ED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14,6</w:t>
            </w:r>
            <w:r w:rsidR="00265044">
              <w:rPr>
                <w:rFonts w:ascii="Angsana New" w:hAnsi="Angsana New"/>
                <w:sz w:val="30"/>
                <w:szCs w:val="30"/>
                <w:lang w:val="en-US" w:bidi="th-TH"/>
              </w:rPr>
              <w:t>85</w:t>
            </w:r>
          </w:p>
        </w:tc>
        <w:tc>
          <w:tcPr>
            <w:tcW w:w="269" w:type="dxa"/>
          </w:tcPr>
          <w:p w14:paraId="3402F81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</w:tcPr>
          <w:p w14:paraId="70F47AE5" w14:textId="55F3F225" w:rsidR="001701ED" w:rsidRPr="006375B5" w:rsidRDefault="001701ED" w:rsidP="001701ED">
            <w:pPr>
              <w:pStyle w:val="acctfourfigures"/>
              <w:tabs>
                <w:tab w:val="clear" w:pos="765"/>
                <w:tab w:val="decimal" w:pos="1222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12,057</w:t>
            </w:r>
          </w:p>
        </w:tc>
      </w:tr>
      <w:tr w:rsidR="001701ED" w:rsidRPr="006375B5" w14:paraId="59C46FC8" w14:textId="77777777" w:rsidTr="005A74AE">
        <w:trPr>
          <w:trHeight w:val="71"/>
        </w:trPr>
        <w:tc>
          <w:tcPr>
            <w:tcW w:w="5103" w:type="dxa"/>
            <w:vAlign w:val="bottom"/>
          </w:tcPr>
          <w:p w14:paraId="32292A47" w14:textId="69C66F23" w:rsidR="001701ED" w:rsidRPr="006375B5" w:rsidRDefault="00D54801" w:rsidP="00D548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7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อสังหาริมทรัพย์เพื่อการลงทุน</w:t>
            </w:r>
            <w:r w:rsidR="001701ED" w:rsidRPr="006375B5">
              <w:rPr>
                <w:rFonts w:ascii="Angsana New" w:hAnsi="Angsana New" w:hint="cs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986" w:type="dxa"/>
            <w:vAlign w:val="bottom"/>
          </w:tcPr>
          <w:p w14:paraId="7047C33A" w14:textId="20F50A81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</w:t>
            </w:r>
            <w:r w:rsidR="00B664DE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0</w:t>
            </w:r>
          </w:p>
        </w:tc>
        <w:tc>
          <w:tcPr>
            <w:tcW w:w="1370" w:type="dxa"/>
            <w:vAlign w:val="bottom"/>
          </w:tcPr>
          <w:p w14:paraId="0C197552" w14:textId="4AE4EB5A" w:rsidR="001701ED" w:rsidRPr="006375B5" w:rsidRDefault="00DE4D0E" w:rsidP="001701ED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7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A27F82">
              <w:rPr>
                <w:rFonts w:ascii="Angsana New" w:hAnsi="Angsana New"/>
                <w:sz w:val="30"/>
                <w:szCs w:val="30"/>
                <w:lang w:val="en-US" w:bidi="th-TH"/>
              </w:rPr>
              <w:t>767</w:t>
            </w:r>
          </w:p>
        </w:tc>
        <w:tc>
          <w:tcPr>
            <w:tcW w:w="269" w:type="dxa"/>
            <w:vAlign w:val="bottom"/>
          </w:tcPr>
          <w:p w14:paraId="47B677F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  <w:vAlign w:val="bottom"/>
          </w:tcPr>
          <w:p w14:paraId="3E25533D" w14:textId="0D9FE214" w:rsidR="001701ED" w:rsidRPr="006375B5" w:rsidRDefault="00DE4D0E" w:rsidP="001701ED">
            <w:pPr>
              <w:pStyle w:val="acctfourfigures"/>
              <w:tabs>
                <w:tab w:val="clear" w:pos="765"/>
                <w:tab w:val="decimal" w:pos="1236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9,315</w:t>
            </w:r>
          </w:p>
        </w:tc>
      </w:tr>
      <w:tr w:rsidR="001701ED" w:rsidRPr="006375B5" w14:paraId="7C224F8A" w14:textId="77777777" w:rsidTr="005A74AE">
        <w:trPr>
          <w:trHeight w:val="402"/>
        </w:trPr>
        <w:tc>
          <w:tcPr>
            <w:tcW w:w="5103" w:type="dxa"/>
          </w:tcPr>
          <w:p w14:paraId="158AB14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86" w:type="dxa"/>
          </w:tcPr>
          <w:p w14:paraId="04BE8F1D" w14:textId="781501DB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  <w:cs/>
              </w:rPr>
            </w:pPr>
            <w:r w:rsidRPr="000E564C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</w:t>
            </w:r>
            <w:r w:rsidR="00B664DE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1370" w:type="dxa"/>
          </w:tcPr>
          <w:p w14:paraId="1D84FB1E" w14:textId="573940F0" w:rsidR="001701ED" w:rsidRPr="006375B5" w:rsidRDefault="00E127B5" w:rsidP="001701ED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704</w:t>
            </w:r>
          </w:p>
        </w:tc>
        <w:tc>
          <w:tcPr>
            <w:tcW w:w="269" w:type="dxa"/>
          </w:tcPr>
          <w:p w14:paraId="11A26E7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</w:tcPr>
          <w:p w14:paraId="1F757AEB" w14:textId="47D711BD" w:rsidR="001701ED" w:rsidRPr="006375B5" w:rsidRDefault="001701ED" w:rsidP="001701ED">
            <w:pPr>
              <w:pStyle w:val="acctfourfigures"/>
              <w:tabs>
                <w:tab w:val="clear" w:pos="765"/>
                <w:tab w:val="decimal" w:pos="125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767</w:t>
            </w:r>
          </w:p>
        </w:tc>
      </w:tr>
      <w:tr w:rsidR="001701ED" w:rsidRPr="006375B5" w14:paraId="15381C46" w14:textId="77777777" w:rsidTr="005A74AE">
        <w:trPr>
          <w:trHeight w:val="402"/>
        </w:trPr>
        <w:tc>
          <w:tcPr>
            <w:tcW w:w="5103" w:type="dxa"/>
          </w:tcPr>
          <w:p w14:paraId="4B52501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86" w:type="dxa"/>
          </w:tcPr>
          <w:p w14:paraId="2FD7CFBC" w14:textId="77777777" w:rsidR="001701ED" w:rsidRPr="006375B5" w:rsidRDefault="001701ED" w:rsidP="001701E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70" w:type="dxa"/>
            <w:tcBorders>
              <w:top w:val="single" w:sz="4" w:space="0" w:color="auto"/>
              <w:bottom w:val="double" w:sz="4" w:space="0" w:color="auto"/>
            </w:tcBorders>
          </w:tcPr>
          <w:p w14:paraId="0549346B" w14:textId="24E098CA" w:rsidR="001701ED" w:rsidRPr="006375B5" w:rsidRDefault="00DE4D0E" w:rsidP="001701ED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23,</w:t>
            </w:r>
            <w:r w:rsidR="00A27F82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156</w:t>
            </w:r>
          </w:p>
        </w:tc>
        <w:tc>
          <w:tcPr>
            <w:tcW w:w="269" w:type="dxa"/>
          </w:tcPr>
          <w:p w14:paraId="646CAD8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double" w:sz="4" w:space="0" w:color="auto"/>
            </w:tcBorders>
          </w:tcPr>
          <w:p w14:paraId="384A313E" w14:textId="23284FF1" w:rsidR="001701ED" w:rsidRPr="006375B5" w:rsidRDefault="00DE4D0E" w:rsidP="001701ED">
            <w:pPr>
              <w:pStyle w:val="acctfourfigures"/>
              <w:tabs>
                <w:tab w:val="clear" w:pos="765"/>
                <w:tab w:val="decimal" w:pos="1249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22,139</w:t>
            </w:r>
          </w:p>
        </w:tc>
      </w:tr>
    </w:tbl>
    <w:p w14:paraId="3D844B22" w14:textId="77777777" w:rsidR="00D050FC" w:rsidRPr="006375B5" w:rsidRDefault="00D050FC" w:rsidP="00D050FC">
      <w:pPr>
        <w:pStyle w:val="ListParagraph"/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04A76435" w14:textId="2CE148BB" w:rsidR="00D050FC" w:rsidRPr="006375B5" w:rsidRDefault="00D050FC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i/>
          <w:iCs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30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กันยายน</w:t>
      </w:r>
      <w:r w:rsidRPr="006375B5">
        <w:rPr>
          <w:rFonts w:ascii="Angsana New" w:hAnsi="Angsana New" w:hint="cs"/>
          <w:sz w:val="30"/>
          <w:szCs w:val="30"/>
          <w:lang w:val="en-GB" w:eastAsia="x-none"/>
        </w:rPr>
        <w:t xml:space="preserve"> </w:t>
      </w:r>
      <w:r w:rsidR="000E564C" w:rsidRPr="000E564C">
        <w:rPr>
          <w:rFonts w:ascii="Angsana New" w:hAnsi="Angsana New" w:hint="cs"/>
          <w:sz w:val="30"/>
          <w:szCs w:val="30"/>
          <w:lang w:eastAsia="x-none"/>
        </w:rPr>
        <w:t>256</w:t>
      </w:r>
      <w:r w:rsidR="00F23C53">
        <w:rPr>
          <w:rFonts w:ascii="Angsana New" w:hAnsi="Angsana New"/>
          <w:sz w:val="30"/>
          <w:szCs w:val="30"/>
          <w:lang w:eastAsia="x-none"/>
        </w:rPr>
        <w:t>6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กลุ่มบริษัทและบริษัทมีวงเงินสินเชื่อซึ่งยังไม่ได้เบิกใช้เป็นจำนวนเงินรว</w:t>
      </w:r>
      <w:r w:rsidR="005516C4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ม</w:t>
      </w:r>
      <w:r w:rsidR="006A50A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E75EA6">
        <w:rPr>
          <w:rFonts w:ascii="Angsana New" w:hAnsi="Angsana New"/>
          <w:sz w:val="30"/>
          <w:szCs w:val="30"/>
          <w:lang w:eastAsia="x-none"/>
        </w:rPr>
        <w:t>10,965.67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ล้านบาท และ </w:t>
      </w:r>
      <w:r w:rsidR="00E75EA6">
        <w:rPr>
          <w:rFonts w:ascii="Angsana New" w:hAnsi="Angsana New"/>
          <w:sz w:val="30"/>
          <w:szCs w:val="30"/>
          <w:lang w:val="en-GB" w:eastAsia="x-none"/>
        </w:rPr>
        <w:t>2,</w:t>
      </w:r>
      <w:r w:rsidR="00701DAC">
        <w:rPr>
          <w:rFonts w:ascii="Angsana New" w:hAnsi="Angsana New"/>
          <w:sz w:val="30"/>
          <w:szCs w:val="30"/>
          <w:lang w:val="en-GB" w:eastAsia="x-none"/>
        </w:rPr>
        <w:t xml:space="preserve">095.41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ล้านบาท ตามลำดับ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(</w:t>
      </w:r>
      <w:r w:rsidR="000E564C" w:rsidRPr="000E564C">
        <w:rPr>
          <w:rFonts w:ascii="Angsana New" w:hAnsi="Angsana New" w:hint="cs"/>
          <w:i/>
          <w:iCs/>
          <w:sz w:val="30"/>
          <w:szCs w:val="30"/>
          <w:lang w:eastAsia="x-none"/>
        </w:rPr>
        <w:t>256</w:t>
      </w:r>
      <w:r w:rsidR="00F23C53">
        <w:rPr>
          <w:rFonts w:ascii="Angsana New" w:hAnsi="Angsana New"/>
          <w:i/>
          <w:iCs/>
          <w:sz w:val="30"/>
          <w:szCs w:val="30"/>
          <w:lang w:eastAsia="x-none"/>
        </w:rPr>
        <w:t>5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: </w:t>
      </w:r>
      <w:r w:rsidR="00F23C53" w:rsidRPr="00F23C53">
        <w:rPr>
          <w:rFonts w:ascii="Angsana New" w:hAnsi="Angsana New"/>
          <w:i/>
          <w:iCs/>
          <w:sz w:val="30"/>
          <w:szCs w:val="30"/>
          <w:lang w:eastAsia="x-none"/>
        </w:rPr>
        <w:t>12,076.55</w:t>
      </w:r>
      <w:r w:rsidR="00F23C53" w:rsidRPr="00F23C53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 ล้านบาท และ </w:t>
      </w:r>
      <w:r w:rsidR="00F23C53" w:rsidRPr="00F23C53">
        <w:rPr>
          <w:rFonts w:ascii="Angsana New" w:hAnsi="Angsana New"/>
          <w:i/>
          <w:iCs/>
          <w:sz w:val="30"/>
          <w:szCs w:val="30"/>
          <w:lang w:val="en-GB" w:eastAsia="x-none"/>
        </w:rPr>
        <w:t>2,185.34</w:t>
      </w:r>
      <w:r w:rsidR="00F23C53" w:rsidRPr="00F23C53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 ล้านบาท</w:t>
      </w:r>
      <w:r w:rsidR="00F23C5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ตามลำดับ)</w:t>
      </w:r>
      <w:r w:rsidR="009F7B56" w:rsidRPr="006375B5">
        <w:rPr>
          <w:rFonts w:ascii="Angsana New" w:hAnsi="Angsana New"/>
          <w:i/>
          <w:iCs/>
          <w:sz w:val="30"/>
          <w:szCs w:val="30"/>
          <w:lang w:val="en-GB" w:eastAsia="x-none"/>
        </w:rPr>
        <w:t xml:space="preserve"> </w:t>
      </w:r>
    </w:p>
    <w:p w14:paraId="33966073" w14:textId="77777777" w:rsidR="009F7B56" w:rsidRPr="00EF5043" w:rsidRDefault="009F7B56" w:rsidP="00CC3915">
      <w:pPr>
        <w:tabs>
          <w:tab w:val="clear" w:pos="454"/>
          <w:tab w:val="clear" w:pos="680"/>
          <w:tab w:val="clear" w:pos="907"/>
          <w:tab w:val="clear" w:pos="1644"/>
          <w:tab w:val="left" w:pos="720"/>
          <w:tab w:val="left" w:pos="1350"/>
          <w:tab w:val="left" w:pos="1530"/>
        </w:tabs>
        <w:autoSpaceDE w:val="0"/>
        <w:autoSpaceDN w:val="0"/>
        <w:adjustRightInd w:val="0"/>
        <w:spacing w:line="240" w:lineRule="auto"/>
        <w:ind w:right="1012"/>
        <w:jc w:val="thaiDistribute"/>
        <w:rPr>
          <w:rFonts w:ascii="Angsana New" w:hAnsi="Angsana New"/>
          <w:i/>
          <w:iCs/>
          <w:sz w:val="30"/>
          <w:szCs w:val="30"/>
          <w:lang w:eastAsia="x-none"/>
        </w:rPr>
      </w:pPr>
    </w:p>
    <w:p w14:paraId="5EEC3BE0" w14:textId="1A9D0518" w:rsidR="00B63B25" w:rsidRPr="00975F84" w:rsidRDefault="00D050FC" w:rsidP="00975F84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spacing w:val="-6"/>
          <w:sz w:val="30"/>
          <w:szCs w:val="30"/>
          <w:lang w:val="en-GB" w:eastAsia="x-none"/>
        </w:rPr>
      </w:pP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ณ วันที่ </w:t>
      </w:r>
      <w:r w:rsidR="000E564C" w:rsidRPr="00975F84">
        <w:rPr>
          <w:rFonts w:ascii="Angsana New" w:hAnsi="Angsana New" w:hint="cs"/>
          <w:sz w:val="30"/>
          <w:szCs w:val="30"/>
          <w:lang w:eastAsia="x-none"/>
        </w:rPr>
        <w:t>30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กันยายน </w:t>
      </w:r>
      <w:r w:rsidR="000E564C" w:rsidRPr="00975F84">
        <w:rPr>
          <w:rFonts w:ascii="Angsana New" w:hAnsi="Angsana New" w:hint="cs"/>
          <w:sz w:val="30"/>
          <w:szCs w:val="30"/>
          <w:lang w:eastAsia="x-none"/>
        </w:rPr>
        <w:t>256</w:t>
      </w:r>
      <w:r w:rsidR="00F23C53">
        <w:rPr>
          <w:rFonts w:ascii="Angsana New" w:hAnsi="Angsana New"/>
          <w:sz w:val="30"/>
          <w:szCs w:val="30"/>
          <w:lang w:eastAsia="x-none"/>
        </w:rPr>
        <w:t>6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บริษัทมีเงินกู้ยืมระยะสั้นจาก</w:t>
      </w:r>
      <w:r w:rsidR="003805E9">
        <w:rPr>
          <w:rFonts w:ascii="Angsana New" w:hAnsi="Angsana New" w:hint="cs"/>
          <w:sz w:val="30"/>
          <w:szCs w:val="30"/>
          <w:cs/>
          <w:lang w:val="en-GB" w:eastAsia="x-none"/>
        </w:rPr>
        <w:t>สถาบันการเงิน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ในประเทศ จำนวนทั้งสิ้น </w:t>
      </w:r>
      <w:r w:rsidR="001010D5">
        <w:rPr>
          <w:rFonts w:ascii="Angsana New" w:hAnsi="Angsana New"/>
          <w:sz w:val="30"/>
          <w:szCs w:val="30"/>
          <w:lang w:eastAsia="x-none"/>
        </w:rPr>
        <w:t>3,130</w:t>
      </w:r>
      <w:r w:rsidR="006A50A2"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 </w:t>
      </w:r>
      <w:r w:rsidR="003805E9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="006A50A2" w:rsidRPr="00975F84">
        <w:rPr>
          <w:rFonts w:ascii="Angsana New" w:hAnsi="Angsana New" w:hint="cs"/>
          <w:sz w:val="30"/>
          <w:szCs w:val="30"/>
          <w:cs/>
          <w:lang w:val="en-GB" w:eastAsia="x-none"/>
        </w:rPr>
        <w:t>ล้าน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>บาท</w:t>
      </w:r>
      <w:r w:rsidR="00967BDB" w:rsidRPr="00975F84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967BDB" w:rsidRPr="00975F84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(</w:t>
      </w:r>
      <w:r w:rsidR="00967BDB" w:rsidRPr="000B161F">
        <w:rPr>
          <w:rFonts w:ascii="Angsana New" w:hAnsi="Angsana New" w:hint="cs"/>
          <w:i/>
          <w:iCs/>
          <w:sz w:val="30"/>
          <w:szCs w:val="30"/>
          <w:lang w:eastAsia="x-none"/>
        </w:rPr>
        <w:t>256</w:t>
      </w:r>
      <w:r w:rsidR="00F23C53">
        <w:rPr>
          <w:rFonts w:ascii="Angsana New" w:hAnsi="Angsana New"/>
          <w:i/>
          <w:iCs/>
          <w:sz w:val="30"/>
          <w:szCs w:val="30"/>
          <w:lang w:eastAsia="x-none"/>
        </w:rPr>
        <w:t>5</w:t>
      </w:r>
      <w:r w:rsidR="00967BDB" w:rsidRPr="000B161F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: </w:t>
      </w:r>
      <w:r w:rsidR="00F23C53" w:rsidRPr="00F23C53">
        <w:rPr>
          <w:rFonts w:ascii="Angsana New" w:hAnsi="Angsana New"/>
          <w:i/>
          <w:iCs/>
          <w:sz w:val="30"/>
          <w:szCs w:val="30"/>
          <w:lang w:val="en-GB" w:eastAsia="x-none"/>
        </w:rPr>
        <w:t>3,295.00</w:t>
      </w:r>
      <w:r w:rsidR="00F23C53"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 </w:t>
      </w:r>
      <w:r w:rsidR="00967BDB" w:rsidRPr="000B161F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ล้านบาท</w:t>
      </w:r>
      <w:r w:rsidR="00967BDB" w:rsidRPr="00975F84">
        <w:rPr>
          <w:rFonts w:ascii="Angsana New" w:hAnsi="Angsana New"/>
          <w:i/>
          <w:iCs/>
          <w:sz w:val="30"/>
          <w:szCs w:val="30"/>
          <w:lang w:val="en-GB" w:eastAsia="x-none"/>
        </w:rPr>
        <w:t>)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โดยมีอัตราดอกเบี้ยร้อยละ </w:t>
      </w:r>
      <w:r w:rsidR="00877133">
        <w:rPr>
          <w:rFonts w:ascii="Angsana New" w:hAnsi="Angsana New"/>
          <w:sz w:val="30"/>
          <w:szCs w:val="30"/>
          <w:lang w:val="en-GB" w:eastAsia="x-none"/>
        </w:rPr>
        <w:t>2.58 - 2.84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ต่อปี</w:t>
      </w:r>
      <w:r w:rsidR="00967BDB" w:rsidRPr="00975F84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967BDB" w:rsidRPr="00975F84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(</w:t>
      </w:r>
      <w:r w:rsidR="00967BDB" w:rsidRPr="00975F84">
        <w:rPr>
          <w:rFonts w:ascii="Angsana New" w:hAnsi="Angsana New" w:hint="cs"/>
          <w:i/>
          <w:iCs/>
          <w:sz w:val="30"/>
          <w:szCs w:val="30"/>
          <w:lang w:eastAsia="x-none"/>
        </w:rPr>
        <w:t>256</w:t>
      </w:r>
      <w:r w:rsidR="00767514">
        <w:rPr>
          <w:rFonts w:ascii="Angsana New" w:hAnsi="Angsana New"/>
          <w:i/>
          <w:iCs/>
          <w:sz w:val="30"/>
          <w:szCs w:val="30"/>
          <w:lang w:eastAsia="x-none"/>
        </w:rPr>
        <w:t>5</w:t>
      </w:r>
      <w:r w:rsidR="00967BDB" w:rsidRPr="00975F84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: ร้อยละ </w:t>
      </w:r>
      <w:r w:rsidR="00F23C53" w:rsidRPr="00F23C53">
        <w:rPr>
          <w:rFonts w:ascii="Angsana New" w:hAnsi="Angsana New"/>
          <w:i/>
          <w:iCs/>
          <w:sz w:val="30"/>
          <w:szCs w:val="30"/>
          <w:lang w:val="en-GB" w:eastAsia="x-none"/>
        </w:rPr>
        <w:t>1.30 - 1.63</w:t>
      </w:r>
      <w:r w:rsidR="009D2967">
        <w:rPr>
          <w:rFonts w:ascii="Angsana New" w:hAnsi="Angsana New"/>
          <w:i/>
          <w:iCs/>
          <w:sz w:val="30"/>
          <w:szCs w:val="30"/>
          <w:lang w:val="en-GB" w:eastAsia="x-none"/>
        </w:rPr>
        <w:t xml:space="preserve"> </w:t>
      </w:r>
      <w:r w:rsidR="00967BDB" w:rsidRPr="00975F84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ต่อปี</w:t>
      </w:r>
      <w:r w:rsidR="00967BDB" w:rsidRPr="00975F84">
        <w:rPr>
          <w:rFonts w:ascii="Angsana New" w:hAnsi="Angsana New" w:hint="cs"/>
          <w:i/>
          <w:iCs/>
          <w:spacing w:val="-6"/>
          <w:sz w:val="30"/>
          <w:szCs w:val="30"/>
          <w:cs/>
          <w:lang w:val="en-GB" w:eastAsia="x-none"/>
        </w:rPr>
        <w:t>)</w:t>
      </w:r>
    </w:p>
    <w:p w14:paraId="150AE26A" w14:textId="77777777" w:rsidR="00C14255" w:rsidRPr="006375B5" w:rsidRDefault="00C14255" w:rsidP="00B63B25">
      <w:pPr>
        <w:tabs>
          <w:tab w:val="clear" w:pos="454"/>
          <w:tab w:val="left" w:pos="540"/>
        </w:tabs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589C3F8" w14:textId="1B278DC8" w:rsidR="0023218C" w:rsidRPr="0023218C" w:rsidRDefault="0023218C" w:rsidP="0023218C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แห่งหนึ่งได้ทำสัญญาเงินกู้ยืมระยะยาวกับสถาบันการเงินแห่งหนึ่งโดยมีอัตราดอกเบี้ยกู้ยืมขั้นต่ำลบอัตราคงที่ต่อปีตามที่กำหนดไว้ในสัญญ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โดยมีกำหนดชำระคืนงวดแรกเมื่อครบกำหนดเวลา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3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ปี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6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เดือนนับแต่วันที่เบิกรับเงินกู้งวดแรก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โดยมีรายละเอียดการผ่อนชำระคืนตามที่กำหนดไว้ในสัญญาภายใต้สัญญาเงินกู้ยืมดังกล่าว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บริษัทและบริษัทย่อยต้องถือปฏิบัติตามเงื่อนไขทางการเงินบางประการ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การดำรงอัตราส่วนหนี้สินต่อส่วนของผู้ถือหุ้นในอัตราที่กำหนดไว้ในสัญญา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ทั้งนี้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บริษัทได้ออก</w:t>
      </w:r>
      <w:r w:rsidR="000E40C7" w:rsidRPr="000E40C7">
        <w:rPr>
          <w:rFonts w:ascii="Angsana New" w:hAnsi="Angsana New" w:hint="cs"/>
          <w:sz w:val="30"/>
          <w:szCs w:val="30"/>
          <w:cs/>
          <w:lang w:val="en-GB" w:eastAsia="x-none"/>
        </w:rPr>
        <w:t>หนังสือยืนยันที่จะปฏิบัติตามเงื่อนไขข้อตกลง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(</w:t>
      </w:r>
      <w:r w:rsidRPr="0023218C">
        <w:rPr>
          <w:rFonts w:ascii="Angsana New" w:hAnsi="Angsana New"/>
          <w:sz w:val="30"/>
          <w:szCs w:val="30"/>
          <w:lang w:val="en-GB" w:eastAsia="x-none"/>
        </w:rPr>
        <w:t xml:space="preserve">Letter of Undertaking)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ให้แก่สถาบันการเงินดังกล่าว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ภายใต้เงื่อนไขว่า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บริษัทตกลงดำรงสถานะความเป็นผู้ถือหุ้นหลักของบริษัทย่อยไม่น้อยกว่าร้อยละ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75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และจะดำเนินการให้ความช่วยเหลือทางการเงินแก่บริษัทย่อยจนกว่าบริษัทย่อยจะชำระหนี้ครบถ้วนตามที่ระบุไว้ในสัญญ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ทั้งนี้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บริษัทย่อยดังกล่าวได้นำอสังหาริมทรัพย์เพื่อการลงทุน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และสิ่งปลูกสร้างที่จะมีในภายหน้าไปจดจำนองไว้กับสถาบันการเงินเพื่อใช้เป็นหลักประกันเงินกู้ยืมระยะยาวจากสถาบันการเงินดังกล่าวตามที่ระบุไว้ในสัญญา</w:t>
      </w:r>
    </w:p>
    <w:p w14:paraId="010477C6" w14:textId="5F5AA188" w:rsidR="00921295" w:rsidRDefault="00921295" w:rsidP="00D050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21CA142D" w14:textId="1D30550F" w:rsidR="00D050FC" w:rsidRPr="006375B5" w:rsidRDefault="00D050FC" w:rsidP="00074552">
      <w:pPr>
        <w:pStyle w:val="ListParagraph"/>
        <w:numPr>
          <w:ilvl w:val="0"/>
          <w:numId w:val="25"/>
        </w:numPr>
        <w:tabs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11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lastRenderedPageBreak/>
        <w:t>บริษัทย่อยมีเงินกู้ยืมระยะยาวจากสถาบันการเงินโดยมีอัตราดอกเบี้ย</w:t>
      </w:r>
      <w:r w:rsidR="00C726B0">
        <w:rPr>
          <w:rFonts w:ascii="Angsana New" w:hAnsi="Angsana New" w:hint="cs"/>
          <w:sz w:val="30"/>
          <w:szCs w:val="30"/>
          <w:cs/>
          <w:lang w:val="en-GB" w:eastAsia="x-none"/>
        </w:rPr>
        <w:t>กู้ยืมขั้นต่ำ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บวก/ลบอัตราคงที่ต่อปี</w:t>
      </w:r>
    </w:p>
    <w:p w14:paraId="6074B53A" w14:textId="77777777" w:rsidR="00D050FC" w:rsidRPr="006375B5" w:rsidRDefault="00D050FC" w:rsidP="00BB31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</w:rPr>
      </w:pPr>
    </w:p>
    <w:p w14:paraId="7859495C" w14:textId="2B8BC4CA" w:rsidR="00D050FC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cs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เงินกู้ยืมส่วนใหญ่ของบริษัทย่อยมีกำหนดชำระคืนเงินต้นเมื่อไถ่ถอนโฉนดที่ดินในอัตราที่ระบ</w:t>
      </w:r>
      <w:r w:rsidR="009C2BED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ุใน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สัญญา</w:t>
      </w:r>
      <w:r w:rsidR="009F49C1">
        <w:rPr>
          <w:rFonts w:ascii="Angsana New" w:hAnsi="Angsana New"/>
          <w:sz w:val="30"/>
          <w:szCs w:val="30"/>
          <w:lang w:val="en-GB" w:eastAsia="x-none"/>
        </w:rPr>
        <w:br/>
      </w:r>
      <w:r w:rsidRPr="009F49C1">
        <w:rPr>
          <w:rFonts w:ascii="Angsana New" w:hAnsi="Angsana New" w:hint="cs"/>
          <w:spacing w:val="-2"/>
          <w:sz w:val="30"/>
          <w:szCs w:val="30"/>
          <w:cs/>
          <w:lang w:val="en-GB" w:eastAsia="x-none"/>
        </w:rPr>
        <w:t>เงินต้นส่วนที่เหลือมีกำหนดชำระคืนตามระยะเวลาที่ระบุไว้ในสัญญาโดยจัดประเภทเงินกู้ยืมระยะยาวที่จะถึ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กำหนดชำระภายใน </w:t>
      </w:r>
      <w:r w:rsidR="000E564C" w:rsidRPr="000E564C">
        <w:rPr>
          <w:rFonts w:ascii="Angsana New" w:hAnsi="Angsana New" w:hint="cs"/>
          <w:sz w:val="30"/>
          <w:szCs w:val="30"/>
          <w:lang w:eastAsia="x-none"/>
        </w:rPr>
        <w:t>1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ปี จากการประมาณการยอดโอนตามงบประมาณประจำปี ซึ่งยอดโอนที่เกิดขึ้นจริงอาจจะแตกต่างจากที่ได้ประมาณการไว้</w:t>
      </w:r>
    </w:p>
    <w:p w14:paraId="14603FB7" w14:textId="77777777" w:rsidR="00D050FC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6EB8D13" w14:textId="30BE2F27" w:rsidR="006F5135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สัญญาเงินกู้ยืมได้ระบุข้อตกลงและข้อจำกัดที่บริษัทย่อยต้องถือปฏิบัติบางประการ เช่น การดำรงอัตราส่วนหนี้สินต่อส่วนของผู้ถือหุ้น การดำรงอัตราส่วนของเงินกู้ต่อมูลค่าของอาคารตามรายงานการประเมินราคา การควบหรือรวมกิจการกับบริษัทอื่น การลงทุนในหลักทรัพย์ การลดทุนหรือจ่ายเงินปันผล จำนองสิทธิการ</w:t>
      </w:r>
      <w:r w:rsidRPr="000B161F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เช่าที่ดิน จำนองอาคาร และสัญญาก่อสร้าง จำนำหุ้นทั้งหมดในบริษัทย่อยแห่งหนึ่ง และการค้ำประกันบุคคลอื่น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เป็นต้น</w:t>
      </w:r>
    </w:p>
    <w:p w14:paraId="04F00E7C" w14:textId="77777777" w:rsidR="006F5135" w:rsidRPr="006375B5" w:rsidRDefault="006F5135" w:rsidP="006A50A2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720"/>
          <w:tab w:val="left" w:pos="1350"/>
          <w:tab w:val="left" w:pos="1530"/>
        </w:tabs>
        <w:autoSpaceDE w:val="0"/>
        <w:autoSpaceDN w:val="0"/>
        <w:adjustRightInd w:val="0"/>
        <w:spacing w:line="240" w:lineRule="auto"/>
        <w:ind w:left="1350" w:right="1012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C60FFF0" w14:textId="52B3E389" w:rsidR="00B63B25" w:rsidRPr="006375B5" w:rsidRDefault="00B63B25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</w:t>
      </w:r>
      <w:r w:rsidR="00763130">
        <w:rPr>
          <w:rFonts w:ascii="Angsana New" w:hAnsi="Angsana New" w:hint="cs"/>
          <w:sz w:val="30"/>
          <w:szCs w:val="30"/>
          <w:cs/>
          <w:lang w:val="en-GB" w:eastAsia="x-none"/>
        </w:rPr>
        <w:t>หลายแห่ง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ได้นำที่ดินพร้อมสิ่งปลูกสร้างบนที่ดินที่มีอยู่ส่วนใหญ่และสิ่งปลูกสร้างที่จะมีในภายหน้าไปจดจำนองไว้กับสถาบันการเงินเพื่อใช้เป็นหลักประกันเงินกู้ยืมจากสถาบันการเงิน</w:t>
      </w:r>
      <w:r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นอกจากนี้บริษัทค้ำประกันหนี้สินที่มีภาระดอกเบี้ยของบริษัทย่อย</w:t>
      </w:r>
    </w:p>
    <w:p w14:paraId="4F0E797E" w14:textId="77777777" w:rsidR="001F5B13" w:rsidRPr="006375B5" w:rsidRDefault="001F5B13" w:rsidP="001F5B1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5FCE20EE" w14:textId="4390231B" w:rsidR="001F5B13" w:rsidRPr="006375B5" w:rsidRDefault="00DD482A" w:rsidP="00763130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ใน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เดือนกุมภาพันธ์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2564</w:t>
      </w:r>
      <w:r w:rsidR="001F5B1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บริษัทย่อยแห่งหนึ่งได้ทำสัญญา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สินเชื่อ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วงเงินกู้ยืมระยะยาวกับสถาบันการเงินแห่งหนึ่งในประเทศเวียดนาม</w:t>
      </w:r>
      <w:r w:rsidR="009B073D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ในวงเงิน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700</w:t>
      </w:r>
      <w:r w:rsidR="009B073D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ล้านเวียดนามดอง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โดยมีบริษัทเป็นผู้ค้ำประกันวงเงินกู้ยืมดังกล่าว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ซึ่งมีกำหนดชำระคืนเงินต้นภายใน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</w:t>
      </w:r>
      <w:r w:rsidR="001F5B1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ปีจากวันที่ลงนาม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และอัตราดอกเบี้ย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ลอยตัวตามที่กำหนดในสัญญา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โดยที่บริษัทต้องถือปฏิบัติตามเงื่อนไขที่กำหนดในสัญญา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และการคงสถานะความเป็นผู้ถือหุ้นหลักของบริษัทย่อยไม่น้อยกว่าร้อยละ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51</w:t>
      </w:r>
      <w:r w:rsidR="001F5B1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</w:p>
    <w:p w14:paraId="667ADCF6" w14:textId="77777777" w:rsidR="00DD482A" w:rsidRPr="006375B5" w:rsidRDefault="00DD482A" w:rsidP="00DD482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7B1B3D4" w14:textId="12EAC537" w:rsidR="00DD482A" w:rsidRDefault="00DD482A" w:rsidP="00B01D8A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ใน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เดือนกรกฎาคม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2564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บริษัทย่อยได้ทำสัญญาสินเชื่อ</w:t>
      </w:r>
      <w:r w:rsidR="00BE1427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วงเงินกู้ยืมระยะยาว</w:t>
      </w:r>
      <w:r w:rsidR="00665F22" w:rsidRPr="006375B5">
        <w:rPr>
          <w:rFonts w:ascii="Angsana New" w:hAnsi="Angsana New"/>
          <w:sz w:val="30"/>
          <w:szCs w:val="30"/>
          <w:cs/>
          <w:lang w:val="en-GB" w:eastAsia="x-none"/>
        </w:rPr>
        <w:t>กับธนาคารในประเทศแห่งหนึ่ง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ในวงเงินจำนวน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425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.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00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ล้านบาท</w:t>
      </w:r>
      <w:r w:rsidR="00963F81">
        <w:rPr>
          <w:rFonts w:ascii="Angsana New" w:hAnsi="Angsana New" w:hint="cs"/>
          <w:sz w:val="30"/>
          <w:szCs w:val="30"/>
          <w:cs/>
          <w:lang w:eastAsia="x-none"/>
        </w:rPr>
        <w:t xml:space="preserve"> (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>สกุลเงิน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>ดอลลาร์สหรัฐอเมริกา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เทียบเท่า และได้เบิกเงินกู้ดังกล่าวเป็น 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จำนวน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11</w:t>
      </w:r>
      <w:r w:rsidR="00B01D8A" w:rsidRPr="006375B5">
        <w:rPr>
          <w:rFonts w:ascii="Angsana New" w:hAnsi="Angsana New"/>
          <w:sz w:val="30"/>
          <w:szCs w:val="30"/>
          <w:lang w:eastAsia="x-none"/>
        </w:rPr>
        <w:t>.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42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 ล้าน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>เหรียญสหรัฐอเมริกา</w:t>
      </w:r>
      <w:r w:rsidR="00963F81">
        <w:rPr>
          <w:rFonts w:ascii="Angsana New" w:hAnsi="Angsana New" w:hint="cs"/>
          <w:sz w:val="30"/>
          <w:szCs w:val="30"/>
          <w:cs/>
          <w:lang w:eastAsia="x-none"/>
        </w:rPr>
        <w:t>)</w:t>
      </w:r>
      <w:r w:rsidR="00EF5043">
        <w:rPr>
          <w:rFonts w:ascii="Angsana New" w:hAnsi="Angsana New"/>
          <w:sz w:val="30"/>
          <w:szCs w:val="30"/>
          <w:lang w:eastAsia="x-none"/>
        </w:rPr>
        <w:t xml:space="preserve"> </w:t>
      </w:r>
      <w:r w:rsidR="001308AC" w:rsidRPr="006375B5">
        <w:rPr>
          <w:rFonts w:asciiTheme="majorBidi" w:hAnsiTheme="majorBidi" w:cstheme="majorBidi" w:hint="cs"/>
          <w:sz w:val="30"/>
          <w:szCs w:val="30"/>
          <w:cs/>
        </w:rPr>
        <w:t>เงินก</w:t>
      </w:r>
      <w:r w:rsidR="00B01D8A" w:rsidRPr="006375B5">
        <w:rPr>
          <w:rFonts w:asciiTheme="majorBidi" w:hAnsiTheme="majorBidi" w:cstheme="majorBidi" w:hint="cs"/>
          <w:sz w:val="30"/>
          <w:szCs w:val="30"/>
          <w:cs/>
        </w:rPr>
        <w:t>ู้</w:t>
      </w:r>
      <w:r w:rsidR="001308AC" w:rsidRPr="006375B5">
        <w:rPr>
          <w:rFonts w:asciiTheme="majorBidi" w:hAnsiTheme="majorBidi" w:cstheme="majorBidi" w:hint="cs"/>
          <w:sz w:val="30"/>
          <w:szCs w:val="30"/>
          <w:cs/>
        </w:rPr>
        <w:t>ดังกล่าว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มีกำหนดชำระคืนเป็นรายไตรมาสนับจากวันที่เบิกใช้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ด้วย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อัตราที่ระบุในสัญญา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มีอัตราดอกเบี้ย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665F22" w:rsidRPr="006375B5">
        <w:rPr>
          <w:rFonts w:ascii="Angsana New" w:hAnsi="Angsana New"/>
          <w:sz w:val="30"/>
          <w:szCs w:val="30"/>
          <w:lang w:eastAsia="x-none"/>
        </w:rPr>
        <w:t>LIBOR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เดือนบวก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อัตราคงที่ต่อปี</w:t>
      </w:r>
      <w:r w:rsidR="000747AA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โดยบริษัทต้องถือปฏิบัติตามเงื่อนไขที่กำหนดในสัญญา</w:t>
      </w:r>
      <w:r w:rsidR="00AF3D71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="00AF3D71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การดำรงอัตราส่วนหนี้สินต่อส่วนของผู้ถือหุ้นของบริษัท</w:t>
      </w:r>
      <w:r w:rsidR="00633A6F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ต่อมาในเดือน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กรกฎาคม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>
        <w:rPr>
          <w:rFonts w:ascii="Angsana New" w:hAnsi="Angsana New"/>
          <w:sz w:val="30"/>
          <w:szCs w:val="30"/>
          <w:lang w:val="en-GB" w:eastAsia="x-none"/>
        </w:rPr>
        <w:t>2566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หลังจากมีการยุติการใช้อัตราดอกเบี้ย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/>
          <w:sz w:val="30"/>
          <w:szCs w:val="30"/>
          <w:lang w:val="en-GB" w:eastAsia="x-none"/>
        </w:rPr>
        <w:t xml:space="preserve">LIBOR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อัตราที่ระบุในสัญญาเปลี่ยนเป็นอัตราดอกเบี้ย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/>
          <w:sz w:val="30"/>
          <w:szCs w:val="30"/>
          <w:lang w:val="en-GB" w:eastAsia="x-none"/>
        </w:rPr>
        <w:t xml:space="preserve">SOFR </w:t>
      </w:r>
      <w:r w:rsidR="00633A6F">
        <w:rPr>
          <w:rFonts w:ascii="Angsana New" w:hAnsi="Angsana New"/>
          <w:sz w:val="30"/>
          <w:szCs w:val="30"/>
          <w:lang w:val="en-GB" w:eastAsia="x-none"/>
        </w:rPr>
        <w:t>3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เดือนบวกอัตราคงที่ต่อปี</w:t>
      </w:r>
    </w:p>
    <w:p w14:paraId="3F0EE871" w14:textId="77777777" w:rsidR="000D4F15" w:rsidRPr="000D4F15" w:rsidRDefault="000D4F15" w:rsidP="000D4F15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4B9EBD8A" w14:textId="539C83BB" w:rsidR="008E073B" w:rsidRPr="00633A6F" w:rsidRDefault="000D4F15" w:rsidP="00633A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cs/>
          <w:lang w:val="en-GB" w:eastAsia="x-none"/>
        </w:rPr>
        <w:sectPr w:rsidR="008E073B" w:rsidRPr="00633A6F" w:rsidSect="005462CF"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sz w:val="30"/>
          <w:szCs w:val="30"/>
          <w:lang w:val="en-GB" w:eastAsia="x-none"/>
        </w:rPr>
        <w:br w:type="page"/>
      </w:r>
    </w:p>
    <w:p w14:paraId="4E4A8D0C" w14:textId="139EBBFE" w:rsidR="000D4F15" w:rsidRPr="00AF3D89" w:rsidRDefault="000D4F15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bCs/>
          <w:sz w:val="30"/>
          <w:szCs w:val="30"/>
        </w:rPr>
      </w:pPr>
      <w:r w:rsidRPr="00AF3D89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lastRenderedPageBreak/>
        <w:t>การเปลี่ยนแปลงของหนี้สินที่เกิดจากกิจกรรมจัดหาเงิน</w:t>
      </w:r>
      <w:r w:rsidRPr="00AF3D89">
        <w:rPr>
          <w:rFonts w:asciiTheme="majorBidi" w:hAnsiTheme="majorBidi" w:cstheme="majorBidi"/>
          <w:bCs/>
          <w:sz w:val="30"/>
          <w:szCs w:val="30"/>
          <w:cs/>
        </w:rPr>
        <w:t xml:space="preserve"> </w:t>
      </w:r>
    </w:p>
    <w:p w14:paraId="3CAB9B90" w14:textId="77777777" w:rsidR="000D4F15" w:rsidRPr="000D4F15" w:rsidRDefault="000D4F15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tbl>
      <w:tblPr>
        <w:tblW w:w="14672" w:type="dxa"/>
        <w:jc w:val="center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3"/>
        <w:gridCol w:w="311"/>
        <w:gridCol w:w="1566"/>
        <w:gridCol w:w="251"/>
        <w:gridCol w:w="1639"/>
        <w:gridCol w:w="270"/>
        <w:gridCol w:w="1440"/>
        <w:gridCol w:w="283"/>
        <w:gridCol w:w="1509"/>
        <w:gridCol w:w="317"/>
        <w:gridCol w:w="1527"/>
        <w:gridCol w:w="317"/>
        <w:gridCol w:w="1629"/>
      </w:tblGrid>
      <w:tr w:rsidR="008E073B" w:rsidRPr="00391E1C" w14:paraId="3CD5D48B" w14:textId="77777777" w:rsidTr="00A00AA2">
        <w:trPr>
          <w:cantSplit/>
          <w:trHeight w:val="554"/>
          <w:tblHeader/>
          <w:jc w:val="center"/>
        </w:trPr>
        <w:tc>
          <w:tcPr>
            <w:tcW w:w="3613" w:type="dxa"/>
            <w:vAlign w:val="center"/>
          </w:tcPr>
          <w:p w14:paraId="7B85C5A3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55FBF503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center"/>
          </w:tcPr>
          <w:p w14:paraId="3DF360D0" w14:textId="77777777" w:rsidR="008E073B" w:rsidRPr="0052420D" w:rsidRDefault="008E073B" w:rsidP="00524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52420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E073B" w:rsidRPr="00391E1C" w14:paraId="29F5B27A" w14:textId="77777777" w:rsidTr="00A00AA2">
        <w:trPr>
          <w:cantSplit/>
          <w:trHeight w:val="1271"/>
          <w:tblHeader/>
          <w:jc w:val="center"/>
        </w:trPr>
        <w:tc>
          <w:tcPr>
            <w:tcW w:w="3613" w:type="dxa"/>
            <w:vAlign w:val="center"/>
          </w:tcPr>
          <w:p w14:paraId="7247AF2F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bookmarkStart w:id="11" w:name="_Hlk31356853"/>
          </w:p>
        </w:tc>
        <w:tc>
          <w:tcPr>
            <w:tcW w:w="311" w:type="dxa"/>
            <w:vAlign w:val="center"/>
          </w:tcPr>
          <w:p w14:paraId="4318A459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66" w:type="dxa"/>
            <w:vAlign w:val="center"/>
          </w:tcPr>
          <w:p w14:paraId="0EBCD916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2365B0FE" w14:textId="24488FAE" w:rsidR="008E073B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สั้น</w:t>
            </w:r>
          </w:p>
          <w:p w14:paraId="0F43BEC4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จากสถาบันการเงิน</w:t>
            </w:r>
          </w:p>
        </w:tc>
        <w:tc>
          <w:tcPr>
            <w:tcW w:w="251" w:type="dxa"/>
            <w:vAlign w:val="center"/>
          </w:tcPr>
          <w:p w14:paraId="34FA2B69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639" w:type="dxa"/>
            <w:vAlign w:val="center"/>
          </w:tcPr>
          <w:p w14:paraId="7C603C8C" w14:textId="77777777" w:rsidR="008E073B" w:rsidRPr="00F1420F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4"/>
                <w:szCs w:val="24"/>
                <w:cs/>
                <w:lang w:val="en-US" w:bidi="th-TH"/>
              </w:rPr>
            </w:pPr>
            <w:r w:rsidRPr="00865026">
              <w:rPr>
                <w:rFonts w:asciiTheme="majorBidi" w:eastAsiaTheme="minorHAnsi" w:hAnsiTheme="majorBidi" w:cs="Angsana New" w:hint="cs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เงินกู้ยืมระยะยาวและดอกเบี้ยค้างจ่ายจากกิจการที่เกี่ยวข้องกัน</w:t>
            </w:r>
          </w:p>
        </w:tc>
        <w:tc>
          <w:tcPr>
            <w:tcW w:w="270" w:type="dxa"/>
            <w:vAlign w:val="center"/>
          </w:tcPr>
          <w:p w14:paraId="12FFCC29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440" w:type="dxa"/>
            <w:vAlign w:val="center"/>
          </w:tcPr>
          <w:p w14:paraId="34A89840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7A47F9C3" w14:textId="7DE0D06B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เงินกู้ยืมระยะยาวจากสถาบันการเงิน</w:t>
            </w:r>
          </w:p>
        </w:tc>
        <w:tc>
          <w:tcPr>
            <w:tcW w:w="283" w:type="dxa"/>
          </w:tcPr>
          <w:p w14:paraId="3645A8DF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center"/>
          </w:tcPr>
          <w:p w14:paraId="7E5E36FE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1E86AB3A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296C56BE" w14:textId="7F709EBD" w:rsidR="008E073B" w:rsidRPr="00391E1C" w:rsidRDefault="008E073B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หุ้นกู้</w:t>
            </w:r>
          </w:p>
        </w:tc>
        <w:tc>
          <w:tcPr>
            <w:tcW w:w="317" w:type="dxa"/>
            <w:vAlign w:val="center"/>
          </w:tcPr>
          <w:p w14:paraId="3C4887CC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527" w:type="dxa"/>
            <w:vAlign w:val="center"/>
          </w:tcPr>
          <w:p w14:paraId="1BED732A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58E6F9B" w14:textId="2F639F92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หนี้สิ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น</w:t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ตาม</w:t>
            </w:r>
            <w:r w:rsidR="00174146"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  <w:br/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สัญญาเช่า</w:t>
            </w:r>
          </w:p>
        </w:tc>
        <w:tc>
          <w:tcPr>
            <w:tcW w:w="317" w:type="dxa"/>
            <w:vAlign w:val="center"/>
          </w:tcPr>
          <w:p w14:paraId="045C66A1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629" w:type="dxa"/>
            <w:vAlign w:val="center"/>
          </w:tcPr>
          <w:p w14:paraId="4FC5592B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0BAB0C5E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67D9CF61" w14:textId="60FAAC26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รวม</w:t>
            </w:r>
          </w:p>
        </w:tc>
      </w:tr>
      <w:tr w:rsidR="008E073B" w:rsidRPr="00391E1C" w14:paraId="2DD4B9E0" w14:textId="77777777" w:rsidTr="00A00AA2">
        <w:trPr>
          <w:cantSplit/>
          <w:trHeight w:val="320"/>
          <w:tblHeader/>
          <w:jc w:val="center"/>
        </w:trPr>
        <w:tc>
          <w:tcPr>
            <w:tcW w:w="3613" w:type="dxa"/>
          </w:tcPr>
          <w:p w14:paraId="51CCBDEC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369EEB24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bottom"/>
          </w:tcPr>
          <w:p w14:paraId="09AF86D8" w14:textId="77777777" w:rsidR="008E073B" w:rsidRPr="00665407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66540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DD5974" w:rsidRPr="00391E1C" w14:paraId="462E45CF" w14:textId="77777777" w:rsidTr="00A00AA2">
        <w:trPr>
          <w:cantSplit/>
          <w:trHeight w:val="293"/>
          <w:jc w:val="center"/>
        </w:trPr>
        <w:tc>
          <w:tcPr>
            <w:tcW w:w="3613" w:type="dxa"/>
          </w:tcPr>
          <w:p w14:paraId="2A03B19D" w14:textId="06C2FCCE" w:rsidR="00DD5974" w:rsidRPr="00391E1C" w:rsidRDefault="00DD5974" w:rsidP="00DD5974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311" w:type="dxa"/>
            <w:vAlign w:val="bottom"/>
          </w:tcPr>
          <w:p w14:paraId="6AC1A6FA" w14:textId="77777777" w:rsidR="00DD5974" w:rsidRPr="00391E1C" w:rsidRDefault="00DD5974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222FC7F2" w14:textId="27A19CE2" w:rsidR="00DD5974" w:rsidRPr="00F23C53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1,991</w:t>
            </w:r>
          </w:p>
        </w:tc>
        <w:tc>
          <w:tcPr>
            <w:tcW w:w="251" w:type="dxa"/>
          </w:tcPr>
          <w:p w14:paraId="1E1663CF" w14:textId="77777777" w:rsidR="00DD5974" w:rsidRPr="00F23C53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BFFCE52" w14:textId="3BE74BC9" w:rsidR="00DD5974" w:rsidRPr="00F23C53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570</w:t>
            </w:r>
          </w:p>
        </w:tc>
        <w:tc>
          <w:tcPr>
            <w:tcW w:w="270" w:type="dxa"/>
          </w:tcPr>
          <w:p w14:paraId="7F9AFC9F" w14:textId="77777777" w:rsidR="00DD5974" w:rsidRPr="00F23C53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7DA61FC" w14:textId="1853DE76" w:rsidR="00DD5974" w:rsidRPr="00F23C53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3,112</w:t>
            </w:r>
          </w:p>
        </w:tc>
        <w:tc>
          <w:tcPr>
            <w:tcW w:w="283" w:type="dxa"/>
          </w:tcPr>
          <w:p w14:paraId="0FEDF510" w14:textId="77777777" w:rsidR="00DD5974" w:rsidRPr="00F23C53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6DF2BAC" w14:textId="21268A59" w:rsidR="00DD5974" w:rsidRPr="00F23C53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40,781</w:t>
            </w:r>
          </w:p>
        </w:tc>
        <w:tc>
          <w:tcPr>
            <w:tcW w:w="317" w:type="dxa"/>
            <w:vAlign w:val="bottom"/>
          </w:tcPr>
          <w:p w14:paraId="2A9B3C8D" w14:textId="77777777" w:rsidR="00DD5974" w:rsidRPr="00F23C53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06EC99D" w14:textId="420FF663" w:rsidR="00DD5974" w:rsidRPr="00F23C53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3,898</w:t>
            </w:r>
          </w:p>
        </w:tc>
        <w:tc>
          <w:tcPr>
            <w:tcW w:w="317" w:type="dxa"/>
            <w:vAlign w:val="bottom"/>
          </w:tcPr>
          <w:p w14:paraId="55393E16" w14:textId="77777777" w:rsidR="00DD5974" w:rsidRPr="00F23C53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100FB8B9" w14:textId="43C18DD5" w:rsidR="00DD5974" w:rsidRPr="00F23C53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50,352</w:t>
            </w:r>
          </w:p>
        </w:tc>
      </w:tr>
      <w:tr w:rsidR="00DD5974" w:rsidRPr="00391E1C" w14:paraId="71ADFE26" w14:textId="77777777" w:rsidTr="00A00AA2">
        <w:trPr>
          <w:cantSplit/>
          <w:trHeight w:val="602"/>
          <w:jc w:val="center"/>
        </w:trPr>
        <w:tc>
          <w:tcPr>
            <w:tcW w:w="3613" w:type="dxa"/>
          </w:tcPr>
          <w:p w14:paraId="7838DD4E" w14:textId="77777777" w:rsidR="00DD5974" w:rsidRPr="00391E1C" w:rsidRDefault="00DD5974" w:rsidP="00DD5974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388EE1A3" w14:textId="77777777" w:rsidR="00DD5974" w:rsidRPr="00391E1C" w:rsidRDefault="00DD5974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C72FE0F" w14:textId="736AFE3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819</w:t>
            </w:r>
          </w:p>
        </w:tc>
        <w:tc>
          <w:tcPr>
            <w:tcW w:w="251" w:type="dxa"/>
          </w:tcPr>
          <w:p w14:paraId="4289691B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6AA77C03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7482FA6" w14:textId="364D7EFE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15</w:t>
            </w:r>
          </w:p>
        </w:tc>
        <w:tc>
          <w:tcPr>
            <w:tcW w:w="270" w:type="dxa"/>
          </w:tcPr>
          <w:p w14:paraId="2758F29C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560DB26F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326A120" w14:textId="66833632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6,908</w:t>
            </w:r>
          </w:p>
        </w:tc>
        <w:tc>
          <w:tcPr>
            <w:tcW w:w="283" w:type="dxa"/>
          </w:tcPr>
          <w:p w14:paraId="2C003499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1EEEA1AF" w14:textId="52C30F41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(6,298)</w:t>
            </w:r>
          </w:p>
        </w:tc>
        <w:tc>
          <w:tcPr>
            <w:tcW w:w="317" w:type="dxa"/>
            <w:vAlign w:val="bottom"/>
          </w:tcPr>
          <w:p w14:paraId="43BD70B8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59A1AE2" w14:textId="202D0A74" w:rsidR="00DD5974" w:rsidRPr="00391E1C" w:rsidRDefault="00DD5974" w:rsidP="00267416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(491)</w:t>
            </w:r>
          </w:p>
        </w:tc>
        <w:tc>
          <w:tcPr>
            <w:tcW w:w="317" w:type="dxa"/>
            <w:vAlign w:val="bottom"/>
          </w:tcPr>
          <w:p w14:paraId="14063A5A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4DF957E6" w14:textId="7AF6D5CF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1,953</w:t>
            </w:r>
          </w:p>
        </w:tc>
      </w:tr>
      <w:tr w:rsidR="00DD5974" w:rsidRPr="00391E1C" w14:paraId="7C74CA86" w14:textId="77777777" w:rsidTr="00A00AA2">
        <w:trPr>
          <w:cantSplit/>
          <w:trHeight w:val="1008"/>
          <w:jc w:val="center"/>
        </w:trPr>
        <w:tc>
          <w:tcPr>
            <w:tcW w:w="3613" w:type="dxa"/>
          </w:tcPr>
          <w:p w14:paraId="3AFBF1B7" w14:textId="77777777" w:rsidR="00DD5974" w:rsidRPr="00391E1C" w:rsidRDefault="00DD5974" w:rsidP="00DD5974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การเปลี่ยนแปลงที่เกิดจากการได้มาหรือการสูญเสียอำนาจการควบคุมในบริษัทย่อยหรือธุรกิจอื่น</w:t>
            </w:r>
          </w:p>
        </w:tc>
        <w:tc>
          <w:tcPr>
            <w:tcW w:w="311" w:type="dxa"/>
            <w:vAlign w:val="bottom"/>
          </w:tcPr>
          <w:p w14:paraId="6E74C156" w14:textId="77777777" w:rsidR="00DD5974" w:rsidRPr="00391E1C" w:rsidRDefault="00DD5974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1029E181" w14:textId="6A7565F3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51" w:type="dxa"/>
          </w:tcPr>
          <w:p w14:paraId="31BCBCA6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34D50FF1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CD16345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529B6C8" w14:textId="37DA3C49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C55D4EC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A479DDA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87F8C29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6B7DB8A" w14:textId="1030E42E" w:rsidR="00DD5974" w:rsidRPr="00391E1C" w:rsidRDefault="00DD5974" w:rsidP="00355A62">
            <w:pPr>
              <w:pStyle w:val="acctfourfigures"/>
              <w:shd w:val="clear" w:color="auto" w:fill="FFFFFF"/>
              <w:tabs>
                <w:tab w:val="clear" w:pos="765"/>
                <w:tab w:val="decimal" w:pos="118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859</w:t>
            </w:r>
          </w:p>
        </w:tc>
        <w:tc>
          <w:tcPr>
            <w:tcW w:w="283" w:type="dxa"/>
          </w:tcPr>
          <w:p w14:paraId="166E078A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1623FAC6" w14:textId="3EAE5FAD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D5835E6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C18ACB2" w14:textId="429934B5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  <w:tc>
          <w:tcPr>
            <w:tcW w:w="317" w:type="dxa"/>
            <w:vAlign w:val="bottom"/>
          </w:tcPr>
          <w:p w14:paraId="19A5F11F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0E1FFE8B" w14:textId="0A87DAD3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860</w:t>
            </w:r>
          </w:p>
        </w:tc>
      </w:tr>
      <w:tr w:rsidR="00DD5974" w:rsidRPr="00391E1C" w14:paraId="04CD83C3" w14:textId="77777777" w:rsidTr="00A00AA2">
        <w:trPr>
          <w:cantSplit/>
          <w:trHeight w:val="776"/>
          <w:jc w:val="center"/>
        </w:trPr>
        <w:tc>
          <w:tcPr>
            <w:tcW w:w="3613" w:type="dxa"/>
          </w:tcPr>
          <w:p w14:paraId="278A6114" w14:textId="77777777" w:rsidR="00DD5974" w:rsidRPr="00391E1C" w:rsidRDefault="00DD5974" w:rsidP="00DD5974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ผลกระทบของการเปลี่ยนแปลงของอัตราแลกเปลี่ยนเงินตราต่างประเทศ</w:t>
            </w:r>
          </w:p>
        </w:tc>
        <w:tc>
          <w:tcPr>
            <w:tcW w:w="311" w:type="dxa"/>
            <w:vAlign w:val="bottom"/>
          </w:tcPr>
          <w:p w14:paraId="02BB1369" w14:textId="77777777" w:rsidR="00DD5974" w:rsidRPr="00391E1C" w:rsidRDefault="00DD5974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DE46022" w14:textId="18E286AE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1D48F304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45557343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EAA66C2" w14:textId="7A33B810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A34D3CE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2D293F24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44947AC" w14:textId="22680F56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82</w:t>
            </w:r>
          </w:p>
        </w:tc>
        <w:tc>
          <w:tcPr>
            <w:tcW w:w="283" w:type="dxa"/>
          </w:tcPr>
          <w:p w14:paraId="5A4F5EF5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1FAD62A" w14:textId="0D21261F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EF6D814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ECC7AC3" w14:textId="4BC01880" w:rsidR="00DD5974" w:rsidRPr="00391E1C" w:rsidRDefault="00DD5974" w:rsidP="007D4E4E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33</w:t>
            </w:r>
          </w:p>
        </w:tc>
        <w:tc>
          <w:tcPr>
            <w:tcW w:w="317" w:type="dxa"/>
            <w:vAlign w:val="bottom"/>
          </w:tcPr>
          <w:p w14:paraId="658E82A6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7370527" w14:textId="2378CAE8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115</w:t>
            </w:r>
          </w:p>
        </w:tc>
      </w:tr>
      <w:tr w:rsidR="00DD5974" w:rsidRPr="00391E1C" w14:paraId="3580F0C2" w14:textId="77777777" w:rsidTr="00A00AA2">
        <w:trPr>
          <w:cantSplit/>
          <w:trHeight w:val="306"/>
          <w:jc w:val="center"/>
        </w:trPr>
        <w:tc>
          <w:tcPr>
            <w:tcW w:w="3613" w:type="dxa"/>
          </w:tcPr>
          <w:p w14:paraId="5B44741B" w14:textId="77777777" w:rsidR="00DD5974" w:rsidRPr="00391E1C" w:rsidRDefault="00DD5974" w:rsidP="00DD5974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6C270659" w14:textId="77777777" w:rsidR="00DD5974" w:rsidRPr="00391E1C" w:rsidRDefault="00DD5974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bottom w:val="single" w:sz="4" w:space="0" w:color="auto"/>
            </w:tcBorders>
            <w:vAlign w:val="bottom"/>
          </w:tcPr>
          <w:p w14:paraId="302B7CAB" w14:textId="6C0CE90A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0F5A7B2C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  <w:tcBorders>
              <w:bottom w:val="single" w:sz="4" w:space="0" w:color="auto"/>
            </w:tcBorders>
          </w:tcPr>
          <w:p w14:paraId="1D3412AA" w14:textId="46551EC4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1BCC8C4" w14:textId="77777777" w:rsidR="00DD5974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726EEC34" w14:textId="4A8A220A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83" w:type="dxa"/>
          </w:tcPr>
          <w:p w14:paraId="24688167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tcBorders>
              <w:bottom w:val="single" w:sz="4" w:space="0" w:color="auto"/>
            </w:tcBorders>
            <w:vAlign w:val="bottom"/>
          </w:tcPr>
          <w:p w14:paraId="5838FF4B" w14:textId="3048B57F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1DA6C6E6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vAlign w:val="bottom"/>
          </w:tcPr>
          <w:p w14:paraId="2229398D" w14:textId="70679722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181</w:t>
            </w:r>
          </w:p>
        </w:tc>
        <w:tc>
          <w:tcPr>
            <w:tcW w:w="317" w:type="dxa"/>
            <w:vAlign w:val="bottom"/>
          </w:tcPr>
          <w:p w14:paraId="2291A174" w14:textId="77777777" w:rsidR="00DD5974" w:rsidRPr="00391E1C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tcBorders>
              <w:bottom w:val="single" w:sz="4" w:space="0" w:color="auto"/>
            </w:tcBorders>
            <w:vAlign w:val="bottom"/>
          </w:tcPr>
          <w:p w14:paraId="47EBA0B4" w14:textId="511DF6ED" w:rsidR="00DD5974" w:rsidRPr="00391E1C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181</w:t>
            </w:r>
          </w:p>
        </w:tc>
      </w:tr>
      <w:tr w:rsidR="00DD5974" w:rsidRPr="00391E1C" w14:paraId="28038B7F" w14:textId="77777777" w:rsidTr="00A00AA2">
        <w:trPr>
          <w:cantSplit/>
          <w:trHeight w:val="306"/>
          <w:jc w:val="center"/>
        </w:trPr>
        <w:tc>
          <w:tcPr>
            <w:tcW w:w="3613" w:type="dxa"/>
          </w:tcPr>
          <w:p w14:paraId="2EA11460" w14:textId="3915D0BA" w:rsidR="00DD5974" w:rsidRPr="00391E1C" w:rsidRDefault="00DD5974" w:rsidP="00DD5974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11" w:type="dxa"/>
            <w:vAlign w:val="bottom"/>
          </w:tcPr>
          <w:p w14:paraId="74976ECE" w14:textId="77777777" w:rsidR="00DD5974" w:rsidRPr="00391E1C" w:rsidRDefault="00DD5974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82BD0F" w14:textId="0596BA71" w:rsidR="00DD5974" w:rsidRPr="00E61A80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DE72D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3,810</w:t>
            </w:r>
          </w:p>
        </w:tc>
        <w:tc>
          <w:tcPr>
            <w:tcW w:w="251" w:type="dxa"/>
          </w:tcPr>
          <w:p w14:paraId="629BDBC3" w14:textId="77777777" w:rsidR="00DD5974" w:rsidRPr="00E61A80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single" w:sz="4" w:space="0" w:color="auto"/>
              <w:bottom w:val="double" w:sz="4" w:space="0" w:color="auto"/>
            </w:tcBorders>
          </w:tcPr>
          <w:p w14:paraId="104AB6A9" w14:textId="027B3A73" w:rsidR="00DD5974" w:rsidRPr="00E61A80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585</w:t>
            </w:r>
          </w:p>
        </w:tc>
        <w:tc>
          <w:tcPr>
            <w:tcW w:w="270" w:type="dxa"/>
          </w:tcPr>
          <w:p w14:paraId="1D4E3DAD" w14:textId="77777777" w:rsidR="00DD5974" w:rsidRPr="00E61A80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5DA0C5E0" w14:textId="4C7E067F" w:rsidR="00DD5974" w:rsidRPr="00E61A80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10,961</w:t>
            </w:r>
          </w:p>
        </w:tc>
        <w:tc>
          <w:tcPr>
            <w:tcW w:w="283" w:type="dxa"/>
          </w:tcPr>
          <w:p w14:paraId="7BD40CC5" w14:textId="77777777" w:rsidR="00DD5974" w:rsidRPr="00E61A80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FADF13" w14:textId="19CC233D" w:rsidR="00DD5974" w:rsidRPr="00E61A80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34,483</w:t>
            </w:r>
          </w:p>
        </w:tc>
        <w:tc>
          <w:tcPr>
            <w:tcW w:w="317" w:type="dxa"/>
            <w:vAlign w:val="bottom"/>
          </w:tcPr>
          <w:p w14:paraId="034C98F9" w14:textId="77777777" w:rsidR="00DD5974" w:rsidRPr="00E61A80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953D5C" w14:textId="47709142" w:rsidR="00DD5974" w:rsidRPr="00E61A80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3,622</w:t>
            </w:r>
          </w:p>
        </w:tc>
        <w:tc>
          <w:tcPr>
            <w:tcW w:w="317" w:type="dxa"/>
            <w:vAlign w:val="bottom"/>
          </w:tcPr>
          <w:p w14:paraId="745FAF0A" w14:textId="77777777" w:rsidR="00DD5974" w:rsidRPr="00E61A80" w:rsidRDefault="00DD5974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CB0174" w14:textId="4481705C" w:rsidR="00DD5974" w:rsidRPr="00E61A80" w:rsidRDefault="00DD5974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53,461</w:t>
            </w:r>
          </w:p>
        </w:tc>
      </w:tr>
      <w:tr w:rsidR="00A00AA2" w:rsidRPr="00391E1C" w14:paraId="512FC548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3C77C25C" w14:textId="77777777" w:rsidR="00A00AA2" w:rsidRPr="00391E1C" w:rsidRDefault="00A00AA2" w:rsidP="00DD597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59681A90" w14:textId="77777777" w:rsidR="00A00AA2" w:rsidRPr="00391E1C" w:rsidRDefault="00A00AA2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double" w:sz="4" w:space="0" w:color="auto"/>
            </w:tcBorders>
            <w:vAlign w:val="bottom"/>
          </w:tcPr>
          <w:p w14:paraId="09CFE9AC" w14:textId="77777777" w:rsidR="00A00AA2" w:rsidRPr="00DE72D9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0844196B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double" w:sz="4" w:space="0" w:color="auto"/>
            </w:tcBorders>
          </w:tcPr>
          <w:p w14:paraId="378FDE9C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55BDE1D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double" w:sz="4" w:space="0" w:color="auto"/>
            </w:tcBorders>
          </w:tcPr>
          <w:p w14:paraId="5064D766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47A84E3A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double" w:sz="4" w:space="0" w:color="auto"/>
            </w:tcBorders>
            <w:vAlign w:val="bottom"/>
          </w:tcPr>
          <w:p w14:paraId="1ECDEFAC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5D7062D6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double" w:sz="4" w:space="0" w:color="auto"/>
            </w:tcBorders>
            <w:vAlign w:val="bottom"/>
          </w:tcPr>
          <w:p w14:paraId="3B8CA547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DAD6019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double" w:sz="4" w:space="0" w:color="auto"/>
            </w:tcBorders>
            <w:vAlign w:val="bottom"/>
          </w:tcPr>
          <w:p w14:paraId="1F4C679D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A00AA2" w:rsidRPr="00391E1C" w14:paraId="32DDD67B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11617C7A" w14:textId="77777777" w:rsidR="00A00AA2" w:rsidRPr="00391E1C" w:rsidRDefault="00A00AA2" w:rsidP="00DD597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63F11B93" w14:textId="77777777" w:rsidR="00A00AA2" w:rsidRPr="00391E1C" w:rsidRDefault="00A00AA2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33BBCCA4" w14:textId="77777777" w:rsidR="00A00AA2" w:rsidRPr="00DE72D9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46A67B2E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</w:tcPr>
          <w:p w14:paraId="7BD0781D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79CD9AA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2756FC3E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4F1793D0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68E82BB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43A168D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37FF82A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4F602E09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7D2F3C0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C74816" w:rsidRPr="00391E1C" w14:paraId="7EBC49F4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1AD42E5E" w14:textId="77777777" w:rsidR="00C74816" w:rsidRPr="00391E1C" w:rsidRDefault="00C74816" w:rsidP="00DD597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59037C40" w14:textId="77777777" w:rsidR="00C74816" w:rsidRPr="00391E1C" w:rsidRDefault="00C74816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75C2949D" w14:textId="77777777" w:rsidR="00C74816" w:rsidRPr="00DE72D9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44CC446B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</w:tcPr>
          <w:p w14:paraId="6B69A099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E4304B8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7C18D97C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605C77A9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66773EC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59D7034B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8A636EE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B960468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1533C940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bookmarkEnd w:id="11"/>
      <w:tr w:rsidR="00A00AA2" w:rsidRPr="00391E1C" w14:paraId="54B072DD" w14:textId="77777777" w:rsidTr="00340F61">
        <w:trPr>
          <w:cantSplit/>
          <w:trHeight w:val="320"/>
          <w:jc w:val="center"/>
        </w:trPr>
        <w:tc>
          <w:tcPr>
            <w:tcW w:w="3613" w:type="dxa"/>
          </w:tcPr>
          <w:p w14:paraId="4B31049A" w14:textId="7777777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lastRenderedPageBreak/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311" w:type="dxa"/>
            <w:vAlign w:val="bottom"/>
          </w:tcPr>
          <w:p w14:paraId="328A69BA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0306DFFD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3,810</w:t>
            </w:r>
          </w:p>
        </w:tc>
        <w:tc>
          <w:tcPr>
            <w:tcW w:w="251" w:type="dxa"/>
          </w:tcPr>
          <w:p w14:paraId="39CB911A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18A6205" w14:textId="77777777" w:rsidR="00A00AA2" w:rsidRPr="00F1420F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585</w:t>
            </w:r>
          </w:p>
        </w:tc>
        <w:tc>
          <w:tcPr>
            <w:tcW w:w="270" w:type="dxa"/>
          </w:tcPr>
          <w:p w14:paraId="44DF46E9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4B0447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10,961</w:t>
            </w:r>
          </w:p>
        </w:tc>
        <w:tc>
          <w:tcPr>
            <w:tcW w:w="283" w:type="dxa"/>
          </w:tcPr>
          <w:p w14:paraId="393F71A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1F901F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34,483</w:t>
            </w:r>
          </w:p>
        </w:tc>
        <w:tc>
          <w:tcPr>
            <w:tcW w:w="317" w:type="dxa"/>
            <w:vAlign w:val="bottom"/>
          </w:tcPr>
          <w:p w14:paraId="58CE48A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7CC7527D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3,622</w:t>
            </w:r>
          </w:p>
        </w:tc>
        <w:tc>
          <w:tcPr>
            <w:tcW w:w="317" w:type="dxa"/>
            <w:vAlign w:val="bottom"/>
          </w:tcPr>
          <w:p w14:paraId="05B47B5A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7ECDB92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53,461</w:t>
            </w:r>
          </w:p>
        </w:tc>
      </w:tr>
      <w:tr w:rsidR="00A00AA2" w:rsidRPr="00391E1C" w14:paraId="1CEF47C5" w14:textId="77777777" w:rsidTr="00340F61">
        <w:trPr>
          <w:cantSplit/>
          <w:trHeight w:val="602"/>
          <w:jc w:val="center"/>
        </w:trPr>
        <w:tc>
          <w:tcPr>
            <w:tcW w:w="3613" w:type="dxa"/>
          </w:tcPr>
          <w:p w14:paraId="103367D2" w14:textId="7777777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1F22AD78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1065A7B1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1,482</w:t>
            </w:r>
          </w:p>
        </w:tc>
        <w:tc>
          <w:tcPr>
            <w:tcW w:w="251" w:type="dxa"/>
          </w:tcPr>
          <w:p w14:paraId="26DEF5A3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2823ADE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9192984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15</w:t>
            </w:r>
          </w:p>
        </w:tc>
        <w:tc>
          <w:tcPr>
            <w:tcW w:w="270" w:type="dxa"/>
          </w:tcPr>
          <w:p w14:paraId="055AA91D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02167031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1DAB32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(1,019)</w:t>
            </w:r>
          </w:p>
        </w:tc>
        <w:tc>
          <w:tcPr>
            <w:tcW w:w="283" w:type="dxa"/>
          </w:tcPr>
          <w:p w14:paraId="2E18F270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0E196D6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(2,089)</w:t>
            </w:r>
          </w:p>
        </w:tc>
        <w:tc>
          <w:tcPr>
            <w:tcW w:w="317" w:type="dxa"/>
            <w:vAlign w:val="bottom"/>
          </w:tcPr>
          <w:p w14:paraId="0087FE64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7C36E53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(460)</w:t>
            </w:r>
          </w:p>
        </w:tc>
        <w:tc>
          <w:tcPr>
            <w:tcW w:w="317" w:type="dxa"/>
            <w:vAlign w:val="bottom"/>
          </w:tcPr>
          <w:p w14:paraId="61056E1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85D4365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(2,071)</w:t>
            </w:r>
          </w:p>
        </w:tc>
      </w:tr>
      <w:tr w:rsidR="00A00AA2" w:rsidRPr="00391E1C" w14:paraId="4EF174C8" w14:textId="77777777" w:rsidTr="00340F61">
        <w:trPr>
          <w:cantSplit/>
          <w:trHeight w:val="1125"/>
          <w:jc w:val="center"/>
        </w:trPr>
        <w:tc>
          <w:tcPr>
            <w:tcW w:w="3613" w:type="dxa"/>
          </w:tcPr>
          <w:p w14:paraId="22A10E62" w14:textId="7777777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การเปลี่ยนแปลงที่เกิดจากการได้มาหรือการสูญเสียอำนาจการควบคุมในบริษัทย่อยหรือธุรกิจอื่น</w:t>
            </w:r>
          </w:p>
        </w:tc>
        <w:tc>
          <w:tcPr>
            <w:tcW w:w="311" w:type="dxa"/>
            <w:vAlign w:val="bottom"/>
          </w:tcPr>
          <w:p w14:paraId="17B199D3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1366ED6D" w14:textId="77777777" w:rsidR="00A00AA2" w:rsidRPr="00DE72D9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(1,400)</w:t>
            </w:r>
          </w:p>
        </w:tc>
        <w:tc>
          <w:tcPr>
            <w:tcW w:w="251" w:type="dxa"/>
          </w:tcPr>
          <w:p w14:paraId="6EAF23CB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4FFD2199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3CFED85A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17BED282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0E9E8897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2EAC7A5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3F9E706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520A22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83" w:type="dxa"/>
          </w:tcPr>
          <w:p w14:paraId="1FFA7FC0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6803B5B3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15E82C5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1CBAB3D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0D751DC0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61031960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(1,400)</w:t>
            </w:r>
          </w:p>
        </w:tc>
      </w:tr>
      <w:tr w:rsidR="00A00AA2" w:rsidRPr="00391E1C" w14:paraId="1C2B66B1" w14:textId="77777777" w:rsidTr="00340F61">
        <w:trPr>
          <w:cantSplit/>
          <w:trHeight w:val="740"/>
          <w:jc w:val="center"/>
        </w:trPr>
        <w:tc>
          <w:tcPr>
            <w:tcW w:w="3613" w:type="dxa"/>
          </w:tcPr>
          <w:p w14:paraId="2019EEA1" w14:textId="77777777" w:rsidR="00A00AA2" w:rsidRPr="00574AE7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ผลกระทบของการเปลี่ยนแปลงของอัตราแลกเปลี่ยนเงินตราต่างประเทศ</w:t>
            </w:r>
          </w:p>
        </w:tc>
        <w:tc>
          <w:tcPr>
            <w:tcW w:w="311" w:type="dxa"/>
            <w:vAlign w:val="bottom"/>
          </w:tcPr>
          <w:p w14:paraId="1DE46564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E126B11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03A25ECB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071B4FA4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DCAFB67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F1B7A6E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C34A9E6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B66B18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(29)</w:t>
            </w:r>
          </w:p>
        </w:tc>
        <w:tc>
          <w:tcPr>
            <w:tcW w:w="283" w:type="dxa"/>
          </w:tcPr>
          <w:p w14:paraId="4DB53AC5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C9C7048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588C5664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1ADB2B2C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(16)</w:t>
            </w:r>
          </w:p>
        </w:tc>
        <w:tc>
          <w:tcPr>
            <w:tcW w:w="317" w:type="dxa"/>
            <w:vAlign w:val="bottom"/>
          </w:tcPr>
          <w:p w14:paraId="6513FF9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4B411E12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(45)</w:t>
            </w:r>
          </w:p>
        </w:tc>
      </w:tr>
      <w:tr w:rsidR="00A00AA2" w:rsidRPr="00391E1C" w14:paraId="7144818D" w14:textId="77777777" w:rsidTr="00340F61">
        <w:trPr>
          <w:cantSplit/>
          <w:trHeight w:val="293"/>
          <w:jc w:val="center"/>
        </w:trPr>
        <w:tc>
          <w:tcPr>
            <w:tcW w:w="3613" w:type="dxa"/>
          </w:tcPr>
          <w:p w14:paraId="480F5916" w14:textId="7777777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0FD97118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23D45FDD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256E7954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  <w:tcBorders>
              <w:bottom w:val="single" w:sz="4" w:space="0" w:color="auto"/>
            </w:tcBorders>
          </w:tcPr>
          <w:p w14:paraId="1A314F67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0BFEB9F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DBF1E5D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283" w:type="dxa"/>
          </w:tcPr>
          <w:p w14:paraId="77FC82F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D392BE0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05550AD1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A8CB09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401</w:t>
            </w:r>
          </w:p>
        </w:tc>
        <w:tc>
          <w:tcPr>
            <w:tcW w:w="317" w:type="dxa"/>
            <w:vAlign w:val="bottom"/>
          </w:tcPr>
          <w:p w14:paraId="72607C2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A88E84B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405</w:t>
            </w:r>
          </w:p>
        </w:tc>
      </w:tr>
      <w:tr w:rsidR="00A00AA2" w:rsidRPr="00391E1C" w14:paraId="577FBA53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6C2AE53F" w14:textId="7777777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311" w:type="dxa"/>
            <w:vAlign w:val="bottom"/>
          </w:tcPr>
          <w:p w14:paraId="44A998CC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57AE24" w14:textId="77777777" w:rsidR="00A00AA2" w:rsidRPr="00DE72D9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3,892</w:t>
            </w:r>
          </w:p>
        </w:tc>
        <w:tc>
          <w:tcPr>
            <w:tcW w:w="251" w:type="dxa"/>
          </w:tcPr>
          <w:p w14:paraId="73C0615C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single" w:sz="4" w:space="0" w:color="auto"/>
              <w:bottom w:val="double" w:sz="4" w:space="0" w:color="auto"/>
            </w:tcBorders>
          </w:tcPr>
          <w:p w14:paraId="3663EECC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600</w:t>
            </w:r>
          </w:p>
        </w:tc>
        <w:tc>
          <w:tcPr>
            <w:tcW w:w="270" w:type="dxa"/>
          </w:tcPr>
          <w:p w14:paraId="32CCE300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792D3723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9,917</w:t>
            </w:r>
          </w:p>
        </w:tc>
        <w:tc>
          <w:tcPr>
            <w:tcW w:w="283" w:type="dxa"/>
          </w:tcPr>
          <w:p w14:paraId="56A92623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28E043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32,394</w:t>
            </w:r>
          </w:p>
        </w:tc>
        <w:tc>
          <w:tcPr>
            <w:tcW w:w="317" w:type="dxa"/>
            <w:vAlign w:val="bottom"/>
          </w:tcPr>
          <w:p w14:paraId="6530321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FFA98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3,547</w:t>
            </w:r>
          </w:p>
        </w:tc>
        <w:tc>
          <w:tcPr>
            <w:tcW w:w="317" w:type="dxa"/>
            <w:vAlign w:val="bottom"/>
          </w:tcPr>
          <w:p w14:paraId="5F185B5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74FFA2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50,350</w:t>
            </w:r>
          </w:p>
        </w:tc>
      </w:tr>
      <w:tr w:rsidR="00A00AA2" w:rsidRPr="00391E1C" w14:paraId="75340FF3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5A1BDF23" w14:textId="7777777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7A4C2B83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72E2CB6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1" w:type="dxa"/>
          </w:tcPr>
          <w:p w14:paraId="21762028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4BBC506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2668B1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02F3BAB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3" w:type="dxa"/>
          </w:tcPr>
          <w:p w14:paraId="5B4FD161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0206596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5E5F2D4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1A15F7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6D9529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A435C2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37F270EB" w14:textId="14F4775C" w:rsidR="00A00AA2" w:rsidRDefault="00A00A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en-GB" w:eastAsia="x-none"/>
        </w:rPr>
      </w:pPr>
    </w:p>
    <w:p w14:paraId="7605EBD7" w14:textId="77777777" w:rsidR="00DD482A" w:rsidRDefault="00DD482A" w:rsidP="00DD48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tbl>
      <w:tblPr>
        <w:tblW w:w="14672" w:type="dxa"/>
        <w:jc w:val="center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3"/>
        <w:gridCol w:w="311"/>
        <w:gridCol w:w="1505"/>
        <w:gridCol w:w="241"/>
        <w:gridCol w:w="1620"/>
        <w:gridCol w:w="268"/>
        <w:gridCol w:w="1505"/>
        <w:gridCol w:w="310"/>
        <w:gridCol w:w="1509"/>
        <w:gridCol w:w="317"/>
        <w:gridCol w:w="1527"/>
        <w:gridCol w:w="317"/>
        <w:gridCol w:w="1629"/>
      </w:tblGrid>
      <w:tr w:rsidR="008E073B" w:rsidRPr="00391E1C" w14:paraId="6B5347B0" w14:textId="77777777" w:rsidTr="00551061">
        <w:trPr>
          <w:cantSplit/>
          <w:trHeight w:val="554"/>
          <w:tblHeader/>
          <w:jc w:val="center"/>
        </w:trPr>
        <w:tc>
          <w:tcPr>
            <w:tcW w:w="3613" w:type="dxa"/>
            <w:vAlign w:val="center"/>
          </w:tcPr>
          <w:p w14:paraId="0AB8FF55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76280E7C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center"/>
          </w:tcPr>
          <w:p w14:paraId="79C08FA3" w14:textId="77777777" w:rsidR="008E073B" w:rsidRPr="0052420D" w:rsidRDefault="008E073B" w:rsidP="00524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52420D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8E073B" w:rsidRPr="00391E1C" w14:paraId="1247F2CA" w14:textId="77777777" w:rsidTr="00551061">
        <w:trPr>
          <w:cantSplit/>
          <w:trHeight w:val="1271"/>
          <w:tblHeader/>
          <w:jc w:val="center"/>
        </w:trPr>
        <w:tc>
          <w:tcPr>
            <w:tcW w:w="3613" w:type="dxa"/>
            <w:vAlign w:val="center"/>
          </w:tcPr>
          <w:p w14:paraId="74F2254B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088D9FEB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center"/>
          </w:tcPr>
          <w:p w14:paraId="54316D89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3C3C9C9D" w14:textId="3C062E77" w:rsidR="008E073B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สั้น</w:t>
            </w:r>
          </w:p>
          <w:p w14:paraId="7C510D3F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จากสถาบันการเงิน</w:t>
            </w:r>
          </w:p>
        </w:tc>
        <w:tc>
          <w:tcPr>
            <w:tcW w:w="241" w:type="dxa"/>
            <w:vAlign w:val="center"/>
          </w:tcPr>
          <w:p w14:paraId="4C761E66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14:paraId="6A791A46" w14:textId="77777777" w:rsidR="008E073B" w:rsidRPr="00F1420F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4"/>
                <w:szCs w:val="24"/>
                <w:cs/>
                <w:lang w:val="en-US" w:bidi="th-TH"/>
              </w:rPr>
            </w:pPr>
            <w:r w:rsidRPr="00551061">
              <w:rPr>
                <w:rFonts w:asciiTheme="majorBidi" w:eastAsiaTheme="minorHAnsi" w:hAnsiTheme="majorBidi" w:cs="Angsana New" w:hint="cs"/>
                <w:b w:val="0"/>
                <w:sz w:val="28"/>
                <w:szCs w:val="28"/>
                <w:cs/>
                <w:lang w:val="en-US" w:bidi="th-TH"/>
              </w:rPr>
              <w:t>เงินกู้ยืมระยะสั้นและดอกเบี้ยค้างจ่ายจากกิจการที่เกี่ยวข้องกัน</w:t>
            </w:r>
          </w:p>
        </w:tc>
        <w:tc>
          <w:tcPr>
            <w:tcW w:w="268" w:type="dxa"/>
            <w:vAlign w:val="center"/>
          </w:tcPr>
          <w:p w14:paraId="42F1ECDC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505" w:type="dxa"/>
            <w:vAlign w:val="center"/>
          </w:tcPr>
          <w:p w14:paraId="57BDEFA7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5618904F" w14:textId="0744069A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เงินกู้ยืมระยะยาวจากสถาบันการเงิน</w:t>
            </w:r>
          </w:p>
        </w:tc>
        <w:tc>
          <w:tcPr>
            <w:tcW w:w="310" w:type="dxa"/>
          </w:tcPr>
          <w:p w14:paraId="0764FF1E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center"/>
          </w:tcPr>
          <w:p w14:paraId="04912118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35475875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89BE243" w14:textId="4EAF4719" w:rsidR="008E073B" w:rsidRPr="00391E1C" w:rsidRDefault="008E073B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หุ้นกู้</w:t>
            </w:r>
          </w:p>
        </w:tc>
        <w:tc>
          <w:tcPr>
            <w:tcW w:w="317" w:type="dxa"/>
            <w:vAlign w:val="center"/>
          </w:tcPr>
          <w:p w14:paraId="1F43FF4E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527" w:type="dxa"/>
            <w:vAlign w:val="center"/>
          </w:tcPr>
          <w:p w14:paraId="20A5F3E7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0EA61A72" w14:textId="0D195A32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หนี้สิ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น</w:t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ตาม</w:t>
            </w:r>
            <w:r w:rsidR="00551061"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  <w:br/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สัญญาเช่า</w:t>
            </w:r>
          </w:p>
        </w:tc>
        <w:tc>
          <w:tcPr>
            <w:tcW w:w="317" w:type="dxa"/>
            <w:vAlign w:val="center"/>
          </w:tcPr>
          <w:p w14:paraId="1551495B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629" w:type="dxa"/>
            <w:vAlign w:val="center"/>
          </w:tcPr>
          <w:p w14:paraId="76301EE9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B30B2BC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6A77D58A" w14:textId="2F1EC9CE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รวม</w:t>
            </w:r>
          </w:p>
        </w:tc>
      </w:tr>
      <w:tr w:rsidR="008E073B" w:rsidRPr="00391E1C" w14:paraId="53B3E652" w14:textId="77777777" w:rsidTr="00551061">
        <w:trPr>
          <w:cantSplit/>
          <w:trHeight w:val="320"/>
          <w:tblHeader/>
          <w:jc w:val="center"/>
        </w:trPr>
        <w:tc>
          <w:tcPr>
            <w:tcW w:w="3613" w:type="dxa"/>
          </w:tcPr>
          <w:p w14:paraId="6D39F92F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64197D0D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bottom"/>
          </w:tcPr>
          <w:p w14:paraId="40DF5B07" w14:textId="77777777" w:rsidR="008E073B" w:rsidRPr="00665407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66540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F23C53" w:rsidRPr="00391E1C" w14:paraId="09E41015" w14:textId="77777777" w:rsidTr="00551061">
        <w:trPr>
          <w:cantSplit/>
          <w:trHeight w:val="293"/>
          <w:jc w:val="center"/>
        </w:trPr>
        <w:tc>
          <w:tcPr>
            <w:tcW w:w="3613" w:type="dxa"/>
          </w:tcPr>
          <w:p w14:paraId="0A57D5F0" w14:textId="5F82EEA8" w:rsidR="00F23C53" w:rsidRPr="00391E1C" w:rsidRDefault="00F23C53" w:rsidP="00F23C53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311" w:type="dxa"/>
            <w:vAlign w:val="bottom"/>
          </w:tcPr>
          <w:p w14:paraId="66B705AB" w14:textId="77777777" w:rsidR="00F23C53" w:rsidRPr="00391E1C" w:rsidRDefault="00F23C53" w:rsidP="00F23C5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166154C7" w14:textId="51FDE8DC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91</w:t>
            </w:r>
          </w:p>
        </w:tc>
        <w:tc>
          <w:tcPr>
            <w:tcW w:w="241" w:type="dxa"/>
          </w:tcPr>
          <w:p w14:paraId="2EFE2019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662235B2" w14:textId="375DBE25" w:rsidR="00F23C53" w:rsidRDefault="00F23C53" w:rsidP="00AC2069">
            <w:pPr>
              <w:pStyle w:val="acctfourfigures"/>
              <w:shd w:val="clear" w:color="auto" w:fill="FFFFFF"/>
              <w:tabs>
                <w:tab w:val="clear" w:pos="765"/>
                <w:tab w:val="decimal" w:pos="118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550</w:t>
            </w:r>
          </w:p>
        </w:tc>
        <w:tc>
          <w:tcPr>
            <w:tcW w:w="268" w:type="dxa"/>
          </w:tcPr>
          <w:p w14:paraId="4972ECF8" w14:textId="77777777" w:rsidR="00F23C53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58F9B0DF" w14:textId="1D36E8BA" w:rsidR="00F23C53" w:rsidRPr="00391E1C" w:rsidRDefault="00F23C53" w:rsidP="00D10EF2">
            <w:pPr>
              <w:pStyle w:val="acctfourfigures"/>
              <w:shd w:val="clear" w:color="auto" w:fill="FFFFFF"/>
              <w:tabs>
                <w:tab w:val="clear" w:pos="765"/>
                <w:tab w:val="decimal" w:pos="91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7E033F7D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DA78E80" w14:textId="0FB77066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31,285</w:t>
            </w:r>
          </w:p>
        </w:tc>
        <w:tc>
          <w:tcPr>
            <w:tcW w:w="317" w:type="dxa"/>
            <w:vAlign w:val="bottom"/>
          </w:tcPr>
          <w:p w14:paraId="0012BA84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98A10A6" w14:textId="6F28BD8F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173</w:t>
            </w:r>
          </w:p>
        </w:tc>
        <w:tc>
          <w:tcPr>
            <w:tcW w:w="317" w:type="dxa"/>
            <w:vAlign w:val="bottom"/>
          </w:tcPr>
          <w:p w14:paraId="70ADA112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009252D" w14:textId="708AC39E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33,499</w:t>
            </w:r>
          </w:p>
        </w:tc>
      </w:tr>
      <w:tr w:rsidR="00F23C53" w:rsidRPr="00391E1C" w14:paraId="1A5950D8" w14:textId="77777777" w:rsidTr="00551061">
        <w:trPr>
          <w:cantSplit/>
          <w:trHeight w:val="602"/>
          <w:jc w:val="center"/>
        </w:trPr>
        <w:tc>
          <w:tcPr>
            <w:tcW w:w="3613" w:type="dxa"/>
          </w:tcPr>
          <w:p w14:paraId="0D49BC37" w14:textId="77777777" w:rsidR="00F23C53" w:rsidRPr="00391E1C" w:rsidRDefault="00F23C53" w:rsidP="00F23C5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60C64180" w14:textId="77777777" w:rsidR="00F23C53" w:rsidRPr="00391E1C" w:rsidRDefault="00F23C53" w:rsidP="00F23C5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30CBBC32" w14:textId="359BB348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804</w:t>
            </w:r>
          </w:p>
        </w:tc>
        <w:tc>
          <w:tcPr>
            <w:tcW w:w="241" w:type="dxa"/>
          </w:tcPr>
          <w:p w14:paraId="12FF84D6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0ACC7C8C" w14:textId="77777777" w:rsidR="00F23C53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BF3FC25" w14:textId="61D2BF81" w:rsidR="00F23C53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(133)</w:t>
            </w:r>
          </w:p>
        </w:tc>
        <w:tc>
          <w:tcPr>
            <w:tcW w:w="268" w:type="dxa"/>
          </w:tcPr>
          <w:p w14:paraId="4A1CE358" w14:textId="77777777" w:rsidR="00F23C53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24FEE2DB" w14:textId="77777777" w:rsidR="00F23C53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23F36BE" w14:textId="6151AD6B" w:rsidR="00F23C53" w:rsidRPr="00391E1C" w:rsidRDefault="00F23C53" w:rsidP="009A3C4B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800</w:t>
            </w:r>
          </w:p>
        </w:tc>
        <w:tc>
          <w:tcPr>
            <w:tcW w:w="310" w:type="dxa"/>
          </w:tcPr>
          <w:p w14:paraId="3E23EC4B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032CC7DA" w14:textId="0ADA7AF3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(3,300)</w:t>
            </w:r>
          </w:p>
        </w:tc>
        <w:tc>
          <w:tcPr>
            <w:tcW w:w="317" w:type="dxa"/>
            <w:vAlign w:val="bottom"/>
          </w:tcPr>
          <w:p w14:paraId="67FB9810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A057B8D" w14:textId="21354AE5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(33)</w:t>
            </w:r>
          </w:p>
        </w:tc>
        <w:tc>
          <w:tcPr>
            <w:tcW w:w="317" w:type="dxa"/>
            <w:vAlign w:val="bottom"/>
          </w:tcPr>
          <w:p w14:paraId="7F61A39D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FCEC49B" w14:textId="1942DDA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(862)</w:t>
            </w:r>
          </w:p>
        </w:tc>
      </w:tr>
      <w:tr w:rsidR="00F23C53" w:rsidRPr="00391E1C" w14:paraId="32EC1D05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6F7F1C79" w14:textId="77777777" w:rsidR="00F23C53" w:rsidRPr="00391E1C" w:rsidRDefault="00F23C53" w:rsidP="00F23C53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7A743C06" w14:textId="77777777" w:rsidR="00F23C53" w:rsidRPr="00391E1C" w:rsidRDefault="00F23C53" w:rsidP="00F23C5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  <w:vAlign w:val="bottom"/>
          </w:tcPr>
          <w:p w14:paraId="582FABF0" w14:textId="2AA90A79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37E3F679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3F734318" w14:textId="4C54149D" w:rsidR="00F23C53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43E1BFF8" w14:textId="77777777" w:rsidR="00F23C53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</w:tcPr>
          <w:p w14:paraId="468E552D" w14:textId="4ADA3222" w:rsidR="00F23C53" w:rsidRPr="00391E1C" w:rsidRDefault="00F23C53" w:rsidP="00D10EF2">
            <w:pPr>
              <w:pStyle w:val="acctfourfigures"/>
              <w:shd w:val="clear" w:color="auto" w:fill="FFFFFF"/>
              <w:tabs>
                <w:tab w:val="clear" w:pos="765"/>
                <w:tab w:val="decimal" w:pos="91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5D666F25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tcBorders>
              <w:bottom w:val="single" w:sz="4" w:space="0" w:color="auto"/>
            </w:tcBorders>
            <w:vAlign w:val="bottom"/>
          </w:tcPr>
          <w:p w14:paraId="3DC2C971" w14:textId="44365BAE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4B6B636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vAlign w:val="bottom"/>
          </w:tcPr>
          <w:p w14:paraId="20791E5F" w14:textId="551206D3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62</w:t>
            </w:r>
          </w:p>
        </w:tc>
        <w:tc>
          <w:tcPr>
            <w:tcW w:w="317" w:type="dxa"/>
            <w:vAlign w:val="bottom"/>
          </w:tcPr>
          <w:p w14:paraId="618ED397" w14:textId="77777777" w:rsidR="00F23C53" w:rsidRPr="00391E1C" w:rsidRDefault="00F23C53" w:rsidP="00F23C5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tcBorders>
              <w:bottom w:val="single" w:sz="4" w:space="0" w:color="auto"/>
            </w:tcBorders>
            <w:vAlign w:val="bottom"/>
          </w:tcPr>
          <w:p w14:paraId="3F5820B9" w14:textId="27E57EDC" w:rsidR="00F23C53" w:rsidRPr="00391E1C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62</w:t>
            </w:r>
          </w:p>
        </w:tc>
      </w:tr>
      <w:tr w:rsidR="00F23C53" w:rsidRPr="00391E1C" w14:paraId="34975411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27220B0E" w14:textId="591FC942" w:rsidR="00F23C53" w:rsidRPr="00391E1C" w:rsidRDefault="00F23C53" w:rsidP="00F23C53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11" w:type="dxa"/>
            <w:vAlign w:val="bottom"/>
          </w:tcPr>
          <w:p w14:paraId="600EE170" w14:textId="77777777" w:rsidR="00F23C53" w:rsidRPr="00391E1C" w:rsidRDefault="00F23C53" w:rsidP="00F23C5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EB7F39" w14:textId="0A1F301F" w:rsidR="00F23C53" w:rsidRPr="00E61A80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DE72D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295</w:t>
            </w:r>
          </w:p>
        </w:tc>
        <w:tc>
          <w:tcPr>
            <w:tcW w:w="241" w:type="dxa"/>
          </w:tcPr>
          <w:p w14:paraId="267C7903" w14:textId="77777777" w:rsidR="00F23C53" w:rsidRPr="00E61A80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103B30A0" w14:textId="4B47D9C8" w:rsidR="00F23C53" w:rsidRPr="00E61A80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417</w:t>
            </w:r>
          </w:p>
        </w:tc>
        <w:tc>
          <w:tcPr>
            <w:tcW w:w="268" w:type="dxa"/>
          </w:tcPr>
          <w:p w14:paraId="49C51702" w14:textId="77777777" w:rsidR="00F23C53" w:rsidRPr="00E61A80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29107A00" w14:textId="63643A34" w:rsidR="00F23C53" w:rsidRPr="00E61A80" w:rsidRDefault="00F23C53" w:rsidP="009A3C4B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800</w:t>
            </w:r>
          </w:p>
        </w:tc>
        <w:tc>
          <w:tcPr>
            <w:tcW w:w="310" w:type="dxa"/>
          </w:tcPr>
          <w:p w14:paraId="78251668" w14:textId="77777777" w:rsidR="00F23C53" w:rsidRPr="00E61A80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D98DC4" w14:textId="518C69B5" w:rsidR="00F23C53" w:rsidRPr="00E61A80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27,985</w:t>
            </w:r>
          </w:p>
        </w:tc>
        <w:tc>
          <w:tcPr>
            <w:tcW w:w="317" w:type="dxa"/>
            <w:vAlign w:val="bottom"/>
          </w:tcPr>
          <w:p w14:paraId="522066F4" w14:textId="77777777" w:rsidR="00F23C53" w:rsidRPr="00E61A80" w:rsidRDefault="00F23C53" w:rsidP="00F23C5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1A74CF" w14:textId="6FFDB7E8" w:rsidR="00F23C53" w:rsidRPr="00E61A80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202</w:t>
            </w:r>
          </w:p>
        </w:tc>
        <w:tc>
          <w:tcPr>
            <w:tcW w:w="317" w:type="dxa"/>
            <w:vAlign w:val="bottom"/>
          </w:tcPr>
          <w:p w14:paraId="51FFFEB1" w14:textId="77777777" w:rsidR="00F23C53" w:rsidRPr="00E61A80" w:rsidRDefault="00F23C53" w:rsidP="00F23C5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DAAFCE" w14:textId="55357F98" w:rsidR="00F23C53" w:rsidRPr="00E61A80" w:rsidRDefault="00F23C53" w:rsidP="00F23C5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32,699</w:t>
            </w:r>
          </w:p>
        </w:tc>
      </w:tr>
      <w:tr w:rsidR="00C74816" w:rsidRPr="00391E1C" w14:paraId="0A1FBFDF" w14:textId="77777777" w:rsidTr="00340F61">
        <w:trPr>
          <w:cantSplit/>
          <w:trHeight w:val="320"/>
          <w:jc w:val="center"/>
        </w:trPr>
        <w:tc>
          <w:tcPr>
            <w:tcW w:w="3613" w:type="dxa"/>
          </w:tcPr>
          <w:p w14:paraId="516927F9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4A2F4EED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13F3C147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41" w:type="dxa"/>
          </w:tcPr>
          <w:p w14:paraId="094A78D8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090AA4DA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68" w:type="dxa"/>
          </w:tcPr>
          <w:p w14:paraId="78630360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09858552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0" w:type="dxa"/>
          </w:tcPr>
          <w:p w14:paraId="62584F9D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0F3160B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8A1A64C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C7586A8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3BB94B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E45782A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C74816" w:rsidRPr="00391E1C" w14:paraId="13781EB7" w14:textId="77777777" w:rsidTr="00340F61">
        <w:trPr>
          <w:cantSplit/>
          <w:trHeight w:val="320"/>
          <w:jc w:val="center"/>
        </w:trPr>
        <w:tc>
          <w:tcPr>
            <w:tcW w:w="3613" w:type="dxa"/>
          </w:tcPr>
          <w:p w14:paraId="4BE1D3B9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311" w:type="dxa"/>
            <w:vAlign w:val="bottom"/>
          </w:tcPr>
          <w:p w14:paraId="31844044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39A2454C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3,295</w:t>
            </w:r>
          </w:p>
        </w:tc>
        <w:tc>
          <w:tcPr>
            <w:tcW w:w="241" w:type="dxa"/>
          </w:tcPr>
          <w:p w14:paraId="21495139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14BDBEAB" w14:textId="77777777" w:rsidR="00C74816" w:rsidRPr="00F1420F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417</w:t>
            </w:r>
          </w:p>
        </w:tc>
        <w:tc>
          <w:tcPr>
            <w:tcW w:w="268" w:type="dxa"/>
          </w:tcPr>
          <w:p w14:paraId="4E485A1F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48B63359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800</w:t>
            </w:r>
          </w:p>
        </w:tc>
        <w:tc>
          <w:tcPr>
            <w:tcW w:w="310" w:type="dxa"/>
          </w:tcPr>
          <w:p w14:paraId="10DCC03E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FC7B501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27,985</w:t>
            </w:r>
          </w:p>
        </w:tc>
        <w:tc>
          <w:tcPr>
            <w:tcW w:w="317" w:type="dxa"/>
            <w:vAlign w:val="bottom"/>
          </w:tcPr>
          <w:p w14:paraId="2B77E731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1ED1825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202</w:t>
            </w:r>
          </w:p>
        </w:tc>
        <w:tc>
          <w:tcPr>
            <w:tcW w:w="317" w:type="dxa"/>
            <w:vAlign w:val="bottom"/>
          </w:tcPr>
          <w:p w14:paraId="6FC41902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1004C33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32,699</w:t>
            </w:r>
          </w:p>
        </w:tc>
      </w:tr>
      <w:tr w:rsidR="00C74816" w:rsidRPr="00391E1C" w14:paraId="628808C2" w14:textId="77777777" w:rsidTr="00340F61">
        <w:trPr>
          <w:cantSplit/>
          <w:trHeight w:val="602"/>
          <w:jc w:val="center"/>
        </w:trPr>
        <w:tc>
          <w:tcPr>
            <w:tcW w:w="3613" w:type="dxa"/>
          </w:tcPr>
          <w:p w14:paraId="023F1253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48AEA456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6EE35B32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(165)</w:t>
            </w:r>
          </w:p>
        </w:tc>
        <w:tc>
          <w:tcPr>
            <w:tcW w:w="241" w:type="dxa"/>
          </w:tcPr>
          <w:p w14:paraId="232E89D9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4B6B06E6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3F480D1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(363)</w:t>
            </w:r>
          </w:p>
        </w:tc>
        <w:tc>
          <w:tcPr>
            <w:tcW w:w="268" w:type="dxa"/>
          </w:tcPr>
          <w:p w14:paraId="35FEB4E8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076F001A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863946D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(200)</w:t>
            </w:r>
          </w:p>
        </w:tc>
        <w:tc>
          <w:tcPr>
            <w:tcW w:w="310" w:type="dxa"/>
          </w:tcPr>
          <w:p w14:paraId="2F41EF2B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0F8108BC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438CC0B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2,910</w:t>
            </w:r>
          </w:p>
        </w:tc>
        <w:tc>
          <w:tcPr>
            <w:tcW w:w="317" w:type="dxa"/>
            <w:vAlign w:val="bottom"/>
          </w:tcPr>
          <w:p w14:paraId="71F8A13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A4E291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(29)</w:t>
            </w:r>
          </w:p>
        </w:tc>
        <w:tc>
          <w:tcPr>
            <w:tcW w:w="317" w:type="dxa"/>
            <w:vAlign w:val="bottom"/>
          </w:tcPr>
          <w:p w14:paraId="538BAE2D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0A5C51F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2,153</w:t>
            </w:r>
          </w:p>
        </w:tc>
      </w:tr>
      <w:tr w:rsidR="00C74816" w:rsidRPr="00391E1C" w14:paraId="05CEC6FF" w14:textId="77777777" w:rsidTr="00340F61">
        <w:trPr>
          <w:cantSplit/>
          <w:trHeight w:val="293"/>
          <w:jc w:val="center"/>
        </w:trPr>
        <w:tc>
          <w:tcPr>
            <w:tcW w:w="3613" w:type="dxa"/>
          </w:tcPr>
          <w:p w14:paraId="17C4D3CB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74FDDA00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49A1283D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469177E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55B217FC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2C4EFF6E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</w:tcPr>
          <w:p w14:paraId="6DA9F37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1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2BEE8B54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963E0A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07AEE115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AFD97E7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(2)</w:t>
            </w:r>
          </w:p>
        </w:tc>
        <w:tc>
          <w:tcPr>
            <w:tcW w:w="317" w:type="dxa"/>
            <w:vAlign w:val="bottom"/>
          </w:tcPr>
          <w:p w14:paraId="4DB95860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A804473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(2)</w:t>
            </w:r>
          </w:p>
        </w:tc>
      </w:tr>
      <w:tr w:rsidR="00C74816" w:rsidRPr="00391E1C" w14:paraId="5EAC219F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68B4E898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311" w:type="dxa"/>
            <w:vAlign w:val="bottom"/>
          </w:tcPr>
          <w:p w14:paraId="7F4C05C0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85A497" w14:textId="77777777" w:rsidR="00C74816" w:rsidRPr="00DE72D9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3,130</w:t>
            </w:r>
          </w:p>
        </w:tc>
        <w:tc>
          <w:tcPr>
            <w:tcW w:w="241" w:type="dxa"/>
          </w:tcPr>
          <w:p w14:paraId="7C0808D9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5B485E6C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54</w:t>
            </w:r>
          </w:p>
        </w:tc>
        <w:tc>
          <w:tcPr>
            <w:tcW w:w="268" w:type="dxa"/>
          </w:tcPr>
          <w:p w14:paraId="025B3D2A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01462544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600</w:t>
            </w:r>
          </w:p>
        </w:tc>
        <w:tc>
          <w:tcPr>
            <w:tcW w:w="310" w:type="dxa"/>
          </w:tcPr>
          <w:p w14:paraId="7B104D3C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6FFC17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30,895</w:t>
            </w:r>
          </w:p>
        </w:tc>
        <w:tc>
          <w:tcPr>
            <w:tcW w:w="317" w:type="dxa"/>
            <w:vAlign w:val="bottom"/>
          </w:tcPr>
          <w:p w14:paraId="5226CA68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2FDFA2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171</w:t>
            </w:r>
          </w:p>
        </w:tc>
        <w:tc>
          <w:tcPr>
            <w:tcW w:w="317" w:type="dxa"/>
            <w:vAlign w:val="bottom"/>
          </w:tcPr>
          <w:p w14:paraId="08A31A41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32DF44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34,850</w:t>
            </w:r>
          </w:p>
        </w:tc>
      </w:tr>
      <w:tr w:rsidR="00C74816" w:rsidRPr="00391E1C" w14:paraId="49306184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0C92BC96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74598893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29D9778C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1" w:type="dxa"/>
          </w:tcPr>
          <w:p w14:paraId="16CC115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2DC254DB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68" w:type="dxa"/>
          </w:tcPr>
          <w:p w14:paraId="133E2104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5185468E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0" w:type="dxa"/>
          </w:tcPr>
          <w:p w14:paraId="00F0A6F5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B41B1A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2498421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95E9BE7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2D8FA7B3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B2157C0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55C76B5C" w14:textId="7906962B" w:rsidR="00C74816" w:rsidRDefault="00C748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Times New Roman" w:hAnsi="Times New Roman"/>
          <w:sz w:val="22"/>
          <w:szCs w:val="20"/>
          <w:lang w:val="x-none" w:eastAsia="x-none" w:bidi="ar-SA"/>
        </w:rPr>
      </w:pPr>
    </w:p>
    <w:p w14:paraId="6B601E1A" w14:textId="77777777" w:rsidR="00754484" w:rsidRPr="006375B5" w:rsidRDefault="00754484" w:rsidP="00551061">
      <w:pPr>
        <w:pStyle w:val="acctfourfigures"/>
        <w:shd w:val="clear" w:color="auto" w:fill="FFFFFF"/>
        <w:tabs>
          <w:tab w:val="clear" w:pos="765"/>
          <w:tab w:val="decimal" w:pos="943"/>
        </w:tabs>
        <w:spacing w:line="240" w:lineRule="atLeast"/>
        <w:ind w:left="-79" w:right="-79"/>
        <w:rPr>
          <w:lang w:val="x-none" w:eastAsia="x-none"/>
        </w:rPr>
        <w:sectPr w:rsidR="00754484" w:rsidRPr="006375B5" w:rsidSect="008E073B">
          <w:pgSz w:w="16834" w:h="11909" w:orient="landscape" w:code="9"/>
          <w:pgMar w:top="1152" w:right="691" w:bottom="1152" w:left="576" w:header="720" w:footer="720" w:gutter="0"/>
          <w:paperSrc w:first="7" w:other="7"/>
          <w:cols w:space="720"/>
          <w:docGrid w:linePitch="245"/>
        </w:sectPr>
      </w:pPr>
    </w:p>
    <w:p w14:paraId="6AD84BC7" w14:textId="05186BAA" w:rsidR="00C63E79" w:rsidRPr="006375B5" w:rsidRDefault="00C63E79" w:rsidP="007E50B8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หุ้นกู้</w:t>
      </w:r>
    </w:p>
    <w:p w14:paraId="06DFF3AD" w14:textId="77777777" w:rsidR="00C63E79" w:rsidRPr="000267DC" w:rsidRDefault="00C63E79" w:rsidP="007E50B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18"/>
        </w:tabs>
        <w:spacing w:after="0"/>
        <w:ind w:left="540"/>
        <w:rPr>
          <w:rFonts w:ascii="Angsana New" w:hAnsi="Angsana New"/>
          <w:sz w:val="24"/>
          <w:szCs w:val="24"/>
        </w:rPr>
      </w:pPr>
    </w:p>
    <w:p w14:paraId="5893FA5B" w14:textId="5191C979" w:rsidR="00C63E79" w:rsidRPr="006375B5" w:rsidRDefault="00C63E79" w:rsidP="007E50B8">
      <w:pPr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418"/>
        </w:tabs>
        <w:ind w:left="540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รายละเอียดที่สำคัญของหุ้นกู้ 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F23C53">
        <w:rPr>
          <w:rFonts w:ascii="Angsana New" w:hAnsi="Angsana New"/>
          <w:sz w:val="30"/>
          <w:szCs w:val="30"/>
        </w:rPr>
        <w:t>6</w:t>
      </w:r>
      <w:r w:rsidR="00216CC9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F23C53">
        <w:rPr>
          <w:rFonts w:ascii="Angsana New" w:hAnsi="Angsana New"/>
          <w:sz w:val="30"/>
          <w:szCs w:val="30"/>
        </w:rPr>
        <w:t>5</w:t>
      </w:r>
      <w:r w:rsidR="00216CC9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มีดังนี้</w:t>
      </w:r>
    </w:p>
    <w:p w14:paraId="3FF84BFA" w14:textId="77777777" w:rsidR="00C63E79" w:rsidRPr="000267DC" w:rsidRDefault="00C63E79" w:rsidP="00C63E79">
      <w:pPr>
        <w:tabs>
          <w:tab w:val="clear" w:pos="227"/>
          <w:tab w:val="clear" w:pos="454"/>
          <w:tab w:val="clear" w:pos="907"/>
          <w:tab w:val="left" w:pos="900"/>
          <w:tab w:val="left" w:pos="1440"/>
          <w:tab w:val="left" w:pos="2160"/>
        </w:tabs>
        <w:spacing w:before="20" w:after="20"/>
        <w:ind w:left="547" w:right="-43" w:hanging="547"/>
        <w:jc w:val="thaiDistribute"/>
        <w:rPr>
          <w:rFonts w:ascii="Angsana New" w:hAnsi="Angsana New"/>
          <w:spacing w:val="-2"/>
          <w:sz w:val="24"/>
          <w:szCs w:val="24"/>
        </w:rPr>
      </w:pPr>
    </w:p>
    <w:tbl>
      <w:tblPr>
        <w:tblW w:w="13704" w:type="dxa"/>
        <w:tblInd w:w="426" w:type="dxa"/>
        <w:tblLayout w:type="fixed"/>
        <w:tblLook w:val="01E0" w:firstRow="1" w:lastRow="1" w:firstColumn="1" w:lastColumn="1" w:noHBand="0" w:noVBand="0"/>
      </w:tblPr>
      <w:tblGrid>
        <w:gridCol w:w="1464"/>
        <w:gridCol w:w="30"/>
        <w:gridCol w:w="2310"/>
        <w:gridCol w:w="2340"/>
        <w:gridCol w:w="1530"/>
        <w:gridCol w:w="1260"/>
        <w:gridCol w:w="270"/>
        <w:gridCol w:w="1440"/>
        <w:gridCol w:w="270"/>
        <w:gridCol w:w="1260"/>
        <w:gridCol w:w="270"/>
        <w:gridCol w:w="1260"/>
      </w:tblGrid>
      <w:tr w:rsidR="006D3D63" w:rsidRPr="006375B5" w14:paraId="5FC7F13C" w14:textId="77777777" w:rsidTr="00267DFA">
        <w:trPr>
          <w:trHeight w:val="295"/>
          <w:tblHeader/>
        </w:trPr>
        <w:tc>
          <w:tcPr>
            <w:tcW w:w="1494" w:type="dxa"/>
            <w:gridSpan w:val="2"/>
          </w:tcPr>
          <w:p w14:paraId="33878445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10" w:type="dxa"/>
          </w:tcPr>
          <w:p w14:paraId="70EA2BB9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629C3E2F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6EF09674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970" w:type="dxa"/>
            <w:gridSpan w:val="3"/>
          </w:tcPr>
          <w:p w14:paraId="1EC8C093" w14:textId="77777777" w:rsidR="006D3D63" w:rsidRPr="006375B5" w:rsidRDefault="006D3D63" w:rsidP="00634F83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690988D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90" w:type="dxa"/>
            <w:gridSpan w:val="3"/>
          </w:tcPr>
          <w:p w14:paraId="44392832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D3D63" w:rsidRPr="006375B5" w14:paraId="73ACF54F" w14:textId="77777777" w:rsidTr="00267DFA">
        <w:trPr>
          <w:trHeight w:val="295"/>
          <w:tblHeader/>
        </w:trPr>
        <w:tc>
          <w:tcPr>
            <w:tcW w:w="1494" w:type="dxa"/>
            <w:gridSpan w:val="2"/>
          </w:tcPr>
          <w:p w14:paraId="147E7A4B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10" w:type="dxa"/>
          </w:tcPr>
          <w:p w14:paraId="53264D83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7F78724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วันครบกำหนด</w:t>
            </w:r>
          </w:p>
        </w:tc>
        <w:tc>
          <w:tcPr>
            <w:tcW w:w="1530" w:type="dxa"/>
          </w:tcPr>
          <w:p w14:paraId="5F752E7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D853BBE" w14:textId="77777777" w:rsidR="006D3D63" w:rsidRPr="006375B5" w:rsidRDefault="006D3D63" w:rsidP="0063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68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B51A2B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5DB42C2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79CDA07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1765184F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C625968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40CA1EF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</w:tr>
      <w:tr w:rsidR="006D3D63" w:rsidRPr="006375B5" w14:paraId="1BAB0F60" w14:textId="77777777" w:rsidTr="00267DFA">
        <w:trPr>
          <w:trHeight w:val="295"/>
          <w:tblHeader/>
        </w:trPr>
        <w:tc>
          <w:tcPr>
            <w:tcW w:w="1494" w:type="dxa"/>
            <w:gridSpan w:val="2"/>
          </w:tcPr>
          <w:p w14:paraId="4D4BCD5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ครั้งที่</w:t>
            </w:r>
          </w:p>
        </w:tc>
        <w:tc>
          <w:tcPr>
            <w:tcW w:w="2310" w:type="dxa"/>
          </w:tcPr>
          <w:p w14:paraId="70113CF9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วันที่ออก</w:t>
            </w:r>
          </w:p>
        </w:tc>
        <w:tc>
          <w:tcPr>
            <w:tcW w:w="2340" w:type="dxa"/>
          </w:tcPr>
          <w:p w14:paraId="605D0967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ไถ่ถอน</w:t>
            </w:r>
          </w:p>
        </w:tc>
        <w:tc>
          <w:tcPr>
            <w:tcW w:w="1530" w:type="dxa"/>
          </w:tcPr>
          <w:p w14:paraId="37854468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260" w:type="dxa"/>
          </w:tcPr>
          <w:p w14:paraId="0E9E22B9" w14:textId="30CFB7B3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F23C53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63A6DDF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39EF107" w14:textId="74A54245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F23C53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5391634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B9A4415" w14:textId="0F9F605D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F23C53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38329054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6D7B0EC" w14:textId="3D082C0F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F23C53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6D3D63" w:rsidRPr="006375B5" w14:paraId="0FE99B4E" w14:textId="77777777" w:rsidTr="00267DFA">
        <w:trPr>
          <w:tblHeader/>
        </w:trPr>
        <w:tc>
          <w:tcPr>
            <w:tcW w:w="1494" w:type="dxa"/>
            <w:gridSpan w:val="2"/>
          </w:tcPr>
          <w:p w14:paraId="0C798DDA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2E438B9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704FA7FA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0BC3215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6030" w:type="dxa"/>
            <w:gridSpan w:val="7"/>
          </w:tcPr>
          <w:p w14:paraId="57E1E3B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D3D63" w:rsidRPr="006375B5" w14:paraId="76CB762B" w14:textId="77777777" w:rsidTr="00267DFA">
        <w:tc>
          <w:tcPr>
            <w:tcW w:w="3804" w:type="dxa"/>
            <w:gridSpan w:val="3"/>
          </w:tcPr>
          <w:p w14:paraId="4C0B9075" w14:textId="294E9D59" w:rsidR="006D3D63" w:rsidRPr="006375B5" w:rsidRDefault="006D3D63" w:rsidP="00DE4EB3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</w:p>
        </w:tc>
        <w:tc>
          <w:tcPr>
            <w:tcW w:w="2340" w:type="dxa"/>
          </w:tcPr>
          <w:p w14:paraId="72B1C692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29F03A73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30" w:type="dxa"/>
            <w:gridSpan w:val="7"/>
          </w:tcPr>
          <w:p w14:paraId="7FFF0E10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3219F" w:rsidRPr="006375B5" w14:paraId="49CB4E9F" w14:textId="77777777" w:rsidTr="00267DFA">
        <w:tc>
          <w:tcPr>
            <w:tcW w:w="1494" w:type="dxa"/>
            <w:gridSpan w:val="2"/>
          </w:tcPr>
          <w:p w14:paraId="5223794F" w14:textId="478FD73E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310" w:type="dxa"/>
          </w:tcPr>
          <w:p w14:paraId="35F1AB3C" w14:textId="05B5A9A2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สิงหาคม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340" w:type="dxa"/>
          </w:tcPr>
          <w:p w14:paraId="1342E6FB" w14:textId="6DA6F227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สิงหาคม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530" w:type="dxa"/>
          </w:tcPr>
          <w:p w14:paraId="109F16B5" w14:textId="435D91CC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03</w:t>
            </w:r>
          </w:p>
        </w:tc>
        <w:tc>
          <w:tcPr>
            <w:tcW w:w="1260" w:type="dxa"/>
          </w:tcPr>
          <w:p w14:paraId="4236EA68" w14:textId="6B0CE1EA" w:rsidR="00C3219F" w:rsidRPr="006375B5" w:rsidRDefault="00B102EC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FCB6AA7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49C75E76" w14:textId="721E04B3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700</w:t>
            </w:r>
          </w:p>
        </w:tc>
        <w:tc>
          <w:tcPr>
            <w:tcW w:w="270" w:type="dxa"/>
          </w:tcPr>
          <w:p w14:paraId="007FADE3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D3E88D9" w14:textId="6843D002" w:rsidR="00C3219F" w:rsidRPr="006375B5" w:rsidRDefault="00B102EC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314CD31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010A65E" w14:textId="70FB477B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700</w:t>
            </w:r>
          </w:p>
        </w:tc>
      </w:tr>
      <w:tr w:rsidR="00C3219F" w:rsidRPr="006375B5" w14:paraId="0224D7EB" w14:textId="77777777" w:rsidTr="00267DFA">
        <w:tc>
          <w:tcPr>
            <w:tcW w:w="1494" w:type="dxa"/>
            <w:gridSpan w:val="2"/>
          </w:tcPr>
          <w:p w14:paraId="1E0A36D9" w14:textId="3368CC01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2559</w:t>
            </w:r>
          </w:p>
        </w:tc>
        <w:tc>
          <w:tcPr>
            <w:tcW w:w="2310" w:type="dxa"/>
          </w:tcPr>
          <w:p w14:paraId="08E6DF4E" w14:textId="4C362E20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18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2559</w:t>
            </w:r>
          </w:p>
        </w:tc>
        <w:tc>
          <w:tcPr>
            <w:tcW w:w="2340" w:type="dxa"/>
          </w:tcPr>
          <w:p w14:paraId="1C1156DB" w14:textId="4D201640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18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530" w:type="dxa"/>
          </w:tcPr>
          <w:p w14:paraId="3CFFBB7A" w14:textId="2DFCC33A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35</w:t>
            </w:r>
          </w:p>
        </w:tc>
        <w:tc>
          <w:tcPr>
            <w:tcW w:w="1260" w:type="dxa"/>
          </w:tcPr>
          <w:p w14:paraId="39C80279" w14:textId="0C8FBC43" w:rsidR="00C3219F" w:rsidRPr="006375B5" w:rsidRDefault="00B102EC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913BCEA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5433880" w14:textId="1D95D484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4EDB31A8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A0CEBD9" w14:textId="01362086" w:rsidR="00C3219F" w:rsidRPr="006375B5" w:rsidRDefault="00B102EC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CC0BA4C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8B7E6FA" w14:textId="508CB7D5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300</w:t>
            </w:r>
          </w:p>
        </w:tc>
      </w:tr>
      <w:tr w:rsidR="00C3219F" w:rsidRPr="006375B5" w14:paraId="0607804A" w14:textId="77777777" w:rsidTr="00267DFA">
        <w:tc>
          <w:tcPr>
            <w:tcW w:w="1494" w:type="dxa"/>
            <w:gridSpan w:val="2"/>
          </w:tcPr>
          <w:p w14:paraId="44C70C5C" w14:textId="35C8C075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10" w:type="dxa"/>
          </w:tcPr>
          <w:p w14:paraId="2331EFE8" w14:textId="24EF4D3B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40" w:type="dxa"/>
          </w:tcPr>
          <w:p w14:paraId="4DCD5087" w14:textId="3305760C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530" w:type="dxa"/>
          </w:tcPr>
          <w:p w14:paraId="382152C7" w14:textId="46EB9150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75</w:t>
            </w:r>
          </w:p>
        </w:tc>
        <w:tc>
          <w:tcPr>
            <w:tcW w:w="1260" w:type="dxa"/>
          </w:tcPr>
          <w:p w14:paraId="71716100" w14:textId="148A616A" w:rsidR="00C3219F" w:rsidRPr="006375B5" w:rsidRDefault="00B102EC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5A32C7F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FEEC266" w14:textId="4C78CEF3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5A4C117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C90308D" w14:textId="1BC7E3D9" w:rsidR="00C3219F" w:rsidRPr="006375B5" w:rsidRDefault="00B102EC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2A3569B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F3E59CB" w14:textId="48E00504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C3219F" w:rsidRPr="006375B5" w14:paraId="66DA0E31" w14:textId="77777777" w:rsidTr="00267DFA">
        <w:tc>
          <w:tcPr>
            <w:tcW w:w="1494" w:type="dxa"/>
            <w:gridSpan w:val="2"/>
          </w:tcPr>
          <w:p w14:paraId="68D14B8E" w14:textId="3B8F7FED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10" w:type="dxa"/>
          </w:tcPr>
          <w:p w14:paraId="404C7B06" w14:textId="1F37C646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40" w:type="dxa"/>
          </w:tcPr>
          <w:p w14:paraId="5118795C" w14:textId="69A2161B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530" w:type="dxa"/>
          </w:tcPr>
          <w:p w14:paraId="6BAA7DB5" w14:textId="6FB193EC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1260" w:type="dxa"/>
          </w:tcPr>
          <w:p w14:paraId="06A58AAF" w14:textId="0C4B8E5C" w:rsidR="00C3219F" w:rsidRPr="006375B5" w:rsidRDefault="00B102EC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7C60DDB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40E3977" w14:textId="3C65BB63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50BF58D4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7BFAB9C" w14:textId="7870F535" w:rsidR="00C3219F" w:rsidRPr="006375B5" w:rsidRDefault="00B102EC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F275D68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4374189" w14:textId="4736E52C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C3219F" w:rsidRPr="006375B5" w14:paraId="039230CD" w14:textId="77777777" w:rsidTr="00267DFA">
        <w:tc>
          <w:tcPr>
            <w:tcW w:w="1494" w:type="dxa"/>
            <w:gridSpan w:val="2"/>
          </w:tcPr>
          <w:p w14:paraId="7BDB7B25" w14:textId="694C85DD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2E1042BD" w14:textId="350DB476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40" w:type="dxa"/>
          </w:tcPr>
          <w:p w14:paraId="40DD0FB9" w14:textId="7BD5AEC7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4EC6889D" w14:textId="5F291E9E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36</w:t>
            </w:r>
          </w:p>
        </w:tc>
        <w:tc>
          <w:tcPr>
            <w:tcW w:w="1260" w:type="dxa"/>
          </w:tcPr>
          <w:p w14:paraId="3173BE89" w14:textId="6BC9D06D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500</w:t>
            </w:r>
          </w:p>
        </w:tc>
        <w:tc>
          <w:tcPr>
            <w:tcW w:w="270" w:type="dxa"/>
          </w:tcPr>
          <w:p w14:paraId="40615CE5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2358FD6" w14:textId="78975B6D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BDBEBFF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EF954CE" w14:textId="1F30514A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500</w:t>
            </w:r>
          </w:p>
        </w:tc>
        <w:tc>
          <w:tcPr>
            <w:tcW w:w="270" w:type="dxa"/>
          </w:tcPr>
          <w:p w14:paraId="0E371B0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14E496" w14:textId="78455EEB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C3219F" w:rsidRPr="006375B5" w14:paraId="6C550461" w14:textId="77777777" w:rsidTr="00267DFA">
        <w:tc>
          <w:tcPr>
            <w:tcW w:w="1494" w:type="dxa"/>
            <w:gridSpan w:val="2"/>
          </w:tcPr>
          <w:p w14:paraId="56E69F6B" w14:textId="5A2C53CD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687EBFDC" w14:textId="67C3802B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40" w:type="dxa"/>
          </w:tcPr>
          <w:p w14:paraId="61933BA7" w14:textId="2110592A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2572</w:t>
            </w:r>
          </w:p>
        </w:tc>
        <w:tc>
          <w:tcPr>
            <w:tcW w:w="1530" w:type="dxa"/>
          </w:tcPr>
          <w:p w14:paraId="6E27FEEB" w14:textId="284BFCCB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1260" w:type="dxa"/>
          </w:tcPr>
          <w:p w14:paraId="0F6B6E11" w14:textId="201C7984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200</w:t>
            </w:r>
          </w:p>
        </w:tc>
        <w:tc>
          <w:tcPr>
            <w:tcW w:w="270" w:type="dxa"/>
          </w:tcPr>
          <w:p w14:paraId="276A3CD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AD0CED" w14:textId="21573F92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56D5AD7F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6DD353" w14:textId="7A83E33A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200</w:t>
            </w:r>
          </w:p>
        </w:tc>
        <w:tc>
          <w:tcPr>
            <w:tcW w:w="270" w:type="dxa"/>
          </w:tcPr>
          <w:p w14:paraId="36511076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F15BA0" w14:textId="674F48F2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200</w:t>
            </w:r>
          </w:p>
        </w:tc>
      </w:tr>
      <w:tr w:rsidR="00C3219F" w:rsidRPr="006375B5" w14:paraId="6DA1DC92" w14:textId="77777777" w:rsidTr="00267DFA">
        <w:tc>
          <w:tcPr>
            <w:tcW w:w="1494" w:type="dxa"/>
            <w:gridSpan w:val="2"/>
          </w:tcPr>
          <w:p w14:paraId="30B21701" w14:textId="2F26507B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3B293DE8" w14:textId="168F92A9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3838C9A2" w14:textId="2BFB98F4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530" w:type="dxa"/>
          </w:tcPr>
          <w:p w14:paraId="7EC4127C" w14:textId="0BBA25DC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260" w:type="dxa"/>
          </w:tcPr>
          <w:p w14:paraId="43060B05" w14:textId="30B12115" w:rsidR="00C3219F" w:rsidRPr="006375B5" w:rsidRDefault="00405057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9E18EEA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D348784" w14:textId="4C2FF2D2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33FAAFF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C8FBC85" w14:textId="164EE398" w:rsidR="00C3219F" w:rsidRPr="006375B5" w:rsidRDefault="00405057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14029E3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593AEB2" w14:textId="2AA9F988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C3219F" w:rsidRPr="006375B5" w14:paraId="6499AA0C" w14:textId="77777777" w:rsidTr="00267DFA">
        <w:tc>
          <w:tcPr>
            <w:tcW w:w="1494" w:type="dxa"/>
            <w:gridSpan w:val="2"/>
          </w:tcPr>
          <w:p w14:paraId="660544AD" w14:textId="7E440060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73289F66" w14:textId="59A06476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7878043D" w14:textId="61779657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กรกฎ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530" w:type="dxa"/>
          </w:tcPr>
          <w:p w14:paraId="64F2A477" w14:textId="34E6A7E5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10</w:t>
            </w:r>
          </w:p>
        </w:tc>
        <w:tc>
          <w:tcPr>
            <w:tcW w:w="1260" w:type="dxa"/>
          </w:tcPr>
          <w:p w14:paraId="4B9C6310" w14:textId="6B7E0433" w:rsidR="00C3219F" w:rsidRPr="006375B5" w:rsidRDefault="00405057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99143FD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4EA1F51" w14:textId="5803C6D8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04C0618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36A88F4" w14:textId="5C740B64" w:rsidR="00C3219F" w:rsidRPr="006375B5" w:rsidRDefault="00405057" w:rsidP="00547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0914DDB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08AB6F6" w14:textId="50D40FEA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C3219F" w:rsidRPr="006375B5" w14:paraId="03E79AC6" w14:textId="77777777" w:rsidTr="00267DFA">
        <w:tc>
          <w:tcPr>
            <w:tcW w:w="1494" w:type="dxa"/>
            <w:gridSpan w:val="2"/>
          </w:tcPr>
          <w:p w14:paraId="41C0E5E8" w14:textId="0A6EEF53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2040C395" w14:textId="17F1058F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6F9BFDD9" w14:textId="040470D2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530" w:type="dxa"/>
          </w:tcPr>
          <w:p w14:paraId="47E6400E" w14:textId="0500F264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36</w:t>
            </w:r>
          </w:p>
        </w:tc>
        <w:tc>
          <w:tcPr>
            <w:tcW w:w="1260" w:type="dxa"/>
          </w:tcPr>
          <w:p w14:paraId="6734310D" w14:textId="77F5159A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1,800</w:t>
            </w:r>
          </w:p>
        </w:tc>
        <w:tc>
          <w:tcPr>
            <w:tcW w:w="270" w:type="dxa"/>
          </w:tcPr>
          <w:p w14:paraId="584AA300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425C2AB1" w14:textId="52E5A93C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64DE8D28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8DA34F6" w14:textId="4AF00980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1,800</w:t>
            </w:r>
          </w:p>
        </w:tc>
        <w:tc>
          <w:tcPr>
            <w:tcW w:w="270" w:type="dxa"/>
          </w:tcPr>
          <w:p w14:paraId="762E9DC0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566CD87" w14:textId="4D435241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C3219F" w:rsidRPr="006375B5" w14:paraId="1ABF9B8F" w14:textId="77777777" w:rsidTr="00267DFA">
        <w:tc>
          <w:tcPr>
            <w:tcW w:w="1494" w:type="dxa"/>
            <w:gridSpan w:val="2"/>
          </w:tcPr>
          <w:p w14:paraId="7E4F54F9" w14:textId="3C18627A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447BC693" w14:textId="6237FF34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5B7DC174" w14:textId="03563AB3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530" w:type="dxa"/>
          </w:tcPr>
          <w:p w14:paraId="2042EEAC" w14:textId="3BAC053B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85</w:t>
            </w:r>
          </w:p>
        </w:tc>
        <w:tc>
          <w:tcPr>
            <w:tcW w:w="1260" w:type="dxa"/>
          </w:tcPr>
          <w:p w14:paraId="42CB1281" w14:textId="3C2BAB36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391BD6D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91CBAEB" w14:textId="6DF209E8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E3B8551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7633E4" w14:textId="13441FC2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1DB185E6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E6A9AC0" w14:textId="5B640B4E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C3219F" w:rsidRPr="006375B5" w14:paraId="7F382243" w14:textId="77777777" w:rsidTr="00267DFA">
        <w:tc>
          <w:tcPr>
            <w:tcW w:w="1494" w:type="dxa"/>
            <w:gridSpan w:val="2"/>
          </w:tcPr>
          <w:p w14:paraId="1D15BBE3" w14:textId="395A15AC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65D5AB36" w14:textId="69870E87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511615DA" w14:textId="01DFE2CB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530" w:type="dxa"/>
          </w:tcPr>
          <w:p w14:paraId="5E66A1DD" w14:textId="178EC1F0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260" w:type="dxa"/>
          </w:tcPr>
          <w:p w14:paraId="225C847D" w14:textId="5A496962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  <w:tc>
          <w:tcPr>
            <w:tcW w:w="270" w:type="dxa"/>
          </w:tcPr>
          <w:p w14:paraId="525363C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427EE95" w14:textId="4AECA67D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6AF8BECA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3BC4477" w14:textId="023CBF22" w:rsidR="00C3219F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  <w:tc>
          <w:tcPr>
            <w:tcW w:w="270" w:type="dxa"/>
          </w:tcPr>
          <w:p w14:paraId="489B7773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F42580A" w14:textId="6EF39DAA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405057" w:rsidRPr="006375B5" w14:paraId="01975B28" w14:textId="77777777" w:rsidTr="008073A9">
        <w:tc>
          <w:tcPr>
            <w:tcW w:w="3804" w:type="dxa"/>
            <w:gridSpan w:val="3"/>
          </w:tcPr>
          <w:p w14:paraId="625BE9A4" w14:textId="3AF7BFD4" w:rsidR="00405057" w:rsidRPr="006375B5" w:rsidRDefault="00405057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lastRenderedPageBreak/>
              <w:t>ออกโดยบริษัท</w:t>
            </w:r>
            <w:r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(ต่อ)</w:t>
            </w:r>
          </w:p>
        </w:tc>
        <w:tc>
          <w:tcPr>
            <w:tcW w:w="2340" w:type="dxa"/>
          </w:tcPr>
          <w:p w14:paraId="7B1F2A17" w14:textId="77777777" w:rsidR="00405057" w:rsidRPr="006375B5" w:rsidRDefault="00405057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759EBBAC" w14:textId="77777777" w:rsidR="00405057" w:rsidRPr="000E564C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592B77C" w14:textId="77777777" w:rsidR="00405057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895EF95" w14:textId="77777777" w:rsidR="00405057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B14F14F" w14:textId="77777777" w:rsidR="00405057" w:rsidRPr="000E564C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7A36CC" w14:textId="77777777" w:rsidR="00405057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494F472" w14:textId="77777777" w:rsidR="00405057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1728611" w14:textId="77777777" w:rsidR="00405057" w:rsidRPr="006375B5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18E0D0C" w14:textId="77777777" w:rsidR="00405057" w:rsidRPr="000E564C" w:rsidRDefault="00405057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3219F" w:rsidRPr="006375B5" w14:paraId="41C02005" w14:textId="77777777" w:rsidTr="00267DFA">
        <w:tc>
          <w:tcPr>
            <w:tcW w:w="1494" w:type="dxa"/>
            <w:gridSpan w:val="2"/>
          </w:tcPr>
          <w:p w14:paraId="2787721B" w14:textId="6425D3C5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123142C3" w14:textId="3D3C3D68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06DAFB39" w14:textId="23D97D62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530" w:type="dxa"/>
          </w:tcPr>
          <w:p w14:paraId="6DE996F7" w14:textId="029AE095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260" w:type="dxa"/>
          </w:tcPr>
          <w:p w14:paraId="35516BC1" w14:textId="5B356863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F9FA5DB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AAA74C2" w14:textId="0B5750EC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784E2B23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D9D6DF" w14:textId="4F772C90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5151E46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6374788" w14:textId="49622856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C3219F" w:rsidRPr="006375B5" w14:paraId="2BBA8AED" w14:textId="77777777" w:rsidTr="00267DFA">
        <w:tc>
          <w:tcPr>
            <w:tcW w:w="1494" w:type="dxa"/>
            <w:gridSpan w:val="2"/>
          </w:tcPr>
          <w:p w14:paraId="02994426" w14:textId="4CC3E2EE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4CD82199" w14:textId="6C59EF7F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1A8DC27A" w14:textId="7D366A38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530" w:type="dxa"/>
          </w:tcPr>
          <w:p w14:paraId="520738CF" w14:textId="117C4530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1260" w:type="dxa"/>
          </w:tcPr>
          <w:p w14:paraId="7A1B48DE" w14:textId="3D466025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3C76D87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4C197B5" w14:textId="2EBCC31D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1E5AF0D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797DAF" w14:textId="254ADB90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6D774FF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2B02CFC" w14:textId="36164583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C3219F" w:rsidRPr="006375B5" w14:paraId="1297E5A4" w14:textId="77777777" w:rsidTr="00267DFA">
        <w:tc>
          <w:tcPr>
            <w:tcW w:w="1494" w:type="dxa"/>
            <w:gridSpan w:val="2"/>
          </w:tcPr>
          <w:p w14:paraId="42088216" w14:textId="52E11D2B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10" w:type="dxa"/>
          </w:tcPr>
          <w:p w14:paraId="5B7365D3" w14:textId="6B6967CD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751635B4" w14:textId="3707F31F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7017235D" w14:textId="60B0F0A8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1260" w:type="dxa"/>
          </w:tcPr>
          <w:p w14:paraId="42B4930F" w14:textId="558DBB51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5,000</w:t>
            </w:r>
          </w:p>
        </w:tc>
        <w:tc>
          <w:tcPr>
            <w:tcW w:w="270" w:type="dxa"/>
          </w:tcPr>
          <w:p w14:paraId="247A6C0F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7904B7A" w14:textId="079F48D0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45AC3A7F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B4CF64C" w14:textId="21A6145A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5,000</w:t>
            </w:r>
          </w:p>
        </w:tc>
        <w:tc>
          <w:tcPr>
            <w:tcW w:w="270" w:type="dxa"/>
          </w:tcPr>
          <w:p w14:paraId="5291AB7B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96C80D9" w14:textId="2C20438E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C3219F" w:rsidRPr="006375B5" w14:paraId="45E447ED" w14:textId="77777777" w:rsidTr="00267DFA">
        <w:tc>
          <w:tcPr>
            <w:tcW w:w="1494" w:type="dxa"/>
            <w:gridSpan w:val="2"/>
          </w:tcPr>
          <w:p w14:paraId="457AE604" w14:textId="3C06F7C4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10" w:type="dxa"/>
          </w:tcPr>
          <w:p w14:paraId="16D702CB" w14:textId="4C971CB4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5192E955" w14:textId="66BA49D8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0C0E3594" w14:textId="2DFA1A5E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68</w:t>
            </w:r>
          </w:p>
        </w:tc>
        <w:tc>
          <w:tcPr>
            <w:tcW w:w="1260" w:type="dxa"/>
          </w:tcPr>
          <w:p w14:paraId="182A1E20" w14:textId="394DA3AB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22D25D4F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B527590" w14:textId="4761728C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25751BA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8B2F019" w14:textId="674B12BF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23B1B06C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2C9E1B1" w14:textId="7ADBA346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C3219F" w:rsidRPr="006375B5" w14:paraId="2148A630" w14:textId="77777777" w:rsidTr="00267DFA">
        <w:tc>
          <w:tcPr>
            <w:tcW w:w="1494" w:type="dxa"/>
            <w:gridSpan w:val="2"/>
          </w:tcPr>
          <w:p w14:paraId="24F05FD9" w14:textId="0AE01FA1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10" w:type="dxa"/>
          </w:tcPr>
          <w:p w14:paraId="3499C6D9" w14:textId="1385D376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0A6E4375" w14:textId="16202E71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431EA410" w14:textId="50FF6335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08</w:t>
            </w:r>
          </w:p>
        </w:tc>
        <w:tc>
          <w:tcPr>
            <w:tcW w:w="1260" w:type="dxa"/>
          </w:tcPr>
          <w:p w14:paraId="0988DB5F" w14:textId="089F9210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2549204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72A0BB" w14:textId="09424BEC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058D1AC0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147F20C" w14:textId="19502A8D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01D75FA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43B376" w14:textId="2BDCE764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C3219F" w:rsidRPr="006375B5" w14:paraId="6B75DA73" w14:textId="77777777" w:rsidTr="00267DFA">
        <w:tc>
          <w:tcPr>
            <w:tcW w:w="1494" w:type="dxa"/>
            <w:gridSpan w:val="2"/>
          </w:tcPr>
          <w:p w14:paraId="415748F5" w14:textId="71BD2990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10" w:type="dxa"/>
          </w:tcPr>
          <w:p w14:paraId="4C96C548" w14:textId="201A20AD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4F1B32AC" w14:textId="3737A225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6173D051" w14:textId="778DD901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49</w:t>
            </w:r>
          </w:p>
        </w:tc>
        <w:tc>
          <w:tcPr>
            <w:tcW w:w="1260" w:type="dxa"/>
          </w:tcPr>
          <w:p w14:paraId="330B997B" w14:textId="4A09BD10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5F0BC64B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C31771" w14:textId="4BE9E8DB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14672EFB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82205C" w14:textId="5433AF29" w:rsidR="00C3219F" w:rsidRPr="006375B5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7C2046B4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D456D0F" w14:textId="735E1DE8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800</w:t>
            </w:r>
          </w:p>
        </w:tc>
      </w:tr>
      <w:tr w:rsidR="00C3219F" w:rsidRPr="006375B5" w14:paraId="7F175A11" w14:textId="77777777" w:rsidTr="00267DFA">
        <w:tc>
          <w:tcPr>
            <w:tcW w:w="1494" w:type="dxa"/>
            <w:gridSpan w:val="2"/>
          </w:tcPr>
          <w:p w14:paraId="1D6E75AD" w14:textId="2A94F44F" w:rsidR="00C3219F" w:rsidRPr="000E564C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31A522C0" w14:textId="100C06E9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2732DC5E" w14:textId="5E873840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653CD9F6" w14:textId="282266CF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89</w:t>
            </w:r>
          </w:p>
        </w:tc>
        <w:tc>
          <w:tcPr>
            <w:tcW w:w="1260" w:type="dxa"/>
          </w:tcPr>
          <w:p w14:paraId="6A82AE12" w14:textId="41460D58" w:rsidR="00C3219F" w:rsidRPr="000E564C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325CE47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0B5BA11" w14:textId="25F8B6BC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46AFFC4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86E5BC0" w14:textId="11A0E709" w:rsidR="00C3219F" w:rsidRPr="000E564C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CC2CFC8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8AA0F3D" w14:textId="4380DB02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C3219F" w:rsidRPr="006375B5" w14:paraId="605A9D99" w14:textId="77777777" w:rsidTr="00267DFA">
        <w:tc>
          <w:tcPr>
            <w:tcW w:w="1494" w:type="dxa"/>
            <w:gridSpan w:val="2"/>
          </w:tcPr>
          <w:p w14:paraId="4AFC0335" w14:textId="26A88E03" w:rsidR="00C3219F" w:rsidRPr="000E564C" w:rsidRDefault="003215FD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C3219F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="00C3219F"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4113D4E8" w14:textId="508C3C50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30DB9B27" w14:textId="276ABF0B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ธันวาคม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73DBFCF5" w14:textId="7D934BDE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32</w:t>
            </w:r>
          </w:p>
        </w:tc>
        <w:tc>
          <w:tcPr>
            <w:tcW w:w="1260" w:type="dxa"/>
          </w:tcPr>
          <w:p w14:paraId="59844261" w14:textId="2565B770" w:rsidR="00C3219F" w:rsidRPr="000E564C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41F37B5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4CFE5B1" w14:textId="47B04DD4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26AB8168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C903EE9" w14:textId="538D13CF" w:rsidR="00C3219F" w:rsidRPr="000E564C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64CA3919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FD66B9" w14:textId="676E641B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</w:tr>
      <w:tr w:rsidR="00C3219F" w:rsidRPr="006375B5" w14:paraId="4622DD33" w14:textId="77777777" w:rsidTr="00267DFA">
        <w:tc>
          <w:tcPr>
            <w:tcW w:w="1494" w:type="dxa"/>
            <w:gridSpan w:val="2"/>
          </w:tcPr>
          <w:p w14:paraId="73E046A3" w14:textId="225D1114" w:rsidR="00C3219F" w:rsidRPr="000E564C" w:rsidRDefault="003215FD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C3219F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="00C3219F"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7E02DB6A" w14:textId="1ECA2E80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4EA8699E" w14:textId="0E10498E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2DE8B2D5" w14:textId="55160BD7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78</w:t>
            </w:r>
          </w:p>
        </w:tc>
        <w:tc>
          <w:tcPr>
            <w:tcW w:w="1260" w:type="dxa"/>
          </w:tcPr>
          <w:p w14:paraId="53216673" w14:textId="567A8DBA" w:rsidR="00C3219F" w:rsidRPr="000E564C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43643826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6CAD2A2" w14:textId="7E22697A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DFF7FF8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DDD3552" w14:textId="4AFFCFA6" w:rsidR="00C3219F" w:rsidRPr="000E564C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A5357AB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A56FC89" w14:textId="48EBEBBF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C3219F" w:rsidRPr="006375B5" w14:paraId="558B7A42" w14:textId="77777777" w:rsidTr="00267DFA">
        <w:tc>
          <w:tcPr>
            <w:tcW w:w="1494" w:type="dxa"/>
            <w:gridSpan w:val="2"/>
          </w:tcPr>
          <w:p w14:paraId="1D9AFBE5" w14:textId="342088DA" w:rsidR="00C3219F" w:rsidRPr="000E564C" w:rsidRDefault="003215FD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C3219F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="00C3219F"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5DBE4F64" w14:textId="4DE057DF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68F888F1" w14:textId="1A57B0A2" w:rsidR="00C3219F" w:rsidRPr="006375B5" w:rsidRDefault="00C3219F" w:rsidP="00C3219F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21AA68AF" w14:textId="1B417161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260" w:type="dxa"/>
          </w:tcPr>
          <w:p w14:paraId="217EC0F7" w14:textId="3C7A5EBC" w:rsidR="00C3219F" w:rsidRPr="000E564C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16BD90D6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16A11B3" w14:textId="63A30963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5D35BD18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1A41CFB" w14:textId="475BBB1F" w:rsidR="00C3219F" w:rsidRPr="000E564C" w:rsidRDefault="003215FD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3FF8B7A1" w14:textId="77777777" w:rsidR="00C3219F" w:rsidRPr="006375B5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A96B70" w14:textId="62A088B5" w:rsidR="00C3219F" w:rsidRPr="000E564C" w:rsidRDefault="00C3219F" w:rsidP="00C321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</w:tr>
      <w:tr w:rsidR="003215FD" w:rsidRPr="006375B5" w14:paraId="4D84415E" w14:textId="77777777" w:rsidTr="00267DFA">
        <w:tc>
          <w:tcPr>
            <w:tcW w:w="1494" w:type="dxa"/>
            <w:gridSpan w:val="2"/>
          </w:tcPr>
          <w:p w14:paraId="659143F3" w14:textId="49E6D944" w:rsidR="003215FD" w:rsidRPr="00824F87" w:rsidRDefault="003215FD" w:rsidP="003215FD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10E89DE4" w14:textId="30215AE5" w:rsidR="003215FD" w:rsidRPr="00824F87" w:rsidRDefault="003215FD" w:rsidP="003215FD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46FDFAC9" w14:textId="0AA8DF82" w:rsidR="003215FD" w:rsidRPr="00824F87" w:rsidRDefault="003215FD" w:rsidP="003215FD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188ACB63" w14:textId="0B932950" w:rsidR="003215FD" w:rsidRPr="00824F87" w:rsidRDefault="003215FD" w:rsidP="003215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23</w:t>
            </w:r>
          </w:p>
        </w:tc>
        <w:tc>
          <w:tcPr>
            <w:tcW w:w="1260" w:type="dxa"/>
          </w:tcPr>
          <w:p w14:paraId="1FA94AB1" w14:textId="59D27043" w:rsidR="003215FD" w:rsidRDefault="003215FD" w:rsidP="003215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3CA324D8" w14:textId="77777777" w:rsidR="003215FD" w:rsidRPr="006375B5" w:rsidRDefault="003215FD" w:rsidP="003215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9C94351" w14:textId="27A4A68C" w:rsidR="003215FD" w:rsidRDefault="003215FD" w:rsidP="003215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92853E5" w14:textId="77777777" w:rsidR="003215FD" w:rsidRPr="006375B5" w:rsidRDefault="003215FD" w:rsidP="003215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B272706" w14:textId="2807DFED" w:rsidR="003215FD" w:rsidRDefault="003215FD" w:rsidP="003215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810D8CF" w14:textId="77777777" w:rsidR="003215FD" w:rsidRPr="006375B5" w:rsidRDefault="003215FD" w:rsidP="003215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5A6FEA" w14:textId="72962372" w:rsidR="003215FD" w:rsidRDefault="003215FD" w:rsidP="003215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C361D6" w:rsidRPr="006375B5" w14:paraId="3654FAD5" w14:textId="77777777" w:rsidTr="0019211E">
        <w:tc>
          <w:tcPr>
            <w:tcW w:w="1494" w:type="dxa"/>
            <w:gridSpan w:val="2"/>
          </w:tcPr>
          <w:p w14:paraId="6BB3E9A2" w14:textId="75410574" w:rsidR="00C361D6" w:rsidRPr="000E564C" w:rsidRDefault="00C361D6" w:rsidP="00C361D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3/2565</w:t>
            </w:r>
          </w:p>
        </w:tc>
        <w:tc>
          <w:tcPr>
            <w:tcW w:w="2310" w:type="dxa"/>
          </w:tcPr>
          <w:p w14:paraId="7016E8C1" w14:textId="653AA5E4" w:rsidR="00C361D6" w:rsidRPr="006375B5" w:rsidRDefault="00C361D6" w:rsidP="00C361D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39EC2C86" w14:textId="15FAFEBD" w:rsidR="00C361D6" w:rsidRPr="006375B5" w:rsidRDefault="00C361D6" w:rsidP="00C361D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73A94">
              <w:rPr>
                <w:rFonts w:asciiTheme="majorBidi" w:hAnsiTheme="majorBidi" w:cstheme="majorBidi"/>
                <w:sz w:val="30"/>
                <w:szCs w:val="30"/>
              </w:rPr>
              <w:t xml:space="preserve">27 </w:t>
            </w:r>
            <w:r w:rsidRPr="00073A9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กันยายน </w:t>
            </w:r>
            <w:r w:rsidRPr="00073A94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3474E6A0" w14:textId="590B4325" w:rsidR="00C361D6" w:rsidRPr="000E564C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03C048B8" w14:textId="549C1BCD" w:rsidR="00C361D6" w:rsidRPr="000E564C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670</w:t>
            </w:r>
          </w:p>
        </w:tc>
        <w:tc>
          <w:tcPr>
            <w:tcW w:w="270" w:type="dxa"/>
          </w:tcPr>
          <w:p w14:paraId="02B25DFD" w14:textId="77777777" w:rsidR="00C361D6" w:rsidRPr="006375B5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FCC6DA8" w14:textId="6E98B3E9" w:rsidR="00C361D6" w:rsidRPr="000E564C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0978918" w14:textId="77777777" w:rsidR="00C361D6" w:rsidRPr="006375B5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0733E00" w14:textId="1424F909" w:rsidR="00C361D6" w:rsidRPr="000E564C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670</w:t>
            </w:r>
          </w:p>
        </w:tc>
        <w:tc>
          <w:tcPr>
            <w:tcW w:w="270" w:type="dxa"/>
          </w:tcPr>
          <w:p w14:paraId="201E6F80" w14:textId="77777777" w:rsidR="00C361D6" w:rsidRPr="006375B5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AA851BF" w14:textId="733AE4A8" w:rsidR="00C361D6" w:rsidRPr="000E564C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361D6" w:rsidRPr="006375B5" w14:paraId="6AEDC08F" w14:textId="77777777" w:rsidTr="0019211E">
        <w:tc>
          <w:tcPr>
            <w:tcW w:w="1494" w:type="dxa"/>
            <w:gridSpan w:val="2"/>
          </w:tcPr>
          <w:p w14:paraId="6083FEA8" w14:textId="406E0B2C" w:rsidR="00C361D6" w:rsidRPr="00824F87" w:rsidRDefault="00C361D6" w:rsidP="00C361D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4/2565</w:t>
            </w:r>
          </w:p>
        </w:tc>
        <w:tc>
          <w:tcPr>
            <w:tcW w:w="2310" w:type="dxa"/>
          </w:tcPr>
          <w:p w14:paraId="42CD57BC" w14:textId="63048879" w:rsidR="00C361D6" w:rsidRPr="00824F87" w:rsidRDefault="00C361D6" w:rsidP="00C361D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5AABA5EE" w14:textId="3FF477F4" w:rsidR="00C361D6" w:rsidRPr="00824F87" w:rsidRDefault="00C361D6" w:rsidP="00C361D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0609851D" w14:textId="20AA97FF" w:rsidR="00C361D6" w:rsidRPr="00824F87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3.23</w:t>
            </w:r>
          </w:p>
        </w:tc>
        <w:tc>
          <w:tcPr>
            <w:tcW w:w="1260" w:type="dxa"/>
          </w:tcPr>
          <w:p w14:paraId="3644615C" w14:textId="565C67A5" w:rsidR="00C361D6" w:rsidRPr="000E564C" w:rsidRDefault="007071D7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971</w:t>
            </w:r>
          </w:p>
        </w:tc>
        <w:tc>
          <w:tcPr>
            <w:tcW w:w="270" w:type="dxa"/>
          </w:tcPr>
          <w:p w14:paraId="7857C642" w14:textId="77777777" w:rsidR="00C361D6" w:rsidRPr="006375B5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A5DC8E3" w14:textId="3562FA57" w:rsidR="00C361D6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AF0907E" w14:textId="77777777" w:rsidR="00C361D6" w:rsidRPr="006375B5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9E41E6B" w14:textId="5F195E13" w:rsidR="00C361D6" w:rsidRPr="000E564C" w:rsidRDefault="007071D7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971</w:t>
            </w:r>
          </w:p>
        </w:tc>
        <w:tc>
          <w:tcPr>
            <w:tcW w:w="270" w:type="dxa"/>
          </w:tcPr>
          <w:p w14:paraId="1F6FD740" w14:textId="77777777" w:rsidR="00C361D6" w:rsidRPr="006375B5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0A166B4" w14:textId="312AB871" w:rsidR="00C361D6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361D6" w:rsidRPr="006375B5" w14:paraId="615F92FB" w14:textId="77777777" w:rsidTr="0019211E">
        <w:tc>
          <w:tcPr>
            <w:tcW w:w="1494" w:type="dxa"/>
            <w:gridSpan w:val="2"/>
          </w:tcPr>
          <w:p w14:paraId="22A04BA8" w14:textId="4FD30CA3" w:rsidR="00C361D6" w:rsidRPr="00824F87" w:rsidRDefault="00C361D6" w:rsidP="00C361D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4/2565</w:t>
            </w:r>
          </w:p>
        </w:tc>
        <w:tc>
          <w:tcPr>
            <w:tcW w:w="2310" w:type="dxa"/>
          </w:tcPr>
          <w:p w14:paraId="7A832C04" w14:textId="4C3ED521" w:rsidR="00C361D6" w:rsidRPr="00824F87" w:rsidRDefault="00C361D6" w:rsidP="00C361D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153C9A4E" w14:textId="21832A82" w:rsidR="00C361D6" w:rsidRPr="00824F87" w:rsidRDefault="00C361D6" w:rsidP="00C361D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50F857C2" w14:textId="400276B2" w:rsidR="00C361D6" w:rsidRPr="00824F87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4.04</w:t>
            </w:r>
          </w:p>
        </w:tc>
        <w:tc>
          <w:tcPr>
            <w:tcW w:w="1260" w:type="dxa"/>
          </w:tcPr>
          <w:p w14:paraId="624B9ADF" w14:textId="1FCF8BD5" w:rsidR="00C361D6" w:rsidRPr="000E564C" w:rsidRDefault="007071D7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689</w:t>
            </w:r>
          </w:p>
        </w:tc>
        <w:tc>
          <w:tcPr>
            <w:tcW w:w="270" w:type="dxa"/>
          </w:tcPr>
          <w:p w14:paraId="09813E59" w14:textId="77777777" w:rsidR="00C361D6" w:rsidRPr="006375B5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E418DEF" w14:textId="4EF2A2EA" w:rsidR="00C361D6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EEED1A" w14:textId="77777777" w:rsidR="00C361D6" w:rsidRPr="006375B5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00AF223" w14:textId="3FB939A4" w:rsidR="00C361D6" w:rsidRPr="000E564C" w:rsidRDefault="007071D7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689</w:t>
            </w:r>
          </w:p>
        </w:tc>
        <w:tc>
          <w:tcPr>
            <w:tcW w:w="270" w:type="dxa"/>
          </w:tcPr>
          <w:p w14:paraId="2EF7ED93" w14:textId="77777777" w:rsidR="00C361D6" w:rsidRPr="006375B5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861F777" w14:textId="4D60B902" w:rsidR="00C361D6" w:rsidRDefault="00C361D6" w:rsidP="00C361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071D7" w:rsidRPr="006375B5" w14:paraId="50550242" w14:textId="77777777" w:rsidTr="0019211E">
        <w:tc>
          <w:tcPr>
            <w:tcW w:w="1494" w:type="dxa"/>
            <w:gridSpan w:val="2"/>
          </w:tcPr>
          <w:p w14:paraId="66C4A0E7" w14:textId="09485761" w:rsidR="007071D7" w:rsidRPr="00824F87" w:rsidRDefault="007071D7" w:rsidP="007071D7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1/2566</w:t>
            </w:r>
          </w:p>
        </w:tc>
        <w:tc>
          <w:tcPr>
            <w:tcW w:w="2310" w:type="dxa"/>
          </w:tcPr>
          <w:p w14:paraId="205DBA87" w14:textId="2E351C42" w:rsidR="007071D7" w:rsidRPr="00824F87" w:rsidRDefault="007071D7" w:rsidP="007071D7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46C98324" w14:textId="41427CAF" w:rsidR="007071D7" w:rsidRPr="00824F87" w:rsidRDefault="007071D7" w:rsidP="007071D7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>
              <w:rPr>
                <w:rFonts w:ascii="Angsana New" w:hAnsi="Angsana New"/>
                <w:sz w:val="30"/>
                <w:szCs w:val="30"/>
              </w:rPr>
              <w:t>25</w:t>
            </w:r>
            <w:r w:rsidR="007556AE">
              <w:rPr>
                <w:rFonts w:ascii="Angsana New" w:hAnsi="Angsana New"/>
                <w:sz w:val="30"/>
                <w:szCs w:val="30"/>
              </w:rPr>
              <w:t>69</w:t>
            </w:r>
          </w:p>
        </w:tc>
        <w:tc>
          <w:tcPr>
            <w:tcW w:w="1530" w:type="dxa"/>
          </w:tcPr>
          <w:p w14:paraId="3BB8DB76" w14:textId="38EBC72E" w:rsidR="007071D7" w:rsidRPr="00824F87" w:rsidRDefault="007556AE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2.85</w:t>
            </w:r>
          </w:p>
        </w:tc>
        <w:tc>
          <w:tcPr>
            <w:tcW w:w="1260" w:type="dxa"/>
          </w:tcPr>
          <w:p w14:paraId="3DC82079" w14:textId="47FA2154" w:rsidR="007071D7" w:rsidRPr="000E564C" w:rsidRDefault="00655F65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</w:t>
            </w:r>
            <w:r w:rsidR="007071D7">
              <w:rPr>
                <w:rFonts w:ascii="Angsana New" w:hAnsi="Angsana New" w:hint="cs"/>
                <w:sz w:val="30"/>
                <w:szCs w:val="30"/>
                <w:cs/>
              </w:rPr>
              <w:t>00</w:t>
            </w:r>
          </w:p>
        </w:tc>
        <w:tc>
          <w:tcPr>
            <w:tcW w:w="270" w:type="dxa"/>
          </w:tcPr>
          <w:p w14:paraId="41929D4B" w14:textId="77777777" w:rsidR="007071D7" w:rsidRPr="006375B5" w:rsidRDefault="007071D7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0A93032" w14:textId="3F46F591" w:rsidR="007071D7" w:rsidRDefault="007071D7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5AAC1DB" w14:textId="77777777" w:rsidR="007071D7" w:rsidRPr="006375B5" w:rsidRDefault="007071D7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2DBEAA3" w14:textId="5E7952B0" w:rsidR="007071D7" w:rsidRPr="000E564C" w:rsidRDefault="00655F65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</w:t>
            </w:r>
            <w:r w:rsidR="007071D7">
              <w:rPr>
                <w:rFonts w:ascii="Angsana New" w:hAnsi="Angsana New" w:hint="cs"/>
                <w:sz w:val="30"/>
                <w:szCs w:val="30"/>
                <w:cs/>
              </w:rPr>
              <w:t>00</w:t>
            </w:r>
          </w:p>
        </w:tc>
        <w:tc>
          <w:tcPr>
            <w:tcW w:w="270" w:type="dxa"/>
          </w:tcPr>
          <w:p w14:paraId="29C567A0" w14:textId="77777777" w:rsidR="007071D7" w:rsidRPr="006375B5" w:rsidRDefault="007071D7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5253AFF" w14:textId="763CAF3E" w:rsidR="007071D7" w:rsidRDefault="007071D7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01DAC" w:rsidRPr="006375B5" w14:paraId="38DFD53C" w14:textId="77777777" w:rsidTr="001A025F">
        <w:tc>
          <w:tcPr>
            <w:tcW w:w="3804" w:type="dxa"/>
            <w:gridSpan w:val="3"/>
          </w:tcPr>
          <w:p w14:paraId="49B64D12" w14:textId="66D041E2" w:rsidR="00701DAC" w:rsidRDefault="00701DAC" w:rsidP="007071D7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lastRenderedPageBreak/>
              <w:t>ออกโดยบริษัท</w:t>
            </w:r>
            <w:r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(ต่อ)</w:t>
            </w:r>
          </w:p>
        </w:tc>
        <w:tc>
          <w:tcPr>
            <w:tcW w:w="2340" w:type="dxa"/>
          </w:tcPr>
          <w:p w14:paraId="71B7902A" w14:textId="77777777" w:rsidR="00701DAC" w:rsidRDefault="00701DAC" w:rsidP="007071D7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2A22994A" w14:textId="77777777" w:rsidR="00701DAC" w:rsidRDefault="00701DAC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C5F7371" w14:textId="77777777" w:rsidR="00701DAC" w:rsidRDefault="00701DAC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4DC7B6F" w14:textId="77777777" w:rsidR="00701DAC" w:rsidRPr="006375B5" w:rsidRDefault="00701DAC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97832CE" w14:textId="77777777" w:rsidR="00701DAC" w:rsidRDefault="00701DAC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341EEBC" w14:textId="77777777" w:rsidR="00701DAC" w:rsidRPr="006375B5" w:rsidRDefault="00701DAC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70A3B3" w14:textId="77777777" w:rsidR="00701DAC" w:rsidRDefault="00701DAC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344D82D" w14:textId="77777777" w:rsidR="00701DAC" w:rsidRPr="006375B5" w:rsidRDefault="00701DAC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3262180" w14:textId="77777777" w:rsidR="00701DAC" w:rsidRDefault="00701DAC" w:rsidP="007071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701DAC" w:rsidRPr="006375B5" w14:paraId="5F3A3E55" w14:textId="77777777" w:rsidTr="00701DAC">
        <w:tc>
          <w:tcPr>
            <w:tcW w:w="1464" w:type="dxa"/>
          </w:tcPr>
          <w:p w14:paraId="5D43F9B6" w14:textId="3F297CBD" w:rsidR="00701DAC" w:rsidRPr="006375B5" w:rsidRDefault="00701DAC" w:rsidP="00701DAC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1/2566</w:t>
            </w:r>
          </w:p>
        </w:tc>
        <w:tc>
          <w:tcPr>
            <w:tcW w:w="2340" w:type="dxa"/>
            <w:gridSpan w:val="2"/>
          </w:tcPr>
          <w:p w14:paraId="140196DF" w14:textId="0ED981B3" w:rsidR="00701DAC" w:rsidRPr="006375B5" w:rsidRDefault="00701DAC" w:rsidP="00701DAC">
            <w:pPr>
              <w:tabs>
                <w:tab w:val="left" w:pos="156"/>
              </w:tabs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1C05978B" w14:textId="20A36693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>
              <w:rPr>
                <w:rFonts w:ascii="Angsana New" w:hAnsi="Angsana New"/>
                <w:sz w:val="30"/>
                <w:szCs w:val="30"/>
              </w:rPr>
              <w:t>2573</w:t>
            </w:r>
          </w:p>
        </w:tc>
        <w:tc>
          <w:tcPr>
            <w:tcW w:w="1530" w:type="dxa"/>
          </w:tcPr>
          <w:p w14:paraId="1D93819F" w14:textId="37A2CDAD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3.69</w:t>
            </w:r>
          </w:p>
        </w:tc>
        <w:tc>
          <w:tcPr>
            <w:tcW w:w="1260" w:type="dxa"/>
          </w:tcPr>
          <w:p w14:paraId="3EE0673C" w14:textId="7BB92921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500</w:t>
            </w:r>
          </w:p>
        </w:tc>
        <w:tc>
          <w:tcPr>
            <w:tcW w:w="270" w:type="dxa"/>
          </w:tcPr>
          <w:p w14:paraId="41E544A9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387D566" w14:textId="770EC5D6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D1260E7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51C5643" w14:textId="5F5FA713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500</w:t>
            </w:r>
          </w:p>
        </w:tc>
        <w:tc>
          <w:tcPr>
            <w:tcW w:w="270" w:type="dxa"/>
          </w:tcPr>
          <w:p w14:paraId="4B2601BC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C1D6862" w14:textId="6C59D544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01DAC" w:rsidRPr="006375B5" w14:paraId="749FF494" w14:textId="77777777" w:rsidTr="0019211E">
        <w:tc>
          <w:tcPr>
            <w:tcW w:w="1494" w:type="dxa"/>
            <w:gridSpan w:val="2"/>
          </w:tcPr>
          <w:p w14:paraId="3423DFBB" w14:textId="57B3845F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1/2566</w:t>
            </w:r>
          </w:p>
        </w:tc>
        <w:tc>
          <w:tcPr>
            <w:tcW w:w="2310" w:type="dxa"/>
          </w:tcPr>
          <w:p w14:paraId="5F4AE5EB" w14:textId="2D93C1E0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5763522B" w14:textId="5710D990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530" w:type="dxa"/>
          </w:tcPr>
          <w:p w14:paraId="185427BF" w14:textId="01C43DB0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3.23</w:t>
            </w:r>
          </w:p>
        </w:tc>
        <w:tc>
          <w:tcPr>
            <w:tcW w:w="1260" w:type="dxa"/>
          </w:tcPr>
          <w:p w14:paraId="6F8581FB" w14:textId="49CFCED8" w:rsidR="00701DAC" w:rsidRPr="000E564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FD871D7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D944874" w14:textId="461C5D12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CAC7404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EEB8A2F" w14:textId="6FFAFE88" w:rsidR="00701DAC" w:rsidRPr="000E564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D20E08D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15352E6" w14:textId="1EC7B84B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01DAC" w:rsidRPr="006375B5" w14:paraId="404106CA" w14:textId="77777777" w:rsidTr="0019211E">
        <w:tc>
          <w:tcPr>
            <w:tcW w:w="1494" w:type="dxa"/>
            <w:gridSpan w:val="2"/>
          </w:tcPr>
          <w:p w14:paraId="76DCC142" w14:textId="37B54AB7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2/2566</w:t>
            </w:r>
          </w:p>
        </w:tc>
        <w:tc>
          <w:tcPr>
            <w:tcW w:w="2310" w:type="dxa"/>
          </w:tcPr>
          <w:p w14:paraId="0DEF060D" w14:textId="6530B3AB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7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25C7EAFB" w14:textId="654FA381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7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018E52E3" w14:textId="1F5B176B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3.50</w:t>
            </w:r>
          </w:p>
        </w:tc>
        <w:tc>
          <w:tcPr>
            <w:tcW w:w="1260" w:type="dxa"/>
          </w:tcPr>
          <w:p w14:paraId="4C0E8EAE" w14:textId="5CFA2B18" w:rsidR="00701DAC" w:rsidRPr="000E564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  <w:tc>
          <w:tcPr>
            <w:tcW w:w="270" w:type="dxa"/>
          </w:tcPr>
          <w:p w14:paraId="6584763D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5B8DCFA" w14:textId="30797F37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0021BFE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BF8A974" w14:textId="19A38030" w:rsidR="00701DAC" w:rsidRPr="000E564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  <w:tc>
          <w:tcPr>
            <w:tcW w:w="270" w:type="dxa"/>
          </w:tcPr>
          <w:p w14:paraId="7D899A3C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2EEDA7F" w14:textId="40122949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01DAC" w:rsidRPr="006375B5" w14:paraId="1ED8014E" w14:textId="77777777" w:rsidTr="0019211E">
        <w:tc>
          <w:tcPr>
            <w:tcW w:w="1494" w:type="dxa"/>
            <w:gridSpan w:val="2"/>
          </w:tcPr>
          <w:p w14:paraId="133D1726" w14:textId="0C528821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3/2566</w:t>
            </w:r>
          </w:p>
        </w:tc>
        <w:tc>
          <w:tcPr>
            <w:tcW w:w="2310" w:type="dxa"/>
          </w:tcPr>
          <w:p w14:paraId="29ADC9DF" w14:textId="54E16BCF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28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2566</w:t>
            </w:r>
          </w:p>
        </w:tc>
        <w:tc>
          <w:tcPr>
            <w:tcW w:w="2340" w:type="dxa"/>
          </w:tcPr>
          <w:p w14:paraId="0B264B47" w14:textId="1BCDFC41" w:rsidR="00701DAC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2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57229F69" w14:textId="3EF0496D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3.76</w:t>
            </w:r>
          </w:p>
        </w:tc>
        <w:tc>
          <w:tcPr>
            <w:tcW w:w="1260" w:type="dxa"/>
          </w:tcPr>
          <w:p w14:paraId="664A56F5" w14:textId="5C90984A" w:rsidR="00701DAC" w:rsidRPr="000E564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  <w:tc>
          <w:tcPr>
            <w:tcW w:w="270" w:type="dxa"/>
          </w:tcPr>
          <w:p w14:paraId="4CF6F0B6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87D4BB0" w14:textId="322F44F9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9CD630C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75DA179" w14:textId="3A45EBE0" w:rsidR="00701DAC" w:rsidRPr="000E564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  <w:tc>
          <w:tcPr>
            <w:tcW w:w="270" w:type="dxa"/>
          </w:tcPr>
          <w:p w14:paraId="7E0857D3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11E34B0" w14:textId="2776B66F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01DAC" w:rsidRPr="006375B5" w14:paraId="6443C027" w14:textId="77777777" w:rsidTr="0019211E">
        <w:tc>
          <w:tcPr>
            <w:tcW w:w="1494" w:type="dxa"/>
            <w:gridSpan w:val="2"/>
          </w:tcPr>
          <w:p w14:paraId="42C13D1C" w14:textId="56DBB720" w:rsidR="00701DAC" w:rsidRPr="00824F87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3/2566</w:t>
            </w:r>
          </w:p>
        </w:tc>
        <w:tc>
          <w:tcPr>
            <w:tcW w:w="2310" w:type="dxa"/>
          </w:tcPr>
          <w:p w14:paraId="0A523610" w14:textId="49B31B6A" w:rsidR="00701DAC" w:rsidRPr="00824F87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28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2566</w:t>
            </w:r>
          </w:p>
        </w:tc>
        <w:tc>
          <w:tcPr>
            <w:tcW w:w="2340" w:type="dxa"/>
          </w:tcPr>
          <w:p w14:paraId="0EF0C3F4" w14:textId="238738CA" w:rsidR="00701DAC" w:rsidRPr="00824F87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28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2573</w:t>
            </w:r>
          </w:p>
        </w:tc>
        <w:tc>
          <w:tcPr>
            <w:tcW w:w="1530" w:type="dxa"/>
          </w:tcPr>
          <w:p w14:paraId="459A2DB3" w14:textId="56100C4B" w:rsidR="00701DAC" w:rsidRPr="00824F87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4.19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6D7FF7F" w14:textId="421C7125" w:rsidR="00701DAC" w:rsidRPr="000E564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67719250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B06E57A" w14:textId="582D6D2F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9E27B4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865E894" w14:textId="416B6938" w:rsidR="00701DAC" w:rsidRPr="000E564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6898347A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32222DCC" w14:textId="50B05E63" w:rsidR="00701DAC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01DAC" w:rsidRPr="006375B5" w14:paraId="084D14F1" w14:textId="77777777" w:rsidTr="004217E0">
        <w:tc>
          <w:tcPr>
            <w:tcW w:w="1494" w:type="dxa"/>
            <w:gridSpan w:val="2"/>
          </w:tcPr>
          <w:p w14:paraId="5767205C" w14:textId="0EF2943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2A51565F" w14:textId="65587E4F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</w:tcPr>
          <w:p w14:paraId="0D6B3209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38CC79E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4AD2B47E" w14:textId="21E9ADF9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30,930</w:t>
            </w:r>
          </w:p>
        </w:tc>
        <w:tc>
          <w:tcPr>
            <w:tcW w:w="270" w:type="dxa"/>
          </w:tcPr>
          <w:p w14:paraId="1063132D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43E3712D" w14:textId="5A63B8EA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28,000</w:t>
            </w:r>
          </w:p>
        </w:tc>
        <w:tc>
          <w:tcPr>
            <w:tcW w:w="270" w:type="dxa"/>
          </w:tcPr>
          <w:p w14:paraId="07799E4C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5FBA8001" w14:textId="765F109F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30,930</w:t>
            </w:r>
          </w:p>
        </w:tc>
        <w:tc>
          <w:tcPr>
            <w:tcW w:w="270" w:type="dxa"/>
          </w:tcPr>
          <w:p w14:paraId="10CDA1A0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3BBE22E2" w14:textId="0794942F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28,000</w:t>
            </w:r>
          </w:p>
        </w:tc>
      </w:tr>
      <w:tr w:rsidR="00701DAC" w:rsidRPr="006375B5" w14:paraId="55175842" w14:textId="77777777" w:rsidTr="004217E0">
        <w:tc>
          <w:tcPr>
            <w:tcW w:w="3804" w:type="dxa"/>
            <w:gridSpan w:val="3"/>
          </w:tcPr>
          <w:p w14:paraId="0CD6FC3D" w14:textId="7BFFE9C1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  <w:r w:rsidRPr="006375B5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ย่อย</w:t>
            </w:r>
          </w:p>
        </w:tc>
        <w:tc>
          <w:tcPr>
            <w:tcW w:w="2340" w:type="dxa"/>
          </w:tcPr>
          <w:p w14:paraId="2E976DAD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6DB98C33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4480F6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140E4C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75448B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AD3452F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612213A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0915901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105846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701DAC" w:rsidRPr="006375B5" w14:paraId="67201EBF" w14:textId="77777777" w:rsidTr="00267DFA">
        <w:tc>
          <w:tcPr>
            <w:tcW w:w="1494" w:type="dxa"/>
            <w:gridSpan w:val="2"/>
          </w:tcPr>
          <w:p w14:paraId="0CD3D01B" w14:textId="1D92BDA2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10" w:type="dxa"/>
          </w:tcPr>
          <w:p w14:paraId="34E3555B" w14:textId="09ECEAF2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22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40" w:type="dxa"/>
          </w:tcPr>
          <w:p w14:paraId="104E4AB8" w14:textId="2ECB6FF9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22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530" w:type="dxa"/>
          </w:tcPr>
          <w:p w14:paraId="44DF3073" w14:textId="77E26088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35</w:t>
            </w:r>
          </w:p>
        </w:tc>
        <w:tc>
          <w:tcPr>
            <w:tcW w:w="1260" w:type="dxa"/>
          </w:tcPr>
          <w:p w14:paraId="41528D2F" w14:textId="5D37B014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6FF2303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4EEE2E2" w14:textId="76B71909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6B82EC2A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8AAEEF6" w14:textId="3C6AD219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9E15D3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BB84446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701DAC" w:rsidRPr="006375B5" w14:paraId="0137DE59" w14:textId="77777777" w:rsidTr="00267DFA">
        <w:tc>
          <w:tcPr>
            <w:tcW w:w="1494" w:type="dxa"/>
            <w:gridSpan w:val="2"/>
          </w:tcPr>
          <w:p w14:paraId="259A6D16" w14:textId="65934ECE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30579D90" w14:textId="5C9B15CA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62</w:t>
            </w:r>
          </w:p>
        </w:tc>
        <w:tc>
          <w:tcPr>
            <w:tcW w:w="2340" w:type="dxa"/>
          </w:tcPr>
          <w:p w14:paraId="2C447C79" w14:textId="4089D1C6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65</w:t>
            </w:r>
          </w:p>
        </w:tc>
        <w:tc>
          <w:tcPr>
            <w:tcW w:w="1530" w:type="dxa"/>
          </w:tcPr>
          <w:p w14:paraId="622E43BB" w14:textId="5AD87085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47</w:t>
            </w:r>
          </w:p>
        </w:tc>
        <w:tc>
          <w:tcPr>
            <w:tcW w:w="1260" w:type="dxa"/>
          </w:tcPr>
          <w:p w14:paraId="23E945C3" w14:textId="690AD2F6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72601BC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81D7678" w14:textId="26D3DDF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3,000</w:t>
            </w:r>
          </w:p>
        </w:tc>
        <w:tc>
          <w:tcPr>
            <w:tcW w:w="270" w:type="dxa"/>
          </w:tcPr>
          <w:p w14:paraId="3D56A605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02BF225" w14:textId="5F4C04F3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F55798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F2E607A" w14:textId="06EF4799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01DAC" w:rsidRPr="006375B5" w14:paraId="3C3CD923" w14:textId="77777777" w:rsidTr="00267DFA">
        <w:tc>
          <w:tcPr>
            <w:tcW w:w="1494" w:type="dxa"/>
            <w:gridSpan w:val="2"/>
          </w:tcPr>
          <w:p w14:paraId="4F4A8DAE" w14:textId="32713661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7A2A1EB4" w14:textId="7CAA42A0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24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3CE8DF12" w14:textId="24E53558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24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530" w:type="dxa"/>
          </w:tcPr>
          <w:p w14:paraId="5C3A6DFB" w14:textId="06EA4B1C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28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89A2826" w14:textId="6041BA93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5D031E35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5BAAC060" w14:textId="2C674286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40A31D02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C9CB26A" w14:textId="0266D9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2755A6F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B1B2A91" w14:textId="249A652B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01DAC" w:rsidRPr="006375B5" w14:paraId="6C6A41CE" w14:textId="77777777" w:rsidTr="00267DFA">
        <w:tc>
          <w:tcPr>
            <w:tcW w:w="1494" w:type="dxa"/>
            <w:gridSpan w:val="2"/>
          </w:tcPr>
          <w:p w14:paraId="2B5BE13B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7EDC6474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</w:tcPr>
          <w:p w14:paraId="6806B60B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249E848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6860B465" w14:textId="4567606B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60F58745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46534738" w14:textId="2D4CA99D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6,500</w:t>
            </w:r>
          </w:p>
        </w:tc>
        <w:tc>
          <w:tcPr>
            <w:tcW w:w="270" w:type="dxa"/>
          </w:tcPr>
          <w:p w14:paraId="03E0116E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46095385" w14:textId="29EAB79F" w:rsidR="00701DAC" w:rsidRPr="006B4E42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D5F5BF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214197D3" w14:textId="029712DF" w:rsidR="00701DAC" w:rsidRPr="006B4E42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B4E42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701DAC" w:rsidRPr="006375B5" w14:paraId="50BDD8F5" w14:textId="77777777" w:rsidTr="00267DFA">
        <w:tc>
          <w:tcPr>
            <w:tcW w:w="1494" w:type="dxa"/>
            <w:gridSpan w:val="2"/>
          </w:tcPr>
          <w:p w14:paraId="1E3FFB76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310" w:type="dxa"/>
          </w:tcPr>
          <w:p w14:paraId="179EA2E1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3BDB5061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D1C21C5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5B483BE3" w14:textId="26B947E0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32,430</w:t>
            </w:r>
          </w:p>
        </w:tc>
        <w:tc>
          <w:tcPr>
            <w:tcW w:w="270" w:type="dxa"/>
          </w:tcPr>
          <w:p w14:paraId="7D2E4B94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4165DFB" w14:textId="1E22397B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34,500</w:t>
            </w:r>
          </w:p>
        </w:tc>
        <w:tc>
          <w:tcPr>
            <w:tcW w:w="270" w:type="dxa"/>
          </w:tcPr>
          <w:p w14:paraId="192051B5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7EB5969" w14:textId="7A449B58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30,930</w:t>
            </w:r>
          </w:p>
        </w:tc>
        <w:tc>
          <w:tcPr>
            <w:tcW w:w="270" w:type="dxa"/>
          </w:tcPr>
          <w:p w14:paraId="6AD1BDA6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B658577" w14:textId="492EC3C8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28,000</w:t>
            </w:r>
          </w:p>
        </w:tc>
      </w:tr>
      <w:tr w:rsidR="00701DAC" w:rsidRPr="006375B5" w14:paraId="4EA1CAE2" w14:textId="77777777" w:rsidTr="00267DFA">
        <w:tc>
          <w:tcPr>
            <w:tcW w:w="6144" w:type="dxa"/>
            <w:gridSpan w:val="4"/>
          </w:tcPr>
          <w:p w14:paraId="554D53B4" w14:textId="69AEE171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ค่าใช้จ่ายในการออกหุ้นกู้รอตัดบัญชี</w:t>
            </w:r>
          </w:p>
        </w:tc>
        <w:tc>
          <w:tcPr>
            <w:tcW w:w="1530" w:type="dxa"/>
          </w:tcPr>
          <w:p w14:paraId="0CE9FA15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2BC21D" w14:textId="512F5551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(36)</w:t>
            </w:r>
          </w:p>
        </w:tc>
        <w:tc>
          <w:tcPr>
            <w:tcW w:w="270" w:type="dxa"/>
          </w:tcPr>
          <w:p w14:paraId="34C274C7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306D082" w14:textId="0AE437D9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>
              <w:rPr>
                <w:rFonts w:ascii="Angsana New" w:hAnsi="Angsana New"/>
                <w:sz w:val="30"/>
                <w:szCs w:val="30"/>
              </w:rPr>
              <w:t>17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5779D960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78952305" w14:textId="35F87AA3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(35)</w:t>
            </w:r>
          </w:p>
        </w:tc>
        <w:tc>
          <w:tcPr>
            <w:tcW w:w="270" w:type="dxa"/>
          </w:tcPr>
          <w:p w14:paraId="0C6D6D48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D061D60" w14:textId="6AE957D3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(15)</w:t>
            </w:r>
          </w:p>
        </w:tc>
      </w:tr>
      <w:tr w:rsidR="00701DAC" w:rsidRPr="006375B5" w14:paraId="3DBD6CB2" w14:textId="77777777" w:rsidTr="00267DFA">
        <w:trPr>
          <w:trHeight w:val="386"/>
        </w:trPr>
        <w:tc>
          <w:tcPr>
            <w:tcW w:w="3804" w:type="dxa"/>
            <w:gridSpan w:val="3"/>
            <w:vAlign w:val="center"/>
          </w:tcPr>
          <w:p w14:paraId="2FF1263B" w14:textId="794E4C3A" w:rsidR="00701DAC" w:rsidRPr="006375B5" w:rsidRDefault="00701DAC" w:rsidP="00701DA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-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2340" w:type="dxa"/>
            <w:vAlign w:val="center"/>
          </w:tcPr>
          <w:p w14:paraId="51546F03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6CAD668F" w14:textId="77777777" w:rsidR="00701DAC" w:rsidRPr="006375B5" w:rsidRDefault="00701DAC" w:rsidP="00701DA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3446BF7" w14:textId="42674EDE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32,394</w:t>
            </w:r>
          </w:p>
        </w:tc>
        <w:tc>
          <w:tcPr>
            <w:tcW w:w="270" w:type="dxa"/>
            <w:vAlign w:val="center"/>
          </w:tcPr>
          <w:p w14:paraId="02EED1DA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EF559FC" w14:textId="67CDA724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34,483</w:t>
            </w:r>
          </w:p>
        </w:tc>
        <w:tc>
          <w:tcPr>
            <w:tcW w:w="270" w:type="dxa"/>
            <w:tcBorders>
              <w:bottom w:val="nil"/>
            </w:tcBorders>
            <w:vAlign w:val="center"/>
          </w:tcPr>
          <w:p w14:paraId="4589DE75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5280B0A" w14:textId="638A55AE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30,895</w:t>
            </w:r>
          </w:p>
        </w:tc>
        <w:tc>
          <w:tcPr>
            <w:tcW w:w="270" w:type="dxa"/>
            <w:tcBorders>
              <w:bottom w:val="nil"/>
            </w:tcBorders>
            <w:vAlign w:val="center"/>
          </w:tcPr>
          <w:p w14:paraId="7C3C64FB" w14:textId="77777777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3FAF608" w14:textId="0ECA25BB" w:rsidR="00701DAC" w:rsidRPr="006375B5" w:rsidRDefault="00701DAC" w:rsidP="00701D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27,985</w:t>
            </w:r>
          </w:p>
        </w:tc>
      </w:tr>
    </w:tbl>
    <w:p w14:paraId="37AA8783" w14:textId="77777777" w:rsidR="00754484" w:rsidRPr="006375B5" w:rsidRDefault="0075448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pacing w:val="-2"/>
          <w:sz w:val="20"/>
          <w:szCs w:val="20"/>
        </w:rPr>
        <w:sectPr w:rsidR="00754484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5C828E1A" w14:textId="048E4213" w:rsidR="00C63E79" w:rsidRPr="006375B5" w:rsidRDefault="00C63E79" w:rsidP="00DE04CB">
      <w:pPr>
        <w:tabs>
          <w:tab w:val="clear" w:pos="454"/>
          <w:tab w:val="clear" w:pos="907"/>
          <w:tab w:val="left" w:pos="900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  <w:cs/>
        </w:rPr>
        <w:lastRenderedPageBreak/>
        <w:t>ยอดคงเหลือของหุ้นกู้</w:t>
      </w:r>
      <w:r w:rsidR="007058A7" w:rsidRPr="006375B5">
        <w:rPr>
          <w:rFonts w:ascii="Angsana New" w:hAnsi="Angsana New"/>
          <w:spacing w:val="-2"/>
          <w:sz w:val="30"/>
          <w:szCs w:val="30"/>
        </w:rPr>
        <w:t xml:space="preserve"> - </w:t>
      </w:r>
      <w:r w:rsidR="007058A7" w:rsidRPr="006375B5">
        <w:rPr>
          <w:rFonts w:ascii="Angsana New" w:hAnsi="Angsana New"/>
          <w:spacing w:val="-2"/>
          <w:sz w:val="30"/>
          <w:szCs w:val="30"/>
          <w:cs/>
        </w:rPr>
        <w:t xml:space="preserve">สุทธิ 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แสดงตามระยะเวลาครบกำหนดการจ่ายชำระ ณ วันที่ </w:t>
      </w:r>
      <w:r w:rsidR="000E564C" w:rsidRPr="000E564C">
        <w:rPr>
          <w:rFonts w:ascii="Angsana New" w:hAnsi="Angsana New"/>
          <w:spacing w:val="-2"/>
          <w:sz w:val="30"/>
          <w:szCs w:val="30"/>
        </w:rPr>
        <w:t>30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</w:t>
      </w:r>
      <w:r w:rsidR="00F41BCE">
        <w:rPr>
          <w:rFonts w:ascii="Angsana New" w:hAnsi="Angsana New"/>
          <w:spacing w:val="-2"/>
          <w:sz w:val="30"/>
          <w:szCs w:val="30"/>
        </w:rPr>
        <w:t>6</w:t>
      </w:r>
      <w:r w:rsidR="00544120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6C1E09" w:rsidRPr="006375B5">
        <w:rPr>
          <w:rFonts w:ascii="Angsana New" w:hAnsi="Angsana New"/>
          <w:spacing w:val="-2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</w:t>
      </w:r>
      <w:r w:rsidR="00F41BCE">
        <w:rPr>
          <w:rFonts w:ascii="Angsana New" w:hAnsi="Angsana New"/>
          <w:spacing w:val="-2"/>
          <w:sz w:val="30"/>
          <w:szCs w:val="30"/>
        </w:rPr>
        <w:t>5</w:t>
      </w:r>
      <w:r w:rsidR="00544120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544120" w:rsidRPr="006375B5">
        <w:rPr>
          <w:rFonts w:ascii="Angsana New" w:hAnsi="Angsana New"/>
          <w:spacing w:val="-2"/>
          <w:sz w:val="30"/>
          <w:szCs w:val="30"/>
        </w:rPr>
        <w:br/>
      </w:r>
      <w:r w:rsidRPr="006375B5">
        <w:rPr>
          <w:rFonts w:ascii="Angsana New" w:hAnsi="Angsana New"/>
          <w:spacing w:val="-2"/>
          <w:sz w:val="30"/>
          <w:szCs w:val="30"/>
          <w:cs/>
        </w:rPr>
        <w:t>ได้ดังนี้</w:t>
      </w:r>
    </w:p>
    <w:p w14:paraId="1792597C" w14:textId="77777777" w:rsidR="00C63E79" w:rsidRPr="006375B5" w:rsidRDefault="00C63E79" w:rsidP="00DE04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tbl>
      <w:tblPr>
        <w:tblW w:w="9165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761"/>
        <w:gridCol w:w="269"/>
        <w:gridCol w:w="1100"/>
        <w:gridCol w:w="275"/>
        <w:gridCol w:w="1043"/>
        <w:gridCol w:w="275"/>
        <w:gridCol w:w="1102"/>
        <w:gridCol w:w="238"/>
        <w:gridCol w:w="1102"/>
      </w:tblGrid>
      <w:tr w:rsidR="009F6A14" w:rsidRPr="006375B5" w14:paraId="77C8BAB7" w14:textId="77777777" w:rsidTr="007D0B18">
        <w:tc>
          <w:tcPr>
            <w:tcW w:w="2052" w:type="pct"/>
          </w:tcPr>
          <w:p w14:paraId="5588952A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73CF627E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19" w:type="pct"/>
            <w:gridSpan w:val="3"/>
          </w:tcPr>
          <w:p w14:paraId="76026DBD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5638D023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5C95BEE2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F6A14" w:rsidRPr="006375B5" w14:paraId="11436888" w14:textId="77777777" w:rsidTr="007D0B18">
        <w:trPr>
          <w:trHeight w:val="60"/>
        </w:trPr>
        <w:tc>
          <w:tcPr>
            <w:tcW w:w="2052" w:type="pct"/>
          </w:tcPr>
          <w:p w14:paraId="6AAFFDC8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7CA7D2DF" w14:textId="34A2F7F9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0" w:type="pct"/>
          </w:tcPr>
          <w:p w14:paraId="4D51A075" w14:textId="15938731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41BCE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50" w:type="pct"/>
          </w:tcPr>
          <w:p w14:paraId="4F8594A0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69" w:type="pct"/>
          </w:tcPr>
          <w:p w14:paraId="52A39C16" w14:textId="024493A8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41BCE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50" w:type="pct"/>
          </w:tcPr>
          <w:p w14:paraId="69A7C94A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64E1F8CB" w14:textId="29FD34DF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41BCE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30" w:type="pct"/>
          </w:tcPr>
          <w:p w14:paraId="4C126693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78F605A4" w14:textId="0A437C05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41BCE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9F6A14" w:rsidRPr="006375B5" w14:paraId="619C6EA1" w14:textId="77777777" w:rsidTr="007D0B18">
        <w:trPr>
          <w:trHeight w:val="344"/>
        </w:trPr>
        <w:tc>
          <w:tcPr>
            <w:tcW w:w="2052" w:type="pct"/>
          </w:tcPr>
          <w:p w14:paraId="620DD7EF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4821E44F" w14:textId="6B0FE119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01" w:type="pct"/>
            <w:gridSpan w:val="7"/>
          </w:tcPr>
          <w:p w14:paraId="57408789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F41BCE" w:rsidRPr="006375B5" w14:paraId="0A8F2582" w14:textId="77777777" w:rsidTr="007D0B18">
        <w:tc>
          <w:tcPr>
            <w:tcW w:w="2052" w:type="pct"/>
          </w:tcPr>
          <w:p w14:paraId="494D0ADA" w14:textId="59C1B66C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หุ้นกู้ที่ครบกำหนดชำระภายในหนึ่งปี</w:t>
            </w:r>
          </w:p>
        </w:tc>
        <w:tc>
          <w:tcPr>
            <w:tcW w:w="147" w:type="pct"/>
          </w:tcPr>
          <w:p w14:paraId="2BA62A68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0" w:type="pct"/>
          </w:tcPr>
          <w:p w14:paraId="20B5B020" w14:textId="2BA6D813" w:rsidR="00F41BCE" w:rsidRPr="006375B5" w:rsidRDefault="00BE66F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6,169</w:t>
            </w:r>
          </w:p>
        </w:tc>
        <w:tc>
          <w:tcPr>
            <w:tcW w:w="150" w:type="pct"/>
          </w:tcPr>
          <w:p w14:paraId="75327504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9" w:type="pct"/>
          </w:tcPr>
          <w:p w14:paraId="2BC01FE7" w14:textId="08868EE1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11,999</w:t>
            </w:r>
          </w:p>
        </w:tc>
        <w:tc>
          <w:tcPr>
            <w:tcW w:w="150" w:type="pct"/>
          </w:tcPr>
          <w:p w14:paraId="0494A7BB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1" w:type="pct"/>
          </w:tcPr>
          <w:p w14:paraId="55F356FF" w14:textId="0A9EF482" w:rsidR="00F41BCE" w:rsidRPr="006375B5" w:rsidRDefault="00BE66F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6,169</w:t>
            </w:r>
          </w:p>
        </w:tc>
        <w:tc>
          <w:tcPr>
            <w:tcW w:w="130" w:type="pct"/>
          </w:tcPr>
          <w:p w14:paraId="735D58F7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1" w:type="pct"/>
          </w:tcPr>
          <w:p w14:paraId="5F2ADDE3" w14:textId="78A07BFD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7,000</w:t>
            </w:r>
          </w:p>
        </w:tc>
      </w:tr>
      <w:tr w:rsidR="00F41BCE" w:rsidRPr="006375B5" w14:paraId="262FC7D0" w14:textId="77777777" w:rsidTr="007D0B18">
        <w:tc>
          <w:tcPr>
            <w:tcW w:w="2052" w:type="pct"/>
          </w:tcPr>
          <w:p w14:paraId="309EB01D" w14:textId="0D8F913D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หุ้นกู้ที่ครบกำหนดชำระหลังจากหนึ่งปี</w:t>
            </w:r>
          </w:p>
        </w:tc>
        <w:tc>
          <w:tcPr>
            <w:tcW w:w="147" w:type="pct"/>
          </w:tcPr>
          <w:p w14:paraId="52D711BD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1FD06B42" w14:textId="549FFDEA" w:rsidR="00F41BCE" w:rsidRPr="006375B5" w:rsidRDefault="00BE66F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26,225</w:t>
            </w:r>
          </w:p>
        </w:tc>
        <w:tc>
          <w:tcPr>
            <w:tcW w:w="150" w:type="pct"/>
          </w:tcPr>
          <w:p w14:paraId="19AF9686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</w:tcPr>
          <w:p w14:paraId="002E5A77" w14:textId="5B23F792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22,484</w:t>
            </w:r>
          </w:p>
        </w:tc>
        <w:tc>
          <w:tcPr>
            <w:tcW w:w="150" w:type="pct"/>
          </w:tcPr>
          <w:p w14:paraId="0D513B29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bottom w:val="single" w:sz="4" w:space="0" w:color="auto"/>
            </w:tcBorders>
          </w:tcPr>
          <w:p w14:paraId="005742A8" w14:textId="7CE6F9D3" w:rsidR="00F41BCE" w:rsidRPr="006375B5" w:rsidRDefault="00BE66F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24,726</w:t>
            </w:r>
          </w:p>
        </w:tc>
        <w:tc>
          <w:tcPr>
            <w:tcW w:w="130" w:type="pct"/>
          </w:tcPr>
          <w:p w14:paraId="2EA4CFB6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bottom w:val="single" w:sz="4" w:space="0" w:color="auto"/>
            </w:tcBorders>
          </w:tcPr>
          <w:p w14:paraId="03C1358B" w14:textId="00EAE18F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20,985</w:t>
            </w:r>
          </w:p>
        </w:tc>
      </w:tr>
      <w:tr w:rsidR="00F41BCE" w:rsidRPr="006375B5" w14:paraId="12C79073" w14:textId="77777777" w:rsidTr="007D0B18">
        <w:tc>
          <w:tcPr>
            <w:tcW w:w="2052" w:type="pct"/>
          </w:tcPr>
          <w:p w14:paraId="12113C23" w14:textId="57C37D24" w:rsidR="00F41BCE" w:rsidRPr="00AB3868" w:rsidRDefault="00F41BCE" w:rsidP="00AB3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B3868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7" w:type="pct"/>
          </w:tcPr>
          <w:p w14:paraId="3A3CC413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483AD552" w14:textId="093348CE" w:rsidR="00F41BCE" w:rsidRPr="006375B5" w:rsidRDefault="00BE66F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32,394</w:t>
            </w:r>
          </w:p>
        </w:tc>
        <w:tc>
          <w:tcPr>
            <w:tcW w:w="150" w:type="pct"/>
          </w:tcPr>
          <w:p w14:paraId="141686CE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double" w:sz="4" w:space="0" w:color="auto"/>
            </w:tcBorders>
          </w:tcPr>
          <w:p w14:paraId="3F3E4269" w14:textId="06C04ABB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34,483</w:t>
            </w:r>
          </w:p>
        </w:tc>
        <w:tc>
          <w:tcPr>
            <w:tcW w:w="150" w:type="pct"/>
          </w:tcPr>
          <w:p w14:paraId="52868B1D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0E93B0A1" w14:textId="6F9296C5" w:rsidR="00F41BCE" w:rsidRPr="006375B5" w:rsidRDefault="00BE66F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30,895</w:t>
            </w:r>
          </w:p>
        </w:tc>
        <w:tc>
          <w:tcPr>
            <w:tcW w:w="130" w:type="pct"/>
          </w:tcPr>
          <w:p w14:paraId="52EBC2D7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399E8E58" w14:textId="07F66181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27,985</w:t>
            </w:r>
          </w:p>
        </w:tc>
      </w:tr>
    </w:tbl>
    <w:p w14:paraId="00FEEEE9" w14:textId="77777777" w:rsidR="009F6A14" w:rsidRPr="006375B5" w:rsidRDefault="009F6A14" w:rsidP="00A921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27CAAAB2" w14:textId="4C1DECD2" w:rsidR="00C63E79" w:rsidRPr="006375B5" w:rsidRDefault="00C63E79" w:rsidP="00C319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6042C3" w:rsidRPr="006375B5">
        <w:rPr>
          <w:rFonts w:ascii="Angsana New" w:hAnsi="Angsana New"/>
          <w:sz w:val="30"/>
          <w:szCs w:val="30"/>
          <w:cs/>
        </w:rPr>
        <w:t>กันย</w:t>
      </w:r>
      <w:r w:rsidRPr="006375B5">
        <w:rPr>
          <w:rFonts w:ascii="Angsana New" w:hAnsi="Angsana New"/>
          <w:sz w:val="30"/>
          <w:szCs w:val="30"/>
          <w:cs/>
        </w:rPr>
        <w:t xml:space="preserve">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F41BCE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A4C1F" w:rsidRPr="006375B5">
        <w:rPr>
          <w:rFonts w:ascii="Angsana New" w:hAnsi="Angsana New" w:hint="cs"/>
          <w:sz w:val="30"/>
          <w:szCs w:val="30"/>
          <w:cs/>
        </w:rPr>
        <w:t>หุ้นกู้ของกลุ่มบริษัท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>เป็นหุ้นกู้ชนิดระบุชื่อผู้ถือ ประเภทไม่ด้อยสิทธิ</w:t>
      </w:r>
      <w:r w:rsidR="00883E45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ไม่มีหลักประกัน</w:t>
      </w:r>
      <w:r w:rsidR="00883E45" w:rsidRPr="006375B5">
        <w:rPr>
          <w:rFonts w:ascii="Angsana New" w:hAnsi="Angsana New"/>
          <w:sz w:val="30"/>
          <w:szCs w:val="30"/>
          <w:cs/>
        </w:rPr>
        <w:t xml:space="preserve"> </w:t>
      </w:r>
      <w:r w:rsidR="00F8341F">
        <w:rPr>
          <w:rFonts w:ascii="Angsana New" w:hAnsi="Angsana New" w:hint="cs"/>
          <w:sz w:val="30"/>
          <w:szCs w:val="30"/>
          <w:cs/>
        </w:rPr>
        <w:t>ทั้งมี</w:t>
      </w:r>
      <w:r w:rsidR="00883E45" w:rsidRPr="006375B5">
        <w:rPr>
          <w:rFonts w:ascii="Angsana New" w:hAnsi="Angsana New"/>
          <w:sz w:val="30"/>
          <w:szCs w:val="30"/>
          <w:cs/>
        </w:rPr>
        <w:t>และไม่มีผู้แทนผู้ถือหุ้นกู้</w:t>
      </w:r>
      <w:r w:rsidRPr="006375B5">
        <w:rPr>
          <w:rFonts w:ascii="Angsana New" w:hAnsi="Angsana New"/>
          <w:sz w:val="30"/>
          <w:szCs w:val="30"/>
          <w:cs/>
        </w:rPr>
        <w:t xml:space="preserve"> โดยมีมูลค่าที่ตราไว้หน่วยละ </w:t>
      </w:r>
      <w:r w:rsidR="00313822">
        <w:rPr>
          <w:rFonts w:ascii="Angsana New" w:hAnsi="Angsana New"/>
          <w:sz w:val="30"/>
          <w:szCs w:val="30"/>
        </w:rPr>
        <w:t>1,000</w:t>
      </w:r>
      <w:r w:rsidRPr="006375B5">
        <w:rPr>
          <w:rFonts w:ascii="Angsana New" w:hAnsi="Angsana New"/>
          <w:sz w:val="30"/>
          <w:szCs w:val="30"/>
          <w:cs/>
        </w:rPr>
        <w:t xml:space="preserve"> บาท และมีราคาเสนอขายหน่วยละ </w:t>
      </w:r>
      <w:r w:rsidR="00313822">
        <w:rPr>
          <w:rFonts w:ascii="Angsana New" w:hAnsi="Angsana New"/>
          <w:sz w:val="30"/>
          <w:szCs w:val="30"/>
        </w:rPr>
        <w:t>1,000</w:t>
      </w:r>
      <w:r w:rsidR="00F41BCE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บาท ซึ่งชำระดอกเบี้ยทุก </w:t>
      </w:r>
      <w:r w:rsidR="000E564C" w:rsidRPr="000E564C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เดือนตลอดอายุหุ้นกู้ ทั้งนี้</w:t>
      </w:r>
      <w:r w:rsidR="00875496" w:rsidRPr="006375B5">
        <w:rPr>
          <w:rFonts w:ascii="Angsana New" w:hAnsi="Angsana New"/>
          <w:sz w:val="30"/>
          <w:szCs w:val="30"/>
          <w:cs/>
        </w:rPr>
        <w:t>กลุ่ม</w:t>
      </w:r>
      <w:r w:rsidR="00AC6DCE" w:rsidRPr="006375B5">
        <w:rPr>
          <w:rFonts w:ascii="Angsana New" w:hAnsi="Angsana New"/>
          <w:sz w:val="30"/>
          <w:szCs w:val="30"/>
          <w:cs/>
        </w:rPr>
        <w:t>บ</w:t>
      </w:r>
      <w:r w:rsidRPr="006375B5">
        <w:rPr>
          <w:rFonts w:ascii="Angsana New" w:hAnsi="Angsana New"/>
          <w:sz w:val="30"/>
          <w:szCs w:val="30"/>
          <w:cs/>
        </w:rPr>
        <w:t>ริษัทต้องปฏิบัติตามเงื่อนไขที่กำหนดและดำรงอัตราส่วนของหนี้สินต่อส่วนของผู้ถือหุ้นตามเกณฑ์ที่กำหนดตลอดอายุของหุ้นกู้</w:t>
      </w:r>
    </w:p>
    <w:p w14:paraId="199223E0" w14:textId="1676FF00" w:rsidR="0004481C" w:rsidRPr="006375B5" w:rsidRDefault="0004481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</w:p>
    <w:p w14:paraId="35206183" w14:textId="0B5BCDD9" w:rsidR="00E66BDA" w:rsidRPr="006375B5" w:rsidRDefault="00612089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</w:t>
      </w:r>
      <w:r w:rsidR="00E2264C" w:rsidRPr="006375B5">
        <w:rPr>
          <w:rFonts w:ascii="Angsana New" w:hAnsi="Angsana New" w:hint="cs"/>
          <w:sz w:val="30"/>
          <w:szCs w:val="30"/>
          <w:cs/>
          <w:lang w:val="en-US"/>
        </w:rPr>
        <w:t>สิทธิการเช่ารอการตัดบัญชี</w:t>
      </w:r>
    </w:p>
    <w:p w14:paraId="3649BF06" w14:textId="77777777" w:rsidR="00C512FE" w:rsidRPr="006375B5" w:rsidRDefault="00C512FE" w:rsidP="00C512FE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09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870"/>
        <w:gridCol w:w="1083"/>
        <w:gridCol w:w="1100"/>
        <w:gridCol w:w="273"/>
        <w:gridCol w:w="1044"/>
        <w:gridCol w:w="273"/>
        <w:gridCol w:w="1102"/>
        <w:gridCol w:w="238"/>
        <w:gridCol w:w="1107"/>
      </w:tblGrid>
      <w:tr w:rsidR="00E66BDA" w:rsidRPr="006375B5" w14:paraId="272778BB" w14:textId="77777777" w:rsidTr="0044532D">
        <w:tc>
          <w:tcPr>
            <w:tcW w:w="1579" w:type="pct"/>
          </w:tcPr>
          <w:p w14:paraId="46321A41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596" w:type="pct"/>
          </w:tcPr>
          <w:p w14:paraId="0B25F79F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29" w:type="pct"/>
            <w:gridSpan w:val="3"/>
          </w:tcPr>
          <w:p w14:paraId="4A995797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77C22AF9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46" w:type="pct"/>
            <w:gridSpan w:val="3"/>
          </w:tcPr>
          <w:p w14:paraId="6EF77A9B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C2AB3" w:rsidRPr="006375B5" w14:paraId="03674B7C" w14:textId="77777777" w:rsidTr="0044532D">
        <w:trPr>
          <w:trHeight w:val="60"/>
        </w:trPr>
        <w:tc>
          <w:tcPr>
            <w:tcW w:w="1579" w:type="pct"/>
          </w:tcPr>
          <w:p w14:paraId="304F717B" w14:textId="77777777" w:rsidR="009C2AB3" w:rsidRPr="006375B5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2C14376" w14:textId="77777777" w:rsidR="009C2AB3" w:rsidRPr="006375B5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605" w:type="pct"/>
          </w:tcPr>
          <w:p w14:paraId="7B460684" w14:textId="64BD9280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41BCE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50" w:type="pct"/>
          </w:tcPr>
          <w:p w14:paraId="4874F182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74" w:type="pct"/>
          </w:tcPr>
          <w:p w14:paraId="4961F64C" w14:textId="35E9DE9C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41BCE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50" w:type="pct"/>
          </w:tcPr>
          <w:p w14:paraId="4E3294EE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6" w:type="pct"/>
          </w:tcPr>
          <w:p w14:paraId="058847B4" w14:textId="76AA3BEC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41BCE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31" w:type="pct"/>
          </w:tcPr>
          <w:p w14:paraId="583384AE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9" w:type="pct"/>
          </w:tcPr>
          <w:p w14:paraId="4B75DB35" w14:textId="08D8F8BA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F41BCE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E66BDA" w:rsidRPr="006375B5" w14:paraId="7F707769" w14:textId="77777777" w:rsidTr="0044532D">
        <w:trPr>
          <w:trHeight w:val="344"/>
        </w:trPr>
        <w:tc>
          <w:tcPr>
            <w:tcW w:w="1579" w:type="pct"/>
          </w:tcPr>
          <w:p w14:paraId="2CC7959C" w14:textId="77777777" w:rsidR="00E66BDA" w:rsidRPr="006375B5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FC35909" w14:textId="1DEBB81A" w:rsidR="00E66BDA" w:rsidRPr="006375B5" w:rsidRDefault="00693BC3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2826" w:type="pct"/>
            <w:gridSpan w:val="7"/>
          </w:tcPr>
          <w:p w14:paraId="043BA689" w14:textId="77777777" w:rsidR="00E66BDA" w:rsidRPr="006375B5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F41BCE" w:rsidRPr="006375B5" w14:paraId="0C0FB32A" w14:textId="77777777" w:rsidTr="0044532D">
        <w:tc>
          <w:tcPr>
            <w:tcW w:w="1579" w:type="pct"/>
          </w:tcPr>
          <w:p w14:paraId="18A1E657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596" w:type="pct"/>
          </w:tcPr>
          <w:p w14:paraId="160E605D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5" w:type="pct"/>
          </w:tcPr>
          <w:p w14:paraId="40939193" w14:textId="79C37CA1" w:rsidR="00F41BCE" w:rsidRPr="006375B5" w:rsidRDefault="00786AB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53</w:t>
            </w:r>
          </w:p>
        </w:tc>
        <w:tc>
          <w:tcPr>
            <w:tcW w:w="150" w:type="pct"/>
          </w:tcPr>
          <w:p w14:paraId="78447A4F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</w:tcPr>
          <w:p w14:paraId="76151498" w14:textId="44CDFFBE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53</w:t>
            </w:r>
          </w:p>
        </w:tc>
        <w:tc>
          <w:tcPr>
            <w:tcW w:w="150" w:type="pct"/>
          </w:tcPr>
          <w:p w14:paraId="21C3FAA4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6" w:type="pct"/>
          </w:tcPr>
          <w:p w14:paraId="76731CF2" w14:textId="05B7CB35" w:rsidR="00F41BCE" w:rsidRPr="006375B5" w:rsidRDefault="00786AB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392A7909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9" w:type="pct"/>
          </w:tcPr>
          <w:p w14:paraId="2D721155" w14:textId="48BB3D05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</w:tr>
      <w:tr w:rsidR="00F41BCE" w:rsidRPr="006375B5" w14:paraId="3C9AE8C3" w14:textId="77777777" w:rsidTr="0044532D">
        <w:tc>
          <w:tcPr>
            <w:tcW w:w="1579" w:type="pct"/>
          </w:tcPr>
          <w:p w14:paraId="5158F819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596" w:type="pct"/>
          </w:tcPr>
          <w:p w14:paraId="5D32A681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</w:tcPr>
          <w:p w14:paraId="7B2A9161" w14:textId="74AF8478" w:rsidR="00F41BCE" w:rsidRPr="006375B5" w:rsidRDefault="00786AB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977</w:t>
            </w:r>
          </w:p>
        </w:tc>
        <w:tc>
          <w:tcPr>
            <w:tcW w:w="150" w:type="pct"/>
          </w:tcPr>
          <w:p w14:paraId="2B18335F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  <w:tcBorders>
              <w:bottom w:val="single" w:sz="4" w:space="0" w:color="auto"/>
            </w:tcBorders>
          </w:tcPr>
          <w:p w14:paraId="5A77842C" w14:textId="75B0A439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1,029</w:t>
            </w:r>
          </w:p>
        </w:tc>
        <w:tc>
          <w:tcPr>
            <w:tcW w:w="150" w:type="pct"/>
          </w:tcPr>
          <w:p w14:paraId="361682D2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single" w:sz="4" w:space="0" w:color="auto"/>
            </w:tcBorders>
          </w:tcPr>
          <w:p w14:paraId="18A58F47" w14:textId="402D758D" w:rsidR="00F41BCE" w:rsidRPr="006375B5" w:rsidRDefault="00786AB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293356">
              <w:rPr>
                <w:rFonts w:asciiTheme="majorBidi" w:hAnsiTheme="majorBidi" w:cstheme="majorBidi"/>
                <w:sz w:val="30"/>
                <w:szCs w:val="30"/>
              </w:rPr>
              <w:t>59</w:t>
            </w:r>
          </w:p>
        </w:tc>
        <w:tc>
          <w:tcPr>
            <w:tcW w:w="131" w:type="pct"/>
          </w:tcPr>
          <w:p w14:paraId="22765A3B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9" w:type="pct"/>
            <w:tcBorders>
              <w:bottom w:val="single" w:sz="4" w:space="0" w:color="auto"/>
            </w:tcBorders>
          </w:tcPr>
          <w:p w14:paraId="31704F31" w14:textId="4D2080FB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168</w:t>
            </w:r>
          </w:p>
        </w:tc>
      </w:tr>
      <w:tr w:rsidR="00F41BCE" w:rsidRPr="006375B5" w14:paraId="289ADD71" w14:textId="77777777" w:rsidTr="0044532D">
        <w:tc>
          <w:tcPr>
            <w:tcW w:w="1579" w:type="pct"/>
          </w:tcPr>
          <w:p w14:paraId="1DE05224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6" w:type="pct"/>
          </w:tcPr>
          <w:p w14:paraId="41BBE5A0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</w:tcPr>
          <w:p w14:paraId="60650DF4" w14:textId="3DA1DD69" w:rsidR="00F41BCE" w:rsidRPr="006375B5" w:rsidRDefault="00786AB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1,030</w:t>
            </w:r>
          </w:p>
        </w:tc>
        <w:tc>
          <w:tcPr>
            <w:tcW w:w="150" w:type="pct"/>
          </w:tcPr>
          <w:p w14:paraId="1FD539E3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  <w:tcBorders>
              <w:top w:val="single" w:sz="4" w:space="0" w:color="auto"/>
              <w:bottom w:val="double" w:sz="4" w:space="0" w:color="auto"/>
            </w:tcBorders>
          </w:tcPr>
          <w:p w14:paraId="521A70B0" w14:textId="513B02B4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1,082</w:t>
            </w:r>
          </w:p>
        </w:tc>
        <w:tc>
          <w:tcPr>
            <w:tcW w:w="150" w:type="pct"/>
          </w:tcPr>
          <w:p w14:paraId="5B61E4C1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</w:tcPr>
          <w:p w14:paraId="5591B1A1" w14:textId="412B32EE" w:rsidR="00F41BCE" w:rsidRPr="006375B5" w:rsidRDefault="00786AB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</w:t>
            </w:r>
            <w:r w:rsidR="0029335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31" w:type="pct"/>
          </w:tcPr>
          <w:p w14:paraId="51584E72" w14:textId="7777777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9" w:type="pct"/>
            <w:tcBorders>
              <w:top w:val="single" w:sz="4" w:space="0" w:color="auto"/>
              <w:bottom w:val="double" w:sz="4" w:space="0" w:color="auto"/>
            </w:tcBorders>
          </w:tcPr>
          <w:p w14:paraId="43C646E7" w14:textId="06483BE8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176</w:t>
            </w:r>
          </w:p>
        </w:tc>
      </w:tr>
    </w:tbl>
    <w:p w14:paraId="2F32E593" w14:textId="77777777" w:rsidR="00743860" w:rsidRPr="006375B5" w:rsidRDefault="00743860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</w:p>
    <w:p w14:paraId="11C42D49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br w:type="page"/>
      </w:r>
    </w:p>
    <w:p w14:paraId="78494254" w14:textId="33AB001A" w:rsidR="003D1CDC" w:rsidRPr="006375B5" w:rsidRDefault="003D1CD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รายการเคลื่อนไหวของ</w:t>
      </w:r>
      <w:r w:rsidR="00886AE0" w:rsidRPr="00886AE0">
        <w:rPr>
          <w:rFonts w:ascii="Angsana New" w:hAnsi="Angsana New" w:hint="cs"/>
          <w:sz w:val="30"/>
          <w:szCs w:val="30"/>
          <w:cs/>
        </w:rPr>
        <w:t>รายได้สิทธิการเช่ารอการตัดบัญชี</w:t>
      </w:r>
      <w:r w:rsidRPr="006375B5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F41BCE">
        <w:rPr>
          <w:rFonts w:ascii="Angsana New" w:hAnsi="Angsana New"/>
          <w:sz w:val="30"/>
          <w:szCs w:val="30"/>
        </w:rPr>
        <w:t>6</w:t>
      </w:r>
      <w:r w:rsidR="00E6287D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และ</w:t>
      </w:r>
      <w:r w:rsidR="00E71B16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F41BCE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  <w:cs/>
        </w:rPr>
        <w:t xml:space="preserve"> มีดังนี้ </w:t>
      </w:r>
    </w:p>
    <w:p w14:paraId="2D8281E2" w14:textId="77777777" w:rsidR="003B2E3D" w:rsidRPr="006375B5" w:rsidRDefault="003B2E3D" w:rsidP="003D1C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07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130"/>
        <w:gridCol w:w="813"/>
        <w:gridCol w:w="1081"/>
        <w:gridCol w:w="241"/>
        <w:gridCol w:w="1109"/>
        <w:gridCol w:w="241"/>
        <w:gridCol w:w="1109"/>
        <w:gridCol w:w="241"/>
        <w:gridCol w:w="1107"/>
      </w:tblGrid>
      <w:tr w:rsidR="003B2E3D" w:rsidRPr="006375B5" w14:paraId="578B4AF9" w14:textId="77777777" w:rsidTr="004B7064">
        <w:trPr>
          <w:tblHeader/>
        </w:trPr>
        <w:tc>
          <w:tcPr>
            <w:tcW w:w="1725" w:type="pct"/>
          </w:tcPr>
          <w:p w14:paraId="02BD8E33" w14:textId="77777777" w:rsidR="003B2E3D" w:rsidRPr="006375B5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</w:p>
        </w:tc>
        <w:tc>
          <w:tcPr>
            <w:tcW w:w="448" w:type="pct"/>
          </w:tcPr>
          <w:p w14:paraId="3D04FEDD" w14:textId="77777777" w:rsidR="003B2E3D" w:rsidRPr="006375B5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0" w:type="pct"/>
            <w:gridSpan w:val="3"/>
          </w:tcPr>
          <w:p w14:paraId="03B230F1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3" w:type="pct"/>
          </w:tcPr>
          <w:p w14:paraId="660C510F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4" w:type="pct"/>
            <w:gridSpan w:val="3"/>
          </w:tcPr>
          <w:p w14:paraId="018E9F8B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4532D" w:rsidRPr="006375B5" w14:paraId="7660195E" w14:textId="77777777" w:rsidTr="004B7064">
        <w:trPr>
          <w:tblHeader/>
        </w:trPr>
        <w:tc>
          <w:tcPr>
            <w:tcW w:w="1725" w:type="pct"/>
          </w:tcPr>
          <w:p w14:paraId="33B1E83D" w14:textId="1128F0B9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448" w:type="pct"/>
          </w:tcPr>
          <w:p w14:paraId="4B27421A" w14:textId="689DAFC3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96" w:type="pct"/>
          </w:tcPr>
          <w:p w14:paraId="3C1FC666" w14:textId="1647B39C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F41BC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133" w:type="pct"/>
          </w:tcPr>
          <w:p w14:paraId="2A0B0090" w14:textId="0EE223C8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03214F0F" w14:textId="4BB25CD2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F41BC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</w:t>
            </w:r>
          </w:p>
        </w:tc>
        <w:tc>
          <w:tcPr>
            <w:tcW w:w="133" w:type="pct"/>
          </w:tcPr>
          <w:p w14:paraId="2FE2B583" w14:textId="77777777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275A2BE0" w14:textId="52A6631F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F41BC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133" w:type="pct"/>
          </w:tcPr>
          <w:p w14:paraId="4951ED37" w14:textId="77777777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0" w:type="pct"/>
          </w:tcPr>
          <w:p w14:paraId="670643B3" w14:textId="21DE16AC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F41BC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5</w:t>
            </w:r>
          </w:p>
        </w:tc>
      </w:tr>
      <w:tr w:rsidR="005D2022" w:rsidRPr="006375B5" w14:paraId="7D9DA5BB" w14:textId="77777777" w:rsidTr="0005449C">
        <w:trPr>
          <w:tblHeader/>
        </w:trPr>
        <w:tc>
          <w:tcPr>
            <w:tcW w:w="1725" w:type="pct"/>
          </w:tcPr>
          <w:p w14:paraId="5FBA2834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48" w:type="pct"/>
          </w:tcPr>
          <w:p w14:paraId="03A532E1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27" w:type="pct"/>
            <w:gridSpan w:val="7"/>
          </w:tcPr>
          <w:p w14:paraId="739D88FF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5449C" w:rsidRPr="006375B5" w14:paraId="536434DC" w14:textId="77777777" w:rsidTr="004B7064">
        <w:tc>
          <w:tcPr>
            <w:tcW w:w="1725" w:type="pct"/>
          </w:tcPr>
          <w:p w14:paraId="23EBE3F5" w14:textId="77777777" w:rsidR="005D2022" w:rsidRPr="006375B5" w:rsidRDefault="005D2022" w:rsidP="005D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448" w:type="pct"/>
          </w:tcPr>
          <w:p w14:paraId="2B94EC92" w14:textId="77777777" w:rsidR="005D2022" w:rsidRPr="006375B5" w:rsidRDefault="005D2022" w:rsidP="005D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0B446A38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5AAB9D44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04BD1904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657563BA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37FB607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3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3577141E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344B9A1E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3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F41BCE" w:rsidRPr="006375B5" w14:paraId="18EBD295" w14:textId="77777777" w:rsidTr="004B7064">
        <w:tc>
          <w:tcPr>
            <w:tcW w:w="1725" w:type="pct"/>
          </w:tcPr>
          <w:p w14:paraId="464CAC18" w14:textId="19499293" w:rsidR="00F41BCE" w:rsidRPr="006375B5" w:rsidRDefault="00F41BCE" w:rsidP="00F41B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6A0A01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/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6A0A0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448" w:type="pct"/>
          </w:tcPr>
          <w:p w14:paraId="0672FC33" w14:textId="77777777" w:rsidR="00F41BCE" w:rsidRPr="006375B5" w:rsidRDefault="00F41BCE" w:rsidP="00F41B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0441DE16" w14:textId="7AE8C481" w:rsidR="00F41BCE" w:rsidRPr="00332CD8" w:rsidRDefault="00C20063" w:rsidP="00F41BCE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1,082</w:t>
            </w:r>
          </w:p>
        </w:tc>
        <w:tc>
          <w:tcPr>
            <w:tcW w:w="133" w:type="pct"/>
          </w:tcPr>
          <w:p w14:paraId="6DF1B640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CE9A14B" w14:textId="17E491EF" w:rsidR="00F41BCE" w:rsidRPr="006375B5" w:rsidRDefault="00F41BCE" w:rsidP="004A17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1</w:t>
            </w:r>
            <w:r w:rsidRPr="00332CD8">
              <w:rPr>
                <w:rFonts w:asciiTheme="majorBidi" w:hAnsiTheme="majorBidi" w:cstheme="majorBidi"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140</w:t>
            </w:r>
          </w:p>
        </w:tc>
        <w:tc>
          <w:tcPr>
            <w:tcW w:w="133" w:type="pct"/>
          </w:tcPr>
          <w:p w14:paraId="59DDB7C0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9DF242E" w14:textId="037DE28A" w:rsidR="00F41BCE" w:rsidRPr="00332CD8" w:rsidRDefault="00C2006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176</w:t>
            </w:r>
          </w:p>
        </w:tc>
        <w:tc>
          <w:tcPr>
            <w:tcW w:w="133" w:type="pct"/>
          </w:tcPr>
          <w:p w14:paraId="707BD3F9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597FDA70" w14:textId="642FB63B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184</w:t>
            </w:r>
          </w:p>
        </w:tc>
      </w:tr>
      <w:tr w:rsidR="00F41BCE" w:rsidRPr="006375B5" w14:paraId="5ADCDBED" w14:textId="77777777" w:rsidTr="004B7064">
        <w:tc>
          <w:tcPr>
            <w:tcW w:w="1725" w:type="pct"/>
          </w:tcPr>
          <w:p w14:paraId="29FA5414" w14:textId="3B3FAE91" w:rsidR="00F41BCE" w:rsidRPr="006375B5" w:rsidRDefault="00F41BCE" w:rsidP="00F41B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รับเงินระหว่างปี</w:t>
            </w:r>
          </w:p>
        </w:tc>
        <w:tc>
          <w:tcPr>
            <w:tcW w:w="448" w:type="pct"/>
          </w:tcPr>
          <w:p w14:paraId="037854B7" w14:textId="77777777" w:rsidR="00F41BCE" w:rsidRPr="006375B5" w:rsidRDefault="00F41BCE" w:rsidP="00F41B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3A56B4F7" w14:textId="117BF938" w:rsidR="00F41BCE" w:rsidRPr="006375B5" w:rsidRDefault="00D810DA" w:rsidP="00D810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12</w:t>
            </w:r>
          </w:p>
        </w:tc>
        <w:tc>
          <w:tcPr>
            <w:tcW w:w="133" w:type="pct"/>
          </w:tcPr>
          <w:p w14:paraId="2B694252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00220E6C" w14:textId="020D0926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11</w:t>
            </w:r>
          </w:p>
        </w:tc>
        <w:tc>
          <w:tcPr>
            <w:tcW w:w="133" w:type="pct"/>
          </w:tcPr>
          <w:p w14:paraId="358FF56A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EC6B57A" w14:textId="56839265" w:rsidR="00F41BCE" w:rsidRPr="006375B5" w:rsidRDefault="00786AB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3" w:type="pct"/>
          </w:tcPr>
          <w:p w14:paraId="582D0CF8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5357657A" w14:textId="391B33F3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9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41BCE" w:rsidRPr="006375B5" w14:paraId="0CCDC6BD" w14:textId="77777777" w:rsidTr="004B7064">
        <w:tc>
          <w:tcPr>
            <w:tcW w:w="1725" w:type="pct"/>
          </w:tcPr>
          <w:p w14:paraId="65EDEE6F" w14:textId="2A0F66F7" w:rsidR="00F41BCE" w:rsidRPr="006375B5" w:rsidRDefault="00F41BCE" w:rsidP="00F41B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รับรู้รายได้ในระหว่างปี</w:t>
            </w:r>
          </w:p>
        </w:tc>
        <w:tc>
          <w:tcPr>
            <w:tcW w:w="448" w:type="pct"/>
          </w:tcPr>
          <w:p w14:paraId="73E10245" w14:textId="77777777" w:rsidR="00F41BCE" w:rsidRPr="006375B5" w:rsidRDefault="00F41BCE" w:rsidP="00F41B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1A210B21" w14:textId="5D0FF83C" w:rsidR="00F41BCE" w:rsidRPr="006375B5" w:rsidRDefault="00786AB3" w:rsidP="00F41BCE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</w:t>
            </w:r>
            <w:r w:rsidR="00D810DA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64</w:t>
            </w: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33" w:type="pct"/>
          </w:tcPr>
          <w:p w14:paraId="00B4A06C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C7B01E3" w14:textId="2093C797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(69)</w:t>
            </w:r>
          </w:p>
        </w:tc>
        <w:tc>
          <w:tcPr>
            <w:tcW w:w="133" w:type="pct"/>
          </w:tcPr>
          <w:p w14:paraId="06043337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A2D8A79" w14:textId="03F2049F" w:rsidR="00F41BCE" w:rsidRPr="006375B5" w:rsidRDefault="00786AB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701DAC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33" w:type="pct"/>
          </w:tcPr>
          <w:p w14:paraId="70264312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06E7FC7C" w14:textId="43E311A4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</w:tr>
      <w:tr w:rsidR="00F41BCE" w:rsidRPr="006375B5" w14:paraId="1D905B67" w14:textId="77777777" w:rsidTr="004B7064">
        <w:tc>
          <w:tcPr>
            <w:tcW w:w="1725" w:type="pct"/>
          </w:tcPr>
          <w:p w14:paraId="2D9730DE" w14:textId="2AAD582C" w:rsidR="00F41BCE" w:rsidRPr="006375B5" w:rsidRDefault="00F41BCE" w:rsidP="00F41B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448" w:type="pct"/>
          </w:tcPr>
          <w:p w14:paraId="1C3A7B15" w14:textId="77777777" w:rsidR="00F41BCE" w:rsidRPr="006375B5" w:rsidRDefault="00F41BCE" w:rsidP="00F41B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</w:tcPr>
          <w:p w14:paraId="0A90A495" w14:textId="336DB878" w:rsidR="00F41BCE" w:rsidRPr="006375B5" w:rsidRDefault="00786AB3" w:rsidP="00F41BCE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1,030</w:t>
            </w:r>
          </w:p>
        </w:tc>
        <w:tc>
          <w:tcPr>
            <w:tcW w:w="133" w:type="pct"/>
          </w:tcPr>
          <w:p w14:paraId="6A069456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19758787" w14:textId="5CFD2A2D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</w:rPr>
              <w:t>1,082</w:t>
            </w:r>
          </w:p>
        </w:tc>
        <w:tc>
          <w:tcPr>
            <w:tcW w:w="133" w:type="pct"/>
          </w:tcPr>
          <w:p w14:paraId="4CDD092E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56B5F9F5" w14:textId="23501C80" w:rsidR="00F41BCE" w:rsidRPr="006375B5" w:rsidRDefault="00786AB3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</w:t>
            </w:r>
            <w:r w:rsidR="00701D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33" w:type="pct"/>
          </w:tcPr>
          <w:p w14:paraId="1E431A73" w14:textId="77777777" w:rsidR="00F41BCE" w:rsidRPr="006375B5" w:rsidRDefault="00F41BCE" w:rsidP="00F41BC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0F5A7D94" w14:textId="24099FF2" w:rsidR="00F41BCE" w:rsidRPr="006375B5" w:rsidRDefault="00F41BCE" w:rsidP="00F41B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176</w:t>
            </w:r>
          </w:p>
        </w:tc>
      </w:tr>
    </w:tbl>
    <w:p w14:paraId="460F4094" w14:textId="1D3F73DC" w:rsidR="003237F5" w:rsidRPr="006375B5" w:rsidRDefault="003237F5" w:rsidP="003237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22D5684" w14:textId="60E06E82" w:rsidR="00BE7033" w:rsidRPr="006375B5" w:rsidRDefault="00173518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</w:t>
      </w:r>
      <w:r w:rsidR="00087CFD" w:rsidRPr="006375B5">
        <w:rPr>
          <w:rFonts w:ascii="Angsana New" w:hAnsi="Angsana New"/>
          <w:sz w:val="30"/>
          <w:szCs w:val="30"/>
          <w:cs/>
        </w:rPr>
        <w:t>บ</w:t>
      </w:r>
      <w:r w:rsidR="00242D47" w:rsidRPr="006375B5">
        <w:rPr>
          <w:rFonts w:ascii="Angsana New" w:hAnsi="Angsana New"/>
          <w:sz w:val="30"/>
          <w:szCs w:val="30"/>
        </w:rPr>
        <w:t xml:space="preserve"> </w:t>
      </w:r>
      <w:r w:rsidR="00087CFD" w:rsidRPr="006375B5">
        <w:rPr>
          <w:rFonts w:ascii="Angsana New" w:hAnsi="Angsana New"/>
          <w:sz w:val="30"/>
          <w:szCs w:val="30"/>
        </w:rPr>
        <w:t>FTREIT</w:t>
      </w:r>
      <w:r w:rsidR="008939E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B16B72" w:rsidRPr="006375B5">
        <w:rPr>
          <w:rFonts w:ascii="Angsana New" w:hAnsi="Angsana New" w:hint="cs"/>
          <w:sz w:val="30"/>
          <w:szCs w:val="30"/>
          <w:cs/>
        </w:rPr>
        <w:t>โดย</w:t>
      </w:r>
      <w:r w:rsidR="008939E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087CFD" w:rsidRPr="006375B5">
        <w:rPr>
          <w:rFonts w:ascii="Angsana New" w:hAnsi="Angsana New"/>
          <w:sz w:val="30"/>
          <w:szCs w:val="30"/>
        </w:rPr>
        <w:t>FTREIT</w:t>
      </w:r>
      <w:r w:rsidR="00242D47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ตกลงที่จะ</w:t>
      </w:r>
      <w:r w:rsidR="005516C4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 xml:space="preserve">จ่ายค่าเช่าในอัตราที่ตกลงกันตามสัญญา สัญญามีอายุตั้งแต่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Pr="006375B5">
        <w:rPr>
          <w:rFonts w:ascii="Angsana New" w:hAnsi="Angsana New"/>
          <w:sz w:val="30"/>
          <w:szCs w:val="30"/>
          <w:cs/>
        </w:rPr>
        <w:t xml:space="preserve"> ปี ถึง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ปี </w:t>
      </w:r>
      <w:r w:rsidR="003237F5" w:rsidRPr="006375B5">
        <w:rPr>
          <w:rFonts w:ascii="Angsana New" w:hAnsi="Angsana New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 xml:space="preserve">จะสิ้นสุดในเดือน สิงหาคม </w:t>
      </w:r>
      <w:r w:rsidR="000E564C" w:rsidRPr="000E564C">
        <w:rPr>
          <w:rFonts w:ascii="Angsana New" w:hAnsi="Angsana New"/>
          <w:sz w:val="30"/>
          <w:szCs w:val="30"/>
        </w:rPr>
        <w:t>2591</w:t>
      </w:r>
    </w:p>
    <w:p w14:paraId="305CDD3F" w14:textId="77777777" w:rsidR="003E512D" w:rsidRPr="006375B5" w:rsidRDefault="003E512D" w:rsidP="003E51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67864F26" w14:textId="69C7A149" w:rsidR="00C74BD3" w:rsidRPr="006375B5" w:rsidRDefault="00BE7033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บริษัทย่อยได้ทำสัญญาให้เช่าที่ดินกับบริษัทแห่งหนึ่ง ผู้เช่าตกลงที่จะจ่ายค่าเช่าในอัตราที่ตกลงกันตามสัญญา สัญญามีอายุ 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Pr="006375B5">
        <w:rPr>
          <w:rFonts w:ascii="Angsana New" w:hAnsi="Angsana New"/>
          <w:sz w:val="30"/>
          <w:szCs w:val="30"/>
          <w:cs/>
        </w:rPr>
        <w:t xml:space="preserve"> ปี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  <w:cs/>
        </w:rPr>
        <w:t xml:space="preserve"> เดือน </w:t>
      </w:r>
      <w:r w:rsidR="005756DE" w:rsidRPr="006375B5">
        <w:rPr>
          <w:rFonts w:ascii="Angsana New" w:hAnsi="Angsana New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 xml:space="preserve">จะสิ้นสุดในเดือน เมษายน </w:t>
      </w:r>
      <w:r w:rsidR="000E564C" w:rsidRPr="000E564C">
        <w:rPr>
          <w:rFonts w:ascii="Angsana New" w:hAnsi="Angsana New"/>
          <w:sz w:val="30"/>
          <w:szCs w:val="30"/>
        </w:rPr>
        <w:t>2587</w:t>
      </w:r>
    </w:p>
    <w:p w14:paraId="537C6B85" w14:textId="77777777" w:rsidR="00C74BD3" w:rsidRPr="006375B5" w:rsidRDefault="00C74BD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4"/>
          <w:szCs w:val="24"/>
        </w:rPr>
      </w:pPr>
    </w:p>
    <w:p w14:paraId="38B10179" w14:textId="73CE4007" w:rsidR="00A836C8" w:rsidRPr="006375B5" w:rsidRDefault="00A836C8" w:rsidP="00F3204B">
      <w:pPr>
        <w:pStyle w:val="Heading6"/>
        <w:numPr>
          <w:ilvl w:val="0"/>
          <w:numId w:val="16"/>
        </w:numPr>
        <w:tabs>
          <w:tab w:val="clear" w:pos="900"/>
          <w:tab w:val="num" w:pos="540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ประมาณการหนี้สินไม่หมุนเวียนสำหรับผลประโยชน์พนักงาน</w:t>
      </w:r>
    </w:p>
    <w:p w14:paraId="79924204" w14:textId="77777777" w:rsidR="003C652C" w:rsidRPr="006375B5" w:rsidRDefault="003C652C">
      <w:pPr>
        <w:rPr>
          <w:rFonts w:ascii="Angsana New" w:hAnsi="Angsana New"/>
          <w:sz w:val="28"/>
          <w:szCs w:val="28"/>
        </w:rPr>
      </w:pPr>
    </w:p>
    <w:tbl>
      <w:tblPr>
        <w:tblW w:w="9090" w:type="dxa"/>
        <w:tblInd w:w="441" w:type="dxa"/>
        <w:tblLayout w:type="fixed"/>
        <w:tblLook w:val="01E0" w:firstRow="1" w:lastRow="1" w:firstColumn="1" w:lastColumn="1" w:noHBand="0" w:noVBand="0"/>
      </w:tblPr>
      <w:tblGrid>
        <w:gridCol w:w="3780"/>
        <w:gridCol w:w="1350"/>
        <w:gridCol w:w="1350"/>
        <w:gridCol w:w="1350"/>
        <w:gridCol w:w="1260"/>
      </w:tblGrid>
      <w:tr w:rsidR="00AA75EB" w:rsidRPr="006375B5" w14:paraId="5F98D4B8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7AFB8318" w14:textId="77777777" w:rsidR="00AA75EB" w:rsidRPr="006375B5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2"/>
            <w:shd w:val="clear" w:color="auto" w:fill="auto"/>
            <w:vAlign w:val="bottom"/>
          </w:tcPr>
          <w:p w14:paraId="1DE12270" w14:textId="77777777" w:rsidR="00AA75EB" w:rsidRPr="006375B5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10" w:type="dxa"/>
            <w:gridSpan w:val="2"/>
            <w:shd w:val="clear" w:color="auto" w:fill="auto"/>
            <w:vAlign w:val="bottom"/>
          </w:tcPr>
          <w:p w14:paraId="60F2D9C2" w14:textId="77777777" w:rsidR="00AA75EB" w:rsidRPr="006375B5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CB0854" w:rsidRPr="006375B5" w14:paraId="1FE3382A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0525909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D294428" w14:textId="133166D2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03286EB4" w14:textId="2CB4A59E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12B9D66" w14:textId="771EABAB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414219C3" w14:textId="72463B24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5</w:t>
            </w:r>
          </w:p>
        </w:tc>
      </w:tr>
      <w:tr w:rsidR="00AA75EB" w:rsidRPr="006375B5" w14:paraId="1E9BDEAF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6AEE736E" w14:textId="77777777" w:rsidR="00AA75EB" w:rsidRPr="006375B5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4"/>
            <w:shd w:val="clear" w:color="auto" w:fill="auto"/>
            <w:vAlign w:val="bottom"/>
          </w:tcPr>
          <w:p w14:paraId="58CF2A70" w14:textId="77777777" w:rsidR="00AA75EB" w:rsidRPr="006375B5" w:rsidRDefault="006017CC" w:rsidP="00DA49B8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(ล้าน</w:t>
            </w:r>
            <w:r w:rsidR="00AA75EB" w:rsidRPr="006375B5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0F0154" w:rsidRPr="006375B5" w14:paraId="75CF1462" w14:textId="77777777" w:rsidTr="00DE4EB3">
        <w:tc>
          <w:tcPr>
            <w:tcW w:w="3780" w:type="dxa"/>
            <w:shd w:val="clear" w:color="auto" w:fill="auto"/>
          </w:tcPr>
          <w:p w14:paraId="2734AFE7" w14:textId="30AEF581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2B4D024B" w14:textId="5780FC3A" w:rsidR="000F0154" w:rsidRPr="006375B5" w:rsidRDefault="009E25C6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341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45DB4C3" w14:textId="00A67744" w:rsidR="000F0154" w:rsidRPr="006375B5" w:rsidRDefault="00CB0854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297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59EC7B8C" w14:textId="1AE14B81" w:rsidR="000F0154" w:rsidRPr="006375B5" w:rsidRDefault="009E25C6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82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04C9A7A" w14:textId="32EB92EE" w:rsidR="000F0154" w:rsidRPr="006375B5" w:rsidRDefault="00CB0854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69</w:t>
            </w:r>
          </w:p>
        </w:tc>
      </w:tr>
    </w:tbl>
    <w:p w14:paraId="56039D0C" w14:textId="77777777" w:rsidR="008D3CF0" w:rsidRPr="006375B5" w:rsidRDefault="008D3CF0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Theme="majorBidi" w:hAnsiTheme="majorBidi" w:cstheme="majorBidi"/>
          <w:b/>
          <w:bCs/>
          <w:i/>
          <w:iCs/>
          <w:color w:val="000000" w:themeColor="text1"/>
          <w:sz w:val="28"/>
          <w:szCs w:val="28"/>
        </w:rPr>
      </w:pPr>
    </w:p>
    <w:p w14:paraId="3EC597A9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b/>
          <w:bCs/>
          <w:i/>
          <w:iCs/>
          <w:color w:val="000000" w:themeColor="text1"/>
          <w:sz w:val="30"/>
          <w:szCs w:val="30"/>
          <w:cs/>
        </w:rPr>
      </w:pPr>
      <w:r w:rsidRPr="006375B5">
        <w:rPr>
          <w:b/>
          <w:bCs/>
          <w:i/>
          <w:iCs/>
          <w:color w:val="000000" w:themeColor="text1"/>
          <w:sz w:val="30"/>
          <w:szCs w:val="30"/>
          <w:cs/>
        </w:rPr>
        <w:br w:type="page"/>
      </w:r>
    </w:p>
    <w:p w14:paraId="44D714D6" w14:textId="1E4B032D" w:rsidR="00291968" w:rsidRPr="006375B5" w:rsidRDefault="00291968" w:rsidP="00AE47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b/>
          <w:bCs/>
          <w:i/>
          <w:iCs/>
          <w:color w:val="000000" w:themeColor="text1"/>
          <w:sz w:val="30"/>
          <w:szCs w:val="30"/>
        </w:rPr>
      </w:pPr>
      <w:r w:rsidRPr="006375B5">
        <w:rPr>
          <w:rFonts w:hint="cs"/>
          <w:b/>
          <w:bCs/>
          <w:i/>
          <w:iCs/>
          <w:color w:val="000000" w:themeColor="text1"/>
          <w:sz w:val="30"/>
          <w:szCs w:val="30"/>
          <w:cs/>
        </w:rPr>
        <w:lastRenderedPageBreak/>
        <w:t>โครงการผลประโยชน์ที่กำหนดไว้</w:t>
      </w:r>
      <w:r w:rsidRPr="006375B5">
        <w:rPr>
          <w:b/>
          <w:bCs/>
          <w:i/>
          <w:iCs/>
          <w:color w:val="000000" w:themeColor="text1"/>
          <w:sz w:val="30"/>
          <w:szCs w:val="30"/>
          <w:cs/>
        </w:rPr>
        <w:t xml:space="preserve"> </w:t>
      </w:r>
      <w:r w:rsidR="00E92EBB" w:rsidRPr="006375B5">
        <w:rPr>
          <w:b/>
          <w:bCs/>
          <w:i/>
          <w:iCs/>
          <w:color w:val="000000" w:themeColor="text1"/>
          <w:sz w:val="30"/>
          <w:szCs w:val="30"/>
        </w:rPr>
        <w:t xml:space="preserve"> </w:t>
      </w:r>
    </w:p>
    <w:p w14:paraId="4BA18F7B" w14:textId="77777777" w:rsidR="00AE47E1" w:rsidRPr="00963F81" w:rsidRDefault="00AE47E1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="Angsana New" w:hAnsi="Angsana New"/>
          <w:b/>
          <w:bCs/>
          <w:i/>
          <w:iCs/>
          <w:color w:val="000000" w:themeColor="text1"/>
          <w:sz w:val="30"/>
          <w:szCs w:val="30"/>
        </w:rPr>
      </w:pPr>
    </w:p>
    <w:p w14:paraId="4B4F7050" w14:textId="5F427853" w:rsidR="0013624F" w:rsidRPr="006375B5" w:rsidRDefault="00963F44" w:rsidP="00CD1D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color w:val="000000" w:themeColor="text1"/>
          <w:sz w:val="30"/>
          <w:szCs w:val="30"/>
        </w:rPr>
      </w:pPr>
      <w:r w:rsidRPr="006375B5">
        <w:rPr>
          <w:rFonts w:hint="cs"/>
          <w:color w:val="000000" w:themeColor="text1"/>
          <w:sz w:val="30"/>
          <w:szCs w:val="30"/>
          <w:cs/>
        </w:rPr>
        <w:t>กลุ่มบริษัทและบริษัทจัดการโครงการผลประโยชน์ที่กำหนดไว้ตามข้อกำหนดของพระราชบัญญัติคุ้มครองแรงงาน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พ.ศ. </w:t>
      </w:r>
      <w:r w:rsidR="000E564C" w:rsidRPr="000E564C">
        <w:rPr>
          <w:rFonts w:ascii="Angsana New" w:hAnsi="Angsana New"/>
          <w:color w:val="000000" w:themeColor="text1"/>
          <w:sz w:val="30"/>
          <w:szCs w:val="30"/>
        </w:rPr>
        <w:t>2541</w:t>
      </w:r>
      <w:r w:rsidRPr="006375B5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ในการให้ผลประโยชน์เมื่อเกษียณแก่พนักงานตามสิทธิและอายุงาน โครงการผลประโยชน์ที่กำหนดไว้มีความเสี่ยงจากการประมาณการ</w:t>
      </w:r>
      <w:r w:rsidRPr="006375B5">
        <w:rPr>
          <w:rFonts w:hint="cs"/>
          <w:color w:val="000000" w:themeColor="text1"/>
          <w:sz w:val="30"/>
          <w:szCs w:val="30"/>
          <w:cs/>
        </w:rPr>
        <w:t>ตามหลักคณิตศาสตร์ประกันภัย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ได้แก่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ความเสี่ยงของช่วงชีวิต</w:t>
      </w:r>
      <w:r w:rsidR="00963F81">
        <w:rPr>
          <w:rFonts w:hint="cs"/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ความเสี่ยงจากอัตราดอกเบี้ย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และความเสี่ยงจากตลาด</w:t>
      </w:r>
      <w:r w:rsidRPr="006375B5">
        <w:rPr>
          <w:color w:val="000000" w:themeColor="text1"/>
          <w:sz w:val="30"/>
          <w:szCs w:val="30"/>
          <w:cs/>
        </w:rPr>
        <w:t xml:space="preserve"> (</w:t>
      </w:r>
      <w:r w:rsidRPr="006375B5">
        <w:rPr>
          <w:rFonts w:hint="cs"/>
          <w:color w:val="000000" w:themeColor="text1"/>
          <w:sz w:val="30"/>
          <w:szCs w:val="30"/>
          <w:cs/>
        </w:rPr>
        <w:t>เงินลงทุน</w:t>
      </w:r>
      <w:r w:rsidRPr="006375B5">
        <w:rPr>
          <w:color w:val="000000" w:themeColor="text1"/>
          <w:sz w:val="30"/>
          <w:szCs w:val="30"/>
          <w:cs/>
        </w:rPr>
        <w:t>)</w:t>
      </w:r>
    </w:p>
    <w:p w14:paraId="375964C6" w14:textId="3D57FEB8" w:rsidR="00D048D2" w:rsidRPr="00963F81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000000" w:themeColor="text1"/>
          <w:sz w:val="30"/>
          <w:szCs w:val="30"/>
        </w:rPr>
      </w:pPr>
    </w:p>
    <w:tbl>
      <w:tblPr>
        <w:tblW w:w="926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9"/>
        <w:gridCol w:w="3131"/>
        <w:gridCol w:w="252"/>
        <w:gridCol w:w="558"/>
        <w:gridCol w:w="790"/>
        <w:gridCol w:w="237"/>
        <w:gridCol w:w="108"/>
        <w:gridCol w:w="236"/>
        <w:gridCol w:w="867"/>
        <w:gridCol w:w="237"/>
        <w:gridCol w:w="76"/>
        <w:gridCol w:w="272"/>
        <w:gridCol w:w="1036"/>
        <w:gridCol w:w="39"/>
        <w:gridCol w:w="198"/>
        <w:gridCol w:w="72"/>
        <w:gridCol w:w="1088"/>
        <w:gridCol w:w="52"/>
      </w:tblGrid>
      <w:tr w:rsidR="00953B0C" w:rsidRPr="006375B5" w14:paraId="423A4659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5BC6D691" w14:textId="1AB0E60A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มูลค่าปัจจุบันของภาระผูกพันตาม</w:t>
            </w:r>
          </w:p>
        </w:tc>
        <w:tc>
          <w:tcPr>
            <w:tcW w:w="136" w:type="pct"/>
          </w:tcPr>
          <w:p w14:paraId="762250DD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08" w:type="pct"/>
            <w:gridSpan w:val="6"/>
          </w:tcPr>
          <w:p w14:paraId="1D852679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8" w:type="pct"/>
          </w:tcPr>
          <w:p w14:paraId="1821B0EC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28" w:type="pct"/>
            <w:gridSpan w:val="8"/>
          </w:tcPr>
          <w:p w14:paraId="5F8D13B7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53B0C" w:rsidRPr="006375B5" w14:paraId="6E84E776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50A98944" w14:textId="33A65F09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39"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โครงการผลประโยชน์</w:t>
            </w:r>
          </w:p>
        </w:tc>
        <w:tc>
          <w:tcPr>
            <w:tcW w:w="136" w:type="pct"/>
          </w:tcPr>
          <w:p w14:paraId="1303D3BE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vAlign w:val="center"/>
          </w:tcPr>
          <w:p w14:paraId="14DED1EE" w14:textId="7F193F4B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CB0854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28" w:type="pct"/>
          </w:tcPr>
          <w:p w14:paraId="432849E3" w14:textId="76B3FDC5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53" w:type="pct"/>
            <w:gridSpan w:val="3"/>
            <w:vAlign w:val="center"/>
          </w:tcPr>
          <w:p w14:paraId="7BA76CAB" w14:textId="7AC89386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CB0854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28" w:type="pct"/>
          </w:tcPr>
          <w:p w14:paraId="6100C8D7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747" w:type="pct"/>
            <w:gridSpan w:val="3"/>
            <w:vAlign w:val="center"/>
          </w:tcPr>
          <w:p w14:paraId="7625CF85" w14:textId="0863FC78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CB0854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28" w:type="pct"/>
            <w:gridSpan w:val="2"/>
          </w:tcPr>
          <w:p w14:paraId="23972558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54" w:type="pct"/>
            <w:gridSpan w:val="3"/>
            <w:vAlign w:val="center"/>
          </w:tcPr>
          <w:p w14:paraId="7880568A" w14:textId="7087DE84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CB0854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5</w:t>
            </w:r>
          </w:p>
        </w:tc>
      </w:tr>
      <w:tr w:rsidR="00953B0C" w:rsidRPr="006375B5" w14:paraId="61BB1617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7BB09977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6" w:type="pct"/>
          </w:tcPr>
          <w:p w14:paraId="40FC7752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3165" w:type="pct"/>
            <w:gridSpan w:val="15"/>
          </w:tcPr>
          <w:p w14:paraId="307A5FD4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F0154" w:rsidRPr="006375B5" w14:paraId="301178B3" w14:textId="77777777" w:rsidTr="00A05528">
        <w:trPr>
          <w:gridBefore w:val="1"/>
          <w:wBefore w:w="10" w:type="pct"/>
          <w:trHeight w:val="146"/>
        </w:trPr>
        <w:tc>
          <w:tcPr>
            <w:tcW w:w="1689" w:type="pct"/>
          </w:tcPr>
          <w:p w14:paraId="614B5488" w14:textId="10FD590A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 xml:space="preserve">วันที่ </w:t>
            </w:r>
            <w:r w:rsidR="000E564C" w:rsidRPr="000E564C">
              <w:rPr>
                <w:rFonts w:asciiTheme="majorBidi" w:hAnsi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 xml:space="preserve">ตุลาคม </w:t>
            </w:r>
            <w:r w:rsidR="000E564C" w:rsidRPr="000E564C">
              <w:rPr>
                <w:rFonts w:asciiTheme="majorBidi" w:hAnsiTheme="majorBidi"/>
                <w:sz w:val="30"/>
                <w:szCs w:val="30"/>
              </w:rPr>
              <w:t>256</w:t>
            </w:r>
            <w:r w:rsidR="00116202">
              <w:rPr>
                <w:rFonts w:asciiTheme="majorBidi" w:hAnsiTheme="majorBidi"/>
                <w:sz w:val="30"/>
                <w:szCs w:val="30"/>
              </w:rPr>
              <w:t>5</w:t>
            </w:r>
            <w:r w:rsidR="006B4E42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/>
                <w:sz w:val="30"/>
                <w:szCs w:val="30"/>
              </w:rPr>
              <w:t>/</w:t>
            </w:r>
            <w:r w:rsidR="006B4E42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/>
                <w:sz w:val="30"/>
                <w:szCs w:val="30"/>
              </w:rPr>
              <w:t>256</w:t>
            </w:r>
            <w:r w:rsidR="00116202">
              <w:rPr>
                <w:rFonts w:asciiTheme="majorBidi" w:hAnsiTheme="majorBidi"/>
                <w:sz w:val="30"/>
                <w:szCs w:val="30"/>
              </w:rPr>
              <w:t>4</w:t>
            </w:r>
          </w:p>
        </w:tc>
        <w:tc>
          <w:tcPr>
            <w:tcW w:w="136" w:type="pct"/>
          </w:tcPr>
          <w:p w14:paraId="21F6DFFE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16FBCD0C" w14:textId="5AF67392" w:rsidR="000F0154" w:rsidRPr="00BA1BBC" w:rsidRDefault="00E11263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sz w:val="30"/>
                <w:szCs w:val="30"/>
                <w:cs/>
                <w:lang w:val="en-US" w:bidi="th-TH"/>
              </w:rPr>
            </w:pPr>
            <w:r w:rsidRPr="00BA1BBC">
              <w:rPr>
                <w:rFonts w:asciiTheme="majorBidi" w:hAnsiTheme="majorBidi" w:cstheme="majorBidi" w:hint="cs"/>
                <w:b/>
                <w:sz w:val="30"/>
                <w:szCs w:val="30"/>
                <w:cs/>
                <w:lang w:val="en-US" w:bidi="th-TH"/>
              </w:rPr>
              <w:t>297</w:t>
            </w:r>
          </w:p>
        </w:tc>
        <w:tc>
          <w:tcPr>
            <w:tcW w:w="128" w:type="pct"/>
          </w:tcPr>
          <w:p w14:paraId="54F5FA8F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7B9A1870" w14:textId="7BDB4732" w:rsidR="000F0154" w:rsidRPr="006375B5" w:rsidRDefault="000E564C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2</w:t>
            </w:r>
            <w:r w:rsidR="00934F1B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84</w:t>
            </w:r>
          </w:p>
        </w:tc>
        <w:tc>
          <w:tcPr>
            <w:tcW w:w="128" w:type="pct"/>
          </w:tcPr>
          <w:p w14:paraId="61A86E61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159F7C72" w14:textId="48F4F03D" w:rsidR="000F0154" w:rsidRPr="000F0154" w:rsidRDefault="00E11263" w:rsidP="000F0154">
            <w:pPr>
              <w:pStyle w:val="acctfourfigures"/>
              <w:tabs>
                <w:tab w:val="clear" w:pos="765"/>
                <w:tab w:val="decimal" w:pos="1105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69</w:t>
            </w:r>
          </w:p>
        </w:tc>
        <w:tc>
          <w:tcPr>
            <w:tcW w:w="128" w:type="pct"/>
            <w:gridSpan w:val="2"/>
          </w:tcPr>
          <w:p w14:paraId="2275E8E6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0747DF9" w14:textId="4D8A5EE9" w:rsidR="000F0154" w:rsidRPr="006375B5" w:rsidRDefault="00934F1B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71</w:t>
            </w:r>
          </w:p>
        </w:tc>
      </w:tr>
      <w:tr w:rsidR="000F0154" w:rsidRPr="006375B5" w14:paraId="4A4E6CDB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6BC537C9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36" w:type="pct"/>
          </w:tcPr>
          <w:p w14:paraId="07FA1462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10"/>
                <w:szCs w:val="10"/>
              </w:rPr>
            </w:pPr>
          </w:p>
        </w:tc>
        <w:tc>
          <w:tcPr>
            <w:tcW w:w="727" w:type="pct"/>
            <w:gridSpan w:val="2"/>
          </w:tcPr>
          <w:p w14:paraId="1FEC988B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128" w:type="pct"/>
          </w:tcPr>
          <w:p w14:paraId="52A4D507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188D40CB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128" w:type="pct"/>
          </w:tcPr>
          <w:p w14:paraId="7DFB57A7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10"/>
                <w:szCs w:val="1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2E5E8C71" w14:textId="77777777" w:rsidR="000F0154" w:rsidRPr="006375B5" w:rsidRDefault="000F0154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10"/>
                <w:szCs w:val="10"/>
              </w:rPr>
            </w:pPr>
          </w:p>
        </w:tc>
        <w:tc>
          <w:tcPr>
            <w:tcW w:w="128" w:type="pct"/>
            <w:gridSpan w:val="2"/>
          </w:tcPr>
          <w:p w14:paraId="7C3E9EBE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095CDB1C" w14:textId="77777777" w:rsidR="000F0154" w:rsidRPr="006375B5" w:rsidRDefault="000F0154" w:rsidP="000F0154">
            <w:pPr>
              <w:pStyle w:val="acctfourfigures"/>
              <w:tabs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</w:tr>
      <w:tr w:rsidR="000F0154" w:rsidRPr="006375B5" w14:paraId="4F3E8C48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3DB2E36D" w14:textId="362DB19F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36" w:type="pct"/>
          </w:tcPr>
          <w:p w14:paraId="12CBAC95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2AA89DC2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21B8D5D9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4AF0AC6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E133C65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1300B906" w14:textId="77777777" w:rsidR="000F0154" w:rsidRPr="006375B5" w:rsidRDefault="000F0154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1DC6D5D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7006C849" w14:textId="77777777" w:rsidR="000F0154" w:rsidRPr="006375B5" w:rsidRDefault="000F0154" w:rsidP="000F0154">
            <w:pPr>
              <w:pStyle w:val="acctfourfigures"/>
              <w:tabs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CB0854" w:rsidRPr="006375B5" w14:paraId="0596A0FE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323195C1" w14:textId="3AA0FAEC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36" w:type="pct"/>
          </w:tcPr>
          <w:p w14:paraId="334ADC2A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59ED02EF" w14:textId="33F4555A" w:rsidR="00CB0854" w:rsidRPr="00747B26" w:rsidRDefault="00747B26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47B26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59</w:t>
            </w:r>
          </w:p>
        </w:tc>
        <w:tc>
          <w:tcPr>
            <w:tcW w:w="128" w:type="pct"/>
          </w:tcPr>
          <w:p w14:paraId="74967632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shd w:val="clear" w:color="auto" w:fill="auto"/>
          </w:tcPr>
          <w:p w14:paraId="4B41412B" w14:textId="1A5CAD8C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48</w:t>
            </w:r>
          </w:p>
        </w:tc>
        <w:tc>
          <w:tcPr>
            <w:tcW w:w="128" w:type="pct"/>
          </w:tcPr>
          <w:p w14:paraId="216DE2C5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FA1525F" w14:textId="13111AD2" w:rsidR="00CB0854" w:rsidRPr="006375B5" w:rsidRDefault="00640DAB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128" w:type="pct"/>
            <w:gridSpan w:val="2"/>
          </w:tcPr>
          <w:p w14:paraId="3AE1BFD5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01892680" w14:textId="6508576E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</w:tr>
      <w:tr w:rsidR="00CB0854" w:rsidRPr="006375B5" w14:paraId="6E0D58D9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52549E55" w14:textId="25352620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340A5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ต้นทุนบริการ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ในอดีต</w:t>
            </w:r>
          </w:p>
        </w:tc>
        <w:tc>
          <w:tcPr>
            <w:tcW w:w="136" w:type="pct"/>
          </w:tcPr>
          <w:p w14:paraId="134B06E9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054DEED" w14:textId="7B00E0F5" w:rsidR="00CB0854" w:rsidRPr="00BA1BBC" w:rsidRDefault="00796E1C" w:rsidP="00BF6CF2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BA1BBC">
              <w:rPr>
                <w:rFonts w:asciiTheme="majorBidi" w:hAnsiTheme="majorBidi" w:cstheme="majorBidi" w:hint="cs"/>
                <w:b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12F9127A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shd w:val="clear" w:color="auto" w:fill="auto"/>
          </w:tcPr>
          <w:p w14:paraId="784686C4" w14:textId="26BDEA64" w:rsidR="00CB0854" w:rsidRPr="000E564C" w:rsidRDefault="00CB0854" w:rsidP="007D615B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28" w:type="pct"/>
          </w:tcPr>
          <w:p w14:paraId="44AD131A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3EC296B3" w14:textId="07C6F36A" w:rsidR="00CB0854" w:rsidRDefault="00640DAB" w:rsidP="00CB0854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4A1C2B17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35ADF7EF" w14:textId="39C4BA42" w:rsidR="00CB0854" w:rsidRPr="000E564C" w:rsidRDefault="00CB0854" w:rsidP="00CB0854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B0854" w:rsidRPr="006375B5" w14:paraId="53E75AC8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30C91E7B" w14:textId="4CC715A3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36" w:type="pct"/>
          </w:tcPr>
          <w:p w14:paraId="2EA32A8E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4A44335" w14:textId="6BC31C00" w:rsidR="00CB0854" w:rsidRPr="00BA1BBC" w:rsidRDefault="00796E1C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BA1BBC">
              <w:rPr>
                <w:rFonts w:asciiTheme="majorBidi" w:hAnsiTheme="majorBidi" w:cstheme="majorBidi" w:hint="cs"/>
                <w:b/>
                <w:sz w:val="30"/>
                <w:szCs w:val="30"/>
                <w:cs/>
                <w:lang w:val="en-US" w:bidi="th-TH"/>
              </w:rPr>
              <w:t>8</w:t>
            </w:r>
          </w:p>
        </w:tc>
        <w:tc>
          <w:tcPr>
            <w:tcW w:w="128" w:type="pct"/>
          </w:tcPr>
          <w:p w14:paraId="6CB315E1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shd w:val="clear" w:color="auto" w:fill="auto"/>
          </w:tcPr>
          <w:p w14:paraId="2D5B3979" w14:textId="4B0C8FBA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28" w:type="pct"/>
          </w:tcPr>
          <w:p w14:paraId="1FB89D9E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88374E4" w14:textId="4342FF68" w:rsidR="00CB0854" w:rsidRPr="006375B5" w:rsidRDefault="009E7700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28" w:type="pct"/>
            <w:gridSpan w:val="2"/>
          </w:tcPr>
          <w:p w14:paraId="36281509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3ABBDBAD" w14:textId="30D1DBC6" w:rsidR="00CB0854" w:rsidRPr="000F0154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CB0854" w:rsidRPr="006375B5" w14:paraId="420ED15D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6D9289D0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6" w:type="pct"/>
          </w:tcPr>
          <w:p w14:paraId="29BDE4A1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4F8B5E6" w14:textId="20F2AEE0" w:rsidR="00CB0854" w:rsidRPr="006375B5" w:rsidRDefault="009E7700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67</w:t>
            </w:r>
          </w:p>
        </w:tc>
        <w:tc>
          <w:tcPr>
            <w:tcW w:w="128" w:type="pct"/>
          </w:tcPr>
          <w:p w14:paraId="0467285A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83B87A" w14:textId="5D315D98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58</w:t>
            </w:r>
          </w:p>
        </w:tc>
        <w:tc>
          <w:tcPr>
            <w:tcW w:w="128" w:type="pct"/>
          </w:tcPr>
          <w:p w14:paraId="4C48C123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264AFC" w14:textId="3365D438" w:rsidR="00CB0854" w:rsidRPr="006375B5" w:rsidRDefault="009E7700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</w:p>
        </w:tc>
        <w:tc>
          <w:tcPr>
            <w:tcW w:w="128" w:type="pct"/>
            <w:gridSpan w:val="2"/>
          </w:tcPr>
          <w:p w14:paraId="3E177545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4FABC19" w14:textId="0738E150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</w:p>
        </w:tc>
      </w:tr>
      <w:tr w:rsidR="00CB0854" w:rsidRPr="006375B5" w14:paraId="47724C66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4D82C529" w14:textId="04FD288E" w:rsidR="00CB0854" w:rsidRPr="00963F81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6" w:type="pct"/>
          </w:tcPr>
          <w:p w14:paraId="2CD290B6" w14:textId="77777777" w:rsidR="00CB0854" w:rsidRPr="00963F81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25064F4A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E1C940F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top w:val="single" w:sz="4" w:space="0" w:color="auto"/>
            </w:tcBorders>
          </w:tcPr>
          <w:p w14:paraId="2968FCE9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3BBB3B0E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18D55BB5" w14:textId="77777777" w:rsidR="00CB0854" w:rsidRPr="00963F81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4C2BFD81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4EA91408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CB0854" w:rsidRPr="006375B5" w14:paraId="380D0C47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476C86DA" w14:textId="7F0993EB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6" w:type="pct"/>
          </w:tcPr>
          <w:p w14:paraId="297E335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6984316C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F68EB82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471F8396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1F07F586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F62DBF7" w14:textId="77777777" w:rsidR="00CB0854" w:rsidRPr="006375B5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5E9D54BE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54C8D7D6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CB0854" w:rsidRPr="006375B5" w14:paraId="49439BD7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06E9C890" w14:textId="409622CC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(กำไร)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lang w:val="en-GB"/>
              </w:rPr>
              <w:t xml:space="preserve"> 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ขาดทุนจากการประมาณการ</w:t>
            </w:r>
          </w:p>
        </w:tc>
        <w:tc>
          <w:tcPr>
            <w:tcW w:w="136" w:type="pct"/>
          </w:tcPr>
          <w:p w14:paraId="51BFF82E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CA0DB92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5214483B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6F23D141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4C1F91F0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22E909B" w14:textId="77777777" w:rsidR="00CB0854" w:rsidRPr="006375B5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7F6E8423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DD04067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CB0854" w:rsidRPr="006375B5" w14:paraId="36392312" w14:textId="77777777" w:rsidTr="00A05528">
        <w:trPr>
          <w:gridBefore w:val="1"/>
          <w:wBefore w:w="10" w:type="pct"/>
          <w:trHeight w:val="60"/>
        </w:trPr>
        <w:tc>
          <w:tcPr>
            <w:tcW w:w="1689" w:type="pct"/>
            <w:shd w:val="clear" w:color="auto" w:fill="auto"/>
          </w:tcPr>
          <w:p w14:paraId="29502A32" w14:textId="74AE9F19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ตามหลัก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</w:rPr>
              <w:t>คณิตศาสตร์ประกันภัย</w:t>
            </w:r>
          </w:p>
        </w:tc>
        <w:tc>
          <w:tcPr>
            <w:tcW w:w="136" w:type="pct"/>
          </w:tcPr>
          <w:p w14:paraId="036F785D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6669441A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6F667BC0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49A65A94" w14:textId="2DBE5DCB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DEDB3EA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31BCACE" w14:textId="77777777" w:rsidR="00CB0854" w:rsidRPr="006375B5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0C4046E3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18EC244B" w14:textId="2035099C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</w:tr>
      <w:tr w:rsidR="00CB0854" w:rsidRPr="006375B5" w14:paraId="4A95A534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49032A80" w14:textId="25008DD5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ข้อสมมติด้านประชากรศาสตร์</w:t>
            </w:r>
          </w:p>
        </w:tc>
        <w:tc>
          <w:tcPr>
            <w:tcW w:w="136" w:type="pct"/>
          </w:tcPr>
          <w:p w14:paraId="19825CD9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3930BD56" w14:textId="77408A7F" w:rsidR="00CB0854" w:rsidRPr="006375B5" w:rsidRDefault="009E7700" w:rsidP="00BA1BBC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1DDC512E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28230962" w14:textId="44037415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(9)</w:t>
            </w:r>
          </w:p>
        </w:tc>
        <w:tc>
          <w:tcPr>
            <w:tcW w:w="128" w:type="pct"/>
          </w:tcPr>
          <w:p w14:paraId="632BCCDE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225F3971" w14:textId="7DAB091D" w:rsidR="00CB0854" w:rsidRPr="006375B5" w:rsidRDefault="00640DAB" w:rsidP="00CB0854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3A2B60E5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D30F78D" w14:textId="28607D64" w:rsidR="00CB0854" w:rsidRPr="000F0154" w:rsidRDefault="00CB0854" w:rsidP="00DD5974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B0854" w:rsidRPr="006375B5" w14:paraId="253AED18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69EF9295" w14:textId="5045D68A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ข้อสมมติทางการเงิน</w:t>
            </w:r>
          </w:p>
        </w:tc>
        <w:tc>
          <w:tcPr>
            <w:tcW w:w="136" w:type="pct"/>
          </w:tcPr>
          <w:p w14:paraId="26D73E0A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2A73CC4B" w14:textId="55F04ECA" w:rsidR="00CB0854" w:rsidRPr="006375B5" w:rsidRDefault="009E7700" w:rsidP="009E7700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8" w:type="pct"/>
          </w:tcPr>
          <w:p w14:paraId="377117BD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08A873DF" w14:textId="5053368E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(22)</w:t>
            </w:r>
          </w:p>
        </w:tc>
        <w:tc>
          <w:tcPr>
            <w:tcW w:w="128" w:type="pct"/>
          </w:tcPr>
          <w:p w14:paraId="4171ED0E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4AA01105" w14:textId="2589AB74" w:rsidR="00CB0854" w:rsidRPr="006375B5" w:rsidRDefault="00640DAB" w:rsidP="00640DAB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79B9CBF9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67D30385" w14:textId="447B9A48" w:rsidR="00CB0854" w:rsidRPr="000F0154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(5)</w:t>
            </w:r>
          </w:p>
        </w:tc>
      </w:tr>
      <w:tr w:rsidR="00CB0854" w:rsidRPr="006375B5" w14:paraId="41A360B4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60A67B26" w14:textId="2B042D55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36" w:type="pct"/>
          </w:tcPr>
          <w:p w14:paraId="6DCF3AF1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</w:tcPr>
          <w:p w14:paraId="42151D19" w14:textId="17A57E87" w:rsidR="00CB0854" w:rsidRPr="006375B5" w:rsidRDefault="003819B3" w:rsidP="003819B3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3F0A1123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bottom w:val="single" w:sz="4" w:space="0" w:color="auto"/>
            </w:tcBorders>
          </w:tcPr>
          <w:p w14:paraId="00404961" w14:textId="5511E270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(11)</w:t>
            </w:r>
          </w:p>
        </w:tc>
        <w:tc>
          <w:tcPr>
            <w:tcW w:w="128" w:type="pct"/>
          </w:tcPr>
          <w:p w14:paraId="3D4BC3AA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</w:tcPr>
          <w:p w14:paraId="1E9E17CB" w14:textId="2D8335D1" w:rsidR="00CB0854" w:rsidRPr="006375B5" w:rsidRDefault="00640DAB" w:rsidP="00640DAB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3203901A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4DBC089D" w14:textId="61B61DED" w:rsidR="00CB0854" w:rsidRPr="000F0154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(6)</w:t>
            </w:r>
          </w:p>
        </w:tc>
      </w:tr>
      <w:tr w:rsidR="00CB0854" w:rsidRPr="006375B5" w14:paraId="68E20C87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1EA422E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6" w:type="pct"/>
          </w:tcPr>
          <w:p w14:paraId="19DBA660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</w:tcPr>
          <w:p w14:paraId="1A8A7C08" w14:textId="3BD21B17" w:rsidR="00CB0854" w:rsidRPr="006375B5" w:rsidRDefault="003819B3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8" w:type="pct"/>
          </w:tcPr>
          <w:p w14:paraId="4DC4F980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bottom w:val="single" w:sz="4" w:space="0" w:color="auto"/>
            </w:tcBorders>
          </w:tcPr>
          <w:p w14:paraId="18A47EFD" w14:textId="77459F2E" w:rsidR="00CB0854" w:rsidRPr="000F0154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(42)</w:t>
            </w:r>
          </w:p>
        </w:tc>
        <w:tc>
          <w:tcPr>
            <w:tcW w:w="128" w:type="pct"/>
          </w:tcPr>
          <w:p w14:paraId="79A8816E" w14:textId="77777777" w:rsidR="00CB0854" w:rsidRPr="000F0154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</w:tcPr>
          <w:p w14:paraId="507A4AC7" w14:textId="1DB46101" w:rsidR="00CB0854" w:rsidRPr="006375B5" w:rsidRDefault="00640DAB" w:rsidP="00640DAB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7E938AD5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7D4205B6" w14:textId="7B09F36C" w:rsidR="00CB0854" w:rsidRPr="000F0154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(11)</w:t>
            </w:r>
          </w:p>
        </w:tc>
      </w:tr>
      <w:tr w:rsidR="00CB0854" w:rsidRPr="006375B5" w14:paraId="351FE7AA" w14:textId="77777777" w:rsidTr="005406AC">
        <w:trPr>
          <w:gridBefore w:val="1"/>
          <w:wBefore w:w="10" w:type="pct"/>
        </w:trPr>
        <w:tc>
          <w:tcPr>
            <w:tcW w:w="1689" w:type="pct"/>
          </w:tcPr>
          <w:p w14:paraId="683D3A9F" w14:textId="77777777" w:rsidR="00CB0854" w:rsidRPr="00963F81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6" w:type="pct"/>
          </w:tcPr>
          <w:p w14:paraId="0FFECE24" w14:textId="77777777" w:rsidR="00CB0854" w:rsidRPr="00963F81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3D36EF87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F8FED93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top w:val="single" w:sz="4" w:space="0" w:color="auto"/>
            </w:tcBorders>
          </w:tcPr>
          <w:p w14:paraId="4F9A10F2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8" w:type="pct"/>
          </w:tcPr>
          <w:p w14:paraId="6488E728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7318E22A" w14:textId="77777777" w:rsidR="00CB0854" w:rsidRPr="00963F81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1CA95008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2670169A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</w:tr>
      <w:tr w:rsidR="00CB0854" w:rsidRPr="006375B5" w14:paraId="798BD58A" w14:textId="77777777" w:rsidTr="005406AC">
        <w:trPr>
          <w:gridBefore w:val="1"/>
          <w:wBefore w:w="10" w:type="pct"/>
        </w:trPr>
        <w:tc>
          <w:tcPr>
            <w:tcW w:w="1689" w:type="pct"/>
          </w:tcPr>
          <w:p w14:paraId="7C835ACC" w14:textId="501ACFA9" w:rsidR="00CB0854" w:rsidRPr="005406AC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ได้มาจากการซื้อสินทรัพย์</w:t>
            </w:r>
          </w:p>
        </w:tc>
        <w:tc>
          <w:tcPr>
            <w:tcW w:w="136" w:type="pct"/>
          </w:tcPr>
          <w:p w14:paraId="563F4A88" w14:textId="77777777" w:rsidR="00CB0854" w:rsidRPr="005406AC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551B1826" w14:textId="67D02618" w:rsidR="00CB0854" w:rsidRPr="005406AC" w:rsidRDefault="003819B3" w:rsidP="003819B3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0B7A545B" w14:textId="77777777" w:rsidR="00CB0854" w:rsidRPr="005406AC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6F02E5C5" w14:textId="0E9FB82D" w:rsidR="00CB0854" w:rsidRPr="005406AC" w:rsidRDefault="00CB0854" w:rsidP="000D2BB1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28" w:type="pct"/>
          </w:tcPr>
          <w:p w14:paraId="5D35B80B" w14:textId="77777777" w:rsidR="00CB0854" w:rsidRPr="005406AC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0E25309" w14:textId="1E715A89" w:rsidR="00CB0854" w:rsidRPr="005406AC" w:rsidRDefault="00640DAB" w:rsidP="00CB0854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359886B1" w14:textId="77777777" w:rsidR="00CB0854" w:rsidRPr="005406AC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3774090C" w14:textId="075915ED" w:rsidR="00CB0854" w:rsidRPr="005406AC" w:rsidRDefault="00CB0854" w:rsidP="00CB0854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5406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B0854" w:rsidRPr="006375B5" w14:paraId="2274FAAF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1ED416CC" w14:textId="17DDDFAD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ผลประโยชน์จ่าย</w:t>
            </w:r>
          </w:p>
        </w:tc>
        <w:tc>
          <w:tcPr>
            <w:tcW w:w="136" w:type="pct"/>
          </w:tcPr>
          <w:p w14:paraId="497B4EF9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1A918F82" w14:textId="30166FEA" w:rsidR="00CB0854" w:rsidRPr="006375B5" w:rsidRDefault="003819B3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(19)</w:t>
            </w:r>
          </w:p>
        </w:tc>
        <w:tc>
          <w:tcPr>
            <w:tcW w:w="128" w:type="pct"/>
          </w:tcPr>
          <w:p w14:paraId="5D3B3B07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shd w:val="clear" w:color="auto" w:fill="auto"/>
          </w:tcPr>
          <w:p w14:paraId="44545C5A" w14:textId="0494FA8F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(10)</w:t>
            </w:r>
          </w:p>
        </w:tc>
        <w:tc>
          <w:tcPr>
            <w:tcW w:w="128" w:type="pct"/>
          </w:tcPr>
          <w:p w14:paraId="7367B63E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6CC768A6" w14:textId="68B3B39E" w:rsidR="00CB0854" w:rsidRPr="006375B5" w:rsidRDefault="009E7700" w:rsidP="009E7700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39069986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4D3C6ED7" w14:textId="56520772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(4)</w:t>
            </w:r>
          </w:p>
        </w:tc>
      </w:tr>
      <w:tr w:rsidR="00CB0854" w:rsidRPr="006375B5" w14:paraId="4343B5F5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2B35099C" w14:textId="77777777" w:rsidR="009553B7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รับโอน</w:t>
            </w:r>
            <w:r w:rsidR="009553B7">
              <w:rPr>
                <w:rFonts w:asciiTheme="majorBidi" w:hAnsiTheme="majorBidi" w:hint="cs"/>
                <w:sz w:val="30"/>
                <w:szCs w:val="30"/>
                <w:cs/>
              </w:rPr>
              <w:t xml:space="preserve"> (โอน)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ผลประโยชน์</w:t>
            </w:r>
          </w:p>
          <w:p w14:paraId="5F00505B" w14:textId="5D30619C" w:rsidR="00CB0854" w:rsidRPr="006375B5" w:rsidRDefault="009553B7" w:rsidP="009553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="00CB0854" w:rsidRPr="006375B5">
              <w:rPr>
                <w:rFonts w:asciiTheme="majorBidi" w:hAnsiTheme="majorBidi" w:hint="cs"/>
                <w:sz w:val="30"/>
                <w:szCs w:val="30"/>
                <w:cs/>
              </w:rPr>
              <w:t>พนักงานบริษัทในเครือ</w:t>
            </w:r>
          </w:p>
        </w:tc>
        <w:tc>
          <w:tcPr>
            <w:tcW w:w="136" w:type="pct"/>
          </w:tcPr>
          <w:p w14:paraId="2A179BF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  <w:vAlign w:val="bottom"/>
          </w:tcPr>
          <w:p w14:paraId="66C6EB3B" w14:textId="7A1A3D7D" w:rsidR="00CB0854" w:rsidRPr="006375B5" w:rsidRDefault="003819B3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(5)</w:t>
            </w:r>
          </w:p>
        </w:tc>
        <w:tc>
          <w:tcPr>
            <w:tcW w:w="128" w:type="pct"/>
            <w:vAlign w:val="bottom"/>
          </w:tcPr>
          <w:p w14:paraId="783B1F7B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F33A4DA" w14:textId="21865EB2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28" w:type="pct"/>
            <w:vAlign w:val="bottom"/>
          </w:tcPr>
          <w:p w14:paraId="4B47F9B7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  <w:vAlign w:val="bottom"/>
          </w:tcPr>
          <w:p w14:paraId="2343B600" w14:textId="12A6A76A" w:rsidR="00CB0854" w:rsidRPr="006375B5" w:rsidRDefault="00640DAB" w:rsidP="00CB0854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  <w:vAlign w:val="bottom"/>
          </w:tcPr>
          <w:p w14:paraId="77A9F3A4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  <w:vAlign w:val="bottom"/>
          </w:tcPr>
          <w:p w14:paraId="4DF4CC05" w14:textId="784FFB43" w:rsidR="00CB0854" w:rsidRPr="006375B5" w:rsidRDefault="00CB0854" w:rsidP="00DD5974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B0854" w:rsidRPr="006375B5" w14:paraId="5FB945D5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33C1A1EC" w14:textId="76AAAEB0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Theme="majorBidi" w:hAnsi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36" w:type="pct"/>
          </w:tcPr>
          <w:p w14:paraId="266DADF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8B84874" w14:textId="77ADF920" w:rsidR="00CB0854" w:rsidRPr="006375B5" w:rsidRDefault="00896E5E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341</w:t>
            </w:r>
          </w:p>
        </w:tc>
        <w:tc>
          <w:tcPr>
            <w:tcW w:w="128" w:type="pct"/>
          </w:tcPr>
          <w:p w14:paraId="30C074EA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25208A0" w14:textId="7C265AF9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297</w:t>
            </w:r>
          </w:p>
        </w:tc>
        <w:tc>
          <w:tcPr>
            <w:tcW w:w="128" w:type="pct"/>
          </w:tcPr>
          <w:p w14:paraId="0021D73E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2D4B1554" w14:textId="44A5D197" w:rsidR="00CB0854" w:rsidRPr="006375B5" w:rsidRDefault="00896E5E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128" w:type="pct"/>
            <w:gridSpan w:val="2"/>
          </w:tcPr>
          <w:p w14:paraId="347E0D03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2C5F79E" w14:textId="22AD828F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69</w:t>
            </w:r>
          </w:p>
        </w:tc>
      </w:tr>
      <w:tr w:rsidR="00BA1BBC" w:rsidRPr="006375B5" w14:paraId="1ACEB025" w14:textId="77777777" w:rsidTr="00BA1BBC">
        <w:trPr>
          <w:gridBefore w:val="1"/>
          <w:wBefore w:w="10" w:type="pct"/>
        </w:trPr>
        <w:tc>
          <w:tcPr>
            <w:tcW w:w="1689" w:type="pct"/>
          </w:tcPr>
          <w:p w14:paraId="53E798A3" w14:textId="77777777" w:rsidR="00BA1BBC" w:rsidRPr="006375B5" w:rsidRDefault="00BA1BBC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6" w:type="pct"/>
          </w:tcPr>
          <w:p w14:paraId="76D78B57" w14:textId="77777777" w:rsidR="00BA1BBC" w:rsidRPr="006375B5" w:rsidRDefault="00BA1BBC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4609788C" w14:textId="77777777" w:rsidR="00BA1BBC" w:rsidRDefault="00BA1BBC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4627B15" w14:textId="77777777" w:rsidR="00BA1BBC" w:rsidRPr="006375B5" w:rsidRDefault="00BA1BBC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top w:val="single" w:sz="4" w:space="0" w:color="auto"/>
            </w:tcBorders>
          </w:tcPr>
          <w:p w14:paraId="0118C7DF" w14:textId="77777777" w:rsidR="00BA1BBC" w:rsidRDefault="00BA1BBC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2EB87793" w14:textId="77777777" w:rsidR="00BA1BBC" w:rsidRPr="006375B5" w:rsidRDefault="00BA1BBC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75D019C4" w14:textId="77777777" w:rsidR="00BA1BBC" w:rsidRDefault="00BA1BBC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4B7977F7" w14:textId="77777777" w:rsidR="00BA1BBC" w:rsidRPr="006375B5" w:rsidRDefault="00BA1BBC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0DFC156D" w14:textId="77777777" w:rsidR="00BA1BBC" w:rsidRDefault="00BA1BBC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B0854" w:rsidRPr="006375B5" w14:paraId="3B80493A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51FEE993" w14:textId="6488528F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lastRenderedPageBreak/>
              <w:t>ข้อสมมติหลักในการประมาณการตาม</w:t>
            </w:r>
          </w:p>
        </w:tc>
        <w:tc>
          <w:tcPr>
            <w:tcW w:w="1376" w:type="pct"/>
            <w:gridSpan w:val="7"/>
          </w:tcPr>
          <w:p w14:paraId="3B53917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1000F6CD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13" w:type="pct"/>
            <w:gridSpan w:val="5"/>
          </w:tcPr>
          <w:p w14:paraId="1008C528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B0854" w:rsidRPr="006375B5" w14:paraId="186193A7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43860AAA" w14:textId="3DD2ADEC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4"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612" w:type="pct"/>
            <w:gridSpan w:val="3"/>
            <w:vAlign w:val="center"/>
          </w:tcPr>
          <w:p w14:paraId="0853F85F" w14:textId="6AC6ABB9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27" w:type="pct"/>
            <w:vAlign w:val="center"/>
          </w:tcPr>
          <w:p w14:paraId="186C1B79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7" w:type="pct"/>
            <w:gridSpan w:val="3"/>
            <w:vAlign w:val="center"/>
          </w:tcPr>
          <w:p w14:paraId="0666A4F6" w14:textId="1AB3103D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47" w:type="pct"/>
          </w:tcPr>
          <w:p w14:paraId="2AD32718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  <w:gridSpan w:val="2"/>
            <w:vAlign w:val="center"/>
          </w:tcPr>
          <w:p w14:paraId="018F8044" w14:textId="24D520FC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46" w:type="pct"/>
            <w:gridSpan w:val="2"/>
            <w:vAlign w:val="center"/>
          </w:tcPr>
          <w:p w14:paraId="79385B2F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7" w:type="pct"/>
            <w:vAlign w:val="center"/>
          </w:tcPr>
          <w:p w14:paraId="020F19E8" w14:textId="23473633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CB0854" w:rsidRPr="006375B5" w14:paraId="54D1D657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726A3440" w14:textId="77777777" w:rsidR="00CB0854" w:rsidRPr="006375B5" w:rsidRDefault="00CB0854" w:rsidP="00CB0854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36" w:type="pct"/>
            <w:gridSpan w:val="13"/>
          </w:tcPr>
          <w:p w14:paraId="6F637023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CB0854" w:rsidRPr="006375B5" w14:paraId="74FF71EF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1118A98A" w14:textId="77777777" w:rsidR="00CB0854" w:rsidRPr="006375B5" w:rsidRDefault="00CB0854" w:rsidP="00CB0854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612" w:type="pct"/>
            <w:gridSpan w:val="3"/>
          </w:tcPr>
          <w:p w14:paraId="7A2CD61E" w14:textId="1E2D4C09" w:rsidR="00CB0854" w:rsidRPr="006375B5" w:rsidRDefault="00644E3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1.79 </w:t>
            </w:r>
            <w:r w:rsidR="00FA4892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6.8</w:t>
            </w:r>
          </w:p>
        </w:tc>
        <w:tc>
          <w:tcPr>
            <w:tcW w:w="127" w:type="pct"/>
          </w:tcPr>
          <w:p w14:paraId="251F2593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36F148CD" w14:textId="0FC405F0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1.79 - 3.69</w:t>
            </w:r>
          </w:p>
        </w:tc>
        <w:tc>
          <w:tcPr>
            <w:tcW w:w="147" w:type="pct"/>
          </w:tcPr>
          <w:p w14:paraId="6182B67D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6E9FC754" w14:textId="77121919" w:rsidR="00CB0854" w:rsidRPr="006375B5" w:rsidRDefault="00E07C52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2.43</w:t>
            </w:r>
          </w:p>
        </w:tc>
        <w:tc>
          <w:tcPr>
            <w:tcW w:w="146" w:type="pct"/>
            <w:gridSpan w:val="2"/>
          </w:tcPr>
          <w:p w14:paraId="02AECD44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7" w:type="pct"/>
          </w:tcPr>
          <w:p w14:paraId="070564FA" w14:textId="0FB1340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2.43</w:t>
            </w:r>
          </w:p>
        </w:tc>
      </w:tr>
      <w:tr w:rsidR="00CB0854" w:rsidRPr="006375B5" w14:paraId="18F870B4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06C2C79E" w14:textId="77777777" w:rsidR="00CB0854" w:rsidRPr="006375B5" w:rsidRDefault="00CB0854" w:rsidP="00CB0854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612" w:type="pct"/>
            <w:gridSpan w:val="3"/>
          </w:tcPr>
          <w:p w14:paraId="7970AF05" w14:textId="1B06D5C3" w:rsidR="00CB0854" w:rsidRPr="006375B5" w:rsidRDefault="00644E3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3.0 - 7.0</w:t>
            </w:r>
          </w:p>
        </w:tc>
        <w:tc>
          <w:tcPr>
            <w:tcW w:w="127" w:type="pct"/>
          </w:tcPr>
          <w:p w14:paraId="72F73C9D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11DD3F29" w14:textId="0C355191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7" w:type="pct"/>
          </w:tcPr>
          <w:p w14:paraId="6FCCBF90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1CDDF5F2" w14:textId="1829C5E6" w:rsidR="00CB0854" w:rsidRPr="006375B5" w:rsidRDefault="00E07C52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6" w:type="pct"/>
            <w:gridSpan w:val="2"/>
          </w:tcPr>
          <w:p w14:paraId="0A30F77F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7" w:type="pct"/>
          </w:tcPr>
          <w:p w14:paraId="1393678E" w14:textId="6A31EF93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</w:tr>
      <w:tr w:rsidR="00CB0854" w:rsidRPr="006375B5" w14:paraId="4448A61B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0E087320" w14:textId="77777777" w:rsidR="00CB0854" w:rsidRPr="006375B5" w:rsidRDefault="00CB0854" w:rsidP="00CB0854">
            <w:pPr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612" w:type="pct"/>
            <w:gridSpan w:val="3"/>
          </w:tcPr>
          <w:p w14:paraId="75353BE8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27" w:type="pct"/>
          </w:tcPr>
          <w:p w14:paraId="164836B5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6B67884E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47" w:type="pct"/>
          </w:tcPr>
          <w:p w14:paraId="7DE50E45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576169AC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46" w:type="pct"/>
            <w:gridSpan w:val="2"/>
          </w:tcPr>
          <w:p w14:paraId="4F1FC805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7" w:type="pct"/>
          </w:tcPr>
          <w:p w14:paraId="11494E2C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</w:tr>
      <w:tr w:rsidR="00E07C52" w:rsidRPr="006375B5" w14:paraId="2340C0C5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32193586" w14:textId="77777777" w:rsidR="00E07C52" w:rsidRPr="006375B5" w:rsidRDefault="00E07C52" w:rsidP="00E07C52">
            <w:pPr>
              <w:numPr>
                <w:ilvl w:val="0"/>
                <w:numId w:val="21"/>
              </w:num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สำนักงานใหญ่</w:t>
            </w:r>
          </w:p>
        </w:tc>
        <w:tc>
          <w:tcPr>
            <w:tcW w:w="612" w:type="pct"/>
            <w:gridSpan w:val="3"/>
          </w:tcPr>
          <w:p w14:paraId="0C2715BF" w14:textId="62D9F880" w:rsidR="00E07C52" w:rsidRPr="006375B5" w:rsidRDefault="00644E34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0.0 - 28.0</w:t>
            </w:r>
          </w:p>
        </w:tc>
        <w:tc>
          <w:tcPr>
            <w:tcW w:w="127" w:type="pct"/>
          </w:tcPr>
          <w:p w14:paraId="5279FF7A" w14:textId="77777777" w:rsidR="00E07C52" w:rsidRPr="006375B5" w:rsidRDefault="00E07C52" w:rsidP="00E07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2D4AC2EA" w14:textId="74D735BC" w:rsidR="00E07C52" w:rsidRPr="006375B5" w:rsidRDefault="00E07C52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0.0 - 28.0</w:t>
            </w:r>
          </w:p>
        </w:tc>
        <w:tc>
          <w:tcPr>
            <w:tcW w:w="147" w:type="pct"/>
          </w:tcPr>
          <w:p w14:paraId="28244B73" w14:textId="77777777" w:rsidR="00E07C52" w:rsidRPr="006375B5" w:rsidRDefault="00E07C52" w:rsidP="00E07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136F3659" w14:textId="2ED840A5" w:rsidR="00E07C52" w:rsidRPr="006375B5" w:rsidRDefault="00E07C52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0.0 - 14.0</w:t>
            </w:r>
          </w:p>
        </w:tc>
        <w:tc>
          <w:tcPr>
            <w:tcW w:w="146" w:type="pct"/>
            <w:gridSpan w:val="2"/>
          </w:tcPr>
          <w:p w14:paraId="2C84B752" w14:textId="77777777" w:rsidR="00E07C52" w:rsidRPr="006375B5" w:rsidRDefault="00E07C52" w:rsidP="00E07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</w:tcPr>
          <w:p w14:paraId="7A798719" w14:textId="35EBE7E2" w:rsidR="00E07C52" w:rsidRPr="006375B5" w:rsidRDefault="00E07C52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0.0 - 14.0</w:t>
            </w:r>
          </w:p>
        </w:tc>
      </w:tr>
      <w:tr w:rsidR="00E07C52" w:rsidRPr="006375B5" w14:paraId="041B44DB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0630149F" w14:textId="77777777" w:rsidR="00E07C52" w:rsidRPr="006375B5" w:rsidDel="004252BA" w:rsidRDefault="00E07C52" w:rsidP="00E07C52">
            <w:pPr>
              <w:numPr>
                <w:ilvl w:val="0"/>
                <w:numId w:val="21"/>
              </w:num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หน่วยงานก่อสร้าง</w:t>
            </w:r>
          </w:p>
        </w:tc>
        <w:tc>
          <w:tcPr>
            <w:tcW w:w="612" w:type="pct"/>
            <w:gridSpan w:val="3"/>
          </w:tcPr>
          <w:p w14:paraId="7D93BD13" w14:textId="121189E1" w:rsidR="00E07C52" w:rsidRPr="006375B5" w:rsidRDefault="00644E34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0.0 - 1</w:t>
            </w:r>
            <w:r w:rsidR="00BA1BBC">
              <w:rPr>
                <w:rFonts w:ascii="Angsana New" w:hAnsi="Angsana New"/>
                <w:sz w:val="30"/>
                <w:szCs w:val="30"/>
              </w:rPr>
              <w:t>6</w:t>
            </w:r>
            <w:r>
              <w:rPr>
                <w:rFonts w:ascii="Angsana New" w:hAnsi="Angsana New"/>
                <w:sz w:val="30"/>
                <w:szCs w:val="30"/>
              </w:rPr>
              <w:t>.0</w:t>
            </w:r>
          </w:p>
        </w:tc>
        <w:tc>
          <w:tcPr>
            <w:tcW w:w="127" w:type="pct"/>
          </w:tcPr>
          <w:p w14:paraId="27C96D47" w14:textId="77777777" w:rsidR="00E07C52" w:rsidRPr="006375B5" w:rsidRDefault="00E07C52" w:rsidP="00E07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7571FB81" w14:textId="3C58400C" w:rsidR="00E07C52" w:rsidRPr="006375B5" w:rsidRDefault="00E07C52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0.0 - 16.0</w:t>
            </w:r>
          </w:p>
        </w:tc>
        <w:tc>
          <w:tcPr>
            <w:tcW w:w="147" w:type="pct"/>
          </w:tcPr>
          <w:p w14:paraId="30CA8557" w14:textId="77777777" w:rsidR="00E07C52" w:rsidRPr="006375B5" w:rsidRDefault="00E07C52" w:rsidP="00E07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646A2FA6" w14:textId="3934BAD4" w:rsidR="00E07C52" w:rsidRPr="006375B5" w:rsidRDefault="00E07C52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0.0 - 14.0</w:t>
            </w:r>
          </w:p>
        </w:tc>
        <w:tc>
          <w:tcPr>
            <w:tcW w:w="146" w:type="pct"/>
            <w:gridSpan w:val="2"/>
          </w:tcPr>
          <w:p w14:paraId="58B2D35D" w14:textId="77777777" w:rsidR="00E07C52" w:rsidRPr="006375B5" w:rsidRDefault="00E07C52" w:rsidP="00E07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</w:tcPr>
          <w:p w14:paraId="5F636B61" w14:textId="41E616EE" w:rsidR="00E07C52" w:rsidRPr="006375B5" w:rsidRDefault="00E07C52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0.0 - 14.0</w:t>
            </w:r>
          </w:p>
        </w:tc>
      </w:tr>
      <w:tr w:rsidR="00E07C52" w:rsidRPr="006375B5" w14:paraId="4A1FB4AB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6A12B6BE" w14:textId="5FD53AF4" w:rsidR="00E07C52" w:rsidRPr="006375B5" w:rsidRDefault="00E07C52" w:rsidP="00E07C52">
            <w:pPr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color w:val="000000"/>
                <w:sz w:val="30"/>
                <w:szCs w:val="30"/>
                <w:cs/>
                <w:lang w:val="en-GB"/>
              </w:rPr>
              <w:t xml:space="preserve">อายุเกษียณตามปกติ </w:t>
            </w:r>
            <w:r w:rsidRPr="00B65CCF">
              <w:rPr>
                <w:rFonts w:asciiTheme="majorBidi" w:hAnsiTheme="majorBidi" w:cstheme="majorBidi" w:hint="cs"/>
                <w:i/>
                <w:iCs/>
                <w:color w:val="000000"/>
                <w:sz w:val="30"/>
                <w:szCs w:val="30"/>
                <w:cs/>
                <w:lang w:val="en-GB"/>
              </w:rPr>
              <w:t>(ปี)</w:t>
            </w:r>
          </w:p>
        </w:tc>
        <w:tc>
          <w:tcPr>
            <w:tcW w:w="612" w:type="pct"/>
            <w:gridSpan w:val="3"/>
          </w:tcPr>
          <w:p w14:paraId="6AF99786" w14:textId="2CE0D3D1" w:rsidR="00E07C52" w:rsidRPr="006375B5" w:rsidRDefault="00EE50F4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55 - 60</w:t>
            </w:r>
          </w:p>
        </w:tc>
        <w:tc>
          <w:tcPr>
            <w:tcW w:w="127" w:type="pct"/>
          </w:tcPr>
          <w:p w14:paraId="0436DD3B" w14:textId="77777777" w:rsidR="00E07C52" w:rsidRPr="006375B5" w:rsidRDefault="00E07C52" w:rsidP="00E07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47D1C320" w14:textId="611FAC08" w:rsidR="00E07C52" w:rsidRPr="000E564C" w:rsidRDefault="00E07C52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55 - 60</w:t>
            </w:r>
          </w:p>
        </w:tc>
        <w:tc>
          <w:tcPr>
            <w:tcW w:w="147" w:type="pct"/>
          </w:tcPr>
          <w:p w14:paraId="55378049" w14:textId="77777777" w:rsidR="00E07C52" w:rsidRPr="006375B5" w:rsidRDefault="00E07C52" w:rsidP="00E07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4D414C4E" w14:textId="0185301A" w:rsidR="00E07C52" w:rsidRPr="006375B5" w:rsidRDefault="00E07C52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146" w:type="pct"/>
            <w:gridSpan w:val="2"/>
          </w:tcPr>
          <w:p w14:paraId="5D1939BB" w14:textId="77777777" w:rsidR="00E07C52" w:rsidRPr="006375B5" w:rsidRDefault="00E07C52" w:rsidP="00E07C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</w:tcPr>
          <w:p w14:paraId="2BC89C44" w14:textId="375D7CD1" w:rsidR="00E07C52" w:rsidRPr="000E564C" w:rsidRDefault="00E07C52" w:rsidP="00E07C52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60</w:t>
            </w:r>
          </w:p>
        </w:tc>
      </w:tr>
    </w:tbl>
    <w:p w14:paraId="1C3E1390" w14:textId="77777777" w:rsidR="004F5D96" w:rsidRPr="005B2E89" w:rsidRDefault="004F5D96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24"/>
          <w:szCs w:val="24"/>
        </w:rPr>
      </w:pPr>
    </w:p>
    <w:p w14:paraId="16D8BD7F" w14:textId="45EC7B2C" w:rsidR="00291968" w:rsidRPr="006375B5" w:rsidRDefault="00440E9B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3D8378C1" w14:textId="77777777" w:rsidR="00440E9B" w:rsidRPr="006375B5" w:rsidRDefault="00440E9B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24"/>
          <w:szCs w:val="24"/>
        </w:rPr>
      </w:pPr>
    </w:p>
    <w:p w14:paraId="13EA6DAF" w14:textId="3938E0B6" w:rsidR="00291968" w:rsidRPr="006375B5" w:rsidRDefault="00291968" w:rsidP="008B11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eastAsia="Calibri" w:hAnsiTheme="majorBidi" w:cstheme="majorBidi"/>
          <w:b/>
          <w:bCs/>
          <w:i/>
          <w:iCs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CB0854">
        <w:rPr>
          <w:rFonts w:asciiTheme="majorBidi" w:hAnsiTheme="majorBidi" w:cstheme="majorBidi"/>
          <w:sz w:val="30"/>
          <w:szCs w:val="30"/>
        </w:rPr>
        <w:t>6</w:t>
      </w:r>
      <w:r w:rsidR="002E2B01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>ของกลุ่มบริษัทและบริษัท</w:t>
      </w:r>
      <w:r w:rsidRPr="006375B5">
        <w:rPr>
          <w:rFonts w:asciiTheme="majorBidi" w:hAnsiTheme="majorBidi" w:cstheme="majorBidi"/>
          <w:sz w:val="30"/>
          <w:szCs w:val="30"/>
          <w:cs/>
        </w:rPr>
        <w:t>เป็น</w:t>
      </w:r>
      <w:r w:rsidR="00624E02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1847A0">
        <w:rPr>
          <w:rFonts w:asciiTheme="majorBidi" w:hAnsiTheme="majorBidi" w:cstheme="majorBidi"/>
          <w:sz w:val="30"/>
          <w:szCs w:val="30"/>
        </w:rPr>
        <w:t>10.9</w:t>
      </w:r>
      <w:r w:rsidR="005F6A9F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="001847A0">
        <w:rPr>
          <w:rFonts w:asciiTheme="majorBidi" w:hAnsiTheme="majorBidi" w:cstheme="majorBidi"/>
          <w:sz w:val="30"/>
          <w:szCs w:val="30"/>
        </w:rPr>
        <w:t>-</w:t>
      </w:r>
      <w:r w:rsidR="005F6A9F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="001847A0">
        <w:rPr>
          <w:rFonts w:asciiTheme="majorBidi" w:hAnsiTheme="majorBidi" w:cstheme="majorBidi"/>
          <w:sz w:val="30"/>
          <w:szCs w:val="30"/>
        </w:rPr>
        <w:t>26.3</w:t>
      </w:r>
      <w:r w:rsidR="000911E1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ปี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1847A0">
        <w:rPr>
          <w:rFonts w:asciiTheme="majorBidi" w:hAnsiTheme="majorBidi" w:cstheme="majorBidi"/>
          <w:sz w:val="30"/>
          <w:szCs w:val="30"/>
        </w:rPr>
        <w:t>23.7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6375B5">
        <w:rPr>
          <w:rFonts w:asciiTheme="majorBidi" w:hAnsiTheme="majorBidi" w:cstheme="majorBidi"/>
          <w:sz w:val="30"/>
          <w:szCs w:val="30"/>
          <w:cs/>
        </w:rPr>
        <w:t>ปี</w:t>
      </w:r>
      <w:r w:rsidR="00051BCD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6375B5">
        <w:rPr>
          <w:rFonts w:asciiTheme="majorBidi" w:hAnsiTheme="majorBidi" w:cstheme="majorBidi"/>
          <w:sz w:val="30"/>
          <w:szCs w:val="30"/>
          <w:cs/>
        </w:rPr>
        <w:t>ตามลำดับ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CB0854">
        <w:rPr>
          <w:rFonts w:asciiTheme="majorBidi" w:hAnsiTheme="majorBidi" w:cstheme="majorBidi"/>
          <w:i/>
          <w:iCs/>
          <w:sz w:val="30"/>
          <w:szCs w:val="30"/>
        </w:rPr>
        <w:t>5</w:t>
      </w:r>
      <w:r w:rsidRPr="00CB0854">
        <w:rPr>
          <w:rFonts w:asciiTheme="majorBidi" w:hAnsiTheme="majorBidi" w:cstheme="majorBidi"/>
          <w:sz w:val="30"/>
          <w:szCs w:val="30"/>
          <w:cs/>
        </w:rPr>
        <w:t xml:space="preserve">: </w:t>
      </w:r>
      <w:r w:rsidR="00CB0854" w:rsidRPr="007D615B">
        <w:rPr>
          <w:rFonts w:asciiTheme="majorBidi" w:hAnsiTheme="majorBidi" w:cstheme="majorBidi"/>
          <w:i/>
          <w:iCs/>
          <w:sz w:val="30"/>
          <w:szCs w:val="30"/>
        </w:rPr>
        <w:t>10.9 - 26.3</w:t>
      </w:r>
      <w:r w:rsidR="00CB0854" w:rsidRPr="007D615B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ปี และ </w:t>
      </w:r>
      <w:r w:rsidR="00CB0854" w:rsidRPr="007D615B">
        <w:rPr>
          <w:rFonts w:asciiTheme="majorBidi" w:hAnsiTheme="majorBidi" w:cstheme="majorBidi"/>
          <w:i/>
          <w:iCs/>
          <w:sz w:val="30"/>
          <w:szCs w:val="30"/>
        </w:rPr>
        <w:t>23.7</w:t>
      </w:r>
      <w:r w:rsidR="00CB0854" w:rsidRPr="007D615B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ปี</w:t>
      </w:r>
      <w:r w:rsidR="00CB0854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6375B5">
        <w:rPr>
          <w:rFonts w:asciiTheme="majorBidi" w:hAnsiTheme="majorBidi" w:cstheme="majorBidi"/>
          <w:i/>
          <w:iCs/>
          <w:sz w:val="30"/>
          <w:szCs w:val="30"/>
          <w:cs/>
        </w:rPr>
        <w:t>ตามลำดับ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)</w:t>
      </w:r>
      <w:r w:rsidRPr="006375B5">
        <w:rPr>
          <w:rFonts w:asciiTheme="majorBidi" w:eastAsia="Calibri" w:hAnsiTheme="majorBidi" w:cstheme="majorBidi"/>
          <w:b/>
          <w:bCs/>
          <w:i/>
          <w:iCs/>
          <w:sz w:val="30"/>
          <w:szCs w:val="30"/>
          <w:cs/>
        </w:rPr>
        <w:t xml:space="preserve"> </w:t>
      </w:r>
    </w:p>
    <w:p w14:paraId="46001B1D" w14:textId="77777777" w:rsidR="006C59CA" w:rsidRPr="005B2E89" w:rsidRDefault="006C59CA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24"/>
          <w:szCs w:val="24"/>
        </w:rPr>
      </w:pPr>
    </w:p>
    <w:p w14:paraId="469081EA" w14:textId="6B375D38" w:rsidR="00291968" w:rsidRPr="006375B5" w:rsidRDefault="00291968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30"/>
          <w:szCs w:val="30"/>
        </w:rPr>
      </w:pPr>
      <w:r w:rsidRPr="006375B5">
        <w:rPr>
          <w:rFonts w:asciiTheme="majorBidi" w:eastAsia="Calibri" w:hAnsiTheme="majorBidi" w:cstheme="majorBidi"/>
          <w:i/>
          <w:iCs/>
          <w:sz w:val="30"/>
          <w:szCs w:val="30"/>
          <w:cs/>
        </w:rPr>
        <w:t>การวิเคราะห์ความอ่อนไหว</w:t>
      </w:r>
    </w:p>
    <w:p w14:paraId="6267D1BB" w14:textId="77777777" w:rsidR="001F05A7" w:rsidRPr="005B2E89" w:rsidRDefault="001F05A7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24"/>
          <w:szCs w:val="24"/>
        </w:rPr>
      </w:pPr>
    </w:p>
    <w:p w14:paraId="638958C1" w14:textId="5F6164DE" w:rsidR="00CC6FD8" w:rsidRPr="006375B5" w:rsidRDefault="00CC6FD8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การเปลี่ยนแปลงในแต่ละข้อสมมติที่เกี่ยวข้องในการประมาณการตามหลักคณิตศาสตร์ประกันภัยที่อาจเป็นไปได้อย่างสมเหตุสมผล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ณ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วันที่รายงาน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โดยถือว่าข้อสมมติอื่นๆ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คงที่</w:t>
      </w:r>
    </w:p>
    <w:p w14:paraId="36678CF0" w14:textId="77777777" w:rsidR="00DE4CC5" w:rsidRPr="006375B5" w:rsidRDefault="00DE4CC5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24"/>
          <w:szCs w:val="24"/>
        </w:rPr>
      </w:pPr>
    </w:p>
    <w:tbl>
      <w:tblPr>
        <w:tblW w:w="9180" w:type="dxa"/>
        <w:tblInd w:w="450" w:type="dxa"/>
        <w:tblLook w:val="01E0" w:firstRow="1" w:lastRow="1" w:firstColumn="1" w:lastColumn="1" w:noHBand="0" w:noVBand="0"/>
      </w:tblPr>
      <w:tblGrid>
        <w:gridCol w:w="4500"/>
        <w:gridCol w:w="990"/>
        <w:gridCol w:w="270"/>
        <w:gridCol w:w="944"/>
        <w:gridCol w:w="316"/>
        <w:gridCol w:w="942"/>
        <w:gridCol w:w="235"/>
        <w:gridCol w:w="983"/>
      </w:tblGrid>
      <w:tr w:rsidR="0068179A" w:rsidRPr="006375B5" w14:paraId="66AB43BC" w14:textId="77777777" w:rsidTr="008B115F">
        <w:trPr>
          <w:trHeight w:val="20"/>
          <w:tblHeader/>
        </w:trPr>
        <w:tc>
          <w:tcPr>
            <w:tcW w:w="4500" w:type="dxa"/>
          </w:tcPr>
          <w:p w14:paraId="356670B0" w14:textId="77777777" w:rsidR="0068179A" w:rsidRPr="006375B5" w:rsidRDefault="0068179A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680" w:type="dxa"/>
            <w:gridSpan w:val="7"/>
          </w:tcPr>
          <w:p w14:paraId="35FDDA44" w14:textId="2BEB5EDF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8179A" w:rsidRPr="006375B5" w14:paraId="422C2CB5" w14:textId="77777777" w:rsidTr="008B115F">
        <w:trPr>
          <w:trHeight w:val="20"/>
          <w:tblHeader/>
        </w:trPr>
        <w:tc>
          <w:tcPr>
            <w:tcW w:w="4500" w:type="dxa"/>
          </w:tcPr>
          <w:p w14:paraId="535265C0" w14:textId="77777777" w:rsidR="0068179A" w:rsidRPr="006375B5" w:rsidRDefault="0068179A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1B166A84" w14:textId="21D555A4" w:rsidR="0068179A" w:rsidRPr="006375B5" w:rsidRDefault="0068179A" w:rsidP="0068179A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460115C8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160" w:type="dxa"/>
            <w:gridSpan w:val="3"/>
          </w:tcPr>
          <w:p w14:paraId="32AD6C9A" w14:textId="7BBAAEE0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68179A" w:rsidRPr="006375B5" w14:paraId="1D9EE91A" w14:textId="77777777" w:rsidTr="008B115F">
        <w:trPr>
          <w:trHeight w:val="20"/>
          <w:tblHeader/>
        </w:trPr>
        <w:tc>
          <w:tcPr>
            <w:tcW w:w="4500" w:type="dxa"/>
          </w:tcPr>
          <w:p w14:paraId="33BBF0A6" w14:textId="2096AA27" w:rsidR="0068179A" w:rsidRPr="006375B5" w:rsidRDefault="008B4FB8" w:rsidP="00984FEB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4C0BE26D" w14:textId="25BBC92F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CB085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7EFA4C6E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63531A2F" w14:textId="1EF8149D" w:rsidR="0068179A" w:rsidRPr="006375B5" w:rsidRDefault="000E564C" w:rsidP="002926C0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CB085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316" w:type="dxa"/>
          </w:tcPr>
          <w:p w14:paraId="06207197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25B272A4" w14:textId="3FA448E5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CB085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35" w:type="dxa"/>
          </w:tcPr>
          <w:p w14:paraId="49E4CDAD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</w:tcPr>
          <w:p w14:paraId="69B3465A" w14:textId="73A337FE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CB085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</w:tr>
      <w:tr w:rsidR="0068179A" w:rsidRPr="006375B5" w14:paraId="2635FD4E" w14:textId="77777777" w:rsidTr="008B115F">
        <w:trPr>
          <w:trHeight w:val="20"/>
          <w:tblHeader/>
        </w:trPr>
        <w:tc>
          <w:tcPr>
            <w:tcW w:w="4500" w:type="dxa"/>
          </w:tcPr>
          <w:p w14:paraId="74614E54" w14:textId="77777777" w:rsidR="0068179A" w:rsidRPr="006375B5" w:rsidRDefault="0068179A" w:rsidP="00984FEB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680" w:type="dxa"/>
            <w:gridSpan w:val="7"/>
            <w:vAlign w:val="center"/>
          </w:tcPr>
          <w:p w14:paraId="5406DC15" w14:textId="77777777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CB0854" w:rsidRPr="006375B5" w14:paraId="7414ACD2" w14:textId="77777777" w:rsidTr="008B115F">
        <w:trPr>
          <w:trHeight w:val="20"/>
        </w:trPr>
        <w:tc>
          <w:tcPr>
            <w:tcW w:w="4500" w:type="dxa"/>
          </w:tcPr>
          <w:p w14:paraId="00434D7E" w14:textId="04645FB8" w:rsidR="00CB0854" w:rsidRPr="006375B5" w:rsidRDefault="00CB0854" w:rsidP="00CB0854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31007812" w14:textId="75A2E73E" w:rsidR="00CB0854" w:rsidRPr="006375B5" w:rsidRDefault="00202101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(33)</w:t>
            </w:r>
          </w:p>
        </w:tc>
        <w:tc>
          <w:tcPr>
            <w:tcW w:w="270" w:type="dxa"/>
            <w:vAlign w:val="center"/>
          </w:tcPr>
          <w:p w14:paraId="7A0B2533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189F1BE0" w14:textId="200A6E23" w:rsidR="00CB0854" w:rsidRPr="006375B5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(28)</w:t>
            </w:r>
          </w:p>
        </w:tc>
        <w:tc>
          <w:tcPr>
            <w:tcW w:w="316" w:type="dxa"/>
            <w:vAlign w:val="center"/>
          </w:tcPr>
          <w:p w14:paraId="2AFD2E14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DDD769A" w14:textId="54840F31" w:rsidR="00CB0854" w:rsidRPr="006375B5" w:rsidRDefault="00202101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35" w:type="dxa"/>
            <w:vAlign w:val="center"/>
          </w:tcPr>
          <w:p w14:paraId="441BDAC5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  <w:vAlign w:val="center"/>
          </w:tcPr>
          <w:p w14:paraId="7BA495D3" w14:textId="123D67E1" w:rsidR="00CB0854" w:rsidRPr="006375B5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</w:t>
            </w:r>
          </w:p>
        </w:tc>
      </w:tr>
      <w:tr w:rsidR="00CB0854" w:rsidRPr="006375B5" w14:paraId="632ABC93" w14:textId="77777777" w:rsidTr="008B115F">
        <w:trPr>
          <w:trHeight w:val="20"/>
        </w:trPr>
        <w:tc>
          <w:tcPr>
            <w:tcW w:w="4500" w:type="dxa"/>
          </w:tcPr>
          <w:p w14:paraId="5836E727" w14:textId="62383323" w:rsidR="00CB0854" w:rsidRPr="006375B5" w:rsidRDefault="00CB0854" w:rsidP="00CB0854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4D4EAE8A" w14:textId="37201597" w:rsidR="00CB0854" w:rsidRPr="006375B5" w:rsidRDefault="00202101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41</w:t>
            </w:r>
          </w:p>
        </w:tc>
        <w:tc>
          <w:tcPr>
            <w:tcW w:w="270" w:type="dxa"/>
          </w:tcPr>
          <w:p w14:paraId="5E8AC922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0D5317DD" w14:textId="0AE24F56" w:rsidR="00CB0854" w:rsidRPr="006375B5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32</w:t>
            </w:r>
          </w:p>
        </w:tc>
        <w:tc>
          <w:tcPr>
            <w:tcW w:w="316" w:type="dxa"/>
          </w:tcPr>
          <w:p w14:paraId="47C72C1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EF327AD" w14:textId="62C65D62" w:rsidR="00CB0854" w:rsidRPr="006375B5" w:rsidRDefault="00202101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(35)</w:t>
            </w:r>
          </w:p>
        </w:tc>
        <w:tc>
          <w:tcPr>
            <w:tcW w:w="235" w:type="dxa"/>
          </w:tcPr>
          <w:p w14:paraId="1145EFF7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</w:tcPr>
          <w:p w14:paraId="4313A195" w14:textId="5E7994A2" w:rsidR="00CB0854" w:rsidRPr="006375B5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(28)</w:t>
            </w:r>
          </w:p>
        </w:tc>
      </w:tr>
      <w:tr w:rsidR="00CB0854" w:rsidRPr="006375B5" w14:paraId="283013B2" w14:textId="77777777" w:rsidTr="008B115F">
        <w:trPr>
          <w:trHeight w:val="20"/>
        </w:trPr>
        <w:tc>
          <w:tcPr>
            <w:tcW w:w="4500" w:type="dxa"/>
          </w:tcPr>
          <w:p w14:paraId="79913F5F" w14:textId="4E5B7F16" w:rsidR="00CB0854" w:rsidRPr="006375B5" w:rsidRDefault="00CB0854" w:rsidP="00CB0854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543915E6" w14:textId="7924946F" w:rsidR="00CB0854" w:rsidRPr="006375B5" w:rsidRDefault="00202101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(34)</w:t>
            </w:r>
          </w:p>
        </w:tc>
        <w:tc>
          <w:tcPr>
            <w:tcW w:w="270" w:type="dxa"/>
          </w:tcPr>
          <w:p w14:paraId="2D09F218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71995EE1" w14:textId="4E98C216" w:rsidR="00CB0854" w:rsidRPr="006375B5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(30)</w:t>
            </w:r>
          </w:p>
        </w:tc>
        <w:tc>
          <w:tcPr>
            <w:tcW w:w="316" w:type="dxa"/>
          </w:tcPr>
          <w:p w14:paraId="23D9C79D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4CB9ED5" w14:textId="70FE86A3" w:rsidR="00CB0854" w:rsidRPr="006375B5" w:rsidRDefault="00202101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</w:t>
            </w:r>
          </w:p>
        </w:tc>
        <w:tc>
          <w:tcPr>
            <w:tcW w:w="235" w:type="dxa"/>
          </w:tcPr>
          <w:p w14:paraId="4299588D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3" w:type="dxa"/>
          </w:tcPr>
          <w:p w14:paraId="0FE6E6C7" w14:textId="5AA677B9" w:rsidR="00CB0854" w:rsidRPr="006375B5" w:rsidRDefault="00CB0854" w:rsidP="00CD0BF9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</w:tr>
      <w:tr w:rsidR="00CB0854" w:rsidRPr="006375B5" w14:paraId="09C8AE3D" w14:textId="77777777" w:rsidTr="008B115F">
        <w:trPr>
          <w:trHeight w:val="20"/>
        </w:trPr>
        <w:tc>
          <w:tcPr>
            <w:tcW w:w="4500" w:type="dxa"/>
          </w:tcPr>
          <w:p w14:paraId="00B1D83D" w14:textId="70F77AFB" w:rsidR="00CB0854" w:rsidRPr="006375B5" w:rsidRDefault="00CB0854" w:rsidP="00CB0854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526078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การเปลี่ยนแปลงอายุงาน</w:t>
            </w:r>
          </w:p>
        </w:tc>
        <w:tc>
          <w:tcPr>
            <w:tcW w:w="990" w:type="dxa"/>
          </w:tcPr>
          <w:p w14:paraId="41C14CF0" w14:textId="0B5F57EB" w:rsidR="00CB0854" w:rsidRPr="006375B5" w:rsidRDefault="00202101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2FB1768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461D9241" w14:textId="12FCE5AC" w:rsidR="00CB0854" w:rsidRPr="006375B5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316" w:type="dxa"/>
          </w:tcPr>
          <w:p w14:paraId="7780A6B2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1D87E7C3" w14:textId="504015BD" w:rsidR="00CB0854" w:rsidRPr="006375B5" w:rsidRDefault="00202101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(2)</w:t>
            </w:r>
          </w:p>
        </w:tc>
        <w:tc>
          <w:tcPr>
            <w:tcW w:w="235" w:type="dxa"/>
          </w:tcPr>
          <w:p w14:paraId="01D2E94D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3" w:type="dxa"/>
          </w:tcPr>
          <w:p w14:paraId="134CF110" w14:textId="5D964CB7" w:rsidR="00CB0854" w:rsidRPr="000E564C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(2)</w:t>
            </w:r>
          </w:p>
        </w:tc>
      </w:tr>
    </w:tbl>
    <w:p w14:paraId="64ED17A5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162" w:type="dxa"/>
        <w:tblInd w:w="450" w:type="dxa"/>
        <w:tblLook w:val="01E0" w:firstRow="1" w:lastRow="1" w:firstColumn="1" w:lastColumn="1" w:noHBand="0" w:noVBand="0"/>
      </w:tblPr>
      <w:tblGrid>
        <w:gridCol w:w="4410"/>
        <w:gridCol w:w="990"/>
        <w:gridCol w:w="270"/>
        <w:gridCol w:w="944"/>
        <w:gridCol w:w="316"/>
        <w:gridCol w:w="942"/>
        <w:gridCol w:w="235"/>
        <w:gridCol w:w="1055"/>
      </w:tblGrid>
      <w:tr w:rsidR="00347273" w:rsidRPr="006375B5" w14:paraId="09FC418A" w14:textId="77777777" w:rsidTr="008B115F">
        <w:trPr>
          <w:trHeight w:val="20"/>
          <w:tblHeader/>
        </w:trPr>
        <w:tc>
          <w:tcPr>
            <w:tcW w:w="4410" w:type="dxa"/>
          </w:tcPr>
          <w:p w14:paraId="4A87BAA5" w14:textId="77777777" w:rsidR="00347273" w:rsidRPr="006375B5" w:rsidRDefault="00347273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</w:tcPr>
          <w:p w14:paraId="5410222F" w14:textId="09E8603C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347273" w:rsidRPr="006375B5" w14:paraId="6D20113B" w14:textId="77777777" w:rsidTr="008B115F">
        <w:trPr>
          <w:trHeight w:val="20"/>
          <w:tblHeader/>
        </w:trPr>
        <w:tc>
          <w:tcPr>
            <w:tcW w:w="4410" w:type="dxa"/>
          </w:tcPr>
          <w:p w14:paraId="2D6B0428" w14:textId="77777777" w:rsidR="00347273" w:rsidRPr="006375B5" w:rsidRDefault="00347273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7D8B2EC5" w14:textId="0045E39F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5F8E3D44" w14:textId="77777777" w:rsidR="00347273" w:rsidRPr="006375B5" w:rsidRDefault="00347273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32" w:type="dxa"/>
            <w:gridSpan w:val="3"/>
          </w:tcPr>
          <w:p w14:paraId="6ED143B9" w14:textId="0EA1E9EF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CB0854" w:rsidRPr="006375B5" w14:paraId="2F37E811" w14:textId="77777777" w:rsidTr="008B115F">
        <w:trPr>
          <w:trHeight w:val="20"/>
          <w:tblHeader/>
        </w:trPr>
        <w:tc>
          <w:tcPr>
            <w:tcW w:w="4410" w:type="dxa"/>
          </w:tcPr>
          <w:p w14:paraId="0241FC8C" w14:textId="319CC3B2" w:rsidR="00CB0854" w:rsidRPr="006375B5" w:rsidRDefault="00CB0854" w:rsidP="00CB0854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388240EE" w14:textId="1A24DF7A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7801BB88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758455C7" w14:textId="3371F9AC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316" w:type="dxa"/>
          </w:tcPr>
          <w:p w14:paraId="70DB996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3998DE4" w14:textId="3C24B0F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35" w:type="dxa"/>
          </w:tcPr>
          <w:p w14:paraId="24E52C9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06EC3848" w14:textId="02BAC0FB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</w:tr>
      <w:tr w:rsidR="00CB0854" w:rsidRPr="006375B5" w14:paraId="390609A5" w14:textId="77777777" w:rsidTr="008B115F">
        <w:trPr>
          <w:trHeight w:val="20"/>
          <w:tblHeader/>
        </w:trPr>
        <w:tc>
          <w:tcPr>
            <w:tcW w:w="4410" w:type="dxa"/>
          </w:tcPr>
          <w:p w14:paraId="0ECE99B6" w14:textId="77777777" w:rsidR="00CB0854" w:rsidRPr="006375B5" w:rsidRDefault="00CB0854" w:rsidP="00CB0854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  <w:vAlign w:val="center"/>
          </w:tcPr>
          <w:p w14:paraId="26EBA42D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CB0854" w:rsidRPr="006375B5" w14:paraId="18A162E2" w14:textId="77777777" w:rsidTr="008B115F">
        <w:trPr>
          <w:trHeight w:val="20"/>
        </w:trPr>
        <w:tc>
          <w:tcPr>
            <w:tcW w:w="4410" w:type="dxa"/>
          </w:tcPr>
          <w:p w14:paraId="37ACDABB" w14:textId="77777777" w:rsidR="00CB0854" w:rsidRPr="006375B5" w:rsidRDefault="00CB0854" w:rsidP="00CB0854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7D4FFEF6" w14:textId="196D2D2A" w:rsidR="00CB0854" w:rsidRPr="006375B5" w:rsidRDefault="00351A4B" w:rsidP="00CB0854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(7)</w:t>
            </w:r>
          </w:p>
        </w:tc>
        <w:tc>
          <w:tcPr>
            <w:tcW w:w="270" w:type="dxa"/>
            <w:vAlign w:val="center"/>
          </w:tcPr>
          <w:p w14:paraId="00F52B11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5881DCDA" w14:textId="10330790" w:rsidR="00CB0854" w:rsidRPr="006375B5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(6)</w:t>
            </w:r>
          </w:p>
        </w:tc>
        <w:tc>
          <w:tcPr>
            <w:tcW w:w="316" w:type="dxa"/>
            <w:vAlign w:val="center"/>
          </w:tcPr>
          <w:p w14:paraId="09028173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02CC715" w14:textId="1B570886" w:rsidR="00CB0854" w:rsidRPr="006375B5" w:rsidRDefault="00351A4B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35" w:type="dxa"/>
            <w:vAlign w:val="center"/>
          </w:tcPr>
          <w:p w14:paraId="10DE543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3C515E74" w14:textId="5F8A89A4" w:rsidR="00CB0854" w:rsidRPr="006375B5" w:rsidRDefault="00CB0854" w:rsidP="00CB0854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CB0854" w:rsidRPr="006375B5" w14:paraId="6577491F" w14:textId="77777777" w:rsidTr="008B115F">
        <w:trPr>
          <w:trHeight w:val="20"/>
        </w:trPr>
        <w:tc>
          <w:tcPr>
            <w:tcW w:w="4410" w:type="dxa"/>
          </w:tcPr>
          <w:p w14:paraId="025B2A4F" w14:textId="77777777" w:rsidR="00CB0854" w:rsidRPr="006375B5" w:rsidRDefault="00CB0854" w:rsidP="00CB0854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7E72C0A2" w14:textId="0C6A5A49" w:rsidR="00CB0854" w:rsidRPr="006375B5" w:rsidRDefault="00351A4B" w:rsidP="00CB0854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</w:t>
            </w:r>
          </w:p>
        </w:tc>
        <w:tc>
          <w:tcPr>
            <w:tcW w:w="270" w:type="dxa"/>
          </w:tcPr>
          <w:p w14:paraId="1354FFF1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3EEB791F" w14:textId="2C418B97" w:rsidR="00CB0854" w:rsidRPr="006375B5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  <w:tc>
          <w:tcPr>
            <w:tcW w:w="316" w:type="dxa"/>
          </w:tcPr>
          <w:p w14:paraId="6A92796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1048F1F0" w14:textId="05083346" w:rsidR="00CB0854" w:rsidRPr="006375B5" w:rsidRDefault="00351A4B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(7)</w:t>
            </w:r>
          </w:p>
        </w:tc>
        <w:tc>
          <w:tcPr>
            <w:tcW w:w="235" w:type="dxa"/>
          </w:tcPr>
          <w:p w14:paraId="5976458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29560E82" w14:textId="08357FE4" w:rsidR="00CB0854" w:rsidRPr="006375B5" w:rsidRDefault="00CB0854" w:rsidP="00CB0854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(6)</w:t>
            </w:r>
          </w:p>
        </w:tc>
      </w:tr>
      <w:tr w:rsidR="00CB0854" w:rsidRPr="006375B5" w14:paraId="5C8CC08F" w14:textId="77777777" w:rsidTr="008B115F">
        <w:trPr>
          <w:trHeight w:val="20"/>
        </w:trPr>
        <w:tc>
          <w:tcPr>
            <w:tcW w:w="4410" w:type="dxa"/>
          </w:tcPr>
          <w:p w14:paraId="2C3D176F" w14:textId="77777777" w:rsidR="00CB0854" w:rsidRPr="006375B5" w:rsidRDefault="00CB0854" w:rsidP="00CB0854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3EB8C9C0" w14:textId="38E2792B" w:rsidR="00CB0854" w:rsidRPr="006375B5" w:rsidRDefault="00351A4B" w:rsidP="00CB0854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(7)</w:t>
            </w:r>
          </w:p>
        </w:tc>
        <w:tc>
          <w:tcPr>
            <w:tcW w:w="270" w:type="dxa"/>
          </w:tcPr>
          <w:p w14:paraId="5220AF14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4AE9746C" w14:textId="0E622B35" w:rsidR="00CB0854" w:rsidRPr="006375B5" w:rsidRDefault="00CB0854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(6)</w:t>
            </w:r>
          </w:p>
        </w:tc>
        <w:tc>
          <w:tcPr>
            <w:tcW w:w="316" w:type="dxa"/>
          </w:tcPr>
          <w:p w14:paraId="79242B1F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B9746EF" w14:textId="26A3C180" w:rsidR="00CB0854" w:rsidRPr="006375B5" w:rsidRDefault="00351A4B" w:rsidP="00CB0854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5" w:type="dxa"/>
          </w:tcPr>
          <w:p w14:paraId="758936A2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55" w:type="dxa"/>
          </w:tcPr>
          <w:p w14:paraId="2C01CFC7" w14:textId="228916FE" w:rsidR="00CB0854" w:rsidRPr="006375B5" w:rsidRDefault="00CB0854" w:rsidP="00CB0854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</w:tbl>
    <w:p w14:paraId="604BFC9D" w14:textId="77777777" w:rsidR="0068179A" w:rsidRPr="006375B5" w:rsidRDefault="0068179A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39F5C43B" w14:textId="77777777" w:rsidR="004E23A0" w:rsidRPr="006375B5" w:rsidRDefault="00291968" w:rsidP="00C63E79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้โครงการดังกล่าว แต่ได้แสดงประมาณการความอ่อนไหวของข้อสมมติต่างๆ</w:t>
      </w:r>
    </w:p>
    <w:p w14:paraId="6A8371D3" w14:textId="00F6958D" w:rsidR="00D048D2" w:rsidRPr="006375B5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0"/>
          <w:szCs w:val="20"/>
        </w:rPr>
      </w:pPr>
    </w:p>
    <w:p w14:paraId="78407EE6" w14:textId="40D4BDE4" w:rsidR="00D444F0" w:rsidRPr="006375B5" w:rsidRDefault="00D444F0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</w:t>
      </w:r>
      <w:r w:rsidRPr="006375B5">
        <w:rPr>
          <w:rFonts w:ascii="Angsana New" w:eastAsia="Times New Roman" w:hAnsi="Angsana New"/>
          <w:sz w:val="30"/>
          <w:szCs w:val="30"/>
          <w:cs/>
        </w:rPr>
        <w:t>การหนี้สิน</w:t>
      </w:r>
    </w:p>
    <w:p w14:paraId="47B1D85A" w14:textId="0959415A" w:rsidR="00F822BF" w:rsidRPr="006375B5" w:rsidRDefault="00F822BF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eastAsia="Times New Roman" w:hAnsi="Angsana New"/>
          <w:sz w:val="20"/>
          <w:szCs w:val="20"/>
        </w:rPr>
      </w:pPr>
    </w:p>
    <w:p w14:paraId="753ABD8D" w14:textId="47E59688" w:rsidR="00DE4CC5" w:rsidRDefault="000D484A" w:rsidP="000D484A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Times New Roman" w:hAnsi="Angsana New"/>
          <w:i/>
          <w:iCs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กลุ่มบริษัทมีคดีความฟ้องร้องที่สำคัญซึ่งเกี่ยวกับโครงการอสังหาริมทรัพย์พัฒนาเพื่อขาย</w:t>
      </w:r>
      <w:r w:rsidR="006000DC" w:rsidRPr="006375B5">
        <w:rPr>
          <w:rFonts w:ascii="Angsana New" w:eastAsia="Times New Roman" w:hAnsi="Angsana New" w:hint="cs"/>
          <w:sz w:val="30"/>
          <w:szCs w:val="30"/>
          <w:cs/>
        </w:rPr>
        <w:t>ในอดีต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และคดีความอื่นๆ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ซึ่งบริษัทได้มีการประเมินผลกระทบ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และคาดว่าไม่มีผลกระทบเป็นสาระสำคัญ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ณ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วันที่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30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กันยายน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256</w:t>
      </w:r>
      <w:r w:rsidR="00CB0854">
        <w:rPr>
          <w:rFonts w:ascii="Angsana New" w:eastAsia="Times New Roman" w:hAnsi="Angsana New"/>
          <w:sz w:val="30"/>
          <w:szCs w:val="30"/>
        </w:rPr>
        <w:t>6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กลุ่มบริษัทตั้งประมาณการหนี้สินจากคดีความเป็นจำนวน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B7CFC">
        <w:rPr>
          <w:rFonts w:ascii="Angsana New" w:eastAsia="Times New Roman" w:hAnsi="Angsana New"/>
          <w:sz w:val="30"/>
          <w:szCs w:val="30"/>
        </w:rPr>
        <w:t>76</w:t>
      </w:r>
      <w:r w:rsidR="007C0F86">
        <w:rPr>
          <w:rFonts w:ascii="Angsana New" w:eastAsia="Times New Roman" w:hAnsi="Angsana New"/>
          <w:sz w:val="30"/>
          <w:szCs w:val="30"/>
        </w:rPr>
        <w:t>.</w:t>
      </w:r>
      <w:r w:rsidR="000B7CFC">
        <w:rPr>
          <w:rFonts w:ascii="Angsana New" w:eastAsia="Times New Roman" w:hAnsi="Angsana New"/>
          <w:sz w:val="30"/>
          <w:szCs w:val="30"/>
        </w:rPr>
        <w:t>38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eastAsia="Times New Roman" w:hAnsi="Angsana New"/>
          <w:i/>
          <w:iCs/>
          <w:sz w:val="30"/>
          <w:szCs w:val="30"/>
        </w:rPr>
        <w:t>256</w:t>
      </w:r>
      <w:r w:rsidR="00CB0854">
        <w:rPr>
          <w:rFonts w:ascii="Angsana New" w:eastAsia="Times New Roman" w:hAnsi="Angsana New"/>
          <w:i/>
          <w:iCs/>
          <w:sz w:val="30"/>
          <w:szCs w:val="30"/>
        </w:rPr>
        <w:t>5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: </w:t>
      </w:r>
      <w:r w:rsidR="000E564C" w:rsidRPr="000E564C">
        <w:rPr>
          <w:rFonts w:ascii="Angsana New" w:eastAsia="Times New Roman" w:hAnsi="Angsana New"/>
          <w:i/>
          <w:iCs/>
          <w:sz w:val="30"/>
          <w:szCs w:val="30"/>
        </w:rPr>
        <w:t>85</w:t>
      </w:r>
      <w:r w:rsidRPr="006375B5">
        <w:rPr>
          <w:rFonts w:ascii="Angsana New" w:eastAsia="Times New Roman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i/>
          <w:iCs/>
          <w:sz w:val="30"/>
          <w:szCs w:val="30"/>
        </w:rPr>
        <w:t>00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ล้านบาท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) </w:t>
      </w:r>
    </w:p>
    <w:p w14:paraId="65DF4161" w14:textId="77777777" w:rsidR="005A21E4" w:rsidRPr="0068248F" w:rsidRDefault="005A21E4" w:rsidP="000D484A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Times New Roman" w:hAnsi="Angsana New"/>
          <w:sz w:val="24"/>
          <w:szCs w:val="24"/>
        </w:rPr>
      </w:pPr>
    </w:p>
    <w:p w14:paraId="21E3564C" w14:textId="054C108C" w:rsidR="0010750E" w:rsidRPr="006375B5" w:rsidRDefault="00214B3A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ทุนเรือนหุ้น</w:t>
      </w:r>
      <w:r w:rsidR="00A451C6"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2972565D" w14:textId="77777777" w:rsidR="00B679D9" w:rsidRPr="0068248F" w:rsidRDefault="00B679D9" w:rsidP="00B679D9">
      <w:pPr>
        <w:rPr>
          <w:rFonts w:ascii="Angsana New" w:hAnsi="Angsana New"/>
          <w:color w:val="2E74B5"/>
          <w:sz w:val="22"/>
          <w:szCs w:val="22"/>
        </w:rPr>
      </w:pPr>
    </w:p>
    <w:p w14:paraId="5FE94DF9" w14:textId="77777777" w:rsidR="00EB78CF" w:rsidRPr="006375B5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hanging="36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ส่วนเกินมูลค่าหุ้น</w:t>
      </w:r>
    </w:p>
    <w:p w14:paraId="14612672" w14:textId="77777777" w:rsidR="00EB78CF" w:rsidRPr="003F647C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sz w:val="24"/>
          <w:szCs w:val="24"/>
        </w:rPr>
      </w:pPr>
    </w:p>
    <w:p w14:paraId="51CF74AD" w14:textId="42FA1544" w:rsidR="00F822BF" w:rsidRPr="006375B5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พ</w:t>
      </w:r>
      <w:r w:rsidRPr="006375B5">
        <w:rPr>
          <w:rFonts w:asciiTheme="majorBidi" w:hAnsiTheme="majorBidi" w:cstheme="majorBidi"/>
          <w:sz w:val="30"/>
          <w:szCs w:val="30"/>
          <w:cs/>
        </w:rPr>
        <w:t>.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ศ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. </w:t>
      </w:r>
      <w:r w:rsidR="000E564C" w:rsidRPr="000E564C">
        <w:rPr>
          <w:rFonts w:asciiTheme="majorBidi" w:hAnsiTheme="majorBidi" w:cstheme="majorBidi"/>
          <w:sz w:val="30"/>
          <w:szCs w:val="30"/>
        </w:rPr>
        <w:t>2535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มาตรา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 w:cstheme="majorBidi"/>
          <w:sz w:val="30"/>
          <w:szCs w:val="30"/>
        </w:rPr>
        <w:t>51</w:t>
      </w:r>
      <w:r w:rsidR="00537344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ในกรณีที่บริษัทเสนอขายหุ้นสูงกว่า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มูลค่าหุ้นที่จดทะเบียนไว้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บริษัทต้องนำค่าหุ้นส่วนเกินนี้ตั้งเป็นทุนสำรอง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 (“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ส่วนเกินมูลค่าหุ้น</w:t>
      </w:r>
      <w:r w:rsidRPr="00AB223F">
        <w:rPr>
          <w:rFonts w:asciiTheme="majorBidi" w:hAnsiTheme="majorBidi" w:cstheme="majorBidi" w:hint="eastAsia"/>
          <w:spacing w:val="-2"/>
          <w:sz w:val="30"/>
          <w:szCs w:val="30"/>
          <w:cs/>
        </w:rPr>
        <w:t>”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) 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ส่วนเกินมูลค่าหุ้นนี้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จะนำไปจ่ายเป็นเงินปันผลไม่ได้</w:t>
      </w:r>
    </w:p>
    <w:p w14:paraId="512651C0" w14:textId="36997040" w:rsidR="004D25E9" w:rsidRPr="003F647C" w:rsidRDefault="004D25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</w:rPr>
      </w:pPr>
    </w:p>
    <w:p w14:paraId="1EBBE931" w14:textId="1B9BD51A" w:rsidR="000761DA" w:rsidRPr="006375B5" w:rsidRDefault="000761DA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สำรอง</w:t>
      </w:r>
      <w:r w:rsidR="00CD1DBB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5D503FD0" w14:textId="77777777" w:rsidR="00C63E79" w:rsidRPr="003F647C" w:rsidRDefault="00C63E79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both"/>
        <w:rPr>
          <w:rFonts w:ascii="Angsana New" w:hAnsi="Angsana New"/>
          <w:sz w:val="24"/>
          <w:szCs w:val="24"/>
        </w:rPr>
      </w:pPr>
    </w:p>
    <w:p w14:paraId="033D85AC" w14:textId="3549A362" w:rsidR="005206E0" w:rsidRPr="006375B5" w:rsidRDefault="00C63E79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sz w:val="30"/>
          <w:szCs w:val="30"/>
        </w:rPr>
      </w:pPr>
      <w:r w:rsidRPr="006375B5">
        <w:rPr>
          <w:rFonts w:ascii="Angsana New" w:hAnsi="Angsana New"/>
          <w:b/>
          <w:bCs/>
          <w:sz w:val="30"/>
          <w:szCs w:val="30"/>
          <w:cs/>
        </w:rPr>
        <w:t>สำรองตามกฎหมาย</w:t>
      </w:r>
    </w:p>
    <w:p w14:paraId="02CDEEED" w14:textId="3309CF4B" w:rsidR="00F81176" w:rsidRPr="006375B5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พ</w:t>
      </w:r>
      <w:r w:rsidRPr="006375B5">
        <w:rPr>
          <w:rFonts w:ascii="Angsana New" w:hAnsi="Angsana New"/>
          <w:sz w:val="30"/>
          <w:szCs w:val="30"/>
          <w:cs/>
        </w:rPr>
        <w:t>.</w:t>
      </w:r>
      <w:r w:rsidRPr="006375B5">
        <w:rPr>
          <w:rFonts w:ascii="Angsana New" w:hAnsi="Angsana New" w:hint="cs"/>
          <w:sz w:val="30"/>
          <w:szCs w:val="30"/>
          <w:cs/>
        </w:rPr>
        <w:t>ศ</w:t>
      </w:r>
      <w:r w:rsidRPr="006375B5">
        <w:rPr>
          <w:rFonts w:ascii="Angsana New" w:hAnsi="Angsana New"/>
          <w:sz w:val="30"/>
          <w:szCs w:val="30"/>
          <w:cs/>
        </w:rPr>
        <w:t xml:space="preserve">. </w:t>
      </w:r>
      <w:r w:rsidR="000E564C" w:rsidRPr="000E564C">
        <w:rPr>
          <w:rFonts w:ascii="Angsana New" w:hAnsi="Angsana New"/>
          <w:sz w:val="30"/>
          <w:szCs w:val="30"/>
        </w:rPr>
        <w:t>2535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มาตรา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116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บริษัทจะต้องจัดสรรทุนสำรอง</w:t>
      </w:r>
      <w:r w:rsidRPr="006375B5">
        <w:rPr>
          <w:rFonts w:ascii="Angsana New" w:hAnsi="Angsana New"/>
          <w:sz w:val="30"/>
          <w:szCs w:val="30"/>
          <w:cs/>
        </w:rPr>
        <w:t xml:space="preserve"> (“</w:t>
      </w:r>
      <w:r w:rsidRPr="006375B5">
        <w:rPr>
          <w:rFonts w:ascii="Angsana New" w:hAnsi="Angsana New" w:hint="cs"/>
          <w:sz w:val="30"/>
          <w:szCs w:val="30"/>
          <w:cs/>
        </w:rPr>
        <w:t>สำรองตามกฎหมาย</w:t>
      </w:r>
      <w:r w:rsidRPr="006375B5">
        <w:rPr>
          <w:rFonts w:ascii="Angsana New" w:hAnsi="Angsana New" w:hint="eastAsia"/>
          <w:sz w:val="30"/>
          <w:szCs w:val="30"/>
          <w:cs/>
        </w:rPr>
        <w:t>”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อย่างน้อยร้อยละ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ของกำไรสุทธิประจำปีหลังจากหักขาดทุนสะสมยกมา</w:t>
      </w:r>
      <w:r w:rsidRPr="006375B5">
        <w:rPr>
          <w:rFonts w:ascii="Angsana New" w:hAnsi="Angsana New"/>
          <w:sz w:val="30"/>
          <w:szCs w:val="30"/>
          <w:cs/>
        </w:rPr>
        <w:t xml:space="preserve"> (</w:t>
      </w:r>
      <w:r w:rsidRPr="006375B5">
        <w:rPr>
          <w:rFonts w:ascii="Angsana New" w:hAnsi="Angsana New" w:hint="cs"/>
          <w:sz w:val="30"/>
          <w:szCs w:val="30"/>
          <w:cs/>
        </w:rPr>
        <w:t>ถ้ามี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จนกว่าสำรองดังกล่าวมีจำนวนไม่น้อยกว่าร้อยละ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ของทุนจดทะเบียน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เงินสำรองนี้จะนำไปจ่ายเป็นเงินปันผลไม่ได้</w:t>
      </w:r>
    </w:p>
    <w:p w14:paraId="474BD8B3" w14:textId="146C0035" w:rsidR="00975B15" w:rsidRPr="003F647C" w:rsidRDefault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</w:rPr>
      </w:pPr>
    </w:p>
    <w:p w14:paraId="5219FE16" w14:textId="77777777" w:rsidR="00701DAC" w:rsidRDefault="00701D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4B8B9438" w14:textId="5180B7DA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องค์ประกอบอื่นของส่วนของผู้ถือหุ้น</w:t>
      </w:r>
    </w:p>
    <w:p w14:paraId="44C205C8" w14:textId="77777777" w:rsidR="00975B15" w:rsidRPr="003F647C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62649089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สำรองการแปลงค่างบการเงิน</w:t>
      </w:r>
    </w:p>
    <w:p w14:paraId="4709D187" w14:textId="44C0044D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สำรองการแปลงค่างบการเงินประกอบด้วยผลต่างการแปลงค่าทั้งหมดจากงบการเงินของหน่วยงานในต่างประเทศและส่วนที่มีประสิทธิผลของผลต่างจากเงินตราต่างประเทศซึ่งเกิดจากการป้องกันความเสี่ยงของเงินลงทุนสุทธิในหน่วยงานต่างประเทศ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(ดูหมายเหตุข้อ </w:t>
      </w:r>
      <w:r w:rsidR="000E5158">
        <w:rPr>
          <w:rFonts w:asciiTheme="majorBidi" w:hAnsiTheme="majorBidi" w:cstheme="majorBidi"/>
          <w:sz w:val="30"/>
          <w:szCs w:val="30"/>
        </w:rPr>
        <w:t>3</w:t>
      </w:r>
      <w:r w:rsidR="00935DCC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(ง.</w:t>
      </w:r>
      <w:r w:rsidR="000E564C" w:rsidRPr="000E564C">
        <w:rPr>
          <w:rFonts w:asciiTheme="majorBidi" w:hAnsiTheme="majorBidi" w:cstheme="majorBidi"/>
          <w:sz w:val="30"/>
          <w:szCs w:val="30"/>
        </w:rPr>
        <w:t>4</w:t>
      </w:r>
      <w:r w:rsidRPr="006375B5">
        <w:rPr>
          <w:rFonts w:asciiTheme="majorBidi" w:hAnsiTheme="majorBidi" w:cstheme="majorBidi"/>
          <w:sz w:val="30"/>
          <w:szCs w:val="30"/>
          <w:cs/>
        </w:rPr>
        <w:t>))</w:t>
      </w:r>
    </w:p>
    <w:p w14:paraId="5EB80840" w14:textId="77777777" w:rsidR="00975B15" w:rsidRPr="003F647C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24"/>
          <w:szCs w:val="24"/>
        </w:rPr>
      </w:pPr>
    </w:p>
    <w:p w14:paraId="552161C8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bookmarkStart w:id="12" w:name="_Hlk54294682"/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การ</w:t>
      </w:r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ป้องกันความเสี่ยงกระแสเงินสด</w:t>
      </w:r>
    </w:p>
    <w:p w14:paraId="7CB10A06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สำรองการป้องกันความเสี่ยงกระแสเงินสดประกอบด้วย</w:t>
      </w:r>
    </w:p>
    <w:p w14:paraId="2EDA7640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ผลสะสมของ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ซึ่งใช้ในการป้องกันความเสี่ยงในกระแสเงินสด ซึ่งรอการรับรู้ในภายหลังในกำไรหรือขาดทุน หรือรวมเป็นต้นทุนเมื่อเริ่มแรก หรือมูลค่าตามบัญชีอื่นของสินทรัพย์ที่ไม่ใช่สินทรัพย์ทางการเงินหรือหนี้สินที่ไม่ใช่หนี้สินทางการเงิน</w:t>
      </w:r>
    </w:p>
    <w:p w14:paraId="0DF748A6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</w:t>
      </w:r>
      <w:r w:rsidRPr="006375B5">
        <w:rPr>
          <w:rFonts w:asciiTheme="majorBidi" w:hAnsiTheme="majorBidi" w:hint="cs"/>
          <w:sz w:val="30"/>
          <w:szCs w:val="30"/>
          <w:cs/>
        </w:rPr>
        <w:t>ต้นทุนการป้องกันความเสี่ยงสะท้อนถึงกำไรหรือขาดทุนของส่วนที่ไม่รวมในเครื่องมือที่ใช้ในการป้องกันความเสี่ยงที่กำหนดไว้ ซึ่งเกี่ยวข้องกับองค์ประกอบราคาล่วงหน้าของสัญญาฟอร์เวิร์ดโดยรับรู้เมื่อเริ่มแรกในกำไรขาดทุนเบ็ดเสร็จอื่นและบันทึกบัญชีเช่นเดียวกับกำไรหรือขาดทุนในสำรองการป้องกันความเสี่ยง</w:t>
      </w:r>
    </w:p>
    <w:bookmarkEnd w:id="12"/>
    <w:p w14:paraId="3BD8B8A7" w14:textId="77777777" w:rsidR="009972ED" w:rsidRDefault="009972ED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4BE70E56" w14:textId="3108DB7B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การเปลี่ยนแปลงในมูลค่ายุติธรรม</w:t>
      </w:r>
    </w:p>
    <w:p w14:paraId="7A1DCD9C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สำรองการเปลี่ยนแปลงในมูลค่ายุติธรรมประกอบด้วย</w:t>
      </w:r>
    </w:p>
    <w:p w14:paraId="6465C7BD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ทุนที่กำหนดให้วัดมูลค่ายุติธรรมผ่านกำไรขาดทุนเบ็ดเสร็จอื่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</w:p>
    <w:p w14:paraId="2FAC976C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หนี้ที่วัดมูลค่ายุติธรรมผ่านกำไรหรือขาดทุนเบ็ดเสร็จอื่นจนกระทั่งมีการตัดรายการหรือจัดประเภทรายการใหม่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 xml:space="preserve">มูลค่าดังกล่าวจะถูกปรับลดด้วยค่าเผื่อผลขาดทุน </w:t>
      </w:r>
    </w:p>
    <w:p w14:paraId="06582705" w14:textId="77777777" w:rsidR="00822202" w:rsidRPr="00C87B87" w:rsidRDefault="00822202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sz w:val="22"/>
          <w:szCs w:val="22"/>
        </w:rPr>
      </w:pPr>
    </w:p>
    <w:p w14:paraId="422415CC" w14:textId="627A3BE2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b/>
          <w:bCs/>
          <w:sz w:val="30"/>
          <w:szCs w:val="30"/>
          <w:cs/>
        </w:rPr>
        <w:t>ผลแตกต่างที่เกิดจากรายการที่มีการควบคุมเดียวกัน</w:t>
      </w:r>
    </w:p>
    <w:p w14:paraId="7D65077A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ผลแตกต่างที่เกิดจากรายการรวมธุรกิจภายใต้การควบคุมเดียวกันเป็นการแสดงถึงส่วนต่างระหว่างมูลค่าตามบัญชีของสินทรัพย์สุทธิของกิจการหรือธุรกิจที่ได้มาจากการควบคุมเดียวกันกับต้นทุนที่จ่าย ณ วันที่ได้มาและถูกบันทึกเป็นสำรองในส่วนของผู้ถือหุ้น ซึ่งจะไม่จำหน่ายและจะคงอยู่จนกระทั่งบริษัทย่อยหรือธุรกิจดังกล่าวจะถูกขายหรือจำหน่ายออกไป</w:t>
      </w:r>
    </w:p>
    <w:p w14:paraId="255ECB71" w14:textId="2537A0E9" w:rsidR="0050668D" w:rsidRPr="00C87B87" w:rsidRDefault="0050668D" w:rsidP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2"/>
          <w:szCs w:val="22"/>
        </w:rPr>
      </w:pPr>
    </w:p>
    <w:p w14:paraId="2E6299F3" w14:textId="77777777" w:rsidR="00345D81" w:rsidRDefault="00345D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16C9B26" w14:textId="7896059F" w:rsidR="009A45B0" w:rsidRPr="006375B5" w:rsidRDefault="0070308B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ส่วนงานดำเนินงาน</w:t>
      </w:r>
      <w:r w:rsidR="005A77F6" w:rsidRPr="006375B5">
        <w:rPr>
          <w:rFonts w:ascii="Angsana New" w:hAnsi="Angsana New" w:hint="cs"/>
          <w:sz w:val="30"/>
          <w:szCs w:val="30"/>
          <w:cs/>
          <w:lang w:val="en-US"/>
        </w:rPr>
        <w:t>และ</w:t>
      </w:r>
      <w:r w:rsidR="00DD26AE" w:rsidRPr="006375B5">
        <w:rPr>
          <w:rFonts w:ascii="Angsana New" w:hAnsi="Angsana New" w:hint="cs"/>
          <w:sz w:val="30"/>
          <w:szCs w:val="30"/>
          <w:cs/>
          <w:lang w:val="en-US"/>
        </w:rPr>
        <w:t>การจำแนกรายได้</w:t>
      </w:r>
    </w:p>
    <w:p w14:paraId="4E88DAB8" w14:textId="77777777" w:rsidR="009A45B0" w:rsidRPr="009E6CF9" w:rsidRDefault="009A45B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1157351" w14:textId="17A5B473" w:rsidR="0070308B" w:rsidRPr="006375B5" w:rsidRDefault="00305DB4" w:rsidP="00305DB4">
      <w:pPr>
        <w:ind w:left="518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ผู้บริหารพิจารณาว่า</w:t>
      </w:r>
      <w:r w:rsidR="0050668D" w:rsidRPr="006375B5">
        <w:rPr>
          <w:rFonts w:ascii="Angsana New" w:hAnsi="Angsana New" w:hint="cs"/>
          <w:sz w:val="30"/>
          <w:szCs w:val="30"/>
          <w:cs/>
        </w:rPr>
        <w:t>กลุ่มบริษัทมี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ส่วนงานที่รายงาน</w:t>
      </w:r>
      <w:r w:rsidR="00A81E8F">
        <w:rPr>
          <w:rFonts w:ascii="Angsana New" w:hAnsi="Angsana New"/>
          <w:sz w:val="30"/>
          <w:szCs w:val="30"/>
        </w:rPr>
        <w:t xml:space="preserve"> </w:t>
      </w:r>
      <w:r w:rsidR="00A81E8F" w:rsidRPr="00A81E8F">
        <w:rPr>
          <w:rFonts w:ascii="Angsana New" w:hAnsi="Angsana New" w:hint="cs"/>
          <w:sz w:val="30"/>
          <w:szCs w:val="30"/>
          <w:cs/>
        </w:rPr>
        <w:t>ดังรายละเอียดข้างล่าง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ซึ่งเป็นหน่วยงานธุรกิจที่สำคัญของ</w:t>
      </w:r>
      <w:r>
        <w:rPr>
          <w:rFonts w:ascii="Angsana New" w:hAnsi="Angsana New" w:hint="cs"/>
          <w:sz w:val="30"/>
          <w:szCs w:val="30"/>
          <w:cs/>
        </w:rPr>
        <w:t>ก</w:t>
      </w:r>
      <w:r w:rsidR="0050668D" w:rsidRPr="006375B5">
        <w:rPr>
          <w:rFonts w:ascii="Angsana New" w:hAnsi="Angsana New" w:hint="cs"/>
          <w:sz w:val="30"/>
          <w:szCs w:val="30"/>
          <w:cs/>
        </w:rPr>
        <w:t>ลุ่มบริษัท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หน่วยงานธุรกิจที่สำคัญเกี่ยวข้องกับธุรกิจและบริการที่แตกต่างกัน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และมีการบริหารจัดการแยกต่างหาก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เนื่องจากการใช้เทคโนโลยีและกลยุทธ์ทางการตลาดที่แตกต่างกัน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5F705359" w14:textId="77777777" w:rsidR="0050668D" w:rsidRPr="009E6CF9" w:rsidRDefault="0050668D" w:rsidP="00DE4EB3">
      <w:pPr>
        <w:ind w:left="518"/>
        <w:jc w:val="thaiDistribute"/>
        <w:rPr>
          <w:rFonts w:ascii="Angsana New" w:hAnsi="Angsana New"/>
          <w:sz w:val="30"/>
          <w:szCs w:val="30"/>
        </w:rPr>
      </w:pPr>
    </w:p>
    <w:p w14:paraId="3D298C91" w14:textId="4D23A2B3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  <w:cs/>
        </w:rPr>
        <w:t xml:space="preserve"> 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ธุรกิจพัฒนาอสังหาริมทรัพย์เพื่อขาย</w:t>
      </w:r>
    </w:p>
    <w:p w14:paraId="28267831" w14:textId="01ACC644" w:rsidR="0012729C" w:rsidRPr="006375B5" w:rsidRDefault="0012729C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พัฒนาอสังหาริมทรัพย์เพื่อการลงทุนเพื่ออุตสาหกรรม</w:t>
      </w:r>
    </w:p>
    <w:p w14:paraId="7E026F2A" w14:textId="62509140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ab/>
        <w:t xml:space="preserve">   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ธุรกิจให้เช่าและบริการอาคารเพื่อการพาณิชย์</w:t>
      </w:r>
    </w:p>
    <w:p w14:paraId="3E6F8BF4" w14:textId="78090E36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ธุรกิจโรงแรม</w:t>
      </w:r>
    </w:p>
    <w:p w14:paraId="12835856" w14:textId="6E09AA6B" w:rsidR="0050668D" w:rsidRPr="009E6CF9" w:rsidRDefault="0050668D" w:rsidP="00DE4EB3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BAC64EC" w14:textId="38712985" w:rsidR="002A5A4B" w:rsidRPr="008736E8" w:rsidRDefault="002A5A4B" w:rsidP="002A5A4B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8736E8">
        <w:rPr>
          <w:rFonts w:ascii="Angsana New" w:hAnsi="Angsana New" w:hint="cs"/>
          <w:sz w:val="30"/>
          <w:szCs w:val="30"/>
          <w:cs/>
        </w:rPr>
        <w:t>ธุรกิจอื่นได้รวมหน่วยธุรกิจที่หยุดดำเนินธุรกิจแล้วและอื่นๆ</w:t>
      </w:r>
      <w:r w:rsidR="008736E8" w:rsidRPr="008736E8">
        <w:rPr>
          <w:rFonts w:ascii="Angsana New" w:hAnsi="Angsana New" w:hint="cs"/>
          <w:sz w:val="30"/>
          <w:szCs w:val="30"/>
          <w:cs/>
        </w:rPr>
        <w:t xml:space="preserve"> </w:t>
      </w:r>
      <w:r w:rsidRPr="008736E8">
        <w:rPr>
          <w:rFonts w:ascii="Angsana New" w:hAnsi="Angsana New" w:hint="cs"/>
          <w:sz w:val="30"/>
          <w:szCs w:val="30"/>
          <w:cs/>
        </w:rPr>
        <w:t>ไม่มีส่วนงานใดที่เข้าเกณฑ์เชิงปริมาณเพื่อกำหนด</w:t>
      </w:r>
      <w:r w:rsidR="00F758D5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 xml:space="preserve">ส่วนงานที่รายงานในปี </w:t>
      </w:r>
      <w:r w:rsidRPr="008736E8">
        <w:rPr>
          <w:rFonts w:ascii="Angsana New" w:hAnsi="Angsana New" w:hint="cs"/>
          <w:sz w:val="30"/>
          <w:szCs w:val="30"/>
        </w:rPr>
        <w:t>256</w:t>
      </w:r>
      <w:r w:rsidR="00551C6B">
        <w:rPr>
          <w:rFonts w:ascii="Angsana New" w:hAnsi="Angsana New"/>
          <w:sz w:val="30"/>
          <w:szCs w:val="30"/>
        </w:rPr>
        <w:t>6</w:t>
      </w:r>
      <w:r w:rsidRPr="008736E8">
        <w:rPr>
          <w:rFonts w:ascii="Angsana New" w:hAnsi="Angsana New" w:hint="cs"/>
          <w:sz w:val="30"/>
          <w:szCs w:val="30"/>
          <w:cs/>
        </w:rPr>
        <w:t xml:space="preserve"> หรือ </w:t>
      </w:r>
      <w:r w:rsidRPr="008736E8">
        <w:rPr>
          <w:rFonts w:ascii="Angsana New" w:hAnsi="Angsana New" w:hint="cs"/>
          <w:sz w:val="30"/>
          <w:szCs w:val="30"/>
        </w:rPr>
        <w:t>256</w:t>
      </w:r>
      <w:r w:rsidR="00551C6B">
        <w:rPr>
          <w:rFonts w:ascii="Angsana New" w:hAnsi="Angsana New"/>
          <w:sz w:val="30"/>
          <w:szCs w:val="30"/>
        </w:rPr>
        <w:t>5</w:t>
      </w:r>
    </w:p>
    <w:p w14:paraId="25299CA9" w14:textId="77777777" w:rsidR="002A5A4B" w:rsidRPr="009E6CF9" w:rsidRDefault="002A5A4B" w:rsidP="00305DB4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sz w:val="30"/>
          <w:szCs w:val="30"/>
        </w:rPr>
      </w:pPr>
    </w:p>
    <w:p w14:paraId="7898A311" w14:textId="29EC9FE2" w:rsidR="008B115F" w:rsidRDefault="008736E8" w:rsidP="00C87B8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8736E8">
        <w:rPr>
          <w:rFonts w:ascii="Angsana New" w:hAnsi="Angsana New" w:hint="cs"/>
          <w:sz w:val="30"/>
          <w:szCs w:val="30"/>
          <w:cs/>
        </w:rPr>
        <w:t>ผลการดำเนินงาน</w:t>
      </w:r>
      <w:r w:rsidR="00530567" w:rsidRPr="008736E8">
        <w:rPr>
          <w:rFonts w:ascii="Angsana New" w:hAnsi="Angsana New" w:hint="cs"/>
          <w:sz w:val="30"/>
          <w:szCs w:val="30"/>
          <w:cs/>
        </w:rPr>
        <w:t>วัดโดยใช้กำไร</w:t>
      </w:r>
      <w:r w:rsidRPr="008736E8">
        <w:rPr>
          <w:rFonts w:ascii="Angsana New" w:hAnsi="Angsana New" w:hint="cs"/>
          <w:sz w:val="30"/>
          <w:szCs w:val="30"/>
          <w:cs/>
        </w:rPr>
        <w:t>ก่อนต้นทุนทางการเงินและภาษีเงินได้ของส่วนงาน ซึ่งนำเสนอในรายงาน</w:t>
      </w:r>
      <w:r w:rsidR="00305DB4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>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</w:t>
      </w:r>
      <w:r w:rsidR="00305DB4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>การใช้กำไรก่อนต้นทุนทางการเงินและภาษีเงินได้ในการวัดผลการดำเนินงานนั้นเป็นข้อมูลที่เหมาะสมใน</w:t>
      </w:r>
      <w:r w:rsidR="00305DB4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>การประเมินผลการดำเนินงานของส่วนงานและสอดคล้องกับกิจการอื่นที่ดำเนินธุรกิจในอุตสาหกรรมเดียวกัน</w:t>
      </w:r>
      <w:r w:rsidR="00305DB4">
        <w:rPr>
          <w:rFonts w:ascii="Angsana New" w:hAnsi="Angsana New" w:hint="cs"/>
          <w:sz w:val="30"/>
          <w:szCs w:val="30"/>
          <w:cs/>
        </w:rPr>
        <w:t xml:space="preserve"> </w:t>
      </w:r>
      <w:r w:rsidR="00305DB4">
        <w:rPr>
          <w:rFonts w:ascii="Angsana New" w:hAnsi="Angsana New"/>
          <w:sz w:val="30"/>
          <w:szCs w:val="30"/>
          <w:cs/>
        </w:rPr>
        <w:br/>
      </w:r>
      <w:r w:rsidR="00305DB4">
        <w:rPr>
          <w:rFonts w:ascii="Angsana New" w:hAnsi="Angsana New" w:hint="cs"/>
          <w:sz w:val="30"/>
          <w:szCs w:val="30"/>
          <w:cs/>
        </w:rPr>
        <w:t>ทั้งนี้การกำหนดราคาระหว่างกันนั้นเป็นไปตามการซื้อขายตามปกติธุรกิจ</w:t>
      </w:r>
    </w:p>
    <w:p w14:paraId="096FA2FA" w14:textId="2AF4CE5D" w:rsidR="00345D81" w:rsidRDefault="00345D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684FD8D6" w14:textId="77777777" w:rsidR="009E6CF9" w:rsidRDefault="009E6C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7B176FBC" w14:textId="25B693C6" w:rsidR="00A06BEB" w:rsidRPr="00533EB7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533EB7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ส่วนงานภูมิศาสตร์</w:t>
      </w:r>
    </w:p>
    <w:p w14:paraId="575835DE" w14:textId="7BEB28B9" w:rsid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0786459C" w14:textId="413E041E" w:rsidR="00A06BEB" w:rsidRP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กลุ่ม</w:t>
      </w:r>
      <w:r w:rsidRPr="00A06BEB">
        <w:rPr>
          <w:rFonts w:ascii="Angsana New" w:hAnsi="Angsana New" w:hint="cs"/>
          <w:sz w:val="30"/>
          <w:szCs w:val="30"/>
          <w:cs/>
        </w:rPr>
        <w:t>บริษัทดำเนินธุรกิจหล</w:t>
      </w:r>
      <w:r>
        <w:rPr>
          <w:rFonts w:ascii="Angsana New" w:hAnsi="Angsana New" w:hint="cs"/>
          <w:sz w:val="30"/>
          <w:szCs w:val="30"/>
          <w:cs/>
        </w:rPr>
        <w:t>ัก</w:t>
      </w:r>
      <w:r w:rsidRPr="00A06BEB">
        <w:rPr>
          <w:rFonts w:ascii="Angsana New" w:hAnsi="Angsana New" w:hint="cs"/>
          <w:sz w:val="30"/>
          <w:szCs w:val="30"/>
          <w:cs/>
        </w:rPr>
        <w:t>ในประเทศเท่าน</w:t>
      </w:r>
      <w:r>
        <w:rPr>
          <w:rFonts w:ascii="Angsana New" w:hAnsi="Angsana New" w:hint="cs"/>
          <w:sz w:val="30"/>
          <w:szCs w:val="30"/>
          <w:cs/>
        </w:rPr>
        <w:t>ั้น</w:t>
      </w:r>
      <w:r w:rsidRPr="00A06BEB">
        <w:rPr>
          <w:rFonts w:ascii="Angsana New" w:hAnsi="Angsana New"/>
          <w:sz w:val="30"/>
          <w:szCs w:val="30"/>
          <w:cs/>
        </w:rPr>
        <w:t xml:space="preserve"> </w:t>
      </w:r>
      <w:r w:rsidRPr="00A06BEB">
        <w:rPr>
          <w:rFonts w:ascii="Angsana New" w:hAnsi="Angsana New" w:hint="cs"/>
          <w:sz w:val="30"/>
          <w:szCs w:val="30"/>
          <w:cs/>
        </w:rPr>
        <w:t>ไม่มีรายไ</w:t>
      </w:r>
      <w:r>
        <w:rPr>
          <w:rFonts w:ascii="Angsana New" w:hAnsi="Angsana New" w:hint="cs"/>
          <w:sz w:val="30"/>
          <w:szCs w:val="30"/>
          <w:cs/>
        </w:rPr>
        <w:t>ด้จา</w:t>
      </w:r>
      <w:r w:rsidRPr="00A06BEB">
        <w:rPr>
          <w:rFonts w:ascii="Angsana New" w:hAnsi="Angsana New" w:hint="cs"/>
          <w:sz w:val="30"/>
          <w:szCs w:val="30"/>
          <w:cs/>
        </w:rPr>
        <w:t>กต่างประเทศที่มีสาระส</w:t>
      </w:r>
      <w:r>
        <w:rPr>
          <w:rFonts w:ascii="Angsana New" w:hAnsi="Angsana New" w:hint="cs"/>
          <w:sz w:val="30"/>
          <w:szCs w:val="30"/>
          <w:cs/>
        </w:rPr>
        <w:t>ำคัญ</w:t>
      </w:r>
    </w:p>
    <w:p w14:paraId="156305CC" w14:textId="77777777" w:rsid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522CD63A" w14:textId="58DC9EF0" w:rsidR="00D47038" w:rsidRDefault="00D47038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ภาพรวมรายได้ตาม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22CA48DD" w14:textId="390638D1" w:rsidR="009E6CF9" w:rsidRDefault="009E6CF9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>
        <w:rPr>
          <w:rFonts w:ascii="Angsana New" w:hAnsi="Angsana New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 wp14:anchorId="3E9695FD" wp14:editId="5F9480DD">
            <wp:simplePos x="0" y="0"/>
            <wp:positionH relativeFrom="column">
              <wp:posOffset>328740</wp:posOffset>
            </wp:positionH>
            <wp:positionV relativeFrom="paragraph">
              <wp:posOffset>271145</wp:posOffset>
            </wp:positionV>
            <wp:extent cx="5932805" cy="332486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410" b="4163"/>
                    <a:stretch/>
                  </pic:blipFill>
                  <pic:spPr bwMode="auto">
                    <a:xfrm>
                      <a:off x="0" y="0"/>
                      <a:ext cx="5932805" cy="3324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7B34CA" w14:textId="06990FF7" w:rsidR="00274F3B" w:rsidRPr="00274F3B" w:rsidRDefault="00274F3B" w:rsidP="00077CC7">
      <w:pPr>
        <w:jc w:val="center"/>
        <w:rPr>
          <w:rFonts w:ascii="Angsana New" w:hAnsi="Angsana New"/>
          <w:sz w:val="30"/>
          <w:szCs w:val="30"/>
        </w:rPr>
      </w:pPr>
    </w:p>
    <w:p w14:paraId="2BE62BF0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565DD371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620B5088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6EBC096E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4CD5E3E8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2632B99E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5743CA92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63C3F7EC" w14:textId="77777777" w:rsidR="00274F3B" w:rsidRDefault="00274F3B" w:rsidP="00274F3B">
      <w:pPr>
        <w:rPr>
          <w:rFonts w:ascii="Angsana New" w:hAnsi="Angsana New"/>
          <w:sz w:val="30"/>
          <w:szCs w:val="30"/>
        </w:rPr>
      </w:pPr>
    </w:p>
    <w:p w14:paraId="70D4AE61" w14:textId="65D3CC66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</w:p>
    <w:p w14:paraId="09555693" w14:textId="29E6FFFF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</w:p>
    <w:p w14:paraId="1DF7B520" w14:textId="42EC5E26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</w:p>
    <w:p w14:paraId="0CF90829" w14:textId="77777777" w:rsidR="00274F3B" w:rsidRP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  <w:cs/>
        </w:rPr>
        <w:sectPr w:rsidR="00274F3B" w:rsidRPr="00274F3B" w:rsidSect="005462CF">
          <w:headerReference w:type="default" r:id="rId19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sz w:val="30"/>
          <w:szCs w:val="30"/>
          <w:cs/>
        </w:rPr>
        <w:tab/>
      </w:r>
    </w:p>
    <w:p w14:paraId="5E03FF17" w14:textId="5A5DF530" w:rsidR="00AF64E4" w:rsidRPr="00AF64E4" w:rsidRDefault="00274F3B" w:rsidP="00AF64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9E2F97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ข้อมูลเกี่ยวกับส่วนงานที่รายงาน</w:t>
      </w:r>
    </w:p>
    <w:tbl>
      <w:tblPr>
        <w:tblW w:w="15030" w:type="dxa"/>
        <w:tblInd w:w="-90" w:type="dxa"/>
        <w:tblLayout w:type="fixed"/>
        <w:tblLook w:val="00A0" w:firstRow="1" w:lastRow="0" w:firstColumn="1" w:lastColumn="0" w:noHBand="0" w:noVBand="0"/>
      </w:tblPr>
      <w:tblGrid>
        <w:gridCol w:w="369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</w:tblGrid>
      <w:tr w:rsidR="00273E1A" w:rsidRPr="006375B5" w14:paraId="64E04B5A" w14:textId="77777777" w:rsidTr="002B088D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45DDCC64" w14:textId="77777777" w:rsidR="00273E1A" w:rsidRPr="006375B5" w:rsidRDefault="00273E1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1340" w:type="dxa"/>
            <w:gridSpan w:val="14"/>
          </w:tcPr>
          <w:p w14:paraId="07A856A7" w14:textId="38C36969" w:rsidR="00273E1A" w:rsidRPr="006375B5" w:rsidRDefault="00273E1A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273E1A" w:rsidRPr="006375B5" w14:paraId="03830810" w14:textId="77777777" w:rsidTr="000D07B5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7ACDFA11" w14:textId="77777777" w:rsidR="00273E1A" w:rsidRPr="006375B5" w:rsidRDefault="00273E1A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620" w:type="dxa"/>
            <w:gridSpan w:val="2"/>
            <w:vAlign w:val="bottom"/>
          </w:tcPr>
          <w:p w14:paraId="4AFF6A84" w14:textId="1915AB70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620" w:type="dxa"/>
            <w:gridSpan w:val="2"/>
            <w:vAlign w:val="bottom"/>
          </w:tcPr>
          <w:p w14:paraId="43A62C09" w14:textId="6F181725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620" w:type="dxa"/>
            <w:gridSpan w:val="2"/>
            <w:vAlign w:val="bottom"/>
          </w:tcPr>
          <w:p w14:paraId="58F42631" w14:textId="227A27F6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620" w:type="dxa"/>
            <w:gridSpan w:val="2"/>
            <w:vAlign w:val="bottom"/>
          </w:tcPr>
          <w:p w14:paraId="296A063C" w14:textId="724A5346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620" w:type="dxa"/>
            <w:gridSpan w:val="2"/>
          </w:tcPr>
          <w:p w14:paraId="637DFCDE" w14:textId="5DCC1198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อื่นๆ</w:t>
            </w:r>
          </w:p>
        </w:tc>
        <w:tc>
          <w:tcPr>
            <w:tcW w:w="1620" w:type="dxa"/>
            <w:gridSpan w:val="2"/>
          </w:tcPr>
          <w:p w14:paraId="23C857B4" w14:textId="172F6F71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  <w:lang w:val="en-GB"/>
              </w:rPr>
              <w:t>ตัดรายการระหว่างกัน</w:t>
            </w:r>
          </w:p>
        </w:tc>
        <w:tc>
          <w:tcPr>
            <w:tcW w:w="1620" w:type="dxa"/>
            <w:gridSpan w:val="2"/>
            <w:vAlign w:val="bottom"/>
          </w:tcPr>
          <w:p w14:paraId="735ABF04" w14:textId="1560206B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273E1A" w:rsidRPr="006375B5" w14:paraId="1308D245" w14:textId="77777777" w:rsidTr="008B5860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458828FE" w14:textId="4517BE50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  <w:lang w:val="en-GB" w:bidi="ar-SA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2"/>
                <w:szCs w:val="22"/>
                <w:cs/>
              </w:rPr>
              <w:t>สำหรับปีสิ้นสุดวันที่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  <w:r w:rsidRPr="000E564C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</w:rPr>
              <w:t>30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2"/>
                <w:szCs w:val="22"/>
                <w:cs/>
              </w:rPr>
              <w:t>กันยายน</w:t>
            </w:r>
          </w:p>
        </w:tc>
        <w:tc>
          <w:tcPr>
            <w:tcW w:w="810" w:type="dxa"/>
            <w:vAlign w:val="bottom"/>
          </w:tcPr>
          <w:p w14:paraId="13996E26" w14:textId="3E4856FB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00235212" w14:textId="72A9D519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810" w:type="dxa"/>
            <w:vAlign w:val="bottom"/>
          </w:tcPr>
          <w:p w14:paraId="66101ABC" w14:textId="4E104055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12DE7FDC" w14:textId="4C4C64E6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810" w:type="dxa"/>
            <w:vAlign w:val="bottom"/>
          </w:tcPr>
          <w:p w14:paraId="7CDBC973" w14:textId="2C62FE77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16CC3944" w14:textId="6FA31C6E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810" w:type="dxa"/>
            <w:vAlign w:val="bottom"/>
          </w:tcPr>
          <w:p w14:paraId="33BD9C2D" w14:textId="18612D57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0C1D4637" w14:textId="3F86410E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810" w:type="dxa"/>
            <w:vAlign w:val="bottom"/>
          </w:tcPr>
          <w:p w14:paraId="5A1B539E" w14:textId="3DFA0383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6563B19B" w14:textId="3F230080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810" w:type="dxa"/>
            <w:vAlign w:val="bottom"/>
          </w:tcPr>
          <w:p w14:paraId="365C6AA3" w14:textId="169554BB" w:rsidR="00273E1A" w:rsidRPr="000E564C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48AC1E88" w14:textId="79E05888" w:rsidR="00273E1A" w:rsidRPr="000E564C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810" w:type="dxa"/>
            <w:vAlign w:val="bottom"/>
          </w:tcPr>
          <w:p w14:paraId="3CA18603" w14:textId="57D95C05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1B9F00DA" w14:textId="3BEFBE7D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</w:tr>
      <w:tr w:rsidR="00273E1A" w:rsidRPr="006375B5" w14:paraId="115DCE7D" w14:textId="77777777" w:rsidTr="006727CB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77B44C98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1340" w:type="dxa"/>
            <w:gridSpan w:val="14"/>
          </w:tcPr>
          <w:p w14:paraId="03D333D1" w14:textId="1273BA85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(ล้านบาท)</w:t>
            </w:r>
          </w:p>
        </w:tc>
      </w:tr>
      <w:tr w:rsidR="00273E1A" w:rsidRPr="006375B5" w14:paraId="598C9FB9" w14:textId="77777777" w:rsidTr="0017550C">
        <w:trPr>
          <w:trHeight w:val="72"/>
        </w:trPr>
        <w:tc>
          <w:tcPr>
            <w:tcW w:w="3690" w:type="dxa"/>
            <w:vAlign w:val="bottom"/>
          </w:tcPr>
          <w:p w14:paraId="56C73F91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รายได้จากลูกค้าภายนอก</w:t>
            </w:r>
          </w:p>
        </w:tc>
        <w:tc>
          <w:tcPr>
            <w:tcW w:w="810" w:type="dxa"/>
            <w:vAlign w:val="bottom"/>
          </w:tcPr>
          <w:p w14:paraId="34DE7352" w14:textId="7B2C2244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11,004</w:t>
            </w:r>
          </w:p>
        </w:tc>
        <w:tc>
          <w:tcPr>
            <w:tcW w:w="810" w:type="dxa"/>
            <w:vAlign w:val="bottom"/>
          </w:tcPr>
          <w:p w14:paraId="54FADBDE" w14:textId="1CA2213D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11,420</w:t>
            </w:r>
          </w:p>
        </w:tc>
        <w:tc>
          <w:tcPr>
            <w:tcW w:w="810" w:type="dxa"/>
            <w:vAlign w:val="bottom"/>
          </w:tcPr>
          <w:p w14:paraId="36D1ADA3" w14:textId="0BF04287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2,61</w:t>
            </w:r>
            <w:r w:rsidR="00371AF3">
              <w:rPr>
                <w:rFonts w:asciiTheme="majorBidi" w:hAnsiTheme="majorBidi" w:cstheme="majorBidi"/>
                <w:sz w:val="22"/>
                <w:szCs w:val="22"/>
                <w:lang w:val="en-GB"/>
              </w:rPr>
              <w:t>2</w:t>
            </w:r>
          </w:p>
        </w:tc>
        <w:tc>
          <w:tcPr>
            <w:tcW w:w="810" w:type="dxa"/>
            <w:vAlign w:val="bottom"/>
          </w:tcPr>
          <w:p w14:paraId="24FF25D3" w14:textId="65006C66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2,</w:t>
            </w:r>
            <w:r w:rsidR="006155FA">
              <w:rPr>
                <w:rFonts w:asciiTheme="majorBidi" w:hAnsiTheme="majorBidi" w:cstheme="majorBidi"/>
                <w:sz w:val="22"/>
                <w:szCs w:val="22"/>
                <w:lang w:val="en-GB"/>
              </w:rPr>
              <w:t>27</w:t>
            </w: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9</w:t>
            </w:r>
          </w:p>
        </w:tc>
        <w:tc>
          <w:tcPr>
            <w:tcW w:w="810" w:type="dxa"/>
            <w:vAlign w:val="bottom"/>
          </w:tcPr>
          <w:p w14:paraId="6B5AE0CC" w14:textId="4C5149D1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8</w:t>
            </w:r>
            <w:r w:rsidR="005B1445">
              <w:rPr>
                <w:rFonts w:asciiTheme="majorBidi" w:hAnsiTheme="majorBidi" w:cstheme="majorBidi"/>
                <w:sz w:val="22"/>
                <w:szCs w:val="22"/>
                <w:lang w:val="en-GB"/>
              </w:rPr>
              <w:t>54</w:t>
            </w:r>
          </w:p>
        </w:tc>
        <w:tc>
          <w:tcPr>
            <w:tcW w:w="810" w:type="dxa"/>
            <w:vAlign w:val="bottom"/>
          </w:tcPr>
          <w:p w14:paraId="186EE773" w14:textId="46B2737D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775</w:t>
            </w:r>
          </w:p>
        </w:tc>
        <w:tc>
          <w:tcPr>
            <w:tcW w:w="810" w:type="dxa"/>
            <w:vAlign w:val="bottom"/>
          </w:tcPr>
          <w:p w14:paraId="71B1EBA2" w14:textId="4D5B79B6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56</w:t>
            </w:r>
            <w:r w:rsidR="00A0579C">
              <w:rPr>
                <w:rFonts w:asciiTheme="majorBidi" w:hAnsiTheme="majorBidi" w:cstheme="majorBidi" w:hint="cs"/>
                <w:sz w:val="22"/>
                <w:szCs w:val="22"/>
                <w:cs/>
                <w:lang w:val="en-GB"/>
              </w:rPr>
              <w:t>7</w:t>
            </w:r>
          </w:p>
        </w:tc>
        <w:tc>
          <w:tcPr>
            <w:tcW w:w="810" w:type="dxa"/>
            <w:vAlign w:val="bottom"/>
          </w:tcPr>
          <w:p w14:paraId="51A9A348" w14:textId="5D131519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329</w:t>
            </w:r>
          </w:p>
        </w:tc>
        <w:tc>
          <w:tcPr>
            <w:tcW w:w="810" w:type="dxa"/>
            <w:vAlign w:val="bottom"/>
          </w:tcPr>
          <w:p w14:paraId="73E9DDB1" w14:textId="53329F0F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A0579C">
              <w:rPr>
                <w:rFonts w:asciiTheme="majorBidi" w:hAnsiTheme="majorBidi" w:cstheme="majorBidi" w:hint="cs"/>
                <w:sz w:val="22"/>
                <w:szCs w:val="22"/>
                <w:cs/>
              </w:rPr>
              <w:t>7</w:t>
            </w:r>
          </w:p>
        </w:tc>
        <w:tc>
          <w:tcPr>
            <w:tcW w:w="810" w:type="dxa"/>
            <w:vAlign w:val="bottom"/>
          </w:tcPr>
          <w:p w14:paraId="6DEAB5A6" w14:textId="35868E9D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50</w:t>
            </w:r>
          </w:p>
        </w:tc>
        <w:tc>
          <w:tcPr>
            <w:tcW w:w="810" w:type="dxa"/>
          </w:tcPr>
          <w:p w14:paraId="0638519E" w14:textId="11D2F9A7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</w:tcPr>
          <w:p w14:paraId="0CA2D35D" w14:textId="65C0269A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vAlign w:val="bottom"/>
          </w:tcPr>
          <w:p w14:paraId="6047A64D" w14:textId="0C37F580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15,0</w:t>
            </w:r>
            <w:r w:rsidR="005B1445">
              <w:rPr>
                <w:rFonts w:asciiTheme="majorBidi" w:hAnsiTheme="majorBidi" w:cstheme="majorBidi"/>
                <w:sz w:val="22"/>
                <w:szCs w:val="22"/>
              </w:rPr>
              <w:t>8</w:t>
            </w:r>
            <w:r w:rsidR="00371AF3"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810" w:type="dxa"/>
            <w:vAlign w:val="bottom"/>
          </w:tcPr>
          <w:p w14:paraId="37C3C1B3" w14:textId="355CBBFF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14,853</w:t>
            </w:r>
          </w:p>
        </w:tc>
      </w:tr>
      <w:tr w:rsidR="00273E1A" w:rsidRPr="006375B5" w14:paraId="07871C3F" w14:textId="77777777" w:rsidTr="0017550C">
        <w:trPr>
          <w:trHeight w:val="72"/>
        </w:trPr>
        <w:tc>
          <w:tcPr>
            <w:tcW w:w="3690" w:type="dxa"/>
            <w:vAlign w:val="bottom"/>
          </w:tcPr>
          <w:p w14:paraId="77161381" w14:textId="4D525EED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A5194F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กำไรจากการจำหน่ายอสังหาริมทรัพย์เพื่อการลงทุน</w:t>
            </w:r>
          </w:p>
        </w:tc>
        <w:tc>
          <w:tcPr>
            <w:tcW w:w="810" w:type="dxa"/>
            <w:vAlign w:val="bottom"/>
          </w:tcPr>
          <w:p w14:paraId="24F73E51" w14:textId="6C109A56" w:rsidR="00273E1A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3C1E660B" w14:textId="53FDD931" w:rsidR="00273E1A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753D8BCF" w14:textId="5F0D5AEA" w:rsidR="00273E1A" w:rsidRPr="0017550C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1,029</w:t>
            </w:r>
          </w:p>
        </w:tc>
        <w:tc>
          <w:tcPr>
            <w:tcW w:w="810" w:type="dxa"/>
            <w:vAlign w:val="bottom"/>
          </w:tcPr>
          <w:p w14:paraId="55297FE8" w14:textId="4C8201B2" w:rsidR="00273E1A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869</w:t>
            </w:r>
          </w:p>
        </w:tc>
        <w:tc>
          <w:tcPr>
            <w:tcW w:w="810" w:type="dxa"/>
            <w:vAlign w:val="bottom"/>
          </w:tcPr>
          <w:p w14:paraId="341CBCED" w14:textId="488DB399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4D889B2D" w14:textId="3287DBC9" w:rsidR="00273E1A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0CB5E757" w14:textId="5222487B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3978ADDA" w14:textId="21078ADC" w:rsidR="00273E1A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</w:tcPr>
          <w:p w14:paraId="65B25557" w14:textId="70ECC430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0580DFF2" w14:textId="3966CF6C" w:rsidR="00273E1A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407F1502" w14:textId="1795BEDC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</w:tcPr>
          <w:p w14:paraId="786C28CD" w14:textId="66C7BA63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</w:tcPr>
          <w:p w14:paraId="3C1C0BA0" w14:textId="22A4DB82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1,029</w:t>
            </w:r>
          </w:p>
        </w:tc>
        <w:tc>
          <w:tcPr>
            <w:tcW w:w="810" w:type="dxa"/>
          </w:tcPr>
          <w:p w14:paraId="1AF6C242" w14:textId="3830303C" w:rsidR="00273E1A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C96792">
              <w:rPr>
                <w:rFonts w:asciiTheme="majorBidi" w:hAnsiTheme="majorBidi" w:cstheme="majorBidi"/>
                <w:sz w:val="22"/>
                <w:szCs w:val="22"/>
              </w:rPr>
              <w:t>869</w:t>
            </w:r>
          </w:p>
        </w:tc>
      </w:tr>
      <w:tr w:rsidR="00273E1A" w:rsidRPr="006375B5" w14:paraId="41677992" w14:textId="77777777" w:rsidTr="0017550C">
        <w:trPr>
          <w:trHeight w:val="72"/>
        </w:trPr>
        <w:tc>
          <w:tcPr>
            <w:tcW w:w="3690" w:type="dxa"/>
            <w:vAlign w:val="bottom"/>
          </w:tcPr>
          <w:p w14:paraId="4C773943" w14:textId="00FC21B2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  <w:lang w:val="en-GB"/>
              </w:rPr>
              <w:t>รายได้ระหว่างส่วนงาน</w:t>
            </w:r>
          </w:p>
        </w:tc>
        <w:tc>
          <w:tcPr>
            <w:tcW w:w="810" w:type="dxa"/>
            <w:vAlign w:val="bottom"/>
          </w:tcPr>
          <w:p w14:paraId="14DCA46C" w14:textId="672B7CBE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6F9C77FB" w14:textId="7C0EE9BD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60B3D397" w14:textId="33AEE12D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364</w:t>
            </w:r>
          </w:p>
        </w:tc>
        <w:tc>
          <w:tcPr>
            <w:tcW w:w="810" w:type="dxa"/>
            <w:vAlign w:val="bottom"/>
          </w:tcPr>
          <w:p w14:paraId="6DC927FC" w14:textId="06CFC919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367</w:t>
            </w:r>
          </w:p>
        </w:tc>
        <w:tc>
          <w:tcPr>
            <w:tcW w:w="810" w:type="dxa"/>
            <w:vAlign w:val="bottom"/>
          </w:tcPr>
          <w:p w14:paraId="590FF079" w14:textId="7F2FCCB2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53892A99" w14:textId="31ED979D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503404DA" w14:textId="084378C5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76AAEDCB" w14:textId="3F2F42C8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</w:tcPr>
          <w:p w14:paraId="16717358" w14:textId="462F4DF6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1962AE58" w14:textId="407CC77F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023AC9D8" w14:textId="7E7FFD8C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(364)</w:t>
            </w:r>
          </w:p>
        </w:tc>
        <w:tc>
          <w:tcPr>
            <w:tcW w:w="810" w:type="dxa"/>
          </w:tcPr>
          <w:p w14:paraId="322E683D" w14:textId="6E774707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(367)</w:t>
            </w:r>
          </w:p>
        </w:tc>
        <w:tc>
          <w:tcPr>
            <w:tcW w:w="810" w:type="dxa"/>
          </w:tcPr>
          <w:p w14:paraId="79C7225C" w14:textId="2985C8B8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677E0CB2" w14:textId="0C9F3122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</w:tr>
      <w:tr w:rsidR="00273E1A" w:rsidRPr="006375B5" w14:paraId="06D5F07B" w14:textId="77777777" w:rsidTr="0017550C">
        <w:trPr>
          <w:trHeight w:val="62"/>
        </w:trPr>
        <w:tc>
          <w:tcPr>
            <w:tcW w:w="3690" w:type="dxa"/>
            <w:vAlign w:val="bottom"/>
          </w:tcPr>
          <w:p w14:paraId="0A0F2EC3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รวม</w:t>
            </w:r>
          </w:p>
        </w:tc>
        <w:tc>
          <w:tcPr>
            <w:tcW w:w="810" w:type="dxa"/>
            <w:vAlign w:val="bottom"/>
          </w:tcPr>
          <w:p w14:paraId="0381A3F8" w14:textId="5CF2C185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11,004</w:t>
            </w:r>
          </w:p>
        </w:tc>
        <w:tc>
          <w:tcPr>
            <w:tcW w:w="810" w:type="dxa"/>
            <w:vAlign w:val="bottom"/>
          </w:tcPr>
          <w:p w14:paraId="1F7C0C41" w14:textId="5A422009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11,420</w:t>
            </w:r>
          </w:p>
        </w:tc>
        <w:tc>
          <w:tcPr>
            <w:tcW w:w="810" w:type="dxa"/>
            <w:vAlign w:val="bottom"/>
          </w:tcPr>
          <w:p w14:paraId="74EEE510" w14:textId="58308355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4,00</w:t>
            </w:r>
            <w:r w:rsidR="00371AF3">
              <w:rPr>
                <w:rFonts w:ascii="Angsana New" w:hAnsi="Angsana New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810" w:type="dxa"/>
            <w:vAlign w:val="bottom"/>
          </w:tcPr>
          <w:p w14:paraId="0BD693A6" w14:textId="76C331C7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3,515</w:t>
            </w:r>
          </w:p>
        </w:tc>
        <w:tc>
          <w:tcPr>
            <w:tcW w:w="810" w:type="dxa"/>
            <w:vAlign w:val="bottom"/>
          </w:tcPr>
          <w:p w14:paraId="41EAEC18" w14:textId="6E5701C0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8</w:t>
            </w:r>
            <w:r w:rsidR="005B1445">
              <w:rPr>
                <w:rFonts w:ascii="Angsana New" w:hAnsi="Angsana New"/>
                <w:b/>
                <w:bCs/>
                <w:sz w:val="22"/>
                <w:szCs w:val="22"/>
              </w:rPr>
              <w:t>54</w:t>
            </w:r>
          </w:p>
        </w:tc>
        <w:tc>
          <w:tcPr>
            <w:tcW w:w="810" w:type="dxa"/>
            <w:vAlign w:val="bottom"/>
          </w:tcPr>
          <w:p w14:paraId="6C7035AC" w14:textId="211C4406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775</w:t>
            </w:r>
          </w:p>
        </w:tc>
        <w:tc>
          <w:tcPr>
            <w:tcW w:w="810" w:type="dxa"/>
            <w:vAlign w:val="bottom"/>
          </w:tcPr>
          <w:p w14:paraId="27C80956" w14:textId="7B71568F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56</w:t>
            </w:r>
            <w:r w:rsidR="00A0579C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7</w:t>
            </w:r>
          </w:p>
        </w:tc>
        <w:tc>
          <w:tcPr>
            <w:tcW w:w="810" w:type="dxa"/>
            <w:vAlign w:val="bottom"/>
          </w:tcPr>
          <w:p w14:paraId="401AF9D7" w14:textId="130531EF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329</w:t>
            </w:r>
          </w:p>
        </w:tc>
        <w:tc>
          <w:tcPr>
            <w:tcW w:w="810" w:type="dxa"/>
            <w:vAlign w:val="bottom"/>
          </w:tcPr>
          <w:p w14:paraId="65EF7F86" w14:textId="37DA32F8" w:rsidR="00273E1A" w:rsidRPr="006375B5" w:rsidRDefault="00F945D0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47</w:t>
            </w:r>
          </w:p>
        </w:tc>
        <w:tc>
          <w:tcPr>
            <w:tcW w:w="810" w:type="dxa"/>
            <w:vAlign w:val="bottom"/>
          </w:tcPr>
          <w:p w14:paraId="2FFC3064" w14:textId="0E14228E" w:rsidR="00273E1A" w:rsidRPr="006375B5" w:rsidRDefault="00F945D0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  <w:lang w:val="en-GB"/>
              </w:rPr>
              <w:t>50</w:t>
            </w:r>
          </w:p>
        </w:tc>
        <w:tc>
          <w:tcPr>
            <w:tcW w:w="810" w:type="dxa"/>
          </w:tcPr>
          <w:p w14:paraId="4AA59C70" w14:textId="13B46B58" w:rsidR="00273E1A" w:rsidRPr="006375B5" w:rsidRDefault="00F945D0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(364)</w:t>
            </w:r>
          </w:p>
        </w:tc>
        <w:tc>
          <w:tcPr>
            <w:tcW w:w="810" w:type="dxa"/>
          </w:tcPr>
          <w:p w14:paraId="75942F93" w14:textId="63CBF373" w:rsidR="00273E1A" w:rsidRPr="006375B5" w:rsidRDefault="00F945D0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(367)</w:t>
            </w:r>
          </w:p>
        </w:tc>
        <w:tc>
          <w:tcPr>
            <w:tcW w:w="810" w:type="dxa"/>
            <w:vAlign w:val="bottom"/>
          </w:tcPr>
          <w:p w14:paraId="78D937B4" w14:textId="65E04CC3" w:rsidR="00273E1A" w:rsidRPr="006375B5" w:rsidRDefault="00F945D0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16,1</w:t>
            </w:r>
            <w:r w:rsidR="005B1445">
              <w:rPr>
                <w:rFonts w:ascii="Angsana New" w:hAnsi="Angsana New"/>
                <w:b/>
                <w:bCs/>
                <w:sz w:val="22"/>
                <w:szCs w:val="22"/>
              </w:rPr>
              <w:t>1</w:t>
            </w:r>
            <w:r w:rsidR="00371AF3">
              <w:rPr>
                <w:rFonts w:ascii="Angsana New" w:hAnsi="Angsana New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810" w:type="dxa"/>
            <w:vAlign w:val="bottom"/>
          </w:tcPr>
          <w:p w14:paraId="403AEA41" w14:textId="66F82BBA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15,722</w:t>
            </w:r>
          </w:p>
        </w:tc>
      </w:tr>
      <w:tr w:rsidR="00273E1A" w:rsidRPr="006375B5" w14:paraId="4171AD58" w14:textId="77777777" w:rsidTr="0017550C">
        <w:trPr>
          <w:trHeight w:val="62"/>
        </w:trPr>
        <w:tc>
          <w:tcPr>
            <w:tcW w:w="3690" w:type="dxa"/>
            <w:vAlign w:val="bottom"/>
          </w:tcPr>
          <w:p w14:paraId="58CC625E" w14:textId="119CFB3A" w:rsidR="00273E1A" w:rsidRPr="00A5194F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  <w:lang w:val="en-GB"/>
              </w:rPr>
              <w:t>กำไรจากการไถ่ถอนหน่วยลงทุน</w:t>
            </w:r>
            <w:r w:rsidR="006155FA">
              <w:rPr>
                <w:rFonts w:asciiTheme="majorBidi" w:hAnsiTheme="majorBidi" w:cstheme="majorBidi" w:hint="cs"/>
                <w:sz w:val="22"/>
                <w:szCs w:val="22"/>
                <w:cs/>
                <w:lang w:val="en-GB"/>
              </w:rPr>
              <w:t>ของเงินลงทุน</w:t>
            </w:r>
            <w:r w:rsidR="00EB3670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br/>
            </w:r>
            <w:r w:rsidR="00EB3670">
              <w:rPr>
                <w:rFonts w:asciiTheme="majorBidi" w:hAnsiTheme="majorBidi" w:cstheme="majorBidi" w:hint="cs"/>
                <w:sz w:val="22"/>
                <w:szCs w:val="22"/>
                <w:cs/>
                <w:lang w:val="en-GB"/>
              </w:rPr>
              <w:t xml:space="preserve">   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  <w:lang w:val="en-GB"/>
              </w:rPr>
              <w:t>ในบริษัทร่วม</w:t>
            </w:r>
          </w:p>
        </w:tc>
        <w:tc>
          <w:tcPr>
            <w:tcW w:w="810" w:type="dxa"/>
            <w:vAlign w:val="bottom"/>
          </w:tcPr>
          <w:p w14:paraId="33E69F7E" w14:textId="62ECBC3F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1817B77" w14:textId="344C47BF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F6A6423" w14:textId="1F7F61E4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F907FBC" w14:textId="5FED791D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5813427" w14:textId="73FE553D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8BA8260" w14:textId="52A00505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6287E48" w14:textId="74BD0DEF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A816F17" w14:textId="150742F2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28FA485" w14:textId="00B5B3B2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BA729A7" w14:textId="2D04323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21354AEC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41B90CF" w14:textId="4E6F5C50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6F5D35F" w14:textId="5DC88327" w:rsidR="00273E1A" w:rsidRPr="006375B5" w:rsidRDefault="00EB3670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vAlign w:val="bottom"/>
          </w:tcPr>
          <w:p w14:paraId="0FBABCFB" w14:textId="2D747D99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381</w:t>
            </w:r>
          </w:p>
        </w:tc>
      </w:tr>
      <w:tr w:rsidR="00273E1A" w:rsidRPr="006375B5" w14:paraId="1A9A3B22" w14:textId="77777777" w:rsidTr="002866DC">
        <w:trPr>
          <w:trHeight w:val="62"/>
        </w:trPr>
        <w:tc>
          <w:tcPr>
            <w:tcW w:w="3690" w:type="dxa"/>
            <w:vAlign w:val="bottom"/>
          </w:tcPr>
          <w:p w14:paraId="499D3C86" w14:textId="4C13A826" w:rsidR="00273E1A" w:rsidRPr="006375B5" w:rsidRDefault="00EB3670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sz w:val="22"/>
                <w:szCs w:val="22"/>
                <w:cs/>
              </w:rPr>
              <w:t>กำไรจากการจำหน่ายเงินลงทุนในบริษัท</w:t>
            </w:r>
            <w:r>
              <w:rPr>
                <w:rFonts w:asciiTheme="majorBidi" w:hAnsiTheme="majorBidi" w:hint="cs"/>
                <w:sz w:val="22"/>
                <w:szCs w:val="22"/>
                <w:cs/>
              </w:rPr>
              <w:t>ย่อย</w:t>
            </w:r>
          </w:p>
        </w:tc>
        <w:tc>
          <w:tcPr>
            <w:tcW w:w="810" w:type="dxa"/>
            <w:vAlign w:val="bottom"/>
          </w:tcPr>
          <w:p w14:paraId="3027AE88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D5F66AD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FF301C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898A7D5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36B5D1C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8DFE6F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0AD86BA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C1648FD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DFAED53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E6F53B4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3FD1E18C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1B2F171" w14:textId="1487FBC1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FEB1653" w14:textId="79728074" w:rsidR="00273E1A" w:rsidRPr="006375B5" w:rsidRDefault="00EB3670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482</w:t>
            </w:r>
          </w:p>
        </w:tc>
        <w:tc>
          <w:tcPr>
            <w:tcW w:w="810" w:type="dxa"/>
            <w:vAlign w:val="bottom"/>
          </w:tcPr>
          <w:p w14:paraId="28C46A9C" w14:textId="2D05291B" w:rsidR="00273E1A" w:rsidRPr="006375B5" w:rsidRDefault="00EB3670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</w:tr>
      <w:tr w:rsidR="00273E1A" w:rsidRPr="006375B5" w14:paraId="304F132B" w14:textId="77777777" w:rsidTr="0017550C">
        <w:trPr>
          <w:trHeight w:val="62"/>
        </w:trPr>
        <w:tc>
          <w:tcPr>
            <w:tcW w:w="3690" w:type="dxa"/>
            <w:vAlign w:val="bottom"/>
          </w:tcPr>
          <w:p w14:paraId="58775E12" w14:textId="396632D9" w:rsidR="00273E1A" w:rsidRPr="006375B5" w:rsidRDefault="00EB3670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รายได้อื่น</w:t>
            </w:r>
          </w:p>
        </w:tc>
        <w:tc>
          <w:tcPr>
            <w:tcW w:w="810" w:type="dxa"/>
            <w:vAlign w:val="bottom"/>
          </w:tcPr>
          <w:p w14:paraId="7660CC00" w14:textId="24744D46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A7F18AD" w14:textId="39704E30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8E2AEA3" w14:textId="59F57AAE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B52A4EB" w14:textId="51663B15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C8D8F09" w14:textId="1A8A9441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DB50091" w14:textId="647FEBEB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3E3B2A3" w14:textId="0BF8D7EA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148E9B5" w14:textId="360F81F1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53AC46F" w14:textId="3F122483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A8E9D96" w14:textId="407DF3A7" w:rsidR="00273E1A" w:rsidRPr="002866DC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6854E2C5" w14:textId="77777777" w:rsidR="00273E1A" w:rsidRPr="006375B5" w:rsidRDefault="00273E1A" w:rsidP="002866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1455D889" w14:textId="71C687CE" w:rsidR="00273E1A" w:rsidRPr="006375B5" w:rsidRDefault="00273E1A" w:rsidP="002866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C402D01" w14:textId="06BC9C8D" w:rsidR="00273E1A" w:rsidRPr="006375B5" w:rsidRDefault="00EB3670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21</w:t>
            </w:r>
            <w:r w:rsidR="00371AF3"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810" w:type="dxa"/>
            <w:vAlign w:val="bottom"/>
          </w:tcPr>
          <w:p w14:paraId="650B4AF7" w14:textId="74B57EF6" w:rsidR="00273E1A" w:rsidRPr="006375B5" w:rsidRDefault="00EB3670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244</w:t>
            </w:r>
          </w:p>
        </w:tc>
      </w:tr>
      <w:tr w:rsidR="00273E1A" w:rsidRPr="006375B5" w14:paraId="5B81FD3D" w14:textId="77777777" w:rsidTr="0017550C">
        <w:trPr>
          <w:trHeight w:val="190"/>
        </w:trPr>
        <w:tc>
          <w:tcPr>
            <w:tcW w:w="3690" w:type="dxa"/>
            <w:vAlign w:val="bottom"/>
          </w:tcPr>
          <w:p w14:paraId="649F15E9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810" w:type="dxa"/>
            <w:vAlign w:val="bottom"/>
          </w:tcPr>
          <w:p w14:paraId="46187BD0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452B12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3640AA6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FF97373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FCEC0E4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9CADAE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63D5F63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B810FAA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142B729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77987E5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78175112" w14:textId="77777777" w:rsidR="00273E1A" w:rsidRPr="00F945D0" w:rsidRDefault="00273E1A" w:rsidP="002866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67CBA6E6" w14:textId="1B8C8000" w:rsidR="00273E1A" w:rsidRPr="00F945D0" w:rsidRDefault="00273E1A" w:rsidP="002866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C5F3A87" w14:textId="7B354C5F" w:rsidR="00273E1A" w:rsidRPr="006375B5" w:rsidRDefault="00EB3670" w:rsidP="00707D05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16,8</w:t>
            </w:r>
            <w:r w:rsidR="005B1445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09</w:t>
            </w:r>
          </w:p>
        </w:tc>
        <w:tc>
          <w:tcPr>
            <w:tcW w:w="810" w:type="dxa"/>
            <w:vAlign w:val="bottom"/>
          </w:tcPr>
          <w:p w14:paraId="7C551AD1" w14:textId="7464E81A" w:rsidR="00273E1A" w:rsidRPr="006375B5" w:rsidRDefault="00273E1A" w:rsidP="00707D05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16,</w:t>
            </w:r>
            <w:r w:rsidRPr="0080332D">
              <w:rPr>
                <w:rFonts w:ascii="Angsana New" w:hAnsi="Angsana New"/>
                <w:b/>
                <w:bCs/>
                <w:sz w:val="22"/>
                <w:szCs w:val="22"/>
              </w:rPr>
              <w:t>347</w:t>
            </w:r>
          </w:p>
        </w:tc>
      </w:tr>
      <w:tr w:rsidR="00273E1A" w:rsidRPr="006375B5" w14:paraId="063594FA" w14:textId="77777777" w:rsidTr="0017550C">
        <w:trPr>
          <w:trHeight w:val="64"/>
        </w:trPr>
        <w:tc>
          <w:tcPr>
            <w:tcW w:w="3690" w:type="dxa"/>
            <w:vAlign w:val="bottom"/>
          </w:tcPr>
          <w:p w14:paraId="24DCF2B1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  <w:cs/>
              </w:rPr>
            </w:pPr>
          </w:p>
        </w:tc>
        <w:tc>
          <w:tcPr>
            <w:tcW w:w="810" w:type="dxa"/>
            <w:vAlign w:val="bottom"/>
          </w:tcPr>
          <w:p w14:paraId="4B57287F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69B972D1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0A769E3C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03A12344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57D29569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44BAAF57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48E58069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277C13E3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5E13B9D7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35CD46CC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31B86C8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34EAEA2C" w14:textId="318E0DE9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1F21C3D9" w14:textId="0ACEA70A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6D631719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</w:tr>
      <w:tr w:rsidR="00273E1A" w:rsidRPr="006375B5" w14:paraId="5C0E61A1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4824F3D1" w14:textId="5BF806EA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  <w:r w:rsidRPr="00A5194F">
              <w:rPr>
                <w:rFonts w:asciiTheme="majorBidi" w:hAnsiTheme="majorBidi" w:cstheme="majorBidi"/>
                <w:sz w:val="22"/>
                <w:szCs w:val="22"/>
                <w:cs/>
              </w:rPr>
              <w:t>รวมกำไร (ขาดทุน) จากส่วนงานที่รายงานก่อนต้นทุน</w:t>
            </w:r>
            <w:r w:rsidRPr="00A5194F">
              <w:rPr>
                <w:rFonts w:asciiTheme="majorBidi" w:hAnsiTheme="majorBidi" w:cstheme="majorBidi"/>
                <w:sz w:val="22"/>
                <w:szCs w:val="22"/>
              </w:rPr>
              <w:br/>
              <w:t xml:space="preserve">   </w:t>
            </w:r>
            <w:r w:rsidRPr="00A5194F">
              <w:rPr>
                <w:rFonts w:asciiTheme="majorBidi" w:hAnsiTheme="majorBidi" w:cstheme="majorBidi"/>
                <w:sz w:val="22"/>
                <w:szCs w:val="22"/>
                <w:cs/>
              </w:rPr>
              <w:t>ทางการเงินและภาษีเงินได้</w:t>
            </w:r>
            <w:r w:rsidRPr="006375B5"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  <w:t xml:space="preserve">    </w:t>
            </w:r>
          </w:p>
        </w:tc>
        <w:tc>
          <w:tcPr>
            <w:tcW w:w="810" w:type="dxa"/>
            <w:vAlign w:val="bottom"/>
          </w:tcPr>
          <w:p w14:paraId="4CAA75C3" w14:textId="471AEB20" w:rsidR="00273E1A" w:rsidRPr="006375B5" w:rsidRDefault="00707D05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1,49</w:t>
            </w:r>
            <w:r w:rsidR="005B1445"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810" w:type="dxa"/>
            <w:vAlign w:val="bottom"/>
          </w:tcPr>
          <w:p w14:paraId="427495B4" w14:textId="1D33A9DE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2,072</w:t>
            </w:r>
          </w:p>
        </w:tc>
        <w:tc>
          <w:tcPr>
            <w:tcW w:w="810" w:type="dxa"/>
            <w:vAlign w:val="bottom"/>
          </w:tcPr>
          <w:p w14:paraId="0D9FE865" w14:textId="3B860DFA" w:rsidR="00273E1A" w:rsidRPr="006375B5" w:rsidRDefault="00707D05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1,986</w:t>
            </w:r>
          </w:p>
        </w:tc>
        <w:tc>
          <w:tcPr>
            <w:tcW w:w="810" w:type="dxa"/>
            <w:vAlign w:val="bottom"/>
          </w:tcPr>
          <w:p w14:paraId="4AA3218A" w14:textId="5D14D3D2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</w:t>
            </w:r>
            <w:r w:rsidR="00707D05">
              <w:rPr>
                <w:rFonts w:asciiTheme="majorBidi" w:hAnsiTheme="majorBidi" w:cstheme="majorBidi"/>
                <w:sz w:val="22"/>
                <w:szCs w:val="22"/>
              </w:rPr>
              <w:t>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810" w:type="dxa"/>
            <w:vAlign w:val="bottom"/>
          </w:tcPr>
          <w:p w14:paraId="6F4A8379" w14:textId="159ED250" w:rsidR="00273E1A" w:rsidRPr="006375B5" w:rsidRDefault="00707D05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22</w:t>
            </w:r>
            <w:r w:rsidR="005B1445"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810" w:type="dxa"/>
            <w:vAlign w:val="bottom"/>
          </w:tcPr>
          <w:p w14:paraId="18A298B8" w14:textId="127BF1CC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238</w:t>
            </w:r>
          </w:p>
        </w:tc>
        <w:tc>
          <w:tcPr>
            <w:tcW w:w="810" w:type="dxa"/>
            <w:vAlign w:val="bottom"/>
          </w:tcPr>
          <w:p w14:paraId="30C983B7" w14:textId="57790C3F" w:rsidR="00273E1A" w:rsidRPr="006375B5" w:rsidRDefault="00707D05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(508)</w:t>
            </w:r>
          </w:p>
        </w:tc>
        <w:tc>
          <w:tcPr>
            <w:tcW w:w="810" w:type="dxa"/>
            <w:vAlign w:val="bottom"/>
          </w:tcPr>
          <w:p w14:paraId="3DCED826" w14:textId="0137D82B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(57)</w:t>
            </w:r>
          </w:p>
        </w:tc>
        <w:tc>
          <w:tcPr>
            <w:tcW w:w="810" w:type="dxa"/>
          </w:tcPr>
          <w:p w14:paraId="435A45C4" w14:textId="77777777" w:rsidR="00273E1A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17D951CE" w14:textId="2B9243A4" w:rsidR="00707D05" w:rsidRPr="006375B5" w:rsidRDefault="00707D05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(20)</w:t>
            </w:r>
          </w:p>
        </w:tc>
        <w:tc>
          <w:tcPr>
            <w:tcW w:w="810" w:type="dxa"/>
          </w:tcPr>
          <w:p w14:paraId="334767BB" w14:textId="77777777" w:rsidR="00273E1A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B28F030" w14:textId="0361797E" w:rsidR="00273E1A" w:rsidRPr="006375B5" w:rsidRDefault="00707D05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29</w:t>
            </w:r>
          </w:p>
        </w:tc>
        <w:tc>
          <w:tcPr>
            <w:tcW w:w="810" w:type="dxa"/>
          </w:tcPr>
          <w:p w14:paraId="0D000E9A" w14:textId="77777777" w:rsidR="00273E1A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5AE23F1" w14:textId="563CEF2E" w:rsidR="00707D05" w:rsidRPr="006375B5" w:rsidRDefault="00707D05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61DB2AC2" w14:textId="77777777" w:rsidR="00273E1A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5643541" w14:textId="30042EEB" w:rsidR="00707D05" w:rsidRPr="006375B5" w:rsidRDefault="00707D05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6CFF9B93" w14:textId="77777777" w:rsidR="00707D05" w:rsidRDefault="00707D05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FDB7A98" w14:textId="4AA77D4F" w:rsidR="00273E1A" w:rsidRPr="006375B5" w:rsidRDefault="00707D05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3,1</w:t>
            </w:r>
            <w:r w:rsidR="005B1445">
              <w:rPr>
                <w:rFonts w:asciiTheme="majorBidi" w:hAnsiTheme="majorBidi" w:cstheme="majorBidi"/>
                <w:sz w:val="22"/>
                <w:szCs w:val="22"/>
              </w:rPr>
              <w:t>75</w:t>
            </w:r>
          </w:p>
        </w:tc>
        <w:tc>
          <w:tcPr>
            <w:tcW w:w="810" w:type="dxa"/>
          </w:tcPr>
          <w:p w14:paraId="6AFD1FBE" w14:textId="77777777" w:rsidR="00273E1A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26593505" w14:textId="0BB7A394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3,882</w:t>
            </w:r>
          </w:p>
        </w:tc>
      </w:tr>
      <w:tr w:rsidR="00273E1A" w:rsidRPr="006375B5" w14:paraId="4C17FBAA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36C2CBDC" w14:textId="2555C188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ต้นทุนทางการเงิน</w:t>
            </w:r>
          </w:p>
        </w:tc>
        <w:tc>
          <w:tcPr>
            <w:tcW w:w="810" w:type="dxa"/>
            <w:vAlign w:val="bottom"/>
          </w:tcPr>
          <w:p w14:paraId="6A13994D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CED0BC6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CE95483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E5C1E87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F0BDB1D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2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4E1B89C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5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27400A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8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74ADC0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DE85ABF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55EE5FE6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25F1838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01859F6" w14:textId="44A5C132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4E1E6FA" w14:textId="6DF68E1A" w:rsidR="00273E1A" w:rsidRPr="006375B5" w:rsidRDefault="00707D05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(1,163)</w:t>
            </w:r>
          </w:p>
        </w:tc>
        <w:tc>
          <w:tcPr>
            <w:tcW w:w="810" w:type="dxa"/>
            <w:vAlign w:val="bottom"/>
          </w:tcPr>
          <w:p w14:paraId="5966D84A" w14:textId="07DBD221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(964)</w:t>
            </w:r>
          </w:p>
        </w:tc>
      </w:tr>
      <w:tr w:rsidR="00273E1A" w:rsidRPr="006375B5" w14:paraId="0FE2A7A0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4C38C717" w14:textId="793978FF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ส่วนแบ่ง</w:t>
            </w:r>
            <w:r w:rsidR="00F33D64">
              <w:rPr>
                <w:rFonts w:asciiTheme="majorBidi" w:hAnsiTheme="majorBidi" w:cstheme="majorBidi" w:hint="cs"/>
                <w:sz w:val="22"/>
                <w:szCs w:val="22"/>
                <w:cs/>
              </w:rPr>
              <w:t>กำไร (</w:t>
            </w: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ขาดทุน</w:t>
            </w:r>
            <w:r w:rsidR="00F33D64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) </w:t>
            </w: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จากเงินลงทุนในบริษัทร่วมและ</w:t>
            </w:r>
          </w:p>
        </w:tc>
        <w:tc>
          <w:tcPr>
            <w:tcW w:w="810" w:type="dxa"/>
            <w:vAlign w:val="bottom"/>
          </w:tcPr>
          <w:p w14:paraId="393A9CAA" w14:textId="297390BE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8990166" w14:textId="51849E3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0D75F26" w14:textId="67B691F9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16A1E61" w14:textId="620AF02C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F1C4674" w14:textId="58ACA558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AC7BA76" w14:textId="7250073E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B49377A" w14:textId="0332D368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2E231D7" w14:textId="4FE4F640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5A9EDBDF" w14:textId="1DC7DB4F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1B65E0E4" w14:textId="173518F4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45E66673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47D251EC" w14:textId="3D501FF2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E714D5E" w14:textId="714038DC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BB1CE03" w14:textId="20DB4C89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273E1A" w:rsidRPr="006375B5" w14:paraId="30E4C190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2EC439E0" w14:textId="23D7495F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  </w:t>
            </w:r>
            <w:r w:rsidR="00F33D64"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การร่วมค้า</w:t>
            </w:r>
            <w:r w:rsidRPr="006375B5"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  <w:t>สุทธิจาก</w:t>
            </w:r>
            <w:r w:rsidRPr="001F4DD0">
              <w:rPr>
                <w:rFonts w:asciiTheme="majorBidi" w:hAnsiTheme="majorBidi" w:cstheme="majorBidi"/>
                <w:sz w:val="22"/>
                <w:szCs w:val="22"/>
                <w:cs/>
              </w:rPr>
              <w:t>กำไร</w:t>
            </w:r>
            <w:r w:rsidRPr="006375B5"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  <w:t>ที่ยังไม่เกิดขึ้นจากกา</w:t>
            </w:r>
            <w:r w:rsidR="00F33D64">
              <w:rPr>
                <w:rFonts w:asciiTheme="majorBidi" w:hAnsiTheme="majorBidi" w:cstheme="majorBidi" w:hint="cs"/>
                <w:spacing w:val="-4"/>
                <w:sz w:val="22"/>
                <w:szCs w:val="22"/>
                <w:cs/>
              </w:rPr>
              <w:t>รขาย</w:t>
            </w:r>
          </w:p>
        </w:tc>
        <w:tc>
          <w:tcPr>
            <w:tcW w:w="810" w:type="dxa"/>
            <w:vAlign w:val="bottom"/>
          </w:tcPr>
          <w:p w14:paraId="38ED1EC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BC3121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59A9724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6A4E0F9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E578054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DE3087C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9C93B16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7ECA41F" w14:textId="7D16327E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6C60E6AA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5C7E0AC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F0B7119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3D99E33F" w14:textId="32F513F5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6A717533" w14:textId="6A9DAA44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1DAA02B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273E1A" w:rsidRPr="006375B5" w14:paraId="53B899F1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52053EB0" w14:textId="7CD308DF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pacing w:val="-4"/>
                <w:sz w:val="22"/>
                <w:szCs w:val="22"/>
              </w:rPr>
              <w:t xml:space="preserve"> </w:t>
            </w:r>
            <w:r w:rsidR="00F33D64">
              <w:rPr>
                <w:rFonts w:asciiTheme="majorBidi" w:hAnsiTheme="majorBidi" w:cstheme="majorBidi" w:hint="cs"/>
                <w:spacing w:val="-4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/>
                <w:spacing w:val="-4"/>
                <w:sz w:val="22"/>
                <w:szCs w:val="22"/>
              </w:rPr>
              <w:t xml:space="preserve"> </w:t>
            </w:r>
            <w:r w:rsidR="00F33D64"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อสังหาริมทรัพย์</w:t>
            </w: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ให้บริษัทร่วม</w:t>
            </w:r>
          </w:p>
        </w:tc>
        <w:tc>
          <w:tcPr>
            <w:tcW w:w="810" w:type="dxa"/>
            <w:vAlign w:val="bottom"/>
          </w:tcPr>
          <w:p w14:paraId="2E42D103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4592938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B8F2DF8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EE38120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8DD702F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2258076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3BDE9FD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7C64E72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0DBC6CD2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10A75C14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6AB6E34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17A519E2" w14:textId="74FEB6C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F84300C" w14:textId="4D8F5576" w:rsidR="00273E1A" w:rsidRPr="006375B5" w:rsidRDefault="00874BF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28</w:t>
            </w:r>
            <w:r w:rsidR="00B65BA6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</w:tcPr>
          <w:p w14:paraId="0D3432D3" w14:textId="3434280E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(28)</w:t>
            </w:r>
          </w:p>
        </w:tc>
      </w:tr>
      <w:tr w:rsidR="00273E1A" w:rsidRPr="006375B5" w14:paraId="34A803A8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64343F6F" w14:textId="426C3157" w:rsidR="00273E1A" w:rsidRPr="00A5194F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hanging="85"/>
              <w:rPr>
                <w:rFonts w:asciiTheme="majorBidi" w:hAnsiTheme="majorBidi" w:cstheme="majorBidi"/>
                <w:spacing w:val="-10"/>
                <w:sz w:val="22"/>
                <w:szCs w:val="22"/>
                <w:cs/>
              </w:rPr>
            </w:pPr>
            <w:r w:rsidRPr="00A5194F">
              <w:rPr>
                <w:rFonts w:asciiTheme="majorBidi" w:hAnsiTheme="majorBidi" w:cstheme="majorBidi" w:hint="cs"/>
                <w:spacing w:val="-10"/>
                <w:sz w:val="22"/>
                <w:szCs w:val="22"/>
                <w:cs/>
              </w:rPr>
              <w:t>กำไรจากการวัดมูลค่ายุติธรรมในการโอนเปลี่ยนประเภทเงินลงทุน</w:t>
            </w:r>
          </w:p>
        </w:tc>
        <w:tc>
          <w:tcPr>
            <w:tcW w:w="810" w:type="dxa"/>
            <w:vAlign w:val="bottom"/>
          </w:tcPr>
          <w:p w14:paraId="43727617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929385C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D63D964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A97C577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B7F54E7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EE8E042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6F0229D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56CA452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3E8BBFA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28025A9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486036B4" w14:textId="77777777" w:rsidR="00273E1A" w:rsidRPr="006375B5" w:rsidRDefault="00273E1A" w:rsidP="002866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036F21FD" w14:textId="053B20A6" w:rsidR="00273E1A" w:rsidRPr="006375B5" w:rsidRDefault="00273E1A" w:rsidP="002866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93194F0" w14:textId="40F70E51" w:rsidR="00273E1A" w:rsidRPr="006375B5" w:rsidRDefault="00874BFA" w:rsidP="00874BFA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vAlign w:val="bottom"/>
          </w:tcPr>
          <w:p w14:paraId="7E2BC580" w14:textId="7EF71CE7" w:rsidR="00273E1A" w:rsidRPr="006375B5" w:rsidRDefault="00273E1A" w:rsidP="00707D0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484FD6">
              <w:rPr>
                <w:rFonts w:asciiTheme="majorBidi" w:hAnsiTheme="majorBidi" w:cstheme="majorBidi"/>
                <w:sz w:val="22"/>
                <w:szCs w:val="22"/>
              </w:rPr>
              <w:t>111</w:t>
            </w:r>
          </w:p>
        </w:tc>
      </w:tr>
      <w:tr w:rsidR="00273E1A" w:rsidRPr="006375B5" w14:paraId="20B85B8B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1707C984" w14:textId="7AFAA231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7"/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กำไรก่อนภาษีเงินได้</w:t>
            </w:r>
          </w:p>
        </w:tc>
        <w:tc>
          <w:tcPr>
            <w:tcW w:w="810" w:type="dxa"/>
            <w:vAlign w:val="bottom"/>
          </w:tcPr>
          <w:p w14:paraId="20CA8155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3D04C15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9038FE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8B5702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39D82E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CB4C5B9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E11F4D8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1EAC381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65B1F2F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0C7F017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0689FEA5" w14:textId="77777777" w:rsidR="00273E1A" w:rsidRPr="006375B5" w:rsidRDefault="00273E1A" w:rsidP="002866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5BCF609E" w14:textId="2E1F6C49" w:rsidR="00273E1A" w:rsidRPr="006375B5" w:rsidRDefault="00273E1A" w:rsidP="002866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1528E07" w14:textId="3CDFBD50" w:rsidR="00273E1A" w:rsidRPr="00345D81" w:rsidRDefault="00874BFA" w:rsidP="00707D05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345D81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2,</w:t>
            </w:r>
            <w:r w:rsidR="00B65BA6" w:rsidRPr="00345D81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298</w:t>
            </w:r>
          </w:p>
        </w:tc>
        <w:tc>
          <w:tcPr>
            <w:tcW w:w="810" w:type="dxa"/>
            <w:vAlign w:val="bottom"/>
          </w:tcPr>
          <w:p w14:paraId="171F7D22" w14:textId="104F1B57" w:rsidR="00273E1A" w:rsidRPr="00345D81" w:rsidRDefault="00273E1A" w:rsidP="00707D05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345D81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3,001</w:t>
            </w:r>
          </w:p>
        </w:tc>
      </w:tr>
      <w:tr w:rsidR="00273E1A" w:rsidRPr="006375B5" w14:paraId="219209D1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63C76A3E" w14:textId="2B5EBF76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/>
              <w:rPr>
                <w:rFonts w:asciiTheme="majorBidi" w:hAnsiTheme="majorBidi" w:cstheme="majorBidi"/>
                <w:sz w:val="14"/>
                <w:szCs w:val="14"/>
                <w:cs/>
              </w:rPr>
            </w:pPr>
          </w:p>
        </w:tc>
        <w:tc>
          <w:tcPr>
            <w:tcW w:w="810" w:type="dxa"/>
            <w:vAlign w:val="bottom"/>
          </w:tcPr>
          <w:p w14:paraId="7443C96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679352EE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19E169E0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77A7820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70351818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3FEA35CC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171EAE4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0F1175A0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2BDA30B3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6C8B17FE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0B34DC60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37A0AC96" w14:textId="76FAB669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2F246ABA" w14:textId="3DBA8582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231F3A5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</w:tr>
      <w:tr w:rsidR="00273E1A" w:rsidRPr="006375B5" w14:paraId="021BFF3C" w14:textId="77777777" w:rsidTr="0017550C">
        <w:trPr>
          <w:trHeight w:val="190"/>
        </w:trPr>
        <w:tc>
          <w:tcPr>
            <w:tcW w:w="3690" w:type="dxa"/>
            <w:shd w:val="clear" w:color="auto" w:fill="auto"/>
            <w:vAlign w:val="center"/>
          </w:tcPr>
          <w:p w14:paraId="2781E5DF" w14:textId="33E1FF1B" w:rsidR="00273E1A" w:rsidRPr="008A00CD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0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รายการที่ไม่เป็นตัวเงินอื่นที่ม</w:t>
            </w:r>
            <w:r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ี</w:t>
            </w:r>
            <w:r w:rsidRPr="006375B5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สาระสำคัญ</w:t>
            </w:r>
          </w:p>
        </w:tc>
        <w:tc>
          <w:tcPr>
            <w:tcW w:w="810" w:type="dxa"/>
            <w:vAlign w:val="bottom"/>
          </w:tcPr>
          <w:p w14:paraId="3D5C5C60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B50A9D7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0906437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E6153E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6DD3238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EDC5719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606423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927BDB4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04A58E4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5E5075F0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6E619C8A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532E79B5" w14:textId="05F6F6AA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4FC955D9" w14:textId="2A09C099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79EF419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273E1A" w:rsidRPr="006375B5" w14:paraId="2E37AAE8" w14:textId="77777777" w:rsidTr="0017550C">
        <w:trPr>
          <w:trHeight w:val="42"/>
        </w:trPr>
        <w:tc>
          <w:tcPr>
            <w:tcW w:w="3690" w:type="dxa"/>
            <w:vAlign w:val="center"/>
          </w:tcPr>
          <w:p w14:paraId="00828664" w14:textId="56BCBFAC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 w:hint="cs"/>
                <w:sz w:val="22"/>
                <w:szCs w:val="22"/>
                <w:cs/>
              </w:rPr>
              <w:t>ค่าเสื่อมราคาและค่าตัดจำหน่าย</w:t>
            </w:r>
          </w:p>
        </w:tc>
        <w:tc>
          <w:tcPr>
            <w:tcW w:w="810" w:type="dxa"/>
            <w:vAlign w:val="bottom"/>
          </w:tcPr>
          <w:p w14:paraId="2A6A6838" w14:textId="6527B7DE" w:rsidR="00273E1A" w:rsidRPr="006375B5" w:rsidRDefault="00532F4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30</w:t>
            </w:r>
          </w:p>
        </w:tc>
        <w:tc>
          <w:tcPr>
            <w:tcW w:w="810" w:type="dxa"/>
            <w:vAlign w:val="bottom"/>
          </w:tcPr>
          <w:p w14:paraId="4F2D0788" w14:textId="79561ED9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28</w:t>
            </w:r>
          </w:p>
        </w:tc>
        <w:tc>
          <w:tcPr>
            <w:tcW w:w="810" w:type="dxa"/>
            <w:vAlign w:val="bottom"/>
          </w:tcPr>
          <w:p w14:paraId="0D86D3EC" w14:textId="2DB5A5CE" w:rsidR="00273E1A" w:rsidRPr="006375B5" w:rsidRDefault="00532F4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757</w:t>
            </w:r>
          </w:p>
        </w:tc>
        <w:tc>
          <w:tcPr>
            <w:tcW w:w="810" w:type="dxa"/>
            <w:vAlign w:val="bottom"/>
          </w:tcPr>
          <w:p w14:paraId="087CC8EC" w14:textId="081F1FA7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6</w:t>
            </w:r>
            <w:r w:rsidR="00532F4A">
              <w:rPr>
                <w:rFonts w:asciiTheme="majorBidi" w:hAnsiTheme="majorBidi" w:cstheme="majorBidi" w:hint="cs"/>
                <w:sz w:val="22"/>
                <w:szCs w:val="22"/>
                <w:cs/>
              </w:rPr>
              <w:t>20</w:t>
            </w:r>
          </w:p>
        </w:tc>
        <w:tc>
          <w:tcPr>
            <w:tcW w:w="810" w:type="dxa"/>
            <w:vAlign w:val="bottom"/>
          </w:tcPr>
          <w:p w14:paraId="3634C473" w14:textId="6E863616" w:rsidR="00273E1A" w:rsidRPr="006375B5" w:rsidRDefault="00532F4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276</w:t>
            </w:r>
          </w:p>
        </w:tc>
        <w:tc>
          <w:tcPr>
            <w:tcW w:w="810" w:type="dxa"/>
            <w:vAlign w:val="bottom"/>
          </w:tcPr>
          <w:p w14:paraId="21614AE4" w14:textId="7FDFF06E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21</w:t>
            </w:r>
            <w:r w:rsidR="00532F4A">
              <w:rPr>
                <w:rFonts w:asciiTheme="majorBidi" w:hAnsiTheme="majorBidi" w:cstheme="majorBidi" w:hint="cs"/>
                <w:sz w:val="22"/>
                <w:szCs w:val="22"/>
                <w:cs/>
              </w:rPr>
              <w:t>3</w:t>
            </w:r>
          </w:p>
        </w:tc>
        <w:tc>
          <w:tcPr>
            <w:tcW w:w="810" w:type="dxa"/>
            <w:vAlign w:val="bottom"/>
          </w:tcPr>
          <w:p w14:paraId="2C82E1E0" w14:textId="137E2462" w:rsidR="00273E1A" w:rsidRPr="006375B5" w:rsidRDefault="00532F4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131</w:t>
            </w:r>
          </w:p>
        </w:tc>
        <w:tc>
          <w:tcPr>
            <w:tcW w:w="810" w:type="dxa"/>
            <w:vAlign w:val="bottom"/>
          </w:tcPr>
          <w:p w14:paraId="34200812" w14:textId="1F2161C7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133</w:t>
            </w:r>
          </w:p>
        </w:tc>
        <w:tc>
          <w:tcPr>
            <w:tcW w:w="810" w:type="dxa"/>
          </w:tcPr>
          <w:p w14:paraId="4BE26F22" w14:textId="4FD745FD" w:rsidR="00273E1A" w:rsidRPr="006375B5" w:rsidRDefault="00532F4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55</w:t>
            </w:r>
          </w:p>
        </w:tc>
        <w:tc>
          <w:tcPr>
            <w:tcW w:w="810" w:type="dxa"/>
          </w:tcPr>
          <w:p w14:paraId="48CE47F6" w14:textId="6A2B44FF" w:rsidR="00273E1A" w:rsidRPr="006375B5" w:rsidRDefault="00532F4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59</w:t>
            </w:r>
          </w:p>
        </w:tc>
        <w:tc>
          <w:tcPr>
            <w:tcW w:w="810" w:type="dxa"/>
          </w:tcPr>
          <w:p w14:paraId="1383B7CE" w14:textId="1902E838" w:rsidR="00273E1A" w:rsidRPr="006375B5" w:rsidRDefault="00532F4A" w:rsidP="00532F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</w:tcPr>
          <w:p w14:paraId="5095EAAE" w14:textId="1F93704E" w:rsidR="00273E1A" w:rsidRPr="006375B5" w:rsidRDefault="00532F4A" w:rsidP="00532F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vAlign w:val="bottom"/>
          </w:tcPr>
          <w:p w14:paraId="2CAB95B0" w14:textId="10FDD7BB" w:rsidR="00273E1A" w:rsidRPr="006375B5" w:rsidRDefault="00532F4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1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,249</w:t>
            </w:r>
          </w:p>
        </w:tc>
        <w:tc>
          <w:tcPr>
            <w:tcW w:w="810" w:type="dxa"/>
            <w:vAlign w:val="bottom"/>
          </w:tcPr>
          <w:p w14:paraId="4D9A5B4D" w14:textId="201B2C73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1,053</w:t>
            </w:r>
          </w:p>
        </w:tc>
      </w:tr>
      <w:tr w:rsidR="00273E1A" w:rsidRPr="006375B5" w14:paraId="763389F8" w14:textId="77777777" w:rsidTr="0017550C">
        <w:trPr>
          <w:trHeight w:val="42"/>
        </w:trPr>
        <w:tc>
          <w:tcPr>
            <w:tcW w:w="3690" w:type="dxa"/>
            <w:vAlign w:val="center"/>
          </w:tcPr>
          <w:p w14:paraId="6EA4E49E" w14:textId="0106557F" w:rsidR="00273E1A" w:rsidRPr="008A00CD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right="-177" w:hanging="8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 w:hint="cs"/>
                <w:sz w:val="22"/>
                <w:szCs w:val="22"/>
                <w:cs/>
              </w:rPr>
              <w:t>หนี้สูญและหนี้สงสัยจะสูญ</w:t>
            </w:r>
          </w:p>
        </w:tc>
        <w:tc>
          <w:tcPr>
            <w:tcW w:w="810" w:type="dxa"/>
            <w:vAlign w:val="bottom"/>
          </w:tcPr>
          <w:p w14:paraId="46E36640" w14:textId="7549D335" w:rsidR="00273E1A" w:rsidRPr="006375B5" w:rsidRDefault="00532F4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810" w:type="dxa"/>
            <w:vAlign w:val="bottom"/>
          </w:tcPr>
          <w:p w14:paraId="1CD691F9" w14:textId="78639B37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810" w:type="dxa"/>
            <w:vAlign w:val="bottom"/>
          </w:tcPr>
          <w:p w14:paraId="6EAAC66F" w14:textId="2C3893E3" w:rsidR="00273E1A" w:rsidRPr="006375B5" w:rsidRDefault="00532F4A" w:rsidP="003E1E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288B8D62" w14:textId="6A6296BB" w:rsidR="00273E1A" w:rsidRPr="006375B5" w:rsidRDefault="00371AF3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810" w:type="dxa"/>
            <w:vAlign w:val="bottom"/>
          </w:tcPr>
          <w:p w14:paraId="0CBBA23A" w14:textId="2230554D" w:rsidR="00273E1A" w:rsidRPr="006375B5" w:rsidRDefault="00532F4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810" w:type="dxa"/>
            <w:vAlign w:val="bottom"/>
          </w:tcPr>
          <w:p w14:paraId="154B3256" w14:textId="2C0498C1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810" w:type="dxa"/>
            <w:vAlign w:val="bottom"/>
          </w:tcPr>
          <w:p w14:paraId="00D6C79E" w14:textId="3345281E" w:rsidR="00273E1A" w:rsidRPr="006375B5" w:rsidRDefault="00532F4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4AB4989E" w14:textId="3DDF34BB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0D4FC34A" w14:textId="7C8E1626" w:rsidR="00273E1A" w:rsidRPr="006375B5" w:rsidRDefault="00532F4A" w:rsidP="00532F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48039D50" w14:textId="467C6CFF" w:rsidR="00273E1A" w:rsidRPr="006375B5" w:rsidRDefault="00371AF3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8</w:t>
            </w:r>
          </w:p>
        </w:tc>
        <w:tc>
          <w:tcPr>
            <w:tcW w:w="810" w:type="dxa"/>
          </w:tcPr>
          <w:p w14:paraId="0BE4DED0" w14:textId="653C1847" w:rsidR="00273E1A" w:rsidRPr="006375B5" w:rsidRDefault="00532F4A" w:rsidP="00532F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48535D58" w14:textId="4D7C4225" w:rsidR="00273E1A" w:rsidRPr="006375B5" w:rsidRDefault="00532F4A" w:rsidP="00532F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4DB6DF14" w14:textId="61C532D6" w:rsidR="00273E1A" w:rsidRPr="006375B5" w:rsidRDefault="00532F4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7B98D402" w14:textId="00F3FAC3" w:rsidR="00273E1A" w:rsidRPr="006375B5" w:rsidRDefault="00273E1A" w:rsidP="00707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19</w:t>
            </w:r>
          </w:p>
        </w:tc>
      </w:tr>
    </w:tbl>
    <w:p w14:paraId="36D818AF" w14:textId="79D414BD" w:rsidR="00260F99" w:rsidRDefault="006C1A2D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ภาพรวมสินทรัพย์ตาม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582CA22D" w14:textId="77777777" w:rsidR="00681324" w:rsidRDefault="00681324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49E1C09B" w14:textId="224F1A69" w:rsidR="00260F99" w:rsidRDefault="00371AF3" w:rsidP="00496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noProof/>
          <w:sz w:val="30"/>
          <w:szCs w:val="30"/>
          <w:lang w:val="th-TH"/>
        </w:rPr>
        <w:drawing>
          <wp:inline distT="0" distB="0" distL="0" distR="0" wp14:anchorId="4FB4ECC9" wp14:editId="40CA943A">
            <wp:extent cx="9226550" cy="3690620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69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0F99"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6551BF0E" w14:textId="26371137" w:rsidR="00260F99" w:rsidRDefault="00260F99" w:rsidP="00260F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ภาพรวมหนี้สินตาม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299C310A" w14:textId="77777777" w:rsidR="00681324" w:rsidRDefault="00681324" w:rsidP="00260F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1ACB3A46" w14:textId="6BE8D88A" w:rsidR="006C1A2D" w:rsidRPr="006375B5" w:rsidRDefault="00371AF3" w:rsidP="00496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</w:pPr>
      <w:r>
        <w:rPr>
          <w:noProof/>
        </w:rPr>
        <w:drawing>
          <wp:inline distT="0" distB="0" distL="0" distR="0" wp14:anchorId="5EC816AC" wp14:editId="5A2A84AF">
            <wp:extent cx="9226550" cy="38995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89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A2D" w:rsidRPr="006375B5">
        <w:br w:type="page"/>
      </w:r>
    </w:p>
    <w:tbl>
      <w:tblPr>
        <w:tblW w:w="14490" w:type="dxa"/>
        <w:tblInd w:w="-90" w:type="dxa"/>
        <w:tblLayout w:type="fixed"/>
        <w:tblLook w:val="00A0" w:firstRow="1" w:lastRow="0" w:firstColumn="1" w:lastColumn="0" w:noHBand="0" w:noVBand="0"/>
      </w:tblPr>
      <w:tblGrid>
        <w:gridCol w:w="2700"/>
        <w:gridCol w:w="900"/>
        <w:gridCol w:w="990"/>
        <w:gridCol w:w="900"/>
        <w:gridCol w:w="990"/>
        <w:gridCol w:w="990"/>
        <w:gridCol w:w="990"/>
        <w:gridCol w:w="990"/>
        <w:gridCol w:w="990"/>
        <w:gridCol w:w="990"/>
        <w:gridCol w:w="990"/>
        <w:gridCol w:w="1080"/>
        <w:gridCol w:w="990"/>
      </w:tblGrid>
      <w:tr w:rsidR="00F2761F" w:rsidRPr="006375B5" w14:paraId="5E5A5C7B" w14:textId="77777777" w:rsidTr="00FE7C1C">
        <w:trPr>
          <w:trHeight w:val="70"/>
          <w:tblHeader/>
        </w:trPr>
        <w:tc>
          <w:tcPr>
            <w:tcW w:w="2700" w:type="dxa"/>
            <w:tcBorders>
              <w:left w:val="nil"/>
              <w:right w:val="nil"/>
            </w:tcBorders>
            <w:noWrap/>
            <w:vAlign w:val="bottom"/>
          </w:tcPr>
          <w:p w14:paraId="4D68C3ED" w14:textId="77777777" w:rsidR="00F2761F" w:rsidRPr="00FE7C1C" w:rsidRDefault="00F2761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790" w:type="dxa"/>
            <w:gridSpan w:val="12"/>
            <w:tcBorders>
              <w:left w:val="nil"/>
              <w:bottom w:val="nil"/>
            </w:tcBorders>
            <w:vAlign w:val="bottom"/>
          </w:tcPr>
          <w:p w14:paraId="14550C23" w14:textId="77777777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</w:tr>
      <w:tr w:rsidR="00F2761F" w:rsidRPr="006375B5" w14:paraId="056E2593" w14:textId="77777777" w:rsidTr="00FE7C1C">
        <w:trPr>
          <w:trHeight w:val="70"/>
          <w:tblHeader/>
        </w:trPr>
        <w:tc>
          <w:tcPr>
            <w:tcW w:w="2700" w:type="dxa"/>
            <w:tcBorders>
              <w:left w:val="nil"/>
              <w:right w:val="nil"/>
            </w:tcBorders>
            <w:noWrap/>
            <w:vAlign w:val="bottom"/>
          </w:tcPr>
          <w:p w14:paraId="0759CB10" w14:textId="77777777" w:rsidR="00F2761F" w:rsidRPr="00FE7C1C" w:rsidRDefault="00F2761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1ACFCAF4" w14:textId="0E8A50A4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89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0A9B793" w14:textId="6666F7BF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79F4606F" w14:textId="356381D6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F2480F4" w14:textId="50581434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980" w:type="dxa"/>
            <w:gridSpan w:val="2"/>
          </w:tcPr>
          <w:p w14:paraId="2673E995" w14:textId="77777777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2070" w:type="dxa"/>
            <w:gridSpan w:val="2"/>
            <w:vAlign w:val="bottom"/>
          </w:tcPr>
          <w:p w14:paraId="47D4C3E8" w14:textId="77C07CCD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252856" w:rsidRPr="006375B5" w14:paraId="6FAAE753" w14:textId="77777777" w:rsidTr="00FE7C1C">
        <w:trPr>
          <w:trHeight w:val="263"/>
          <w:tblHeader/>
        </w:trPr>
        <w:tc>
          <w:tcPr>
            <w:tcW w:w="270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92CCA39" w14:textId="3F155E32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ณ วันที่</w:t>
            </w: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30 </w:t>
            </w: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56EEA2" w14:textId="1F2ACF81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D957F" w14:textId="3F7E1AB0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2CD80A" w14:textId="171750AF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68EC98" w14:textId="46B32DE9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4971E4" w14:textId="57F97CC0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A2F63F" w14:textId="6ED48B51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D8E1F" w14:textId="2D99F901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D24727" w14:textId="1A5CAD8C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0081CD" w14:textId="313D37EB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807F20" w14:textId="020CC1AC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99A672" w14:textId="74C389E4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93499E" w14:textId="3C5DD34E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252856" w:rsidRPr="006375B5" w14:paraId="4D1DAD14" w14:textId="77777777" w:rsidTr="00FE7C1C">
        <w:trPr>
          <w:trHeight w:val="70"/>
          <w:tblHeader/>
        </w:trPr>
        <w:tc>
          <w:tcPr>
            <w:tcW w:w="270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A7947A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790" w:type="dxa"/>
            <w:gridSpan w:val="12"/>
            <w:tcBorders>
              <w:top w:val="nil"/>
              <w:left w:val="nil"/>
              <w:bottom w:val="nil"/>
            </w:tcBorders>
            <w:vAlign w:val="bottom"/>
          </w:tcPr>
          <w:p w14:paraId="16F20B17" w14:textId="77777777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252856" w:rsidRPr="006375B5" w14:paraId="2C45B207" w14:textId="77777777" w:rsidTr="00FE7C1C">
        <w:trPr>
          <w:trHeight w:val="7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5B70E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สินทรัพย์ส่วนงาน</w:t>
            </w: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vAlign w:val="bottom"/>
          </w:tcPr>
          <w:p w14:paraId="52CC3EF2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0979FDC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vAlign w:val="bottom"/>
          </w:tcPr>
          <w:p w14:paraId="53DC7B82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C7B1A18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29A4F74B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8AFB34A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77DFCD1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758BD16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25AC2B2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EEBE800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B3030D4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2CDECEA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52856" w:rsidRPr="006375B5" w14:paraId="6399D4B8" w14:textId="77777777" w:rsidTr="00FE7C1C">
        <w:trPr>
          <w:trHeight w:val="61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CB7257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สินทรัพย์ตามส่วนงานที่รายงาน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FEE2521" w14:textId="477C2AF3" w:rsidR="00252856" w:rsidRPr="00FE7C1C" w:rsidRDefault="00A542E3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35,0</w:t>
            </w:r>
            <w:r w:rsidR="004B7582"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E1365A9" w14:textId="14622F13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35,097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92FFC34" w14:textId="79D405A3" w:rsidR="00252856" w:rsidRPr="00FE7C1C" w:rsidRDefault="00A542E3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36,689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0EB41D0" w14:textId="5414063F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37,</w:t>
            </w:r>
            <w:r>
              <w:rPr>
                <w:rFonts w:ascii="Angsana New" w:hAnsi="Angsana New"/>
                <w:sz w:val="30"/>
                <w:szCs w:val="30"/>
              </w:rPr>
              <w:t>383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48AA32" w14:textId="5CE0293F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1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6,52</w:t>
            </w:r>
            <w:r w:rsidR="004B7582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B60DA4" w14:textId="03BB5169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6,729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361F60" w14:textId="4E99551E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3,232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85E74B4" w14:textId="6A7C19B5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3,873</w:t>
            </w:r>
          </w:p>
        </w:tc>
        <w:tc>
          <w:tcPr>
            <w:tcW w:w="990" w:type="dxa"/>
            <w:vAlign w:val="bottom"/>
          </w:tcPr>
          <w:p w14:paraId="4AAFD42A" w14:textId="3EBCAA0F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591</w:t>
            </w:r>
          </w:p>
        </w:tc>
        <w:tc>
          <w:tcPr>
            <w:tcW w:w="990" w:type="dxa"/>
            <w:vAlign w:val="bottom"/>
          </w:tcPr>
          <w:p w14:paraId="566B20A1" w14:textId="43AABACC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594</w:t>
            </w:r>
          </w:p>
        </w:tc>
        <w:tc>
          <w:tcPr>
            <w:tcW w:w="1080" w:type="dxa"/>
            <w:vAlign w:val="bottom"/>
          </w:tcPr>
          <w:p w14:paraId="66CFA45E" w14:textId="1D758F4B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82,0</w:t>
            </w:r>
            <w:r w:rsidR="004B7582">
              <w:rPr>
                <w:rFonts w:ascii="Angsana New" w:hAnsi="Angsana New"/>
                <w:sz w:val="30"/>
                <w:szCs w:val="30"/>
              </w:rPr>
              <w:t>63</w:t>
            </w:r>
          </w:p>
        </w:tc>
        <w:tc>
          <w:tcPr>
            <w:tcW w:w="990" w:type="dxa"/>
            <w:vAlign w:val="bottom"/>
          </w:tcPr>
          <w:p w14:paraId="46E188DC" w14:textId="1711B678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83,</w:t>
            </w:r>
            <w:r>
              <w:rPr>
                <w:rFonts w:ascii="Angsana New" w:hAnsi="Angsana New"/>
                <w:sz w:val="30"/>
                <w:szCs w:val="30"/>
              </w:rPr>
              <w:t>676</w:t>
            </w:r>
          </w:p>
        </w:tc>
      </w:tr>
      <w:tr w:rsidR="00252856" w:rsidRPr="006375B5" w14:paraId="39EA8167" w14:textId="77777777" w:rsidTr="00FE7C1C">
        <w:trPr>
          <w:trHeight w:val="61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828A3C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เงินลงทุนในบริษัทร่วม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DFDEF2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1CC45FE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54A5FC4F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ECD5722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694BDE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345CE7D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80F5227" w14:textId="39A4B7EF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ECF5340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2B970C1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F275FE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497C955" w14:textId="3ECC5C2D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10,90</w:t>
            </w:r>
            <w:r w:rsidR="00AE1E62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990" w:type="dxa"/>
            <w:vAlign w:val="bottom"/>
          </w:tcPr>
          <w:p w14:paraId="5E13B198" w14:textId="7CB745BE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11,352</w:t>
            </w:r>
          </w:p>
        </w:tc>
      </w:tr>
      <w:tr w:rsidR="00252856" w:rsidRPr="006375B5" w14:paraId="4E4A61D7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731FA9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เงินลงทุนในการร่วมค้า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F928F0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485EA7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080B8DE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540C3C3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0A2E2A4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3DD560A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D3A9AC4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C5048EF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F0B033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48741B3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3F05F5E" w14:textId="21E16DC3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2,23</w:t>
            </w:r>
            <w:r w:rsidR="004B7582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990" w:type="dxa"/>
            <w:vAlign w:val="bottom"/>
          </w:tcPr>
          <w:p w14:paraId="17879635" w14:textId="56659FA5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3,332</w:t>
            </w:r>
          </w:p>
        </w:tc>
      </w:tr>
      <w:tr w:rsidR="00252856" w:rsidRPr="006375B5" w14:paraId="12F1D5A2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9861AE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สินทรัพย์อื่น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EE819A3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92C82B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B9F941A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017951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7980A64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ED382BB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34B2910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572F84B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6AC38E6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80FBFB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F3AF2D4" w14:textId="2B78DEBE" w:rsidR="00252856" w:rsidRPr="00FE7C1C" w:rsidRDefault="00300478" w:rsidP="00252856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67</w:t>
            </w:r>
            <w:r w:rsidR="00AE1E62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90" w:type="dxa"/>
            <w:vAlign w:val="bottom"/>
          </w:tcPr>
          <w:p w14:paraId="63826197" w14:textId="081530BD" w:rsidR="00252856" w:rsidRPr="00FE7C1C" w:rsidRDefault="00252856" w:rsidP="00252856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607</w:t>
            </w:r>
          </w:p>
        </w:tc>
      </w:tr>
      <w:tr w:rsidR="00252856" w:rsidRPr="006375B5" w14:paraId="74C37BD8" w14:textId="77777777" w:rsidTr="00FE7C1C">
        <w:trPr>
          <w:trHeight w:val="65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9D5123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รวมสินทรัพย์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83E944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3CB40CF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78216F2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4B7224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0AAA18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D03D0E6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671D002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745CF5E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C311F8B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393DB8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A59C78C" w14:textId="0BF42A99" w:rsidR="00252856" w:rsidRPr="004B7582" w:rsidRDefault="00300478" w:rsidP="00252856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B7582">
              <w:rPr>
                <w:rFonts w:ascii="Angsana New" w:hAnsi="Angsana New"/>
                <w:b/>
                <w:bCs/>
                <w:sz w:val="30"/>
                <w:szCs w:val="30"/>
              </w:rPr>
              <w:t>95,8</w:t>
            </w:r>
            <w:r w:rsidR="004B7582" w:rsidRPr="004B7582">
              <w:rPr>
                <w:rFonts w:ascii="Angsana New" w:hAnsi="Angsana New"/>
                <w:b/>
                <w:bCs/>
                <w:sz w:val="30"/>
                <w:szCs w:val="30"/>
              </w:rPr>
              <w:t>71</w:t>
            </w:r>
          </w:p>
        </w:tc>
        <w:tc>
          <w:tcPr>
            <w:tcW w:w="990" w:type="dxa"/>
            <w:vAlign w:val="bottom"/>
          </w:tcPr>
          <w:p w14:paraId="11492938" w14:textId="5CC4D053" w:rsidR="00252856" w:rsidRPr="00FE7C1C" w:rsidRDefault="00252856" w:rsidP="00252856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967</w:t>
            </w:r>
          </w:p>
        </w:tc>
      </w:tr>
      <w:tr w:rsidR="00252856" w:rsidRPr="006375B5" w14:paraId="475DCB8A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730CB3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ABAF2F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108A41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38BA140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EB61C8B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B71E9E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27CC04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DCA81A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DCD97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F8F25A9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1A49B2A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2E15AC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A64207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52856" w:rsidRPr="006375B5" w14:paraId="1C062EE3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563583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หนี้สินส่วนงาน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A4FCE43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2A8BAED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E18071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AD4D3E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1D1F08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E053A1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9927666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2D50324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0E65EF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0D6BA6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8B98E29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18F69B9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52856" w:rsidRPr="006375B5" w14:paraId="2FC07FBA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417A61" w14:textId="77777777" w:rsidR="00252856" w:rsidRPr="00FE7C1C" w:rsidRDefault="00252856" w:rsidP="00252856">
            <w:pPr>
              <w:shd w:val="clear" w:color="auto" w:fill="FFFFFF"/>
              <w:tabs>
                <w:tab w:val="clear" w:pos="227"/>
                <w:tab w:val="left" w:pos="127"/>
              </w:tabs>
              <w:spacing w:line="300" w:lineRule="exact"/>
              <w:ind w:left="174" w:right="-79" w:hanging="174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หนี้สินตามส่วนงานที่รายงาน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F00B2C1" w14:textId="7F1B042F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10,5</w:t>
            </w:r>
            <w:r w:rsidR="00F87207">
              <w:rPr>
                <w:rFonts w:ascii="Angsana New" w:hAnsi="Angsana New"/>
                <w:sz w:val="30"/>
                <w:szCs w:val="30"/>
              </w:rPr>
              <w:t>42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8D675F2" w14:textId="4D6CFCBF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15,328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0677AAF8" w14:textId="2595F3AF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41,94</w:t>
            </w:r>
            <w:r w:rsidR="00F8720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7E6AEB5" w14:textId="0953E721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40</w:t>
            </w:r>
            <w:r w:rsidR="00252856" w:rsidRPr="00FE7C1C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="00252856" w:rsidRPr="00FE7C1C">
              <w:rPr>
                <w:rFonts w:ascii="Angsana New" w:hAnsi="Angsana New"/>
                <w:sz w:val="30"/>
                <w:szCs w:val="30"/>
              </w:rPr>
              <w:t>53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7C91B97" w14:textId="3FAA46F3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1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4,388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9342E6B" w14:textId="5703183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4,506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1E5B26A" w14:textId="30619FFA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1,160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3FA436E" w14:textId="4C1B8582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1,133</w:t>
            </w:r>
          </w:p>
        </w:tc>
        <w:tc>
          <w:tcPr>
            <w:tcW w:w="990" w:type="dxa"/>
            <w:vAlign w:val="bottom"/>
          </w:tcPr>
          <w:p w14:paraId="22F9B246" w14:textId="239294DD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990" w:type="dxa"/>
            <w:vAlign w:val="bottom"/>
          </w:tcPr>
          <w:p w14:paraId="6038DCB4" w14:textId="60A40903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080" w:type="dxa"/>
            <w:vAlign w:val="bottom"/>
          </w:tcPr>
          <w:p w14:paraId="0077C4DA" w14:textId="401F9946" w:rsidR="00252856" w:rsidRPr="00FE7C1C" w:rsidRDefault="00300478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58,0</w:t>
            </w:r>
            <w:r w:rsidR="00F87207">
              <w:rPr>
                <w:rFonts w:ascii="Angsana New" w:hAnsi="Angsana New"/>
                <w:sz w:val="30"/>
                <w:szCs w:val="30"/>
              </w:rPr>
              <w:t>45</w:t>
            </w:r>
          </w:p>
        </w:tc>
        <w:tc>
          <w:tcPr>
            <w:tcW w:w="990" w:type="dxa"/>
            <w:vAlign w:val="bottom"/>
          </w:tcPr>
          <w:p w14:paraId="0DC7A269" w14:textId="14327D27" w:rsidR="00252856" w:rsidRPr="00FE7C1C" w:rsidRDefault="00371AF3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61,630</w:t>
            </w:r>
          </w:p>
        </w:tc>
      </w:tr>
      <w:tr w:rsidR="00252856" w:rsidRPr="006375B5" w14:paraId="197800D8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A031A8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หนี้สินอื่น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0E9DBD8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7D4A39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595468B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C03A8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B924CC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698FC56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6153AFE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785149E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774ABE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1F42AE3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F1E4279" w14:textId="3D318563" w:rsidR="00252856" w:rsidRPr="00FE7C1C" w:rsidRDefault="00300478" w:rsidP="00252856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74</w:t>
            </w:r>
            <w:r w:rsidR="00F87207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990" w:type="dxa"/>
            <w:vAlign w:val="bottom"/>
          </w:tcPr>
          <w:p w14:paraId="06E8E71D" w14:textId="299A896F" w:rsidR="00252856" w:rsidRPr="00FE7C1C" w:rsidRDefault="00252856" w:rsidP="00252856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850</w:t>
            </w:r>
          </w:p>
        </w:tc>
      </w:tr>
      <w:tr w:rsidR="00252856" w:rsidRPr="006375B5" w14:paraId="67966382" w14:textId="77777777" w:rsidTr="00FE7C1C">
        <w:trPr>
          <w:trHeight w:val="433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C529EC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รวมหนี้สิน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5E61934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761AAE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8E5E636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6BD895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04AEC1B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5509A4F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03C7BA6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B607CED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FA55FF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65F9F10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D65E6EE" w14:textId="6E5B0E59" w:rsidR="00252856" w:rsidRPr="00300478" w:rsidRDefault="00300478" w:rsidP="00252856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00478">
              <w:rPr>
                <w:rFonts w:ascii="Angsana New" w:hAnsi="Angsana New"/>
                <w:b/>
                <w:bCs/>
                <w:sz w:val="30"/>
                <w:szCs w:val="30"/>
              </w:rPr>
              <w:t>58,7</w:t>
            </w:r>
            <w:r w:rsidR="00F87207">
              <w:rPr>
                <w:rFonts w:ascii="Angsana New" w:hAnsi="Angsana New"/>
                <w:b/>
                <w:bCs/>
                <w:sz w:val="30"/>
                <w:szCs w:val="30"/>
              </w:rPr>
              <w:t>88</w:t>
            </w:r>
          </w:p>
        </w:tc>
        <w:tc>
          <w:tcPr>
            <w:tcW w:w="990" w:type="dxa"/>
            <w:vAlign w:val="bottom"/>
          </w:tcPr>
          <w:p w14:paraId="69590230" w14:textId="48EBD0A2" w:rsidR="00252856" w:rsidRPr="00FE7C1C" w:rsidRDefault="00252856" w:rsidP="00252856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62,480</w:t>
            </w:r>
          </w:p>
        </w:tc>
      </w:tr>
    </w:tbl>
    <w:p w14:paraId="74C931D0" w14:textId="597B9DAF" w:rsidR="00473E67" w:rsidRPr="006375B5" w:rsidRDefault="00473E67">
      <w:pPr>
        <w:rPr>
          <w:rFonts w:ascii="Angsana New" w:hAnsi="Angsana New"/>
          <w:sz w:val="10"/>
          <w:szCs w:val="10"/>
        </w:rPr>
      </w:pPr>
    </w:p>
    <w:p w14:paraId="765D3270" w14:textId="7064FA28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CDDB9F4" w14:textId="78FBF705" w:rsidR="00D47038" w:rsidRPr="006375B5" w:rsidRDefault="00D47038">
      <w:pPr>
        <w:rPr>
          <w:rFonts w:ascii="Angsana New" w:hAnsi="Angsana New"/>
          <w:spacing w:val="-12"/>
          <w:sz w:val="28"/>
          <w:szCs w:val="28"/>
        </w:rPr>
      </w:pPr>
    </w:p>
    <w:p w14:paraId="07C15DAC" w14:textId="20333B65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87A5619" w14:textId="3845F711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F2415EC" w14:textId="5669FB44" w:rsidR="00D47038" w:rsidRPr="006375B5" w:rsidRDefault="00D47038">
      <w:pPr>
        <w:rPr>
          <w:rFonts w:ascii="Angsana New" w:hAnsi="Angsana New"/>
          <w:sz w:val="10"/>
          <w:szCs w:val="10"/>
        </w:rPr>
      </w:pPr>
    </w:p>
    <w:tbl>
      <w:tblPr>
        <w:tblW w:w="14594" w:type="dxa"/>
        <w:tblLayout w:type="fixed"/>
        <w:tblLook w:val="00A0" w:firstRow="1" w:lastRow="0" w:firstColumn="1" w:lastColumn="0" w:noHBand="0" w:noVBand="0"/>
      </w:tblPr>
      <w:tblGrid>
        <w:gridCol w:w="2609"/>
        <w:gridCol w:w="990"/>
        <w:gridCol w:w="978"/>
        <w:gridCol w:w="12"/>
        <w:gridCol w:w="990"/>
        <w:gridCol w:w="990"/>
        <w:gridCol w:w="990"/>
        <w:gridCol w:w="1074"/>
        <w:gridCol w:w="6"/>
        <w:gridCol w:w="990"/>
        <w:gridCol w:w="984"/>
        <w:gridCol w:w="6"/>
        <w:gridCol w:w="1004"/>
        <w:gridCol w:w="983"/>
        <w:gridCol w:w="7"/>
        <w:gridCol w:w="990"/>
        <w:gridCol w:w="983"/>
        <w:gridCol w:w="8"/>
      </w:tblGrid>
      <w:tr w:rsidR="00F87A4F" w:rsidRPr="006375B5" w14:paraId="3055564B" w14:textId="77777777" w:rsidTr="00F87A4F">
        <w:trPr>
          <w:gridAfter w:val="1"/>
          <w:wAfter w:w="8" w:type="dxa"/>
          <w:trHeight w:val="47"/>
          <w:tblHeader/>
        </w:trPr>
        <w:tc>
          <w:tcPr>
            <w:tcW w:w="2609" w:type="dxa"/>
            <w:tcBorders>
              <w:left w:val="nil"/>
              <w:right w:val="nil"/>
            </w:tcBorders>
            <w:noWrap/>
            <w:vAlign w:val="bottom"/>
          </w:tcPr>
          <w:p w14:paraId="7D8F8C8C" w14:textId="77777777" w:rsidR="00F87A4F" w:rsidRPr="006375B5" w:rsidRDefault="00F87A4F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977" w:type="dxa"/>
            <w:gridSpan w:val="16"/>
            <w:tcBorders>
              <w:left w:val="nil"/>
            </w:tcBorders>
          </w:tcPr>
          <w:p w14:paraId="07A06BD4" w14:textId="38EE1510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</w:tr>
      <w:tr w:rsidR="00F87A4F" w:rsidRPr="006375B5" w14:paraId="2FFFEAE5" w14:textId="77777777" w:rsidTr="00F87A4F">
        <w:trPr>
          <w:gridAfter w:val="1"/>
          <w:wAfter w:w="8" w:type="dxa"/>
          <w:trHeight w:val="47"/>
          <w:tblHeader/>
        </w:trPr>
        <w:tc>
          <w:tcPr>
            <w:tcW w:w="2609" w:type="dxa"/>
            <w:tcBorders>
              <w:left w:val="nil"/>
              <w:right w:val="nil"/>
            </w:tcBorders>
            <w:noWrap/>
            <w:vAlign w:val="bottom"/>
          </w:tcPr>
          <w:p w14:paraId="298A2701" w14:textId="77777777" w:rsidR="00F87A4F" w:rsidRPr="006375B5" w:rsidRDefault="00F87A4F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968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4071B78" w14:textId="14FBE11E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992" w:type="dxa"/>
            <w:gridSpan w:val="3"/>
            <w:tcBorders>
              <w:left w:val="nil"/>
              <w:bottom w:val="nil"/>
              <w:right w:val="nil"/>
            </w:tcBorders>
            <w:vAlign w:val="bottom"/>
          </w:tcPr>
          <w:p w14:paraId="0FB596B9" w14:textId="331130BB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06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4463FFAA" w14:textId="4875F5DF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3"/>
            <w:tcBorders>
              <w:left w:val="nil"/>
              <w:bottom w:val="nil"/>
              <w:right w:val="nil"/>
            </w:tcBorders>
            <w:vAlign w:val="bottom"/>
          </w:tcPr>
          <w:p w14:paraId="4B53E909" w14:textId="37237E68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993" w:type="dxa"/>
            <w:gridSpan w:val="3"/>
          </w:tcPr>
          <w:p w14:paraId="0778A065" w14:textId="43CBD9EE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1980" w:type="dxa"/>
            <w:gridSpan w:val="3"/>
            <w:vAlign w:val="bottom"/>
          </w:tcPr>
          <w:p w14:paraId="7E9EDFE2" w14:textId="3320AC24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F87A4F" w:rsidRPr="006375B5" w14:paraId="59526751" w14:textId="77777777" w:rsidTr="00361DE1">
        <w:trPr>
          <w:trHeight w:val="47"/>
          <w:tblHeader/>
        </w:trPr>
        <w:tc>
          <w:tcPr>
            <w:tcW w:w="260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7E32E88" w14:textId="77777777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7CDAFE" w14:textId="37FA974C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EA15F9" w14:textId="2ACB3EBA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59A0D0" w14:textId="12B4E165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B1D9B" w14:textId="31463113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2BBF8A" w14:textId="6DAC4CE1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5FF11D" w14:textId="6E27684D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B1D986" w14:textId="4392FFFA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2CA6A" w14:textId="4A36C95A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89D35B" w14:textId="012F23B7" w:rsidR="00F87A4F" w:rsidRPr="000E564C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956117" w14:textId="0879CB45" w:rsidR="00F87A4F" w:rsidRPr="000E564C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D6AE86" w14:textId="39AE08D3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F23E72" w14:textId="5006191A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F87A4F" w:rsidRPr="006375B5" w14:paraId="33855128" w14:textId="77777777" w:rsidTr="00F87A4F">
        <w:trPr>
          <w:gridAfter w:val="1"/>
          <w:wAfter w:w="8" w:type="dxa"/>
          <w:trHeight w:val="47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095A47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977" w:type="dxa"/>
            <w:gridSpan w:val="16"/>
            <w:tcBorders>
              <w:top w:val="nil"/>
              <w:left w:val="nil"/>
            </w:tcBorders>
          </w:tcPr>
          <w:p w14:paraId="44F9858D" w14:textId="1B7E0268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F87A4F" w:rsidRPr="006375B5" w14:paraId="2524D480" w14:textId="77777777" w:rsidTr="00F87A4F">
        <w:trPr>
          <w:trHeight w:val="47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0EFBB6" w14:textId="56AAE35A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1EDB3BED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5B96BF86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13E5C02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105C9AE3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BAEA7FE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066F9797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21726F1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4D3DB009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4" w:type="dxa"/>
          </w:tcPr>
          <w:p w14:paraId="08019476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2BE18285" w14:textId="4606A555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3816510" w14:textId="0AB70FB0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1" w:type="dxa"/>
            <w:gridSpan w:val="2"/>
          </w:tcPr>
          <w:p w14:paraId="260EE99C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87A4F" w:rsidRPr="006375B5" w14:paraId="3AF30A84" w14:textId="77777777" w:rsidTr="00F87A4F">
        <w:trPr>
          <w:trHeight w:val="43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4B5573" w14:textId="02A94C1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19CE15" w14:textId="0CB607DB" w:rsidR="00F87A4F" w:rsidRPr="008420D3" w:rsidRDefault="008420D3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11,004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3B03C309" w14:textId="6296E55C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11,420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A5E0E15" w14:textId="2E1EABD2" w:rsidR="00F87A4F" w:rsidRPr="006375B5" w:rsidRDefault="00037171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1,029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4EFEFE" w14:textId="1507BBA3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869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2991510" w14:textId="2FEE4EE4" w:rsidR="00F87A4F" w:rsidRPr="006375B5" w:rsidRDefault="00037171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080" w:type="dxa"/>
            <w:gridSpan w:val="2"/>
            <w:tcBorders>
              <w:left w:val="nil"/>
              <w:right w:val="nil"/>
            </w:tcBorders>
            <w:vAlign w:val="bottom"/>
          </w:tcPr>
          <w:p w14:paraId="25C9E8E5" w14:textId="5A9F3135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DF86A1D" w14:textId="000CF8D4" w:rsidR="00F87A4F" w:rsidRPr="006375B5" w:rsidRDefault="00037171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</w:t>
            </w:r>
            <w:r w:rsidR="00A0579C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8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4E0BBAF8" w14:textId="62CF6DE9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22</w:t>
            </w:r>
          </w:p>
        </w:tc>
        <w:tc>
          <w:tcPr>
            <w:tcW w:w="1004" w:type="dxa"/>
          </w:tcPr>
          <w:p w14:paraId="554545C1" w14:textId="29C211A2" w:rsidR="00F87A4F" w:rsidRPr="006375B5" w:rsidRDefault="00037171" w:rsidP="00B244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gridSpan w:val="2"/>
          </w:tcPr>
          <w:p w14:paraId="3EEBD5C9" w14:textId="152B34E4" w:rsidR="00F87A4F" w:rsidRPr="006375B5" w:rsidRDefault="00037171" w:rsidP="00B244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130F71A6" w14:textId="36AF025B" w:rsidR="00F87A4F" w:rsidRPr="006375B5" w:rsidRDefault="00037171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12,06</w:t>
            </w:r>
            <w:r w:rsidR="00A0579C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1</w:t>
            </w:r>
          </w:p>
        </w:tc>
        <w:tc>
          <w:tcPr>
            <w:tcW w:w="991" w:type="dxa"/>
            <w:gridSpan w:val="2"/>
          </w:tcPr>
          <w:p w14:paraId="5287B336" w14:textId="246C5CBC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12,311</w:t>
            </w:r>
          </w:p>
        </w:tc>
      </w:tr>
      <w:tr w:rsidR="00F87A4F" w:rsidRPr="006375B5" w14:paraId="12F1A529" w14:textId="77777777" w:rsidTr="00F87A4F">
        <w:trPr>
          <w:trHeight w:val="41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E73303" w14:textId="1FDF3696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89CB162" w14:textId="3E581AF9" w:rsidR="00F87A4F" w:rsidRPr="006375B5" w:rsidRDefault="008420D3" w:rsidP="00563D1C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2E4DFEC1" w14:textId="134FD6B4" w:rsidR="00F87A4F" w:rsidRPr="006375B5" w:rsidRDefault="00F87A4F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132F939" w14:textId="1A4113B6" w:rsidR="00F87A4F" w:rsidRPr="006375B5" w:rsidRDefault="00037171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2,61</w:t>
            </w:r>
            <w:r w:rsidR="00371AF3">
              <w:rPr>
                <w:rFonts w:ascii="Angsana New" w:hAnsi="Angsana New"/>
                <w:sz w:val="30"/>
                <w:szCs w:val="30"/>
                <w:lang w:val="en-GB"/>
              </w:rPr>
              <w:t>2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B8FC1A5" w14:textId="36A473FB" w:rsidR="00F87A4F" w:rsidRPr="006375B5" w:rsidRDefault="00F87A4F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2,</w:t>
            </w:r>
            <w:r w:rsidR="00037171">
              <w:rPr>
                <w:rFonts w:ascii="Angsana New" w:hAnsi="Angsana New"/>
                <w:sz w:val="30"/>
                <w:szCs w:val="30"/>
                <w:lang w:val="en-GB"/>
              </w:rPr>
              <w:t>279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504AAC9" w14:textId="0F7B9AA9" w:rsidR="00F87A4F" w:rsidRPr="006375B5" w:rsidRDefault="00037171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8</w:t>
            </w:r>
            <w:r w:rsidR="00840FD7">
              <w:rPr>
                <w:rFonts w:ascii="Angsana New" w:hAnsi="Angsana New"/>
                <w:sz w:val="30"/>
                <w:szCs w:val="30"/>
                <w:lang w:val="en-GB"/>
              </w:rPr>
              <w:t>54</w:t>
            </w:r>
          </w:p>
        </w:tc>
        <w:tc>
          <w:tcPr>
            <w:tcW w:w="1080" w:type="dxa"/>
            <w:gridSpan w:val="2"/>
            <w:tcBorders>
              <w:left w:val="nil"/>
              <w:right w:val="nil"/>
            </w:tcBorders>
            <w:vAlign w:val="bottom"/>
          </w:tcPr>
          <w:p w14:paraId="4F18D02D" w14:textId="46BF2D4F" w:rsidR="00F87A4F" w:rsidRPr="006375B5" w:rsidRDefault="00F87A4F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775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5F726D8" w14:textId="5AA18D17" w:rsidR="00F87A4F" w:rsidRPr="006375B5" w:rsidRDefault="00037171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539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7599CD6F" w14:textId="20E3CD52" w:rsidR="00F87A4F" w:rsidRPr="006375B5" w:rsidRDefault="00F87A4F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307</w:t>
            </w:r>
          </w:p>
        </w:tc>
        <w:tc>
          <w:tcPr>
            <w:tcW w:w="1004" w:type="dxa"/>
          </w:tcPr>
          <w:p w14:paraId="40FE28A5" w14:textId="393FD9A9" w:rsidR="00F87A4F" w:rsidRPr="006375B5" w:rsidRDefault="00037171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47</w:t>
            </w:r>
          </w:p>
        </w:tc>
        <w:tc>
          <w:tcPr>
            <w:tcW w:w="990" w:type="dxa"/>
            <w:gridSpan w:val="2"/>
          </w:tcPr>
          <w:p w14:paraId="4A1BF20C" w14:textId="1ED91667" w:rsidR="00F87A4F" w:rsidRPr="006375B5" w:rsidRDefault="00037171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50</w:t>
            </w:r>
          </w:p>
        </w:tc>
        <w:tc>
          <w:tcPr>
            <w:tcW w:w="990" w:type="dxa"/>
            <w:vAlign w:val="bottom"/>
          </w:tcPr>
          <w:p w14:paraId="0E63C25C" w14:textId="0FFC809A" w:rsidR="00F87A4F" w:rsidRPr="006375B5" w:rsidRDefault="00037171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4,05</w:t>
            </w:r>
            <w:r w:rsidR="00371AF3">
              <w:rPr>
                <w:rFonts w:ascii="Angsana New" w:hAnsi="Angsana New"/>
                <w:sz w:val="30"/>
                <w:szCs w:val="30"/>
                <w:lang w:val="en-GB"/>
              </w:rPr>
              <w:t>2</w:t>
            </w:r>
          </w:p>
        </w:tc>
        <w:tc>
          <w:tcPr>
            <w:tcW w:w="991" w:type="dxa"/>
            <w:gridSpan w:val="2"/>
            <w:vAlign w:val="bottom"/>
          </w:tcPr>
          <w:p w14:paraId="2423F819" w14:textId="4BEEE51F" w:rsidR="00F87A4F" w:rsidRPr="006375B5" w:rsidRDefault="00F87A4F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3,411</w:t>
            </w:r>
          </w:p>
        </w:tc>
      </w:tr>
      <w:tr w:rsidR="00F87A4F" w:rsidRPr="006375B5" w14:paraId="386620FA" w14:textId="77777777" w:rsidTr="00F87A4F">
        <w:trPr>
          <w:trHeight w:val="26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59D3B6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01BC157" w14:textId="6F9143C3" w:rsidR="00F87A4F" w:rsidRPr="006375B5" w:rsidRDefault="00037171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11,004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63D4E060" w14:textId="22424783" w:rsidR="00F87A4F" w:rsidRPr="006375B5" w:rsidRDefault="00F87A4F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11,420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8B09E6F" w14:textId="3CDAB799" w:rsidR="00F87A4F" w:rsidRPr="006375B5" w:rsidRDefault="00037171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3,64</w:t>
            </w:r>
            <w:r w:rsidR="00371AF3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BB072E" w14:textId="2045C6F4" w:rsidR="00F87A4F" w:rsidRPr="006375B5" w:rsidRDefault="00F87A4F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3,1</w:t>
            </w:r>
            <w:r w:rsidR="00037171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48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40F371E" w14:textId="2269252D" w:rsidR="00F87A4F" w:rsidRPr="006375B5" w:rsidRDefault="00037171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8</w:t>
            </w:r>
            <w:r w:rsidR="00840FD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54</w:t>
            </w:r>
          </w:p>
        </w:tc>
        <w:tc>
          <w:tcPr>
            <w:tcW w:w="1080" w:type="dxa"/>
            <w:gridSpan w:val="2"/>
            <w:tcBorders>
              <w:left w:val="nil"/>
              <w:right w:val="nil"/>
            </w:tcBorders>
            <w:vAlign w:val="bottom"/>
          </w:tcPr>
          <w:p w14:paraId="36C257B6" w14:textId="634D051E" w:rsidR="00F87A4F" w:rsidRPr="006375B5" w:rsidRDefault="00F87A4F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775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8ABA47A" w14:textId="04337E04" w:rsidR="00F87A4F" w:rsidRPr="006375B5" w:rsidRDefault="00037171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56</w:t>
            </w:r>
            <w:r w:rsidR="00A0579C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/>
              </w:rPr>
              <w:t>7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4BD1C179" w14:textId="1F4F44F6" w:rsidR="00F87A4F" w:rsidRPr="006375B5" w:rsidRDefault="00F87A4F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329</w:t>
            </w:r>
          </w:p>
        </w:tc>
        <w:tc>
          <w:tcPr>
            <w:tcW w:w="1004" w:type="dxa"/>
          </w:tcPr>
          <w:p w14:paraId="109E637A" w14:textId="0D56D280" w:rsidR="00F87A4F" w:rsidRPr="008420D3" w:rsidRDefault="00037171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47</w:t>
            </w:r>
          </w:p>
        </w:tc>
        <w:tc>
          <w:tcPr>
            <w:tcW w:w="990" w:type="dxa"/>
            <w:gridSpan w:val="2"/>
          </w:tcPr>
          <w:p w14:paraId="7EED206F" w14:textId="704DF3E8" w:rsidR="00F87A4F" w:rsidRPr="006375B5" w:rsidRDefault="00037171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50</w:t>
            </w:r>
          </w:p>
        </w:tc>
        <w:tc>
          <w:tcPr>
            <w:tcW w:w="990" w:type="dxa"/>
            <w:vAlign w:val="bottom"/>
          </w:tcPr>
          <w:p w14:paraId="7D7A0BB4" w14:textId="3CC31ECA" w:rsidR="00F87A4F" w:rsidRPr="006375B5" w:rsidRDefault="00037171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16,1</w:t>
            </w:r>
            <w:r w:rsidR="00840FD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</w:t>
            </w:r>
            <w:r w:rsidR="00371AF3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</w:t>
            </w:r>
          </w:p>
        </w:tc>
        <w:tc>
          <w:tcPr>
            <w:tcW w:w="991" w:type="dxa"/>
            <w:gridSpan w:val="2"/>
            <w:vAlign w:val="bottom"/>
          </w:tcPr>
          <w:p w14:paraId="4E1FE377" w14:textId="615EAD53" w:rsidR="00F87A4F" w:rsidRPr="006375B5" w:rsidRDefault="00F87A4F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15,722</w:t>
            </w:r>
          </w:p>
        </w:tc>
      </w:tr>
    </w:tbl>
    <w:p w14:paraId="21FDAACB" w14:textId="77777777" w:rsidR="009315D3" w:rsidRPr="006375B5" w:rsidRDefault="009315D3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tbl>
      <w:tblPr>
        <w:tblW w:w="14580" w:type="dxa"/>
        <w:tblLayout w:type="fixed"/>
        <w:tblLook w:val="00A0" w:firstRow="1" w:lastRow="0" w:firstColumn="1" w:lastColumn="0" w:noHBand="0" w:noVBand="0"/>
      </w:tblPr>
      <w:tblGrid>
        <w:gridCol w:w="2610"/>
        <w:gridCol w:w="990"/>
        <w:gridCol w:w="990"/>
        <w:gridCol w:w="990"/>
        <w:gridCol w:w="990"/>
        <w:gridCol w:w="990"/>
        <w:gridCol w:w="1080"/>
        <w:gridCol w:w="990"/>
        <w:gridCol w:w="990"/>
        <w:gridCol w:w="990"/>
        <w:gridCol w:w="990"/>
        <w:gridCol w:w="990"/>
        <w:gridCol w:w="990"/>
      </w:tblGrid>
      <w:tr w:rsidR="00F87A4F" w:rsidRPr="006375B5" w14:paraId="60BF342F" w14:textId="77777777" w:rsidTr="00F87A4F">
        <w:trPr>
          <w:trHeight w:val="47"/>
          <w:tblHeader/>
        </w:trPr>
        <w:tc>
          <w:tcPr>
            <w:tcW w:w="2610" w:type="dxa"/>
            <w:tcBorders>
              <w:left w:val="nil"/>
              <w:right w:val="nil"/>
            </w:tcBorders>
            <w:noWrap/>
            <w:vAlign w:val="bottom"/>
          </w:tcPr>
          <w:p w14:paraId="0015A4A3" w14:textId="77777777" w:rsidR="00F87A4F" w:rsidRPr="006375B5" w:rsidRDefault="00F87A4F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970" w:type="dxa"/>
            <w:gridSpan w:val="12"/>
            <w:tcBorders>
              <w:left w:val="nil"/>
            </w:tcBorders>
          </w:tcPr>
          <w:p w14:paraId="5959AFEE" w14:textId="4285A42D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F87A4F" w:rsidRPr="006375B5" w14:paraId="43B3BBC4" w14:textId="77777777" w:rsidTr="00671E06">
        <w:trPr>
          <w:trHeight w:val="47"/>
          <w:tblHeader/>
        </w:trPr>
        <w:tc>
          <w:tcPr>
            <w:tcW w:w="2610" w:type="dxa"/>
            <w:tcBorders>
              <w:left w:val="nil"/>
              <w:right w:val="nil"/>
            </w:tcBorders>
            <w:noWrap/>
            <w:vAlign w:val="bottom"/>
          </w:tcPr>
          <w:p w14:paraId="2241E277" w14:textId="77777777" w:rsidR="00F87A4F" w:rsidRPr="006375B5" w:rsidRDefault="00F87A4F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499BE94" w14:textId="76CE1B4E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9311B51" w14:textId="71E4B61C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07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BF1CD50" w14:textId="5F7F5472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665E5C90" w14:textId="5AA4BFF0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980" w:type="dxa"/>
            <w:gridSpan w:val="2"/>
          </w:tcPr>
          <w:p w14:paraId="75DCA71F" w14:textId="35BDE633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1980" w:type="dxa"/>
            <w:gridSpan w:val="2"/>
            <w:vAlign w:val="bottom"/>
          </w:tcPr>
          <w:p w14:paraId="4D11ECBC" w14:textId="2018E382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F87A4F" w:rsidRPr="006375B5" w14:paraId="7DA0C869" w14:textId="77777777" w:rsidTr="009434D4">
        <w:trPr>
          <w:trHeight w:val="47"/>
          <w:tblHeader/>
        </w:trPr>
        <w:tc>
          <w:tcPr>
            <w:tcW w:w="261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1373561" w14:textId="77777777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07A8A6" w14:textId="7AB166C0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DDBD0D" w14:textId="10BAD16D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AA5FE9" w14:textId="64B9519A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2E2C5C" w14:textId="23B06BCE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68A089" w14:textId="037E364A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E37CD1" w14:textId="2E1960F8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38179F" w14:textId="0F2117DE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EF035B" w14:textId="49143B8F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D6998" w14:textId="5A792655" w:rsidR="00F87A4F" w:rsidRPr="000E564C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EE6734" w14:textId="74C0649A" w:rsidR="00F87A4F" w:rsidRPr="000E564C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6096AC" w14:textId="2D04599B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810B70" w14:textId="76B51F04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F87A4F" w:rsidRPr="006375B5" w14:paraId="4B0D2820" w14:textId="77777777" w:rsidTr="00F87A4F">
        <w:trPr>
          <w:trHeight w:val="47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566BF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970" w:type="dxa"/>
            <w:gridSpan w:val="12"/>
            <w:tcBorders>
              <w:top w:val="nil"/>
              <w:left w:val="nil"/>
            </w:tcBorders>
          </w:tcPr>
          <w:p w14:paraId="47B377F1" w14:textId="5178913C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F87A4F" w:rsidRPr="006375B5" w14:paraId="358E68B0" w14:textId="77777777" w:rsidTr="00F87A4F">
        <w:trPr>
          <w:trHeight w:val="47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C929B7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A52465F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11626BC7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7CD6CCA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6ED33D66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8E75EDA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vAlign w:val="bottom"/>
          </w:tcPr>
          <w:p w14:paraId="1F2EA125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5AE8DB03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226E260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578F2F2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4B09147" w14:textId="582884BC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8C74003" w14:textId="3B8CD412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EEF8357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87A4F" w:rsidRPr="006375B5" w14:paraId="4DE359AC" w14:textId="77777777" w:rsidTr="00F87A4F">
        <w:trPr>
          <w:trHeight w:val="43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52F7BD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0F6D24C" w14:textId="55D2BE47" w:rsidR="00F87A4F" w:rsidRPr="006375B5" w:rsidRDefault="00B244F9" w:rsidP="00B244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7EE6FC5" w14:textId="3ED361D8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142C151" w14:textId="14BC107C" w:rsidR="00F87A4F" w:rsidRPr="006375B5" w:rsidRDefault="00840FD7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540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8FF17B8" w14:textId="4379BED3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569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D3DB8C6" w14:textId="0D51F4E6" w:rsidR="00F87A4F" w:rsidRPr="006375B5" w:rsidRDefault="00B244F9" w:rsidP="00B244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-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33E64FFC" w14:textId="442A5EC0" w:rsidR="00F87A4F" w:rsidRPr="006375B5" w:rsidRDefault="00F87A4F" w:rsidP="00B244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973809" w14:textId="7B55EFBA" w:rsidR="00F87A4F" w:rsidRPr="00B244F9" w:rsidRDefault="00B244F9" w:rsidP="00B244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54D81AB" w14:textId="7D2ADACD" w:rsidR="00F87A4F" w:rsidRPr="006375B5" w:rsidRDefault="00F87A4F" w:rsidP="00B244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073213DB" w14:textId="7C035891" w:rsidR="00F87A4F" w:rsidRPr="006375B5" w:rsidRDefault="00B244F9" w:rsidP="00B244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47B97CB9" w14:textId="2769B354" w:rsidR="00F87A4F" w:rsidRPr="006375B5" w:rsidRDefault="00B244F9" w:rsidP="00B244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vAlign w:val="bottom"/>
          </w:tcPr>
          <w:p w14:paraId="79745323" w14:textId="440C35E2" w:rsidR="00F87A4F" w:rsidRPr="006375B5" w:rsidRDefault="00840FD7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540</w:t>
            </w:r>
          </w:p>
        </w:tc>
        <w:tc>
          <w:tcPr>
            <w:tcW w:w="990" w:type="dxa"/>
            <w:vAlign w:val="bottom"/>
          </w:tcPr>
          <w:p w14:paraId="7EA653A2" w14:textId="2F1FF561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569</w:t>
            </w:r>
          </w:p>
        </w:tc>
      </w:tr>
      <w:tr w:rsidR="00F87A4F" w:rsidRPr="006375B5" w14:paraId="2E61697E" w14:textId="77777777" w:rsidTr="00F87A4F">
        <w:trPr>
          <w:trHeight w:val="41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F40403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D4AA97B" w14:textId="10DA9757" w:rsidR="00F87A4F" w:rsidRPr="006375B5" w:rsidRDefault="00B244F9" w:rsidP="00B244F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54849C" w14:textId="70E33AF5" w:rsidR="00F87A4F" w:rsidRPr="006375B5" w:rsidRDefault="00F87A4F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97045F7" w14:textId="4F4A0F95" w:rsidR="00F87A4F" w:rsidRPr="006375B5" w:rsidRDefault="00B244F9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373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338E0C8" w14:textId="61A3583B" w:rsidR="00F87A4F" w:rsidRPr="006375B5" w:rsidRDefault="00B244F9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403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8144081" w14:textId="1C2CCDE9" w:rsidR="00F87A4F" w:rsidRPr="006375B5" w:rsidRDefault="00B244F9" w:rsidP="00B244F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-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6BFB8BC6" w14:textId="2FA644B9" w:rsidR="00F87A4F" w:rsidRPr="006375B5" w:rsidRDefault="00F87A4F" w:rsidP="00B244F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C2E0EE3" w14:textId="2ADABF83" w:rsidR="00F87A4F" w:rsidRPr="006375B5" w:rsidRDefault="00B244F9" w:rsidP="00B244F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DFDD9ED" w14:textId="216DDFFB" w:rsidR="00F87A4F" w:rsidRPr="006375B5" w:rsidRDefault="00F87A4F" w:rsidP="00B244F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064BD6DA" w14:textId="2C80CD1A" w:rsidR="00F87A4F" w:rsidRPr="006375B5" w:rsidRDefault="00B244F9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553</w:t>
            </w:r>
          </w:p>
        </w:tc>
        <w:tc>
          <w:tcPr>
            <w:tcW w:w="990" w:type="dxa"/>
          </w:tcPr>
          <w:p w14:paraId="42BB4D51" w14:textId="4C44140D" w:rsidR="00F87A4F" w:rsidRPr="006375B5" w:rsidRDefault="00B244F9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552</w:t>
            </w:r>
          </w:p>
        </w:tc>
        <w:tc>
          <w:tcPr>
            <w:tcW w:w="990" w:type="dxa"/>
            <w:vAlign w:val="bottom"/>
          </w:tcPr>
          <w:p w14:paraId="0E9E5389" w14:textId="2903F2E9" w:rsidR="00F87A4F" w:rsidRPr="006375B5" w:rsidRDefault="00B244F9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926</w:t>
            </w:r>
          </w:p>
        </w:tc>
        <w:tc>
          <w:tcPr>
            <w:tcW w:w="990" w:type="dxa"/>
            <w:vAlign w:val="bottom"/>
          </w:tcPr>
          <w:p w14:paraId="6AF75AC0" w14:textId="66DE2E3F" w:rsidR="00F87A4F" w:rsidRPr="006375B5" w:rsidRDefault="00F87A4F" w:rsidP="00F87A4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955</w:t>
            </w:r>
          </w:p>
        </w:tc>
      </w:tr>
      <w:tr w:rsidR="00F87A4F" w:rsidRPr="006375B5" w14:paraId="0BCAC544" w14:textId="77777777" w:rsidTr="00F87A4F">
        <w:trPr>
          <w:trHeight w:val="26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18D66C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5E6CA4B" w14:textId="53C85A7E" w:rsidR="00F87A4F" w:rsidRPr="006375B5" w:rsidRDefault="00B244F9" w:rsidP="00B244F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1EB9004" w14:textId="0538A2A5" w:rsidR="00F87A4F" w:rsidRPr="006375B5" w:rsidRDefault="00F87A4F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500AB18" w14:textId="36A8719C" w:rsidR="00F87A4F" w:rsidRPr="006375B5" w:rsidRDefault="00B244F9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/>
              </w:rPr>
              <w:t>9</w:t>
            </w:r>
            <w:r w:rsidR="00840FD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5B06FB0" w14:textId="3F327226" w:rsidR="00F87A4F" w:rsidRPr="006375B5" w:rsidRDefault="00B244F9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GB"/>
              </w:rPr>
              <w:t>972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CB9A713" w14:textId="7D95FCF4" w:rsidR="00F87A4F" w:rsidRPr="00B244F9" w:rsidRDefault="00B244F9" w:rsidP="00B244F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294B7293" w14:textId="579FC9E0" w:rsidR="00F87A4F" w:rsidRPr="006375B5" w:rsidRDefault="00F87A4F" w:rsidP="00B244F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E772FD1" w14:textId="24F1D1B1" w:rsidR="00F87A4F" w:rsidRPr="006375B5" w:rsidRDefault="00B244F9" w:rsidP="00B244F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D724A87" w14:textId="0F2D3C3C" w:rsidR="00F87A4F" w:rsidRPr="006375B5" w:rsidRDefault="00F87A4F" w:rsidP="00B244F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5046D6D6" w14:textId="2CDEA10B" w:rsidR="00F87A4F" w:rsidRPr="006375B5" w:rsidRDefault="00B244F9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553</w:t>
            </w:r>
          </w:p>
        </w:tc>
        <w:tc>
          <w:tcPr>
            <w:tcW w:w="990" w:type="dxa"/>
          </w:tcPr>
          <w:p w14:paraId="49BDF392" w14:textId="58C0664B" w:rsidR="00F87A4F" w:rsidRPr="006375B5" w:rsidRDefault="00B244F9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552</w:t>
            </w:r>
          </w:p>
        </w:tc>
        <w:tc>
          <w:tcPr>
            <w:tcW w:w="990" w:type="dxa"/>
            <w:vAlign w:val="bottom"/>
          </w:tcPr>
          <w:p w14:paraId="34A20292" w14:textId="54ADB07D" w:rsidR="00F87A4F" w:rsidRPr="006375B5" w:rsidRDefault="00B244F9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</w:t>
            </w:r>
            <w:r w:rsidR="00840FD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466</w:t>
            </w:r>
          </w:p>
        </w:tc>
        <w:tc>
          <w:tcPr>
            <w:tcW w:w="990" w:type="dxa"/>
            <w:vAlign w:val="bottom"/>
          </w:tcPr>
          <w:p w14:paraId="46497999" w14:textId="63D30122" w:rsidR="00F87A4F" w:rsidRPr="006375B5" w:rsidRDefault="00F87A4F" w:rsidP="00F87A4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1,524</w:t>
            </w:r>
          </w:p>
        </w:tc>
      </w:tr>
    </w:tbl>
    <w:p w14:paraId="05CE5D59" w14:textId="29F42275" w:rsidR="00555368" w:rsidRPr="006375B5" w:rsidRDefault="00555368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  <w:sectPr w:rsidR="00555368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5AE740C" w14:textId="6A3F67A3" w:rsidR="001A4BD8" w:rsidRPr="006375B5" w:rsidRDefault="001A4BD8" w:rsidP="001A4BD8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val="en-US" w:eastAsia="th-TH"/>
        </w:rPr>
      </w:pPr>
      <w:r w:rsidRPr="006375B5"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cs/>
          <w:lang w:eastAsia="th-TH"/>
        </w:rPr>
        <w:lastRenderedPageBreak/>
        <w:tab/>
      </w:r>
      <w:r w:rsidRPr="006375B5">
        <w:rPr>
          <w:rFonts w:asciiTheme="majorBidi" w:hAnsiTheme="majorBidi" w:cs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สิทธิประโยชน์จากการส่งเสริมการลงทุน</w:t>
      </w:r>
    </w:p>
    <w:p w14:paraId="2C14D2D1" w14:textId="77777777" w:rsidR="001A4BD8" w:rsidRPr="006375B5" w:rsidRDefault="001A4BD8" w:rsidP="001A4BD8">
      <w:pPr>
        <w:rPr>
          <w:sz w:val="30"/>
          <w:szCs w:val="30"/>
          <w:lang w:val="x-none" w:eastAsia="th-TH"/>
        </w:rPr>
      </w:pPr>
    </w:p>
    <w:p w14:paraId="50B41084" w14:textId="4D35F522" w:rsidR="001A76FC" w:rsidRPr="006375B5" w:rsidRDefault="001A4BD8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กลุ่มบริษัทได้รับบัตรส่งเสริมการลงทุนจากสำนักงานคณะกรรมการส่งเสริมการลงทุนหลายประเภท จึงได้รับสิทธิประโยชน์หลายประการรวมถึงการยกเว้นและ</w:t>
      </w:r>
      <w:r w:rsidRPr="006375B5">
        <w:rPr>
          <w:rFonts w:asciiTheme="majorBidi" w:hAnsiTheme="majorBidi"/>
          <w:sz w:val="30"/>
          <w:szCs w:val="30"/>
          <w:cs/>
          <w:lang w:val="x-none" w:eastAsia="x-none"/>
        </w:rPr>
        <w:t>/</w:t>
      </w: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หรือ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</w:t>
      </w:r>
      <w:r w:rsidRPr="006375B5">
        <w:rPr>
          <w:rFonts w:asciiTheme="majorBidi" w:hAnsiTheme="majorBidi"/>
          <w:sz w:val="30"/>
          <w:szCs w:val="30"/>
          <w:cs/>
          <w:lang w:val="x-none" w:eastAsia="x-none"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เงื่อนไขและข้อกำหนดที่ระบุในบัตรส่งเสริมการลงทุน</w:t>
      </w:r>
    </w:p>
    <w:p w14:paraId="2A09FE6E" w14:textId="35BB1940" w:rsidR="00765F3F" w:rsidRPr="006375B5" w:rsidRDefault="00765F3F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</w:p>
    <w:p w14:paraId="65C46977" w14:textId="576BE8A0" w:rsidR="00765F3F" w:rsidRPr="006375B5" w:rsidRDefault="00765F3F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ให้ได้รับยกเว้นภาษีเงินได้นิติบุคคลสำหรับกำไรสุทธิที่ได้จากการประกอบกิจการที่ได้รับการส่งเสริมมีกำหนดเวลา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3</w:t>
      </w:r>
      <w:r w:rsidRPr="006375B5">
        <w:rPr>
          <w:rFonts w:asciiTheme="majorBidi" w:hAnsiTheme="majorBidi"/>
          <w:sz w:val="30"/>
          <w:szCs w:val="30"/>
          <w:lang w:eastAsia="x-none"/>
        </w:rPr>
        <w:t xml:space="preserve"> 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ปี ถึง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8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นับแต่วันที่เริ่มมีรายได้จากการประกอบกิจการนั้น และ</w:t>
      </w:r>
    </w:p>
    <w:p w14:paraId="4DFD4F4F" w14:textId="7E9959B3" w:rsidR="00073597" w:rsidRPr="006375B5" w:rsidRDefault="00073597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ให้ได้รับลดหย่อยภาษีเงินได้นิติบุคคลร้อยละ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50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สำหรับกำไรสุทธิที่ได้รับจากการประกอบกิจการที่ได้รับการส่งเสริมมีกำหนดเวลา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5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นับแต่วันที่สิ้นสุดสิทธิประโยชน์ตามข้อ </w:t>
      </w:r>
      <w:r w:rsidRPr="006375B5">
        <w:rPr>
          <w:rFonts w:asciiTheme="majorBidi" w:hAnsiTheme="majorBidi"/>
          <w:sz w:val="30"/>
          <w:szCs w:val="30"/>
          <w:lang w:eastAsia="x-none"/>
        </w:rPr>
        <w:t>(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>ก</w:t>
      </w:r>
      <w:r w:rsidRPr="006375B5">
        <w:rPr>
          <w:rFonts w:asciiTheme="majorBidi" w:hAnsiTheme="majorBidi"/>
          <w:sz w:val="30"/>
          <w:szCs w:val="30"/>
          <w:lang w:eastAsia="x-none"/>
        </w:rPr>
        <w:t>)</w:t>
      </w:r>
    </w:p>
    <w:p w14:paraId="788F0740" w14:textId="050F01E8" w:rsidR="00073597" w:rsidRPr="006375B5" w:rsidRDefault="00073597" w:rsidP="00073597">
      <w:pPr>
        <w:tabs>
          <w:tab w:val="clear" w:pos="454"/>
          <w:tab w:val="clear" w:pos="907"/>
        </w:tabs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lang w:eastAsia="x-none"/>
        </w:rPr>
        <w:tab/>
      </w:r>
      <w:r w:rsidRPr="006375B5">
        <w:rPr>
          <w:rFonts w:asciiTheme="majorBidi" w:hAnsiTheme="majorBidi"/>
          <w:sz w:val="30"/>
          <w:szCs w:val="30"/>
          <w:lang w:eastAsia="x-none"/>
        </w:rPr>
        <w:tab/>
      </w:r>
    </w:p>
    <w:p w14:paraId="3957A84A" w14:textId="0C632570" w:rsidR="002818FE" w:rsidRDefault="00073597" w:rsidP="003D3C06">
      <w:pPr>
        <w:tabs>
          <w:tab w:val="clear" w:pos="454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6375B5">
        <w:rPr>
          <w:rFonts w:asciiTheme="majorBidi" w:hAnsiTheme="majorBidi" w:cstheme="majorBidi"/>
          <w:sz w:val="30"/>
          <w:szCs w:val="30"/>
          <w:cs/>
          <w:lang w:eastAsia="x-none"/>
        </w:rPr>
        <w:t>เนื่องจากเป็นกิจการที่ได้รับการส่งเสริมการลงทุน กลุ่มบริษัทจะต้องปฎิบัติตามเงื่อนไขและข้อกำหนดตามที่ระบุไว้ในบัตรส่งเสริมการลงทุน</w:t>
      </w:r>
    </w:p>
    <w:p w14:paraId="529FFFD2" w14:textId="77777777" w:rsidR="003D3C06" w:rsidRPr="003D3C06" w:rsidRDefault="003D3C06" w:rsidP="003D3C06">
      <w:pPr>
        <w:tabs>
          <w:tab w:val="clear" w:pos="454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</w:p>
    <w:p w14:paraId="6BC23206" w14:textId="31C6F953" w:rsidR="003743EF" w:rsidRPr="006375B5" w:rsidRDefault="00E479A8" w:rsidP="009E1F20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eastAsia="th-TH"/>
        </w:rPr>
      </w:pPr>
      <w:r w:rsidRPr="006375B5">
        <w:rPr>
          <w:rFonts w:asciiTheme="majorBidi" w:hAnsiTheme="majorBidi" w:cstheme="majorBidi"/>
          <w:b w:val="0"/>
          <w:bCs w:val="0"/>
          <w:i/>
          <w:iCs/>
          <w:snapToGrid w:val="0"/>
          <w:color w:val="000000"/>
          <w:sz w:val="30"/>
          <w:szCs w:val="30"/>
          <w:lang w:val="en-US" w:eastAsia="th-TH"/>
        </w:rPr>
        <w:tab/>
      </w:r>
      <w:r w:rsidR="00CF768C" w:rsidRPr="006375B5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ยอดคงเหลือของ</w:t>
      </w:r>
      <w:r w:rsidR="003743EF" w:rsidRPr="006375B5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สัญญา</w:t>
      </w:r>
    </w:p>
    <w:p w14:paraId="0F11DF05" w14:textId="2286E2B1" w:rsidR="003743EF" w:rsidRPr="003D3C06" w:rsidRDefault="003743EF" w:rsidP="00A670D9">
      <w:pPr>
        <w:rPr>
          <w:rFonts w:asciiTheme="majorBidi" w:hAnsiTheme="majorBidi" w:cstheme="majorBidi"/>
          <w:sz w:val="30"/>
          <w:szCs w:val="30"/>
          <w:lang w:val="x-none" w:eastAsia="x-none"/>
        </w:rPr>
      </w:pPr>
      <w:r w:rsidRPr="006375B5">
        <w:rPr>
          <w:rFonts w:asciiTheme="majorBidi" w:hAnsiTheme="majorBidi" w:cstheme="majorBidi"/>
          <w:sz w:val="30"/>
          <w:szCs w:val="30"/>
          <w:lang w:val="x-none" w:eastAsia="x-none"/>
        </w:rPr>
        <w:tab/>
      </w:r>
      <w:r w:rsidRPr="006375B5">
        <w:rPr>
          <w:rFonts w:asciiTheme="majorBidi" w:hAnsiTheme="majorBidi" w:cstheme="majorBidi"/>
          <w:sz w:val="30"/>
          <w:szCs w:val="30"/>
          <w:lang w:val="x-none" w:eastAsia="x-none"/>
        </w:rPr>
        <w:tab/>
      </w: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140"/>
        <w:gridCol w:w="1167"/>
        <w:gridCol w:w="183"/>
        <w:gridCol w:w="1170"/>
        <w:gridCol w:w="180"/>
        <w:gridCol w:w="1080"/>
        <w:gridCol w:w="180"/>
        <w:gridCol w:w="1080"/>
      </w:tblGrid>
      <w:tr w:rsidR="008624C6" w:rsidRPr="006375B5" w14:paraId="2A1FA1B3" w14:textId="77777777" w:rsidTr="00E45AE0">
        <w:trPr>
          <w:tblHeader/>
        </w:trPr>
        <w:tc>
          <w:tcPr>
            <w:tcW w:w="4140" w:type="dxa"/>
          </w:tcPr>
          <w:p w14:paraId="493C7465" w14:textId="77777777" w:rsidR="008624C6" w:rsidRPr="006375B5" w:rsidRDefault="008624C6" w:rsidP="00C05874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lang w:val="en-GB" w:eastAsia="en-GB"/>
              </w:rPr>
            </w:pPr>
            <w:bookmarkStart w:id="13" w:name="_Hlk81427922"/>
            <w:r w:rsidRPr="006375B5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  <w:t>หนี้สินที่เกิดจากสัญญา</w:t>
            </w:r>
          </w:p>
        </w:tc>
        <w:tc>
          <w:tcPr>
            <w:tcW w:w="2520" w:type="dxa"/>
            <w:gridSpan w:val="3"/>
          </w:tcPr>
          <w:p w14:paraId="545799FC" w14:textId="672FFFF2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F4A1C43" w14:textId="0BBFB38B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2340" w:type="dxa"/>
            <w:gridSpan w:val="3"/>
            <w:hideMark/>
          </w:tcPr>
          <w:p w14:paraId="492AFA73" w14:textId="003474BE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</w:t>
            </w:r>
            <w:r w:rsidR="00CE32F2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eastAsia="en-GB" w:bidi="th-TH"/>
              </w:rPr>
              <w:t>เฉพาะกิจการ</w:t>
            </w:r>
          </w:p>
        </w:tc>
      </w:tr>
      <w:tr w:rsidR="00524AF7" w:rsidRPr="006375B5" w14:paraId="6D42A902" w14:textId="77777777" w:rsidTr="00E45AE0">
        <w:trPr>
          <w:tblHeader/>
        </w:trPr>
        <w:tc>
          <w:tcPr>
            <w:tcW w:w="4140" w:type="dxa"/>
          </w:tcPr>
          <w:p w14:paraId="1A8B0D3F" w14:textId="77777777" w:rsidR="008624C6" w:rsidRPr="006375B5" w:rsidRDefault="008624C6" w:rsidP="008624C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167" w:type="dxa"/>
          </w:tcPr>
          <w:p w14:paraId="24557EA0" w14:textId="71186F93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256</w:t>
            </w:r>
            <w:r w:rsidR="00252856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6</w:t>
            </w:r>
          </w:p>
        </w:tc>
        <w:tc>
          <w:tcPr>
            <w:tcW w:w="183" w:type="dxa"/>
          </w:tcPr>
          <w:p w14:paraId="641B4141" w14:textId="7777777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170" w:type="dxa"/>
          </w:tcPr>
          <w:p w14:paraId="0E57714F" w14:textId="4F5A9174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256</w:t>
            </w:r>
            <w:r w:rsidR="00252856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5</w:t>
            </w:r>
          </w:p>
        </w:tc>
        <w:tc>
          <w:tcPr>
            <w:tcW w:w="180" w:type="dxa"/>
          </w:tcPr>
          <w:p w14:paraId="6387ECB9" w14:textId="3FBB451E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080" w:type="dxa"/>
          </w:tcPr>
          <w:p w14:paraId="2F72E146" w14:textId="4DB9841A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256</w:t>
            </w:r>
            <w:r w:rsidR="00252856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6</w:t>
            </w:r>
          </w:p>
        </w:tc>
        <w:tc>
          <w:tcPr>
            <w:tcW w:w="180" w:type="dxa"/>
          </w:tcPr>
          <w:p w14:paraId="6538F4A6" w14:textId="7777777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1080" w:type="dxa"/>
          </w:tcPr>
          <w:p w14:paraId="70914FF1" w14:textId="68024DE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256</w:t>
            </w:r>
            <w:r w:rsidR="00252856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5</w:t>
            </w:r>
          </w:p>
        </w:tc>
      </w:tr>
      <w:tr w:rsidR="00CE32F2" w:rsidRPr="006375B5" w14:paraId="630F682B" w14:textId="77777777" w:rsidTr="003F738A">
        <w:trPr>
          <w:tblHeader/>
        </w:trPr>
        <w:tc>
          <w:tcPr>
            <w:tcW w:w="4140" w:type="dxa"/>
          </w:tcPr>
          <w:p w14:paraId="315A97B5" w14:textId="77777777" w:rsidR="00CE32F2" w:rsidRPr="006375B5" w:rsidRDefault="00CE32F2" w:rsidP="008624C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040" w:type="dxa"/>
            <w:gridSpan w:val="7"/>
          </w:tcPr>
          <w:p w14:paraId="1F528DC4" w14:textId="2048699D" w:rsidR="00CE32F2" w:rsidRPr="006375B5" w:rsidRDefault="00CE32F2" w:rsidP="00CE32F2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252856" w:rsidRPr="006375B5" w14:paraId="4D18653B" w14:textId="77777777" w:rsidTr="00E45AE0">
        <w:trPr>
          <w:cantSplit/>
        </w:trPr>
        <w:tc>
          <w:tcPr>
            <w:tcW w:w="4140" w:type="dxa"/>
          </w:tcPr>
          <w:p w14:paraId="611C310E" w14:textId="083D3777" w:rsidR="00252856" w:rsidRPr="006375B5" w:rsidRDefault="00252856" w:rsidP="0025285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9E150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/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 w:rsidR="009E1509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1167" w:type="dxa"/>
          </w:tcPr>
          <w:p w14:paraId="5500D39D" w14:textId="0694FE6F" w:rsidR="00252856" w:rsidRPr="006375B5" w:rsidRDefault="0071290F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21</w:t>
            </w:r>
          </w:p>
        </w:tc>
        <w:tc>
          <w:tcPr>
            <w:tcW w:w="183" w:type="dxa"/>
          </w:tcPr>
          <w:p w14:paraId="5E6B058D" w14:textId="77777777" w:rsidR="00252856" w:rsidRPr="006375B5" w:rsidRDefault="00252856" w:rsidP="00252856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6CD1A544" w14:textId="5D4E4535" w:rsidR="00252856" w:rsidRPr="006375B5" w:rsidRDefault="00252856" w:rsidP="0048292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eastAsia="en-GB"/>
              </w:rPr>
              <w:t>35</w:t>
            </w:r>
          </w:p>
        </w:tc>
        <w:tc>
          <w:tcPr>
            <w:tcW w:w="180" w:type="dxa"/>
          </w:tcPr>
          <w:p w14:paraId="1192D475" w14:textId="386098C6" w:rsidR="00252856" w:rsidRPr="006375B5" w:rsidRDefault="00252856" w:rsidP="00252856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48ED5556" w14:textId="0F4F3F48" w:rsidR="00252856" w:rsidRPr="00AE55B4" w:rsidRDefault="00DB0F2B" w:rsidP="00252856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53EF8CFF" w14:textId="77777777" w:rsidR="00252856" w:rsidRPr="006375B5" w:rsidRDefault="00252856" w:rsidP="00252856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2800FACA" w14:textId="181BD3EA" w:rsidR="00252856" w:rsidRPr="006375B5" w:rsidRDefault="00252856" w:rsidP="00252856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252856" w:rsidRPr="006375B5" w14:paraId="158DD5D4" w14:textId="77777777" w:rsidTr="00E45AE0">
        <w:trPr>
          <w:cantSplit/>
        </w:trPr>
        <w:tc>
          <w:tcPr>
            <w:tcW w:w="4140" w:type="dxa"/>
            <w:hideMark/>
          </w:tcPr>
          <w:p w14:paraId="3BF05D67" w14:textId="77777777" w:rsidR="00252856" w:rsidRPr="006375B5" w:rsidRDefault="00252856" w:rsidP="00252856">
            <w:pPr>
              <w:tabs>
                <w:tab w:val="clear" w:pos="2807"/>
                <w:tab w:val="left" w:pos="2643"/>
              </w:tabs>
              <w:ind w:left="6" w:right="-126" w:hanging="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รับรู้เป็นรายได้ในระหว่างปี</w:t>
            </w:r>
          </w:p>
        </w:tc>
        <w:tc>
          <w:tcPr>
            <w:tcW w:w="1167" w:type="dxa"/>
            <w:vAlign w:val="bottom"/>
          </w:tcPr>
          <w:p w14:paraId="236575CF" w14:textId="2E2C9526" w:rsidR="00252856" w:rsidRPr="006375B5" w:rsidRDefault="0071290F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(11,897)</w:t>
            </w:r>
          </w:p>
        </w:tc>
        <w:tc>
          <w:tcPr>
            <w:tcW w:w="183" w:type="dxa"/>
            <w:vAlign w:val="bottom"/>
          </w:tcPr>
          <w:p w14:paraId="641EB3ED" w14:textId="77777777" w:rsidR="00252856" w:rsidRPr="006375B5" w:rsidRDefault="00252856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32A6BB61" w14:textId="0EC92F06" w:rsidR="00252856" w:rsidRPr="006375B5" w:rsidRDefault="00252856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(11,872)</w:t>
            </w:r>
          </w:p>
        </w:tc>
        <w:tc>
          <w:tcPr>
            <w:tcW w:w="180" w:type="dxa"/>
          </w:tcPr>
          <w:p w14:paraId="0F3C1183" w14:textId="41BE0A87" w:rsidR="00252856" w:rsidRPr="006375B5" w:rsidRDefault="00252856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vAlign w:val="bottom"/>
          </w:tcPr>
          <w:p w14:paraId="0E7880F2" w14:textId="6E3B66EC" w:rsidR="00252856" w:rsidRPr="00471520" w:rsidRDefault="00DB0F2B" w:rsidP="00252856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FF779CA" w14:textId="77777777" w:rsidR="00252856" w:rsidRPr="006375B5" w:rsidRDefault="00252856" w:rsidP="00252856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vAlign w:val="bottom"/>
          </w:tcPr>
          <w:p w14:paraId="140804DD" w14:textId="7E9D6EC7" w:rsidR="00252856" w:rsidRPr="006375B5" w:rsidRDefault="00252856" w:rsidP="00252856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252856" w:rsidRPr="006375B5" w14:paraId="27D67F71" w14:textId="77777777" w:rsidTr="00E45AE0">
        <w:trPr>
          <w:cantSplit/>
        </w:trPr>
        <w:tc>
          <w:tcPr>
            <w:tcW w:w="4140" w:type="dxa"/>
            <w:hideMark/>
          </w:tcPr>
          <w:p w14:paraId="7D50DC09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เงินรับล่วงหน้าค่าสินค้า</w:t>
            </w:r>
          </w:p>
        </w:tc>
        <w:tc>
          <w:tcPr>
            <w:tcW w:w="1167" w:type="dxa"/>
            <w:tcBorders>
              <w:bottom w:val="single" w:sz="4" w:space="0" w:color="auto"/>
            </w:tcBorders>
          </w:tcPr>
          <w:p w14:paraId="76E096CE" w14:textId="443777C7" w:rsidR="00252856" w:rsidRPr="006375B5" w:rsidRDefault="0071290F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11,889</w:t>
            </w:r>
          </w:p>
        </w:tc>
        <w:tc>
          <w:tcPr>
            <w:tcW w:w="183" w:type="dxa"/>
          </w:tcPr>
          <w:p w14:paraId="014A2964" w14:textId="77777777" w:rsidR="00252856" w:rsidRPr="006375B5" w:rsidRDefault="00252856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4DDCFC2" w14:textId="27AF23A1" w:rsidR="00252856" w:rsidRPr="006375B5" w:rsidRDefault="00252856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11,858</w:t>
            </w:r>
          </w:p>
        </w:tc>
        <w:tc>
          <w:tcPr>
            <w:tcW w:w="180" w:type="dxa"/>
          </w:tcPr>
          <w:p w14:paraId="2216440D" w14:textId="416F4604" w:rsidR="00252856" w:rsidRPr="006375B5" w:rsidRDefault="00252856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B3D6716" w14:textId="77E86DA8" w:rsidR="00252856" w:rsidRPr="006375B5" w:rsidRDefault="00DB0F2B" w:rsidP="00252856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0DA891F5" w14:textId="77777777" w:rsidR="00252856" w:rsidRPr="006375B5" w:rsidRDefault="00252856" w:rsidP="00252856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6F42B1D" w14:textId="78AFC006" w:rsidR="00252856" w:rsidRPr="006375B5" w:rsidRDefault="00252856" w:rsidP="00252856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th-TH"/>
              </w:rPr>
              <w:t>-</w:t>
            </w:r>
          </w:p>
        </w:tc>
      </w:tr>
      <w:tr w:rsidR="00252856" w:rsidRPr="006375B5" w14:paraId="71464F06" w14:textId="77777777" w:rsidTr="00E45AE0">
        <w:trPr>
          <w:cantSplit/>
        </w:trPr>
        <w:tc>
          <w:tcPr>
            <w:tcW w:w="4140" w:type="dxa"/>
          </w:tcPr>
          <w:p w14:paraId="6AE3CB98" w14:textId="0CD1E8ED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ณ 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</w:tcPr>
          <w:p w14:paraId="0CFB1112" w14:textId="1CD1FA62" w:rsidR="00252856" w:rsidRPr="0071290F" w:rsidRDefault="0071290F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1290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13</w:t>
            </w:r>
          </w:p>
        </w:tc>
        <w:tc>
          <w:tcPr>
            <w:tcW w:w="183" w:type="dxa"/>
          </w:tcPr>
          <w:p w14:paraId="6C0C64FD" w14:textId="77777777" w:rsidR="00252856" w:rsidRPr="006375B5" w:rsidRDefault="00252856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8F70559" w14:textId="038B3CE5" w:rsidR="00252856" w:rsidRPr="006375B5" w:rsidRDefault="00252856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21</w:t>
            </w:r>
          </w:p>
        </w:tc>
        <w:tc>
          <w:tcPr>
            <w:tcW w:w="180" w:type="dxa"/>
          </w:tcPr>
          <w:p w14:paraId="4006733D" w14:textId="2C782A2F" w:rsidR="00252856" w:rsidRPr="006375B5" w:rsidRDefault="00252856" w:rsidP="0025285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7FD016" w14:textId="2AC3C509" w:rsidR="00252856" w:rsidRPr="006375B5" w:rsidRDefault="00DB0F2B" w:rsidP="00252856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0C5ECF89" w14:textId="77777777" w:rsidR="00252856" w:rsidRPr="006375B5" w:rsidRDefault="00252856" w:rsidP="00252856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C4C71B2" w14:textId="0966B093" w:rsidR="00252856" w:rsidRPr="006375B5" w:rsidRDefault="00252856" w:rsidP="00252856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  <w:t>-</w:t>
            </w:r>
          </w:p>
        </w:tc>
      </w:tr>
      <w:bookmarkEnd w:id="13"/>
    </w:tbl>
    <w:p w14:paraId="42E241F4" w14:textId="77777777" w:rsidR="004532C6" w:rsidRPr="00CE32F2" w:rsidRDefault="004532C6" w:rsidP="004532C6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2BE9F13" w14:textId="61AA115D" w:rsidR="004532C6" w:rsidRPr="006375B5" w:rsidRDefault="004532C6" w:rsidP="004532C6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หนี้สินที่เกิดจากสัญญารวมเป็นส่วนหนึ่งของเจ้าหนี้อื่น</w:t>
      </w:r>
    </w:p>
    <w:p w14:paraId="21249040" w14:textId="77777777" w:rsidR="004532C6" w:rsidRPr="00CE32F2" w:rsidRDefault="004532C6" w:rsidP="009E1F20">
      <w:pPr>
        <w:ind w:left="540"/>
        <w:rPr>
          <w:rFonts w:asciiTheme="majorBidi" w:hAnsiTheme="majorBidi" w:cstheme="majorBidi"/>
          <w:sz w:val="30"/>
          <w:szCs w:val="30"/>
          <w:cs/>
        </w:rPr>
      </w:pPr>
    </w:p>
    <w:p w14:paraId="73F40C15" w14:textId="4A680289" w:rsidR="00011751" w:rsidRDefault="00011751" w:rsidP="009E1F20">
      <w:pPr>
        <w:ind w:left="540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กลุ่มบริษัทเลือกใช้ข้อผ่อนปรนในทางปฏิบัติในการไม่เปิดเผยรายได้ที่คาดว่าจะรับรู้ในอนาคตจากภาระที่ยังปฏิบัติไม่เสร็จสิ้น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กันยายน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252856">
        <w:rPr>
          <w:rFonts w:asciiTheme="majorBidi" w:hAnsiTheme="majorBidi" w:cstheme="majorBidi"/>
          <w:sz w:val="30"/>
          <w:szCs w:val="30"/>
        </w:rPr>
        <w:t>6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หากคาดการณ์เมื่อเริ่มแรกว่าสัญญามีอายุหนึ่งปีหรือน้อยกว่า</w:t>
      </w:r>
    </w:p>
    <w:p w14:paraId="13363024" w14:textId="77777777" w:rsidR="00106AAE" w:rsidRPr="006375B5" w:rsidRDefault="00106AAE" w:rsidP="009E1F20">
      <w:pPr>
        <w:ind w:left="540"/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2ABED831" w14:textId="4C630408" w:rsidR="002818FE" w:rsidRPr="006375B5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lang w:val="x-none" w:eastAsia="x-none"/>
        </w:rPr>
      </w:pPr>
    </w:p>
    <w:p w14:paraId="142437CF" w14:textId="77777777" w:rsidR="006D0A02" w:rsidRDefault="006D0A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  <w:lang w:val="x-none" w:eastAsia="x-none"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0D1B7F1E" w14:textId="15987098" w:rsidR="00E76E16" w:rsidRPr="006375B5" w:rsidRDefault="00E76E16" w:rsidP="00F52B59">
      <w:pPr>
        <w:pStyle w:val="Heading6"/>
        <w:numPr>
          <w:ilvl w:val="0"/>
          <w:numId w:val="16"/>
        </w:numPr>
        <w:tabs>
          <w:tab w:val="left" w:pos="540"/>
          <w:tab w:val="left" w:pos="720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lastRenderedPageBreak/>
        <w:t>รายได้</w:t>
      </w:r>
      <w:r w:rsidRPr="006375B5">
        <w:rPr>
          <w:rFonts w:ascii="Angsana New" w:hAnsi="Angsana New"/>
          <w:sz w:val="30"/>
          <w:szCs w:val="30"/>
          <w:cs/>
        </w:rPr>
        <w:t>จากการลงทุน</w:t>
      </w:r>
      <w:r w:rsidR="00003A43"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2E86568" w14:textId="77777777" w:rsidR="00E76E16" w:rsidRPr="006375B5" w:rsidRDefault="00E76E16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eastAsia="Times New Roman" w:hAnsiTheme="majorBidi" w:cstheme="majorBidi"/>
          <w:b/>
          <w:bCs/>
          <w:sz w:val="24"/>
          <w:szCs w:val="24"/>
        </w:rPr>
      </w:pPr>
    </w:p>
    <w:tbl>
      <w:tblPr>
        <w:tblW w:w="9144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960"/>
        <w:gridCol w:w="1061"/>
        <w:gridCol w:w="1095"/>
        <w:gridCol w:w="240"/>
        <w:gridCol w:w="1094"/>
        <w:gridCol w:w="241"/>
        <w:gridCol w:w="1092"/>
        <w:gridCol w:w="240"/>
        <w:gridCol w:w="1121"/>
      </w:tblGrid>
      <w:tr w:rsidR="00E76E16" w:rsidRPr="006375B5" w14:paraId="6819FFAC" w14:textId="77777777" w:rsidTr="004748DA">
        <w:trPr>
          <w:trHeight w:val="155"/>
        </w:trPr>
        <w:tc>
          <w:tcPr>
            <w:tcW w:w="1619" w:type="pct"/>
          </w:tcPr>
          <w:p w14:paraId="588739DF" w14:textId="77777777" w:rsidR="00E76E16" w:rsidRPr="006375B5" w:rsidRDefault="00E76E16" w:rsidP="00E76E16">
            <w:pPr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6C3F9DA" w14:textId="77777777" w:rsidR="00E76E16" w:rsidRPr="006375B5" w:rsidRDefault="00E76E16" w:rsidP="00E76E1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28" w:type="pct"/>
            <w:gridSpan w:val="3"/>
          </w:tcPr>
          <w:p w14:paraId="3754F1DE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2" w:type="pct"/>
          </w:tcPr>
          <w:p w14:paraId="50CFAB0A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1" w:type="pct"/>
            <w:gridSpan w:val="3"/>
          </w:tcPr>
          <w:p w14:paraId="49E16CDC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748DA" w:rsidRPr="006375B5" w14:paraId="060F1E1E" w14:textId="77777777" w:rsidTr="00AE55B4">
        <w:tc>
          <w:tcPr>
            <w:tcW w:w="1619" w:type="pct"/>
          </w:tcPr>
          <w:p w14:paraId="2C2A801C" w14:textId="693616C3" w:rsidR="00A80310" w:rsidRPr="006375B5" w:rsidRDefault="00A80310" w:rsidP="00A80310">
            <w:pPr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75817501" w14:textId="77777777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99" w:type="pct"/>
          </w:tcPr>
          <w:p w14:paraId="0272A878" w14:textId="25D37F57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2" w:right="-124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25285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31" w:type="pct"/>
          </w:tcPr>
          <w:p w14:paraId="03B5B5E0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8" w:type="pct"/>
          </w:tcPr>
          <w:p w14:paraId="6D0F0148" w14:textId="5EF8AF69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25285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  <w:tc>
          <w:tcPr>
            <w:tcW w:w="132" w:type="pct"/>
          </w:tcPr>
          <w:p w14:paraId="73B10CBF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7" w:type="pct"/>
          </w:tcPr>
          <w:p w14:paraId="6A42F824" w14:textId="70A82060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12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25285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31" w:type="pct"/>
          </w:tcPr>
          <w:p w14:paraId="2636678E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613" w:type="pct"/>
          </w:tcPr>
          <w:p w14:paraId="102F6A56" w14:textId="7886C5BC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25285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A80310" w:rsidRPr="006375B5" w14:paraId="35D6177C" w14:textId="77777777" w:rsidTr="004748DA">
        <w:trPr>
          <w:trHeight w:val="335"/>
        </w:trPr>
        <w:tc>
          <w:tcPr>
            <w:tcW w:w="1619" w:type="pct"/>
          </w:tcPr>
          <w:p w14:paraId="0D031335" w14:textId="77777777" w:rsidR="00A80310" w:rsidRPr="006375B5" w:rsidRDefault="00A80310" w:rsidP="00A80310">
            <w:pPr>
              <w:ind w:left="9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4A049578" w14:textId="77777777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01" w:type="pct"/>
            <w:gridSpan w:val="7"/>
          </w:tcPr>
          <w:p w14:paraId="2CE705CB" w14:textId="77777777" w:rsidR="00A80310" w:rsidRPr="006375B5" w:rsidRDefault="00A80310" w:rsidP="00A80310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748DA" w:rsidRPr="006375B5" w14:paraId="5BB1333F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714FC89C" w14:textId="77777777" w:rsidR="00A80310" w:rsidRPr="006375B5" w:rsidRDefault="00A80310" w:rsidP="00A80310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CCFFD56" w14:textId="62E28148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</w:tcPr>
          <w:p w14:paraId="72369F09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4801175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302A92A4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C486EF3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1D54428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5DA49150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0D67A1A7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252856" w:rsidRPr="006375B5" w14:paraId="6A34F3B1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3807DED7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20FCA79D" w14:textId="2A3FF8D9" w:rsidR="00252856" w:rsidRPr="006375B5" w:rsidRDefault="00A11623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  <w:r w:rsidR="00252856"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9</w:t>
            </w:r>
          </w:p>
        </w:tc>
        <w:tc>
          <w:tcPr>
            <w:tcW w:w="599" w:type="pct"/>
          </w:tcPr>
          <w:p w14:paraId="17B6ECC8" w14:textId="7A28B2A2" w:rsidR="00252856" w:rsidRPr="006375B5" w:rsidRDefault="0037215C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5FA677B7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104B9720" w14:textId="7CC166DE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3EF172D4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4FCEFE70" w14:textId="6F4B9958" w:rsidR="00252856" w:rsidRPr="006375B5" w:rsidRDefault="002476DD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1,538</w:t>
            </w:r>
          </w:p>
        </w:tc>
        <w:tc>
          <w:tcPr>
            <w:tcW w:w="131" w:type="pct"/>
          </w:tcPr>
          <w:p w14:paraId="5303FD35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5B15B105" w14:textId="1A7BF7A4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103</w:t>
            </w:r>
          </w:p>
        </w:tc>
      </w:tr>
      <w:tr w:rsidR="00252856" w:rsidRPr="006375B5" w14:paraId="1C541FCC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0C75B634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1ADBA7C2" w14:textId="058AB54F" w:rsidR="00252856" w:rsidRPr="006375B5" w:rsidRDefault="00A11623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  <w:r w:rsidR="00252856"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599" w:type="pct"/>
          </w:tcPr>
          <w:p w14:paraId="77BF8029" w14:textId="0659F81A" w:rsidR="00252856" w:rsidRPr="006375B5" w:rsidRDefault="0037215C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08A49810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2D6A5855" w14:textId="304F3A8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63CB8965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1262E3B3" w14:textId="7A08211E" w:rsidR="00252856" w:rsidRPr="006375B5" w:rsidRDefault="002476DD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118</w:t>
            </w:r>
          </w:p>
        </w:tc>
        <w:tc>
          <w:tcPr>
            <w:tcW w:w="131" w:type="pct"/>
          </w:tcPr>
          <w:p w14:paraId="76C6151A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282486CD" w14:textId="1D62DBC4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109</w:t>
            </w:r>
          </w:p>
        </w:tc>
      </w:tr>
      <w:tr w:rsidR="00252856" w:rsidRPr="006375B5" w14:paraId="5EB0B6FB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625486DC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FC69723" w14:textId="77777777" w:rsidR="00252856" w:rsidRPr="006375B5" w:rsidRDefault="00252856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</w:tcPr>
          <w:p w14:paraId="60A10529" w14:textId="448FABAD" w:rsidR="00252856" w:rsidRPr="006375B5" w:rsidRDefault="0037215C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1C4FE1DE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single" w:sz="4" w:space="0" w:color="auto"/>
            </w:tcBorders>
          </w:tcPr>
          <w:p w14:paraId="3F98D1AC" w14:textId="105FA738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64B08D06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641EFB57" w14:textId="09E2CBB8" w:rsidR="00252856" w:rsidRPr="006375B5" w:rsidRDefault="002476DD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1,656</w:t>
            </w:r>
          </w:p>
        </w:tc>
        <w:tc>
          <w:tcPr>
            <w:tcW w:w="131" w:type="pct"/>
          </w:tcPr>
          <w:p w14:paraId="139D227B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</w:tcPr>
          <w:p w14:paraId="0E40956A" w14:textId="2B09862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212</w:t>
            </w:r>
          </w:p>
        </w:tc>
      </w:tr>
      <w:tr w:rsidR="00252856" w:rsidRPr="006375B5" w14:paraId="3A6F97A9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3C68B338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7B044BC" w14:textId="77777777" w:rsidR="00252856" w:rsidRPr="006375B5" w:rsidRDefault="00252856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</w:tcPr>
          <w:p w14:paraId="6049AE85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05B91670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</w:tcBorders>
          </w:tcPr>
          <w:p w14:paraId="289E6C4E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0ADA6DA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00E6F415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72E78E9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</w:tcBorders>
          </w:tcPr>
          <w:p w14:paraId="0CE14DBA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252856" w:rsidRPr="006375B5" w14:paraId="2D8FC374" w14:textId="77777777" w:rsidTr="00AE55B4">
        <w:trPr>
          <w:trHeight w:val="155"/>
        </w:trPr>
        <w:tc>
          <w:tcPr>
            <w:tcW w:w="1619" w:type="pct"/>
          </w:tcPr>
          <w:p w14:paraId="661A05FC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0F647B5A" w14:textId="6128AFDE" w:rsidR="00252856" w:rsidRPr="006375B5" w:rsidRDefault="00A11623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599" w:type="pct"/>
          </w:tcPr>
          <w:p w14:paraId="1CDCE744" w14:textId="4FC53E65" w:rsidR="00252856" w:rsidRPr="006375B5" w:rsidRDefault="00C121B2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61A0DEB0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738BEE9C" w14:textId="24AAAF3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5A4DCD5B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75CC1178" w14:textId="2634ECF0" w:rsidR="00252856" w:rsidRPr="006375B5" w:rsidRDefault="002476DD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495</w:t>
            </w:r>
          </w:p>
        </w:tc>
        <w:tc>
          <w:tcPr>
            <w:tcW w:w="131" w:type="pct"/>
          </w:tcPr>
          <w:p w14:paraId="30C71AA3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6155A45F" w14:textId="00FFDD2F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405</w:t>
            </w:r>
          </w:p>
        </w:tc>
      </w:tr>
      <w:tr w:rsidR="00252856" w:rsidRPr="006375B5" w14:paraId="32E510CF" w14:textId="77777777" w:rsidTr="00AE55B4">
        <w:trPr>
          <w:trHeight w:val="155"/>
        </w:trPr>
        <w:tc>
          <w:tcPr>
            <w:tcW w:w="1619" w:type="pct"/>
          </w:tcPr>
          <w:p w14:paraId="7F4A050A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55B050E9" w14:textId="380B47FA" w:rsidR="00252856" w:rsidRPr="006375B5" w:rsidRDefault="00A11623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599" w:type="pct"/>
            <w:shd w:val="clear" w:color="auto" w:fill="auto"/>
          </w:tcPr>
          <w:p w14:paraId="681CD348" w14:textId="118B01C5" w:rsidR="00252856" w:rsidRPr="006375B5" w:rsidRDefault="00C121B2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30</w:t>
            </w:r>
          </w:p>
        </w:tc>
        <w:tc>
          <w:tcPr>
            <w:tcW w:w="131" w:type="pct"/>
            <w:shd w:val="clear" w:color="auto" w:fill="auto"/>
          </w:tcPr>
          <w:p w14:paraId="34E26CCA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shd w:val="clear" w:color="auto" w:fill="auto"/>
          </w:tcPr>
          <w:p w14:paraId="6D744FFB" w14:textId="6DA1D80F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29</w:t>
            </w:r>
          </w:p>
        </w:tc>
        <w:tc>
          <w:tcPr>
            <w:tcW w:w="132" w:type="pct"/>
          </w:tcPr>
          <w:p w14:paraId="222D3EC8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CCE3607" w14:textId="28F897EB" w:rsidR="00252856" w:rsidRPr="006375B5" w:rsidRDefault="00C6428C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4DFB8D4C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466885E2" w14:textId="6F001B61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252856" w:rsidRPr="006375B5" w14:paraId="1590CCC7" w14:textId="77777777" w:rsidTr="00AE55B4">
        <w:trPr>
          <w:trHeight w:val="155"/>
        </w:trPr>
        <w:tc>
          <w:tcPr>
            <w:tcW w:w="1619" w:type="pct"/>
          </w:tcPr>
          <w:p w14:paraId="2932386C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กิจการอื่น</w:t>
            </w:r>
          </w:p>
        </w:tc>
        <w:tc>
          <w:tcPr>
            <w:tcW w:w="580" w:type="pct"/>
            <w:tcBorders>
              <w:left w:val="nil"/>
            </w:tcBorders>
          </w:tcPr>
          <w:p w14:paraId="06AB44C1" w14:textId="77777777" w:rsidR="00252856" w:rsidRPr="006375B5" w:rsidRDefault="00252856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shd w:val="clear" w:color="auto" w:fill="auto"/>
          </w:tcPr>
          <w:p w14:paraId="73795875" w14:textId="2CA61EDB" w:rsidR="00252856" w:rsidRPr="006375B5" w:rsidRDefault="00C121B2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25</w:t>
            </w:r>
          </w:p>
        </w:tc>
        <w:tc>
          <w:tcPr>
            <w:tcW w:w="131" w:type="pct"/>
            <w:shd w:val="clear" w:color="auto" w:fill="auto"/>
          </w:tcPr>
          <w:p w14:paraId="11437120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shd w:val="clear" w:color="auto" w:fill="auto"/>
          </w:tcPr>
          <w:p w14:paraId="63578C66" w14:textId="6963CC8E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27</w:t>
            </w:r>
          </w:p>
        </w:tc>
        <w:tc>
          <w:tcPr>
            <w:tcW w:w="132" w:type="pct"/>
          </w:tcPr>
          <w:p w14:paraId="30B2129A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A8066DA" w14:textId="57727DBD" w:rsidR="00252856" w:rsidRPr="006375B5" w:rsidRDefault="002476DD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6AF688EB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0EEF8367" w14:textId="6936C748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</w:tr>
      <w:tr w:rsidR="00252856" w:rsidRPr="006375B5" w14:paraId="0A07333D" w14:textId="77777777" w:rsidTr="00AE55B4">
        <w:trPr>
          <w:trHeight w:val="155"/>
        </w:trPr>
        <w:tc>
          <w:tcPr>
            <w:tcW w:w="1619" w:type="pct"/>
          </w:tcPr>
          <w:p w14:paraId="6F0CB745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580" w:type="pct"/>
            <w:tcBorders>
              <w:left w:val="nil"/>
            </w:tcBorders>
          </w:tcPr>
          <w:p w14:paraId="55DFCF1F" w14:textId="77777777" w:rsidR="00252856" w:rsidRPr="006375B5" w:rsidRDefault="00252856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  <w:shd w:val="clear" w:color="auto" w:fill="auto"/>
          </w:tcPr>
          <w:p w14:paraId="0619B840" w14:textId="54FF5ADE" w:rsidR="00252856" w:rsidRPr="006375B5" w:rsidRDefault="00C121B2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26</w:t>
            </w:r>
          </w:p>
        </w:tc>
        <w:tc>
          <w:tcPr>
            <w:tcW w:w="131" w:type="pct"/>
            <w:shd w:val="clear" w:color="auto" w:fill="auto"/>
          </w:tcPr>
          <w:p w14:paraId="23BE1684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single" w:sz="4" w:space="0" w:color="auto"/>
            </w:tcBorders>
            <w:shd w:val="clear" w:color="auto" w:fill="auto"/>
          </w:tcPr>
          <w:p w14:paraId="4E728052" w14:textId="2DC41232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32" w:type="pct"/>
          </w:tcPr>
          <w:p w14:paraId="19B1B6BD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51BC282E" w14:textId="63E8D428" w:rsidR="00252856" w:rsidRPr="006375B5" w:rsidRDefault="00C6428C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3A5E5D67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  <w:tcBorders>
              <w:bottom w:val="single" w:sz="4" w:space="0" w:color="auto"/>
            </w:tcBorders>
          </w:tcPr>
          <w:p w14:paraId="51321973" w14:textId="7C1370DB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252856" w:rsidRPr="006375B5" w14:paraId="1DFD7B81" w14:textId="77777777" w:rsidTr="00AE55B4">
        <w:trPr>
          <w:trHeight w:val="155"/>
        </w:trPr>
        <w:tc>
          <w:tcPr>
            <w:tcW w:w="1619" w:type="pct"/>
          </w:tcPr>
          <w:p w14:paraId="51455232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6B6F3A5A" w14:textId="77777777" w:rsidR="00252856" w:rsidRPr="006375B5" w:rsidRDefault="00252856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51E8802" w14:textId="3AA32453" w:rsidR="00252856" w:rsidRPr="006375B5" w:rsidRDefault="00C121B2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131" w:type="pct"/>
            <w:shd w:val="clear" w:color="auto" w:fill="auto"/>
          </w:tcPr>
          <w:p w14:paraId="1F546B34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A15F65" w14:textId="116FF80F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60</w:t>
            </w:r>
          </w:p>
        </w:tc>
        <w:tc>
          <w:tcPr>
            <w:tcW w:w="132" w:type="pct"/>
          </w:tcPr>
          <w:p w14:paraId="3DD54D54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3B046CBA" w14:textId="798C8B5F" w:rsidR="00252856" w:rsidRPr="006375B5" w:rsidRDefault="002476DD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497</w:t>
            </w:r>
          </w:p>
        </w:tc>
        <w:tc>
          <w:tcPr>
            <w:tcW w:w="131" w:type="pct"/>
          </w:tcPr>
          <w:p w14:paraId="33CBF3E9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</w:tcPr>
          <w:p w14:paraId="32591167" w14:textId="1BBF737D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407</w:t>
            </w:r>
          </w:p>
        </w:tc>
      </w:tr>
      <w:tr w:rsidR="00252856" w:rsidRPr="006375B5" w14:paraId="3654CD64" w14:textId="77777777" w:rsidTr="00AE55B4">
        <w:trPr>
          <w:trHeight w:val="58"/>
        </w:trPr>
        <w:tc>
          <w:tcPr>
            <w:tcW w:w="1619" w:type="pct"/>
          </w:tcPr>
          <w:p w14:paraId="3BF13F1E" w14:textId="77777777" w:rsidR="00252856" w:rsidRPr="006375B5" w:rsidRDefault="00252856" w:rsidP="00252856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  <w:p w14:paraId="2077CA99" w14:textId="019493A8" w:rsidR="00252856" w:rsidRPr="006375B5" w:rsidRDefault="00252856" w:rsidP="00252856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2EA4150B" w14:textId="77777777" w:rsidR="00252856" w:rsidRPr="006375B5" w:rsidRDefault="00252856" w:rsidP="00252856">
            <w:pPr>
              <w:tabs>
                <w:tab w:val="clear" w:pos="680"/>
              </w:tabs>
              <w:spacing w:line="80" w:lineRule="exact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  <w:shd w:val="clear" w:color="auto" w:fill="auto"/>
          </w:tcPr>
          <w:p w14:paraId="67C80915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  <w:shd w:val="clear" w:color="auto" w:fill="auto"/>
          </w:tcPr>
          <w:p w14:paraId="00114C6A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8" w:type="pct"/>
            <w:tcBorders>
              <w:top w:val="single" w:sz="4" w:space="0" w:color="auto"/>
            </w:tcBorders>
            <w:shd w:val="clear" w:color="auto" w:fill="auto"/>
          </w:tcPr>
          <w:p w14:paraId="32AD338F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2" w:type="pct"/>
          </w:tcPr>
          <w:p w14:paraId="399FBF81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40829513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</w:tcPr>
          <w:p w14:paraId="6C9DD23E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sz="4" w:space="0" w:color="auto"/>
            </w:tcBorders>
          </w:tcPr>
          <w:p w14:paraId="7D977447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</w:tr>
      <w:tr w:rsidR="00252856" w:rsidRPr="006375B5" w14:paraId="681A4DEE" w14:textId="77777777" w:rsidTr="00AE55B4">
        <w:trPr>
          <w:trHeight w:val="155"/>
        </w:trPr>
        <w:tc>
          <w:tcPr>
            <w:tcW w:w="1619" w:type="pct"/>
          </w:tcPr>
          <w:p w14:paraId="6E584A12" w14:textId="77777777" w:rsidR="00252856" w:rsidRPr="006375B5" w:rsidRDefault="00252856" w:rsidP="00252856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0" w:type="pct"/>
            <w:tcBorders>
              <w:left w:val="nil"/>
            </w:tcBorders>
          </w:tcPr>
          <w:p w14:paraId="4C1E7F16" w14:textId="77777777" w:rsidR="00252856" w:rsidRPr="006375B5" w:rsidRDefault="00252856" w:rsidP="0025285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double" w:sz="4" w:space="0" w:color="auto"/>
            </w:tcBorders>
            <w:shd w:val="clear" w:color="auto" w:fill="auto"/>
          </w:tcPr>
          <w:p w14:paraId="48FE5438" w14:textId="0BE96AB1" w:rsidR="00252856" w:rsidRPr="006375B5" w:rsidRDefault="00C121B2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131" w:type="pct"/>
            <w:shd w:val="clear" w:color="auto" w:fill="auto"/>
          </w:tcPr>
          <w:p w14:paraId="5FF1D164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double" w:sz="4" w:space="0" w:color="auto"/>
            </w:tcBorders>
            <w:shd w:val="clear" w:color="auto" w:fill="auto"/>
          </w:tcPr>
          <w:p w14:paraId="5AFADC7E" w14:textId="0DD35202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60</w:t>
            </w:r>
          </w:p>
        </w:tc>
        <w:tc>
          <w:tcPr>
            <w:tcW w:w="132" w:type="pct"/>
          </w:tcPr>
          <w:p w14:paraId="64E9AE94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double" w:sz="4" w:space="0" w:color="auto"/>
            </w:tcBorders>
          </w:tcPr>
          <w:p w14:paraId="73DB57AD" w14:textId="0DC78F47" w:rsidR="00252856" w:rsidRPr="006375B5" w:rsidRDefault="002476DD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2,153</w:t>
            </w:r>
          </w:p>
        </w:tc>
        <w:tc>
          <w:tcPr>
            <w:tcW w:w="131" w:type="pct"/>
          </w:tcPr>
          <w:p w14:paraId="40BF87FA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bottom w:val="double" w:sz="4" w:space="0" w:color="auto"/>
            </w:tcBorders>
          </w:tcPr>
          <w:p w14:paraId="0ED04CAD" w14:textId="0E73B3A6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619</w:t>
            </w:r>
          </w:p>
        </w:tc>
      </w:tr>
    </w:tbl>
    <w:p w14:paraId="17E67297" w14:textId="77777777" w:rsidR="004D44EA" w:rsidRDefault="004D44EA" w:rsidP="004D44EA">
      <w:pPr>
        <w:pStyle w:val="Heading6"/>
        <w:tabs>
          <w:tab w:val="left" w:pos="540"/>
        </w:tabs>
        <w:ind w:left="900"/>
        <w:jc w:val="both"/>
        <w:rPr>
          <w:rFonts w:asciiTheme="majorBidi" w:hAnsiTheme="majorBidi" w:cstheme="majorBidi"/>
          <w:sz w:val="30"/>
          <w:szCs w:val="30"/>
          <w:cs/>
        </w:rPr>
      </w:pPr>
    </w:p>
    <w:p w14:paraId="3FB5C35C" w14:textId="7EC6BD47" w:rsidR="00CE068C" w:rsidRPr="006375B5" w:rsidRDefault="004D44EA" w:rsidP="006F63C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cs/>
        </w:rPr>
        <w:br w:type="column"/>
      </w:r>
      <w:r w:rsidR="00F53892" w:rsidRPr="006375B5">
        <w:rPr>
          <w:rFonts w:asciiTheme="majorBidi" w:hAnsiTheme="majorBidi" w:cstheme="majorBidi"/>
          <w:sz w:val="30"/>
          <w:szCs w:val="30"/>
          <w:cs/>
        </w:rPr>
        <w:lastRenderedPageBreak/>
        <w:t>ค่าใช้จ่าย</w:t>
      </w:r>
      <w:r w:rsidR="00CE068C" w:rsidRPr="006375B5">
        <w:rPr>
          <w:rFonts w:asciiTheme="majorBidi" w:hAnsiTheme="majorBidi" w:cstheme="majorBidi"/>
          <w:sz w:val="30"/>
          <w:szCs w:val="30"/>
          <w:cs/>
        </w:rPr>
        <w:t>ผลประโยชน์ของพนักงาน</w:t>
      </w:r>
      <w:r w:rsidR="00003A43" w:rsidRPr="006375B5">
        <w:rPr>
          <w:rFonts w:asciiTheme="majorBidi" w:hAnsiTheme="majorBidi" w:cstheme="majorBidi"/>
          <w:sz w:val="30"/>
          <w:szCs w:val="30"/>
        </w:rPr>
        <w:t xml:space="preserve"> </w:t>
      </w:r>
    </w:p>
    <w:p w14:paraId="2FBADC03" w14:textId="3E66C9F8" w:rsidR="0028386B" w:rsidRPr="006375B5" w:rsidRDefault="0028386B" w:rsidP="0028386B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916"/>
        <w:gridCol w:w="1044"/>
        <w:gridCol w:w="1170"/>
        <w:gridCol w:w="236"/>
        <w:gridCol w:w="1204"/>
        <w:gridCol w:w="270"/>
        <w:gridCol w:w="1080"/>
        <w:gridCol w:w="236"/>
        <w:gridCol w:w="1024"/>
      </w:tblGrid>
      <w:tr w:rsidR="00A3784B" w:rsidRPr="006375B5" w14:paraId="172F45A7" w14:textId="77777777" w:rsidTr="00C03241">
        <w:trPr>
          <w:tblHeader/>
        </w:trPr>
        <w:tc>
          <w:tcPr>
            <w:tcW w:w="2916" w:type="dxa"/>
          </w:tcPr>
          <w:p w14:paraId="648B4786" w14:textId="77777777" w:rsidR="00A3784B" w:rsidRPr="006375B5" w:rsidRDefault="00A3784B" w:rsidP="00EC6807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5D68393C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</w:tcPr>
          <w:p w14:paraId="4E43C056" w14:textId="2E891E9D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368939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7F3B0B59" w14:textId="7EB20FCD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6375B5" w14:paraId="27EAC694" w14:textId="77777777" w:rsidTr="007C28F1">
        <w:trPr>
          <w:tblHeader/>
        </w:trPr>
        <w:tc>
          <w:tcPr>
            <w:tcW w:w="2916" w:type="dxa"/>
          </w:tcPr>
          <w:p w14:paraId="4716E28E" w14:textId="77777777" w:rsidR="00AE55B4" w:rsidRPr="006375B5" w:rsidRDefault="00AE55B4" w:rsidP="00AE55B4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04184AA7" w14:textId="47130E4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170" w:type="dxa"/>
          </w:tcPr>
          <w:p w14:paraId="53FE3953" w14:textId="5D23168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25285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36" w:type="dxa"/>
          </w:tcPr>
          <w:p w14:paraId="5AEA19E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1F01984" w14:textId="35199AA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25285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530FC70D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F541F5B" w14:textId="7552E2F3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25285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36" w:type="dxa"/>
          </w:tcPr>
          <w:p w14:paraId="7943B38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54B6191" w14:textId="3B2CFD8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25285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A3784B" w:rsidRPr="006375B5" w14:paraId="08F6DCB4" w14:textId="77777777" w:rsidTr="00A3784B">
        <w:trPr>
          <w:tblHeader/>
        </w:trPr>
        <w:tc>
          <w:tcPr>
            <w:tcW w:w="2916" w:type="dxa"/>
          </w:tcPr>
          <w:p w14:paraId="7011C4EE" w14:textId="77777777" w:rsidR="00A3784B" w:rsidRPr="006375B5" w:rsidRDefault="00A3784B" w:rsidP="00EC68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44" w:type="dxa"/>
          </w:tcPr>
          <w:p w14:paraId="6CA14568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7"/>
          </w:tcPr>
          <w:p w14:paraId="74BCC5A2" w14:textId="32F49913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252856" w:rsidRPr="006375B5" w14:paraId="1CBEA27A" w14:textId="77777777" w:rsidTr="00C03241">
        <w:tc>
          <w:tcPr>
            <w:tcW w:w="2916" w:type="dxa"/>
          </w:tcPr>
          <w:p w14:paraId="017D9AD2" w14:textId="408D45B5" w:rsidR="00252856" w:rsidRPr="006375B5" w:rsidRDefault="00252856" w:rsidP="0025285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เงินเดือน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ค่าแรง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และโบนัส</w:t>
            </w:r>
          </w:p>
        </w:tc>
        <w:tc>
          <w:tcPr>
            <w:tcW w:w="1044" w:type="dxa"/>
          </w:tcPr>
          <w:p w14:paraId="06DFE33B" w14:textId="77777777" w:rsidR="00252856" w:rsidRPr="006375B5" w:rsidRDefault="00252856" w:rsidP="002528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4AA90AF5" w14:textId="4641FFC1" w:rsidR="00252856" w:rsidRPr="006375B5" w:rsidRDefault="00FC3477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1,070</w:t>
            </w:r>
          </w:p>
        </w:tc>
        <w:tc>
          <w:tcPr>
            <w:tcW w:w="236" w:type="dxa"/>
          </w:tcPr>
          <w:p w14:paraId="52163A56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9C8D8AC" w14:textId="793A93D5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0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97</w:t>
            </w:r>
          </w:p>
        </w:tc>
        <w:tc>
          <w:tcPr>
            <w:tcW w:w="270" w:type="dxa"/>
          </w:tcPr>
          <w:p w14:paraId="692D19BF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241975F" w14:textId="2BE785B6" w:rsidR="00252856" w:rsidRPr="006375B5" w:rsidRDefault="00345055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286</w:t>
            </w:r>
          </w:p>
        </w:tc>
        <w:tc>
          <w:tcPr>
            <w:tcW w:w="236" w:type="dxa"/>
          </w:tcPr>
          <w:p w14:paraId="2958C8F7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E228113" w14:textId="66329A50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302</w:t>
            </w:r>
          </w:p>
        </w:tc>
      </w:tr>
      <w:tr w:rsidR="00252856" w:rsidRPr="006375B5" w14:paraId="3930BD21" w14:textId="77777777" w:rsidTr="00C03241">
        <w:tc>
          <w:tcPr>
            <w:tcW w:w="2916" w:type="dxa"/>
          </w:tcPr>
          <w:p w14:paraId="586BDD5D" w14:textId="0588677B" w:rsidR="00252856" w:rsidRPr="006375B5" w:rsidRDefault="00252856" w:rsidP="00252856">
            <w:pPr>
              <w:spacing w:line="240" w:lineRule="auto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pacing w:val="-4"/>
                <w:sz w:val="30"/>
                <w:szCs w:val="30"/>
                <w:cs/>
              </w:rPr>
              <w:t>โครงการผลประโยชน์ที่กำหนดไว้</w:t>
            </w:r>
          </w:p>
        </w:tc>
        <w:tc>
          <w:tcPr>
            <w:tcW w:w="1044" w:type="dxa"/>
          </w:tcPr>
          <w:p w14:paraId="33DBF96C" w14:textId="3E84546F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</w:t>
            </w:r>
            <w:r w:rsidR="0020710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6052CD00" w14:textId="60D13B26" w:rsidR="00252856" w:rsidRPr="006375B5" w:rsidRDefault="00FC3477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8F6D10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1733186B" w14:textId="3FC9B0A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58</w:t>
            </w:r>
          </w:p>
        </w:tc>
        <w:tc>
          <w:tcPr>
            <w:tcW w:w="270" w:type="dxa"/>
            <w:vAlign w:val="bottom"/>
          </w:tcPr>
          <w:p w14:paraId="1E3C78C5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0F1E460" w14:textId="0E18B672" w:rsidR="00252856" w:rsidRPr="006375B5" w:rsidRDefault="00345055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1</w:t>
            </w:r>
            <w:r w:rsidR="00345D81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vAlign w:val="bottom"/>
          </w:tcPr>
          <w:p w14:paraId="2AD3034E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7C32854C" w14:textId="269C0718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</w:tr>
      <w:tr w:rsidR="00252856" w:rsidRPr="006375B5" w14:paraId="3C9FD583" w14:textId="77777777" w:rsidTr="00C03241">
        <w:tc>
          <w:tcPr>
            <w:tcW w:w="2916" w:type="dxa"/>
          </w:tcPr>
          <w:p w14:paraId="1DD47308" w14:textId="77777777" w:rsidR="00252856" w:rsidRPr="006375B5" w:rsidRDefault="00252856" w:rsidP="00252856">
            <w:pPr>
              <w:tabs>
                <w:tab w:val="clear" w:pos="227"/>
                <w:tab w:val="clear" w:pos="2580"/>
                <w:tab w:val="left" w:pos="2498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โครงการสมทบเงินที่กำหนดไว้</w:t>
            </w:r>
          </w:p>
        </w:tc>
        <w:tc>
          <w:tcPr>
            <w:tcW w:w="1044" w:type="dxa"/>
          </w:tcPr>
          <w:p w14:paraId="25B1DC4A" w14:textId="77777777" w:rsidR="00252856" w:rsidRPr="006375B5" w:rsidRDefault="00252856" w:rsidP="002528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7A4DBDCA" w14:textId="375C8F72" w:rsidR="00252856" w:rsidRPr="006375B5" w:rsidRDefault="00FC3477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376DDF4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522D9EF3" w14:textId="625CC92F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  <w:vAlign w:val="bottom"/>
          </w:tcPr>
          <w:p w14:paraId="3B37AACB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19FF168" w14:textId="6CBFD8A1" w:rsidR="00252856" w:rsidRPr="006375B5" w:rsidRDefault="00345055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14</w:t>
            </w:r>
          </w:p>
        </w:tc>
        <w:tc>
          <w:tcPr>
            <w:tcW w:w="236" w:type="dxa"/>
            <w:vAlign w:val="bottom"/>
          </w:tcPr>
          <w:p w14:paraId="4FFCFD72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3793D003" w14:textId="1A021C2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13</w:t>
            </w:r>
          </w:p>
        </w:tc>
      </w:tr>
      <w:tr w:rsidR="00252856" w:rsidRPr="006375B5" w14:paraId="60A1459A" w14:textId="77777777" w:rsidTr="00C03241">
        <w:tc>
          <w:tcPr>
            <w:tcW w:w="2916" w:type="dxa"/>
          </w:tcPr>
          <w:p w14:paraId="5ACED4EF" w14:textId="77777777" w:rsidR="00252856" w:rsidRPr="006375B5" w:rsidRDefault="00252856" w:rsidP="00252856">
            <w:pPr>
              <w:tabs>
                <w:tab w:val="clear" w:pos="227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อื่นๆ</w:t>
            </w:r>
          </w:p>
        </w:tc>
        <w:tc>
          <w:tcPr>
            <w:tcW w:w="1044" w:type="dxa"/>
          </w:tcPr>
          <w:p w14:paraId="0881A571" w14:textId="77777777" w:rsidR="00252856" w:rsidRPr="006375B5" w:rsidRDefault="00252856" w:rsidP="0025285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4BCBC691" w14:textId="24BC1ACD" w:rsidR="00252856" w:rsidRPr="006375B5" w:rsidRDefault="00FC3477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19</w:t>
            </w:r>
            <w:r w:rsidR="001202A2"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8D782C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45482579" w14:textId="189D1AE1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198</w:t>
            </w:r>
          </w:p>
        </w:tc>
        <w:tc>
          <w:tcPr>
            <w:tcW w:w="270" w:type="dxa"/>
            <w:vAlign w:val="bottom"/>
          </w:tcPr>
          <w:p w14:paraId="7BD2659A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190AC32" w14:textId="23CDBA78" w:rsidR="00252856" w:rsidRPr="006375B5" w:rsidRDefault="00345055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25</w:t>
            </w:r>
          </w:p>
        </w:tc>
        <w:tc>
          <w:tcPr>
            <w:tcW w:w="236" w:type="dxa"/>
            <w:vAlign w:val="bottom"/>
          </w:tcPr>
          <w:p w14:paraId="362ADFB1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25D467DD" w14:textId="110B98C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</w:tr>
      <w:tr w:rsidR="00252856" w:rsidRPr="006375B5" w14:paraId="407EDF5C" w14:textId="77777777" w:rsidTr="00C03241">
        <w:tc>
          <w:tcPr>
            <w:tcW w:w="2916" w:type="dxa"/>
          </w:tcPr>
          <w:p w14:paraId="25F80741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44" w:type="dxa"/>
          </w:tcPr>
          <w:p w14:paraId="58984A37" w14:textId="568DD426" w:rsidR="00252856" w:rsidRPr="00345D81" w:rsidRDefault="00345D81" w:rsidP="00345D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 w:rsidRPr="00345D81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23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3B0814" w14:textId="707A2E44" w:rsidR="00252856" w:rsidRPr="006375B5" w:rsidRDefault="00FC3477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1,3</w:t>
            </w:r>
            <w:r w:rsidR="001202A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83</w:t>
            </w:r>
          </w:p>
        </w:tc>
        <w:tc>
          <w:tcPr>
            <w:tcW w:w="236" w:type="dxa"/>
            <w:vAlign w:val="bottom"/>
          </w:tcPr>
          <w:p w14:paraId="6EB1BB55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6CA471" w14:textId="1667A13F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39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  <w:vAlign w:val="bottom"/>
          </w:tcPr>
          <w:p w14:paraId="69ED4091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D2D962" w14:textId="78BDBE49" w:rsidR="00252856" w:rsidRPr="006375B5" w:rsidRDefault="00345055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  <w:cs/>
              </w:rPr>
              <w:t>33</w:t>
            </w:r>
            <w:r w:rsidR="00345D81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36" w:type="dxa"/>
            <w:vAlign w:val="bottom"/>
          </w:tcPr>
          <w:p w14:paraId="2CEA7538" w14:textId="77777777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9FBF69" w14:textId="25843F85" w:rsidR="00252856" w:rsidRPr="006375B5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51</w:t>
            </w:r>
          </w:p>
        </w:tc>
      </w:tr>
    </w:tbl>
    <w:p w14:paraId="711F5BA4" w14:textId="0D9E791B" w:rsidR="002818FE" w:rsidRPr="006375B5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40CB403C" w14:textId="6154110F" w:rsidR="00EE056E" w:rsidRPr="006375B5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โครงการสมทบเงินที่กำหนดไว้</w:t>
      </w:r>
    </w:p>
    <w:p w14:paraId="506C245F" w14:textId="77777777" w:rsidR="00EE056E" w:rsidRPr="004D44EA" w:rsidRDefault="00EE056E" w:rsidP="004526BB">
      <w:pPr>
        <w:spacing w:line="240" w:lineRule="auto"/>
        <w:rPr>
          <w:rFonts w:ascii="Angsana New" w:hAnsi="Angsana New"/>
          <w:sz w:val="30"/>
          <w:szCs w:val="30"/>
        </w:rPr>
      </w:pPr>
    </w:p>
    <w:p w14:paraId="5FBC43E6" w14:textId="1FF1448F" w:rsidR="00EE056E" w:rsidRPr="006375B5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ได้จัดตั้งกองทุนสำรองเลี้ยงชีพสำหรับพนักงานของกลุ่มบริษัทบนพื้นฐานความสมัครใจของพนักงานในการเป็นสมาชิกของกองทุน โดยพนักงานจ่ายเงินสะสมในอัตราร้อยละ </w:t>
      </w:r>
      <w:r w:rsidR="00667C92">
        <w:rPr>
          <w:rFonts w:ascii="Angsana New" w:hAnsi="Angsana New"/>
          <w:sz w:val="30"/>
          <w:szCs w:val="30"/>
        </w:rPr>
        <w:t>5</w:t>
      </w:r>
      <w:r w:rsidR="00A80CD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C26841">
        <w:rPr>
          <w:rFonts w:ascii="Angsana New" w:hAnsi="Angsana New"/>
          <w:sz w:val="30"/>
          <w:szCs w:val="30"/>
        </w:rPr>
        <w:t>15</w:t>
      </w:r>
      <w:r w:rsidR="00A80CD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</w:t>
      </w:r>
      <w:r w:rsidR="00B20E46">
        <w:rPr>
          <w:rFonts w:ascii="Angsana New" w:hAnsi="Angsana New"/>
          <w:i/>
          <w:iCs/>
          <w:sz w:val="30"/>
          <w:szCs w:val="30"/>
        </w:rPr>
        <w:t>5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667C92">
        <w:rPr>
          <w:rFonts w:ascii="Angsana New" w:hAnsi="Angsana New"/>
          <w:i/>
          <w:iCs/>
          <w:sz w:val="30"/>
          <w:szCs w:val="30"/>
        </w:rPr>
        <w:t>5</w:t>
      </w:r>
      <w:r w:rsidR="00A80CD1"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6E9C" w:rsidRPr="006375B5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15</w:t>
      </w:r>
      <w:r w:rsidRPr="006375B5">
        <w:rPr>
          <w:rFonts w:ascii="Angsana New" w:hAnsi="Angsana New"/>
          <w:i/>
          <w:iCs/>
          <w:sz w:val="30"/>
          <w:szCs w:val="30"/>
          <w:cs/>
        </w:rPr>
        <w:t>)</w:t>
      </w:r>
      <w:r w:rsidRPr="006375B5">
        <w:rPr>
          <w:rFonts w:ascii="Angsana New" w:hAnsi="Angsana New"/>
          <w:sz w:val="30"/>
          <w:szCs w:val="30"/>
          <w:cs/>
        </w:rPr>
        <w:t xml:space="preserve"> ของเงินเดือนทุกเดือน และกลุ่มบริษัทจ่ายสมทบในอัตราร้อยละ </w:t>
      </w:r>
      <w:r w:rsidR="00667C92">
        <w:rPr>
          <w:rFonts w:ascii="Angsana New" w:hAnsi="Angsana New"/>
          <w:sz w:val="30"/>
          <w:szCs w:val="30"/>
        </w:rPr>
        <w:t>5</w:t>
      </w:r>
      <w:r w:rsidR="00A80CD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C26841">
        <w:rPr>
          <w:rFonts w:ascii="Angsana New" w:hAnsi="Angsana New"/>
          <w:sz w:val="30"/>
          <w:szCs w:val="30"/>
        </w:rPr>
        <w:t>10</w:t>
      </w:r>
      <w:r w:rsidR="00A80CD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</w:t>
      </w:r>
      <w:r w:rsidR="00B20E46">
        <w:rPr>
          <w:rFonts w:ascii="Angsana New" w:hAnsi="Angsana New"/>
          <w:i/>
          <w:iCs/>
          <w:sz w:val="30"/>
          <w:szCs w:val="30"/>
        </w:rPr>
        <w:t>5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667C92">
        <w:rPr>
          <w:rFonts w:ascii="Angsana New" w:hAnsi="Angsana New"/>
          <w:i/>
          <w:iCs/>
          <w:sz w:val="30"/>
          <w:szCs w:val="30"/>
        </w:rPr>
        <w:t>5</w:t>
      </w:r>
      <w:r w:rsidR="00A80CD1"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10</w:t>
      </w:r>
      <w:r w:rsidRPr="006375B5">
        <w:rPr>
          <w:rFonts w:ascii="Angsana New" w:hAnsi="Angsana New"/>
          <w:i/>
          <w:iCs/>
          <w:sz w:val="30"/>
          <w:szCs w:val="30"/>
          <w:cs/>
        </w:rPr>
        <w:t>)</w:t>
      </w:r>
      <w:r w:rsidRPr="006375B5">
        <w:rPr>
          <w:rFonts w:ascii="Angsana New" w:hAnsi="Angsana New"/>
          <w:sz w:val="30"/>
          <w:szCs w:val="30"/>
          <w:cs/>
        </w:rPr>
        <w:t xml:space="preserve"> ของเงินเดือนของพนักงานทุกเดือน กองทุนสำรองเลี้ยงชีพนี้ได้จดทะเบียนเป็นกองทุนสำรองเลี้ยงชีพตามข้อกำหนดของกระทรวงการคลังและจัดการกองทุนโดยผู้จัดการกองทุนที่ได้รับอนุญาต</w:t>
      </w:r>
    </w:p>
    <w:p w14:paraId="1357FE89" w14:textId="5B0B91B2" w:rsidR="005206E0" w:rsidRPr="004D44EA" w:rsidRDefault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x-none" w:eastAsia="x-none"/>
        </w:rPr>
      </w:pPr>
    </w:p>
    <w:p w14:paraId="2AC74C41" w14:textId="0D5EFDC7" w:rsidR="007A1C6E" w:rsidRPr="006375B5" w:rsidRDefault="007A1C6E" w:rsidP="00003A43">
      <w:pPr>
        <w:pStyle w:val="Heading6"/>
        <w:numPr>
          <w:ilvl w:val="0"/>
          <w:numId w:val="16"/>
        </w:numPr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ค่าใช้จ่ายตามลักษณะ</w:t>
      </w:r>
      <w:r w:rsidR="00003A43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410C616C" w14:textId="77777777" w:rsidR="007A1C6E" w:rsidRPr="006375B5" w:rsidRDefault="007A1C6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Theme="majorBidi" w:hAnsiTheme="majorBidi" w:cstheme="majorBidi"/>
          <w:sz w:val="30"/>
          <w:szCs w:val="30"/>
        </w:rPr>
      </w:pPr>
    </w:p>
    <w:tbl>
      <w:tblPr>
        <w:tblW w:w="9108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3987"/>
        <w:gridCol w:w="1080"/>
        <w:gridCol w:w="236"/>
        <w:gridCol w:w="1114"/>
        <w:gridCol w:w="270"/>
        <w:gridCol w:w="1170"/>
        <w:gridCol w:w="236"/>
        <w:gridCol w:w="1015"/>
      </w:tblGrid>
      <w:tr w:rsidR="007A1C6E" w:rsidRPr="006375B5" w14:paraId="6FD9A6EB" w14:textId="77777777" w:rsidTr="00AE55B4">
        <w:trPr>
          <w:tblHeader/>
        </w:trPr>
        <w:tc>
          <w:tcPr>
            <w:tcW w:w="3987" w:type="dxa"/>
          </w:tcPr>
          <w:p w14:paraId="13023FB5" w14:textId="77777777" w:rsidR="007A1C6E" w:rsidRPr="006375B5" w:rsidRDefault="007A1C6E" w:rsidP="00BB1ABB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0" w:type="dxa"/>
            <w:gridSpan w:val="3"/>
          </w:tcPr>
          <w:p w14:paraId="5852C391" w14:textId="77777777" w:rsidR="007A1C6E" w:rsidRPr="006375B5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A257015" w14:textId="77777777" w:rsidR="007A1C6E" w:rsidRPr="006375B5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21" w:type="dxa"/>
            <w:gridSpan w:val="3"/>
          </w:tcPr>
          <w:p w14:paraId="0949D0BD" w14:textId="77777777" w:rsidR="007A1C6E" w:rsidRPr="006375B5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6375B5" w14:paraId="5A032BA3" w14:textId="77777777" w:rsidTr="00AE55B4">
        <w:trPr>
          <w:tblHeader/>
        </w:trPr>
        <w:tc>
          <w:tcPr>
            <w:tcW w:w="3987" w:type="dxa"/>
          </w:tcPr>
          <w:p w14:paraId="226F41E8" w14:textId="77777777" w:rsidR="00AE55B4" w:rsidRPr="006375B5" w:rsidRDefault="00AE55B4" w:rsidP="00AE55B4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1403787" w14:textId="74A11C99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B20E4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36" w:type="dxa"/>
          </w:tcPr>
          <w:p w14:paraId="379EEC2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</w:tcPr>
          <w:p w14:paraId="66D60076" w14:textId="30DF5064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B20E4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3ADC9179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AC5AA4C" w14:textId="0196859A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B20E4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36" w:type="dxa"/>
          </w:tcPr>
          <w:p w14:paraId="4C22E93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</w:tcPr>
          <w:p w14:paraId="7258F6DB" w14:textId="602E399A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B20E46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A80CD1" w:rsidRPr="006375B5" w14:paraId="4F730963" w14:textId="77777777" w:rsidTr="00AE55B4">
        <w:trPr>
          <w:tblHeader/>
        </w:trPr>
        <w:tc>
          <w:tcPr>
            <w:tcW w:w="3987" w:type="dxa"/>
          </w:tcPr>
          <w:p w14:paraId="62E22E2D" w14:textId="77777777" w:rsidR="00A80CD1" w:rsidRPr="006375B5" w:rsidRDefault="00A80CD1" w:rsidP="00A80CD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121" w:type="dxa"/>
            <w:gridSpan w:val="7"/>
          </w:tcPr>
          <w:p w14:paraId="1A1269D6" w14:textId="77777777" w:rsidR="00A80CD1" w:rsidRPr="006375B5" w:rsidRDefault="00A80CD1" w:rsidP="00A80C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20E46" w:rsidRPr="006375B5" w14:paraId="3C8BE1FA" w14:textId="77777777" w:rsidTr="00AE55B4">
        <w:tc>
          <w:tcPr>
            <w:tcW w:w="3987" w:type="dxa"/>
          </w:tcPr>
          <w:p w14:paraId="6EE11044" w14:textId="63B220DC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2807"/>
              </w:tabs>
              <w:ind w:left="18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ค่าใช้จ่ายผลประโยชน์พนักงาน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4B3A02A1" w14:textId="56717EF1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1,3</w:t>
            </w:r>
            <w:r w:rsidR="0012532E">
              <w:rPr>
                <w:rFonts w:asciiTheme="majorBidi" w:eastAsia="Times New Roman" w:hAnsiTheme="majorBidi" w:cstheme="majorBidi"/>
                <w:sz w:val="30"/>
                <w:szCs w:val="30"/>
              </w:rPr>
              <w:t>83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83B322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67BCE41" w14:textId="2049304E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,399</w:t>
            </w:r>
          </w:p>
        </w:tc>
        <w:tc>
          <w:tcPr>
            <w:tcW w:w="270" w:type="dxa"/>
            <w:vAlign w:val="bottom"/>
          </w:tcPr>
          <w:p w14:paraId="66A48893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1185DFF" w14:textId="216AEF08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33</w:t>
            </w:r>
            <w:r w:rsidR="00345D81"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36" w:type="dxa"/>
            <w:vAlign w:val="bottom"/>
          </w:tcPr>
          <w:p w14:paraId="2EDADD60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1D6B6845" w14:textId="13E1442D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3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51</w:t>
            </w:r>
          </w:p>
        </w:tc>
      </w:tr>
      <w:tr w:rsidR="00B20E46" w:rsidRPr="006375B5" w14:paraId="27FD05E3" w14:textId="77777777" w:rsidTr="00AE55B4">
        <w:tc>
          <w:tcPr>
            <w:tcW w:w="3987" w:type="dxa"/>
          </w:tcPr>
          <w:p w14:paraId="4CF3914F" w14:textId="37106CAA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2807"/>
              </w:tabs>
              <w:ind w:left="18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71A6B07" w14:textId="5E69F83E" w:rsidR="00B20E46" w:rsidRPr="00824F87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1,249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88B188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160F548C" w14:textId="444FFC58" w:rsidR="00B20E46" w:rsidRPr="000E564C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,053</w:t>
            </w:r>
          </w:p>
        </w:tc>
        <w:tc>
          <w:tcPr>
            <w:tcW w:w="270" w:type="dxa"/>
            <w:vAlign w:val="bottom"/>
          </w:tcPr>
          <w:p w14:paraId="652B43CB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7D4A0C8" w14:textId="5DC31A4B" w:rsidR="00B20E46" w:rsidRPr="00824F87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146</w:t>
            </w:r>
          </w:p>
        </w:tc>
        <w:tc>
          <w:tcPr>
            <w:tcW w:w="236" w:type="dxa"/>
            <w:vAlign w:val="bottom"/>
          </w:tcPr>
          <w:p w14:paraId="4328F0EC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14AF6687" w14:textId="7AAD65FA" w:rsidR="00B20E46" w:rsidRPr="000E564C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158</w:t>
            </w:r>
          </w:p>
        </w:tc>
      </w:tr>
      <w:tr w:rsidR="00B20E46" w:rsidRPr="006375B5" w14:paraId="05C57CDD" w14:textId="77777777" w:rsidTr="00AE55B4">
        <w:tc>
          <w:tcPr>
            <w:tcW w:w="3987" w:type="dxa"/>
          </w:tcPr>
          <w:p w14:paraId="0D2C3AEB" w14:textId="71446C84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ค่าใช้จ่ายในการโอนกรรมสิทธิ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74DD078F" w14:textId="669104AC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432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E77F002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3A3F6EB1" w14:textId="0750FB09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430</w:t>
            </w:r>
          </w:p>
        </w:tc>
        <w:tc>
          <w:tcPr>
            <w:tcW w:w="270" w:type="dxa"/>
            <w:vAlign w:val="bottom"/>
          </w:tcPr>
          <w:p w14:paraId="2E8660B5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438C283" w14:textId="20D49AEC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08B15B9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32CD370B" w14:textId="29ED8980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left="-90" w:right="-11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-</w:t>
            </w:r>
          </w:p>
        </w:tc>
      </w:tr>
      <w:tr w:rsidR="00B20E46" w:rsidRPr="006375B5" w14:paraId="165AF002" w14:textId="77777777" w:rsidTr="00AE55B4">
        <w:tc>
          <w:tcPr>
            <w:tcW w:w="3987" w:type="dxa"/>
          </w:tcPr>
          <w:p w14:paraId="0453D1ED" w14:textId="594E6DCB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ค่าใช้จ่ายโฆษณา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1EA927F3" w14:textId="4B5FB71F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428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A6E4741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3B0685F" w14:textId="5220BDDC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365</w:t>
            </w:r>
          </w:p>
        </w:tc>
        <w:tc>
          <w:tcPr>
            <w:tcW w:w="270" w:type="dxa"/>
            <w:vAlign w:val="bottom"/>
          </w:tcPr>
          <w:p w14:paraId="31A0E399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4482B51" w14:textId="40C9DF20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51</w:t>
            </w:r>
          </w:p>
        </w:tc>
        <w:tc>
          <w:tcPr>
            <w:tcW w:w="236" w:type="dxa"/>
            <w:vAlign w:val="bottom"/>
          </w:tcPr>
          <w:p w14:paraId="5FB287E2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5F13D18D" w14:textId="3281EE9B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26</w:t>
            </w:r>
          </w:p>
        </w:tc>
      </w:tr>
      <w:tr w:rsidR="00B20E46" w:rsidRPr="006375B5" w14:paraId="366FD644" w14:textId="77777777" w:rsidTr="00AE55B4">
        <w:tc>
          <w:tcPr>
            <w:tcW w:w="3987" w:type="dxa"/>
          </w:tcPr>
          <w:p w14:paraId="60F70F17" w14:textId="6C69C89A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ค่าธรรมเนียมการจัดการ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010ACC80" w14:textId="6A21A7B0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177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653F763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2E463CE0" w14:textId="7300F1C6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114</w:t>
            </w:r>
          </w:p>
        </w:tc>
        <w:tc>
          <w:tcPr>
            <w:tcW w:w="270" w:type="dxa"/>
            <w:vAlign w:val="bottom"/>
          </w:tcPr>
          <w:p w14:paraId="579A2D49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0C82BCA" w14:textId="58484D7B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36" w:type="dxa"/>
            <w:vAlign w:val="bottom"/>
          </w:tcPr>
          <w:p w14:paraId="2A44B382" w14:textId="04C56385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28A754E0" w14:textId="75A0EAD9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7</w:t>
            </w:r>
          </w:p>
        </w:tc>
      </w:tr>
      <w:tr w:rsidR="00B20E46" w:rsidRPr="006375B5" w14:paraId="68D8B780" w14:textId="77777777" w:rsidTr="00AE55B4">
        <w:tc>
          <w:tcPr>
            <w:tcW w:w="3987" w:type="dxa"/>
          </w:tcPr>
          <w:p w14:paraId="167CDB40" w14:textId="24071D7E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ค่าใช้จ่ายเกี่ยวกับสัญญาเช่า 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4EF3D1B5" w14:textId="6FE486A1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  <w:r w:rsidR="0012532E"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AC0F414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7608F9C" w14:textId="1C2EFA3E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36</w:t>
            </w:r>
          </w:p>
        </w:tc>
        <w:tc>
          <w:tcPr>
            <w:tcW w:w="270" w:type="dxa"/>
            <w:vAlign w:val="bottom"/>
          </w:tcPr>
          <w:p w14:paraId="2E7246B0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10EA0CE" w14:textId="68D13A1A" w:rsidR="00B20E46" w:rsidRPr="006375B5" w:rsidRDefault="00146775" w:rsidP="00146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593BFAFE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6D18BB5C" w14:textId="7AA013BD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</w:p>
        </w:tc>
      </w:tr>
      <w:tr w:rsidR="00B20E46" w:rsidRPr="006375B5" w14:paraId="0385B018" w14:textId="77777777" w:rsidTr="00AE55B4">
        <w:tc>
          <w:tcPr>
            <w:tcW w:w="3987" w:type="dxa"/>
          </w:tcPr>
          <w:p w14:paraId="7B7BADB7" w14:textId="4003382D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ผล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ขาดทุน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ด้านเครดิต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ที่คาดว่าจะเกิดขึ้น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52C43C77" w14:textId="0F98F2D2" w:rsidR="00B20E46" w:rsidRPr="006375B5" w:rsidRDefault="00146775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D508C27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261D95BA" w14:textId="0B4680C5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19</w:t>
            </w:r>
          </w:p>
        </w:tc>
        <w:tc>
          <w:tcPr>
            <w:tcW w:w="270" w:type="dxa"/>
            <w:vAlign w:val="bottom"/>
          </w:tcPr>
          <w:p w14:paraId="5805C714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0B3212E" w14:textId="3DAEF028" w:rsidR="00B20E46" w:rsidRPr="006375B5" w:rsidRDefault="00146775" w:rsidP="00146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230CD687" w14:textId="77777777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3E8EB36A" w14:textId="3F013A60" w:rsidR="00B20E46" w:rsidRPr="006375B5" w:rsidRDefault="00B20E46" w:rsidP="00B20E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</w:p>
        </w:tc>
      </w:tr>
    </w:tbl>
    <w:p w14:paraId="330344F3" w14:textId="5D4E77F5" w:rsidR="004B58AA" w:rsidRPr="00F04DB2" w:rsidRDefault="004B58AA" w:rsidP="00F04DB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F04DB2">
        <w:rPr>
          <w:rFonts w:ascii="Angsana New" w:hAnsi="Angsana New"/>
          <w:sz w:val="30"/>
          <w:szCs w:val="30"/>
          <w:cs/>
        </w:rPr>
        <w:lastRenderedPageBreak/>
        <w:t>ภาษีเงินได้</w:t>
      </w:r>
      <w:r w:rsidR="00003A43" w:rsidRPr="00F04DB2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00F9D5D8" w14:textId="77777777" w:rsidR="00F04DB2" w:rsidRPr="005B2627" w:rsidRDefault="00F04DB2" w:rsidP="00F04DB2">
      <w:pPr>
        <w:rPr>
          <w:sz w:val="30"/>
          <w:szCs w:val="30"/>
          <w:highlight w:val="yellow"/>
          <w:lang w:val="x-none" w:eastAsia="x-none"/>
        </w:rPr>
      </w:pPr>
    </w:p>
    <w:tbl>
      <w:tblPr>
        <w:tblW w:w="9354" w:type="dxa"/>
        <w:tblInd w:w="459" w:type="dxa"/>
        <w:tblLayout w:type="fixed"/>
        <w:tblLook w:val="0000" w:firstRow="0" w:lastRow="0" w:firstColumn="0" w:lastColumn="0" w:noHBand="0" w:noVBand="0"/>
      </w:tblPr>
      <w:tblGrid>
        <w:gridCol w:w="3362"/>
        <w:gridCol w:w="1003"/>
        <w:gridCol w:w="1035"/>
        <w:gridCol w:w="236"/>
        <w:gridCol w:w="1100"/>
        <w:gridCol w:w="271"/>
        <w:gridCol w:w="982"/>
        <w:gridCol w:w="239"/>
        <w:gridCol w:w="1126"/>
      </w:tblGrid>
      <w:tr w:rsidR="00B92586" w:rsidRPr="00F04DB2" w14:paraId="7ABE2A63" w14:textId="77777777" w:rsidTr="004624C8">
        <w:trPr>
          <w:trHeight w:val="155"/>
          <w:tblHeader/>
        </w:trPr>
        <w:tc>
          <w:tcPr>
            <w:tcW w:w="1797" w:type="pct"/>
          </w:tcPr>
          <w:p w14:paraId="5343B379" w14:textId="0426F160" w:rsidR="00B92586" w:rsidRPr="00F04DB2" w:rsidRDefault="00AF69A1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536" w:type="pct"/>
          </w:tcPr>
          <w:p w14:paraId="67491214" w14:textId="77777777" w:rsidR="00B92586" w:rsidRPr="00F04DB2" w:rsidRDefault="00B92586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267" w:type="pct"/>
            <w:gridSpan w:val="3"/>
          </w:tcPr>
          <w:p w14:paraId="79478365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5" w:type="pct"/>
          </w:tcPr>
          <w:p w14:paraId="4788BCBE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pct"/>
            <w:gridSpan w:val="3"/>
          </w:tcPr>
          <w:p w14:paraId="63BD9306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F04DB2" w14:paraId="391642E3" w14:textId="77777777" w:rsidTr="006F63C2">
        <w:trPr>
          <w:trHeight w:val="419"/>
          <w:tblHeader/>
        </w:trPr>
        <w:tc>
          <w:tcPr>
            <w:tcW w:w="1797" w:type="pct"/>
          </w:tcPr>
          <w:p w14:paraId="6C6D16AB" w14:textId="1143F98F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300B7DF5" w14:textId="4F617342" w:rsidR="00AE55B4" w:rsidRPr="00F04DB2" w:rsidRDefault="00AE55B4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53" w:type="pct"/>
          </w:tcPr>
          <w:p w14:paraId="43EBDFC5" w14:textId="170D13D7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B20E46"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26" w:type="pct"/>
          </w:tcPr>
          <w:p w14:paraId="4AF45225" w14:textId="77777777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1A003D85" w14:textId="14BDD77E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B20E46"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  <w:tc>
          <w:tcPr>
            <w:tcW w:w="145" w:type="pct"/>
          </w:tcPr>
          <w:p w14:paraId="1644D642" w14:textId="77777777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25" w:type="pct"/>
          </w:tcPr>
          <w:p w14:paraId="69DC6BA1" w14:textId="7E4B665E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B20E46"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28" w:type="pct"/>
          </w:tcPr>
          <w:p w14:paraId="4819EE88" w14:textId="77777777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2" w:type="pct"/>
          </w:tcPr>
          <w:p w14:paraId="25E0B897" w14:textId="67A217D6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B20E46"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B92586" w:rsidRPr="00F04DB2" w14:paraId="1F81ED3D" w14:textId="77777777" w:rsidTr="004624C8">
        <w:trPr>
          <w:trHeight w:val="336"/>
          <w:tblHeader/>
        </w:trPr>
        <w:tc>
          <w:tcPr>
            <w:tcW w:w="1797" w:type="pct"/>
          </w:tcPr>
          <w:p w14:paraId="2610C3A0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</w:tcPr>
          <w:p w14:paraId="6C2D9DB3" w14:textId="77777777" w:rsidR="00B92586" w:rsidRPr="00F04DB2" w:rsidRDefault="00B92586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667" w:type="pct"/>
            <w:gridSpan w:val="7"/>
          </w:tcPr>
          <w:p w14:paraId="2D07CE4B" w14:textId="77777777" w:rsidR="00B92586" w:rsidRPr="00F04DB2" w:rsidRDefault="00B92586" w:rsidP="00F04DB2">
            <w:pPr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F04DB2" w:rsidRPr="00F04DB2" w14:paraId="39773726" w14:textId="77777777" w:rsidTr="006F63C2">
        <w:trPr>
          <w:trHeight w:val="70"/>
        </w:trPr>
        <w:tc>
          <w:tcPr>
            <w:tcW w:w="1797" w:type="pct"/>
          </w:tcPr>
          <w:p w14:paraId="5676F668" w14:textId="2753163F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536" w:type="pct"/>
          </w:tcPr>
          <w:p w14:paraId="2CD7C4EE" w14:textId="77777777" w:rsidR="00F04DB2" w:rsidRPr="00F04DB2" w:rsidRDefault="00F04DB2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6CAAAD6F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6ACC666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E81204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ABF6FA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1D2B0DD2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17BDF4F4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6D6AE8F0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F04DB2" w:rsidRPr="00F04DB2" w14:paraId="17350749" w14:textId="77777777" w:rsidTr="006F63C2">
        <w:trPr>
          <w:trHeight w:val="70"/>
        </w:trPr>
        <w:tc>
          <w:tcPr>
            <w:tcW w:w="1797" w:type="pct"/>
          </w:tcPr>
          <w:p w14:paraId="2EAEC632" w14:textId="5DEC8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/>
                <w:sz w:val="30"/>
                <w:szCs w:val="30"/>
                <w:cs/>
              </w:rPr>
              <w:t>สำหรับงวดปัจจุบัน</w:t>
            </w:r>
          </w:p>
        </w:tc>
        <w:tc>
          <w:tcPr>
            <w:tcW w:w="536" w:type="pct"/>
          </w:tcPr>
          <w:p w14:paraId="01F62869" w14:textId="77777777" w:rsidR="00F04DB2" w:rsidRPr="00F04DB2" w:rsidRDefault="00F04DB2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B78F91E" w14:textId="16857513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599</w:t>
            </w:r>
          </w:p>
        </w:tc>
        <w:tc>
          <w:tcPr>
            <w:tcW w:w="126" w:type="pct"/>
          </w:tcPr>
          <w:p w14:paraId="4AF9DDD9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6EC0B887" w14:textId="1874180B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63</w:t>
            </w:r>
            <w:r w:rsidR="00BC3B93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1</w:t>
            </w:r>
          </w:p>
        </w:tc>
        <w:tc>
          <w:tcPr>
            <w:tcW w:w="145" w:type="pct"/>
          </w:tcPr>
          <w:p w14:paraId="7274060E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68194065" w14:textId="4676A86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68</w:t>
            </w:r>
          </w:p>
        </w:tc>
        <w:tc>
          <w:tcPr>
            <w:tcW w:w="128" w:type="pct"/>
          </w:tcPr>
          <w:p w14:paraId="2BC83F87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3C39F9E8" w14:textId="4A14ADF5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30</w:t>
            </w:r>
          </w:p>
        </w:tc>
      </w:tr>
      <w:tr w:rsidR="00F04DB2" w:rsidRPr="00F04DB2" w14:paraId="63391984" w14:textId="77777777" w:rsidTr="005206E0">
        <w:trPr>
          <w:trHeight w:val="70"/>
        </w:trPr>
        <w:tc>
          <w:tcPr>
            <w:tcW w:w="1797" w:type="pct"/>
          </w:tcPr>
          <w:p w14:paraId="1B1CDFEC" w14:textId="1E222D16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/>
                <w:sz w:val="30"/>
                <w:szCs w:val="30"/>
                <w:cs/>
              </w:rPr>
              <w:t>ภาษีงวดก่อนๆ ที่บันทึกต่ำไป (สูงไป)</w:t>
            </w:r>
          </w:p>
        </w:tc>
        <w:tc>
          <w:tcPr>
            <w:tcW w:w="536" w:type="pct"/>
          </w:tcPr>
          <w:p w14:paraId="3DC7322F" w14:textId="77777777" w:rsidR="00F04DB2" w:rsidRPr="00F04DB2" w:rsidRDefault="00F04DB2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DDCF990" w14:textId="579F38F2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12</w:t>
            </w:r>
          </w:p>
        </w:tc>
        <w:tc>
          <w:tcPr>
            <w:tcW w:w="126" w:type="pct"/>
          </w:tcPr>
          <w:p w14:paraId="415EBD8A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  <w:shd w:val="clear" w:color="auto" w:fill="auto"/>
          </w:tcPr>
          <w:p w14:paraId="6A9A21C2" w14:textId="71186F93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(5)</w:t>
            </w:r>
          </w:p>
        </w:tc>
        <w:tc>
          <w:tcPr>
            <w:tcW w:w="145" w:type="pct"/>
          </w:tcPr>
          <w:p w14:paraId="360E0C62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53FDDD92" w14:textId="3DE7484D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(1)</w:t>
            </w:r>
          </w:p>
        </w:tc>
        <w:tc>
          <w:tcPr>
            <w:tcW w:w="128" w:type="pct"/>
          </w:tcPr>
          <w:p w14:paraId="4D2A1F4D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63FFB113" w14:textId="591BAE49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F04DB2" w:rsidRPr="00F04DB2" w14:paraId="4FDA5481" w14:textId="77777777" w:rsidTr="005206E0">
        <w:trPr>
          <w:trHeight w:val="70"/>
        </w:trPr>
        <w:tc>
          <w:tcPr>
            <w:tcW w:w="1797" w:type="pct"/>
          </w:tcPr>
          <w:p w14:paraId="50940731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59E4B7D8" w14:textId="77777777" w:rsidR="00F04DB2" w:rsidRPr="00F04DB2" w:rsidRDefault="00F04DB2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single" w:sz="4" w:space="0" w:color="auto"/>
            </w:tcBorders>
          </w:tcPr>
          <w:p w14:paraId="366DB987" w14:textId="5338C5EB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611</w:t>
            </w:r>
          </w:p>
        </w:tc>
        <w:tc>
          <w:tcPr>
            <w:tcW w:w="126" w:type="pct"/>
          </w:tcPr>
          <w:p w14:paraId="2A7344A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31CFDD4" w14:textId="2AB62B09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62</w:t>
            </w:r>
            <w:r w:rsidR="00BC3B93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  <w:cs/>
              </w:rPr>
              <w:t>6</w:t>
            </w:r>
          </w:p>
        </w:tc>
        <w:tc>
          <w:tcPr>
            <w:tcW w:w="145" w:type="pct"/>
          </w:tcPr>
          <w:p w14:paraId="2A4274F9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single" w:sz="4" w:space="0" w:color="auto"/>
            </w:tcBorders>
          </w:tcPr>
          <w:p w14:paraId="528E4ED2" w14:textId="5941BCE3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67</w:t>
            </w:r>
          </w:p>
        </w:tc>
        <w:tc>
          <w:tcPr>
            <w:tcW w:w="128" w:type="pct"/>
          </w:tcPr>
          <w:p w14:paraId="3872AA60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single" w:sz="4" w:space="0" w:color="auto"/>
            </w:tcBorders>
          </w:tcPr>
          <w:p w14:paraId="21FF07C8" w14:textId="349EA791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</w:p>
        </w:tc>
      </w:tr>
      <w:tr w:rsidR="00F04DB2" w:rsidRPr="00F04DB2" w14:paraId="4E157E5D" w14:textId="77777777" w:rsidTr="005206E0">
        <w:trPr>
          <w:trHeight w:val="70"/>
        </w:trPr>
        <w:tc>
          <w:tcPr>
            <w:tcW w:w="1797" w:type="pct"/>
          </w:tcPr>
          <w:p w14:paraId="7F0E5E5A" w14:textId="4B998E6E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536" w:type="pct"/>
          </w:tcPr>
          <w:p w14:paraId="65469110" w14:textId="77777777" w:rsidR="00F04DB2" w:rsidRPr="00F04DB2" w:rsidRDefault="00F04DB2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F380214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02B4AF5B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</w:tcBorders>
          </w:tcPr>
          <w:p w14:paraId="68B7F3B9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40DECDA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5544669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3C1FE726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</w:tcBorders>
          </w:tcPr>
          <w:p w14:paraId="2EF37D2A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F04DB2" w:rsidRPr="00F04DB2" w14:paraId="0BC511D5" w14:textId="77777777" w:rsidTr="006F63C2">
        <w:trPr>
          <w:trHeight w:val="70"/>
        </w:trPr>
        <w:tc>
          <w:tcPr>
            <w:tcW w:w="1797" w:type="pct"/>
          </w:tcPr>
          <w:p w14:paraId="6F154ACC" w14:textId="7D618BEA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/>
                <w:sz w:val="30"/>
                <w:szCs w:val="30"/>
                <w:cs/>
              </w:rPr>
              <w:t>การเปลี่ยนแปลงของผลต่างชั่วคราว</w:t>
            </w:r>
          </w:p>
        </w:tc>
        <w:tc>
          <w:tcPr>
            <w:tcW w:w="536" w:type="pct"/>
          </w:tcPr>
          <w:p w14:paraId="1EE3736A" w14:textId="77777777" w:rsidR="00F04DB2" w:rsidRPr="00F04DB2" w:rsidRDefault="00F04DB2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6CF745D" w14:textId="5AEF3975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(174)</w:t>
            </w:r>
          </w:p>
        </w:tc>
        <w:tc>
          <w:tcPr>
            <w:tcW w:w="126" w:type="pct"/>
          </w:tcPr>
          <w:p w14:paraId="2FAFD8DF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14:paraId="081FA8A0" w14:textId="4DB9841A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(89)</w:t>
            </w:r>
          </w:p>
        </w:tc>
        <w:tc>
          <w:tcPr>
            <w:tcW w:w="145" w:type="pct"/>
          </w:tcPr>
          <w:p w14:paraId="4194ABC9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7F8F178E" w14:textId="624933B2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(8)</w:t>
            </w:r>
          </w:p>
        </w:tc>
        <w:tc>
          <w:tcPr>
            <w:tcW w:w="128" w:type="pct"/>
          </w:tcPr>
          <w:p w14:paraId="2F87A51D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01D60D33" w14:textId="222E6C04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sz w:val="30"/>
                <w:szCs w:val="30"/>
              </w:rPr>
              <w:t>(20)</w:t>
            </w:r>
          </w:p>
        </w:tc>
      </w:tr>
      <w:tr w:rsidR="00F04DB2" w:rsidRPr="00F04DB2" w14:paraId="7FEE07DC" w14:textId="77777777" w:rsidTr="006F63C2">
        <w:trPr>
          <w:trHeight w:val="70"/>
        </w:trPr>
        <w:tc>
          <w:tcPr>
            <w:tcW w:w="1797" w:type="pct"/>
          </w:tcPr>
          <w:p w14:paraId="7A9511F6" w14:textId="469CCC81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>ค่าใช้จ่ายภาษีเงินได้</w:t>
            </w:r>
          </w:p>
        </w:tc>
        <w:tc>
          <w:tcPr>
            <w:tcW w:w="536" w:type="pct"/>
          </w:tcPr>
          <w:p w14:paraId="43DEF298" w14:textId="77777777" w:rsidR="00F04DB2" w:rsidRPr="00F04DB2" w:rsidRDefault="00F04DB2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double" w:sz="4" w:space="0" w:color="auto"/>
            </w:tcBorders>
          </w:tcPr>
          <w:p w14:paraId="5B0D7E2B" w14:textId="06556612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437</w:t>
            </w:r>
          </w:p>
        </w:tc>
        <w:tc>
          <w:tcPr>
            <w:tcW w:w="126" w:type="pct"/>
          </w:tcPr>
          <w:p w14:paraId="2FAE265E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4702A975" w14:textId="51995F7B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53</w:t>
            </w:r>
            <w:r w:rsidR="00BC3B93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  <w:cs/>
              </w:rPr>
              <w:t>7</w:t>
            </w:r>
          </w:p>
        </w:tc>
        <w:tc>
          <w:tcPr>
            <w:tcW w:w="145" w:type="pct"/>
          </w:tcPr>
          <w:p w14:paraId="4C2BC804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double" w:sz="4" w:space="0" w:color="auto"/>
            </w:tcBorders>
          </w:tcPr>
          <w:p w14:paraId="46A52B7A" w14:textId="51E40DA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59</w:t>
            </w:r>
          </w:p>
        </w:tc>
        <w:tc>
          <w:tcPr>
            <w:tcW w:w="128" w:type="pct"/>
          </w:tcPr>
          <w:p w14:paraId="4981C1FC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</w:tcPr>
          <w:p w14:paraId="11FBB226" w14:textId="1CEB510D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10</w:t>
            </w:r>
          </w:p>
        </w:tc>
      </w:tr>
    </w:tbl>
    <w:p w14:paraId="61C8206E" w14:textId="5591065C" w:rsidR="00A455D7" w:rsidRPr="00F04DB2" w:rsidRDefault="00A455D7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bCs/>
          <w:sz w:val="30"/>
          <w:szCs w:val="30"/>
        </w:rPr>
      </w:pPr>
    </w:p>
    <w:tbl>
      <w:tblPr>
        <w:tblW w:w="9378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880"/>
        <w:gridCol w:w="900"/>
        <w:gridCol w:w="180"/>
        <w:gridCol w:w="927"/>
        <w:gridCol w:w="188"/>
        <w:gridCol w:w="926"/>
        <w:gridCol w:w="193"/>
        <w:gridCol w:w="918"/>
        <w:gridCol w:w="188"/>
        <w:gridCol w:w="923"/>
        <w:gridCol w:w="188"/>
        <w:gridCol w:w="967"/>
      </w:tblGrid>
      <w:tr w:rsidR="007A1C6E" w:rsidRPr="005B2627" w14:paraId="304BF16B" w14:textId="77777777" w:rsidTr="00223721">
        <w:trPr>
          <w:cantSplit/>
          <w:trHeight w:val="412"/>
        </w:trPr>
        <w:tc>
          <w:tcPr>
            <w:tcW w:w="2880" w:type="dxa"/>
          </w:tcPr>
          <w:p w14:paraId="36034972" w14:textId="77777777" w:rsidR="007A1C6E" w:rsidRPr="005B2627" w:rsidRDefault="007A1C6E" w:rsidP="00085C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  <w:highlight w:val="yellow"/>
              </w:rPr>
            </w:pPr>
          </w:p>
        </w:tc>
        <w:tc>
          <w:tcPr>
            <w:tcW w:w="6498" w:type="dxa"/>
            <w:gridSpan w:val="11"/>
          </w:tcPr>
          <w:p w14:paraId="372562CC" w14:textId="77777777" w:rsidR="007A1C6E" w:rsidRPr="00BD2F6D" w:rsidRDefault="007A1C6E" w:rsidP="00085C9C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142B70" w:rsidRPr="005B2627" w14:paraId="574E1EB0" w14:textId="77777777" w:rsidTr="00223721">
        <w:trPr>
          <w:cantSplit/>
          <w:trHeight w:val="397"/>
        </w:trPr>
        <w:tc>
          <w:tcPr>
            <w:tcW w:w="2880" w:type="dxa"/>
          </w:tcPr>
          <w:p w14:paraId="7CE065A5" w14:textId="77777777" w:rsidR="00142B70" w:rsidRPr="005B2627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3121" w:type="dxa"/>
            <w:gridSpan w:val="5"/>
            <w:vAlign w:val="center"/>
          </w:tcPr>
          <w:p w14:paraId="47A85CE8" w14:textId="1ABE37E9" w:rsidR="00142B70" w:rsidRPr="00BD2F6D" w:rsidRDefault="000E564C" w:rsidP="00142B70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BD2F6D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1210DD" w:rsidRPr="00BD2F6D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93" w:type="dxa"/>
          </w:tcPr>
          <w:p w14:paraId="210114C3" w14:textId="77777777" w:rsidR="00142B70" w:rsidRPr="00BD2F6D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84" w:type="dxa"/>
            <w:gridSpan w:val="5"/>
            <w:vAlign w:val="center"/>
          </w:tcPr>
          <w:p w14:paraId="41864692" w14:textId="07BF9E28" w:rsidR="00142B70" w:rsidRPr="00BD2F6D" w:rsidRDefault="000E564C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BD2F6D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1210DD" w:rsidRPr="00BD2F6D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5</w:t>
            </w:r>
          </w:p>
        </w:tc>
      </w:tr>
      <w:tr w:rsidR="00142B70" w:rsidRPr="005B2627" w14:paraId="7DCDC969" w14:textId="77777777" w:rsidTr="00223721">
        <w:trPr>
          <w:cantSplit/>
          <w:trHeight w:val="1192"/>
        </w:trPr>
        <w:tc>
          <w:tcPr>
            <w:tcW w:w="2880" w:type="dxa"/>
          </w:tcPr>
          <w:p w14:paraId="4BF64975" w14:textId="77777777" w:rsidR="00142B70" w:rsidRPr="00F04DB2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77DE66E" w14:textId="77777777" w:rsidR="0019714D" w:rsidRPr="00F04DB2" w:rsidRDefault="0019714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C6242CD" w14:textId="1C13B66E" w:rsidR="0019714D" w:rsidRPr="00F04DB2" w:rsidRDefault="0019714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F04DB2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00" w:type="dxa"/>
            <w:vAlign w:val="bottom"/>
          </w:tcPr>
          <w:p w14:paraId="50A970BD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0F56DA54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12028FED" w14:textId="77777777" w:rsidR="00142B70" w:rsidRPr="00F04DB2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7582E8C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5CFE7438" w14:textId="77777777" w:rsidR="00142B70" w:rsidRPr="00F04DB2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28BD6D80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061E8339" w14:textId="77777777" w:rsidR="00142B70" w:rsidRPr="00F04DB2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9CCC44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9552D23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43B168CA" w14:textId="77777777" w:rsidR="00142B70" w:rsidRPr="00F04DB2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080DD565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15C02629" w14:textId="77777777" w:rsidR="00142B70" w:rsidRPr="00F04DB2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0784BBA7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0A1FB775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42B70" w:rsidRPr="005B2627" w14:paraId="425BF862" w14:textId="77777777" w:rsidTr="00223721">
        <w:trPr>
          <w:cantSplit/>
          <w:trHeight w:val="412"/>
        </w:trPr>
        <w:tc>
          <w:tcPr>
            <w:tcW w:w="2880" w:type="dxa"/>
          </w:tcPr>
          <w:p w14:paraId="5AB4AD0A" w14:textId="77777777" w:rsidR="00142B70" w:rsidRPr="00F04DB2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605F480D" w14:textId="77777777" w:rsidR="00142B70" w:rsidRPr="00F04DB2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F04DB2" w:rsidRPr="005B2627" w14:paraId="0D946395" w14:textId="77777777" w:rsidTr="00223721">
        <w:trPr>
          <w:cantSplit/>
          <w:trHeight w:val="412"/>
        </w:trPr>
        <w:tc>
          <w:tcPr>
            <w:tcW w:w="2880" w:type="dxa"/>
          </w:tcPr>
          <w:p w14:paraId="46D2D839" w14:textId="764D4CE0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498" w:type="dxa"/>
            <w:gridSpan w:val="11"/>
          </w:tcPr>
          <w:p w14:paraId="21BDE8B0" w14:textId="77777777" w:rsidR="00F04DB2" w:rsidRPr="00F04DB2" w:rsidRDefault="00F04DB2" w:rsidP="00F04DB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F04DB2" w:rsidRPr="005B2627" w14:paraId="7FA605EF" w14:textId="77777777" w:rsidTr="00223721">
        <w:trPr>
          <w:cantSplit/>
          <w:trHeight w:val="110"/>
        </w:trPr>
        <w:tc>
          <w:tcPr>
            <w:tcW w:w="2880" w:type="dxa"/>
          </w:tcPr>
          <w:p w14:paraId="4B9521C0" w14:textId="77777777" w:rsidR="00BC3B93" w:rsidRDefault="00F04DB2" w:rsidP="00BC3B9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91" w:hanging="191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  <w:cs/>
              </w:rPr>
              <w:t>ผลกำไรจากการป้องกัน</w:t>
            </w:r>
          </w:p>
          <w:p w14:paraId="5363572F" w14:textId="33495C2F" w:rsidR="00F04DB2" w:rsidRPr="00BC3B93" w:rsidRDefault="00BC3B93" w:rsidP="00BC3B9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91" w:hanging="191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="00F04DB2">
              <w:rPr>
                <w:rFonts w:asciiTheme="majorBidi" w:hAnsiTheme="majorBidi"/>
                <w:sz w:val="30"/>
                <w:szCs w:val="30"/>
                <w:cs/>
              </w:rPr>
              <w:t>ความเสี่ยงกระแสเงินสด</w:t>
            </w:r>
          </w:p>
        </w:tc>
        <w:tc>
          <w:tcPr>
            <w:tcW w:w="900" w:type="dxa"/>
            <w:vAlign w:val="bottom"/>
          </w:tcPr>
          <w:p w14:paraId="25147B1F" w14:textId="514F6F0D" w:rsidR="00F04DB2" w:rsidRPr="00F04DB2" w:rsidRDefault="00D9180D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6</w:t>
            </w:r>
          </w:p>
        </w:tc>
        <w:tc>
          <w:tcPr>
            <w:tcW w:w="180" w:type="dxa"/>
          </w:tcPr>
          <w:p w14:paraId="1DC40DF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558449A" w14:textId="5EC31793" w:rsidR="00F04DB2" w:rsidRPr="00F04DB2" w:rsidRDefault="00D9180D" w:rsidP="00D9180D">
            <w:pPr>
              <w:pStyle w:val="acctfourfigures"/>
              <w:tabs>
                <w:tab w:val="clear" w:pos="765"/>
                <w:tab w:val="decimal" w:pos="728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(1)</w:t>
            </w:r>
          </w:p>
        </w:tc>
        <w:tc>
          <w:tcPr>
            <w:tcW w:w="188" w:type="dxa"/>
          </w:tcPr>
          <w:p w14:paraId="264C7E32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5F920B1F" w14:textId="2DE12F5C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93" w:type="dxa"/>
          </w:tcPr>
          <w:p w14:paraId="00C17EA1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239C37" w14:textId="49478D5F" w:rsidR="00F04DB2" w:rsidRPr="00F04DB2" w:rsidRDefault="00F04DB2" w:rsidP="00F04DB2">
            <w:pPr>
              <w:pStyle w:val="acctfourfigures"/>
              <w:tabs>
                <w:tab w:val="clear" w:pos="765"/>
                <w:tab w:val="decimal" w:pos="665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8" w:type="dxa"/>
          </w:tcPr>
          <w:p w14:paraId="632CA686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42FD3F07" w14:textId="06C71507" w:rsidR="00F04DB2" w:rsidRPr="00F04DB2" w:rsidRDefault="00F04DB2" w:rsidP="001C59D7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0867D7B2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12CA8D93" w14:textId="732E7989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</w:tr>
      <w:tr w:rsidR="00F04DB2" w:rsidRPr="005B2627" w14:paraId="70E019E6" w14:textId="77777777" w:rsidTr="00223721">
        <w:trPr>
          <w:cantSplit/>
          <w:trHeight w:val="110"/>
        </w:trPr>
        <w:tc>
          <w:tcPr>
            <w:tcW w:w="2880" w:type="dxa"/>
          </w:tcPr>
          <w:p w14:paraId="31A6FF61" w14:textId="556ED8A6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/>
                <w:sz w:val="30"/>
                <w:szCs w:val="30"/>
                <w:cs/>
              </w:rPr>
              <w:t>ผลต่างจากการแปลงค่าหน่วยงานในต่างประเทศ</w:t>
            </w:r>
          </w:p>
        </w:tc>
        <w:tc>
          <w:tcPr>
            <w:tcW w:w="900" w:type="dxa"/>
            <w:vAlign w:val="bottom"/>
          </w:tcPr>
          <w:p w14:paraId="6E9FE9E7" w14:textId="3E045533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(231)</w:t>
            </w:r>
          </w:p>
        </w:tc>
        <w:tc>
          <w:tcPr>
            <w:tcW w:w="180" w:type="dxa"/>
          </w:tcPr>
          <w:p w14:paraId="07DD2F91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4B768FD6" w14:textId="474556AD" w:rsidR="00F04DB2" w:rsidRPr="00F04DB2" w:rsidRDefault="00F04DB2" w:rsidP="00F04DB2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1E78ED7F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203BD211" w14:textId="2C2BF5F5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(231)</w:t>
            </w:r>
          </w:p>
        </w:tc>
        <w:tc>
          <w:tcPr>
            <w:tcW w:w="193" w:type="dxa"/>
          </w:tcPr>
          <w:p w14:paraId="31F6A11B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D8F54DC" w14:textId="73DAC99E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283</w:t>
            </w:r>
          </w:p>
        </w:tc>
        <w:tc>
          <w:tcPr>
            <w:tcW w:w="188" w:type="dxa"/>
          </w:tcPr>
          <w:p w14:paraId="5EB763C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C7B7354" w14:textId="5CFE3384" w:rsidR="00F04DB2" w:rsidRPr="00F04DB2" w:rsidRDefault="00F04DB2" w:rsidP="001C59D7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67043388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2739D654" w14:textId="0CD7C683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283</w:t>
            </w:r>
          </w:p>
        </w:tc>
      </w:tr>
      <w:tr w:rsidR="00F04DB2" w:rsidRPr="005B2627" w14:paraId="4F9B9E8C" w14:textId="77777777" w:rsidTr="00223721">
        <w:trPr>
          <w:cantSplit/>
          <w:trHeight w:val="110"/>
        </w:trPr>
        <w:tc>
          <w:tcPr>
            <w:tcW w:w="2880" w:type="dxa"/>
          </w:tcPr>
          <w:p w14:paraId="7540745D" w14:textId="3E2362A5" w:rsidR="00F04DB2" w:rsidRPr="00223721" w:rsidRDefault="00223721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</w:pPr>
            <w:r w:rsidRPr="00223721">
              <w:rPr>
                <w:rFonts w:asciiTheme="majorBidi" w:hAnsiTheme="majorBidi" w:hint="cs"/>
                <w:spacing w:val="-6"/>
                <w:sz w:val="30"/>
                <w:szCs w:val="30"/>
                <w:cs/>
              </w:rPr>
              <w:t>ขาดทุนจากเงินลงทุนในตราสารทุน</w:t>
            </w:r>
            <w:r>
              <w:rPr>
                <w:rFonts w:asciiTheme="majorBidi" w:hAnsiTheme="majorBidi" w:hint="cs"/>
                <w:spacing w:val="-4"/>
                <w:sz w:val="30"/>
                <w:szCs w:val="30"/>
                <w:cs/>
              </w:rPr>
              <w:t xml:space="preserve"> </w:t>
            </w:r>
            <w:r w:rsidRPr="000B54E1">
              <w:rPr>
                <w:rFonts w:asciiTheme="majorBidi" w:hAnsiTheme="majorBidi" w:hint="cs"/>
                <w:sz w:val="30"/>
                <w:szCs w:val="30"/>
                <w:cs/>
              </w:rPr>
              <w:t>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900" w:type="dxa"/>
            <w:vAlign w:val="bottom"/>
          </w:tcPr>
          <w:p w14:paraId="44BCFB56" w14:textId="002FE5CD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(14)</w:t>
            </w:r>
          </w:p>
        </w:tc>
        <w:tc>
          <w:tcPr>
            <w:tcW w:w="180" w:type="dxa"/>
          </w:tcPr>
          <w:p w14:paraId="2102ED48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855B13C" w14:textId="74BDD134" w:rsidR="00F04DB2" w:rsidRPr="00F04DB2" w:rsidRDefault="00F04DB2" w:rsidP="00F04DB2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5A7D089D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09C04342" w14:textId="15DA5A10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(14)</w:t>
            </w:r>
          </w:p>
        </w:tc>
        <w:tc>
          <w:tcPr>
            <w:tcW w:w="193" w:type="dxa"/>
          </w:tcPr>
          <w:p w14:paraId="2FE0F4BF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641A1EF2" w14:textId="60D38006" w:rsidR="00F04DB2" w:rsidRPr="00F04DB2" w:rsidRDefault="00F04DB2" w:rsidP="00F04DB2">
            <w:pPr>
              <w:pStyle w:val="acctfourfigures"/>
              <w:tabs>
                <w:tab w:val="clear" w:pos="765"/>
                <w:tab w:val="decimal" w:pos="656"/>
              </w:tabs>
              <w:spacing w:line="240" w:lineRule="atLeast"/>
              <w:ind w:right="-72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(300)</w:t>
            </w:r>
          </w:p>
        </w:tc>
        <w:tc>
          <w:tcPr>
            <w:tcW w:w="188" w:type="dxa"/>
          </w:tcPr>
          <w:p w14:paraId="592228C4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0E82D4E7" w14:textId="29184394" w:rsidR="00F04DB2" w:rsidRPr="00F04DB2" w:rsidRDefault="00F04DB2" w:rsidP="001C59D7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4C2E526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281BDA8A" w14:textId="53939BAE" w:rsidR="00F04DB2" w:rsidRPr="00F04DB2" w:rsidRDefault="00F04DB2" w:rsidP="00F04DB2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(300)</w:t>
            </w:r>
          </w:p>
        </w:tc>
      </w:tr>
      <w:tr w:rsidR="00F04DB2" w:rsidRPr="005B2627" w14:paraId="5DF26604" w14:textId="77777777" w:rsidTr="00223721">
        <w:trPr>
          <w:cantSplit/>
          <w:trHeight w:val="110"/>
        </w:trPr>
        <w:tc>
          <w:tcPr>
            <w:tcW w:w="2880" w:type="dxa"/>
          </w:tcPr>
          <w:p w14:paraId="7C1FDBA1" w14:textId="52B8B512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กำไร (ขาดทุน) จากการประมาณ</w:t>
            </w:r>
          </w:p>
        </w:tc>
        <w:tc>
          <w:tcPr>
            <w:tcW w:w="900" w:type="dxa"/>
            <w:vAlign w:val="bottom"/>
          </w:tcPr>
          <w:p w14:paraId="6D39A25A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57164211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BF16B42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7AC77BA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3E79EF9D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66EA3A17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42C37F50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60F7FCAC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24A53FCF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28D9C32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3DAE2C9D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04DB2" w:rsidRPr="005B2627" w14:paraId="26A878E2" w14:textId="77777777" w:rsidTr="00223721">
        <w:trPr>
          <w:cantSplit/>
          <w:trHeight w:val="110"/>
        </w:trPr>
        <w:tc>
          <w:tcPr>
            <w:tcW w:w="2880" w:type="dxa"/>
          </w:tcPr>
          <w:p w14:paraId="31F00C8E" w14:textId="19501E00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การตามหลักคณิตศาสตร์</w:t>
            </w:r>
          </w:p>
        </w:tc>
        <w:tc>
          <w:tcPr>
            <w:tcW w:w="900" w:type="dxa"/>
            <w:vAlign w:val="bottom"/>
          </w:tcPr>
          <w:p w14:paraId="611E66DF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65D5732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25E6FF5E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9DF89B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7FB2559D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778B741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3BF0E979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439A871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52FFB697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370C99E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7978B443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04DB2" w:rsidRPr="005B2627" w14:paraId="677152EF" w14:textId="77777777" w:rsidTr="00223721">
        <w:trPr>
          <w:cantSplit/>
          <w:trHeight w:val="78"/>
        </w:trPr>
        <w:tc>
          <w:tcPr>
            <w:tcW w:w="2880" w:type="dxa"/>
          </w:tcPr>
          <w:p w14:paraId="2B592D00" w14:textId="3B7816AE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720188B" w14:textId="21DD01D2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(1)</w:t>
            </w:r>
          </w:p>
        </w:tc>
        <w:tc>
          <w:tcPr>
            <w:tcW w:w="180" w:type="dxa"/>
          </w:tcPr>
          <w:p w14:paraId="455A412C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vAlign w:val="bottom"/>
          </w:tcPr>
          <w:p w14:paraId="32830310" w14:textId="369B8D69" w:rsidR="00F04DB2" w:rsidRPr="00F04DB2" w:rsidRDefault="00F04DB2" w:rsidP="00F04DB2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67193AA0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4DEB06B5" w14:textId="2BD1C1D3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(1)</w:t>
            </w:r>
          </w:p>
        </w:tc>
        <w:tc>
          <w:tcPr>
            <w:tcW w:w="193" w:type="dxa"/>
          </w:tcPr>
          <w:p w14:paraId="4C6D2DE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13863908" w14:textId="7CF6AD6B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42</w:t>
            </w:r>
          </w:p>
        </w:tc>
        <w:tc>
          <w:tcPr>
            <w:tcW w:w="188" w:type="dxa"/>
          </w:tcPr>
          <w:p w14:paraId="1F469A09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72901299" w14:textId="0F92C485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(8)</w:t>
            </w:r>
          </w:p>
        </w:tc>
        <w:tc>
          <w:tcPr>
            <w:tcW w:w="188" w:type="dxa"/>
          </w:tcPr>
          <w:p w14:paraId="1C2674CA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0A5B30F1" w14:textId="21DB1BE4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</w:t>
            </w:r>
          </w:p>
        </w:tc>
      </w:tr>
      <w:tr w:rsidR="001210DD" w:rsidRPr="005B2627" w14:paraId="3967C608" w14:textId="77777777" w:rsidTr="00223721">
        <w:trPr>
          <w:cantSplit/>
          <w:trHeight w:val="78"/>
        </w:trPr>
        <w:tc>
          <w:tcPr>
            <w:tcW w:w="2880" w:type="dxa"/>
          </w:tcPr>
          <w:p w14:paraId="5C617E2F" w14:textId="3F3A2C6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32B508" w14:textId="0A1A4CF3" w:rsidR="001210DD" w:rsidRPr="00F04DB2" w:rsidRDefault="00667BB2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(24</w:t>
            </w:r>
            <w:r w:rsidR="00D9180D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0</w:t>
            </w: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6B57B338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8357D8" w14:textId="326A2CE5" w:rsidR="001210DD" w:rsidRPr="00F04DB2" w:rsidRDefault="00D9180D" w:rsidP="00D9180D">
            <w:pPr>
              <w:pStyle w:val="acctfourfigures"/>
              <w:tabs>
                <w:tab w:val="clear" w:pos="765"/>
                <w:tab w:val="decimal" w:pos="728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(1)</w:t>
            </w:r>
          </w:p>
        </w:tc>
        <w:tc>
          <w:tcPr>
            <w:tcW w:w="188" w:type="dxa"/>
            <w:vAlign w:val="bottom"/>
          </w:tcPr>
          <w:p w14:paraId="2FCDAD8C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87908E" w14:textId="350F77E4" w:rsidR="001210DD" w:rsidRPr="00F04DB2" w:rsidRDefault="00667BB2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(241)</w:t>
            </w:r>
          </w:p>
        </w:tc>
        <w:tc>
          <w:tcPr>
            <w:tcW w:w="193" w:type="dxa"/>
            <w:vAlign w:val="bottom"/>
          </w:tcPr>
          <w:p w14:paraId="6BC15001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272DF3" w14:textId="6ECDA6B3" w:rsidR="001210DD" w:rsidRPr="00F04DB2" w:rsidRDefault="001210D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27</w:t>
            </w:r>
          </w:p>
        </w:tc>
        <w:tc>
          <w:tcPr>
            <w:tcW w:w="188" w:type="dxa"/>
            <w:vAlign w:val="bottom"/>
          </w:tcPr>
          <w:p w14:paraId="641AA4C2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2F8C74" w14:textId="0F9C9DE8" w:rsidR="001210DD" w:rsidRPr="00F04DB2" w:rsidRDefault="001210D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(8)</w:t>
            </w:r>
          </w:p>
        </w:tc>
        <w:tc>
          <w:tcPr>
            <w:tcW w:w="188" w:type="dxa"/>
            <w:vAlign w:val="bottom"/>
          </w:tcPr>
          <w:p w14:paraId="542C2025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DA1BC2" w14:textId="0DA470A0" w:rsidR="001210DD" w:rsidRPr="00F04DB2" w:rsidRDefault="001210D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19</w:t>
            </w:r>
          </w:p>
        </w:tc>
      </w:tr>
      <w:tr w:rsidR="00D12FF3" w:rsidRPr="005B2627" w14:paraId="03E3D1AA" w14:textId="77777777" w:rsidTr="00223721">
        <w:trPr>
          <w:cantSplit/>
          <w:trHeight w:val="78"/>
        </w:trPr>
        <w:tc>
          <w:tcPr>
            <w:tcW w:w="2880" w:type="dxa"/>
          </w:tcPr>
          <w:p w14:paraId="2EE467EF" w14:textId="77777777" w:rsidR="00D12FF3" w:rsidRPr="00F04DB2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vAlign w:val="bottom"/>
          </w:tcPr>
          <w:p w14:paraId="0B7405C8" w14:textId="77777777" w:rsidR="00D12FF3" w:rsidRPr="00F04DB2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7D0E87D8" w14:textId="77777777" w:rsidR="00D12FF3" w:rsidRPr="00F04DB2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double" w:sz="4" w:space="0" w:color="auto"/>
            </w:tcBorders>
            <w:vAlign w:val="bottom"/>
          </w:tcPr>
          <w:p w14:paraId="317E6088" w14:textId="77777777" w:rsidR="00D12FF3" w:rsidRDefault="00D12FF3" w:rsidP="00D9180D">
            <w:pPr>
              <w:pStyle w:val="acctfourfigures"/>
              <w:tabs>
                <w:tab w:val="clear" w:pos="765"/>
                <w:tab w:val="decimal" w:pos="728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584A0D02" w14:textId="77777777" w:rsidR="00D12FF3" w:rsidRPr="00F04DB2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double" w:sz="4" w:space="0" w:color="auto"/>
            </w:tcBorders>
            <w:vAlign w:val="bottom"/>
          </w:tcPr>
          <w:p w14:paraId="2BE1EA22" w14:textId="77777777" w:rsidR="00D12FF3" w:rsidRPr="00F04DB2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14DFDD1E" w14:textId="77777777" w:rsidR="00D12FF3" w:rsidRPr="00F04DB2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double" w:sz="4" w:space="0" w:color="auto"/>
            </w:tcBorders>
            <w:vAlign w:val="bottom"/>
          </w:tcPr>
          <w:p w14:paraId="6B32754D" w14:textId="77777777" w:rsidR="00D12FF3" w:rsidRPr="00F04DB2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09CB0E07" w14:textId="77777777" w:rsidR="00D12FF3" w:rsidRPr="00F04DB2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double" w:sz="4" w:space="0" w:color="auto"/>
            </w:tcBorders>
            <w:vAlign w:val="bottom"/>
          </w:tcPr>
          <w:p w14:paraId="4DE5CA2E" w14:textId="77777777" w:rsidR="00D12FF3" w:rsidRPr="00F04DB2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038A23ED" w14:textId="77777777" w:rsidR="00D12FF3" w:rsidRPr="00F04DB2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double" w:sz="4" w:space="0" w:color="auto"/>
            </w:tcBorders>
            <w:vAlign w:val="bottom"/>
          </w:tcPr>
          <w:p w14:paraId="6590ED13" w14:textId="77777777" w:rsidR="00D12FF3" w:rsidRPr="00F04DB2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210DD" w:rsidRPr="005B2627" w14:paraId="02BA1A2F" w14:textId="77777777" w:rsidTr="00223721">
        <w:trPr>
          <w:cantSplit/>
          <w:trHeight w:val="412"/>
        </w:trPr>
        <w:tc>
          <w:tcPr>
            <w:tcW w:w="2880" w:type="dxa"/>
          </w:tcPr>
          <w:p w14:paraId="42046C16" w14:textId="1A2046D6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3EB361C2" w14:textId="2AFC2911" w:rsidR="001210DD" w:rsidRPr="00F04DB2" w:rsidRDefault="001210DD" w:rsidP="001210DD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</w:t>
            </w:r>
            <w:r w:rsidRPr="00F04DB2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การเงินเฉพาะกิจการ</w:t>
            </w:r>
          </w:p>
        </w:tc>
      </w:tr>
      <w:tr w:rsidR="001210DD" w:rsidRPr="005B2627" w14:paraId="5DD9E253" w14:textId="77777777" w:rsidTr="00223721">
        <w:trPr>
          <w:cantSplit/>
          <w:trHeight w:val="397"/>
        </w:trPr>
        <w:tc>
          <w:tcPr>
            <w:tcW w:w="2880" w:type="dxa"/>
          </w:tcPr>
          <w:p w14:paraId="388B3439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21" w:type="dxa"/>
            <w:gridSpan w:val="5"/>
            <w:vAlign w:val="center"/>
          </w:tcPr>
          <w:p w14:paraId="4F5F3C8F" w14:textId="74EA0100" w:rsidR="001210DD" w:rsidRPr="00F04DB2" w:rsidRDefault="001210DD" w:rsidP="001210DD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2566</w:t>
            </w:r>
          </w:p>
        </w:tc>
        <w:tc>
          <w:tcPr>
            <w:tcW w:w="193" w:type="dxa"/>
          </w:tcPr>
          <w:p w14:paraId="13A3203B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84" w:type="dxa"/>
            <w:gridSpan w:val="5"/>
            <w:vAlign w:val="center"/>
          </w:tcPr>
          <w:p w14:paraId="74182895" w14:textId="2828FDF4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</w:tr>
      <w:tr w:rsidR="001210DD" w:rsidRPr="005B2627" w14:paraId="57B1F3C7" w14:textId="77777777" w:rsidTr="00223721">
        <w:trPr>
          <w:cantSplit/>
          <w:trHeight w:val="1192"/>
        </w:trPr>
        <w:tc>
          <w:tcPr>
            <w:tcW w:w="2880" w:type="dxa"/>
          </w:tcPr>
          <w:p w14:paraId="0ACC7048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FFC43BC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BBF6B5F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F04DB2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00" w:type="dxa"/>
            <w:vAlign w:val="bottom"/>
          </w:tcPr>
          <w:p w14:paraId="298700D1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3B371B95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4C29EBCF" w14:textId="77777777" w:rsidR="001210DD" w:rsidRPr="00F04DB2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7F484561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129A8AA2" w14:textId="77777777" w:rsidR="001210DD" w:rsidRPr="00F04DB2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4DC52E03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2082F5AB" w14:textId="77777777" w:rsidR="001210DD" w:rsidRPr="00F04DB2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176D06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CBE5918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1D6CC65D" w14:textId="77777777" w:rsidR="001210DD" w:rsidRPr="00F04DB2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71028CB0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09DC30E7" w14:textId="77777777" w:rsidR="001210DD" w:rsidRPr="00F04DB2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5F4CD639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21C32D6A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210DD" w:rsidRPr="005B2627" w14:paraId="2C23D380" w14:textId="77777777" w:rsidTr="00223721">
        <w:trPr>
          <w:cantSplit/>
          <w:trHeight w:val="412"/>
        </w:trPr>
        <w:tc>
          <w:tcPr>
            <w:tcW w:w="2880" w:type="dxa"/>
          </w:tcPr>
          <w:p w14:paraId="60E202F1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5997B5BC" w14:textId="77777777" w:rsidR="001210DD" w:rsidRPr="00F04DB2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F04DB2" w:rsidRPr="005B2627" w14:paraId="291BB066" w14:textId="77777777" w:rsidTr="00223721">
        <w:trPr>
          <w:cantSplit/>
          <w:trHeight w:val="412"/>
        </w:trPr>
        <w:tc>
          <w:tcPr>
            <w:tcW w:w="2880" w:type="dxa"/>
          </w:tcPr>
          <w:p w14:paraId="31978071" w14:textId="2BE350E8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498" w:type="dxa"/>
            <w:gridSpan w:val="11"/>
          </w:tcPr>
          <w:p w14:paraId="1C274200" w14:textId="12F602E8" w:rsidR="00F04DB2" w:rsidRPr="00F04DB2" w:rsidRDefault="00F04DB2" w:rsidP="00F04DB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04DB2" w:rsidRPr="005B2627" w14:paraId="32009EF9" w14:textId="77777777" w:rsidTr="00223721">
        <w:trPr>
          <w:cantSplit/>
          <w:trHeight w:val="110"/>
        </w:trPr>
        <w:tc>
          <w:tcPr>
            <w:tcW w:w="2880" w:type="dxa"/>
          </w:tcPr>
          <w:p w14:paraId="27B2453B" w14:textId="02D4BE8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กำไร (ขาดทุน) จากการประมาณ</w:t>
            </w:r>
          </w:p>
        </w:tc>
        <w:tc>
          <w:tcPr>
            <w:tcW w:w="900" w:type="dxa"/>
            <w:vAlign w:val="bottom"/>
          </w:tcPr>
          <w:p w14:paraId="7D169E61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7C6E70C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549AA248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B5085B6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6B2683FC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FA257D4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2102E77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1D36BE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6DEC971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BE2D60F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683AC767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04DB2" w:rsidRPr="005B2627" w14:paraId="56B92E1F" w14:textId="77777777" w:rsidTr="00223721">
        <w:trPr>
          <w:cantSplit/>
          <w:trHeight w:val="110"/>
        </w:trPr>
        <w:tc>
          <w:tcPr>
            <w:tcW w:w="2880" w:type="dxa"/>
          </w:tcPr>
          <w:p w14:paraId="3179D4B1" w14:textId="626A3EA1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การตามหลักคณิตศาสตร์</w:t>
            </w:r>
          </w:p>
        </w:tc>
        <w:tc>
          <w:tcPr>
            <w:tcW w:w="900" w:type="dxa"/>
            <w:vAlign w:val="bottom"/>
          </w:tcPr>
          <w:p w14:paraId="29E15874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450B1EED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56AE3A32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4FB70AB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6D1E4E86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EB75501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44D79D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E106A1D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6C3D0B3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12A27AA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194066EC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04DB2" w:rsidRPr="005B2627" w14:paraId="5C311978" w14:textId="77777777" w:rsidTr="00223721">
        <w:trPr>
          <w:cantSplit/>
          <w:trHeight w:val="78"/>
        </w:trPr>
        <w:tc>
          <w:tcPr>
            <w:tcW w:w="2880" w:type="dxa"/>
          </w:tcPr>
          <w:p w14:paraId="192B328E" w14:textId="6FF3D8B9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93F3C84" w14:textId="5D237387" w:rsidR="00F04DB2" w:rsidRPr="00F04DB2" w:rsidRDefault="00F04DB2" w:rsidP="00F04DB2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A016001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vAlign w:val="bottom"/>
          </w:tcPr>
          <w:p w14:paraId="21CCEE37" w14:textId="3413F98E" w:rsidR="00F04DB2" w:rsidRPr="00F04DB2" w:rsidRDefault="00F04DB2" w:rsidP="00F04DB2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4DDB8487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797812FE" w14:textId="7D598B8F" w:rsidR="00F04DB2" w:rsidRPr="00F04DB2" w:rsidRDefault="00F04DB2" w:rsidP="00F04DB2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93" w:type="dxa"/>
          </w:tcPr>
          <w:p w14:paraId="0E7DA651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056237A3" w14:textId="334D6E6A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11</w:t>
            </w:r>
          </w:p>
        </w:tc>
        <w:tc>
          <w:tcPr>
            <w:tcW w:w="188" w:type="dxa"/>
          </w:tcPr>
          <w:p w14:paraId="23FD234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413E79E9" w14:textId="392C77C5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 w:rsidRPr="00F04DB2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  <w:r w:rsidRPr="00F04DB2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8" w:type="dxa"/>
          </w:tcPr>
          <w:p w14:paraId="14D7BECE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33BFB28A" w14:textId="40AAC422" w:rsidR="00F04DB2" w:rsidRPr="00F04DB2" w:rsidRDefault="00F04DB2" w:rsidP="00F04DB2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9</w:t>
            </w:r>
          </w:p>
        </w:tc>
      </w:tr>
      <w:tr w:rsidR="001210DD" w:rsidRPr="005B2627" w14:paraId="1FF9003F" w14:textId="77777777" w:rsidTr="00223721">
        <w:trPr>
          <w:cantSplit/>
          <w:trHeight w:val="78"/>
        </w:trPr>
        <w:tc>
          <w:tcPr>
            <w:tcW w:w="2880" w:type="dxa"/>
          </w:tcPr>
          <w:p w14:paraId="62AAF96B" w14:textId="24A89756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2F5C21" w14:textId="6F4BD805" w:rsidR="001210DD" w:rsidRPr="00F04DB2" w:rsidRDefault="00607D65" w:rsidP="00607D65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7EE4B29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C63052" w14:textId="4BAB2762" w:rsidR="001210DD" w:rsidRPr="00F04DB2" w:rsidRDefault="00607D65" w:rsidP="00607D65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  <w:vAlign w:val="bottom"/>
          </w:tcPr>
          <w:p w14:paraId="0D389E1F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16C70E" w14:textId="0012C647" w:rsidR="001210DD" w:rsidRPr="00F04DB2" w:rsidRDefault="00607D65" w:rsidP="00607D65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93" w:type="dxa"/>
            <w:vAlign w:val="bottom"/>
          </w:tcPr>
          <w:p w14:paraId="14DF3BFB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0CC222" w14:textId="2C111CB8" w:rsidR="001210DD" w:rsidRPr="00F04DB2" w:rsidRDefault="001210D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11</w:t>
            </w:r>
          </w:p>
        </w:tc>
        <w:tc>
          <w:tcPr>
            <w:tcW w:w="188" w:type="dxa"/>
            <w:vAlign w:val="bottom"/>
          </w:tcPr>
          <w:p w14:paraId="2B8063CD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8173F4" w14:textId="1791C7E8" w:rsidR="001210DD" w:rsidRPr="00F04DB2" w:rsidRDefault="001210D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(</w:t>
            </w:r>
            <w:r w:rsidRPr="00F04DB2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Pr="00F04DB2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8" w:type="dxa"/>
            <w:vAlign w:val="bottom"/>
          </w:tcPr>
          <w:p w14:paraId="3C4A5898" w14:textId="77777777" w:rsidR="001210DD" w:rsidRPr="00F04DB2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3589ED" w14:textId="209DA7B9" w:rsidR="001210DD" w:rsidRPr="00F04DB2" w:rsidRDefault="001210D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04DB2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9</w:t>
            </w:r>
          </w:p>
        </w:tc>
      </w:tr>
    </w:tbl>
    <w:p w14:paraId="560BB8BC" w14:textId="0BDC3EDF" w:rsidR="00F574DF" w:rsidRPr="005B2627" w:rsidRDefault="00F574DF" w:rsidP="00F574DF">
      <w:pPr>
        <w:rPr>
          <w:sz w:val="30"/>
          <w:szCs w:val="30"/>
          <w:highlight w:val="yellow"/>
          <w:lang w:val="x-none" w:eastAsia="x-none"/>
        </w:rPr>
      </w:pPr>
    </w:p>
    <w:tbl>
      <w:tblPr>
        <w:tblW w:w="9669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50"/>
        <w:gridCol w:w="697"/>
        <w:gridCol w:w="236"/>
        <w:gridCol w:w="687"/>
        <w:gridCol w:w="270"/>
        <w:gridCol w:w="700"/>
        <w:gridCol w:w="236"/>
        <w:gridCol w:w="785"/>
        <w:gridCol w:w="241"/>
        <w:gridCol w:w="647"/>
        <w:gridCol w:w="236"/>
        <w:gridCol w:w="720"/>
        <w:gridCol w:w="240"/>
        <w:gridCol w:w="716"/>
        <w:gridCol w:w="236"/>
        <w:gridCol w:w="772"/>
      </w:tblGrid>
      <w:tr w:rsidR="00BA3761" w:rsidRPr="005B2627" w14:paraId="6D6B202C" w14:textId="77777777" w:rsidTr="00104F47">
        <w:tc>
          <w:tcPr>
            <w:tcW w:w="2250" w:type="dxa"/>
            <w:shd w:val="clear" w:color="auto" w:fill="auto"/>
          </w:tcPr>
          <w:p w14:paraId="5329D7B5" w14:textId="77777777" w:rsidR="00BA3761" w:rsidRPr="00BD2F6D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BD2F6D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การกระทบยอดเพื่อหา</w:t>
            </w:r>
          </w:p>
        </w:tc>
        <w:tc>
          <w:tcPr>
            <w:tcW w:w="3611" w:type="dxa"/>
            <w:gridSpan w:val="7"/>
            <w:shd w:val="clear" w:color="auto" w:fill="auto"/>
          </w:tcPr>
          <w:p w14:paraId="07451F89" w14:textId="77777777" w:rsidR="00BA3761" w:rsidRPr="00BD2F6D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BD2F6D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</w:tcPr>
          <w:p w14:paraId="01D78A03" w14:textId="77777777" w:rsidR="00BA3761" w:rsidRPr="00BD2F6D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</w:p>
        </w:tc>
        <w:tc>
          <w:tcPr>
            <w:tcW w:w="3567" w:type="dxa"/>
            <w:gridSpan w:val="7"/>
          </w:tcPr>
          <w:p w14:paraId="44D65441" w14:textId="77777777" w:rsidR="00BA3761" w:rsidRPr="00BD2F6D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 w:rsidRPr="00BD2F6D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DA68E3" w:rsidRPr="005B2627" w14:paraId="57328233" w14:textId="77777777" w:rsidTr="00104F47">
        <w:tc>
          <w:tcPr>
            <w:tcW w:w="2250" w:type="dxa"/>
            <w:shd w:val="clear" w:color="auto" w:fill="auto"/>
          </w:tcPr>
          <w:p w14:paraId="41BE31AB" w14:textId="77777777" w:rsidR="00DA68E3" w:rsidRPr="00BD2F6D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74" w:right="-108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  <w:r w:rsidRPr="00BD2F6D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อัตราภาษีที่แท้จริง</w:t>
            </w:r>
          </w:p>
        </w:tc>
        <w:tc>
          <w:tcPr>
            <w:tcW w:w="1620" w:type="dxa"/>
            <w:gridSpan w:val="3"/>
            <w:shd w:val="clear" w:color="auto" w:fill="auto"/>
          </w:tcPr>
          <w:p w14:paraId="3884465D" w14:textId="53BEE76B" w:rsidR="00DA68E3" w:rsidRPr="00BD2F6D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BD2F6D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1210DD" w:rsidRPr="00BD2F6D">
              <w:rPr>
                <w:rFonts w:ascii="Angsana New" w:hAnsi="Angsana New"/>
                <w:bCs/>
                <w:sz w:val="24"/>
                <w:szCs w:val="24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458C1E13" w14:textId="77777777" w:rsidR="00DA68E3" w:rsidRPr="00BD2F6D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1" w:type="dxa"/>
            <w:gridSpan w:val="3"/>
            <w:shd w:val="clear" w:color="auto" w:fill="auto"/>
          </w:tcPr>
          <w:p w14:paraId="2B6A92E6" w14:textId="47782219" w:rsidR="00DA68E3" w:rsidRPr="00BD2F6D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BD2F6D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1210DD" w:rsidRPr="00BD2F6D">
              <w:rPr>
                <w:rFonts w:ascii="Angsana New" w:hAnsi="Angsana New"/>
                <w:bCs/>
                <w:sz w:val="24"/>
                <w:szCs w:val="24"/>
              </w:rPr>
              <w:t>5</w:t>
            </w:r>
          </w:p>
        </w:tc>
        <w:tc>
          <w:tcPr>
            <w:tcW w:w="241" w:type="dxa"/>
          </w:tcPr>
          <w:p w14:paraId="32924CC9" w14:textId="77777777" w:rsidR="00DA68E3" w:rsidRPr="00BD2F6D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03" w:type="dxa"/>
            <w:gridSpan w:val="3"/>
          </w:tcPr>
          <w:p w14:paraId="31987C95" w14:textId="1331398A" w:rsidR="00DA68E3" w:rsidRPr="00BD2F6D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BD2F6D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1210DD" w:rsidRPr="00BD2F6D">
              <w:rPr>
                <w:rFonts w:ascii="Angsana New" w:hAnsi="Angsana New"/>
                <w:bCs/>
                <w:sz w:val="24"/>
                <w:szCs w:val="24"/>
              </w:rPr>
              <w:t>6</w:t>
            </w:r>
          </w:p>
        </w:tc>
        <w:tc>
          <w:tcPr>
            <w:tcW w:w="240" w:type="dxa"/>
          </w:tcPr>
          <w:p w14:paraId="41F0377F" w14:textId="77777777" w:rsidR="00DA68E3" w:rsidRPr="00BD2F6D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4" w:type="dxa"/>
            <w:gridSpan w:val="3"/>
          </w:tcPr>
          <w:p w14:paraId="378DD509" w14:textId="5AF20A01" w:rsidR="00DA68E3" w:rsidRPr="00BD2F6D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BD2F6D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1210DD" w:rsidRPr="00BD2F6D">
              <w:rPr>
                <w:rFonts w:ascii="Angsana New" w:hAnsi="Angsana New"/>
                <w:bCs/>
                <w:sz w:val="24"/>
                <w:szCs w:val="24"/>
              </w:rPr>
              <w:t>5</w:t>
            </w:r>
          </w:p>
        </w:tc>
      </w:tr>
      <w:tr w:rsidR="00BA3761" w:rsidRPr="005B2627" w14:paraId="12F24B55" w14:textId="77777777" w:rsidTr="00104F47">
        <w:tc>
          <w:tcPr>
            <w:tcW w:w="2250" w:type="dxa"/>
            <w:shd w:val="clear" w:color="auto" w:fill="auto"/>
          </w:tcPr>
          <w:p w14:paraId="47B9C6C1" w14:textId="77777777" w:rsidR="00BA3761" w:rsidRPr="00BD2F6D" w:rsidRDefault="00BA3761" w:rsidP="00B55FB3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  <w:shd w:val="clear" w:color="auto" w:fill="auto"/>
          </w:tcPr>
          <w:p w14:paraId="5CB51FAF" w14:textId="00EE4097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shd w:val="clear" w:color="auto" w:fill="auto"/>
          </w:tcPr>
          <w:p w14:paraId="2B8D6C5E" w14:textId="77777777" w:rsidR="00BA3761" w:rsidRPr="00BD2F6D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2246DA11" w14:textId="2E93FF81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2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328873C" w14:textId="77777777" w:rsidR="00BA3761" w:rsidRPr="00BD2F6D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5A4E3481" w14:textId="311B573B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shd w:val="clear" w:color="auto" w:fill="auto"/>
          </w:tcPr>
          <w:p w14:paraId="05412643" w14:textId="77777777" w:rsidR="00BA3761" w:rsidRPr="00BD2F6D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  <w:shd w:val="clear" w:color="auto" w:fill="auto"/>
          </w:tcPr>
          <w:p w14:paraId="66D115AA" w14:textId="1804D3C9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16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7E38FE09" w14:textId="77777777" w:rsidR="00BA3761" w:rsidRPr="00BD2F6D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3EF0AC3A" w14:textId="41663216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320C0437" w14:textId="77777777" w:rsidR="00BA3761" w:rsidRPr="00BD2F6D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5501AC1" w14:textId="39FDF347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5D1F1EDA" w14:textId="77777777" w:rsidR="00BA3761" w:rsidRPr="00BD2F6D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348E0E15" w14:textId="21547DAE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48BEFF70" w14:textId="77777777" w:rsidR="00BA3761" w:rsidRPr="00BD2F6D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3E60643D" w14:textId="4A4E18D4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A3761" w:rsidRPr="005B2627" w14:paraId="010A5875" w14:textId="77777777" w:rsidTr="00104F47">
        <w:tc>
          <w:tcPr>
            <w:tcW w:w="2250" w:type="dxa"/>
            <w:shd w:val="clear" w:color="auto" w:fill="auto"/>
          </w:tcPr>
          <w:p w14:paraId="1AE5F589" w14:textId="77777777" w:rsidR="00BA3761" w:rsidRPr="00BD2F6D" w:rsidRDefault="00BA3761" w:rsidP="00BA3761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  <w:shd w:val="clear" w:color="auto" w:fill="auto"/>
          </w:tcPr>
          <w:p w14:paraId="03093641" w14:textId="0C800773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D2F6D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137318E8" w14:textId="77777777" w:rsidR="00BA3761" w:rsidRPr="00BD2F6D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418F4617" w14:textId="11FCA827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2"/>
              <w:jc w:val="center"/>
              <w:rPr>
                <w:rFonts w:ascii="Angsana New" w:hAnsi="Angsana New"/>
                <w:i/>
                <w:iCs/>
                <w:spacing w:val="-2"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(</w:t>
            </w:r>
            <w:r w:rsidR="00902568" w:rsidRPr="00BD2F6D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ล้านบาท</w:t>
            </w:r>
            <w:r w:rsidRPr="00BD2F6D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3080A79D" w14:textId="77777777" w:rsidR="00BA3761" w:rsidRPr="00BD2F6D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52AB01E8" w14:textId="1723A223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D2F6D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05751340" w14:textId="77777777" w:rsidR="00BA3761" w:rsidRPr="00BD2F6D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  <w:shd w:val="clear" w:color="auto" w:fill="auto"/>
          </w:tcPr>
          <w:p w14:paraId="77703C4A" w14:textId="0A1E7A1C" w:rsidR="00BA3761" w:rsidRPr="00BD2F6D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16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1" w:type="dxa"/>
            <w:tcBorders>
              <w:bottom w:val="nil"/>
            </w:tcBorders>
          </w:tcPr>
          <w:p w14:paraId="27C5CC02" w14:textId="77777777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6A303C92" w14:textId="0036887C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D2F6D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579090B1" w14:textId="77777777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600BC678" w14:textId="02F19CF1" w:rsidR="00BA3761" w:rsidRPr="00BD2F6D" w:rsidRDefault="00902568" w:rsidP="00902568">
            <w:pPr>
              <w:pStyle w:val="acctfourfigures"/>
              <w:tabs>
                <w:tab w:val="clear" w:pos="765"/>
              </w:tabs>
              <w:spacing w:line="240" w:lineRule="auto"/>
              <w:ind w:left="-95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0" w:type="dxa"/>
            <w:tcBorders>
              <w:bottom w:val="nil"/>
            </w:tcBorders>
          </w:tcPr>
          <w:p w14:paraId="3EC9C036" w14:textId="77777777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5CDFB08E" w14:textId="122DAB44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BD2F6D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0C8528BB" w14:textId="77777777" w:rsidR="00BA3761" w:rsidRPr="00BD2F6D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6B784C0C" w14:textId="1BCC2D46" w:rsidR="00BA3761" w:rsidRPr="00BD2F6D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F04DB2" w:rsidRPr="005B2627" w14:paraId="15750769" w14:textId="77777777" w:rsidTr="00104F47">
        <w:tc>
          <w:tcPr>
            <w:tcW w:w="2250" w:type="dxa"/>
            <w:shd w:val="clear" w:color="auto" w:fill="auto"/>
          </w:tcPr>
          <w:p w14:paraId="7440C72E" w14:textId="655EB20F" w:rsidR="00F04DB2" w:rsidRPr="00BD2F6D" w:rsidRDefault="00F04DB2" w:rsidP="00F04DB2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BD2F6D">
              <w:rPr>
                <w:rFonts w:ascii="Angsana New" w:hAnsi="Angsana New"/>
                <w:sz w:val="24"/>
                <w:szCs w:val="24"/>
                <w:cs/>
              </w:rPr>
              <w:t>กำไรก่อนภาษีเงินได้</w:t>
            </w:r>
          </w:p>
        </w:tc>
        <w:tc>
          <w:tcPr>
            <w:tcW w:w="697" w:type="dxa"/>
            <w:shd w:val="clear" w:color="auto" w:fill="auto"/>
          </w:tcPr>
          <w:p w14:paraId="74261E9A" w14:textId="0191030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7570F38D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double" w:sz="4" w:space="0" w:color="auto"/>
            </w:tcBorders>
            <w:shd w:val="clear" w:color="auto" w:fill="auto"/>
          </w:tcPr>
          <w:p w14:paraId="093C60F0" w14:textId="211D049E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2,298</w:t>
            </w:r>
          </w:p>
        </w:tc>
        <w:tc>
          <w:tcPr>
            <w:tcW w:w="270" w:type="dxa"/>
            <w:shd w:val="clear" w:color="auto" w:fill="auto"/>
          </w:tcPr>
          <w:p w14:paraId="6C5F7C46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262F8643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083E837F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double" w:sz="4" w:space="0" w:color="auto"/>
            </w:tcBorders>
            <w:shd w:val="clear" w:color="auto" w:fill="auto"/>
          </w:tcPr>
          <w:p w14:paraId="614759BB" w14:textId="77990A07" w:rsidR="00F04DB2" w:rsidRPr="00BD2F6D" w:rsidRDefault="00F04DB2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3,001</w:t>
            </w:r>
          </w:p>
        </w:tc>
        <w:tc>
          <w:tcPr>
            <w:tcW w:w="241" w:type="dxa"/>
            <w:tcBorders>
              <w:bottom w:val="nil"/>
            </w:tcBorders>
          </w:tcPr>
          <w:p w14:paraId="094A366D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7F169EC1" w14:textId="332DCD21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3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1D543EE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14:paraId="0D9BD802" w14:textId="40367BD3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1,875</w:t>
            </w:r>
          </w:p>
        </w:tc>
        <w:tc>
          <w:tcPr>
            <w:tcW w:w="240" w:type="dxa"/>
            <w:tcBorders>
              <w:bottom w:val="nil"/>
            </w:tcBorders>
          </w:tcPr>
          <w:p w14:paraId="2EBA7056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1746224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8E5E32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double" w:sz="4" w:space="0" w:color="auto"/>
            </w:tcBorders>
          </w:tcPr>
          <w:p w14:paraId="16494F54" w14:textId="1F36B41F" w:rsidR="00F04DB2" w:rsidRPr="00BD2F6D" w:rsidRDefault="00F04DB2" w:rsidP="00F04DB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2,376</w:t>
            </w:r>
          </w:p>
        </w:tc>
      </w:tr>
      <w:tr w:rsidR="00F04DB2" w:rsidRPr="005B2627" w14:paraId="17EF2BCF" w14:textId="77777777" w:rsidTr="00104F47">
        <w:tc>
          <w:tcPr>
            <w:tcW w:w="2250" w:type="dxa"/>
            <w:vAlign w:val="bottom"/>
          </w:tcPr>
          <w:p w14:paraId="45A9FBF8" w14:textId="760F60A6" w:rsidR="00F04DB2" w:rsidRPr="00BD2F6D" w:rsidRDefault="00F04DB2" w:rsidP="00F04DB2">
            <w:pPr>
              <w:spacing w:line="240" w:lineRule="auto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>จำนวนภาษีตามอัตราภาษีเงินได้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2534351C" w14:textId="7A935782" w:rsidR="00F04DB2" w:rsidRPr="00BD2F6D" w:rsidRDefault="00F04DB2" w:rsidP="00F04DB2">
            <w:pPr>
              <w:pStyle w:val="acctfourfigures"/>
              <w:tabs>
                <w:tab w:val="clear" w:pos="765"/>
                <w:tab w:val="decimal" w:pos="250"/>
              </w:tabs>
              <w:spacing w:line="240" w:lineRule="auto"/>
              <w:ind w:left="-110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EE628BE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3EB5FC5B" w14:textId="565589E6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460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669F0825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7E087284" w14:textId="5F431F5F" w:rsidR="00F04DB2" w:rsidRPr="00BD2F6D" w:rsidRDefault="00F04DB2" w:rsidP="00F04DB2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left="-118" w:right="-130" w:firstLine="39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51E348E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2D2F625" w14:textId="77F61362" w:rsidR="00F04DB2" w:rsidRPr="00BD2F6D" w:rsidRDefault="00F04DB2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tLeast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600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423992A7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nil"/>
            </w:tcBorders>
          </w:tcPr>
          <w:p w14:paraId="35BBE6C3" w14:textId="5E0AE6F1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108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0490955E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nil"/>
            </w:tcBorders>
          </w:tcPr>
          <w:p w14:paraId="39BEF869" w14:textId="0704CA5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bidi="th-TH"/>
              </w:rPr>
              <w:t>375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6E4CB600" w14:textId="0C13FEEE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  <w:bottom w:val="nil"/>
            </w:tcBorders>
          </w:tcPr>
          <w:p w14:paraId="0FEF0062" w14:textId="37DE47FC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131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5EEE761C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double" w:sz="4" w:space="0" w:color="auto"/>
              <w:bottom w:val="nil"/>
            </w:tcBorders>
          </w:tcPr>
          <w:p w14:paraId="7D35E716" w14:textId="6DB5528D" w:rsidR="00F04DB2" w:rsidRPr="00BD2F6D" w:rsidRDefault="00F04DB2" w:rsidP="00F04DB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 w:hint="cs"/>
                <w:sz w:val="24"/>
                <w:szCs w:val="24"/>
                <w:lang w:val="en-US" w:bidi="th-TH"/>
              </w:rPr>
              <w:t>47</w:t>
            </w: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</w:tr>
      <w:tr w:rsidR="00F04DB2" w:rsidRPr="005B2627" w14:paraId="6EF713D9" w14:textId="77777777" w:rsidTr="00104F47">
        <w:tc>
          <w:tcPr>
            <w:tcW w:w="2250" w:type="dxa"/>
            <w:vAlign w:val="bottom"/>
          </w:tcPr>
          <w:p w14:paraId="4D705E91" w14:textId="43B605BB" w:rsidR="00F04DB2" w:rsidRPr="00BD2F6D" w:rsidRDefault="00F04DB2" w:rsidP="00F04DB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รายได้ที่ไม่ต้องเสียภาษี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6AE8CD9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0252AA7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2CE1ECB6" w14:textId="351CE899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7242C3C1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065CAFD7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CD26DCC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FCB08C6" w14:textId="1FB0A1EC" w:rsidR="00F04DB2" w:rsidRPr="00BD2F6D" w:rsidRDefault="00F04DB2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4B1C495A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736EF18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317F26B0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75FC05E6" w14:textId="720C529D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607B5232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60D3BED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4C0E549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7291AD5" w14:textId="674F8E20" w:rsidR="00F04DB2" w:rsidRPr="00BD2F6D" w:rsidRDefault="00F04DB2" w:rsidP="00F04DB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F04DB2" w:rsidRPr="005B2627" w14:paraId="09377483" w14:textId="77777777" w:rsidTr="00104F47">
        <w:tc>
          <w:tcPr>
            <w:tcW w:w="2250" w:type="dxa"/>
            <w:vAlign w:val="bottom"/>
          </w:tcPr>
          <w:p w14:paraId="4EACCC2F" w14:textId="519B8362" w:rsidR="00F04DB2" w:rsidRPr="00BD2F6D" w:rsidRDefault="00F04DB2" w:rsidP="00F04DB2">
            <w:pPr>
              <w:tabs>
                <w:tab w:val="clear" w:pos="227"/>
              </w:tabs>
              <w:spacing w:line="240" w:lineRule="auto"/>
              <w:ind w:left="254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>-  เงินปันผลรับจากบริษัทย่อย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6220AE1" w14:textId="3DAAE3AD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308317A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1C5F0A10" w14:textId="47373DF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2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0511BB4B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144AD78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163C3BFA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FD5B40C" w14:textId="1A368596" w:rsidR="00F04DB2" w:rsidRPr="00BD2F6D" w:rsidRDefault="00F04DB2" w:rsidP="00F04DB2">
            <w:pPr>
              <w:pStyle w:val="acctfourfigures"/>
              <w:tabs>
                <w:tab w:val="clear" w:pos="765"/>
                <w:tab w:val="decimal" w:pos="308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tcBorders>
              <w:bottom w:val="nil"/>
            </w:tcBorders>
          </w:tcPr>
          <w:p w14:paraId="6468FC1C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A9CB084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82C7279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C30607A" w14:textId="0E72FEB4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(308)</w:t>
            </w:r>
          </w:p>
        </w:tc>
        <w:tc>
          <w:tcPr>
            <w:tcW w:w="240" w:type="dxa"/>
            <w:tcBorders>
              <w:bottom w:val="nil"/>
            </w:tcBorders>
          </w:tcPr>
          <w:p w14:paraId="26F1FDF7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2CA8B7C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FA05A30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5B0C30C" w14:textId="364506DD" w:rsidR="00F04DB2" w:rsidRPr="00BD2F6D" w:rsidRDefault="00F04DB2" w:rsidP="00F04DB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(421)</w:t>
            </w:r>
          </w:p>
        </w:tc>
      </w:tr>
      <w:tr w:rsidR="00F04DB2" w:rsidRPr="005B2627" w14:paraId="2E3375C7" w14:textId="77777777" w:rsidTr="00104F47">
        <w:tc>
          <w:tcPr>
            <w:tcW w:w="2250" w:type="dxa"/>
            <w:vAlign w:val="bottom"/>
          </w:tcPr>
          <w:p w14:paraId="2D281F7D" w14:textId="77777777" w:rsidR="00F04DB2" w:rsidRPr="00BD2F6D" w:rsidRDefault="00F04DB2" w:rsidP="00F04DB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</w:pP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BD2F6D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BD2F6D"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  <w:t>กำไรสุทธิที่ได้รับการส่งเสริม</w:t>
            </w:r>
          </w:p>
          <w:p w14:paraId="02F64DD9" w14:textId="774CC07E" w:rsidR="00F04DB2" w:rsidRPr="00BD2F6D" w:rsidRDefault="00F04DB2" w:rsidP="00F04DB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BD2F6D">
              <w:rPr>
                <w:rFonts w:asciiTheme="majorBidi" w:hAnsiTheme="majorBidi" w:cstheme="majorBidi"/>
                <w:spacing w:val="-12"/>
                <w:sz w:val="24"/>
                <w:szCs w:val="24"/>
              </w:rPr>
              <w:t xml:space="preserve">          </w:t>
            </w:r>
            <w:r w:rsidRPr="00BD2F6D">
              <w:rPr>
                <w:rFonts w:asciiTheme="majorBidi" w:hAnsiTheme="majorBidi" w:cstheme="majorBidi" w:hint="cs"/>
                <w:spacing w:val="-12"/>
                <w:sz w:val="24"/>
                <w:szCs w:val="24"/>
                <w:cs/>
              </w:rPr>
              <w:t>การลงทุน</w:t>
            </w:r>
          </w:p>
        </w:tc>
        <w:tc>
          <w:tcPr>
            <w:tcW w:w="697" w:type="dxa"/>
            <w:tcBorders>
              <w:top w:val="nil"/>
            </w:tcBorders>
            <w:shd w:val="clear" w:color="auto" w:fill="auto"/>
          </w:tcPr>
          <w:p w14:paraId="3E15313C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  <w:shd w:val="clear" w:color="auto" w:fill="auto"/>
          </w:tcPr>
          <w:p w14:paraId="4E0E9581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nil"/>
            </w:tcBorders>
            <w:shd w:val="clear" w:color="auto" w:fill="auto"/>
          </w:tcPr>
          <w:p w14:paraId="2D50F6EA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208A4404" w14:textId="161D2735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(7)</w:t>
            </w:r>
          </w:p>
        </w:tc>
        <w:tc>
          <w:tcPr>
            <w:tcW w:w="270" w:type="dxa"/>
            <w:tcBorders>
              <w:top w:val="nil"/>
            </w:tcBorders>
            <w:shd w:val="clear" w:color="auto" w:fill="auto"/>
          </w:tcPr>
          <w:p w14:paraId="7360123C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</w:tcBorders>
            <w:shd w:val="clear" w:color="auto" w:fill="auto"/>
          </w:tcPr>
          <w:p w14:paraId="47A87E42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  <w:shd w:val="clear" w:color="auto" w:fill="auto"/>
          </w:tcPr>
          <w:p w14:paraId="26008A90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42F6BB9D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DD06EF4" w14:textId="0E885B57" w:rsidR="00F04DB2" w:rsidRPr="00BD2F6D" w:rsidRDefault="00F04DB2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(55)</w:t>
            </w:r>
          </w:p>
        </w:tc>
        <w:tc>
          <w:tcPr>
            <w:tcW w:w="241" w:type="dxa"/>
            <w:tcBorders>
              <w:top w:val="nil"/>
            </w:tcBorders>
          </w:tcPr>
          <w:p w14:paraId="403D9322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</w:tcBorders>
          </w:tcPr>
          <w:p w14:paraId="15424902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2AF79A69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1A0EF5EC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7EB68F6" w14:textId="3D9080C4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(6)</w:t>
            </w:r>
          </w:p>
        </w:tc>
        <w:tc>
          <w:tcPr>
            <w:tcW w:w="240" w:type="dxa"/>
            <w:tcBorders>
              <w:top w:val="nil"/>
            </w:tcBorders>
          </w:tcPr>
          <w:p w14:paraId="1D2695C3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</w:tcBorders>
          </w:tcPr>
          <w:p w14:paraId="6C4C1EF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3F4E0F94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</w:tcBorders>
          </w:tcPr>
          <w:p w14:paraId="56E725C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30B86CD2" w14:textId="7CA25069" w:rsidR="00F04DB2" w:rsidRPr="00BD2F6D" w:rsidRDefault="00F04DB2" w:rsidP="00F04DB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(41)</w:t>
            </w:r>
          </w:p>
        </w:tc>
      </w:tr>
      <w:tr w:rsidR="00F04DB2" w:rsidRPr="005B2627" w14:paraId="21796395" w14:textId="77777777" w:rsidTr="00104F47">
        <w:tc>
          <w:tcPr>
            <w:tcW w:w="2250" w:type="dxa"/>
            <w:vAlign w:val="bottom"/>
          </w:tcPr>
          <w:p w14:paraId="073A23B2" w14:textId="06B9B1F9" w:rsidR="00F04DB2" w:rsidRPr="00BD2F6D" w:rsidRDefault="00F04DB2" w:rsidP="00F04DB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BD2F6D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>กำไรจากการจำหน่ายเงิน</w:t>
            </w:r>
            <w:r w:rsidR="00C8658F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="00C8658F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>ลงทุนในบริษัทย่อย</w:t>
            </w:r>
          </w:p>
        </w:tc>
        <w:tc>
          <w:tcPr>
            <w:tcW w:w="697" w:type="dxa"/>
            <w:shd w:val="clear" w:color="auto" w:fill="auto"/>
          </w:tcPr>
          <w:p w14:paraId="5C781351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0589F859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</w:tcPr>
          <w:p w14:paraId="7775D891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190933B8" w14:textId="7F023B5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(84)</w:t>
            </w:r>
          </w:p>
        </w:tc>
        <w:tc>
          <w:tcPr>
            <w:tcW w:w="270" w:type="dxa"/>
            <w:shd w:val="clear" w:color="auto" w:fill="auto"/>
          </w:tcPr>
          <w:p w14:paraId="1111D4F7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7423C744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1BA07D1B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4208ED05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6EC42F5" w14:textId="6B79B9FF" w:rsidR="00F04DB2" w:rsidRPr="00BD2F6D" w:rsidRDefault="00F04DB2" w:rsidP="00F04DB2">
            <w:pPr>
              <w:pStyle w:val="acctfourfigures"/>
              <w:tabs>
                <w:tab w:val="clear" w:pos="765"/>
                <w:tab w:val="decimal" w:pos="305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41" w:type="dxa"/>
          </w:tcPr>
          <w:p w14:paraId="60D19C26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</w:tcPr>
          <w:p w14:paraId="6460546A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5E9354F3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2E659D80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52EE470" w14:textId="0B58105E" w:rsidR="00F04DB2" w:rsidRPr="00BD2F6D" w:rsidRDefault="00F04DB2" w:rsidP="00F04DB2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</w:tcPr>
          <w:p w14:paraId="02FE87B0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</w:tcPr>
          <w:p w14:paraId="79A82D19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43D700D6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</w:tcPr>
          <w:p w14:paraId="1732D842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A47D9C0" w14:textId="149F0CC2" w:rsidR="00F04DB2" w:rsidRPr="00BD2F6D" w:rsidRDefault="00F04DB2" w:rsidP="00F04DB2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04DB2" w:rsidRPr="005B2627" w14:paraId="02A8A71E" w14:textId="77777777" w:rsidTr="00104F47">
        <w:tc>
          <w:tcPr>
            <w:tcW w:w="2250" w:type="dxa"/>
            <w:vAlign w:val="bottom"/>
          </w:tcPr>
          <w:p w14:paraId="707DAD40" w14:textId="522E54DE" w:rsidR="00F04DB2" w:rsidRPr="00BD2F6D" w:rsidRDefault="00F04DB2" w:rsidP="00F04DB2">
            <w:pPr>
              <w:tabs>
                <w:tab w:val="clear" w:pos="227"/>
                <w:tab w:val="clear" w:pos="2580"/>
                <w:tab w:val="left" w:pos="2412"/>
              </w:tabs>
              <w:ind w:right="-288"/>
              <w:rPr>
                <w:rFonts w:ascii="Angsana New" w:hAnsi="Angsana New"/>
                <w:sz w:val="24"/>
                <w:szCs w:val="24"/>
                <w:cs/>
              </w:rPr>
            </w:pP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- อื่นๆ</w:t>
            </w:r>
          </w:p>
        </w:tc>
        <w:tc>
          <w:tcPr>
            <w:tcW w:w="697" w:type="dxa"/>
            <w:shd w:val="clear" w:color="auto" w:fill="auto"/>
          </w:tcPr>
          <w:p w14:paraId="206C5C86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78264649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6F6354E7" w14:textId="13AB84CD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(2)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BD21D2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02C75188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338F7286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2129474A" w14:textId="5B946410" w:rsidR="00F04DB2" w:rsidRPr="00BD2F6D" w:rsidRDefault="00F04DB2" w:rsidP="00F04DB2">
            <w:pPr>
              <w:pStyle w:val="acctfourfigures"/>
              <w:tabs>
                <w:tab w:val="clear" w:pos="765"/>
                <w:tab w:val="decimal" w:pos="305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47A0ACBC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7A0F93BE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2A3CBF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0D5C5BD" w14:textId="3053BB75" w:rsidR="00F04DB2" w:rsidRPr="00BD2F6D" w:rsidRDefault="00F04DB2" w:rsidP="00F04DB2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440F9DCE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2625BFE1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113EDEA0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33EF6955" w14:textId="3EC56EE3" w:rsidR="00F04DB2" w:rsidRPr="00BD2F6D" w:rsidRDefault="00F04DB2" w:rsidP="00F04DB2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04DB2" w:rsidRPr="005B2627" w14:paraId="6B13AD82" w14:textId="77777777" w:rsidTr="00104F47">
        <w:tc>
          <w:tcPr>
            <w:tcW w:w="2250" w:type="dxa"/>
            <w:vAlign w:val="bottom"/>
          </w:tcPr>
          <w:p w14:paraId="1B1FD715" w14:textId="39370CE7" w:rsidR="00F04DB2" w:rsidRPr="00BD2F6D" w:rsidRDefault="00F04DB2" w:rsidP="00F04DB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>ค่าใช้จ่ายต้องห้ามทางภาษี</w:t>
            </w:r>
          </w:p>
        </w:tc>
        <w:tc>
          <w:tcPr>
            <w:tcW w:w="697" w:type="dxa"/>
            <w:shd w:val="clear" w:color="auto" w:fill="auto"/>
          </w:tcPr>
          <w:p w14:paraId="2F8B086A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03CE9571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0513FB84" w14:textId="36125A41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73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A4A0FC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48C0DFED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2A5B7505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02EBB403" w14:textId="28DFC94C" w:rsidR="00F04DB2" w:rsidRPr="00BD2F6D" w:rsidRDefault="001C38AB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23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276596A2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7F507986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D53151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75E2174" w14:textId="7E069202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13614CA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52C86552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6CE3CFC1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51EF7977" w14:textId="0F494F1F" w:rsidR="00F04DB2" w:rsidRPr="00BD2F6D" w:rsidRDefault="00F04DB2" w:rsidP="00F04DB2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04DB2" w:rsidRPr="005B2627" w14:paraId="0847122F" w14:textId="77777777" w:rsidTr="00104F47">
        <w:tc>
          <w:tcPr>
            <w:tcW w:w="2250" w:type="dxa"/>
            <w:vAlign w:val="bottom"/>
          </w:tcPr>
          <w:p w14:paraId="79FEF908" w14:textId="0A20F6EC" w:rsidR="00F04DB2" w:rsidRPr="00BD2F6D" w:rsidRDefault="00F04DB2" w:rsidP="00F04DB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BD2F6D">
              <w:rPr>
                <w:rFonts w:ascii="Angsana New" w:hAnsi="Angsana New"/>
                <w:spacing w:val="-6"/>
                <w:sz w:val="24"/>
                <w:szCs w:val="24"/>
                <w:cs/>
              </w:rPr>
              <w:t>ส่วนแบ่ง (กำไร) ขาดทุนของ    บริษัทร่วมและการร่วมค้า        ที่ใช้วิธีส่วนได้เสีย</w:t>
            </w:r>
          </w:p>
        </w:tc>
        <w:tc>
          <w:tcPr>
            <w:tcW w:w="697" w:type="dxa"/>
            <w:shd w:val="clear" w:color="auto" w:fill="auto"/>
          </w:tcPr>
          <w:p w14:paraId="45A4A33D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58173466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0D4213B6" w14:textId="791D48C6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(57)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FADAC0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44A6C2FA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4C92D8BF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3891EEC1" w14:textId="0E2FC2B0" w:rsidR="00F04DB2" w:rsidRPr="00BD2F6D" w:rsidRDefault="001C38AB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6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51813402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64B51F05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1373EB0B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10CD1DF" w14:textId="465857F1" w:rsidR="00F04DB2" w:rsidRPr="00BD2F6D" w:rsidRDefault="00F04DB2" w:rsidP="00F04DB2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3DC3FCA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7387F1C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15492B4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648CCAA5" w14:textId="1442C504" w:rsidR="00F04DB2" w:rsidRPr="00BD2F6D" w:rsidRDefault="00F04DB2" w:rsidP="00F04DB2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04DB2" w:rsidRPr="005B2627" w14:paraId="3B582046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255071FF" w14:textId="4AE883D7" w:rsidR="00F04DB2" w:rsidRPr="00BD2F6D" w:rsidRDefault="00F04DB2" w:rsidP="00F04DB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>ภาษีงวดก่อนๆ ที่บันทึก</w:t>
            </w:r>
            <w:r w:rsidR="004C1AC9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>ต่ำไป</w:t>
            </w:r>
            <w:r w:rsidR="00C8658F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(สูงไป)</w:t>
            </w: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1A320820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C6E67DA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63A6AE3C" w14:textId="77777777" w:rsidR="00C8658F" w:rsidRDefault="00C8658F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  <w:p w14:paraId="0292E0D4" w14:textId="4C3335E0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12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57C7D532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284AB124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47A719E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</w:tcPr>
          <w:p w14:paraId="524C8A1B" w14:textId="77777777" w:rsidR="00C8658F" w:rsidRDefault="00C8658F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865956F" w14:textId="0C77282A" w:rsidR="00F04DB2" w:rsidRPr="00BD2F6D" w:rsidRDefault="00F04DB2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(5)</w:t>
            </w:r>
          </w:p>
        </w:tc>
        <w:tc>
          <w:tcPr>
            <w:tcW w:w="241" w:type="dxa"/>
            <w:tcBorders>
              <w:bottom w:val="nil"/>
            </w:tcBorders>
          </w:tcPr>
          <w:p w14:paraId="6C22B7C3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0AF0982C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4B0A8BDA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6EA4090D" w14:textId="299EC6D5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(1)</w:t>
            </w:r>
          </w:p>
        </w:tc>
        <w:tc>
          <w:tcPr>
            <w:tcW w:w="240" w:type="dxa"/>
            <w:tcBorders>
              <w:bottom w:val="nil"/>
            </w:tcBorders>
          </w:tcPr>
          <w:p w14:paraId="25FC3647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57BB13B0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3EEF353B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  <w:vAlign w:val="bottom"/>
          </w:tcPr>
          <w:p w14:paraId="79DA00A8" w14:textId="19610BA9" w:rsidR="00F04DB2" w:rsidRPr="00BD2F6D" w:rsidRDefault="00F04DB2" w:rsidP="00F04DB2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04DB2" w:rsidRPr="005B2627" w14:paraId="00E295DF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4485975C" w14:textId="5BE2AF1E" w:rsidR="00F04DB2" w:rsidRPr="00BD2F6D" w:rsidRDefault="00F04DB2" w:rsidP="00F04DB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BD2F6D">
              <w:rPr>
                <w:rFonts w:asciiTheme="majorBidi" w:hAnsiTheme="majorBidi" w:cstheme="majorBidi"/>
                <w:sz w:val="24"/>
                <w:szCs w:val="24"/>
                <w:cs/>
              </w:rPr>
              <w:t>อื่นๆ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40C7737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D466E2A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single" w:sz="2" w:space="0" w:color="auto"/>
            </w:tcBorders>
            <w:shd w:val="clear" w:color="auto" w:fill="auto"/>
          </w:tcPr>
          <w:p w14:paraId="11FD44C3" w14:textId="3E202403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42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3C4397ED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08282396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6E9E5B9" w14:textId="77777777" w:rsidR="00F04DB2" w:rsidRPr="00BD2F6D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nil"/>
              <w:bottom w:val="single" w:sz="4" w:space="0" w:color="auto"/>
            </w:tcBorders>
          </w:tcPr>
          <w:p w14:paraId="561E8E79" w14:textId="6ADF55E6" w:rsidR="00F04DB2" w:rsidRPr="00BD2F6D" w:rsidRDefault="00F04DB2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(3</w:t>
            </w:r>
            <w:r w:rsidR="001C38AB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2</w:t>
            </w:r>
            <w:r w:rsidRPr="00BD2F6D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bottom w:val="nil"/>
            </w:tcBorders>
          </w:tcPr>
          <w:p w14:paraId="6D4C8E7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D039679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DB06F01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749F6B67" w14:textId="5E0F2B04" w:rsidR="00F04DB2" w:rsidRPr="00BD2F6D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(4)</w:t>
            </w:r>
          </w:p>
        </w:tc>
        <w:tc>
          <w:tcPr>
            <w:tcW w:w="240" w:type="dxa"/>
            <w:tcBorders>
              <w:bottom w:val="nil"/>
            </w:tcBorders>
          </w:tcPr>
          <w:p w14:paraId="22E839F1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2039F34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1FFF60C3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single" w:sz="4" w:space="0" w:color="auto"/>
            </w:tcBorders>
            <w:vAlign w:val="bottom"/>
          </w:tcPr>
          <w:p w14:paraId="232FEEA3" w14:textId="63333931" w:rsidR="00F04DB2" w:rsidRPr="00BD2F6D" w:rsidRDefault="00F04DB2" w:rsidP="00F04DB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BD2F6D">
              <w:rPr>
                <w:rFonts w:ascii="Angsana New" w:hAnsi="Angsana New"/>
                <w:sz w:val="24"/>
                <w:szCs w:val="24"/>
              </w:rPr>
              <w:t>(3)</w:t>
            </w:r>
          </w:p>
        </w:tc>
      </w:tr>
      <w:tr w:rsidR="001210DD" w:rsidRPr="005B2627" w14:paraId="151E0E3D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5BE0A7EF" w14:textId="03E4BE15" w:rsidR="001210DD" w:rsidRPr="00BD2F6D" w:rsidRDefault="001210DD" w:rsidP="001210DD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4976685" w14:textId="338C6FC4" w:rsidR="001210DD" w:rsidRPr="00BD2F6D" w:rsidRDefault="009506C6" w:rsidP="001210DD">
            <w:pPr>
              <w:pStyle w:val="acctfourfigures"/>
              <w:tabs>
                <w:tab w:val="clear" w:pos="765"/>
                <w:tab w:val="decimal" w:pos="250"/>
              </w:tabs>
              <w:spacing w:line="240" w:lineRule="auto"/>
              <w:ind w:left="-110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19.02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4F44EF55" w14:textId="77777777" w:rsidR="001210DD" w:rsidRPr="00BD2F6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</w:tcPr>
          <w:p w14:paraId="229E62C0" w14:textId="70878428" w:rsidR="001210DD" w:rsidRPr="00BD2F6D" w:rsidRDefault="009506C6" w:rsidP="001210D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 w:rsidRPr="00BD2F6D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437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313F358B" w14:textId="798FC326" w:rsidR="001210DD" w:rsidRPr="00BD2F6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60F5EE82" w14:textId="5232287B" w:rsidR="001210DD" w:rsidRPr="00BD2F6D" w:rsidRDefault="001210DD" w:rsidP="001210DD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left="-118" w:right="-130" w:firstLine="3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BD2F6D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17.89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5CBE956" w14:textId="77777777" w:rsidR="001210DD" w:rsidRPr="00BD2F6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C3689B" w14:textId="1F4E2D31" w:rsidR="001210DD" w:rsidRPr="00BD2F6D" w:rsidRDefault="001210DD" w:rsidP="001210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BD2F6D">
              <w:rPr>
                <w:rFonts w:ascii="Angsana New" w:hAnsi="Angsana New"/>
                <w:b/>
                <w:bCs/>
                <w:sz w:val="24"/>
                <w:szCs w:val="24"/>
              </w:rPr>
              <w:t>53</w:t>
            </w:r>
            <w:r w:rsidR="001C38AB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7</w:t>
            </w:r>
          </w:p>
        </w:tc>
        <w:tc>
          <w:tcPr>
            <w:tcW w:w="241" w:type="dxa"/>
            <w:tcBorders>
              <w:bottom w:val="nil"/>
            </w:tcBorders>
          </w:tcPr>
          <w:p w14:paraId="0590A60E" w14:textId="77777777" w:rsidR="001210DD" w:rsidRPr="00BD2F6D" w:rsidRDefault="001210DD" w:rsidP="001210D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93F0CDA" w14:textId="3374EEC9" w:rsidR="001210DD" w:rsidRPr="00BD2F6D" w:rsidRDefault="009F2926" w:rsidP="001210DD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BD2F6D">
              <w:rPr>
                <w:rFonts w:ascii="Angsana New" w:hAnsi="Angsana New"/>
                <w:b/>
                <w:bCs/>
                <w:sz w:val="24"/>
                <w:szCs w:val="24"/>
              </w:rPr>
              <w:t>3.15</w:t>
            </w:r>
          </w:p>
        </w:tc>
        <w:tc>
          <w:tcPr>
            <w:tcW w:w="236" w:type="dxa"/>
            <w:tcBorders>
              <w:bottom w:val="nil"/>
            </w:tcBorders>
          </w:tcPr>
          <w:p w14:paraId="22DCCFA7" w14:textId="77777777" w:rsidR="001210DD" w:rsidRPr="00BD2F6D" w:rsidRDefault="001210DD" w:rsidP="001210D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1705F3" w14:textId="11FEFE8A" w:rsidR="001210DD" w:rsidRPr="00BD2F6D" w:rsidRDefault="00503EEA" w:rsidP="001210DD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BD2F6D">
              <w:rPr>
                <w:rFonts w:ascii="Angsana New" w:hAnsi="Angsana New"/>
                <w:b/>
                <w:bCs/>
                <w:sz w:val="24"/>
                <w:szCs w:val="24"/>
              </w:rPr>
              <w:t>59</w:t>
            </w:r>
          </w:p>
        </w:tc>
        <w:tc>
          <w:tcPr>
            <w:tcW w:w="240" w:type="dxa"/>
            <w:tcBorders>
              <w:bottom w:val="nil"/>
            </w:tcBorders>
          </w:tcPr>
          <w:p w14:paraId="6A4BEB4E" w14:textId="77777777" w:rsidR="001210DD" w:rsidRPr="00BD2F6D" w:rsidRDefault="001210DD" w:rsidP="001210D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D8EF9BB" w14:textId="2F35AEE9" w:rsidR="001210DD" w:rsidRPr="00BD2F6D" w:rsidRDefault="001210DD" w:rsidP="001210DD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131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BD2F6D">
              <w:rPr>
                <w:rFonts w:ascii="Angsana New" w:hAnsi="Angsana New"/>
                <w:b/>
                <w:bCs/>
                <w:sz w:val="24"/>
                <w:szCs w:val="24"/>
              </w:rPr>
              <w:t>0.42</w:t>
            </w:r>
          </w:p>
        </w:tc>
        <w:tc>
          <w:tcPr>
            <w:tcW w:w="236" w:type="dxa"/>
            <w:tcBorders>
              <w:bottom w:val="nil"/>
            </w:tcBorders>
          </w:tcPr>
          <w:p w14:paraId="710F7870" w14:textId="77777777" w:rsidR="001210DD" w:rsidRPr="00BD2F6D" w:rsidRDefault="001210DD" w:rsidP="001210D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8C441D" w14:textId="160AE5C9" w:rsidR="001210DD" w:rsidRPr="00BD2F6D" w:rsidRDefault="001210DD" w:rsidP="00B52035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BD2F6D">
              <w:rPr>
                <w:rFonts w:ascii="Angsana New" w:hAnsi="Angsana New"/>
                <w:b/>
                <w:bCs/>
                <w:sz w:val="24"/>
                <w:szCs w:val="24"/>
              </w:rPr>
              <w:t>10</w:t>
            </w:r>
          </w:p>
        </w:tc>
      </w:tr>
    </w:tbl>
    <w:p w14:paraId="5DCC4082" w14:textId="77777777" w:rsidR="00104F47" w:rsidRPr="005B2627" w:rsidRDefault="00104F47">
      <w:pPr>
        <w:rPr>
          <w:highlight w:val="yellow"/>
        </w:rPr>
      </w:pPr>
    </w:p>
    <w:tbl>
      <w:tblPr>
        <w:tblW w:w="9705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49"/>
        <w:gridCol w:w="716"/>
        <w:gridCol w:w="236"/>
        <w:gridCol w:w="771"/>
        <w:gridCol w:w="236"/>
        <w:gridCol w:w="701"/>
        <w:gridCol w:w="236"/>
        <w:gridCol w:w="795"/>
        <w:gridCol w:w="241"/>
        <w:gridCol w:w="647"/>
        <w:gridCol w:w="236"/>
        <w:gridCol w:w="721"/>
        <w:gridCol w:w="240"/>
        <w:gridCol w:w="719"/>
        <w:gridCol w:w="236"/>
        <w:gridCol w:w="725"/>
      </w:tblGrid>
      <w:tr w:rsidR="00F04DB2" w14:paraId="60D3C882" w14:textId="77777777" w:rsidTr="00F04DB2">
        <w:trPr>
          <w:tblHeader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14:paraId="269FD50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691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CBD4FC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>
              <w:rPr>
                <w:rFonts w:ascii="Angsana New" w:hAnsi="Angsana New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AB7AE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3524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E96234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F04DB2" w14:paraId="2380A5C3" w14:textId="77777777" w:rsidTr="00F04DB2">
        <w:trPr>
          <w:tblHeader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7C0172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i/>
                <w:i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ภาษีเงินได้รอการตัดบัญชี</w:t>
            </w:r>
          </w:p>
        </w:tc>
        <w:tc>
          <w:tcPr>
            <w:tcW w:w="1723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5F4499D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>
              <w:rPr>
                <w:rFonts w:ascii="Angsana New" w:hAnsi="Angsana New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CEBE2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32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47627B7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>
              <w:rPr>
                <w:rFonts w:ascii="Angsana New" w:hAnsi="Angsana New"/>
                <w:bCs/>
                <w:sz w:val="24"/>
                <w:szCs w:val="24"/>
                <w:cs/>
              </w:rPr>
              <w:t>หนี้สิน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282884F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04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3582AD2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>
              <w:rPr>
                <w:rFonts w:ascii="Angsana New" w:hAnsi="Angsana New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713AC4A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7697400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>
              <w:rPr>
                <w:rFonts w:ascii="Angsana New" w:hAnsi="Angsana New"/>
                <w:bCs/>
                <w:sz w:val="24"/>
                <w:szCs w:val="24"/>
                <w:cs/>
              </w:rPr>
              <w:t>หนี้สิน</w:t>
            </w:r>
          </w:p>
        </w:tc>
      </w:tr>
      <w:tr w:rsidR="00F04DB2" w14:paraId="572A9501" w14:textId="77777777" w:rsidTr="00F04DB2">
        <w:trPr>
          <w:tblHeader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963F37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กันยายน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8117D2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57B8E1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0079233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D809A0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9A2B14C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78A2E1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C0D454A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14280087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DA8E9F2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423DDE1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F03C8F8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2F41AFD5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6033AC6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2566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4F280D7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64599D0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</w:tr>
      <w:tr w:rsidR="00F04DB2" w14:paraId="7C112902" w14:textId="77777777" w:rsidTr="00F04DB2">
        <w:trPr>
          <w:tblHeader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14:paraId="17A33C67" w14:textId="77777777" w:rsidR="00F04DB2" w:rsidRDefault="00F04DB2">
            <w:pPr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456" w:type="dxa"/>
            <w:gridSpan w:val="15"/>
            <w:tcBorders>
              <w:top w:val="nil"/>
              <w:left w:val="nil"/>
              <w:bottom w:val="nil"/>
              <w:right w:val="nil"/>
            </w:tcBorders>
            <w:hideMark/>
          </w:tcPr>
          <w:p w14:paraId="6C510A9D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F04DB2" w14:paraId="4DEB3444" w14:textId="77777777" w:rsidTr="00F04DB2"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95F3B39" w14:textId="77777777" w:rsidR="00F04DB2" w:rsidRDefault="00F04DB2">
            <w:pPr>
              <w:spacing w:line="240" w:lineRule="auto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56FB92D" w14:textId="77777777" w:rsid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1,690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A1FA10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726849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1,521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217760A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91815FA" w14:textId="77777777" w:rsid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(1,842)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C100872" w14:textId="77777777" w:rsidR="00F04DB2" w:rsidRPr="00F04DB2" w:rsidRDefault="00F04DB2" w:rsidP="001C38AB">
            <w:pPr>
              <w:tabs>
                <w:tab w:val="clear" w:pos="227"/>
                <w:tab w:val="clear" w:pos="454"/>
                <w:tab w:val="clear" w:pos="680"/>
                <w:tab w:val="decimal" w:pos="489"/>
              </w:tabs>
              <w:ind w:right="-360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E20A1C1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(1,847)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24EA46A0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AA435FA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56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8B78719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C6844D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55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01CE5CFC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4D1EF4F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(139)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4D699A4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7D127A9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(146)</w:t>
            </w:r>
          </w:p>
        </w:tc>
      </w:tr>
      <w:tr w:rsidR="00F04DB2" w14:paraId="4C8E7A82" w14:textId="77777777" w:rsidTr="00F04DB2">
        <w:trPr>
          <w:trHeight w:val="317"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41058B" w14:textId="77777777" w:rsidR="00F04DB2" w:rsidRDefault="00F04DB2">
            <w:pPr>
              <w:spacing w:line="240" w:lineRule="auto"/>
              <w:ind w:right="-122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การหักกลบรายการของภาษี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07E9478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(1,099)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312737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5E3AA91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(997)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A134CF6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17C5813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1,099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A4BC184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74BE561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997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45ABA0F7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644AFEB1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(56)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C19B9C6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1F8A2DD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(55)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6A8CF27E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3C3FAF81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56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23CB8A2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E8417B7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sz w:val="24"/>
                <w:szCs w:val="24"/>
                <w:lang w:val="en-US" w:bidi="th-TH"/>
              </w:rPr>
              <w:t>55</w:t>
            </w:r>
          </w:p>
        </w:tc>
      </w:tr>
      <w:tr w:rsidR="00F04DB2" w14:paraId="5C7A3104" w14:textId="77777777" w:rsidTr="00F04DB2"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0FE9B74" w14:textId="77777777" w:rsidR="00F04DB2" w:rsidRDefault="00F04DB2">
            <w:pPr>
              <w:spacing w:line="240" w:lineRule="auto"/>
              <w:ind w:right="-122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สินทรัพย์ (หนี้สิน) ภาษีเงินได้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29E7CE5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val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2A292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7A3781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4B02461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70993F" w14:textId="77777777" w:rsidR="00F04DB2" w:rsidRPr="00F04DB2" w:rsidRDefault="00F04DB2" w:rsidP="00F04DB2">
            <w:pPr>
              <w:pStyle w:val="acctfourfigures"/>
              <w:tabs>
                <w:tab w:val="decimal" w:pos="450"/>
                <w:tab w:val="left" w:pos="720"/>
              </w:tabs>
              <w:spacing w:line="240" w:lineRule="auto"/>
              <w:ind w:left="-160" w:right="-108" w:hanging="81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EB3D10B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674D98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4D187558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E5A827E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80" w:right="-108" w:hanging="61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14CE73A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E4F7289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80" w:right="-108" w:hanging="61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78E9E322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FBB88D0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140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87C57FA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547BF13" w14:textId="77777777" w:rsidR="00F04DB2" w:rsidRPr="00F04DB2" w:rsidRDefault="00F04DB2" w:rsidP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F04DB2" w14:paraId="5A96ED39" w14:textId="77777777" w:rsidTr="00F04DB2"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6B73CB2" w14:textId="77777777" w:rsidR="00F04DB2" w:rsidRDefault="00F04DB2">
            <w:pPr>
              <w:spacing w:line="240" w:lineRule="auto"/>
              <w:ind w:left="157" w:hanging="84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รอการตัดบัญชีสุทธิ </w:t>
            </w:r>
          </w:p>
        </w:tc>
        <w:tc>
          <w:tcPr>
            <w:tcW w:w="716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4EA05520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591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7EE8C01" w14:textId="77777777" w:rsidR="00F04DB2" w:rsidRDefault="00F04DB2">
            <w:pPr>
              <w:tabs>
                <w:tab w:val="clear" w:pos="227"/>
                <w:tab w:val="left" w:pos="304"/>
              </w:tabs>
              <w:spacing w:line="240" w:lineRule="auto"/>
              <w:ind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57E0B56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524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F859738" w14:textId="77777777" w:rsidR="00F04DB2" w:rsidRPr="00F04DB2" w:rsidRDefault="00F04DB2" w:rsidP="00F04DB2">
            <w:pPr>
              <w:tabs>
                <w:tab w:val="clear" w:pos="227"/>
                <w:tab w:val="left" w:pos="304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630702ED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04DB2">
              <w:rPr>
                <w:rFonts w:ascii="Angsana New" w:hAnsi="Angsana New"/>
                <w:b/>
                <w:bCs/>
                <w:sz w:val="24"/>
                <w:szCs w:val="24"/>
              </w:rPr>
              <w:t>(743)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F083828" w14:textId="77777777" w:rsidR="00F04DB2" w:rsidRPr="00F04DB2" w:rsidRDefault="00F04DB2" w:rsidP="00F04DB2">
            <w:pPr>
              <w:tabs>
                <w:tab w:val="clear" w:pos="227"/>
                <w:tab w:val="left" w:pos="304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95F2C40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(850)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7331654B" w14:textId="77777777" w:rsidR="00F04DB2" w:rsidRPr="00F04DB2" w:rsidRDefault="00F04DB2" w:rsidP="00F04DB2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4907EA7A" w14:textId="77777777" w:rsidR="00F04DB2" w:rsidRPr="00F04DB2" w:rsidRDefault="00F04DB2" w:rsidP="00F04DB2">
            <w:pPr>
              <w:pStyle w:val="acctfourfigures"/>
              <w:tabs>
                <w:tab w:val="decimal" w:pos="278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FBB2A74" w14:textId="77777777" w:rsidR="00F04DB2" w:rsidRPr="00F04DB2" w:rsidRDefault="00F04DB2" w:rsidP="00F04DB2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5A587FB4" w14:textId="77777777" w:rsidR="00F04DB2" w:rsidRPr="00F04DB2" w:rsidRDefault="00F04DB2" w:rsidP="001C59D7">
            <w:pPr>
              <w:pStyle w:val="acctfourfigures"/>
              <w:tabs>
                <w:tab w:val="decimal" w:pos="310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1027F4E2" w14:textId="77777777" w:rsidR="00F04DB2" w:rsidRPr="00F04DB2" w:rsidRDefault="00F04DB2" w:rsidP="00F04DB2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7EA496E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(83)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20FFE2B" w14:textId="77777777" w:rsidR="00F04DB2" w:rsidRPr="00F04DB2" w:rsidRDefault="00F04DB2" w:rsidP="00F04DB2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5A967F1A" w14:textId="77777777" w:rsidR="00F04DB2" w:rsidRPr="00F04DB2" w:rsidRDefault="00F04DB2" w:rsidP="001C38AB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F04DB2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(91)</w:t>
            </w:r>
          </w:p>
        </w:tc>
      </w:tr>
    </w:tbl>
    <w:p w14:paraId="21579501" w14:textId="42115E7B" w:rsidR="00BA3761" w:rsidRDefault="00BA3761" w:rsidP="00F574DF">
      <w:pPr>
        <w:rPr>
          <w:highlight w:val="yellow"/>
          <w:lang w:val="x-none" w:eastAsia="x-none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1"/>
        <w:gridCol w:w="1170"/>
        <w:gridCol w:w="270"/>
        <w:gridCol w:w="1080"/>
        <w:gridCol w:w="270"/>
        <w:gridCol w:w="1170"/>
        <w:gridCol w:w="270"/>
        <w:gridCol w:w="1189"/>
      </w:tblGrid>
      <w:tr w:rsidR="00F04DB2" w14:paraId="77A33998" w14:textId="77777777" w:rsidTr="00F04DB2">
        <w:trPr>
          <w:trHeight w:val="397"/>
          <w:tblHeader/>
        </w:trPr>
        <w:tc>
          <w:tcPr>
            <w:tcW w:w="3942" w:type="dxa"/>
          </w:tcPr>
          <w:p w14:paraId="2AC73C55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38625DC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30B4470D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520" w:type="dxa"/>
            <w:gridSpan w:val="3"/>
            <w:hideMark/>
          </w:tcPr>
          <w:p w14:paraId="0F169A90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71343BCF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7BE7688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F04DB2" w14:paraId="1AD5BD22" w14:textId="77777777" w:rsidTr="00F04DB2">
        <w:trPr>
          <w:trHeight w:val="397"/>
          <w:tblHeader/>
        </w:trPr>
        <w:tc>
          <w:tcPr>
            <w:tcW w:w="3942" w:type="dxa"/>
          </w:tcPr>
          <w:p w14:paraId="4BE581F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3EB7C36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2AD07574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5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A36A29C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บันทึกเป็น (รายจ่าย) </w:t>
            </w: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/ </w:t>
            </w:r>
            <w:r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รายได้ใน</w:t>
            </w:r>
          </w:p>
        </w:tc>
        <w:tc>
          <w:tcPr>
            <w:tcW w:w="270" w:type="dxa"/>
          </w:tcPr>
          <w:p w14:paraId="3D08E861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19C7A37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F04DB2" w14:paraId="00BD3E53" w14:textId="77777777" w:rsidTr="00F04DB2">
        <w:trPr>
          <w:trHeight w:val="397"/>
          <w:tblHeader/>
        </w:trPr>
        <w:tc>
          <w:tcPr>
            <w:tcW w:w="3942" w:type="dxa"/>
          </w:tcPr>
          <w:p w14:paraId="14C572B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hideMark/>
          </w:tcPr>
          <w:p w14:paraId="75CF3E4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270" w:type="dxa"/>
          </w:tcPr>
          <w:p w14:paraId="2A963664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FB15E23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กำไรหรือ</w:t>
            </w:r>
          </w:p>
        </w:tc>
        <w:tc>
          <w:tcPr>
            <w:tcW w:w="2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754D51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923E5C8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5132FCD3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C1A1C5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</w:tr>
      <w:tr w:rsidR="00F04DB2" w14:paraId="2BE892FF" w14:textId="77777777" w:rsidTr="00F04DB2">
        <w:trPr>
          <w:trHeight w:val="397"/>
          <w:tblHeader/>
        </w:trPr>
        <w:tc>
          <w:tcPr>
            <w:tcW w:w="3942" w:type="dxa"/>
            <w:hideMark/>
          </w:tcPr>
          <w:p w14:paraId="770CA30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  <w:hideMark/>
          </w:tcPr>
          <w:p w14:paraId="3AD7628B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/>
                <w:b/>
                <w:bCs/>
                <w:sz w:val="28"/>
                <w:szCs w:val="28"/>
                <w:lang w:bidi="th-TH"/>
              </w:rPr>
              <w:t xml:space="preserve">1 </w:t>
            </w:r>
            <w:r>
              <w:rPr>
                <w:rFonts w:asciiTheme="majorBidi" w:hAnsiTheme="majorBidi"/>
                <w:b/>
                <w:bCs/>
                <w:sz w:val="28"/>
                <w:szCs w:val="28"/>
                <w:cs/>
                <w:lang w:bidi="th-TH"/>
              </w:rPr>
              <w:t xml:space="preserve">ตุลาคม   </w:t>
            </w:r>
          </w:p>
        </w:tc>
        <w:tc>
          <w:tcPr>
            <w:tcW w:w="270" w:type="dxa"/>
          </w:tcPr>
          <w:p w14:paraId="73EC3E71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hideMark/>
          </w:tcPr>
          <w:p w14:paraId="49246DFC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ขาดทุน</w:t>
            </w:r>
          </w:p>
        </w:tc>
        <w:tc>
          <w:tcPr>
            <w:tcW w:w="270" w:type="dxa"/>
          </w:tcPr>
          <w:p w14:paraId="159C3CFC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hideMark/>
          </w:tcPr>
          <w:p w14:paraId="25DC3A42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0CB3BDFC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668C3560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/>
                <w:b/>
                <w:bCs/>
                <w:sz w:val="28"/>
                <w:szCs w:val="28"/>
                <w:lang w:val="en-US" w:bidi="th-TH"/>
              </w:rPr>
              <w:t xml:space="preserve">30 </w:t>
            </w:r>
            <w:r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val="en-US" w:bidi="th-TH"/>
              </w:rPr>
              <w:t>กันยายน</w:t>
            </w:r>
          </w:p>
        </w:tc>
      </w:tr>
      <w:tr w:rsidR="00F04DB2" w14:paraId="2E6CA1C3" w14:textId="77777777" w:rsidTr="00F04DB2">
        <w:trPr>
          <w:trHeight w:val="308"/>
          <w:tblHeader/>
        </w:trPr>
        <w:tc>
          <w:tcPr>
            <w:tcW w:w="3942" w:type="dxa"/>
          </w:tcPr>
          <w:p w14:paraId="145C026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19" w:type="dxa"/>
            <w:gridSpan w:val="7"/>
            <w:hideMark/>
          </w:tcPr>
          <w:p w14:paraId="28D5D582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  <w:t>(ล้านบาท)</w:t>
            </w:r>
          </w:p>
        </w:tc>
      </w:tr>
      <w:tr w:rsidR="00F04DB2" w14:paraId="0AC42AFC" w14:textId="77777777" w:rsidTr="00F04DB2">
        <w:trPr>
          <w:trHeight w:val="263"/>
        </w:trPr>
        <w:tc>
          <w:tcPr>
            <w:tcW w:w="3942" w:type="dxa"/>
            <w:hideMark/>
          </w:tcPr>
          <w:p w14:paraId="18867EE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2565 / 2566</w:t>
            </w:r>
          </w:p>
        </w:tc>
        <w:tc>
          <w:tcPr>
            <w:tcW w:w="5419" w:type="dxa"/>
            <w:gridSpan w:val="7"/>
          </w:tcPr>
          <w:p w14:paraId="7ABEF4D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F04DB2" w14:paraId="3016603B" w14:textId="77777777" w:rsidTr="00F04DB2">
        <w:trPr>
          <w:trHeight w:val="397"/>
        </w:trPr>
        <w:tc>
          <w:tcPr>
            <w:tcW w:w="3942" w:type="dxa"/>
            <w:hideMark/>
          </w:tcPr>
          <w:p w14:paraId="22B1CCA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1A050AF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4E829FF0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043E9DD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13A3145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6081210C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DDA24C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5A82EC0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3BC69CCE" w14:textId="77777777" w:rsidTr="00F04DB2">
        <w:trPr>
          <w:trHeight w:val="381"/>
        </w:trPr>
        <w:tc>
          <w:tcPr>
            <w:tcW w:w="3942" w:type="dxa"/>
            <w:hideMark/>
          </w:tcPr>
          <w:p w14:paraId="6576812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  <w:hideMark/>
          </w:tcPr>
          <w:p w14:paraId="0E45F7E9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</w:p>
        </w:tc>
        <w:tc>
          <w:tcPr>
            <w:tcW w:w="270" w:type="dxa"/>
          </w:tcPr>
          <w:p w14:paraId="2D445C5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32976660" w14:textId="77777777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126</w:t>
            </w:r>
          </w:p>
        </w:tc>
        <w:tc>
          <w:tcPr>
            <w:tcW w:w="270" w:type="dxa"/>
          </w:tcPr>
          <w:p w14:paraId="753F3282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481A9ED" w14:textId="77777777" w:rsidR="00F04DB2" w:rsidRDefault="00F04DB2" w:rsidP="001C59D7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D60B6F3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257578E" w14:textId="77777777" w:rsidR="00F04DB2" w:rsidRDefault="00F04DB2" w:rsidP="00106AAE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202</w:t>
            </w:r>
          </w:p>
        </w:tc>
      </w:tr>
      <w:tr w:rsidR="00F04DB2" w14:paraId="088A237F" w14:textId="77777777" w:rsidTr="00F04DB2">
        <w:trPr>
          <w:trHeight w:val="381"/>
        </w:trPr>
        <w:tc>
          <w:tcPr>
            <w:tcW w:w="3942" w:type="dxa"/>
            <w:hideMark/>
          </w:tcPr>
          <w:p w14:paraId="4D7A69D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hideMark/>
          </w:tcPr>
          <w:p w14:paraId="6C3B6998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731</w:t>
            </w:r>
          </w:p>
        </w:tc>
        <w:tc>
          <w:tcPr>
            <w:tcW w:w="270" w:type="dxa"/>
          </w:tcPr>
          <w:p w14:paraId="3E4EDC29" w14:textId="77777777" w:rsid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7260F91E" w14:textId="11C426AD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29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D41E724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344D11A4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BAA97F3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A93F0D0" w14:textId="25BA4F3D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70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2</w:t>
            </w:r>
          </w:p>
        </w:tc>
      </w:tr>
      <w:tr w:rsidR="00F04DB2" w14:paraId="7F2EED40" w14:textId="77777777" w:rsidTr="00F04DB2">
        <w:trPr>
          <w:trHeight w:val="381"/>
        </w:trPr>
        <w:tc>
          <w:tcPr>
            <w:tcW w:w="3942" w:type="dxa"/>
            <w:hideMark/>
          </w:tcPr>
          <w:p w14:paraId="3680810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  <w:hideMark/>
          </w:tcPr>
          <w:p w14:paraId="7AE1A9E0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329</w:t>
            </w:r>
          </w:p>
        </w:tc>
        <w:tc>
          <w:tcPr>
            <w:tcW w:w="270" w:type="dxa"/>
          </w:tcPr>
          <w:p w14:paraId="3E3EDE27" w14:textId="77777777" w:rsid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CDD47AD" w14:textId="51A64FAD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20137298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51FF448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5EB376F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BBA8FE4" w14:textId="4FD81B83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34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7</w:t>
            </w:r>
          </w:p>
        </w:tc>
      </w:tr>
      <w:tr w:rsidR="00F04DB2" w14:paraId="33DC6E73" w14:textId="77777777" w:rsidTr="00F04DB2">
        <w:trPr>
          <w:trHeight w:val="381"/>
        </w:trPr>
        <w:tc>
          <w:tcPr>
            <w:tcW w:w="3942" w:type="dxa"/>
            <w:hideMark/>
          </w:tcPr>
          <w:p w14:paraId="46509EC5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1DE7C269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79</w:t>
            </w:r>
          </w:p>
        </w:tc>
        <w:tc>
          <w:tcPr>
            <w:tcW w:w="270" w:type="dxa"/>
          </w:tcPr>
          <w:p w14:paraId="5F19FDA0" w14:textId="77777777" w:rsid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323C7E8" w14:textId="0FCCF800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EB8CE86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62D7A9D8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69BB909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F164186" w14:textId="2977B341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8</w:t>
            </w:r>
          </w:p>
        </w:tc>
      </w:tr>
      <w:tr w:rsidR="00F04DB2" w14:paraId="59FA843B" w14:textId="77777777" w:rsidTr="00F04DB2">
        <w:trPr>
          <w:trHeight w:val="381"/>
        </w:trPr>
        <w:tc>
          <w:tcPr>
            <w:tcW w:w="3942" w:type="dxa"/>
            <w:hideMark/>
          </w:tcPr>
          <w:p w14:paraId="2A85F12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  <w:hideMark/>
          </w:tcPr>
          <w:p w14:paraId="6F81CBB8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</w:t>
            </w:r>
          </w:p>
        </w:tc>
        <w:tc>
          <w:tcPr>
            <w:tcW w:w="270" w:type="dxa"/>
          </w:tcPr>
          <w:p w14:paraId="61714E86" w14:textId="77777777" w:rsid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52DE4E1C" w14:textId="77777777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270" w:type="dxa"/>
          </w:tcPr>
          <w:p w14:paraId="3567636F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A5E7C4E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5D39426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50E77183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</w:t>
            </w:r>
          </w:p>
        </w:tc>
      </w:tr>
      <w:tr w:rsidR="00F04DB2" w14:paraId="2EAE47EB" w14:textId="77777777" w:rsidTr="00F04DB2">
        <w:trPr>
          <w:trHeight w:val="381"/>
        </w:trPr>
        <w:tc>
          <w:tcPr>
            <w:tcW w:w="3942" w:type="dxa"/>
            <w:hideMark/>
          </w:tcPr>
          <w:p w14:paraId="7AAFBCDF" w14:textId="3E25A973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ต้นทุนขาย</w:t>
            </w:r>
            <w:r w:rsidR="008A4E32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</w:t>
            </w:r>
          </w:p>
        </w:tc>
        <w:tc>
          <w:tcPr>
            <w:tcW w:w="1170" w:type="dxa"/>
            <w:hideMark/>
          </w:tcPr>
          <w:p w14:paraId="42EDB75D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94</w:t>
            </w:r>
          </w:p>
        </w:tc>
        <w:tc>
          <w:tcPr>
            <w:tcW w:w="270" w:type="dxa"/>
          </w:tcPr>
          <w:p w14:paraId="34A04A78" w14:textId="77777777" w:rsid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455B5B7" w14:textId="77777777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6728D1F8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40C028B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CA541A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C095FD6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100</w:t>
            </w:r>
          </w:p>
        </w:tc>
      </w:tr>
      <w:tr w:rsidR="00F04DB2" w14:paraId="56687D5C" w14:textId="77777777" w:rsidTr="00F04DB2">
        <w:trPr>
          <w:trHeight w:val="381"/>
        </w:trPr>
        <w:tc>
          <w:tcPr>
            <w:tcW w:w="3942" w:type="dxa"/>
            <w:hideMark/>
          </w:tcPr>
          <w:p w14:paraId="6F09DE8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ขาดทุนสะสมยกมา</w:t>
            </w:r>
          </w:p>
        </w:tc>
        <w:tc>
          <w:tcPr>
            <w:tcW w:w="1170" w:type="dxa"/>
            <w:hideMark/>
          </w:tcPr>
          <w:p w14:paraId="68AAF147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</w:t>
            </w:r>
          </w:p>
        </w:tc>
        <w:tc>
          <w:tcPr>
            <w:tcW w:w="270" w:type="dxa"/>
          </w:tcPr>
          <w:p w14:paraId="00F723F6" w14:textId="77777777" w:rsid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80" w:type="dxa"/>
            <w:hideMark/>
          </w:tcPr>
          <w:p w14:paraId="242B4ED0" w14:textId="52A8B592" w:rsidR="00F04DB2" w:rsidRDefault="001C38AB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30</w:t>
            </w:r>
          </w:p>
        </w:tc>
        <w:tc>
          <w:tcPr>
            <w:tcW w:w="270" w:type="dxa"/>
          </w:tcPr>
          <w:p w14:paraId="2C7B4F1E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196F0CE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6A0C1D3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40389993" w14:textId="47D9DA12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2</w:t>
            </w:r>
          </w:p>
        </w:tc>
      </w:tr>
      <w:tr w:rsidR="00F04DB2" w14:paraId="2B107492" w14:textId="77777777" w:rsidTr="00F04DB2">
        <w:trPr>
          <w:trHeight w:val="381"/>
        </w:trPr>
        <w:tc>
          <w:tcPr>
            <w:tcW w:w="3942" w:type="dxa"/>
            <w:hideMark/>
          </w:tcPr>
          <w:p w14:paraId="019E0DE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  <w:hideMark/>
          </w:tcPr>
          <w:p w14:paraId="2788752B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83</w:t>
            </w:r>
          </w:p>
        </w:tc>
        <w:tc>
          <w:tcPr>
            <w:tcW w:w="270" w:type="dxa"/>
          </w:tcPr>
          <w:p w14:paraId="3903BE13" w14:textId="77777777" w:rsid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5F9FC0DF" w14:textId="21001010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EB704A1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E395142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7EF105E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4953B340" w14:textId="25B25376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4</w:t>
            </w:r>
          </w:p>
        </w:tc>
      </w:tr>
      <w:tr w:rsidR="00F04DB2" w14:paraId="1CE5E959" w14:textId="77777777" w:rsidTr="00F04DB2">
        <w:trPr>
          <w:trHeight w:val="381"/>
        </w:trPr>
        <w:tc>
          <w:tcPr>
            <w:tcW w:w="3942" w:type="dxa"/>
            <w:hideMark/>
          </w:tcPr>
          <w:p w14:paraId="3154C21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ค่าธรรมเนียมค้างจ่าย</w:t>
            </w:r>
          </w:p>
        </w:tc>
        <w:tc>
          <w:tcPr>
            <w:tcW w:w="1170" w:type="dxa"/>
            <w:hideMark/>
          </w:tcPr>
          <w:p w14:paraId="1BA76113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</w:p>
        </w:tc>
        <w:tc>
          <w:tcPr>
            <w:tcW w:w="270" w:type="dxa"/>
          </w:tcPr>
          <w:p w14:paraId="7F43D284" w14:textId="77777777" w:rsid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67F01021" w14:textId="14DE2E43" w:rsidR="00F04DB2" w:rsidRDefault="001C38AB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FA7BDB1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61252B3B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9F8610E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78B04221" w14:textId="11B79F14" w:rsidR="00F04DB2" w:rsidRDefault="001C38AB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62</w:t>
            </w:r>
          </w:p>
        </w:tc>
      </w:tr>
      <w:tr w:rsidR="00F04DB2" w14:paraId="58C54B46" w14:textId="77777777" w:rsidTr="00F04DB2">
        <w:trPr>
          <w:trHeight w:val="381"/>
        </w:trPr>
        <w:tc>
          <w:tcPr>
            <w:tcW w:w="3942" w:type="dxa"/>
            <w:hideMark/>
          </w:tcPr>
          <w:p w14:paraId="3B35AA7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4D95460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</w:t>
            </w:r>
          </w:p>
        </w:tc>
        <w:tc>
          <w:tcPr>
            <w:tcW w:w="270" w:type="dxa"/>
          </w:tcPr>
          <w:p w14:paraId="7086A2BD" w14:textId="77777777" w:rsid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81E31E1" w14:textId="01E185E0" w:rsidR="00F04DB2" w:rsidRDefault="001C38AB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396C8371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2FB65E3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1807527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81B4224" w14:textId="4D8DF37B" w:rsidR="00F04DB2" w:rsidRDefault="001C38AB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18</w:t>
            </w:r>
          </w:p>
        </w:tc>
      </w:tr>
      <w:tr w:rsidR="00F04DB2" w14:paraId="66EA57E5" w14:textId="77777777" w:rsidTr="00F04DB2">
        <w:trPr>
          <w:trHeight w:val="381"/>
        </w:trPr>
        <w:tc>
          <w:tcPr>
            <w:tcW w:w="3942" w:type="dxa"/>
            <w:hideMark/>
          </w:tcPr>
          <w:p w14:paraId="23E5A15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B6C1399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1,521</w:t>
            </w:r>
          </w:p>
        </w:tc>
        <w:tc>
          <w:tcPr>
            <w:tcW w:w="270" w:type="dxa"/>
          </w:tcPr>
          <w:p w14:paraId="3C38B1DE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60C70F5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169</w:t>
            </w:r>
          </w:p>
        </w:tc>
        <w:tc>
          <w:tcPr>
            <w:tcW w:w="270" w:type="dxa"/>
          </w:tcPr>
          <w:p w14:paraId="065642A5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6476D0A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D2EDBD7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9B4C4B0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1,690</w:t>
            </w:r>
          </w:p>
        </w:tc>
      </w:tr>
      <w:tr w:rsidR="00F04DB2" w14:paraId="14DBDC07" w14:textId="77777777" w:rsidTr="00F04DB2">
        <w:trPr>
          <w:trHeight w:val="208"/>
        </w:trPr>
        <w:tc>
          <w:tcPr>
            <w:tcW w:w="3942" w:type="dxa"/>
          </w:tcPr>
          <w:p w14:paraId="473AE2B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18E10C" w14:textId="77777777" w:rsidR="00F04DB2" w:rsidRDefault="00F04DB2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A7E5D4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CD576B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C9F698E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A14393" w14:textId="77777777" w:rsidR="00F04DB2" w:rsidRDefault="00F04DB2">
            <w:pPr>
              <w:pStyle w:val="acctfourfigures"/>
              <w:tabs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7AA5A2F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D52999C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30F1EED5" w14:textId="77777777" w:rsidTr="00F04DB2">
        <w:trPr>
          <w:trHeight w:val="381"/>
        </w:trPr>
        <w:tc>
          <w:tcPr>
            <w:tcW w:w="3942" w:type="dxa"/>
            <w:hideMark/>
          </w:tcPr>
          <w:p w14:paraId="5194B0D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0500536" w14:textId="77777777" w:rsidR="00F04DB2" w:rsidRDefault="00F04DB2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8E4C6C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BAB8CAC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F409966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C499BB8" w14:textId="77777777" w:rsidR="00F04DB2" w:rsidRDefault="00F04DB2">
            <w:pPr>
              <w:pStyle w:val="acctfourfigures"/>
              <w:tabs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EE7CE7E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DE979C8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25177B48" w14:textId="77777777" w:rsidTr="00F04DB2">
        <w:trPr>
          <w:trHeight w:val="381"/>
        </w:trPr>
        <w:tc>
          <w:tcPr>
            <w:tcW w:w="3942" w:type="dxa"/>
            <w:hideMark/>
          </w:tcPr>
          <w:p w14:paraId="4C6440E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  <w:hideMark/>
          </w:tcPr>
          <w:p w14:paraId="3D1B1B30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(18)</w:t>
            </w:r>
          </w:p>
        </w:tc>
        <w:tc>
          <w:tcPr>
            <w:tcW w:w="270" w:type="dxa"/>
          </w:tcPr>
          <w:p w14:paraId="53EED38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C35F31C" w14:textId="2A32E4FE" w:rsidR="00F04DB2" w:rsidRDefault="001D063B" w:rsidP="001D063B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CBC1F77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80FC4BD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FFB5C73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6916A727" w14:textId="1E4DD50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</w:t>
            </w:r>
            <w:r w:rsidR="001D063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73349EB7" w14:textId="77777777" w:rsidTr="00F04DB2">
        <w:trPr>
          <w:trHeight w:val="381"/>
        </w:trPr>
        <w:tc>
          <w:tcPr>
            <w:tcW w:w="3942" w:type="dxa"/>
            <w:hideMark/>
          </w:tcPr>
          <w:p w14:paraId="10E1332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hideMark/>
          </w:tcPr>
          <w:p w14:paraId="2A742946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(1,240)</w:t>
            </w:r>
          </w:p>
        </w:tc>
        <w:tc>
          <w:tcPr>
            <w:tcW w:w="270" w:type="dxa"/>
          </w:tcPr>
          <w:p w14:paraId="45602E8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15E6EC68" w14:textId="19F1835E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57081E0F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6D75FBD7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4B5180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7E829900" w14:textId="6C5B3EEA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(1,17</w:t>
            </w:r>
            <w:r w:rsidR="0073100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5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5171F809" w14:textId="77777777" w:rsidTr="00F04DB2">
        <w:trPr>
          <w:trHeight w:val="381"/>
        </w:trPr>
        <w:tc>
          <w:tcPr>
            <w:tcW w:w="3942" w:type="dxa"/>
            <w:hideMark/>
          </w:tcPr>
          <w:p w14:paraId="44B9CD4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27055EA2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(248)</w:t>
            </w:r>
          </w:p>
        </w:tc>
        <w:tc>
          <w:tcPr>
            <w:tcW w:w="270" w:type="dxa"/>
          </w:tcPr>
          <w:p w14:paraId="140C430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3573EC50" w14:textId="5B39FBB0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1C38AB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B3D7634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3FEC8B1F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0A2031E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25E9475" w14:textId="4B649F06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</w:t>
            </w:r>
            <w:r w:rsidR="0073100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0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28CBAFD8" w14:textId="77777777" w:rsidTr="00F04DB2">
        <w:trPr>
          <w:trHeight w:val="381"/>
        </w:trPr>
        <w:tc>
          <w:tcPr>
            <w:tcW w:w="3942" w:type="dxa"/>
            <w:hideMark/>
          </w:tcPr>
          <w:p w14:paraId="1C455F91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การเปลี่ยนแปลงประมาณการอายุให้</w:t>
            </w:r>
          </w:p>
        </w:tc>
        <w:tc>
          <w:tcPr>
            <w:tcW w:w="1170" w:type="dxa"/>
          </w:tcPr>
          <w:p w14:paraId="2C6FFF8A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5FAB1E0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2AB1A81" w14:textId="77777777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924904B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AC06762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24B0825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38462B6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295FC520" w14:textId="77777777" w:rsidTr="00F04DB2">
        <w:trPr>
          <w:trHeight w:val="381"/>
        </w:trPr>
        <w:tc>
          <w:tcPr>
            <w:tcW w:w="3942" w:type="dxa"/>
            <w:hideMark/>
          </w:tcPr>
          <w:p w14:paraId="2925AF2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4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25BC9800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(69)</w:t>
            </w:r>
          </w:p>
        </w:tc>
        <w:tc>
          <w:tcPr>
            <w:tcW w:w="270" w:type="dxa"/>
          </w:tcPr>
          <w:p w14:paraId="4F1FFA0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18C71FE8" w14:textId="7EDDAA27" w:rsidR="00F04DB2" w:rsidRDefault="001C38AB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2A1FC074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F26EC52" w14:textId="77777777" w:rsidR="00F04DB2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344D8E3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734140CC" w14:textId="16044796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</w:t>
            </w:r>
            <w:r w:rsidR="0073100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5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4D77D7DD" w14:textId="77777777" w:rsidTr="00F04DB2">
        <w:trPr>
          <w:trHeight w:val="381"/>
        </w:trPr>
        <w:tc>
          <w:tcPr>
            <w:tcW w:w="3942" w:type="dxa"/>
            <w:hideMark/>
          </w:tcPr>
          <w:p w14:paraId="5A1A2F9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  <w:hideMark/>
          </w:tcPr>
          <w:p w14:paraId="399FD0CD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  <w:tc>
          <w:tcPr>
            <w:tcW w:w="270" w:type="dxa"/>
          </w:tcPr>
          <w:p w14:paraId="431A1D5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5BE57145" w14:textId="52992266" w:rsidR="00F04DB2" w:rsidRDefault="001C38AB" w:rsidP="001C38AB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C3740E8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3EC1B9C8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900FBA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5C3393E" w14:textId="1BCCC3FE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73100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9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6F45B593" w14:textId="77777777" w:rsidTr="00F04DB2">
        <w:trPr>
          <w:trHeight w:val="381"/>
        </w:trPr>
        <w:tc>
          <w:tcPr>
            <w:tcW w:w="3942" w:type="dxa"/>
            <w:hideMark/>
          </w:tcPr>
          <w:p w14:paraId="09A1190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lastRenderedPageBreak/>
              <w:t>รายได้ค่าเช่ารับล่วงหน้า</w:t>
            </w:r>
          </w:p>
        </w:tc>
        <w:tc>
          <w:tcPr>
            <w:tcW w:w="1170" w:type="dxa"/>
            <w:hideMark/>
          </w:tcPr>
          <w:p w14:paraId="044A9A16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(181)</w:t>
            </w:r>
          </w:p>
        </w:tc>
        <w:tc>
          <w:tcPr>
            <w:tcW w:w="270" w:type="dxa"/>
          </w:tcPr>
          <w:p w14:paraId="3D05DE5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25305B3F" w14:textId="019C112F" w:rsidR="00F04DB2" w:rsidRDefault="00F04DB2" w:rsidP="00106AAE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</w:t>
            </w:r>
            <w:r w:rsidR="0073100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6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B2941F9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8D4CF3E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71F3292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2E3FBF5" w14:textId="1B3C8714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</w:t>
            </w:r>
            <w:r w:rsidR="0073100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7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466D584E" w14:textId="77777777" w:rsidTr="00F04DB2">
        <w:trPr>
          <w:trHeight w:val="381"/>
        </w:trPr>
        <w:tc>
          <w:tcPr>
            <w:tcW w:w="3942" w:type="dxa"/>
            <w:hideMark/>
          </w:tcPr>
          <w:p w14:paraId="6053C4D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08B3FA86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(32)</w:t>
            </w:r>
          </w:p>
        </w:tc>
        <w:tc>
          <w:tcPr>
            <w:tcW w:w="270" w:type="dxa"/>
          </w:tcPr>
          <w:p w14:paraId="7B9EAEE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11A8FE62" w14:textId="0D167530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73100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B33B212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943266C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025B476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188C153" w14:textId="11A4BABD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73100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46E6A1AC" w14:textId="77777777" w:rsidTr="00F04DB2">
        <w:trPr>
          <w:trHeight w:val="381"/>
        </w:trPr>
        <w:tc>
          <w:tcPr>
            <w:tcW w:w="3942" w:type="dxa"/>
            <w:hideMark/>
          </w:tcPr>
          <w:p w14:paraId="6BE1894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  <w:hideMark/>
          </w:tcPr>
          <w:p w14:paraId="465CDDBC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  <w:tc>
          <w:tcPr>
            <w:tcW w:w="270" w:type="dxa"/>
          </w:tcPr>
          <w:p w14:paraId="73B346E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3FB3919D" w14:textId="77777777" w:rsidR="00F04DB2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66E60661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18FA8FB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F5274AF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9532CB3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(6)</w:t>
            </w:r>
          </w:p>
        </w:tc>
      </w:tr>
      <w:tr w:rsidR="00F04DB2" w14:paraId="249FEB70" w14:textId="77777777" w:rsidTr="00F04DB2">
        <w:trPr>
          <w:trHeight w:val="381"/>
        </w:trPr>
        <w:tc>
          <w:tcPr>
            <w:tcW w:w="3942" w:type="dxa"/>
            <w:hideMark/>
          </w:tcPr>
          <w:p w14:paraId="18D52AB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4D553AD" w14:textId="77777777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(41)</w:t>
            </w:r>
          </w:p>
        </w:tc>
        <w:tc>
          <w:tcPr>
            <w:tcW w:w="270" w:type="dxa"/>
          </w:tcPr>
          <w:p w14:paraId="46F7E47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F04BA85" w14:textId="0DCB5696" w:rsidR="00F04DB2" w:rsidRDefault="00731007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63743B82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D1BD718" w14:textId="77777777" w:rsidR="00F04DB2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017B100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7EE1B74" w14:textId="4F00B751" w:rsidR="00F04DB2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731007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9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61EE634B" w14:textId="77777777" w:rsidTr="00F04DB2">
        <w:trPr>
          <w:trHeight w:val="397"/>
        </w:trPr>
        <w:tc>
          <w:tcPr>
            <w:tcW w:w="3942" w:type="dxa"/>
            <w:hideMark/>
          </w:tcPr>
          <w:p w14:paraId="2617E74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E1156FA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(1,847)</w:t>
            </w:r>
          </w:p>
        </w:tc>
        <w:tc>
          <w:tcPr>
            <w:tcW w:w="270" w:type="dxa"/>
          </w:tcPr>
          <w:p w14:paraId="7A42A522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9C61457" w14:textId="70821AB6" w:rsidR="00F04DB2" w:rsidRPr="00BD2F6D" w:rsidRDefault="00332B58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6F074BB5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5F0537F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FBFE29C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F6572B5" w14:textId="22403F6D" w:rsidR="00F04DB2" w:rsidRPr="00BD2F6D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(1,84</w:t>
            </w:r>
            <w:r w:rsidR="00332B5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4CC00411" w14:textId="77777777" w:rsidTr="00F04DB2">
        <w:trPr>
          <w:trHeight w:val="41"/>
        </w:trPr>
        <w:tc>
          <w:tcPr>
            <w:tcW w:w="3942" w:type="dxa"/>
          </w:tcPr>
          <w:p w14:paraId="1164106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6D64FA8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6BAACC2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2826850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FE8BD19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EAB4178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6AFB8D2E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F640FD3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</w:tr>
      <w:tr w:rsidR="00F04DB2" w14:paraId="52786CB8" w14:textId="77777777" w:rsidTr="00F04DB2">
        <w:trPr>
          <w:trHeight w:val="41"/>
        </w:trPr>
        <w:tc>
          <w:tcPr>
            <w:tcW w:w="3942" w:type="dxa"/>
            <w:hideMark/>
          </w:tcPr>
          <w:p w14:paraId="7D68E80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C9A24F1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(326)</w:t>
            </w:r>
          </w:p>
        </w:tc>
        <w:tc>
          <w:tcPr>
            <w:tcW w:w="270" w:type="dxa"/>
            <w:vAlign w:val="bottom"/>
          </w:tcPr>
          <w:p w14:paraId="008807A6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7D9A1376" w14:textId="3D0C6CD0" w:rsidR="00F04DB2" w:rsidRPr="00BD2F6D" w:rsidRDefault="00F04DB2" w:rsidP="00F04D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17</w:t>
            </w:r>
            <w:r w:rsidR="00332B5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1AE9A3DC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03FF608" w14:textId="77777777" w:rsidR="00F04DB2" w:rsidRPr="00BD2F6D" w:rsidRDefault="00F04DB2" w:rsidP="00F04DB2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0CE52D9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64CFC51" w14:textId="2EF099A3" w:rsidR="00F04DB2" w:rsidRPr="00BD2F6D" w:rsidRDefault="00F04DB2" w:rsidP="00F04DB2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(15</w:t>
            </w:r>
            <w:r w:rsidR="00332B5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  <w:tr w:rsidR="00F04DB2" w14:paraId="2092AA62" w14:textId="77777777" w:rsidTr="00F04DB2">
        <w:trPr>
          <w:trHeight w:val="263"/>
        </w:trPr>
        <w:tc>
          <w:tcPr>
            <w:tcW w:w="3942" w:type="dxa"/>
          </w:tcPr>
          <w:p w14:paraId="70EFA42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rtl/>
                <w:cs/>
              </w:rPr>
            </w:pPr>
          </w:p>
        </w:tc>
        <w:tc>
          <w:tcPr>
            <w:tcW w:w="5419" w:type="dxa"/>
            <w:gridSpan w:val="7"/>
          </w:tcPr>
          <w:p w14:paraId="3478FD1A" w14:textId="77777777" w:rsidR="00F04DB2" w:rsidRPr="00F04DB2" w:rsidRDefault="00F04DB2" w:rsidP="00F04DB2">
            <w:pPr>
              <w:pStyle w:val="acctfourfigures"/>
              <w:tabs>
                <w:tab w:val="clear" w:pos="765"/>
                <w:tab w:val="decimal" w:pos="720"/>
                <w:tab w:val="left" w:pos="34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090752B5" w14:textId="77777777" w:rsidTr="00F04DB2">
        <w:trPr>
          <w:trHeight w:val="263"/>
        </w:trPr>
        <w:tc>
          <w:tcPr>
            <w:tcW w:w="3942" w:type="dxa"/>
            <w:hideMark/>
          </w:tcPr>
          <w:p w14:paraId="359F469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2564 / 2565</w:t>
            </w:r>
          </w:p>
        </w:tc>
        <w:tc>
          <w:tcPr>
            <w:tcW w:w="5419" w:type="dxa"/>
            <w:gridSpan w:val="7"/>
          </w:tcPr>
          <w:p w14:paraId="3A632821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F04DB2" w14:paraId="79DCA85E" w14:textId="77777777" w:rsidTr="00F04DB2">
        <w:trPr>
          <w:trHeight w:val="397"/>
        </w:trPr>
        <w:tc>
          <w:tcPr>
            <w:tcW w:w="3942" w:type="dxa"/>
            <w:hideMark/>
          </w:tcPr>
          <w:p w14:paraId="78FC9FA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0E84ADF8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1312CBDA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53232BFB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75B2875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4F2BD60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FBF06B0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E706B9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59A27BC5" w14:textId="77777777" w:rsidTr="00F04DB2">
        <w:trPr>
          <w:trHeight w:val="381"/>
        </w:trPr>
        <w:tc>
          <w:tcPr>
            <w:tcW w:w="3942" w:type="dxa"/>
            <w:hideMark/>
          </w:tcPr>
          <w:p w14:paraId="21340B8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  <w:hideMark/>
          </w:tcPr>
          <w:p w14:paraId="64ABB4D3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80</w:t>
            </w:r>
          </w:p>
        </w:tc>
        <w:tc>
          <w:tcPr>
            <w:tcW w:w="270" w:type="dxa"/>
          </w:tcPr>
          <w:p w14:paraId="2A4500F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34438077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1CA4228F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FCE8CCF" w14:textId="77777777" w:rsidR="00F04DB2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1FCB845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735E517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</w:p>
        </w:tc>
      </w:tr>
      <w:tr w:rsidR="00F04DB2" w14:paraId="2C20F90F" w14:textId="77777777" w:rsidTr="00F04DB2">
        <w:trPr>
          <w:trHeight w:val="381"/>
        </w:trPr>
        <w:tc>
          <w:tcPr>
            <w:tcW w:w="3942" w:type="dxa"/>
            <w:hideMark/>
          </w:tcPr>
          <w:p w14:paraId="49731B4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hideMark/>
          </w:tcPr>
          <w:p w14:paraId="5FEAE735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765</w:t>
            </w:r>
          </w:p>
        </w:tc>
        <w:tc>
          <w:tcPr>
            <w:tcW w:w="270" w:type="dxa"/>
          </w:tcPr>
          <w:p w14:paraId="51B4C9B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1FABA682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(34)</w:t>
            </w:r>
          </w:p>
        </w:tc>
        <w:tc>
          <w:tcPr>
            <w:tcW w:w="270" w:type="dxa"/>
          </w:tcPr>
          <w:p w14:paraId="171F9D13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32D99F32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1BD0AF7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C5AA2B6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731</w:t>
            </w:r>
          </w:p>
        </w:tc>
      </w:tr>
      <w:tr w:rsidR="00F04DB2" w14:paraId="629B4399" w14:textId="77777777" w:rsidTr="00F04DB2">
        <w:trPr>
          <w:trHeight w:val="381"/>
        </w:trPr>
        <w:tc>
          <w:tcPr>
            <w:tcW w:w="3942" w:type="dxa"/>
            <w:hideMark/>
          </w:tcPr>
          <w:p w14:paraId="07FF7F3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  <w:hideMark/>
          </w:tcPr>
          <w:p w14:paraId="6FC0B88C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316</w:t>
            </w:r>
          </w:p>
        </w:tc>
        <w:tc>
          <w:tcPr>
            <w:tcW w:w="270" w:type="dxa"/>
          </w:tcPr>
          <w:p w14:paraId="4F74C2F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D67DA4A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</w:t>
            </w:r>
          </w:p>
        </w:tc>
        <w:tc>
          <w:tcPr>
            <w:tcW w:w="270" w:type="dxa"/>
          </w:tcPr>
          <w:p w14:paraId="242E25F2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9727F52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88B2E6D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6E80E9EE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329</w:t>
            </w:r>
          </w:p>
        </w:tc>
      </w:tr>
      <w:tr w:rsidR="00F04DB2" w14:paraId="2AB6DE0C" w14:textId="77777777" w:rsidTr="00F04DB2">
        <w:trPr>
          <w:trHeight w:val="381"/>
        </w:trPr>
        <w:tc>
          <w:tcPr>
            <w:tcW w:w="3942" w:type="dxa"/>
            <w:hideMark/>
          </w:tcPr>
          <w:p w14:paraId="797D336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5329C2B2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</w:t>
            </w:r>
          </w:p>
        </w:tc>
        <w:tc>
          <w:tcPr>
            <w:tcW w:w="270" w:type="dxa"/>
          </w:tcPr>
          <w:p w14:paraId="041EFD3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33E4AC3A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</w:t>
            </w:r>
          </w:p>
        </w:tc>
        <w:tc>
          <w:tcPr>
            <w:tcW w:w="270" w:type="dxa"/>
          </w:tcPr>
          <w:p w14:paraId="66AFFBF8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8623D34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BD29AC7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988A88D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79</w:t>
            </w:r>
          </w:p>
        </w:tc>
      </w:tr>
      <w:tr w:rsidR="00F04DB2" w14:paraId="7ED7C0A2" w14:textId="77777777" w:rsidTr="00F04DB2">
        <w:trPr>
          <w:trHeight w:val="381"/>
        </w:trPr>
        <w:tc>
          <w:tcPr>
            <w:tcW w:w="3942" w:type="dxa"/>
            <w:hideMark/>
          </w:tcPr>
          <w:p w14:paraId="44714E5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  <w:hideMark/>
          </w:tcPr>
          <w:p w14:paraId="49D86E73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</w:t>
            </w:r>
          </w:p>
        </w:tc>
        <w:tc>
          <w:tcPr>
            <w:tcW w:w="270" w:type="dxa"/>
          </w:tcPr>
          <w:p w14:paraId="0F1206C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199A67A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E946F09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F748881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4A5ADB5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305C15C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</w:t>
            </w:r>
          </w:p>
        </w:tc>
      </w:tr>
      <w:tr w:rsidR="00F04DB2" w14:paraId="161AA8C5" w14:textId="77777777" w:rsidTr="00F04DB2">
        <w:trPr>
          <w:trHeight w:val="381"/>
        </w:trPr>
        <w:tc>
          <w:tcPr>
            <w:tcW w:w="3942" w:type="dxa"/>
            <w:hideMark/>
          </w:tcPr>
          <w:p w14:paraId="3605FB5E" w14:textId="4205050A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ต้นทุนขาย</w:t>
            </w:r>
            <w:r w:rsidR="008A4E32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</w:t>
            </w:r>
          </w:p>
        </w:tc>
        <w:tc>
          <w:tcPr>
            <w:tcW w:w="1170" w:type="dxa"/>
            <w:hideMark/>
          </w:tcPr>
          <w:p w14:paraId="1E890A03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  <w:tc>
          <w:tcPr>
            <w:tcW w:w="270" w:type="dxa"/>
          </w:tcPr>
          <w:p w14:paraId="0A51C5C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7E1DD921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270" w:type="dxa"/>
          </w:tcPr>
          <w:p w14:paraId="5A1FC5C4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FF2D6EF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2C436C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72373B5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94</w:t>
            </w:r>
          </w:p>
        </w:tc>
      </w:tr>
      <w:tr w:rsidR="00F04DB2" w14:paraId="67A97715" w14:textId="77777777" w:rsidTr="00F04DB2">
        <w:trPr>
          <w:trHeight w:val="381"/>
        </w:trPr>
        <w:tc>
          <w:tcPr>
            <w:tcW w:w="3942" w:type="dxa"/>
            <w:hideMark/>
          </w:tcPr>
          <w:p w14:paraId="17C94205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ขาดทุนสะสมยกมา</w:t>
            </w:r>
          </w:p>
        </w:tc>
        <w:tc>
          <w:tcPr>
            <w:tcW w:w="1170" w:type="dxa"/>
            <w:hideMark/>
          </w:tcPr>
          <w:p w14:paraId="1EF672FD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</w:p>
        </w:tc>
        <w:tc>
          <w:tcPr>
            <w:tcW w:w="270" w:type="dxa"/>
          </w:tcPr>
          <w:p w14:paraId="6FA61E1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80" w:type="dxa"/>
            <w:hideMark/>
          </w:tcPr>
          <w:p w14:paraId="52DD2B73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09D8C58E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C1F85D7" w14:textId="77777777" w:rsidR="00F04DB2" w:rsidRDefault="00F04DB2" w:rsidP="001C59D7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05E7E38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41D0084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</w:t>
            </w:r>
          </w:p>
        </w:tc>
      </w:tr>
      <w:tr w:rsidR="00F04DB2" w14:paraId="26AB55F9" w14:textId="77777777" w:rsidTr="00F04DB2">
        <w:trPr>
          <w:trHeight w:val="381"/>
        </w:trPr>
        <w:tc>
          <w:tcPr>
            <w:tcW w:w="3942" w:type="dxa"/>
            <w:hideMark/>
          </w:tcPr>
          <w:p w14:paraId="6B4A442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  <w:hideMark/>
          </w:tcPr>
          <w:p w14:paraId="1B24AE96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75</w:t>
            </w:r>
          </w:p>
        </w:tc>
        <w:tc>
          <w:tcPr>
            <w:tcW w:w="270" w:type="dxa"/>
          </w:tcPr>
          <w:p w14:paraId="694A691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66AD69F8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25C74329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68683D3B" w14:textId="77777777" w:rsidR="00F04DB2" w:rsidRDefault="00F04DB2" w:rsidP="00106AAE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0201E943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E5E673D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83</w:t>
            </w:r>
          </w:p>
        </w:tc>
      </w:tr>
      <w:tr w:rsidR="00F04DB2" w14:paraId="3C7E2CBA" w14:textId="77777777" w:rsidTr="00F04DB2">
        <w:trPr>
          <w:trHeight w:val="381"/>
        </w:trPr>
        <w:tc>
          <w:tcPr>
            <w:tcW w:w="3942" w:type="dxa"/>
            <w:hideMark/>
          </w:tcPr>
          <w:p w14:paraId="160DEE8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ค่าธรรมเนียมค้างจ่าย</w:t>
            </w:r>
          </w:p>
        </w:tc>
        <w:tc>
          <w:tcPr>
            <w:tcW w:w="1170" w:type="dxa"/>
            <w:hideMark/>
          </w:tcPr>
          <w:p w14:paraId="2F8465F2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56</w:t>
            </w:r>
          </w:p>
        </w:tc>
        <w:tc>
          <w:tcPr>
            <w:tcW w:w="270" w:type="dxa"/>
          </w:tcPr>
          <w:p w14:paraId="0547B18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2A728639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06940E0E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8EBDE4A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BBBA75C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9102C3F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</w:p>
        </w:tc>
      </w:tr>
      <w:tr w:rsidR="00F04DB2" w14:paraId="5EBB676F" w14:textId="77777777" w:rsidTr="00F04DB2">
        <w:trPr>
          <w:trHeight w:val="381"/>
        </w:trPr>
        <w:tc>
          <w:tcPr>
            <w:tcW w:w="3942" w:type="dxa"/>
            <w:hideMark/>
          </w:tcPr>
          <w:p w14:paraId="4F86AC1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C85DED9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</w:t>
            </w:r>
          </w:p>
        </w:tc>
        <w:tc>
          <w:tcPr>
            <w:tcW w:w="270" w:type="dxa"/>
          </w:tcPr>
          <w:p w14:paraId="36C336E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A1CF594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44063689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D6704B4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42C4C8D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2818AED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</w:t>
            </w:r>
          </w:p>
        </w:tc>
      </w:tr>
      <w:tr w:rsidR="00F04DB2" w14:paraId="21966050" w14:textId="77777777" w:rsidTr="00F04DB2">
        <w:trPr>
          <w:trHeight w:val="381"/>
        </w:trPr>
        <w:tc>
          <w:tcPr>
            <w:tcW w:w="3942" w:type="dxa"/>
            <w:hideMark/>
          </w:tcPr>
          <w:p w14:paraId="567BF62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C9EEE10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1,498</w:t>
            </w:r>
          </w:p>
        </w:tc>
        <w:tc>
          <w:tcPr>
            <w:tcW w:w="270" w:type="dxa"/>
          </w:tcPr>
          <w:p w14:paraId="281FC8FC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66E380C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27</w:t>
            </w:r>
          </w:p>
        </w:tc>
        <w:tc>
          <w:tcPr>
            <w:tcW w:w="270" w:type="dxa"/>
          </w:tcPr>
          <w:p w14:paraId="2D690FA8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28A7E11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06132A72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85009D8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1,521</w:t>
            </w:r>
          </w:p>
        </w:tc>
      </w:tr>
      <w:tr w:rsidR="00F04DB2" w14:paraId="2E5F5045" w14:textId="77777777" w:rsidTr="00F04DB2">
        <w:trPr>
          <w:trHeight w:val="208"/>
        </w:trPr>
        <w:tc>
          <w:tcPr>
            <w:tcW w:w="3942" w:type="dxa"/>
          </w:tcPr>
          <w:p w14:paraId="20F9A36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FF2F37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FC327A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D5D164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1CED659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01F930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1C16CA5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71D759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558E797D" w14:textId="77777777" w:rsidTr="00F04DB2">
        <w:trPr>
          <w:trHeight w:val="381"/>
        </w:trPr>
        <w:tc>
          <w:tcPr>
            <w:tcW w:w="3942" w:type="dxa"/>
            <w:hideMark/>
          </w:tcPr>
          <w:p w14:paraId="19971FD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5AE2EFC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164D614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19896B6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5DAA260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F942A0B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21DDACA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E5F3559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4EC92B87" w14:textId="77777777" w:rsidTr="00F04DB2">
        <w:trPr>
          <w:trHeight w:val="381"/>
        </w:trPr>
        <w:tc>
          <w:tcPr>
            <w:tcW w:w="3942" w:type="dxa"/>
            <w:hideMark/>
          </w:tcPr>
          <w:p w14:paraId="55D7887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  <w:hideMark/>
          </w:tcPr>
          <w:p w14:paraId="489A8E07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(16)</w:t>
            </w:r>
          </w:p>
        </w:tc>
        <w:tc>
          <w:tcPr>
            <w:tcW w:w="270" w:type="dxa"/>
          </w:tcPr>
          <w:p w14:paraId="6C476BB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AFD69FD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36D7BC18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D57AC81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78184C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ED00E80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(18)</w:t>
            </w:r>
          </w:p>
        </w:tc>
      </w:tr>
      <w:tr w:rsidR="00F04DB2" w14:paraId="13B8AA98" w14:textId="77777777" w:rsidTr="00F04DB2">
        <w:trPr>
          <w:trHeight w:val="381"/>
        </w:trPr>
        <w:tc>
          <w:tcPr>
            <w:tcW w:w="3942" w:type="dxa"/>
            <w:hideMark/>
          </w:tcPr>
          <w:p w14:paraId="1697AA85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hideMark/>
          </w:tcPr>
          <w:p w14:paraId="537566F0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(1,311)</w:t>
            </w:r>
          </w:p>
        </w:tc>
        <w:tc>
          <w:tcPr>
            <w:tcW w:w="270" w:type="dxa"/>
          </w:tcPr>
          <w:p w14:paraId="59FAEEF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AAF25AC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71</w:t>
            </w:r>
          </w:p>
        </w:tc>
        <w:tc>
          <w:tcPr>
            <w:tcW w:w="270" w:type="dxa"/>
          </w:tcPr>
          <w:p w14:paraId="7C44EF14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B94C9EC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6136616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1401D82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(1,240)</w:t>
            </w:r>
          </w:p>
        </w:tc>
      </w:tr>
      <w:tr w:rsidR="00F04DB2" w14:paraId="1EF77186" w14:textId="77777777" w:rsidTr="00F04DB2">
        <w:trPr>
          <w:trHeight w:val="381"/>
        </w:trPr>
        <w:tc>
          <w:tcPr>
            <w:tcW w:w="3942" w:type="dxa"/>
            <w:hideMark/>
          </w:tcPr>
          <w:p w14:paraId="2E753CB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62A655D6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(245)</w:t>
            </w:r>
          </w:p>
        </w:tc>
        <w:tc>
          <w:tcPr>
            <w:tcW w:w="270" w:type="dxa"/>
          </w:tcPr>
          <w:p w14:paraId="2237DAC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53D0F954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12FA0115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C0835E2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207DBDF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28AB968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(248)</w:t>
            </w:r>
          </w:p>
        </w:tc>
      </w:tr>
      <w:tr w:rsidR="00F04DB2" w14:paraId="7D5EE5F7" w14:textId="77777777" w:rsidTr="00F04DB2">
        <w:trPr>
          <w:trHeight w:val="381"/>
        </w:trPr>
        <w:tc>
          <w:tcPr>
            <w:tcW w:w="3942" w:type="dxa"/>
            <w:hideMark/>
          </w:tcPr>
          <w:p w14:paraId="15CAE8A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การเปลี่ยนแปลงประมาณการอายุให้</w:t>
            </w:r>
          </w:p>
        </w:tc>
        <w:tc>
          <w:tcPr>
            <w:tcW w:w="1170" w:type="dxa"/>
          </w:tcPr>
          <w:p w14:paraId="244B6193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7AEB0C41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642213C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201CBF2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9F9D1E4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FF5DC8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61A6343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73157254" w14:textId="77777777" w:rsidTr="00F04DB2">
        <w:trPr>
          <w:trHeight w:val="381"/>
        </w:trPr>
        <w:tc>
          <w:tcPr>
            <w:tcW w:w="3942" w:type="dxa"/>
            <w:hideMark/>
          </w:tcPr>
          <w:p w14:paraId="3CA932C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4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420D2A66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(76)</w:t>
            </w:r>
          </w:p>
        </w:tc>
        <w:tc>
          <w:tcPr>
            <w:tcW w:w="270" w:type="dxa"/>
          </w:tcPr>
          <w:p w14:paraId="0E205071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8BABA2C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7E84E985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4BFF94B8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6F924FF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F0D0F6C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(69)</w:t>
            </w:r>
          </w:p>
        </w:tc>
      </w:tr>
      <w:tr w:rsidR="00F04DB2" w14:paraId="1A86E1F7" w14:textId="77777777" w:rsidTr="00F04DB2">
        <w:trPr>
          <w:trHeight w:val="381"/>
        </w:trPr>
        <w:tc>
          <w:tcPr>
            <w:tcW w:w="3942" w:type="dxa"/>
            <w:hideMark/>
          </w:tcPr>
          <w:p w14:paraId="18D0076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  <w:hideMark/>
          </w:tcPr>
          <w:p w14:paraId="7FB83901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  <w:tc>
          <w:tcPr>
            <w:tcW w:w="270" w:type="dxa"/>
          </w:tcPr>
          <w:p w14:paraId="596FC59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2FFCE164" w14:textId="77777777" w:rsidR="00F04DB2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35F8C80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39DD5CD" w14:textId="77777777" w:rsidR="00F04DB2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920085D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CEDD166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</w:tr>
      <w:tr w:rsidR="00F04DB2" w14:paraId="0DC77012" w14:textId="77777777" w:rsidTr="00F04DB2">
        <w:trPr>
          <w:trHeight w:val="381"/>
        </w:trPr>
        <w:tc>
          <w:tcPr>
            <w:tcW w:w="3942" w:type="dxa"/>
            <w:hideMark/>
          </w:tcPr>
          <w:p w14:paraId="4397852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lastRenderedPageBreak/>
              <w:t>รายได้ค่าเช่ารับล่วงหน้า</w:t>
            </w:r>
          </w:p>
        </w:tc>
        <w:tc>
          <w:tcPr>
            <w:tcW w:w="1170" w:type="dxa"/>
            <w:hideMark/>
          </w:tcPr>
          <w:p w14:paraId="26DB89B3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(182)</w:t>
            </w:r>
          </w:p>
        </w:tc>
        <w:tc>
          <w:tcPr>
            <w:tcW w:w="270" w:type="dxa"/>
          </w:tcPr>
          <w:p w14:paraId="4F3E66C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27F9B676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31D9A25D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53686EE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7E31455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7D8FB95F" w14:textId="77777777" w:rsidR="00F04DB2" w:rsidRDefault="00F04DB2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(181)</w:t>
            </w:r>
          </w:p>
        </w:tc>
      </w:tr>
      <w:tr w:rsidR="00F04DB2" w14:paraId="429BD65F" w14:textId="77777777" w:rsidTr="00F04DB2">
        <w:trPr>
          <w:trHeight w:val="381"/>
        </w:trPr>
        <w:tc>
          <w:tcPr>
            <w:tcW w:w="3942" w:type="dxa"/>
            <w:hideMark/>
          </w:tcPr>
          <w:p w14:paraId="37230E1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56DFB6D5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(24)</w:t>
            </w:r>
          </w:p>
        </w:tc>
        <w:tc>
          <w:tcPr>
            <w:tcW w:w="270" w:type="dxa"/>
          </w:tcPr>
          <w:p w14:paraId="5F75F19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AC2942F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25BBB6DA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D6292A0" w14:textId="77777777" w:rsidR="00F04DB2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99FDE44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451E9DE3" w14:textId="77777777" w:rsidR="00F04DB2" w:rsidRDefault="00F04DB2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(32)</w:t>
            </w:r>
          </w:p>
        </w:tc>
      </w:tr>
      <w:tr w:rsidR="00F04DB2" w14:paraId="29DF1562" w14:textId="77777777" w:rsidTr="00F04DB2">
        <w:trPr>
          <w:trHeight w:val="381"/>
        </w:trPr>
        <w:tc>
          <w:tcPr>
            <w:tcW w:w="3942" w:type="dxa"/>
            <w:hideMark/>
          </w:tcPr>
          <w:p w14:paraId="6F7BCA3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  <w:hideMark/>
          </w:tcPr>
          <w:p w14:paraId="7B0A43D3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(14)</w:t>
            </w:r>
          </w:p>
        </w:tc>
        <w:tc>
          <w:tcPr>
            <w:tcW w:w="270" w:type="dxa"/>
          </w:tcPr>
          <w:p w14:paraId="53D8E25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27145EE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0E949920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5C3160C" w14:textId="77777777" w:rsidR="00F04DB2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831B7C1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6634873" w14:textId="77777777" w:rsidR="00F04DB2" w:rsidRDefault="00F04DB2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</w:tr>
      <w:tr w:rsidR="00F04DB2" w14:paraId="7EEF4F86" w14:textId="77777777" w:rsidTr="00F04DB2">
        <w:trPr>
          <w:trHeight w:val="381"/>
        </w:trPr>
        <w:tc>
          <w:tcPr>
            <w:tcW w:w="3942" w:type="dxa"/>
            <w:hideMark/>
          </w:tcPr>
          <w:p w14:paraId="6E440D8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3C774A4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(28)</w:t>
            </w:r>
          </w:p>
        </w:tc>
        <w:tc>
          <w:tcPr>
            <w:tcW w:w="270" w:type="dxa"/>
          </w:tcPr>
          <w:p w14:paraId="55D2A2C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CBC698B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  <w:tc>
          <w:tcPr>
            <w:tcW w:w="270" w:type="dxa"/>
          </w:tcPr>
          <w:p w14:paraId="3329AF85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13F59BB" w14:textId="77777777" w:rsidR="00F04DB2" w:rsidRDefault="00F04DB2" w:rsidP="00106AAE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566241A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27DCB5C" w14:textId="77777777" w:rsidR="00F04DB2" w:rsidRDefault="00F04DB2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(41)</w:t>
            </w:r>
          </w:p>
        </w:tc>
      </w:tr>
      <w:tr w:rsidR="00F04DB2" w14:paraId="1CD4688A" w14:textId="77777777" w:rsidTr="00F04DB2">
        <w:trPr>
          <w:trHeight w:val="397"/>
        </w:trPr>
        <w:tc>
          <w:tcPr>
            <w:tcW w:w="3942" w:type="dxa"/>
            <w:hideMark/>
          </w:tcPr>
          <w:p w14:paraId="3DCAD65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98DC1D1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(1,905)</w:t>
            </w:r>
          </w:p>
        </w:tc>
        <w:tc>
          <w:tcPr>
            <w:tcW w:w="270" w:type="dxa"/>
          </w:tcPr>
          <w:p w14:paraId="3E512C38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B1A2A26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62</w:t>
            </w:r>
          </w:p>
        </w:tc>
        <w:tc>
          <w:tcPr>
            <w:tcW w:w="270" w:type="dxa"/>
          </w:tcPr>
          <w:p w14:paraId="45CFCA6C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F956A2C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32170B21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912AF1B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(1,847)</w:t>
            </w:r>
          </w:p>
        </w:tc>
      </w:tr>
      <w:tr w:rsidR="00F04DB2" w14:paraId="2435C051" w14:textId="77777777" w:rsidTr="00F04DB2">
        <w:trPr>
          <w:trHeight w:val="41"/>
        </w:trPr>
        <w:tc>
          <w:tcPr>
            <w:tcW w:w="3942" w:type="dxa"/>
          </w:tcPr>
          <w:p w14:paraId="1BBB45C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A70E6B7" w14:textId="77777777" w:rsidR="00F04DB2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84FEB3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D00B7F7" w14:textId="77777777" w:rsidR="00F04DB2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F9E3DA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B0B924" w14:textId="77777777" w:rsidR="00F04DB2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2ABB62D6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1CB6D87" w14:textId="77777777" w:rsidR="00F04DB2" w:rsidRDefault="00F04DB2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</w:tc>
      </w:tr>
      <w:tr w:rsidR="00F04DB2" w14:paraId="76DEEC6C" w14:textId="77777777" w:rsidTr="00F04DB2">
        <w:trPr>
          <w:trHeight w:val="41"/>
        </w:trPr>
        <w:tc>
          <w:tcPr>
            <w:tcW w:w="3942" w:type="dxa"/>
            <w:hideMark/>
          </w:tcPr>
          <w:p w14:paraId="3D1FA90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2A48E4C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(407)</w:t>
            </w:r>
          </w:p>
        </w:tc>
        <w:tc>
          <w:tcPr>
            <w:tcW w:w="270" w:type="dxa"/>
            <w:vAlign w:val="bottom"/>
          </w:tcPr>
          <w:p w14:paraId="7DF3ACC8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8387730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89</w:t>
            </w:r>
          </w:p>
        </w:tc>
        <w:tc>
          <w:tcPr>
            <w:tcW w:w="270" w:type="dxa"/>
          </w:tcPr>
          <w:p w14:paraId="794120A9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528EE463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4EDC8082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7C3ACD32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(326)</w:t>
            </w:r>
          </w:p>
        </w:tc>
      </w:tr>
    </w:tbl>
    <w:p w14:paraId="6120F5C6" w14:textId="77777777" w:rsidR="00F04DB2" w:rsidRDefault="00F04DB2" w:rsidP="00F04DB2">
      <w:pPr>
        <w:rPr>
          <w:sz w:val="24"/>
          <w:szCs w:val="24"/>
          <w:rtl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1"/>
        <w:gridCol w:w="1170"/>
        <w:gridCol w:w="270"/>
        <w:gridCol w:w="1008"/>
        <w:gridCol w:w="342"/>
        <w:gridCol w:w="1170"/>
        <w:gridCol w:w="270"/>
        <w:gridCol w:w="1189"/>
      </w:tblGrid>
      <w:tr w:rsidR="00F04DB2" w14:paraId="705FD911" w14:textId="77777777" w:rsidTr="00F04DB2">
        <w:trPr>
          <w:trHeight w:val="397"/>
          <w:tblHeader/>
        </w:trPr>
        <w:tc>
          <w:tcPr>
            <w:tcW w:w="3942" w:type="dxa"/>
          </w:tcPr>
          <w:p w14:paraId="4881A79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1070C9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67AFAA8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520" w:type="dxa"/>
            <w:gridSpan w:val="3"/>
            <w:hideMark/>
          </w:tcPr>
          <w:p w14:paraId="66EEFE42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  <w:tc>
          <w:tcPr>
            <w:tcW w:w="270" w:type="dxa"/>
          </w:tcPr>
          <w:p w14:paraId="799D144C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1A209E2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F04DB2" w14:paraId="5197E1FA" w14:textId="77777777" w:rsidTr="00F04DB2">
        <w:trPr>
          <w:trHeight w:val="397"/>
          <w:tblHeader/>
        </w:trPr>
        <w:tc>
          <w:tcPr>
            <w:tcW w:w="3942" w:type="dxa"/>
          </w:tcPr>
          <w:p w14:paraId="2817430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F736C7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A13D90F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5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67ADC28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pacing w:val="-2"/>
                <w:sz w:val="30"/>
                <w:szCs w:val="30"/>
                <w:cs/>
                <w:lang w:bidi="th-TH"/>
              </w:rPr>
              <w:t>บันทึกเป็น (รายจ่าย)</w:t>
            </w:r>
            <w:r>
              <w:rPr>
                <w:rFonts w:asciiTheme="majorBidi" w:hAnsiTheme="majorBidi" w:cstheme="majorBidi"/>
                <w:spacing w:val="-2"/>
                <w:sz w:val="30"/>
                <w:szCs w:val="30"/>
                <w:lang w:bidi="th-TH"/>
              </w:rPr>
              <w:t xml:space="preserve"> / </w:t>
            </w:r>
            <w:r>
              <w:rPr>
                <w:rFonts w:asciiTheme="majorBidi" w:hAnsiTheme="majorBidi" w:cstheme="majorBidi"/>
                <w:spacing w:val="-2"/>
                <w:sz w:val="30"/>
                <w:szCs w:val="30"/>
                <w:cs/>
                <w:lang w:bidi="th-TH"/>
              </w:rPr>
              <w:t>รายได้ใน</w:t>
            </w:r>
          </w:p>
        </w:tc>
        <w:tc>
          <w:tcPr>
            <w:tcW w:w="270" w:type="dxa"/>
          </w:tcPr>
          <w:p w14:paraId="425CBDDA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7AEC2D6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F04DB2" w14:paraId="35FDCB05" w14:textId="77777777" w:rsidTr="00F04DB2">
        <w:trPr>
          <w:trHeight w:val="397"/>
          <w:tblHeader/>
        </w:trPr>
        <w:tc>
          <w:tcPr>
            <w:tcW w:w="3942" w:type="dxa"/>
          </w:tcPr>
          <w:p w14:paraId="4AC507F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hideMark/>
          </w:tcPr>
          <w:p w14:paraId="03CF67E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  <w:tc>
          <w:tcPr>
            <w:tcW w:w="270" w:type="dxa"/>
          </w:tcPr>
          <w:p w14:paraId="46D19BE0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255B87D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</w:t>
            </w:r>
          </w:p>
        </w:tc>
        <w:tc>
          <w:tcPr>
            <w:tcW w:w="3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D9384A0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F53D9A5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4ED181E1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5670872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</w:tr>
      <w:tr w:rsidR="00F04DB2" w14:paraId="3AAD7BC2" w14:textId="77777777" w:rsidTr="00F04DB2">
        <w:trPr>
          <w:trHeight w:val="397"/>
          <w:tblHeader/>
        </w:trPr>
        <w:tc>
          <w:tcPr>
            <w:tcW w:w="3942" w:type="dxa"/>
            <w:hideMark/>
          </w:tcPr>
          <w:p w14:paraId="64624F3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  <w:hideMark/>
          </w:tcPr>
          <w:p w14:paraId="2A85C700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/>
                <w:b/>
                <w:bCs/>
                <w:sz w:val="30"/>
                <w:szCs w:val="30"/>
                <w:lang w:val="en-US" w:bidi="th-TH"/>
              </w:rPr>
              <w:t xml:space="preserve">1 </w:t>
            </w:r>
            <w:r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US" w:bidi="th-TH"/>
              </w:rPr>
              <w:t>ตุลาคม</w:t>
            </w:r>
            <w:r>
              <w:rPr>
                <w:rFonts w:asciiTheme="majorBidi" w:hAnsiTheme="majorBidi"/>
                <w:b/>
                <w:bCs/>
                <w:sz w:val="30"/>
                <w:szCs w:val="30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</w:tcPr>
          <w:p w14:paraId="6930128E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  <w:hideMark/>
          </w:tcPr>
          <w:p w14:paraId="7444BD54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ขาดทุน</w:t>
            </w:r>
          </w:p>
        </w:tc>
        <w:tc>
          <w:tcPr>
            <w:tcW w:w="342" w:type="dxa"/>
          </w:tcPr>
          <w:p w14:paraId="0C20475D" w14:textId="77777777" w:rsidR="00F04DB2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hideMark/>
          </w:tcPr>
          <w:p w14:paraId="4D5E7A66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3C8A7D10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7EC98C5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/>
                <w:b/>
                <w:bCs/>
                <w:sz w:val="28"/>
                <w:szCs w:val="28"/>
                <w:lang w:val="en-US" w:bidi="th-TH"/>
              </w:rPr>
              <w:t xml:space="preserve">30 </w:t>
            </w:r>
            <w:r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val="en-US" w:bidi="th-TH"/>
              </w:rPr>
              <w:t>กันยายน</w:t>
            </w:r>
          </w:p>
        </w:tc>
      </w:tr>
      <w:tr w:rsidR="00F04DB2" w14:paraId="0392D5D1" w14:textId="77777777" w:rsidTr="00F04DB2">
        <w:trPr>
          <w:trHeight w:val="397"/>
          <w:tblHeader/>
        </w:trPr>
        <w:tc>
          <w:tcPr>
            <w:tcW w:w="3942" w:type="dxa"/>
          </w:tcPr>
          <w:p w14:paraId="2C71922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419" w:type="dxa"/>
            <w:gridSpan w:val="7"/>
            <w:hideMark/>
          </w:tcPr>
          <w:p w14:paraId="1C0193E1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(ล้านบาท)</w:t>
            </w:r>
          </w:p>
        </w:tc>
      </w:tr>
      <w:tr w:rsidR="00F04DB2" w14:paraId="11EA5869" w14:textId="77777777" w:rsidTr="00F04DB2">
        <w:trPr>
          <w:trHeight w:val="397"/>
        </w:trPr>
        <w:tc>
          <w:tcPr>
            <w:tcW w:w="3942" w:type="dxa"/>
            <w:hideMark/>
          </w:tcPr>
          <w:p w14:paraId="3321537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 / 2566</w:t>
            </w:r>
          </w:p>
        </w:tc>
        <w:tc>
          <w:tcPr>
            <w:tcW w:w="5419" w:type="dxa"/>
            <w:gridSpan w:val="7"/>
          </w:tcPr>
          <w:p w14:paraId="208B0FD0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</w:tr>
      <w:tr w:rsidR="00F04DB2" w14:paraId="6E6D4707" w14:textId="77777777" w:rsidTr="00F04DB2">
        <w:trPr>
          <w:trHeight w:val="397"/>
        </w:trPr>
        <w:tc>
          <w:tcPr>
            <w:tcW w:w="3942" w:type="dxa"/>
            <w:hideMark/>
          </w:tcPr>
          <w:p w14:paraId="664E704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6A37816E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F04DB2" w14:paraId="2A0F434A" w14:textId="77777777" w:rsidTr="00F04DB2">
        <w:trPr>
          <w:trHeight w:val="60"/>
        </w:trPr>
        <w:tc>
          <w:tcPr>
            <w:tcW w:w="3942" w:type="dxa"/>
            <w:hideMark/>
          </w:tcPr>
          <w:p w14:paraId="714AD13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5E49774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4372F86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2CB14890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2839836C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4173882C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83BD3D5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7A3A4FAB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</w:tr>
      <w:tr w:rsidR="00F04DB2" w14:paraId="00D09478" w14:textId="77777777" w:rsidTr="00F04DB2">
        <w:trPr>
          <w:trHeight w:val="41"/>
        </w:trPr>
        <w:tc>
          <w:tcPr>
            <w:tcW w:w="3942" w:type="dxa"/>
            <w:hideMark/>
          </w:tcPr>
          <w:p w14:paraId="2695449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7749B4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36</w:t>
            </w:r>
          </w:p>
        </w:tc>
        <w:tc>
          <w:tcPr>
            <w:tcW w:w="270" w:type="dxa"/>
          </w:tcPr>
          <w:p w14:paraId="5F7712B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61601B2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342" w:type="dxa"/>
          </w:tcPr>
          <w:p w14:paraId="454BF63C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E323D48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865B2B2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08531B4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37</w:t>
            </w:r>
          </w:p>
        </w:tc>
      </w:tr>
      <w:tr w:rsidR="00F04DB2" w14:paraId="3683217B" w14:textId="77777777" w:rsidTr="00F04DB2">
        <w:trPr>
          <w:trHeight w:val="41"/>
        </w:trPr>
        <w:tc>
          <w:tcPr>
            <w:tcW w:w="3942" w:type="dxa"/>
            <w:hideMark/>
          </w:tcPr>
          <w:p w14:paraId="5CDC7D6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1C3F95E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55</w:t>
            </w:r>
          </w:p>
        </w:tc>
        <w:tc>
          <w:tcPr>
            <w:tcW w:w="270" w:type="dxa"/>
          </w:tcPr>
          <w:p w14:paraId="26425062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9129325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342" w:type="dxa"/>
          </w:tcPr>
          <w:p w14:paraId="38A3E096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1EBB4C9" w14:textId="77777777" w:rsidR="00F04DB2" w:rsidRPr="008A4E32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A4E3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A8331C6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6195FF6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56</w:t>
            </w:r>
          </w:p>
        </w:tc>
      </w:tr>
      <w:tr w:rsidR="00F04DB2" w14:paraId="72786368" w14:textId="77777777" w:rsidTr="00F04DB2">
        <w:trPr>
          <w:trHeight w:val="41"/>
        </w:trPr>
        <w:tc>
          <w:tcPr>
            <w:tcW w:w="3942" w:type="dxa"/>
          </w:tcPr>
          <w:p w14:paraId="5FA83F9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9CE191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218663B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AC8733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64CB84F2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B81473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6F56622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5BDEA0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797AA379" w14:textId="77777777" w:rsidTr="00F04DB2">
        <w:trPr>
          <w:trHeight w:val="41"/>
        </w:trPr>
        <w:tc>
          <w:tcPr>
            <w:tcW w:w="3942" w:type="dxa"/>
            <w:hideMark/>
          </w:tcPr>
          <w:p w14:paraId="0F8A9155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1F629CB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6BAE284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34B722D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5067E81C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D406A1D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B33C29C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3BBDBFFA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4179D961" w14:textId="77777777" w:rsidTr="00F04DB2">
        <w:trPr>
          <w:trHeight w:val="41"/>
        </w:trPr>
        <w:tc>
          <w:tcPr>
            <w:tcW w:w="3942" w:type="dxa"/>
            <w:hideMark/>
          </w:tcPr>
          <w:p w14:paraId="70DE480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1A7D0956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(121)</w:t>
            </w:r>
          </w:p>
        </w:tc>
        <w:tc>
          <w:tcPr>
            <w:tcW w:w="270" w:type="dxa"/>
          </w:tcPr>
          <w:p w14:paraId="49DBD9E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1243F69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342" w:type="dxa"/>
          </w:tcPr>
          <w:p w14:paraId="5458FAF7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4A0C153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25870F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78BB38AA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(118)</w:t>
            </w:r>
          </w:p>
        </w:tc>
      </w:tr>
      <w:tr w:rsidR="00F04DB2" w14:paraId="38BD7703" w14:textId="77777777" w:rsidTr="00F04DB2">
        <w:trPr>
          <w:trHeight w:val="41"/>
        </w:trPr>
        <w:tc>
          <w:tcPr>
            <w:tcW w:w="3942" w:type="dxa"/>
            <w:hideMark/>
          </w:tcPr>
          <w:p w14:paraId="7A952F6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</w:tcPr>
          <w:p w14:paraId="4847B7F0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02685D6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8D45C35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05E26003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5889F5C8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FA6D751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E9F1A36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4F86B4D5" w14:textId="77777777" w:rsidTr="00F04DB2">
        <w:trPr>
          <w:trHeight w:val="41"/>
        </w:trPr>
        <w:tc>
          <w:tcPr>
            <w:tcW w:w="3942" w:type="dxa"/>
            <w:hideMark/>
          </w:tcPr>
          <w:p w14:paraId="578B8F6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2009FA34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(22)</w:t>
            </w:r>
          </w:p>
        </w:tc>
        <w:tc>
          <w:tcPr>
            <w:tcW w:w="270" w:type="dxa"/>
          </w:tcPr>
          <w:p w14:paraId="39D059C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09122787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342" w:type="dxa"/>
          </w:tcPr>
          <w:p w14:paraId="18832AE8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B11B6FB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1A5BDEE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7E745250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(17)</w:t>
            </w:r>
          </w:p>
        </w:tc>
      </w:tr>
      <w:tr w:rsidR="00F04DB2" w14:paraId="535069BA" w14:textId="77777777" w:rsidTr="00F04DB2">
        <w:trPr>
          <w:trHeight w:val="41"/>
        </w:trPr>
        <w:tc>
          <w:tcPr>
            <w:tcW w:w="3942" w:type="dxa"/>
            <w:hideMark/>
          </w:tcPr>
          <w:p w14:paraId="7DD42D4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FD95408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5F7997F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6C6B4A4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(1)</w:t>
            </w:r>
          </w:p>
        </w:tc>
        <w:tc>
          <w:tcPr>
            <w:tcW w:w="342" w:type="dxa"/>
          </w:tcPr>
          <w:p w14:paraId="200CEB58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AAD5ACC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781170E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E5E50DA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</w:tr>
      <w:tr w:rsidR="00F04DB2" w14:paraId="6DD98706" w14:textId="77777777" w:rsidTr="00F04DB2">
        <w:trPr>
          <w:trHeight w:val="41"/>
        </w:trPr>
        <w:tc>
          <w:tcPr>
            <w:tcW w:w="3942" w:type="dxa"/>
            <w:hideMark/>
          </w:tcPr>
          <w:p w14:paraId="4EF4D6B1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1DD2124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(146)</w:t>
            </w:r>
          </w:p>
        </w:tc>
        <w:tc>
          <w:tcPr>
            <w:tcW w:w="270" w:type="dxa"/>
          </w:tcPr>
          <w:p w14:paraId="3B4D1794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78E56C5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342" w:type="dxa"/>
          </w:tcPr>
          <w:p w14:paraId="4AA37A6A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C9C0CD8" w14:textId="77777777" w:rsidR="00F04DB2" w:rsidRPr="008A4E32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A4E3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9A5C098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6DA4017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(139)</w:t>
            </w:r>
          </w:p>
        </w:tc>
      </w:tr>
      <w:tr w:rsidR="00F04DB2" w14:paraId="71ADE093" w14:textId="77777777" w:rsidTr="00F04DB2">
        <w:trPr>
          <w:trHeight w:val="41"/>
        </w:trPr>
        <w:tc>
          <w:tcPr>
            <w:tcW w:w="3942" w:type="dxa"/>
          </w:tcPr>
          <w:p w14:paraId="4D1DD4C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77FFC1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729B4A7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843EF3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4E6FBF07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0045B6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57F2C9D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DF402D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4CBBF2F3" w14:textId="77777777" w:rsidTr="00F04DB2">
        <w:trPr>
          <w:trHeight w:val="41"/>
        </w:trPr>
        <w:tc>
          <w:tcPr>
            <w:tcW w:w="3942" w:type="dxa"/>
            <w:hideMark/>
          </w:tcPr>
          <w:p w14:paraId="368D6CA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6A8D0E77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(91)</w:t>
            </w:r>
          </w:p>
        </w:tc>
        <w:tc>
          <w:tcPr>
            <w:tcW w:w="270" w:type="dxa"/>
          </w:tcPr>
          <w:p w14:paraId="4070CAFD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42282AF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342" w:type="dxa"/>
          </w:tcPr>
          <w:p w14:paraId="1A063F5F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7CB9E4F8" w14:textId="77777777" w:rsidR="00F04DB2" w:rsidRPr="008A4E32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A4E3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291E68C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3246446E" w14:textId="6E1D24F0" w:rsidR="00F04DB2" w:rsidRPr="00BD2F6D" w:rsidRDefault="00731007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(</w:t>
            </w:r>
            <w:r w:rsidR="00F04DB2"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83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)</w:t>
            </w:r>
          </w:p>
        </w:tc>
      </w:tr>
      <w:tr w:rsidR="00F04DB2" w14:paraId="3DFE0332" w14:textId="77777777" w:rsidTr="00F04DB2">
        <w:trPr>
          <w:trHeight w:val="50"/>
        </w:trPr>
        <w:tc>
          <w:tcPr>
            <w:tcW w:w="3942" w:type="dxa"/>
            <w:hideMark/>
          </w:tcPr>
          <w:p w14:paraId="61642D9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lastRenderedPageBreak/>
              <w:t>2564 / 2565</w:t>
            </w:r>
          </w:p>
        </w:tc>
        <w:tc>
          <w:tcPr>
            <w:tcW w:w="5419" w:type="dxa"/>
            <w:gridSpan w:val="7"/>
          </w:tcPr>
          <w:p w14:paraId="5B35E77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</w:tr>
      <w:tr w:rsidR="00F04DB2" w14:paraId="1490DA70" w14:textId="77777777" w:rsidTr="00F04DB2">
        <w:trPr>
          <w:trHeight w:val="397"/>
        </w:trPr>
        <w:tc>
          <w:tcPr>
            <w:tcW w:w="3942" w:type="dxa"/>
            <w:hideMark/>
          </w:tcPr>
          <w:p w14:paraId="54CD60C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6606239B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F04DB2" w14:paraId="5851A79E" w14:textId="77777777" w:rsidTr="00F04DB2">
        <w:trPr>
          <w:trHeight w:val="60"/>
        </w:trPr>
        <w:tc>
          <w:tcPr>
            <w:tcW w:w="3942" w:type="dxa"/>
            <w:hideMark/>
          </w:tcPr>
          <w:p w14:paraId="1418A81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10F57D69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34D8CCB5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7C3211FE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</w:t>
            </w:r>
          </w:p>
        </w:tc>
        <w:tc>
          <w:tcPr>
            <w:tcW w:w="342" w:type="dxa"/>
          </w:tcPr>
          <w:p w14:paraId="27E9401A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3A4CDE9E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051D94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94C89DD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</w:tr>
      <w:tr w:rsidR="00F04DB2" w14:paraId="3B4B50BB" w14:textId="77777777" w:rsidTr="00F04DB2">
        <w:trPr>
          <w:trHeight w:val="41"/>
        </w:trPr>
        <w:tc>
          <w:tcPr>
            <w:tcW w:w="3942" w:type="dxa"/>
            <w:hideMark/>
          </w:tcPr>
          <w:p w14:paraId="4F984B6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091F461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38</w:t>
            </w:r>
          </w:p>
        </w:tc>
        <w:tc>
          <w:tcPr>
            <w:tcW w:w="270" w:type="dxa"/>
          </w:tcPr>
          <w:p w14:paraId="1A59030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3D622EB" w14:textId="77777777" w:rsidR="00F04DB2" w:rsidRPr="00BD2F6D" w:rsidRDefault="00F04DB2" w:rsidP="00106AAE">
            <w:pPr>
              <w:pStyle w:val="acctfourfigures"/>
              <w:tabs>
                <w:tab w:val="clear" w:pos="765"/>
                <w:tab w:val="decimal" w:pos="45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2906897C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AD5140A" w14:textId="77777777" w:rsidR="00F04DB2" w:rsidRPr="00BD2F6D" w:rsidRDefault="00F04DB2" w:rsidP="0044717A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5B6EB41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10015A6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36</w:t>
            </w:r>
          </w:p>
        </w:tc>
      </w:tr>
      <w:tr w:rsidR="00F04DB2" w14:paraId="6B06C7A8" w14:textId="77777777" w:rsidTr="00F04DB2">
        <w:trPr>
          <w:trHeight w:val="41"/>
        </w:trPr>
        <w:tc>
          <w:tcPr>
            <w:tcW w:w="3942" w:type="dxa"/>
            <w:hideMark/>
          </w:tcPr>
          <w:p w14:paraId="5364DE17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FA8EF1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45</w:t>
            </w:r>
          </w:p>
        </w:tc>
        <w:tc>
          <w:tcPr>
            <w:tcW w:w="270" w:type="dxa"/>
          </w:tcPr>
          <w:p w14:paraId="6EEA5F23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050AA9E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12</w:t>
            </w:r>
          </w:p>
        </w:tc>
        <w:tc>
          <w:tcPr>
            <w:tcW w:w="342" w:type="dxa"/>
          </w:tcPr>
          <w:p w14:paraId="21AE2E44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231A964" w14:textId="77777777" w:rsidR="00F04DB2" w:rsidRPr="00BD2F6D" w:rsidRDefault="00F04DB2" w:rsidP="0044717A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363C2E21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DC288CC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55</w:t>
            </w:r>
          </w:p>
        </w:tc>
      </w:tr>
      <w:tr w:rsidR="00F04DB2" w14:paraId="4362365D" w14:textId="77777777" w:rsidTr="00F04DB2">
        <w:trPr>
          <w:trHeight w:val="41"/>
        </w:trPr>
        <w:tc>
          <w:tcPr>
            <w:tcW w:w="3942" w:type="dxa"/>
          </w:tcPr>
          <w:p w14:paraId="7E26782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DC87C0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3B5095E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93D839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4BDACE9C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351096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2CA2322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B2A49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385FFD8F" w14:textId="77777777" w:rsidTr="00F04DB2">
        <w:trPr>
          <w:trHeight w:val="41"/>
        </w:trPr>
        <w:tc>
          <w:tcPr>
            <w:tcW w:w="3942" w:type="dxa"/>
            <w:hideMark/>
          </w:tcPr>
          <w:p w14:paraId="29CC5605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1F0CB531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458FD531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39F2A213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2C40949C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491F91E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F0EC293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644B509A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16834CAC" w14:textId="77777777" w:rsidTr="00F04DB2">
        <w:trPr>
          <w:trHeight w:val="41"/>
        </w:trPr>
        <w:tc>
          <w:tcPr>
            <w:tcW w:w="3942" w:type="dxa"/>
            <w:hideMark/>
          </w:tcPr>
          <w:p w14:paraId="558F3A1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72B3F704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(123)</w:t>
            </w:r>
          </w:p>
        </w:tc>
        <w:tc>
          <w:tcPr>
            <w:tcW w:w="270" w:type="dxa"/>
          </w:tcPr>
          <w:p w14:paraId="7D1847E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278BD8C4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3B079B50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DDE2A2D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F04B938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3426E04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(121)</w:t>
            </w:r>
          </w:p>
        </w:tc>
      </w:tr>
      <w:tr w:rsidR="00F04DB2" w14:paraId="586EC004" w14:textId="77777777" w:rsidTr="00F04DB2">
        <w:trPr>
          <w:trHeight w:val="41"/>
        </w:trPr>
        <w:tc>
          <w:tcPr>
            <w:tcW w:w="3942" w:type="dxa"/>
            <w:hideMark/>
          </w:tcPr>
          <w:p w14:paraId="46212552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</w:tcPr>
          <w:p w14:paraId="00A19588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51F2349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53D912F9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49B9B8A4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4ED51C7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F673634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45974CEB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1B57533F" w14:textId="77777777" w:rsidTr="00F04DB2">
        <w:trPr>
          <w:trHeight w:val="41"/>
        </w:trPr>
        <w:tc>
          <w:tcPr>
            <w:tcW w:w="3942" w:type="dxa"/>
            <w:hideMark/>
          </w:tcPr>
          <w:p w14:paraId="2BC941D4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62EF3CD4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(28)</w:t>
            </w:r>
          </w:p>
        </w:tc>
        <w:tc>
          <w:tcPr>
            <w:tcW w:w="270" w:type="dxa"/>
          </w:tcPr>
          <w:p w14:paraId="0EFD708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2BD39B67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342" w:type="dxa"/>
          </w:tcPr>
          <w:p w14:paraId="6FFD9183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6DC43949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BD69889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2A692B8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(22)</w:t>
            </w:r>
          </w:p>
        </w:tc>
      </w:tr>
      <w:tr w:rsidR="00F04DB2" w14:paraId="0BCCD6D1" w14:textId="77777777" w:rsidTr="00F04DB2">
        <w:trPr>
          <w:trHeight w:val="41"/>
        </w:trPr>
        <w:tc>
          <w:tcPr>
            <w:tcW w:w="3942" w:type="dxa"/>
            <w:hideMark/>
          </w:tcPr>
          <w:p w14:paraId="0021466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79748F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21D8151D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9AEBD66" w14:textId="77777777" w:rsidR="00F04DB2" w:rsidRPr="00BD2F6D" w:rsidRDefault="00F04DB2" w:rsidP="0044717A">
            <w:pPr>
              <w:pStyle w:val="acctfourfigures"/>
              <w:tabs>
                <w:tab w:val="clear" w:pos="765"/>
                <w:tab w:val="decimal" w:pos="45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3FA4E97E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49E4EEE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846D73B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0BBB2F3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</w:tr>
      <w:tr w:rsidR="00F04DB2" w14:paraId="0E57E158" w14:textId="77777777" w:rsidTr="00F04DB2">
        <w:trPr>
          <w:trHeight w:val="41"/>
        </w:trPr>
        <w:tc>
          <w:tcPr>
            <w:tcW w:w="3942" w:type="dxa"/>
            <w:hideMark/>
          </w:tcPr>
          <w:p w14:paraId="4C59CEC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C5F046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(154)</w:t>
            </w:r>
          </w:p>
        </w:tc>
        <w:tc>
          <w:tcPr>
            <w:tcW w:w="270" w:type="dxa"/>
          </w:tcPr>
          <w:p w14:paraId="5439E320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BCB236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342" w:type="dxa"/>
          </w:tcPr>
          <w:p w14:paraId="4B1B26E0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BAF3923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C2FE4C8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468AA3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(146)</w:t>
            </w:r>
          </w:p>
        </w:tc>
      </w:tr>
      <w:tr w:rsidR="00F04DB2" w14:paraId="3A965804" w14:textId="77777777" w:rsidTr="00F04DB2">
        <w:trPr>
          <w:trHeight w:val="41"/>
        </w:trPr>
        <w:tc>
          <w:tcPr>
            <w:tcW w:w="3942" w:type="dxa"/>
          </w:tcPr>
          <w:p w14:paraId="5C6CB81F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1E05E38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278B65D5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9CE6DE7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6F5B025E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76CCFB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5A28457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BBB834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0C3BE309" w14:textId="77777777" w:rsidTr="00F04DB2">
        <w:trPr>
          <w:trHeight w:val="41"/>
        </w:trPr>
        <w:tc>
          <w:tcPr>
            <w:tcW w:w="3942" w:type="dxa"/>
            <w:hideMark/>
          </w:tcPr>
          <w:p w14:paraId="34BB62F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3D0DC47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(109)</w:t>
            </w:r>
          </w:p>
        </w:tc>
        <w:tc>
          <w:tcPr>
            <w:tcW w:w="270" w:type="dxa"/>
          </w:tcPr>
          <w:p w14:paraId="4E9F3FE5" w14:textId="77777777" w:rsidR="00F04DB2" w:rsidRPr="00BD2F6D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4E63258F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20</w:t>
            </w:r>
          </w:p>
        </w:tc>
        <w:tc>
          <w:tcPr>
            <w:tcW w:w="342" w:type="dxa"/>
          </w:tcPr>
          <w:p w14:paraId="4CA4B1F8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654C5AD2" w14:textId="77777777" w:rsidR="00F04DB2" w:rsidRPr="00BD2F6D" w:rsidRDefault="00F04DB2" w:rsidP="0044717A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3D45216D" w14:textId="77777777" w:rsidR="00F04DB2" w:rsidRPr="00BD2F6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20202519" w14:textId="77777777" w:rsidR="00F04DB2" w:rsidRPr="00BD2F6D" w:rsidRDefault="00F04DB2" w:rsidP="00BD2F6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BD2F6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(91)</w:t>
            </w:r>
          </w:p>
        </w:tc>
      </w:tr>
    </w:tbl>
    <w:p w14:paraId="70819786" w14:textId="77777777" w:rsidR="00F04DB2" w:rsidRDefault="00F04DB2" w:rsidP="00F04DB2">
      <w:pPr>
        <w:rPr>
          <w:rFonts w:ascii="Angsana New" w:hAnsi="Angsana New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8"/>
      </w:tblGrid>
      <w:tr w:rsidR="00F04DB2" w14:paraId="07DDA3D5" w14:textId="77777777" w:rsidTr="00F04DB2">
        <w:trPr>
          <w:trHeight w:val="41"/>
        </w:trPr>
        <w:tc>
          <w:tcPr>
            <w:tcW w:w="6462" w:type="dxa"/>
            <w:gridSpan w:val="4"/>
            <w:hideMark/>
          </w:tcPr>
          <w:p w14:paraId="369EE5EB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สินทรัพย์ภาษีเงินได้รอการตัดบัญชีที่ยังไม่ได้รับรู้</w:t>
            </w:r>
          </w:p>
        </w:tc>
        <w:tc>
          <w:tcPr>
            <w:tcW w:w="270" w:type="dxa"/>
          </w:tcPr>
          <w:p w14:paraId="08E73421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28" w:type="dxa"/>
            <w:gridSpan w:val="3"/>
            <w:hideMark/>
          </w:tcPr>
          <w:p w14:paraId="28C77B9B" w14:textId="77777777" w:rsidR="00F04DB2" w:rsidRDefault="00F04DB2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</w:tr>
      <w:tr w:rsidR="00F04DB2" w14:paraId="63707727" w14:textId="77777777" w:rsidTr="00F04DB2">
        <w:trPr>
          <w:trHeight w:val="41"/>
        </w:trPr>
        <w:tc>
          <w:tcPr>
            <w:tcW w:w="3942" w:type="dxa"/>
          </w:tcPr>
          <w:p w14:paraId="5CE2D089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0466ED6B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center"/>
          </w:tcPr>
          <w:p w14:paraId="7BAEC695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B05427A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3D4485F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  <w:hideMark/>
          </w:tcPr>
          <w:p w14:paraId="51E91657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2566</w:t>
            </w:r>
          </w:p>
        </w:tc>
        <w:tc>
          <w:tcPr>
            <w:tcW w:w="270" w:type="dxa"/>
            <w:vAlign w:val="center"/>
          </w:tcPr>
          <w:p w14:paraId="760AD96D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vAlign w:val="center"/>
            <w:hideMark/>
          </w:tcPr>
          <w:p w14:paraId="194411ED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2565</w:t>
            </w:r>
          </w:p>
        </w:tc>
      </w:tr>
      <w:tr w:rsidR="00F04DB2" w14:paraId="438226C3" w14:textId="77777777" w:rsidTr="00F04DB2">
        <w:trPr>
          <w:trHeight w:val="41"/>
        </w:trPr>
        <w:tc>
          <w:tcPr>
            <w:tcW w:w="3942" w:type="dxa"/>
          </w:tcPr>
          <w:p w14:paraId="6C980D0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037A02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108BCD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7411318" w14:textId="77777777" w:rsidR="00F04DB2" w:rsidRDefault="00F04DB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6863FC9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28" w:type="dxa"/>
            <w:gridSpan w:val="3"/>
            <w:hideMark/>
          </w:tcPr>
          <w:p w14:paraId="5749C11C" w14:textId="77777777" w:rsidR="00F04DB2" w:rsidRDefault="00F04DB2">
            <w:pPr>
              <w:pStyle w:val="acctfourfigures"/>
              <w:tabs>
                <w:tab w:val="decimal" w:pos="698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F04DB2" w14:paraId="64B9ED08" w14:textId="77777777" w:rsidTr="00F04DB2">
        <w:trPr>
          <w:trHeight w:val="41"/>
        </w:trPr>
        <w:tc>
          <w:tcPr>
            <w:tcW w:w="3942" w:type="dxa"/>
            <w:hideMark/>
          </w:tcPr>
          <w:p w14:paraId="7315EDA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ลูกหนี้ผลขาดทุนด้านเครดิตที่คาดว่าจะเกิดขึ้น</w:t>
            </w:r>
          </w:p>
        </w:tc>
        <w:tc>
          <w:tcPr>
            <w:tcW w:w="1170" w:type="dxa"/>
          </w:tcPr>
          <w:p w14:paraId="2B4A8E83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649FAA6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F21A1F3" w14:textId="77777777" w:rsidR="00F04DB2" w:rsidRDefault="00F04DB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84EB37C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4E48451B" w14:textId="77777777" w:rsidR="00F04DB2" w:rsidRDefault="00F04DB2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45900B54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hideMark/>
          </w:tcPr>
          <w:p w14:paraId="420F6C48" w14:textId="77777777" w:rsidR="00F04DB2" w:rsidRDefault="00F04DB2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F04DB2" w14:paraId="7F7A16E8" w14:textId="77777777" w:rsidTr="00F04DB2">
        <w:trPr>
          <w:trHeight w:val="41"/>
        </w:trPr>
        <w:tc>
          <w:tcPr>
            <w:tcW w:w="3942" w:type="dxa"/>
            <w:hideMark/>
          </w:tcPr>
          <w:p w14:paraId="4BC734C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cs/>
              </w:rPr>
              <w:t>ยอดขาดทุนยกไป</w:t>
            </w:r>
          </w:p>
        </w:tc>
        <w:tc>
          <w:tcPr>
            <w:tcW w:w="1170" w:type="dxa"/>
          </w:tcPr>
          <w:p w14:paraId="3441A811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5D956DC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DE62917" w14:textId="77777777" w:rsidR="00F04DB2" w:rsidRDefault="00F04DB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1C311CC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38EB306" w14:textId="13E54D54" w:rsidR="00F04DB2" w:rsidRDefault="00F04DB2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27</w:t>
            </w:r>
            <w:r w:rsidR="00963E90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5476C6F1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BBAFC9D" w14:textId="77777777" w:rsidR="00F04DB2" w:rsidRDefault="00F04DB2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302</w:t>
            </w:r>
          </w:p>
        </w:tc>
      </w:tr>
      <w:tr w:rsidR="00F04DB2" w14:paraId="54F00B71" w14:textId="77777777" w:rsidTr="00F04DB2">
        <w:trPr>
          <w:trHeight w:val="68"/>
        </w:trPr>
        <w:tc>
          <w:tcPr>
            <w:tcW w:w="3942" w:type="dxa"/>
            <w:hideMark/>
          </w:tcPr>
          <w:p w14:paraId="09CDB68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</w:tcPr>
          <w:p w14:paraId="33DEF57D" w14:textId="77777777" w:rsidR="00F04DB2" w:rsidRDefault="00F04DB2">
            <w:pPr>
              <w:pStyle w:val="acctfourfigures"/>
              <w:tabs>
                <w:tab w:val="clear" w:pos="765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B7C7D9A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</w:tcPr>
          <w:p w14:paraId="41EB3178" w14:textId="77777777" w:rsidR="00F04DB2" w:rsidRDefault="00F04DB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82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6D5AF18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7EAB1823" w14:textId="0F04087E" w:rsidR="00F04DB2" w:rsidRDefault="00F04DB2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27</w:t>
            </w:r>
            <w:r w:rsidR="00963E9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04C9F0A1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220F1FB" w14:textId="77777777" w:rsidR="00F04DB2" w:rsidRDefault="00F04DB2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303</w:t>
            </w:r>
          </w:p>
        </w:tc>
      </w:tr>
    </w:tbl>
    <w:p w14:paraId="17F3BF0D" w14:textId="77777777" w:rsidR="00F04DB2" w:rsidRDefault="00F04DB2" w:rsidP="00F04DB2">
      <w:pPr>
        <w:rPr>
          <w:rFonts w:ascii="Angsana New" w:hAnsi="Angsana New"/>
          <w:sz w:val="30"/>
          <w:szCs w:val="30"/>
        </w:rPr>
      </w:pPr>
    </w:p>
    <w:p w14:paraId="2F626CF3" w14:textId="749C9DE8" w:rsidR="00F04DB2" w:rsidRDefault="00F04DB2" w:rsidP="00630B5B">
      <w:pPr>
        <w:ind w:left="540"/>
        <w:jc w:val="thaiDistribute"/>
        <w:rPr>
          <w:highlight w:val="yellow"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t xml:space="preserve">ขาดทุนทางภาษีจะสิ้นอายุในปี </w:t>
      </w:r>
      <w:r>
        <w:rPr>
          <w:rFonts w:ascii="Angsana New" w:hAnsi="Angsana New"/>
          <w:sz w:val="30"/>
          <w:szCs w:val="30"/>
        </w:rPr>
        <w:t>2565 - 25</w:t>
      </w:r>
      <w:r w:rsidR="003523DB">
        <w:rPr>
          <w:rFonts w:ascii="Angsana New" w:hAnsi="Angsana New"/>
          <w:sz w:val="30"/>
          <w:szCs w:val="30"/>
        </w:rPr>
        <w:t>71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ผลแตกต่างชั่วคราวที่ใช้หักภาษีที่ยังไม่สิ้นอายุตามกฎหมายเกี่ยวกับภาษีเงินได้ปัจจุบันนั้น กลุ่มบริษัทยังมิได้รับรู้รายการดังกล่าวเป็นสินทรัพย์ภาษีเงินได้รอการตัดบัญชีเนื่องจากยังไม่มีความเป็นได้ค่อนข้างแน่ว่ากลุ่มบริษัทจะมีกำไรทางภาษีเพียงพอที่จะใช้ประโยชน์ทางภาษีดังกล่าว  </w:t>
      </w:r>
    </w:p>
    <w:p w14:paraId="3DE99262" w14:textId="44A17FF6" w:rsidR="00F04DB2" w:rsidRDefault="00F04DB2" w:rsidP="00F574DF">
      <w:pPr>
        <w:rPr>
          <w:highlight w:val="yellow"/>
          <w:lang w:val="x-none" w:eastAsia="x-none"/>
        </w:rPr>
      </w:pPr>
    </w:p>
    <w:p w14:paraId="02B6C95A" w14:textId="39573206" w:rsidR="00F04DB2" w:rsidRDefault="00F04DB2" w:rsidP="00F574DF">
      <w:pPr>
        <w:rPr>
          <w:highlight w:val="yellow"/>
          <w:lang w:val="x-none" w:eastAsia="x-none"/>
        </w:rPr>
      </w:pPr>
    </w:p>
    <w:p w14:paraId="0E8BFF40" w14:textId="133B0EFF" w:rsidR="004B58AA" w:rsidRPr="006375B5" w:rsidRDefault="00CB6CF4" w:rsidP="00B04AB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กำไรต่อหุ้น</w:t>
      </w:r>
      <w:r w:rsidR="003649D6" w:rsidRPr="006375B5">
        <w:rPr>
          <w:rFonts w:ascii="Angsana New" w:hAnsi="Angsana New" w:hint="cs"/>
          <w:sz w:val="30"/>
          <w:szCs w:val="30"/>
          <w:cs/>
        </w:rPr>
        <w:t>ขั้นพื้นฐาน</w:t>
      </w:r>
    </w:p>
    <w:p w14:paraId="0C725455" w14:textId="1919E838" w:rsidR="0040072F" w:rsidRPr="001E4DFF" w:rsidRDefault="0040072F" w:rsidP="00F96062">
      <w:pPr>
        <w:rPr>
          <w:rFonts w:asciiTheme="majorBidi" w:hAnsiTheme="majorBidi" w:cstheme="majorBidi"/>
          <w:sz w:val="24"/>
          <w:szCs w:val="24"/>
          <w:lang w:val="x-none" w:eastAsia="x-none"/>
        </w:rPr>
      </w:pPr>
    </w:p>
    <w:tbl>
      <w:tblPr>
        <w:tblW w:w="93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9"/>
      </w:tblGrid>
      <w:tr w:rsidR="00A7019E" w:rsidRPr="006375B5" w14:paraId="5273AAE2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4DFC85DD" w14:textId="5DB40DC6" w:rsidR="00A7019E" w:rsidRPr="006375B5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79" w:firstLine="2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3"/>
            <w:shd w:val="clear" w:color="auto" w:fill="auto"/>
          </w:tcPr>
          <w:p w14:paraId="6BA8558F" w14:textId="77777777" w:rsidR="00A7019E" w:rsidRPr="006375B5" w:rsidRDefault="00A7019E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33E74CD4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29" w:type="dxa"/>
            <w:gridSpan w:val="3"/>
          </w:tcPr>
          <w:p w14:paraId="4B7B40D9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A7019E" w:rsidRPr="006375B5" w14:paraId="0D6C706F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3A6F8914" w14:textId="5F815446" w:rsidR="00A7019E" w:rsidRPr="006375B5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0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63EA8A19" w14:textId="0F784EBB" w:rsidR="00A7019E" w:rsidRPr="006375B5" w:rsidRDefault="000E564C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1210D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7C0C603" w14:textId="77777777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9792E43" w14:textId="2E0159F7" w:rsidR="00A7019E" w:rsidRPr="006375B5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1210D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</w:p>
        </w:tc>
        <w:tc>
          <w:tcPr>
            <w:tcW w:w="270" w:type="dxa"/>
          </w:tcPr>
          <w:p w14:paraId="38F0C3FD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</w:tcPr>
          <w:p w14:paraId="079BA04C" w14:textId="63C42B65" w:rsidR="00A7019E" w:rsidRPr="006375B5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1210D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</w:p>
        </w:tc>
        <w:tc>
          <w:tcPr>
            <w:tcW w:w="270" w:type="dxa"/>
            <w:vAlign w:val="center"/>
          </w:tcPr>
          <w:p w14:paraId="78613FD9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  <w:vAlign w:val="center"/>
          </w:tcPr>
          <w:p w14:paraId="45DB6988" w14:textId="5DE22F40" w:rsidR="00A7019E" w:rsidRPr="006375B5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1210D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</w:p>
        </w:tc>
      </w:tr>
      <w:tr w:rsidR="00A7019E" w:rsidRPr="006375B5" w14:paraId="54CD00A1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142206A1" w14:textId="77777777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419" w:type="dxa"/>
            <w:gridSpan w:val="7"/>
            <w:shd w:val="clear" w:color="auto" w:fill="auto"/>
          </w:tcPr>
          <w:p w14:paraId="7864F9B8" w14:textId="548B9849" w:rsidR="00A7019E" w:rsidRPr="006375B5" w:rsidRDefault="00A7019E" w:rsidP="008C6434">
            <w:pPr>
              <w:pStyle w:val="acctfourfigures"/>
              <w:tabs>
                <w:tab w:val="clear" w:pos="765"/>
                <w:tab w:val="decimal" w:pos="603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="0073713D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 xml:space="preserve"> / </w:t>
            </w:r>
            <w:r w:rsidR="0073713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ล้านหุ้น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A7019E" w:rsidRPr="006375B5" w14:paraId="26354A7D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6EDC9604" w14:textId="60CF3450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sz w:val="30"/>
                <w:szCs w:val="30"/>
                <w:cs/>
              </w:rPr>
              <w:t>กำไรที่เป็นส่วนของผู้ถือหุ้นสามัญ</w:t>
            </w:r>
          </w:p>
        </w:tc>
        <w:tc>
          <w:tcPr>
            <w:tcW w:w="1170" w:type="dxa"/>
            <w:shd w:val="clear" w:color="auto" w:fill="auto"/>
          </w:tcPr>
          <w:p w14:paraId="1F7400F4" w14:textId="77777777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05560E4" w14:textId="77777777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72D2E9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E120472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4414E0D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85C0AE2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E1A68DB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210DD" w:rsidRPr="006375B5" w14:paraId="788059A9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73331B99" w14:textId="4AC6C641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sz w:val="30"/>
                <w:szCs w:val="30"/>
                <w:cs/>
              </w:rPr>
              <w:t>ของบริษัท</w:t>
            </w:r>
            <w:r w:rsidRPr="006375B5">
              <w:rPr>
                <w:b/>
                <w:bCs/>
                <w:sz w:val="30"/>
                <w:szCs w:val="30"/>
                <w:cs/>
              </w:rPr>
              <w:t xml:space="preserve"> (</w:t>
            </w:r>
            <w:r w:rsidRPr="006375B5">
              <w:rPr>
                <w:rFonts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6375B5">
              <w:rPr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0AB6B658" w14:textId="1094CE93" w:rsidR="001210DD" w:rsidRPr="006375B5" w:rsidRDefault="00A87EE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1,8</w:t>
            </w:r>
            <w:r w:rsidR="006D229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</w:t>
            </w:r>
          </w:p>
        </w:tc>
        <w:tc>
          <w:tcPr>
            <w:tcW w:w="270" w:type="dxa"/>
            <w:shd w:val="clear" w:color="auto" w:fill="auto"/>
          </w:tcPr>
          <w:p w14:paraId="1E7E07E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40178F6" w14:textId="46EEC38C" w:rsidR="001210DD" w:rsidRPr="006375B5" w:rsidRDefault="001210DD" w:rsidP="001210DD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65</w:t>
            </w:r>
          </w:p>
        </w:tc>
        <w:tc>
          <w:tcPr>
            <w:tcW w:w="270" w:type="dxa"/>
          </w:tcPr>
          <w:p w14:paraId="278A6BFB" w14:textId="77777777" w:rsidR="001210DD" w:rsidRPr="006375B5" w:rsidRDefault="001210DD" w:rsidP="001210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45D4445" w14:textId="70BA8C88" w:rsidR="001210DD" w:rsidRPr="006375B5" w:rsidRDefault="00A87EE3" w:rsidP="001210DD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1,816</w:t>
            </w:r>
          </w:p>
        </w:tc>
        <w:tc>
          <w:tcPr>
            <w:tcW w:w="270" w:type="dxa"/>
          </w:tcPr>
          <w:p w14:paraId="0910B481" w14:textId="77777777" w:rsidR="001210DD" w:rsidRPr="006375B5" w:rsidRDefault="001210DD" w:rsidP="001210D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60E97D7F" w14:textId="5BD7F5F3" w:rsidR="001210DD" w:rsidRPr="006375B5" w:rsidRDefault="001210DD" w:rsidP="001210DD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66</w:t>
            </w:r>
          </w:p>
        </w:tc>
      </w:tr>
      <w:tr w:rsidR="001210DD" w:rsidRPr="006375B5" w14:paraId="135E9CB6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5BD99CE1" w14:textId="342EE70D" w:rsidR="001210DD" w:rsidRPr="0073713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3713D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46644EF6" w14:textId="2683D709" w:rsidR="001210DD" w:rsidRPr="006375B5" w:rsidRDefault="00BF1266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2,319</w:t>
            </w:r>
          </w:p>
        </w:tc>
        <w:tc>
          <w:tcPr>
            <w:tcW w:w="270" w:type="dxa"/>
            <w:shd w:val="clear" w:color="auto" w:fill="auto"/>
          </w:tcPr>
          <w:p w14:paraId="11360A7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13B20B6" w14:textId="6F9A0C3B" w:rsidR="001210DD" w:rsidRPr="006375B5" w:rsidRDefault="001210DD" w:rsidP="001210DD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319</w:t>
            </w:r>
          </w:p>
        </w:tc>
        <w:tc>
          <w:tcPr>
            <w:tcW w:w="270" w:type="dxa"/>
          </w:tcPr>
          <w:p w14:paraId="3462BE89" w14:textId="77777777" w:rsidR="001210DD" w:rsidRPr="006375B5" w:rsidRDefault="001210DD" w:rsidP="001210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4B344E22" w14:textId="4DC11980" w:rsidR="001210DD" w:rsidRPr="006375B5" w:rsidRDefault="00BF1266" w:rsidP="001210DD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2,319</w:t>
            </w:r>
          </w:p>
        </w:tc>
        <w:tc>
          <w:tcPr>
            <w:tcW w:w="270" w:type="dxa"/>
          </w:tcPr>
          <w:p w14:paraId="30A64951" w14:textId="77777777" w:rsidR="001210DD" w:rsidRPr="006375B5" w:rsidRDefault="001210DD" w:rsidP="001210D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76576F88" w14:textId="26DDBAC6" w:rsidR="001210DD" w:rsidRPr="006375B5" w:rsidRDefault="001210DD" w:rsidP="001210DD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319</w:t>
            </w:r>
          </w:p>
        </w:tc>
      </w:tr>
      <w:tr w:rsidR="001210DD" w:rsidRPr="006375B5" w14:paraId="3B5697BC" w14:textId="77777777" w:rsidTr="00B04ABC">
        <w:trPr>
          <w:trHeight w:val="68"/>
        </w:trPr>
        <w:tc>
          <w:tcPr>
            <w:tcW w:w="3942" w:type="dxa"/>
            <w:shd w:val="clear" w:color="auto" w:fill="auto"/>
          </w:tcPr>
          <w:p w14:paraId="371DE0E6" w14:textId="5D0CD46C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กำไรต่อหุ้น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(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)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 (</w:t>
            </w:r>
            <w:r w:rsidRPr="006375B5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บาท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10499B25" w14:textId="5BC8C9C0" w:rsidR="001210DD" w:rsidRPr="006375B5" w:rsidRDefault="00A87EE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0.80</w:t>
            </w:r>
          </w:p>
        </w:tc>
        <w:tc>
          <w:tcPr>
            <w:tcW w:w="270" w:type="dxa"/>
            <w:shd w:val="clear" w:color="auto" w:fill="auto"/>
          </w:tcPr>
          <w:p w14:paraId="72D187C5" w14:textId="77777777" w:rsidR="001210DD" w:rsidRPr="006375B5" w:rsidRDefault="001210DD" w:rsidP="001210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B528CA5" w14:textId="7F40C0C9" w:rsidR="001210DD" w:rsidRPr="006375B5" w:rsidRDefault="001210DD" w:rsidP="001210D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.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tcBorders>
              <w:left w:val="nil"/>
            </w:tcBorders>
          </w:tcPr>
          <w:p w14:paraId="58EA8E5A" w14:textId="77777777" w:rsidR="001210DD" w:rsidRPr="006375B5" w:rsidRDefault="001210DD" w:rsidP="001210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3963E8A4" w14:textId="75EE5D2F" w:rsidR="001210DD" w:rsidRPr="006375B5" w:rsidRDefault="00A87EE3" w:rsidP="001210D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0.78</w:t>
            </w:r>
          </w:p>
        </w:tc>
        <w:tc>
          <w:tcPr>
            <w:tcW w:w="270" w:type="dxa"/>
          </w:tcPr>
          <w:p w14:paraId="48E09C2B" w14:textId="77777777" w:rsidR="001210DD" w:rsidRPr="006375B5" w:rsidRDefault="001210DD" w:rsidP="001210D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6BD3E720" w14:textId="44650204" w:rsidR="001210DD" w:rsidRPr="006375B5" w:rsidRDefault="001210DD" w:rsidP="001210DD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.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</w:tr>
    </w:tbl>
    <w:p w14:paraId="11EE6DAF" w14:textId="02F2950A" w:rsidR="0040072F" w:rsidRPr="006375B5" w:rsidRDefault="0040072F" w:rsidP="00F96062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4C306D3B" w14:textId="75D5D96A" w:rsidR="00BE5689" w:rsidRPr="006375B5" w:rsidRDefault="00B9403F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เงินปันผล</w:t>
      </w:r>
    </w:p>
    <w:p w14:paraId="1A1D1210" w14:textId="77777777" w:rsidR="0030172E" w:rsidRPr="006375B5" w:rsidRDefault="0030172E" w:rsidP="0030172E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78DB4BEB" w14:textId="42ED7F8A" w:rsidR="007A4764" w:rsidRPr="006375B5" w:rsidRDefault="007165EF" w:rsidP="00F261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</w:tabs>
        <w:ind w:left="549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รายละเอียดเงินปันผลในระหว่างปี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256</w:t>
      </w:r>
      <w:r w:rsidR="001210DD">
        <w:rPr>
          <w:rFonts w:asciiTheme="majorBidi" w:hAnsiTheme="majorBidi"/>
          <w:sz w:val="30"/>
          <w:szCs w:val="30"/>
        </w:rPr>
        <w:t>6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และ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256</w:t>
      </w:r>
      <w:r w:rsidR="001210DD">
        <w:rPr>
          <w:rFonts w:asciiTheme="majorBidi" w:hAnsiTheme="majorBidi"/>
          <w:sz w:val="30"/>
          <w:szCs w:val="30"/>
        </w:rPr>
        <w:t>5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มีดังนี้</w:t>
      </w:r>
    </w:p>
    <w:p w14:paraId="44666C47" w14:textId="60E42C03" w:rsidR="0030172E" w:rsidRPr="006375B5" w:rsidRDefault="0030172E" w:rsidP="007A4764">
      <w:pPr>
        <w:rPr>
          <w:rFonts w:asciiTheme="majorBidi" w:hAnsiTheme="majorBidi" w:cstheme="majorBidi"/>
          <w:color w:val="2E74B5"/>
          <w:sz w:val="30"/>
          <w:szCs w:val="30"/>
        </w:rPr>
      </w:pPr>
    </w:p>
    <w:tbl>
      <w:tblPr>
        <w:tblStyle w:val="TableGrid"/>
        <w:tblW w:w="9387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77"/>
        <w:gridCol w:w="1980"/>
        <w:gridCol w:w="1980"/>
        <w:gridCol w:w="1440"/>
        <w:gridCol w:w="236"/>
        <w:gridCol w:w="1474"/>
      </w:tblGrid>
      <w:tr w:rsidR="0030172E" w:rsidRPr="006375B5" w:rsidDel="00D43E7A" w14:paraId="5A0FA5B0" w14:textId="77777777" w:rsidTr="004474D7">
        <w:tc>
          <w:tcPr>
            <w:tcW w:w="2277" w:type="dxa"/>
            <w:vAlign w:val="bottom"/>
          </w:tcPr>
          <w:p w14:paraId="492E07BD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5EBB0A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980" w:type="dxa"/>
            <w:vAlign w:val="bottom"/>
          </w:tcPr>
          <w:p w14:paraId="37D97C53" w14:textId="52C0FC6F" w:rsidR="0030172E" w:rsidRPr="006375B5" w:rsidRDefault="0030172E" w:rsidP="007165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</w:tc>
        <w:tc>
          <w:tcPr>
            <w:tcW w:w="1440" w:type="dxa"/>
            <w:vAlign w:val="bottom"/>
          </w:tcPr>
          <w:p w14:paraId="2D834EA6" w14:textId="677370F3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อัตราต่อหุ้น</w:t>
            </w:r>
          </w:p>
        </w:tc>
        <w:tc>
          <w:tcPr>
            <w:tcW w:w="236" w:type="dxa"/>
          </w:tcPr>
          <w:p w14:paraId="216D0F9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4" w:type="dxa"/>
            <w:vAlign w:val="bottom"/>
          </w:tcPr>
          <w:p w14:paraId="6FFD0E04" w14:textId="77777777" w:rsidR="0030172E" w:rsidRPr="006375B5" w:rsidDel="00D43E7A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30172E" w:rsidRPr="006375B5" w14:paraId="477317B9" w14:textId="77777777" w:rsidTr="004474D7">
        <w:tc>
          <w:tcPr>
            <w:tcW w:w="2277" w:type="dxa"/>
          </w:tcPr>
          <w:p w14:paraId="2554430E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980" w:type="dxa"/>
          </w:tcPr>
          <w:p w14:paraId="2C9D3C11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271612B2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14D80B30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36" w:type="dxa"/>
          </w:tcPr>
          <w:p w14:paraId="3F31DFB8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74" w:type="dxa"/>
          </w:tcPr>
          <w:p w14:paraId="776060EB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0172E" w:rsidRPr="006375B5" w14:paraId="7CE86765" w14:textId="77777777" w:rsidTr="004474D7">
        <w:tc>
          <w:tcPr>
            <w:tcW w:w="2277" w:type="dxa"/>
          </w:tcPr>
          <w:p w14:paraId="2561F3E4" w14:textId="14B7235B" w:rsidR="0030172E" w:rsidRPr="00A30CEE" w:rsidRDefault="000E564C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A30CE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210D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980" w:type="dxa"/>
          </w:tcPr>
          <w:p w14:paraId="39D649F2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6CDF93C4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834B1A6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90196C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B2C488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B42EF" w:rsidRPr="006375B5" w14:paraId="531264C5" w14:textId="77777777" w:rsidTr="004474D7">
        <w:tc>
          <w:tcPr>
            <w:tcW w:w="2277" w:type="dxa"/>
          </w:tcPr>
          <w:p w14:paraId="7AD37889" w14:textId="20A47ABE" w:rsidR="006B42EF" w:rsidRPr="006375B5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</w:p>
        </w:tc>
        <w:tc>
          <w:tcPr>
            <w:tcW w:w="1980" w:type="dxa"/>
          </w:tcPr>
          <w:p w14:paraId="1DC420E0" w14:textId="2B6C53A8" w:rsidR="006B42EF" w:rsidRPr="006375B5" w:rsidRDefault="00B658DA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มกราคม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1980" w:type="dxa"/>
          </w:tcPr>
          <w:p w14:paraId="082DE3A8" w14:textId="4922DEF6" w:rsidR="006B42EF" w:rsidRPr="006375B5" w:rsidRDefault="00B658DA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440" w:type="dxa"/>
          </w:tcPr>
          <w:p w14:paraId="638352EF" w14:textId="71F62981" w:rsidR="006B42EF" w:rsidRPr="006375B5" w:rsidRDefault="00B658DA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0.43</w:t>
            </w:r>
          </w:p>
        </w:tc>
        <w:tc>
          <w:tcPr>
            <w:tcW w:w="236" w:type="dxa"/>
          </w:tcPr>
          <w:p w14:paraId="40118FCA" w14:textId="77777777" w:rsidR="006B42EF" w:rsidRPr="006375B5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CC6009C" w14:textId="726B3E2F" w:rsidR="006B42EF" w:rsidRPr="006375B5" w:rsidRDefault="00B658DA" w:rsidP="00FD4253">
            <w:pPr>
              <w:pStyle w:val="acctfourfigures"/>
              <w:tabs>
                <w:tab w:val="clear" w:pos="765"/>
                <w:tab w:val="decimal" w:pos="74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="00FE30D9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7.29</w:t>
            </w:r>
          </w:p>
        </w:tc>
      </w:tr>
      <w:tr w:rsidR="0030172E" w:rsidRPr="006375B5" w14:paraId="609B1FEF" w14:textId="77777777" w:rsidTr="004474D7">
        <w:tc>
          <w:tcPr>
            <w:tcW w:w="2277" w:type="dxa"/>
          </w:tcPr>
          <w:p w14:paraId="03B0BC67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980" w:type="dxa"/>
          </w:tcPr>
          <w:p w14:paraId="2E385EE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439ED469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F4794F7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2A92E2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5451C90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F66DD" w:rsidRPr="006375B5" w14:paraId="2372C865" w14:textId="77777777" w:rsidTr="004474D7">
        <w:tc>
          <w:tcPr>
            <w:tcW w:w="2277" w:type="dxa"/>
          </w:tcPr>
          <w:p w14:paraId="34F2DE02" w14:textId="7411FBAD" w:rsidR="003F66DD" w:rsidRPr="00A30CEE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A30CE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210D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1980" w:type="dxa"/>
          </w:tcPr>
          <w:p w14:paraId="643BB87C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62214B01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2475D0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6C88C1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06B33131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10DD" w:rsidRPr="006375B5" w14:paraId="0C9EA089" w14:textId="77777777" w:rsidTr="004474D7">
        <w:tc>
          <w:tcPr>
            <w:tcW w:w="2277" w:type="dxa"/>
          </w:tcPr>
          <w:p w14:paraId="057E88E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</w:p>
        </w:tc>
        <w:tc>
          <w:tcPr>
            <w:tcW w:w="1980" w:type="dxa"/>
          </w:tcPr>
          <w:p w14:paraId="625616CC" w14:textId="3778DCF3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มกราคม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980" w:type="dxa"/>
          </w:tcPr>
          <w:p w14:paraId="1BB58201" w14:textId="354C2402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440" w:type="dxa"/>
          </w:tcPr>
          <w:p w14:paraId="1D491770" w14:textId="4A96C4A1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34</w:t>
            </w:r>
          </w:p>
        </w:tc>
        <w:tc>
          <w:tcPr>
            <w:tcW w:w="236" w:type="dxa"/>
          </w:tcPr>
          <w:p w14:paraId="1814EA9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577B66E" w14:textId="0E7BEC6B" w:rsidR="001210DD" w:rsidRPr="006375B5" w:rsidRDefault="001210DD" w:rsidP="001210DD">
            <w:pPr>
              <w:pStyle w:val="acctfourfigures"/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788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55</w:t>
            </w:r>
          </w:p>
        </w:tc>
      </w:tr>
    </w:tbl>
    <w:p w14:paraId="7B4F86CA" w14:textId="7EBFA04F" w:rsidR="003F66DD" w:rsidRDefault="003F66DD" w:rsidP="003F66DD">
      <w:pPr>
        <w:rPr>
          <w:rFonts w:ascii="Angsana New" w:hAnsi="Angsana New"/>
          <w:sz w:val="30"/>
          <w:szCs w:val="30"/>
          <w:lang w:val="x-none" w:eastAsia="x-none"/>
        </w:rPr>
      </w:pPr>
    </w:p>
    <w:p w14:paraId="187602F8" w14:textId="458FEC7B" w:rsidR="00907871" w:rsidRDefault="00907871" w:rsidP="003F66DD">
      <w:pPr>
        <w:rPr>
          <w:rFonts w:ascii="Angsana New" w:hAnsi="Angsana New"/>
          <w:sz w:val="30"/>
          <w:szCs w:val="30"/>
          <w:lang w:val="x-none" w:eastAsia="x-none"/>
        </w:rPr>
      </w:pPr>
      <w:r>
        <w:rPr>
          <w:rFonts w:ascii="Angsana New" w:hAnsi="Angsana New"/>
          <w:sz w:val="30"/>
          <w:szCs w:val="30"/>
          <w:lang w:val="x-none" w:eastAsia="x-none"/>
        </w:rPr>
        <w:br w:type="page"/>
      </w:r>
    </w:p>
    <w:p w14:paraId="2A6BF3F3" w14:textId="3C0A0DD1" w:rsidR="00541AE6" w:rsidRPr="006375B5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เครื่องมือทางการเงิน</w:t>
      </w:r>
    </w:p>
    <w:p w14:paraId="68C0E80F" w14:textId="4B937F2F" w:rsidR="00541AE6" w:rsidRPr="003F66DD" w:rsidRDefault="00541AE6" w:rsidP="00541AE6">
      <w:pPr>
        <w:rPr>
          <w:rFonts w:ascii="Angsana New" w:hAnsi="Angsana New"/>
          <w:sz w:val="24"/>
          <w:szCs w:val="24"/>
          <w:lang w:val="x-none" w:eastAsia="x-none"/>
        </w:rPr>
      </w:pPr>
    </w:p>
    <w:p w14:paraId="16BA6D7C" w14:textId="49CF2360" w:rsidR="00F01C29" w:rsidRPr="006375B5" w:rsidRDefault="00A8593F" w:rsidP="001F5B13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มูลค่าตามบัญชีและมูลค่ายุติธรรม</w:t>
      </w:r>
      <w:r w:rsidRPr="006375B5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27545545" w14:textId="34AAC7A9" w:rsidR="00A8593F" w:rsidRPr="006375B5" w:rsidRDefault="00A8593F" w:rsidP="00F01C2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252FC828" w14:textId="69580457" w:rsidR="00541AE6" w:rsidRPr="006375B5" w:rsidRDefault="00541AE6" w:rsidP="00A8593F">
      <w:pPr>
        <w:tabs>
          <w:tab w:val="clear" w:pos="227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47"/>
        <w:jc w:val="both"/>
        <w:rPr>
          <w:rFonts w:asciiTheme="majorBidi" w:hAnsiTheme="majorBidi"/>
          <w:sz w:val="30"/>
          <w:szCs w:val="30"/>
          <w:cs/>
        </w:rPr>
      </w:pPr>
    </w:p>
    <w:tbl>
      <w:tblPr>
        <w:tblW w:w="9247" w:type="dxa"/>
        <w:tblInd w:w="432" w:type="dxa"/>
        <w:tblLayout w:type="fixed"/>
        <w:tblLook w:val="04A0" w:firstRow="1" w:lastRow="0" w:firstColumn="1" w:lastColumn="0" w:noHBand="0" w:noVBand="1"/>
      </w:tblPr>
      <w:tblGrid>
        <w:gridCol w:w="3150"/>
        <w:gridCol w:w="1124"/>
        <w:gridCol w:w="243"/>
        <w:gridCol w:w="927"/>
        <w:gridCol w:w="236"/>
        <w:gridCol w:w="1013"/>
        <w:gridCol w:w="239"/>
        <w:gridCol w:w="934"/>
        <w:gridCol w:w="236"/>
        <w:gridCol w:w="1145"/>
      </w:tblGrid>
      <w:tr w:rsidR="00541AE6" w:rsidRPr="006375B5" w14:paraId="5BAE58D6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351E5C7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68CEAC2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41AE6" w:rsidRPr="006375B5" w14:paraId="1339866C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4A92E45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004E5B83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  <w:shd w:val="clear" w:color="auto" w:fill="auto"/>
          </w:tcPr>
          <w:p w14:paraId="591960C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14:paraId="3DA2378A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541AE6" w:rsidRPr="006375B5" w14:paraId="6A45C902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20E6962F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491C3E5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  <w:shd w:val="clear" w:color="auto" w:fill="auto"/>
          </w:tcPr>
          <w:p w14:paraId="5B90BBCA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shd w:val="clear" w:color="auto" w:fill="auto"/>
          </w:tcPr>
          <w:p w14:paraId="5A811DF5" w14:textId="09B682AE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2667173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  <w:shd w:val="clear" w:color="auto" w:fill="auto"/>
          </w:tcPr>
          <w:p w14:paraId="5BF2A9AA" w14:textId="3E8FD67A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  <w:shd w:val="clear" w:color="auto" w:fill="auto"/>
          </w:tcPr>
          <w:p w14:paraId="0763D54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</w:tcPr>
          <w:p w14:paraId="1BFA85B9" w14:textId="76779752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74E8DE2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  <w:shd w:val="clear" w:color="auto" w:fill="auto"/>
          </w:tcPr>
          <w:p w14:paraId="249E5C4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541AE6" w:rsidRPr="006375B5" w14:paraId="58558EB5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123D2FB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505B443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41AE6" w:rsidRPr="006375B5" w14:paraId="1EDFEB03" w14:textId="77777777" w:rsidTr="00670381">
        <w:tc>
          <w:tcPr>
            <w:tcW w:w="3150" w:type="dxa"/>
            <w:shd w:val="clear" w:color="auto" w:fill="auto"/>
          </w:tcPr>
          <w:p w14:paraId="65509895" w14:textId="288DFCA5" w:rsidR="00541AE6" w:rsidRPr="006375B5" w:rsidRDefault="000E564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541AE6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210D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124" w:type="dxa"/>
            <w:shd w:val="clear" w:color="auto" w:fill="auto"/>
          </w:tcPr>
          <w:p w14:paraId="5FFA7C5F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782261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FC61E7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B44A612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3A3E17E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10EA09F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934EBB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E43EAB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E8FD4B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6375B5" w14:paraId="66EA9F10" w14:textId="77777777" w:rsidTr="00670381">
        <w:tc>
          <w:tcPr>
            <w:tcW w:w="3150" w:type="dxa"/>
            <w:shd w:val="clear" w:color="auto" w:fill="auto"/>
          </w:tcPr>
          <w:p w14:paraId="0F47A20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  <w:p w14:paraId="4A202C3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วิธีมูลค่ายุติธรรมผ่านกำไรขาดทุน</w:t>
            </w:r>
          </w:p>
          <w:p w14:paraId="4F4CA72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1124" w:type="dxa"/>
            <w:shd w:val="clear" w:color="auto" w:fill="auto"/>
          </w:tcPr>
          <w:p w14:paraId="4AB62C7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49D5614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A0268B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9771E1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19CA901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B0637C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8972923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A11D4A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91788E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6375B5" w14:paraId="342A375F" w14:textId="77777777" w:rsidTr="00670381">
        <w:tc>
          <w:tcPr>
            <w:tcW w:w="3150" w:type="dxa"/>
            <w:shd w:val="clear" w:color="auto" w:fill="auto"/>
          </w:tcPr>
          <w:p w14:paraId="51E510AA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เงินลงทุนอื่น</w:t>
            </w:r>
          </w:p>
        </w:tc>
        <w:tc>
          <w:tcPr>
            <w:tcW w:w="1124" w:type="dxa"/>
            <w:shd w:val="clear" w:color="auto" w:fill="auto"/>
          </w:tcPr>
          <w:p w14:paraId="5BBD1A28" w14:textId="3CA8FEAE" w:rsidR="00541AE6" w:rsidRPr="006375B5" w:rsidRDefault="00F622C5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</w:t>
            </w:r>
            <w:r w:rsidR="00B05BF7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43" w:type="dxa"/>
            <w:shd w:val="clear" w:color="auto" w:fill="auto"/>
          </w:tcPr>
          <w:p w14:paraId="00A1468E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1C56C7" w14:textId="6867F88A" w:rsidR="00541AE6" w:rsidRPr="006375B5" w:rsidRDefault="00F622C5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839FC0A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386F893" w14:textId="77B6C189" w:rsidR="00541AE6" w:rsidRPr="006375B5" w:rsidRDefault="00F622C5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1BFB23A7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C938813" w14:textId="398D06DD" w:rsidR="00541AE6" w:rsidRPr="006375B5" w:rsidRDefault="00F622C5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</w:t>
            </w:r>
            <w:r w:rsidR="00B05BF7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6" w:type="dxa"/>
            <w:shd w:val="clear" w:color="auto" w:fill="auto"/>
          </w:tcPr>
          <w:p w14:paraId="12D8028B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3E64679" w14:textId="15D33EC1" w:rsidR="00541AE6" w:rsidRPr="006375B5" w:rsidRDefault="00F622C5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</w:t>
            </w:r>
            <w:r w:rsidR="00B05BF7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  <w:tr w:rsidR="00541AE6" w:rsidRPr="006375B5" w14:paraId="0B7E4FA1" w14:textId="77777777" w:rsidTr="00670381">
        <w:tc>
          <w:tcPr>
            <w:tcW w:w="3150" w:type="dxa"/>
            <w:shd w:val="clear" w:color="auto" w:fill="auto"/>
          </w:tcPr>
          <w:p w14:paraId="152DD420" w14:textId="565EBF03" w:rsidR="00541AE6" w:rsidRPr="006375B5" w:rsidRDefault="008E6C23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สินทรัพย์อนุพันธ์</w:t>
            </w:r>
          </w:p>
        </w:tc>
        <w:tc>
          <w:tcPr>
            <w:tcW w:w="1124" w:type="dxa"/>
            <w:shd w:val="clear" w:color="auto" w:fill="auto"/>
          </w:tcPr>
          <w:p w14:paraId="1A2F92EA" w14:textId="2C2EFDA1" w:rsidR="00541AE6" w:rsidRPr="006375B5" w:rsidRDefault="00F622C5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</w:t>
            </w:r>
          </w:p>
        </w:tc>
        <w:tc>
          <w:tcPr>
            <w:tcW w:w="243" w:type="dxa"/>
            <w:shd w:val="clear" w:color="auto" w:fill="auto"/>
          </w:tcPr>
          <w:p w14:paraId="2E23D2D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2F5BF538" w14:textId="21C4E1FB" w:rsidR="00541AE6" w:rsidRPr="006375B5" w:rsidRDefault="00F622C5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5DB35E4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5AF4FC8" w14:textId="33F89BCC" w:rsidR="00541AE6" w:rsidRPr="006375B5" w:rsidRDefault="00F622C5" w:rsidP="008C5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</w:t>
            </w:r>
          </w:p>
        </w:tc>
        <w:tc>
          <w:tcPr>
            <w:tcW w:w="239" w:type="dxa"/>
            <w:shd w:val="clear" w:color="auto" w:fill="auto"/>
          </w:tcPr>
          <w:p w14:paraId="6194917B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B9E1632" w14:textId="637DA897" w:rsidR="00541AE6" w:rsidRPr="006375B5" w:rsidRDefault="00F622C5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AC62EF8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004996A" w14:textId="777B6574" w:rsidR="00541AE6" w:rsidRPr="006375B5" w:rsidRDefault="00F622C5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</w:t>
            </w:r>
          </w:p>
        </w:tc>
      </w:tr>
      <w:tr w:rsidR="00F4506D" w:rsidRPr="006375B5" w14:paraId="68A46707" w14:textId="77777777" w:rsidTr="00670381">
        <w:tc>
          <w:tcPr>
            <w:tcW w:w="3150" w:type="dxa"/>
            <w:shd w:val="clear" w:color="auto" w:fill="auto"/>
          </w:tcPr>
          <w:p w14:paraId="7432534C" w14:textId="77777777" w:rsidR="00F4506D" w:rsidRDefault="00F4506D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49B2735C" w14:textId="77777777" w:rsidR="00F4506D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5E0067DD" w14:textId="77777777" w:rsidR="00F4506D" w:rsidRPr="006375B5" w:rsidRDefault="00F4506D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09D6226" w14:textId="77777777" w:rsidR="00F4506D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0CB35FA" w14:textId="77777777" w:rsidR="00F4506D" w:rsidRPr="006375B5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4EE2A06B" w14:textId="77777777" w:rsidR="00F4506D" w:rsidRDefault="00F4506D" w:rsidP="008C5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67311896" w14:textId="77777777" w:rsidR="00F4506D" w:rsidRPr="006375B5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1892C06" w14:textId="77777777" w:rsidR="00F4506D" w:rsidRDefault="00F4506D" w:rsidP="008C5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66AD3D8" w14:textId="77777777" w:rsidR="00F4506D" w:rsidRPr="006375B5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2B4DF45D" w14:textId="77777777" w:rsidR="00F4506D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6375B5" w14:paraId="08573EB8" w14:textId="77777777" w:rsidTr="00670381">
        <w:tc>
          <w:tcPr>
            <w:tcW w:w="3150" w:type="dxa"/>
            <w:shd w:val="clear" w:color="auto" w:fill="auto"/>
          </w:tcPr>
          <w:p w14:paraId="07C177FB" w14:textId="44C85FC9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</w:t>
            </w:r>
            <w:r w:rsidR="00D6364B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</w:t>
            </w:r>
            <w:r w:rsidR="005C2C1E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ด้วั</w:t>
            </w:r>
            <w:r w:rsidR="00715443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</w:t>
            </w:r>
            <w:r w:rsidR="005C2C1E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ด้วย</w:t>
            </w:r>
            <w:r w:rsidR="005C2C1E"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="005C2C1E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="005C2C1E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  <w:shd w:val="clear" w:color="auto" w:fill="auto"/>
          </w:tcPr>
          <w:p w14:paraId="24249D45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BB225AD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6C5C2DDE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7589D8E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A10676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581A758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9FDC9F1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838D679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788DB70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6375B5" w14:paraId="3A21E298" w14:textId="77777777" w:rsidTr="00670381">
        <w:tc>
          <w:tcPr>
            <w:tcW w:w="3150" w:type="dxa"/>
            <w:shd w:val="clear" w:color="auto" w:fill="auto"/>
          </w:tcPr>
          <w:p w14:paraId="160DC2F5" w14:textId="74CD77DB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  <w:r w:rsidR="00104F47"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104F47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จาก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  <w:shd w:val="clear" w:color="auto" w:fill="auto"/>
          </w:tcPr>
          <w:p w14:paraId="0A07A409" w14:textId="77777777" w:rsidR="003D2650" w:rsidRDefault="003D265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8FCE7A1" w14:textId="1DC0CFB7" w:rsidR="00021F00" w:rsidRPr="006375B5" w:rsidRDefault="00021F0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600</w:t>
            </w:r>
          </w:p>
        </w:tc>
        <w:tc>
          <w:tcPr>
            <w:tcW w:w="243" w:type="dxa"/>
            <w:shd w:val="clear" w:color="auto" w:fill="auto"/>
          </w:tcPr>
          <w:p w14:paraId="094ECEED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F651FDB" w14:textId="08ED6B9D" w:rsidR="003D2650" w:rsidRPr="006375B5" w:rsidRDefault="00021F0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583F285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6325A7D1" w14:textId="77777777" w:rsidR="003D2650" w:rsidRDefault="003D2650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1FBA99D" w14:textId="174613A2" w:rsidR="00021F00" w:rsidRPr="006375B5" w:rsidRDefault="00021F00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EA6C8F2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0F77CEBF" w14:textId="768C7B5A" w:rsidR="003D2650" w:rsidRPr="006375B5" w:rsidRDefault="00021F0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487</w:t>
            </w:r>
          </w:p>
        </w:tc>
        <w:tc>
          <w:tcPr>
            <w:tcW w:w="236" w:type="dxa"/>
            <w:shd w:val="clear" w:color="auto" w:fill="auto"/>
          </w:tcPr>
          <w:p w14:paraId="02433F58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B9773A5" w14:textId="77777777" w:rsidR="003D2650" w:rsidRDefault="003D265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E1D128" w14:textId="25C3341E" w:rsidR="00021F00" w:rsidRPr="006375B5" w:rsidRDefault="00021F0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487</w:t>
            </w:r>
          </w:p>
        </w:tc>
      </w:tr>
      <w:tr w:rsidR="00541AE6" w:rsidRPr="006375B5" w14:paraId="2CE0AFFA" w14:textId="77777777" w:rsidTr="00670381">
        <w:tc>
          <w:tcPr>
            <w:tcW w:w="3150" w:type="dxa"/>
            <w:shd w:val="clear" w:color="auto" w:fill="auto"/>
          </w:tcPr>
          <w:p w14:paraId="40FEC3C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08A8711F" w14:textId="0E415432" w:rsidR="00541AE6" w:rsidRPr="006375B5" w:rsidRDefault="00021F0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32,430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410879F8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7D3BF269" w14:textId="7B47C18D" w:rsidR="00541AE6" w:rsidRPr="006375B5" w:rsidRDefault="00021F0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FCFA5BE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5C16771D" w14:textId="5D9DF58C" w:rsidR="00541AE6" w:rsidRPr="006375B5" w:rsidRDefault="00021F0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31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,931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4E46E92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A72CB7B" w14:textId="0FE1D8A0" w:rsidR="00541AE6" w:rsidRPr="006375B5" w:rsidRDefault="00021F00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F4EB81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1EFB61B9" w14:textId="4C4C4A17" w:rsidR="00541AE6" w:rsidRPr="006375B5" w:rsidRDefault="00021F0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31,931</w:t>
            </w:r>
          </w:p>
        </w:tc>
      </w:tr>
      <w:tr w:rsidR="00541AE6" w:rsidRPr="006375B5" w14:paraId="52F2ECAA" w14:textId="77777777" w:rsidTr="00670381">
        <w:tc>
          <w:tcPr>
            <w:tcW w:w="3150" w:type="dxa"/>
            <w:shd w:val="clear" w:color="auto" w:fill="auto"/>
          </w:tcPr>
          <w:p w14:paraId="42CBE562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232BB918" w14:textId="2B75380F" w:rsidR="00541AE6" w:rsidRPr="006375B5" w:rsidRDefault="00441F9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668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F68950D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4A2AEA90" w14:textId="4AF46BD1" w:rsidR="00541AE6" w:rsidRPr="006375B5" w:rsidRDefault="00441F9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B758428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165BD750" w14:textId="1DD91EFF" w:rsidR="00541AE6" w:rsidRPr="006375B5" w:rsidRDefault="00441F9C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C5FD760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63D66A5F" w14:textId="05DC282E" w:rsidR="00541AE6" w:rsidRPr="006375B5" w:rsidRDefault="00441F9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618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3BB98F4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3EE78555" w14:textId="067AFF18" w:rsidR="00541AE6" w:rsidRPr="006375B5" w:rsidRDefault="00441F9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618</w:t>
            </w:r>
          </w:p>
        </w:tc>
      </w:tr>
      <w:tr w:rsidR="00541AE6" w:rsidRPr="006375B5" w14:paraId="3AFDC741" w14:textId="77777777" w:rsidTr="00670381">
        <w:tc>
          <w:tcPr>
            <w:tcW w:w="3150" w:type="dxa"/>
            <w:shd w:val="clear" w:color="auto" w:fill="auto"/>
          </w:tcPr>
          <w:p w14:paraId="4C6E06F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340EA12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0482F9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C560A4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BD4DA2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5FC2B368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B698C8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B3FDDA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C27DAC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30013FEA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0222F" w:rsidRPr="006375B5" w14:paraId="6FDE2457" w14:textId="77777777" w:rsidTr="00670381">
        <w:tc>
          <w:tcPr>
            <w:tcW w:w="3150" w:type="dxa"/>
            <w:shd w:val="clear" w:color="auto" w:fill="auto"/>
          </w:tcPr>
          <w:p w14:paraId="46DF91DA" w14:textId="236D321A" w:rsidR="0060222F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60222F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D5318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1124" w:type="dxa"/>
            <w:shd w:val="clear" w:color="auto" w:fill="auto"/>
          </w:tcPr>
          <w:p w14:paraId="09EB3256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1EF6D46D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E402280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D787E95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129D2486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18EEF0A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3751B9D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EB12CBA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E0DBB7A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0222F" w:rsidRPr="006375B5" w14:paraId="39F9FA23" w14:textId="77777777" w:rsidTr="00670381">
        <w:tc>
          <w:tcPr>
            <w:tcW w:w="3150" w:type="dxa"/>
            <w:shd w:val="clear" w:color="auto" w:fill="auto"/>
          </w:tcPr>
          <w:p w14:paraId="38250289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  <w:p w14:paraId="7EDF0F04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วิธีมูลค่ายุติธรรมผ่านกำไรขาดทุน</w:t>
            </w:r>
          </w:p>
          <w:p w14:paraId="4E501712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1124" w:type="dxa"/>
            <w:shd w:val="clear" w:color="auto" w:fill="auto"/>
          </w:tcPr>
          <w:p w14:paraId="7191E8E0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059FC354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D151AFF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DB98C4B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2247E30D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ADE4057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B57228B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8D51FA3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32B94D9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10DD" w:rsidRPr="006375B5" w14:paraId="3CEEDEE8" w14:textId="77777777" w:rsidTr="00670381">
        <w:tc>
          <w:tcPr>
            <w:tcW w:w="3150" w:type="dxa"/>
            <w:shd w:val="clear" w:color="auto" w:fill="auto"/>
          </w:tcPr>
          <w:p w14:paraId="45FDD82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เงินลงทุนอื่น</w:t>
            </w:r>
          </w:p>
        </w:tc>
        <w:tc>
          <w:tcPr>
            <w:tcW w:w="1124" w:type="dxa"/>
            <w:shd w:val="clear" w:color="auto" w:fill="auto"/>
          </w:tcPr>
          <w:p w14:paraId="36591213" w14:textId="01AEE8A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196</w:t>
            </w:r>
          </w:p>
        </w:tc>
        <w:tc>
          <w:tcPr>
            <w:tcW w:w="243" w:type="dxa"/>
            <w:shd w:val="clear" w:color="auto" w:fill="auto"/>
          </w:tcPr>
          <w:p w14:paraId="1217439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2187AAEE" w14:textId="3500C29E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CB5281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CD05DC2" w14:textId="4DC17822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0A9E67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0FB6155" w14:textId="0748F15A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196</w:t>
            </w:r>
          </w:p>
        </w:tc>
        <w:tc>
          <w:tcPr>
            <w:tcW w:w="236" w:type="dxa"/>
            <w:shd w:val="clear" w:color="auto" w:fill="auto"/>
          </w:tcPr>
          <w:p w14:paraId="76D1EE9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EBBFD3C" w14:textId="39927F8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196</w:t>
            </w:r>
          </w:p>
        </w:tc>
      </w:tr>
      <w:tr w:rsidR="001210DD" w:rsidRPr="006375B5" w14:paraId="1354FC05" w14:textId="77777777" w:rsidTr="00670381">
        <w:tc>
          <w:tcPr>
            <w:tcW w:w="3150" w:type="dxa"/>
            <w:shd w:val="clear" w:color="auto" w:fill="auto"/>
          </w:tcPr>
          <w:p w14:paraId="5A03F569" w14:textId="35E6127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สินทรัพย์อนุพันธ์</w:t>
            </w:r>
          </w:p>
        </w:tc>
        <w:tc>
          <w:tcPr>
            <w:tcW w:w="1124" w:type="dxa"/>
            <w:shd w:val="clear" w:color="auto" w:fill="auto"/>
          </w:tcPr>
          <w:p w14:paraId="64EAA85D" w14:textId="6B38AB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64</w:t>
            </w:r>
          </w:p>
        </w:tc>
        <w:tc>
          <w:tcPr>
            <w:tcW w:w="243" w:type="dxa"/>
            <w:shd w:val="clear" w:color="auto" w:fill="auto"/>
          </w:tcPr>
          <w:p w14:paraId="1949F53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5511B5E" w14:textId="23F114F8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393BD9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65DC240A" w14:textId="06848866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64</w:t>
            </w:r>
          </w:p>
        </w:tc>
        <w:tc>
          <w:tcPr>
            <w:tcW w:w="239" w:type="dxa"/>
            <w:shd w:val="clear" w:color="auto" w:fill="auto"/>
          </w:tcPr>
          <w:p w14:paraId="495F6E9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D22AAB0" w14:textId="0C18F0D6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5FB0A3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AC49A01" w14:textId="1B4C5523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64</w:t>
            </w:r>
          </w:p>
        </w:tc>
      </w:tr>
      <w:tr w:rsidR="001210DD" w:rsidRPr="006375B5" w14:paraId="0893E72B" w14:textId="77777777" w:rsidTr="00670381">
        <w:tc>
          <w:tcPr>
            <w:tcW w:w="3150" w:type="dxa"/>
            <w:shd w:val="clear" w:color="auto" w:fill="auto"/>
          </w:tcPr>
          <w:p w14:paraId="0ACE593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2940D62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763EA0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0F1635A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21463F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434AD11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8445691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0B9D22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3BF8445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542390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10DD" w:rsidRPr="006375B5" w14:paraId="5632B7A4" w14:textId="77777777" w:rsidTr="00670381">
        <w:tc>
          <w:tcPr>
            <w:tcW w:w="3150" w:type="dxa"/>
            <w:shd w:val="clear" w:color="auto" w:fill="auto"/>
          </w:tcPr>
          <w:p w14:paraId="16B54EF3" w14:textId="140C80A5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หนี้สินทางการเงินที่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  <w:shd w:val="clear" w:color="auto" w:fill="auto"/>
          </w:tcPr>
          <w:p w14:paraId="44A28AC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AB36D05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06A1DC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2042CC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536F34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1820105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11E89E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B9D4FA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D050F8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10DD" w:rsidRPr="006375B5" w14:paraId="3E1DF912" w14:textId="77777777" w:rsidTr="006759DF">
        <w:tc>
          <w:tcPr>
            <w:tcW w:w="3150" w:type="dxa"/>
            <w:shd w:val="clear" w:color="auto" w:fill="auto"/>
          </w:tcPr>
          <w:p w14:paraId="2E6F963A" w14:textId="3EAFED0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จาก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  <w:shd w:val="clear" w:color="auto" w:fill="auto"/>
          </w:tcPr>
          <w:p w14:paraId="726815CD" w14:textId="77777777" w:rsidR="001210D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E2E88B" w14:textId="1E195110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585</w:t>
            </w:r>
          </w:p>
        </w:tc>
        <w:tc>
          <w:tcPr>
            <w:tcW w:w="243" w:type="dxa"/>
            <w:shd w:val="clear" w:color="auto" w:fill="auto"/>
          </w:tcPr>
          <w:p w14:paraId="60FFDC2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6E621D47" w14:textId="77777777" w:rsidR="001210DD" w:rsidRPr="00933769" w:rsidRDefault="001210DD" w:rsidP="009337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  <w:p w14:paraId="52AEE00C" w14:textId="450A1CA9" w:rsidR="001210DD" w:rsidRPr="00933769" w:rsidRDefault="001210DD" w:rsidP="009337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933769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9D6188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357D7CC" w14:textId="77777777" w:rsidR="001210D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578E484" w14:textId="4BFE7245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49E36921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74B0BED7" w14:textId="77777777" w:rsidR="001210D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44F446" w14:textId="3B963E75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447</w:t>
            </w:r>
          </w:p>
        </w:tc>
        <w:tc>
          <w:tcPr>
            <w:tcW w:w="236" w:type="dxa"/>
            <w:shd w:val="clear" w:color="auto" w:fill="auto"/>
          </w:tcPr>
          <w:p w14:paraId="545C00B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F4C7F8D" w14:textId="77777777" w:rsidR="001210D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952E4C" w14:textId="64C63570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447</w:t>
            </w:r>
          </w:p>
        </w:tc>
      </w:tr>
      <w:tr w:rsidR="001210DD" w:rsidRPr="006375B5" w14:paraId="2BD0147E" w14:textId="77777777" w:rsidTr="006759DF">
        <w:tc>
          <w:tcPr>
            <w:tcW w:w="3150" w:type="dxa"/>
            <w:shd w:val="clear" w:color="auto" w:fill="auto"/>
          </w:tcPr>
          <w:p w14:paraId="74B94C3B" w14:textId="1572D192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03AE73DD" w14:textId="5D57E531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4,500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69FA5A6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45A2AC45" w14:textId="7D7E1516" w:rsidR="001210DD" w:rsidRPr="00933769" w:rsidRDefault="001210DD" w:rsidP="009337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933769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CB79A2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7AA27248" w14:textId="23996AF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33,975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45072E5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F8A8984" w14:textId="461F5439" w:rsidR="001210DD" w:rsidRPr="006375B5" w:rsidRDefault="001210DD" w:rsidP="00DD59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0CA5DB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2E7A7B11" w14:textId="7AFFED28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33,975</w:t>
            </w:r>
          </w:p>
        </w:tc>
      </w:tr>
      <w:tr w:rsidR="001210DD" w:rsidRPr="006375B5" w14:paraId="3518A1FD" w14:textId="77777777" w:rsidTr="006759DF">
        <w:tc>
          <w:tcPr>
            <w:tcW w:w="3150" w:type="dxa"/>
            <w:shd w:val="clear" w:color="auto" w:fill="auto"/>
          </w:tcPr>
          <w:p w14:paraId="36354F76" w14:textId="0A14746F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36362441" w14:textId="19E7020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562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619A8E7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31719736" w14:textId="75C9C80F" w:rsidR="001210DD" w:rsidRPr="00933769" w:rsidRDefault="001210DD" w:rsidP="009337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933769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DC2BEA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63198DF8" w14:textId="5F0BA43E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6685A01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4C51BC51" w14:textId="53F70871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6B2551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3277B2F1" w14:textId="28233A4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35</w:t>
            </w:r>
          </w:p>
        </w:tc>
      </w:tr>
      <w:tr w:rsidR="001210DD" w:rsidRPr="006375B5" w14:paraId="302EC572" w14:textId="77777777" w:rsidTr="00670381">
        <w:tc>
          <w:tcPr>
            <w:tcW w:w="3150" w:type="dxa"/>
            <w:shd w:val="clear" w:color="auto" w:fill="auto"/>
          </w:tcPr>
          <w:p w14:paraId="25E70F81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2C4A7DB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40C6862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B14DBB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A3CA2C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533DED8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9CE658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4E1AC8A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491C21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16CF77A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10DD" w:rsidRPr="006375B5" w14:paraId="1F14CEF6" w14:textId="77777777" w:rsidTr="00670381">
        <w:tc>
          <w:tcPr>
            <w:tcW w:w="3150" w:type="dxa"/>
            <w:shd w:val="clear" w:color="auto" w:fill="auto"/>
          </w:tcPr>
          <w:p w14:paraId="63B2116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4152C322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1210DD" w:rsidRPr="006375B5" w14:paraId="3AF726F2" w14:textId="77777777" w:rsidTr="00670381">
        <w:tc>
          <w:tcPr>
            <w:tcW w:w="3150" w:type="dxa"/>
            <w:shd w:val="clear" w:color="auto" w:fill="auto"/>
          </w:tcPr>
          <w:p w14:paraId="7C54848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516C8AE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  <w:shd w:val="clear" w:color="auto" w:fill="auto"/>
          </w:tcPr>
          <w:p w14:paraId="4C1A9152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14:paraId="3245CDD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1210DD" w:rsidRPr="006375B5" w14:paraId="213FFEC6" w14:textId="77777777" w:rsidTr="00670381">
        <w:tc>
          <w:tcPr>
            <w:tcW w:w="3150" w:type="dxa"/>
            <w:shd w:val="clear" w:color="auto" w:fill="auto"/>
          </w:tcPr>
          <w:p w14:paraId="369DEA55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63337F3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  <w:shd w:val="clear" w:color="auto" w:fill="auto"/>
          </w:tcPr>
          <w:p w14:paraId="49A5487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shd w:val="clear" w:color="auto" w:fill="auto"/>
          </w:tcPr>
          <w:p w14:paraId="64DAAA84" w14:textId="154358FC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33CC7241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  <w:shd w:val="clear" w:color="auto" w:fill="auto"/>
          </w:tcPr>
          <w:p w14:paraId="4547FB75" w14:textId="67523CC1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  <w:shd w:val="clear" w:color="auto" w:fill="auto"/>
          </w:tcPr>
          <w:p w14:paraId="75869B2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</w:tcPr>
          <w:p w14:paraId="47FB3DB3" w14:textId="74ADF04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0C7AD2B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  <w:shd w:val="clear" w:color="auto" w:fill="auto"/>
          </w:tcPr>
          <w:p w14:paraId="5EF2BCC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1210DD" w:rsidRPr="006375B5" w14:paraId="7A400174" w14:textId="77777777" w:rsidTr="00670381">
        <w:tc>
          <w:tcPr>
            <w:tcW w:w="3150" w:type="dxa"/>
            <w:shd w:val="clear" w:color="auto" w:fill="auto"/>
          </w:tcPr>
          <w:p w14:paraId="2F1DB06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2105E572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210DD" w:rsidRPr="006375B5" w14:paraId="624FC4C0" w14:textId="77777777" w:rsidTr="00670381">
        <w:tc>
          <w:tcPr>
            <w:tcW w:w="3150" w:type="dxa"/>
            <w:shd w:val="clear" w:color="auto" w:fill="auto"/>
          </w:tcPr>
          <w:p w14:paraId="0484C471" w14:textId="79763A40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124" w:type="dxa"/>
            <w:shd w:val="clear" w:color="auto" w:fill="auto"/>
          </w:tcPr>
          <w:p w14:paraId="7470DBE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8B1C16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557026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6BC329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CED2A4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17B25A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C60654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91A97C2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1C3CC49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10DD" w:rsidRPr="006375B5" w14:paraId="17024459" w14:textId="77777777" w:rsidTr="00670381">
        <w:tc>
          <w:tcPr>
            <w:tcW w:w="3150" w:type="dxa"/>
            <w:shd w:val="clear" w:color="auto" w:fill="auto"/>
          </w:tcPr>
          <w:p w14:paraId="293BF469" w14:textId="641B3B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ไม่ได้วัดด้วยมูลค่ายุติธรรม</w:t>
            </w:r>
          </w:p>
        </w:tc>
        <w:tc>
          <w:tcPr>
            <w:tcW w:w="1124" w:type="dxa"/>
            <w:shd w:val="clear" w:color="auto" w:fill="auto"/>
          </w:tcPr>
          <w:p w14:paraId="7C1C20E1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5E26558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FAC8E6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9E1297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6E009ED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8DB3597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CA3A96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DA70CE5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CA66875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10DD" w:rsidRPr="006375B5" w14:paraId="7C16EB74" w14:textId="77777777" w:rsidTr="00670381">
        <w:tc>
          <w:tcPr>
            <w:tcW w:w="3150" w:type="dxa"/>
            <w:shd w:val="clear" w:color="auto" w:fill="auto"/>
          </w:tcPr>
          <w:p w14:paraId="4D04B6E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48EA0BC5" w14:textId="76EF3869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  <w:r w:rsidR="00345D81">
              <w:rPr>
                <w:rFonts w:ascii="Angsana New" w:hAnsi="Angsana New"/>
                <w:sz w:val="30"/>
                <w:szCs w:val="30"/>
              </w:rPr>
              <w:t>0,930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5D25976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1BED5FE" w14:textId="3AA22D2F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12427C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3315A641" w14:textId="2857795D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30,457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097CA4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A36F3C2" w14:textId="3ED7BF13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93232A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45CD9D43" w14:textId="08AF7701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30,457</w:t>
            </w:r>
          </w:p>
        </w:tc>
      </w:tr>
      <w:tr w:rsidR="001210DD" w:rsidRPr="006375B5" w14:paraId="44233A8C" w14:textId="77777777" w:rsidTr="00670381">
        <w:tc>
          <w:tcPr>
            <w:tcW w:w="3150" w:type="dxa"/>
            <w:shd w:val="clear" w:color="auto" w:fill="auto"/>
          </w:tcPr>
          <w:p w14:paraId="1653B25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23EE3895" w14:textId="11C0F3D0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105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04FD78B6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B0C83A9" w14:textId="32561D7F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A239DF1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436F258E" w14:textId="2CB66E0D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A008DE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251B908" w14:textId="79D612AD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4342C0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50897390" w14:textId="625478BE" w:rsidR="001210DD" w:rsidRPr="006375B5" w:rsidRDefault="00441F9C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98</w:t>
            </w:r>
          </w:p>
        </w:tc>
      </w:tr>
      <w:tr w:rsidR="001210DD" w:rsidRPr="006375B5" w14:paraId="72D768A5" w14:textId="77777777" w:rsidTr="00670381">
        <w:tc>
          <w:tcPr>
            <w:tcW w:w="3150" w:type="dxa"/>
            <w:shd w:val="clear" w:color="auto" w:fill="auto"/>
          </w:tcPr>
          <w:p w14:paraId="3DC44C7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0" w:hanging="180"/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  <w:vAlign w:val="bottom"/>
          </w:tcPr>
          <w:p w14:paraId="2EB70C0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  <w:vAlign w:val="bottom"/>
          </w:tcPr>
          <w:p w14:paraId="3F549632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B12E477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ED37D1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6272258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5017A8C1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6B1CAB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DBB40D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73B49C27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10DD" w:rsidRPr="006375B5" w14:paraId="5B371FFD" w14:textId="77777777" w:rsidTr="00670381">
        <w:tc>
          <w:tcPr>
            <w:tcW w:w="3150" w:type="dxa"/>
            <w:shd w:val="clear" w:color="auto" w:fill="auto"/>
          </w:tcPr>
          <w:p w14:paraId="71105478" w14:textId="382C26D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1124" w:type="dxa"/>
            <w:shd w:val="clear" w:color="auto" w:fill="auto"/>
          </w:tcPr>
          <w:p w14:paraId="1A856D8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0BC7266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219729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54E130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2F3BC27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2A106E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693CA4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EC3DC4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AE5C157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10DD" w:rsidRPr="006375B5" w14:paraId="42DCACEB" w14:textId="77777777" w:rsidTr="00670381">
        <w:tc>
          <w:tcPr>
            <w:tcW w:w="3150" w:type="dxa"/>
            <w:shd w:val="clear" w:color="auto" w:fill="auto"/>
          </w:tcPr>
          <w:p w14:paraId="6CD310A3" w14:textId="03C53DC5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ไม่ได้วัดด้วยมูลค่ายุติธรรม</w:t>
            </w:r>
          </w:p>
        </w:tc>
        <w:tc>
          <w:tcPr>
            <w:tcW w:w="1124" w:type="dxa"/>
            <w:shd w:val="clear" w:color="auto" w:fill="auto"/>
          </w:tcPr>
          <w:p w14:paraId="7832345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90F335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73177E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FD2D1C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5C7BEB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AEBC45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1D7823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3AA43B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5F4292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10DD" w:rsidRPr="006375B5" w14:paraId="7D85F255" w14:textId="77777777" w:rsidTr="00670381">
        <w:tc>
          <w:tcPr>
            <w:tcW w:w="3150" w:type="dxa"/>
            <w:shd w:val="clear" w:color="auto" w:fill="auto"/>
          </w:tcPr>
          <w:p w14:paraId="26E279B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5964C3EA" w14:textId="0646F3F6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8,000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09BCBEB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8ECB8F0" w14:textId="730C3240" w:rsidR="001210DD" w:rsidRPr="006375B5" w:rsidRDefault="001210DD" w:rsidP="009337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C7F95D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65A46452" w14:textId="6FA4D79C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27,506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EA98A5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792DCCD3" w14:textId="2065C25D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D17BFF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432BAC83" w14:textId="3A905169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27,506</w:t>
            </w:r>
          </w:p>
        </w:tc>
      </w:tr>
      <w:tr w:rsidR="001210DD" w:rsidRPr="006375B5" w14:paraId="1F5D4985" w14:textId="77777777" w:rsidTr="00670381">
        <w:tc>
          <w:tcPr>
            <w:tcW w:w="3150" w:type="dxa"/>
            <w:shd w:val="clear" w:color="auto" w:fill="auto"/>
          </w:tcPr>
          <w:p w14:paraId="16AE916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420DE7D3" w14:textId="298D06AF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102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2A8372B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FD43032" w14:textId="7BB2D7E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A49A89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56D63639" w14:textId="1B85083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72EB027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CCAA6A9" w14:textId="49FD2EE5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5687EF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54DC3800" w14:textId="4E54F878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96</w:t>
            </w:r>
          </w:p>
        </w:tc>
      </w:tr>
    </w:tbl>
    <w:p w14:paraId="724C3814" w14:textId="77777777" w:rsidR="00501BDC" w:rsidRPr="006375B5" w:rsidRDefault="00501BDC" w:rsidP="00541AE6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5E7273E9" w14:textId="77777777" w:rsidR="00541AE6" w:rsidRPr="006375B5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6375B5">
        <w:rPr>
          <w:rFonts w:ascii="Angsana New" w:hAnsi="Angsana New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มูลค่ายุติธรรมของสินทรัพย์และหนี้สินทางการเงินส่วนที่หมุนเวียน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อื่น</w:t>
      </w:r>
      <w:r w:rsidRPr="006375B5">
        <w:rPr>
          <w:rFonts w:ascii="Angsana New" w:hAnsi="Angsana New"/>
          <w:sz w:val="30"/>
          <w:szCs w:val="30"/>
          <w:cs/>
          <w:lang w:bidi="th-TH"/>
        </w:rPr>
        <w:t>เป็นมูลค่าที่ใกล้เคียงกับมูลค่าตามบัญชีเนื่องจากเครื่องมือทางการเงินเหล่านั้นจะครบกำหนดในระยะเวลาอันสั้น</w:t>
      </w:r>
    </w:p>
    <w:p w14:paraId="67D58902" w14:textId="77777777" w:rsidR="00541AE6" w:rsidRPr="006375B5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05F609FE" w14:textId="77777777" w:rsidR="00541AE6" w:rsidRPr="006375B5" w:rsidRDefault="00541AE6" w:rsidP="00541AE6">
      <w:pPr>
        <w:pStyle w:val="block"/>
        <w:spacing w:after="0" w:line="240" w:lineRule="auto"/>
        <w:ind w:right="-7"/>
        <w:jc w:val="thaiDistribute"/>
        <w:rPr>
          <w:rFonts w:ascii="Angsana New" w:hAnsi="Angsana New"/>
          <w:spacing w:val="-2"/>
          <w:sz w:val="30"/>
          <w:szCs w:val="30"/>
          <w:lang w:val="en-US" w:bidi="th-TH"/>
        </w:rPr>
      </w:pPr>
      <w:r w:rsidRPr="006375B5">
        <w:rPr>
          <w:rFonts w:ascii="Angsana New" w:hAnsi="Angsana New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ไม่หมุนเวียนอื่นนอกจากตารางข้างต้นเป็นมูลค่าที่</w:t>
      </w:r>
      <w:r w:rsidRPr="006375B5">
        <w:rPr>
          <w:rFonts w:ascii="Angsana New" w:hAnsi="Angsana New"/>
          <w:spacing w:val="-2"/>
          <w:sz w:val="30"/>
          <w:szCs w:val="30"/>
          <w:cs/>
          <w:lang w:bidi="th-TH"/>
        </w:rPr>
        <w:t>ใกล้เคียงกับมูลค่าตามบัญชี เนื่องจากเครื่องมือทางการเงินเหล่านั้นมีอัตราดอกเบี้ย</w:t>
      </w:r>
      <w:r w:rsidRPr="006375B5">
        <w:rPr>
          <w:rFonts w:ascii="Angsana New" w:hAnsi="Angsana New"/>
          <w:spacing w:val="-2"/>
          <w:sz w:val="30"/>
          <w:szCs w:val="30"/>
          <w:cs/>
          <w:lang w:val="en-US" w:bidi="th-TH"/>
        </w:rPr>
        <w:t>ใกล้เคียงกับอัตราดอกเบี้ยในตลาด</w:t>
      </w:r>
    </w:p>
    <w:p w14:paraId="0CAF7E56" w14:textId="55A0A596" w:rsidR="00541AE6" w:rsidRPr="006375B5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bookmarkStart w:id="14" w:name="_Hlk83239031"/>
      <w:r w:rsidRPr="006375B5">
        <w:rPr>
          <w:rFonts w:ascii="Angsana New" w:hAnsi="Angsana New"/>
          <w:b/>
          <w:bCs/>
          <w:sz w:val="30"/>
          <w:szCs w:val="30"/>
          <w:cs/>
          <w:lang w:bidi="th-TH"/>
        </w:rPr>
        <w:lastRenderedPageBreak/>
        <w:t xml:space="preserve">การวัดมูลค่ายุติธรรม </w:t>
      </w:r>
    </w:p>
    <w:p w14:paraId="438E4FC1" w14:textId="77777777" w:rsidR="00541AE6" w:rsidRPr="006375B5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sz w:val="20"/>
          <w:lang w:bidi="th-TH"/>
        </w:rPr>
      </w:pPr>
    </w:p>
    <w:p w14:paraId="459686E4" w14:textId="77777777" w:rsidR="00541AE6" w:rsidRPr="006375B5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i/>
          <w:iCs/>
          <w:sz w:val="30"/>
          <w:szCs w:val="30"/>
          <w:lang w:bidi="th-TH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  <w:lang w:bidi="th-TH"/>
        </w:rPr>
        <w:t>เทคนิคการประเมินมูลค่าและข้อมูลที่ไม่สามารถสังเกตได้ที่มีนัยสำคัญ</w:t>
      </w:r>
    </w:p>
    <w:bookmarkEnd w:id="14"/>
    <w:p w14:paraId="3AC1A242" w14:textId="6B0FCCB5" w:rsidR="00541AE6" w:rsidRPr="008E1AB1" w:rsidRDefault="00541AE6" w:rsidP="008E1AB1">
      <w:pPr>
        <w:pStyle w:val="block"/>
        <w:spacing w:after="0" w:line="240" w:lineRule="auto"/>
        <w:ind w:right="-7"/>
        <w:jc w:val="both"/>
        <w:rPr>
          <w:rFonts w:ascii="Angsana New" w:hAnsi="Angsana New"/>
          <w:sz w:val="20"/>
          <w:lang w:bidi="th-TH"/>
        </w:rPr>
      </w:pPr>
    </w:p>
    <w:p w14:paraId="317A981E" w14:textId="08DCEDFB" w:rsidR="00541AE6" w:rsidRPr="006375B5" w:rsidRDefault="00541AE6" w:rsidP="008E1AB1">
      <w:pPr>
        <w:pStyle w:val="block"/>
        <w:spacing w:after="0" w:line="240" w:lineRule="atLeast"/>
        <w:ind w:right="-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r w:rsidRPr="006375B5">
        <w:rPr>
          <w:rFonts w:ascii="Angsana New" w:hAnsi="Angsana New" w:hint="cs"/>
          <w:b/>
          <w:bCs/>
          <w:sz w:val="30"/>
          <w:szCs w:val="30"/>
          <w:cs/>
          <w:lang w:bidi="th-TH"/>
        </w:rPr>
        <w:t>เครื่องมือทางการเงินที่ไม่ได้วัดด้วยมูลค่ายุติธรรม</w:t>
      </w:r>
    </w:p>
    <w:p w14:paraId="472A7E15" w14:textId="77777777" w:rsidR="00541AE6" w:rsidRPr="009F20DA" w:rsidRDefault="00541AE6" w:rsidP="00541AE6">
      <w:pPr>
        <w:pStyle w:val="block"/>
        <w:spacing w:after="0" w:line="240" w:lineRule="atLeast"/>
        <w:ind w:left="0" w:right="-7"/>
        <w:jc w:val="both"/>
        <w:rPr>
          <w:rFonts w:ascii="Angsana New" w:hAnsi="Angsana New"/>
          <w:sz w:val="20"/>
          <w:lang w:bidi="th-TH"/>
        </w:rPr>
      </w:pPr>
    </w:p>
    <w:tbl>
      <w:tblPr>
        <w:tblW w:w="9360" w:type="dxa"/>
        <w:tblInd w:w="450" w:type="dxa"/>
        <w:tblLook w:val="04A0" w:firstRow="1" w:lastRow="0" w:firstColumn="1" w:lastColumn="0" w:noHBand="0" w:noVBand="1"/>
      </w:tblPr>
      <w:tblGrid>
        <w:gridCol w:w="4410"/>
        <w:gridCol w:w="4950"/>
      </w:tblGrid>
      <w:tr w:rsidR="00541AE6" w:rsidRPr="006375B5" w14:paraId="15FF091F" w14:textId="77777777" w:rsidTr="00B05BF7">
        <w:tc>
          <w:tcPr>
            <w:tcW w:w="4410" w:type="dxa"/>
            <w:shd w:val="clear" w:color="auto" w:fill="auto"/>
          </w:tcPr>
          <w:p w14:paraId="4433B489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ประเภท</w:t>
            </w:r>
          </w:p>
        </w:tc>
        <w:tc>
          <w:tcPr>
            <w:tcW w:w="4950" w:type="dxa"/>
            <w:shd w:val="clear" w:color="auto" w:fill="auto"/>
          </w:tcPr>
          <w:p w14:paraId="0EA1BB7F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เทคนิคการประเมินมูลค่า</w:t>
            </w:r>
          </w:p>
        </w:tc>
      </w:tr>
      <w:tr w:rsidR="00541AE6" w:rsidRPr="006375B5" w14:paraId="22E71FC7" w14:textId="77777777" w:rsidTr="00B05BF7">
        <w:tc>
          <w:tcPr>
            <w:tcW w:w="4410" w:type="dxa"/>
            <w:shd w:val="clear" w:color="auto" w:fill="auto"/>
          </w:tcPr>
          <w:p w14:paraId="740DAC6C" w14:textId="7E344D2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เงินกู้ยืมระยะยาว</w:t>
            </w:r>
            <w:r w:rsidR="00B05BF7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จาก</w:t>
            </w:r>
            <w:r w:rsidR="00BB522E" w:rsidRPr="006375B5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กิจการที่เกี่ยวข้องกัน</w:t>
            </w:r>
          </w:p>
        </w:tc>
        <w:tc>
          <w:tcPr>
            <w:tcW w:w="4950" w:type="dxa"/>
            <w:shd w:val="clear" w:color="auto" w:fill="auto"/>
          </w:tcPr>
          <w:p w14:paraId="4B9C93FC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  <w:tr w:rsidR="00906584" w:rsidRPr="006375B5" w14:paraId="1ADBD733" w14:textId="77777777" w:rsidTr="00B05BF7">
        <w:tc>
          <w:tcPr>
            <w:tcW w:w="4410" w:type="dxa"/>
            <w:shd w:val="clear" w:color="auto" w:fill="auto"/>
          </w:tcPr>
          <w:p w14:paraId="3BDB9E03" w14:textId="1E53F912" w:rsidR="00906584" w:rsidRPr="006375B5" w:rsidRDefault="00906584" w:rsidP="00906584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หุ้นกู้</w:t>
            </w:r>
          </w:p>
        </w:tc>
        <w:tc>
          <w:tcPr>
            <w:tcW w:w="4950" w:type="dxa"/>
            <w:shd w:val="clear" w:color="auto" w:fill="auto"/>
          </w:tcPr>
          <w:p w14:paraId="7349A870" w14:textId="60AA00A4" w:rsidR="00906584" w:rsidRPr="006375B5" w:rsidRDefault="00906584" w:rsidP="00BB522E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ราคาตลาด</w:t>
            </w:r>
            <w:r w:rsidR="00B05BF7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จากสมาคมตลาดตราสารหนี้ไทย ณ วันที่รายงาน</w:t>
            </w:r>
          </w:p>
        </w:tc>
      </w:tr>
      <w:tr w:rsidR="00541AE6" w:rsidRPr="006375B5" w14:paraId="51B1892C" w14:textId="77777777" w:rsidTr="00B05BF7">
        <w:tc>
          <w:tcPr>
            <w:tcW w:w="4410" w:type="dxa"/>
            <w:shd w:val="clear" w:color="auto" w:fill="auto"/>
          </w:tcPr>
          <w:p w14:paraId="3EB3C0D8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เงินมัดจำจากลูกค้า</w:t>
            </w:r>
          </w:p>
        </w:tc>
        <w:tc>
          <w:tcPr>
            <w:tcW w:w="4950" w:type="dxa"/>
            <w:shd w:val="clear" w:color="auto" w:fill="auto"/>
          </w:tcPr>
          <w:p w14:paraId="10F9E2E2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</w:tbl>
    <w:p w14:paraId="613D4AB6" w14:textId="77777777" w:rsidR="009F20DA" w:rsidRDefault="009F20DA" w:rsidP="00541AE6">
      <w:pPr>
        <w:pStyle w:val="block"/>
        <w:tabs>
          <w:tab w:val="left" w:pos="1009"/>
        </w:tabs>
        <w:spacing w:after="0" w:line="240" w:lineRule="atLeast"/>
        <w:ind w:right="-7"/>
        <w:jc w:val="both"/>
        <w:rPr>
          <w:rFonts w:ascii="Angsana New" w:hAnsi="Angsana New"/>
          <w:sz w:val="30"/>
          <w:szCs w:val="30"/>
          <w:lang w:bidi="th-TH"/>
        </w:rPr>
      </w:pPr>
    </w:p>
    <w:p w14:paraId="40FF34A9" w14:textId="6E12C5DB" w:rsidR="00541AE6" w:rsidRPr="006375B5" w:rsidRDefault="00541AE6" w:rsidP="00541AE6">
      <w:pPr>
        <w:pStyle w:val="block"/>
        <w:tabs>
          <w:tab w:val="left" w:pos="1009"/>
        </w:tabs>
        <w:spacing w:after="0" w:line="240" w:lineRule="atLeast"/>
        <w:ind w:right="-7"/>
        <w:jc w:val="both"/>
        <w:rPr>
          <w:rFonts w:ascii="Angsana New" w:hAnsi="Angsana New"/>
          <w:sz w:val="30"/>
          <w:szCs w:val="30"/>
          <w:cs/>
          <w:lang w:bidi="th-TH"/>
        </w:rPr>
      </w:pPr>
      <w:r w:rsidRPr="006375B5">
        <w:rPr>
          <w:rFonts w:ascii="Angsana New" w:hAnsi="Angsana New"/>
          <w:sz w:val="30"/>
          <w:szCs w:val="30"/>
          <w:cs/>
          <w:lang w:bidi="th-TH"/>
        </w:rPr>
        <w:t>ตราสารทุนที่วัดมูลค่าด้วยมูลค่ายุติธรรมผ่านกำไรขาดทุนเบ็ดเสร็จอื่น</w:t>
      </w:r>
      <w:r w:rsidRPr="006375B5">
        <w:rPr>
          <w:rFonts w:ascii="Angsana New" w:hAnsi="Angsana New"/>
          <w:sz w:val="30"/>
          <w:szCs w:val="30"/>
          <w:lang w:bidi="th-TH"/>
        </w:rPr>
        <w:t xml:space="preserve"> </w:t>
      </w:r>
    </w:p>
    <w:p w14:paraId="19941AE7" w14:textId="77777777" w:rsidR="00541AE6" w:rsidRPr="006375B5" w:rsidRDefault="00541AE6" w:rsidP="00541AE6">
      <w:pPr>
        <w:pStyle w:val="block"/>
        <w:spacing w:after="0" w:line="240" w:lineRule="auto"/>
        <w:ind w:left="540" w:right="-7"/>
        <w:jc w:val="both"/>
        <w:rPr>
          <w:rFonts w:ascii="Angsana New" w:hAnsi="Angsana New"/>
          <w:szCs w:val="22"/>
          <w:lang w:bidi="th-TH"/>
        </w:rPr>
      </w:pPr>
    </w:p>
    <w:tbl>
      <w:tblPr>
        <w:tblW w:w="9094" w:type="dxa"/>
        <w:tblInd w:w="450" w:type="dxa"/>
        <w:tblLook w:val="04A0" w:firstRow="1" w:lastRow="0" w:firstColumn="1" w:lastColumn="0" w:noHBand="0" w:noVBand="1"/>
      </w:tblPr>
      <w:tblGrid>
        <w:gridCol w:w="1710"/>
        <w:gridCol w:w="236"/>
        <w:gridCol w:w="2284"/>
        <w:gridCol w:w="236"/>
        <w:gridCol w:w="2016"/>
        <w:gridCol w:w="236"/>
        <w:gridCol w:w="2376"/>
      </w:tblGrid>
      <w:tr w:rsidR="00541AE6" w:rsidRPr="006375B5" w14:paraId="473A2A50" w14:textId="77777777" w:rsidTr="00CA13C9">
        <w:trPr>
          <w:tblHeader/>
        </w:trPr>
        <w:tc>
          <w:tcPr>
            <w:tcW w:w="1710" w:type="dxa"/>
            <w:shd w:val="clear" w:color="auto" w:fill="auto"/>
            <w:vAlign w:val="bottom"/>
          </w:tcPr>
          <w:p w14:paraId="61D8CBC9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50EBCE1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  <w:shd w:val="clear" w:color="auto" w:fill="auto"/>
            <w:vAlign w:val="bottom"/>
          </w:tcPr>
          <w:p w14:paraId="3170DBEE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1B20B48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  <w:shd w:val="clear" w:color="auto" w:fill="auto"/>
            <w:vAlign w:val="bottom"/>
          </w:tcPr>
          <w:p w14:paraId="3667B07C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</w:t>
            </w:r>
          </w:p>
          <w:p w14:paraId="42EA4B08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14D3E69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  <w:shd w:val="clear" w:color="auto" w:fill="auto"/>
            <w:vAlign w:val="bottom"/>
          </w:tcPr>
          <w:p w14:paraId="7B600713" w14:textId="77777777" w:rsidR="00541AE6" w:rsidRPr="006375B5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ความสัมพันธ์ระหว่าง</w:t>
            </w:r>
          </w:p>
          <w:p w14:paraId="2DFC684D" w14:textId="77777777" w:rsidR="00541AE6" w:rsidRPr="006375B5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ข้อมูลที่ไม่สามารถสังเกตได้ที่มีนัยสำคัญและการวัดมูลค่ายุติธรรม</w:t>
            </w:r>
          </w:p>
        </w:tc>
      </w:tr>
      <w:tr w:rsidR="00541AE6" w:rsidRPr="006375B5" w14:paraId="176BDD84" w14:textId="77777777" w:rsidTr="00CA13C9">
        <w:tc>
          <w:tcPr>
            <w:tcW w:w="1710" w:type="dxa"/>
            <w:shd w:val="clear" w:color="auto" w:fill="auto"/>
          </w:tcPr>
          <w:p w14:paraId="1D761ED3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เงินลงทุนอื่น 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-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ตราสารทุนที่ไม่อยู่ในความต้องการของตลาด</w:t>
            </w:r>
          </w:p>
        </w:tc>
        <w:tc>
          <w:tcPr>
            <w:tcW w:w="236" w:type="dxa"/>
            <w:shd w:val="clear" w:color="auto" w:fill="auto"/>
          </w:tcPr>
          <w:p w14:paraId="57893D5F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  <w:shd w:val="clear" w:color="auto" w:fill="auto"/>
          </w:tcPr>
          <w:p w14:paraId="4704529B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i/>
                <w:iCs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eastAsia="en-US" w:bidi="th-TH"/>
              </w:rPr>
              <w:t>วิธีคิดลดกระแสเงินสด</w:t>
            </w:r>
          </w:p>
        </w:tc>
        <w:tc>
          <w:tcPr>
            <w:tcW w:w="236" w:type="dxa"/>
            <w:shd w:val="clear" w:color="auto" w:fill="auto"/>
          </w:tcPr>
          <w:p w14:paraId="0BE1F022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  <w:shd w:val="clear" w:color="auto" w:fill="auto"/>
          </w:tcPr>
          <w:p w14:paraId="75C60A6F" w14:textId="77777777" w:rsidR="00541AE6" w:rsidRPr="006375B5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</w:t>
            </w:r>
          </w:p>
          <w:p w14:paraId="498B4C78" w14:textId="77777777" w:rsidR="00541AE6" w:rsidRPr="006375B5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  <w:shd w:val="clear" w:color="auto" w:fill="auto"/>
          </w:tcPr>
          <w:p w14:paraId="00017316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  <w:shd w:val="clear" w:color="auto" w:fill="auto"/>
          </w:tcPr>
          <w:p w14:paraId="52A8BE26" w14:textId="77777777" w:rsidR="00541AE6" w:rsidRPr="006375B5" w:rsidRDefault="00541AE6" w:rsidP="00CA13C9">
            <w:pPr>
              <w:pStyle w:val="block"/>
              <w:spacing w:after="0" w:line="240" w:lineRule="auto"/>
              <w:ind w:left="0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มูลค่ายุติธรรมที่ประมาณการไว้จะเพิ่มขึ้น (ลดลง) หาก</w:t>
            </w:r>
          </w:p>
          <w:p w14:paraId="2E93A9A0" w14:textId="77777777" w:rsidR="00541AE6" w:rsidRPr="006375B5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อัตราการเติบโตของกระแสเงินสดหลังจากช่วงระยะเวลาประมาณการสูงขึ้น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 (ต่ำลง)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หรือ</w:t>
            </w:r>
          </w:p>
          <w:p w14:paraId="71DF1D17" w14:textId="77777777" w:rsidR="00541AE6" w:rsidRPr="006375B5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อัตรา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คิดลด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ต่ำลง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สูงขึ้น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)</w:t>
            </w:r>
          </w:p>
        </w:tc>
      </w:tr>
    </w:tbl>
    <w:p w14:paraId="201DC2A2" w14:textId="77777777" w:rsidR="00541AE6" w:rsidRPr="009F20DA" w:rsidRDefault="00541AE6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20"/>
          <w:szCs w:val="20"/>
          <w:lang w:eastAsia="x-none"/>
        </w:rPr>
      </w:pPr>
    </w:p>
    <w:p w14:paraId="30C084BD" w14:textId="66986AA5" w:rsidR="00541AE6" w:rsidRDefault="00541AE6" w:rsidP="00621153">
      <w:pPr>
        <w:pStyle w:val="block"/>
        <w:spacing w:after="0" w:line="240" w:lineRule="atLeast"/>
        <w:ind w:left="0" w:right="-7" w:firstLine="567"/>
        <w:jc w:val="both"/>
        <w:rPr>
          <w:rFonts w:ascii="Angsana New" w:hAnsi="Angsana New"/>
          <w:i/>
          <w:iCs/>
          <w:sz w:val="30"/>
          <w:szCs w:val="30"/>
          <w:lang w:bidi="th-TH"/>
        </w:rPr>
      </w:pPr>
      <w:bookmarkStart w:id="15" w:name="_Hlk66816455"/>
      <w:r w:rsidRPr="006375B5">
        <w:rPr>
          <w:rFonts w:ascii="Angsana New" w:hAnsi="Angsana New"/>
          <w:i/>
          <w:iCs/>
          <w:sz w:val="30"/>
          <w:szCs w:val="30"/>
          <w:cs/>
          <w:lang w:bidi="th-TH"/>
        </w:rPr>
        <w:t>การวิเคราะห์ความอ่อนไหว</w:t>
      </w:r>
      <w:bookmarkEnd w:id="15"/>
    </w:p>
    <w:p w14:paraId="64B10FDD" w14:textId="5653459E" w:rsidR="00541AE6" w:rsidRPr="006375B5" w:rsidRDefault="00541AE6" w:rsidP="0086593F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การเปลี่ยนแปลงในข้อมูลที่ไม่สามารถสังเกตได้เพียงหนึ่งอย่างซึ่งอาจเป็นไปได้อย่างมีเหตุผล ณ วันที่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CA1BDE" w:rsidRPr="006375B5">
        <w:rPr>
          <w:rFonts w:ascii="Angsana New" w:hAnsi="Angsana New" w:hint="cs"/>
          <w:sz w:val="30"/>
          <w:szCs w:val="30"/>
          <w:cs/>
        </w:rPr>
        <w:t>กันยายน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1210DD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โดยถือว่าข้อมูลอื่นๆ</w:t>
      </w:r>
      <w:r w:rsidR="0086593F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คงที่จะมีผลกระทบต่อมูลค่ายุติธรรมของตราสารทุนที่วัดมูลค่าด้วยมูลค่ายุติธรรมผ่านกำไรขาดทุนเบ็ดเสร็จอื่นดังต่อไปนี้</w:t>
      </w:r>
    </w:p>
    <w:p w14:paraId="77BA7CE1" w14:textId="77777777" w:rsidR="00541AE6" w:rsidRPr="006375B5" w:rsidRDefault="00541AE6" w:rsidP="00541AE6">
      <w:pPr>
        <w:rPr>
          <w:sz w:val="10"/>
          <w:szCs w:val="10"/>
        </w:rPr>
      </w:pPr>
    </w:p>
    <w:tbl>
      <w:tblPr>
        <w:tblW w:w="9032" w:type="dxa"/>
        <w:tblInd w:w="468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187"/>
        <w:gridCol w:w="1097"/>
        <w:gridCol w:w="180"/>
        <w:gridCol w:w="980"/>
        <w:gridCol w:w="182"/>
        <w:gridCol w:w="1100"/>
        <w:gridCol w:w="182"/>
        <w:gridCol w:w="1124"/>
      </w:tblGrid>
      <w:tr w:rsidR="00541AE6" w:rsidRPr="006375B5" w14:paraId="74883A58" w14:textId="77777777" w:rsidTr="00B05BF7">
        <w:trPr>
          <w:cantSplit/>
          <w:trHeight w:val="299"/>
          <w:tblHeader/>
        </w:trPr>
        <w:tc>
          <w:tcPr>
            <w:tcW w:w="4187" w:type="dxa"/>
          </w:tcPr>
          <w:p w14:paraId="1C59512A" w14:textId="7A6CC6C8" w:rsidR="00541AE6" w:rsidRPr="00B05BF7" w:rsidDel="00EC3B9E" w:rsidRDefault="00541AE6" w:rsidP="00CA13C9">
            <w:pPr>
              <w:pStyle w:val="acctfourfigures"/>
              <w:tabs>
                <w:tab w:val="decimal" w:pos="171"/>
              </w:tabs>
              <w:spacing w:line="240" w:lineRule="auto"/>
              <w:ind w:left="261" w:hanging="261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257" w:type="dxa"/>
            <w:gridSpan w:val="3"/>
            <w:vAlign w:val="bottom"/>
          </w:tcPr>
          <w:p w14:paraId="298B7327" w14:textId="77777777" w:rsidR="00541AE6" w:rsidRPr="006375B5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  <w:r w:rsidRPr="006375B5">
              <w:rPr>
                <w:rFonts w:ascii="Angsana New" w:hAnsi="Angsana New" w:cs="Angsana New"/>
                <w:b w:val="0"/>
                <w:bCs/>
                <w:color w:val="FF0000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182" w:type="dxa"/>
            <w:vAlign w:val="bottom"/>
          </w:tcPr>
          <w:p w14:paraId="65CD702A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2406" w:type="dxa"/>
            <w:gridSpan w:val="3"/>
            <w:shd w:val="clear" w:color="auto" w:fill="auto"/>
            <w:vAlign w:val="bottom"/>
          </w:tcPr>
          <w:p w14:paraId="1554E2A9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541AE6" w:rsidRPr="006375B5" w14:paraId="560074CA" w14:textId="77777777" w:rsidTr="00CA13C9">
        <w:trPr>
          <w:cantSplit/>
          <w:trHeight w:val="862"/>
          <w:tblHeader/>
        </w:trPr>
        <w:tc>
          <w:tcPr>
            <w:tcW w:w="4187" w:type="dxa"/>
          </w:tcPr>
          <w:p w14:paraId="29F45F41" w14:textId="77777777" w:rsidR="00B05BF7" w:rsidRDefault="00B05BF7" w:rsidP="00CA13C9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bidi="th-TH"/>
              </w:rPr>
            </w:pPr>
          </w:p>
          <w:p w14:paraId="293330B7" w14:textId="09DE2314" w:rsidR="00541AE6" w:rsidRPr="006375B5" w:rsidRDefault="00B05BF7" w:rsidP="00CA13C9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ผลกระทบต่อกำไรขาดทุนเบ็ดเสร็จอื่น 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bidi="th-TH"/>
              </w:rPr>
              <w:t xml:space="preserve">- 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097" w:type="dxa"/>
            <w:vAlign w:val="bottom"/>
          </w:tcPr>
          <w:p w14:paraId="2BE0A1F1" w14:textId="043BB54E" w:rsidR="00541AE6" w:rsidRPr="006375B5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0" w:type="dxa"/>
          </w:tcPr>
          <w:p w14:paraId="63B15CA3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80" w:type="dxa"/>
            <w:vAlign w:val="bottom"/>
          </w:tcPr>
          <w:p w14:paraId="263BBB00" w14:textId="05AC00AF" w:rsidR="00541AE6" w:rsidRPr="006375B5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ข้อสมมติลดลงร้อยละ </w:t>
            </w:r>
            <w:r w:rsidR="000E564C" w:rsidRPr="000E564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2" w:type="dxa"/>
            <w:vAlign w:val="bottom"/>
          </w:tcPr>
          <w:p w14:paraId="5C81A40C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747F5146" w14:textId="30CB991D" w:rsidR="00541AE6" w:rsidRPr="006375B5" w:rsidRDefault="00541AE6" w:rsidP="00CA13C9">
            <w:pPr>
              <w:pStyle w:val="acctmergecolhdg"/>
              <w:spacing w:line="240" w:lineRule="auto"/>
              <w:ind w:left="-80" w:right="-8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2" w:type="dxa"/>
            <w:shd w:val="clear" w:color="auto" w:fill="auto"/>
            <w:vAlign w:val="bottom"/>
          </w:tcPr>
          <w:p w14:paraId="535DE05E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24" w:type="dxa"/>
            <w:shd w:val="clear" w:color="auto" w:fill="auto"/>
            <w:vAlign w:val="bottom"/>
          </w:tcPr>
          <w:p w14:paraId="53754C64" w14:textId="44F6CB37" w:rsidR="00541AE6" w:rsidRPr="006375B5" w:rsidRDefault="00541AE6" w:rsidP="00CA13C9">
            <w:pPr>
              <w:pStyle w:val="acctmergecolhdg"/>
              <w:spacing w:line="240" w:lineRule="auto"/>
              <w:ind w:left="-50" w:right="-78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ข้อสมมติดลงร้อยละ </w:t>
            </w:r>
            <w:r w:rsidR="000E564C" w:rsidRPr="000E564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</w:tr>
      <w:tr w:rsidR="00541AE6" w:rsidRPr="006375B5" w14:paraId="6E410589" w14:textId="77777777" w:rsidTr="00CA13C9">
        <w:trPr>
          <w:cantSplit/>
          <w:trHeight w:val="268"/>
          <w:tblHeader/>
        </w:trPr>
        <w:tc>
          <w:tcPr>
            <w:tcW w:w="4187" w:type="dxa"/>
          </w:tcPr>
          <w:p w14:paraId="6A8D48C4" w14:textId="77777777" w:rsidR="00541AE6" w:rsidRPr="006375B5" w:rsidRDefault="00541AE6" w:rsidP="00CA13C9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845" w:type="dxa"/>
            <w:gridSpan w:val="7"/>
            <w:vAlign w:val="bottom"/>
          </w:tcPr>
          <w:p w14:paraId="492D69CF" w14:textId="77777777" w:rsidR="00541AE6" w:rsidRPr="006375B5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541AE6" w:rsidRPr="006375B5" w14:paraId="6F8250A7" w14:textId="77777777" w:rsidTr="00CA13C9">
        <w:trPr>
          <w:cantSplit/>
          <w:trHeight w:val="279"/>
        </w:trPr>
        <w:tc>
          <w:tcPr>
            <w:tcW w:w="4187" w:type="dxa"/>
          </w:tcPr>
          <w:p w14:paraId="4F7E42B8" w14:textId="1FF66AFD" w:rsidR="00541AE6" w:rsidRPr="00E9492B" w:rsidRDefault="000E564C" w:rsidP="00CA13C9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E9492B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 w:rsidR="00541AE6" w:rsidRPr="00E9492B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CA1BDE" w:rsidRPr="00E9492B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  <w:r w:rsidR="00541AE6" w:rsidRPr="00E9492B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Pr="00E9492B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</w:t>
            </w:r>
            <w:r w:rsidR="001210DD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1097" w:type="dxa"/>
            <w:vAlign w:val="bottom"/>
          </w:tcPr>
          <w:p w14:paraId="39D260B0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0" w:type="dxa"/>
          </w:tcPr>
          <w:p w14:paraId="56D42397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23664806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25E5E4CC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7F873F0C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028AA081" w14:textId="77777777" w:rsidR="00541AE6" w:rsidRPr="006375B5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1B3C3322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09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541AE6" w:rsidRPr="006375B5" w14:paraId="09ED20B3" w14:textId="77777777" w:rsidTr="00CA13C9">
        <w:trPr>
          <w:cantSplit/>
          <w:trHeight w:val="60"/>
        </w:trPr>
        <w:tc>
          <w:tcPr>
            <w:tcW w:w="4187" w:type="dxa"/>
          </w:tcPr>
          <w:p w14:paraId="755D1B70" w14:textId="77777777" w:rsidR="00541AE6" w:rsidRPr="006375B5" w:rsidRDefault="00541AE6" w:rsidP="00CA13C9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อัตราการ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เติบโตของกระแสเงินสดหลังจากช่วงระยะเวลา</w:t>
            </w:r>
          </w:p>
        </w:tc>
        <w:tc>
          <w:tcPr>
            <w:tcW w:w="1097" w:type="dxa"/>
            <w:vAlign w:val="bottom"/>
          </w:tcPr>
          <w:p w14:paraId="0FF292CC" w14:textId="174DAD3D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7F6605E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1DBE231" w14:textId="1DBDD97F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1B816F29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4F922706" w14:textId="284FF02E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34EFF4AF" w14:textId="77777777" w:rsidR="00541AE6" w:rsidRPr="006375B5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748ABFCD" w14:textId="52C69BB2" w:rsidR="00541AE6" w:rsidRPr="006375B5" w:rsidRDefault="00541AE6" w:rsidP="00CA13C9">
            <w:pPr>
              <w:pStyle w:val="acctfourfigures"/>
              <w:tabs>
                <w:tab w:val="clear" w:pos="765"/>
                <w:tab w:val="decimal" w:pos="109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541AE6" w:rsidRPr="006375B5" w14:paraId="364FB387" w14:textId="77777777" w:rsidTr="00345D81">
        <w:trPr>
          <w:cantSplit/>
          <w:trHeight w:val="279"/>
        </w:trPr>
        <w:tc>
          <w:tcPr>
            <w:tcW w:w="4187" w:type="dxa"/>
          </w:tcPr>
          <w:p w14:paraId="690C2501" w14:textId="77777777" w:rsidR="00541AE6" w:rsidRPr="006375B5" w:rsidRDefault="00541AE6" w:rsidP="00CA13C9">
            <w:pPr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  ประมาณการ</w:t>
            </w:r>
          </w:p>
        </w:tc>
        <w:tc>
          <w:tcPr>
            <w:tcW w:w="1097" w:type="dxa"/>
            <w:shd w:val="clear" w:color="auto" w:fill="auto"/>
            <w:vAlign w:val="bottom"/>
          </w:tcPr>
          <w:p w14:paraId="11F47720" w14:textId="5F12125D" w:rsidR="00541AE6" w:rsidRPr="00345D81" w:rsidRDefault="00345D81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345D81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180" w:type="dxa"/>
            <w:shd w:val="clear" w:color="auto" w:fill="auto"/>
          </w:tcPr>
          <w:p w14:paraId="6A8ABF58" w14:textId="77777777" w:rsidR="00541AE6" w:rsidRPr="00345D81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67DB8010" w14:textId="5B6BCD8D" w:rsidR="00541AE6" w:rsidRPr="00345D81" w:rsidRDefault="009B7AE4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345D81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345D81" w:rsidRPr="00345D81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Pr="00345D81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6ACCD1A2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4E931C4D" w14:textId="339FB59E" w:rsidR="00541AE6" w:rsidRPr="006375B5" w:rsidRDefault="009B7AE4" w:rsidP="00CA13C9">
            <w:pPr>
              <w:pStyle w:val="acctfourfigures"/>
              <w:tabs>
                <w:tab w:val="clear" w:pos="765"/>
              </w:tabs>
              <w:spacing w:line="240" w:lineRule="auto"/>
              <w:ind w:right="-287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7CB197E7" w14:textId="77777777" w:rsidR="00541AE6" w:rsidRPr="006375B5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441D6244" w14:textId="11074E89" w:rsidR="00541AE6" w:rsidRPr="006375B5" w:rsidRDefault="009B7AE4" w:rsidP="00CA13C9">
            <w:pPr>
              <w:pStyle w:val="acctfourfigures"/>
              <w:tabs>
                <w:tab w:val="clear" w:pos="765"/>
              </w:tabs>
              <w:spacing w:line="240" w:lineRule="auto"/>
              <w:ind w:right="-35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541AE6" w:rsidRPr="006375B5" w14:paraId="6DA4F3A0" w14:textId="77777777" w:rsidTr="00345D81">
        <w:trPr>
          <w:cantSplit/>
          <w:trHeight w:val="279"/>
        </w:trPr>
        <w:tc>
          <w:tcPr>
            <w:tcW w:w="4187" w:type="dxa"/>
          </w:tcPr>
          <w:p w14:paraId="2AA7204E" w14:textId="77777777" w:rsidR="00541AE6" w:rsidRPr="006375B5" w:rsidRDefault="00541AE6" w:rsidP="00CA13C9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อัตราคิดลด</w:t>
            </w:r>
            <w:r w:rsidRPr="006375B5">
              <w:rPr>
                <w:rFonts w:ascii="Angsana New" w:hAnsi="Angsana New"/>
                <w:sz w:val="24"/>
                <w:szCs w:val="24"/>
              </w:rPr>
              <w:t xml:space="preserve"> </w:t>
            </w:r>
          </w:p>
        </w:tc>
        <w:tc>
          <w:tcPr>
            <w:tcW w:w="1097" w:type="dxa"/>
            <w:shd w:val="clear" w:color="auto" w:fill="auto"/>
            <w:vAlign w:val="bottom"/>
          </w:tcPr>
          <w:p w14:paraId="688F1724" w14:textId="61A7E1D2" w:rsidR="00541AE6" w:rsidRPr="00345D81" w:rsidRDefault="009B7AE4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345D81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345D81" w:rsidRPr="00345D81">
              <w:rPr>
                <w:rFonts w:ascii="Angsana New" w:hAnsi="Angsana New"/>
                <w:sz w:val="24"/>
                <w:szCs w:val="24"/>
                <w:lang w:val="en-US" w:bidi="th-TH"/>
              </w:rPr>
              <w:t>15</w:t>
            </w:r>
            <w:r w:rsidRPr="00345D81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</w:tcPr>
          <w:p w14:paraId="5477B2DE" w14:textId="77777777" w:rsidR="00541AE6" w:rsidRPr="00345D81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0F15D2FB" w14:textId="06373E99" w:rsidR="00541AE6" w:rsidRPr="00345D81" w:rsidRDefault="00345D81" w:rsidP="007B2EE2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</w:rPr>
            </w:pPr>
            <w:r w:rsidRPr="00345D81">
              <w:rPr>
                <w:rFonts w:ascii="Angsana New" w:hAnsi="Angsana New"/>
                <w:sz w:val="24"/>
                <w:szCs w:val="24"/>
              </w:rPr>
              <w:t>17</w:t>
            </w:r>
          </w:p>
        </w:tc>
        <w:tc>
          <w:tcPr>
            <w:tcW w:w="182" w:type="dxa"/>
            <w:vAlign w:val="bottom"/>
          </w:tcPr>
          <w:p w14:paraId="534BA2FA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100" w:type="dxa"/>
            <w:vAlign w:val="bottom"/>
          </w:tcPr>
          <w:p w14:paraId="17B828B7" w14:textId="605C92F8" w:rsidR="00541AE6" w:rsidRPr="006375B5" w:rsidRDefault="009B7AE4" w:rsidP="00CA13C9">
            <w:pPr>
              <w:pStyle w:val="acctfourfigures"/>
              <w:tabs>
                <w:tab w:val="clear" w:pos="765"/>
              </w:tabs>
              <w:spacing w:line="240" w:lineRule="auto"/>
              <w:ind w:right="-287"/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82" w:type="dxa"/>
            <w:vAlign w:val="bottom"/>
          </w:tcPr>
          <w:p w14:paraId="0EFEAA6F" w14:textId="77777777" w:rsidR="00541AE6" w:rsidRPr="006375B5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5ADD0F68" w14:textId="5A7F0C95" w:rsidR="00541AE6" w:rsidRPr="006375B5" w:rsidRDefault="009B7AE4" w:rsidP="00CA13C9">
            <w:pPr>
              <w:pStyle w:val="acctfourfigures"/>
              <w:tabs>
                <w:tab w:val="clear" w:pos="765"/>
              </w:tabs>
              <w:spacing w:line="240" w:lineRule="auto"/>
              <w:ind w:right="-35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</w:tbl>
    <w:p w14:paraId="673DFE7D" w14:textId="77777777" w:rsidR="00B05BF7" w:rsidRPr="00B05BF7" w:rsidRDefault="00B05BF7" w:rsidP="00B05BF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jc w:val="thaiDistribute"/>
        <w:rPr>
          <w:rFonts w:ascii="Angsana New" w:hAnsi="Angsana New"/>
          <w:i/>
          <w:iCs/>
          <w:sz w:val="30"/>
          <w:szCs w:val="30"/>
          <w:cs/>
        </w:rPr>
      </w:pPr>
    </w:p>
    <w:p w14:paraId="21C03324" w14:textId="5058EDAE" w:rsidR="00A8593F" w:rsidRPr="006375B5" w:rsidRDefault="00B05BF7" w:rsidP="00074552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Theme="majorBidi" w:hAnsiTheme="majorBidi" w:cstheme="majorBidi"/>
          <w:b/>
          <w:bCs/>
          <w:color w:val="000000"/>
          <w:sz w:val="30"/>
          <w:szCs w:val="30"/>
        </w:rPr>
      </w:pPr>
      <w:r>
        <w:rPr>
          <w:rFonts w:ascii="Angsana New" w:hAnsi="Angsana New"/>
          <w:i/>
          <w:iCs/>
          <w:sz w:val="30"/>
          <w:szCs w:val="30"/>
          <w:cs/>
        </w:rPr>
        <w:br w:type="column"/>
      </w:r>
      <w:r w:rsidR="00A8593F"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นโยบาย</w:t>
      </w:r>
      <w:r w:rsidR="00A8593F" w:rsidRPr="006375B5">
        <w:rPr>
          <w:rFonts w:asciiTheme="majorBidi" w:hAnsiTheme="majorBidi" w:cstheme="majorBidi"/>
          <w:i/>
          <w:iCs/>
          <w:sz w:val="30"/>
          <w:szCs w:val="30"/>
          <w:cs/>
        </w:rPr>
        <w:t>การจัดการความเสี่ยงทางด้านการเงิน</w:t>
      </w:r>
    </w:p>
    <w:p w14:paraId="6576B6EE" w14:textId="77777777" w:rsidR="00A8593F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contextualSpacing/>
        <w:jc w:val="thaiDistribute"/>
        <w:rPr>
          <w:rFonts w:asciiTheme="majorBidi" w:hAnsiTheme="majorBidi" w:cstheme="majorBidi"/>
          <w:b/>
          <w:bCs/>
          <w:color w:val="000000"/>
          <w:sz w:val="14"/>
          <w:szCs w:val="14"/>
        </w:rPr>
      </w:pPr>
    </w:p>
    <w:p w14:paraId="4A86B741" w14:textId="34A779AB" w:rsidR="00A8593F" w:rsidRPr="006375B5" w:rsidRDefault="00A8593F" w:rsidP="00A8593F">
      <w:pPr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กรอบการบริหารจัดการความเสี่ยง</w:t>
      </w:r>
      <w:r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2D3108A3" w14:textId="77777777" w:rsidR="00A8593F" w:rsidRPr="006375B5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ของกลุ่มบริษัท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4662DF65" w14:textId="77777777" w:rsidR="006C025E" w:rsidRPr="006375B5" w:rsidRDefault="006C025E" w:rsidP="00A8593F">
      <w:pPr>
        <w:spacing w:line="240" w:lineRule="auto"/>
        <w:ind w:left="540" w:right="-7"/>
        <w:jc w:val="thaiDistribute"/>
        <w:rPr>
          <w:rFonts w:ascii="Angsana New" w:hAnsi="Angsana New"/>
          <w:sz w:val="16"/>
          <w:szCs w:val="16"/>
        </w:rPr>
      </w:pPr>
    </w:p>
    <w:p w14:paraId="267F7E47" w14:textId="6D722D30" w:rsidR="00A8593F" w:rsidRPr="006375B5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กลุ่มบริษัท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041C2D4F" w14:textId="77777777" w:rsidR="00A8593F" w:rsidRPr="006375B5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</w:p>
    <w:p w14:paraId="4802D610" w14:textId="77777777" w:rsidR="00A8593F" w:rsidRPr="006375B5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การบริหารความเสี่ยงและทบทวนความเพียงพอของกรอบการบริหารความเสี่ยงให้สอดคล้องกับความเสี่ยงที่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ผลที่ได้ต่อคณะกรรมการตรวจสอบ</w:t>
      </w:r>
    </w:p>
    <w:p w14:paraId="2FDAFDA7" w14:textId="251D4534" w:rsidR="00A8593F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7C5B117A" w14:textId="61419F4E" w:rsidR="007069F4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</w:rPr>
        <w:t>(</w:t>
      </w:r>
      <w:r w:rsidR="009671F1" w:rsidRPr="006375B5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6375B5">
        <w:rPr>
          <w:rFonts w:ascii="Angsana New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1</w:t>
      </w:r>
      <w:r w:rsidRPr="006375B5">
        <w:rPr>
          <w:rFonts w:ascii="Angsana New" w:hAnsi="Angsana New"/>
          <w:i/>
          <w:iCs/>
          <w:sz w:val="30"/>
          <w:szCs w:val="30"/>
        </w:rPr>
        <w:t>)</w:t>
      </w:r>
      <w:r w:rsidR="00B02D2B" w:rsidRPr="006375B5">
        <w:rPr>
          <w:rFonts w:ascii="Angsana New" w:hAnsi="Angsana New"/>
          <w:i/>
          <w:iCs/>
          <w:sz w:val="30"/>
          <w:szCs w:val="30"/>
        </w:rPr>
        <w:t xml:space="preserve">    </w:t>
      </w:r>
      <w:r w:rsidRPr="006375B5">
        <w:rPr>
          <w:rFonts w:ascii="Angsana New" w:hAnsi="Angsana New"/>
          <w:i/>
          <w:iCs/>
          <w:sz w:val="30"/>
          <w:szCs w:val="30"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ความเสี่ยงด้านเครดิต</w:t>
      </w:r>
    </w:p>
    <w:p w14:paraId="4043A7F0" w14:textId="77777777" w:rsidR="00A8593F" w:rsidRPr="006375B5" w:rsidRDefault="00A8593F" w:rsidP="007E1928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ซึ่งโดยส่วนใหญ่เกิดจากลูกหนี้ที่เป็นลูกค้าและเงินลงทุนในตราสารหนี้ของกลุ่มบริษัท</w:t>
      </w:r>
    </w:p>
    <w:p w14:paraId="7E8E74E8" w14:textId="77777777" w:rsidR="00A8593F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EF24F92" w14:textId="192E85B3" w:rsidR="009F65B4" w:rsidRPr="008E1AB1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8E1AB1">
        <w:rPr>
          <w:rFonts w:asciiTheme="majorBidi" w:hAnsiTheme="majorBidi" w:cstheme="majorBidi"/>
          <w:sz w:val="30"/>
          <w:szCs w:val="30"/>
        </w:rPr>
        <w:t>(</w:t>
      </w:r>
      <w:r w:rsidR="009671F1" w:rsidRPr="008E1AB1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8E1AB1">
        <w:rPr>
          <w:rFonts w:asciiTheme="majorBidi" w:hAnsiTheme="majorBidi" w:cstheme="majorBidi"/>
          <w:sz w:val="30"/>
          <w:szCs w:val="30"/>
        </w:rPr>
        <w:t>.</w:t>
      </w:r>
      <w:r w:rsidR="000E564C" w:rsidRPr="008E1AB1">
        <w:rPr>
          <w:rFonts w:asciiTheme="majorBidi" w:hAnsiTheme="majorBidi" w:cstheme="majorBidi"/>
          <w:sz w:val="30"/>
          <w:szCs w:val="30"/>
        </w:rPr>
        <w:t>1</w:t>
      </w:r>
      <w:r w:rsidRPr="008E1AB1">
        <w:rPr>
          <w:rFonts w:asciiTheme="majorBidi" w:hAnsiTheme="majorBidi" w:cstheme="majorBidi"/>
          <w:sz w:val="30"/>
          <w:szCs w:val="30"/>
        </w:rPr>
        <w:t>.</w:t>
      </w:r>
      <w:r w:rsidR="000E564C" w:rsidRPr="008E1AB1">
        <w:rPr>
          <w:rFonts w:asciiTheme="majorBidi" w:hAnsiTheme="majorBidi" w:cstheme="majorBidi"/>
          <w:sz w:val="30"/>
          <w:szCs w:val="30"/>
        </w:rPr>
        <w:t>1</w:t>
      </w:r>
      <w:r w:rsidRPr="008E1AB1">
        <w:rPr>
          <w:rFonts w:asciiTheme="majorBidi" w:hAnsiTheme="majorBidi" w:cstheme="majorBidi"/>
          <w:sz w:val="30"/>
          <w:szCs w:val="30"/>
        </w:rPr>
        <w:t xml:space="preserve">) </w:t>
      </w:r>
      <w:r w:rsidRPr="008E1AB1">
        <w:rPr>
          <w:rFonts w:asciiTheme="majorBidi" w:hAnsiTheme="majorBidi" w:cstheme="majorBidi"/>
          <w:sz w:val="30"/>
          <w:szCs w:val="30"/>
          <w:cs/>
        </w:rPr>
        <w:t>ลูกหนี้การค้า</w:t>
      </w:r>
    </w:p>
    <w:p w14:paraId="6AE51269" w14:textId="2FBF38B3" w:rsidR="009F65B4" w:rsidRPr="007B4C86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กลุ่มบริษัท จะเสนอระยะเวลาและเงื่อนไขทางการค้า กลุ่มบริษัทจะทบทวนวงเงินยอดขายจะกำหนดไว้สำหรับลูกค้าแต่ละรายและจะทบทวนเป็นราย</w:t>
      </w:r>
      <w:r w:rsidR="00CF0B4A"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ปี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 xml:space="preserve"> </w:t>
      </w:r>
    </w:p>
    <w:p w14:paraId="71002719" w14:textId="42DB8689" w:rsidR="009F65B4" w:rsidRDefault="009F65B4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AC51586" w14:textId="77777777" w:rsidR="004474D7" w:rsidRPr="006375B5" w:rsidRDefault="004474D7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DE8EC16" w14:textId="77777777" w:rsidR="009F65B4" w:rsidRPr="007B4C86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lastRenderedPageBreak/>
        <w:t>กลุ่มบริษัทมีการติดตามยอดคงค้างของลูกหนี้การค้าอย่างสม่ำเสมอ 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ลูกหนี้แต่ละราย และสะท้อนผลแตกต่างระหว่างสภาวะเศรษฐกิจในอดีตที่ผ่านมา  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5BB5C129" w14:textId="77777777" w:rsidR="009F65B4" w:rsidRPr="006375B5" w:rsidRDefault="009F65B4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6C0326F" w14:textId="62F52CB7" w:rsidR="009F65B4" w:rsidRPr="007B4C86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bookmarkStart w:id="16" w:name="_Hlk83751453"/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จำกัดความเสี่ยงด้านเครดิตของลูกหนี้การค้าด้วยการกำหนดระยะเวลาการจ่ายชำระสูงสุดที่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</w:t>
      </w:r>
      <w:r w:rsidR="007B4C86">
        <w:rPr>
          <w:rFonts w:asciiTheme="majorBidi" w:hAnsiTheme="majorBidi" w:cstheme="majorBidi"/>
          <w:spacing w:val="-4"/>
          <w:sz w:val="30"/>
          <w:szCs w:val="30"/>
        </w:rPr>
        <w:br/>
      </w:r>
      <w:r w:rsidR="009A528A">
        <w:rPr>
          <w:rFonts w:asciiTheme="majorBidi" w:hAnsiTheme="majorBidi" w:cstheme="majorBidi" w:hint="cs"/>
          <w:spacing w:val="-4"/>
          <w:sz w:val="30"/>
          <w:szCs w:val="30"/>
          <w:cs/>
        </w:rPr>
        <w:t>30</w:t>
      </w:r>
      <w:r w:rsidRPr="007B4C86">
        <w:rPr>
          <w:rFonts w:asciiTheme="majorBidi" w:hAnsiTheme="majorBidi" w:cstheme="majorBidi"/>
          <w:spacing w:val="-4"/>
          <w:sz w:val="30"/>
          <w:szCs w:val="30"/>
        </w:rPr>
        <w:t xml:space="preserve"> - </w:t>
      </w:r>
      <w:r w:rsidR="009A528A">
        <w:rPr>
          <w:rFonts w:asciiTheme="majorBidi" w:hAnsiTheme="majorBidi" w:cstheme="majorBidi" w:hint="cs"/>
          <w:spacing w:val="-4"/>
          <w:sz w:val="30"/>
          <w:szCs w:val="30"/>
          <w:cs/>
        </w:rPr>
        <w:t>60</w:t>
      </w:r>
      <w:r w:rsidRPr="007B4C86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วัน 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  <w:cs/>
        </w:rPr>
        <w:t>(</w:t>
      </w:r>
      <w:r w:rsidR="000E564C"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256</w:t>
      </w:r>
      <w:r w:rsidR="00165A70">
        <w:rPr>
          <w:rFonts w:asciiTheme="majorBidi" w:hAnsiTheme="majorBidi" w:cstheme="majorBidi"/>
          <w:i/>
          <w:iCs/>
          <w:spacing w:val="-4"/>
          <w:sz w:val="30"/>
          <w:szCs w:val="30"/>
        </w:rPr>
        <w:t>5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: </w:t>
      </w:r>
      <w:r w:rsidR="000E564C"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30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 </w:t>
      </w:r>
      <w:r w:rsidR="00501BDC"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-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 </w:t>
      </w:r>
      <w:r w:rsidR="000E564C"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60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 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  <w:cs/>
        </w:rPr>
        <w:t>วัน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)</w:t>
      </w:r>
    </w:p>
    <w:p w14:paraId="1A4D6B97" w14:textId="77777777" w:rsidR="00CF0B4A" w:rsidRPr="006375B5" w:rsidRDefault="00CF0B4A" w:rsidP="009F65B4">
      <w:pPr>
        <w:tabs>
          <w:tab w:val="clear" w:pos="454"/>
          <w:tab w:val="clear" w:pos="907"/>
          <w:tab w:val="left" w:pos="1170"/>
          <w:tab w:val="left" w:pos="1350"/>
        </w:tabs>
        <w:spacing w:line="240" w:lineRule="auto"/>
        <w:ind w:left="1170"/>
        <w:jc w:val="thaiDistribute"/>
        <w:rPr>
          <w:rFonts w:ascii="Angsana New" w:hAnsi="Angsana New"/>
          <w:i/>
          <w:iCs/>
        </w:rPr>
      </w:pPr>
    </w:p>
    <w:bookmarkEnd w:id="16"/>
    <w:p w14:paraId="349890C0" w14:textId="3D9F9902" w:rsidR="00786E79" w:rsidRPr="007B4C86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7B4C86">
        <w:rPr>
          <w:rFonts w:asciiTheme="majorBidi" w:hAnsiTheme="majorBidi" w:cstheme="majorBidi"/>
          <w:sz w:val="30"/>
          <w:szCs w:val="30"/>
        </w:rPr>
        <w:t>(</w:t>
      </w:r>
      <w:r w:rsidR="00E97A29" w:rsidRPr="007B4C86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7B4C86">
        <w:rPr>
          <w:rFonts w:asciiTheme="majorBidi" w:hAnsiTheme="majorBidi" w:cstheme="majorBidi"/>
          <w:sz w:val="30"/>
          <w:szCs w:val="30"/>
        </w:rPr>
        <w:t>.</w:t>
      </w:r>
      <w:r w:rsidR="000E564C" w:rsidRPr="007B4C86">
        <w:rPr>
          <w:rFonts w:asciiTheme="majorBidi" w:hAnsiTheme="majorBidi" w:cstheme="majorBidi"/>
          <w:sz w:val="30"/>
          <w:szCs w:val="30"/>
        </w:rPr>
        <w:t>1</w:t>
      </w:r>
      <w:r w:rsidRPr="007B4C86">
        <w:rPr>
          <w:rFonts w:asciiTheme="majorBidi" w:hAnsiTheme="majorBidi" w:cstheme="majorBidi"/>
          <w:sz w:val="30"/>
          <w:szCs w:val="30"/>
        </w:rPr>
        <w:t>.</w:t>
      </w:r>
      <w:r w:rsidR="000E564C" w:rsidRPr="007B4C86">
        <w:rPr>
          <w:rFonts w:asciiTheme="majorBidi" w:hAnsiTheme="majorBidi" w:cstheme="majorBidi"/>
          <w:sz w:val="30"/>
          <w:szCs w:val="30"/>
        </w:rPr>
        <w:t>2</w:t>
      </w:r>
      <w:r w:rsidRPr="007B4C86">
        <w:rPr>
          <w:rFonts w:asciiTheme="majorBidi" w:hAnsiTheme="majorBidi" w:cstheme="majorBidi"/>
          <w:sz w:val="30"/>
          <w:szCs w:val="30"/>
        </w:rPr>
        <w:t>)</w:t>
      </w:r>
      <w:r w:rsidR="007B4C86">
        <w:rPr>
          <w:rFonts w:asciiTheme="majorBidi" w:hAnsiTheme="majorBidi" w:cstheme="majorBidi"/>
          <w:sz w:val="30"/>
          <w:szCs w:val="30"/>
        </w:rPr>
        <w:t xml:space="preserve"> </w:t>
      </w:r>
      <w:r w:rsidRPr="007B4C86">
        <w:rPr>
          <w:rFonts w:asciiTheme="majorBidi" w:hAnsiTheme="majorBidi" w:cstheme="majorBidi"/>
          <w:sz w:val="30"/>
          <w:szCs w:val="30"/>
          <w:cs/>
        </w:rPr>
        <w:t xml:space="preserve">เงินสดและรายการเทียบเท่าเงินสด </w:t>
      </w:r>
    </w:p>
    <w:p w14:paraId="05212B1F" w14:textId="77777777" w:rsidR="00A8593F" w:rsidRPr="007B4C86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ความเสี่ยงด้านเครดิตของ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ที่เกิดจากเงินสดและรายการเทียบเท่าเงินสด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มี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จำกัดเนื่องจากคู่สัญญาเป็นธนาคารและสถาบันการเงิน ซึ่ง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พิจารณาว่ามีความเสี่ยงด้านเครดิตต่ำ</w:t>
      </w:r>
    </w:p>
    <w:p w14:paraId="647FE8E6" w14:textId="77777777" w:rsidR="00A8593F" w:rsidRPr="006375B5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0"/>
          <w:szCs w:val="20"/>
        </w:rPr>
      </w:pPr>
    </w:p>
    <w:p w14:paraId="74C1B2EA" w14:textId="792C2195" w:rsidR="00A8593F" w:rsidRPr="007B4C86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7B4C86">
        <w:rPr>
          <w:rFonts w:asciiTheme="majorBidi" w:hAnsiTheme="majorBidi" w:cstheme="majorBidi"/>
          <w:sz w:val="30"/>
          <w:szCs w:val="30"/>
        </w:rPr>
        <w:t>(</w:t>
      </w:r>
      <w:r w:rsidR="00E97A29" w:rsidRPr="007B4C86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7B4C86">
        <w:rPr>
          <w:rFonts w:asciiTheme="majorBidi" w:hAnsiTheme="majorBidi" w:cstheme="majorBidi"/>
          <w:sz w:val="30"/>
          <w:szCs w:val="30"/>
        </w:rPr>
        <w:t>.</w:t>
      </w:r>
      <w:r w:rsidR="000E564C" w:rsidRPr="007B4C86">
        <w:rPr>
          <w:rFonts w:asciiTheme="majorBidi" w:hAnsiTheme="majorBidi" w:cstheme="majorBidi"/>
          <w:sz w:val="30"/>
          <w:szCs w:val="30"/>
        </w:rPr>
        <w:t>1</w:t>
      </w:r>
      <w:r w:rsidRPr="007B4C86">
        <w:rPr>
          <w:rFonts w:asciiTheme="majorBidi" w:hAnsiTheme="majorBidi" w:cstheme="majorBidi"/>
          <w:sz w:val="30"/>
          <w:szCs w:val="30"/>
        </w:rPr>
        <w:t>.</w:t>
      </w:r>
      <w:r w:rsidR="000E564C" w:rsidRPr="007B4C86">
        <w:rPr>
          <w:rFonts w:asciiTheme="majorBidi" w:hAnsiTheme="majorBidi" w:cstheme="majorBidi"/>
          <w:sz w:val="30"/>
          <w:szCs w:val="30"/>
        </w:rPr>
        <w:t>3</w:t>
      </w:r>
      <w:r w:rsidRPr="007B4C86">
        <w:rPr>
          <w:rFonts w:asciiTheme="majorBidi" w:hAnsiTheme="majorBidi" w:cstheme="majorBidi"/>
          <w:sz w:val="30"/>
          <w:szCs w:val="30"/>
        </w:rPr>
        <w:t xml:space="preserve">) </w:t>
      </w:r>
      <w:r w:rsidRPr="007B4C86">
        <w:rPr>
          <w:rFonts w:asciiTheme="majorBidi" w:hAnsiTheme="majorBidi" w:cstheme="majorBidi"/>
          <w:sz w:val="30"/>
          <w:szCs w:val="30"/>
          <w:cs/>
        </w:rPr>
        <w:t>การค้ำประกัน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 xml:space="preserve"> </w:t>
      </w:r>
    </w:p>
    <w:p w14:paraId="45F9B225" w14:textId="631A9E5E" w:rsidR="00A8593F" w:rsidRPr="007B4C86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z w:val="30"/>
          <w:szCs w:val="30"/>
        </w:rPr>
      </w:pPr>
      <w:r w:rsidRPr="007B4C86">
        <w:rPr>
          <w:rFonts w:asciiTheme="majorBidi" w:hAnsiTheme="majorBidi" w:cstheme="majorBidi" w:hint="cs"/>
          <w:sz w:val="30"/>
          <w:szCs w:val="30"/>
          <w:cs/>
        </w:rPr>
        <w:t>กลุ่มบริษัทมีนโยบายให้การค้ำประกันทางการเงินแก่หนี้สินของบริษัทย่อย</w:t>
      </w:r>
      <w:r w:rsidR="00345265">
        <w:rPr>
          <w:rFonts w:asciiTheme="majorBidi" w:hAnsiTheme="majorBidi" w:cstheme="majorBidi" w:hint="cs"/>
          <w:sz w:val="30"/>
          <w:szCs w:val="30"/>
          <w:cs/>
        </w:rPr>
        <w:t>และการร่วมค้า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 xml:space="preserve"> ณ วันที่ </w:t>
      </w:r>
      <w:r w:rsidR="000E564C" w:rsidRPr="007B4C86">
        <w:rPr>
          <w:rFonts w:asciiTheme="majorBidi" w:hAnsiTheme="majorBidi" w:cstheme="majorBidi" w:hint="cs"/>
          <w:sz w:val="30"/>
          <w:szCs w:val="30"/>
        </w:rPr>
        <w:t>30</w:t>
      </w:r>
      <w:r w:rsidRPr="007B4C86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0E564C" w:rsidRPr="007B4C86">
        <w:rPr>
          <w:rFonts w:asciiTheme="majorBidi" w:hAnsiTheme="majorBidi" w:cstheme="majorBidi" w:hint="cs"/>
          <w:sz w:val="30"/>
          <w:szCs w:val="30"/>
        </w:rPr>
        <w:t>256</w:t>
      </w:r>
      <w:r w:rsidR="0043559A">
        <w:rPr>
          <w:rFonts w:asciiTheme="majorBidi" w:hAnsiTheme="majorBidi" w:cstheme="majorBidi"/>
          <w:sz w:val="30"/>
          <w:szCs w:val="30"/>
        </w:rPr>
        <w:t>6</w:t>
      </w:r>
      <w:r w:rsidRPr="007B4C86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>กลุ่มบริษัทออกหนังสือค้ำประกันวงเงินสินเชื่อกับธนาคารสำหรับบริษัทย่อย</w:t>
      </w:r>
      <w:r w:rsidR="009D1C95" w:rsidRPr="007B4C86">
        <w:rPr>
          <w:rFonts w:asciiTheme="majorBidi" w:hAnsiTheme="majorBidi" w:cstheme="majorBidi" w:hint="cs"/>
          <w:sz w:val="30"/>
          <w:szCs w:val="30"/>
          <w:cs/>
        </w:rPr>
        <w:t>หลาย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 xml:space="preserve">แห่ง </w:t>
      </w:r>
      <w:r w:rsidR="00345265">
        <w:rPr>
          <w:rFonts w:asciiTheme="majorBidi" w:hAnsiTheme="majorBidi" w:cstheme="majorBidi" w:hint="cs"/>
          <w:sz w:val="30"/>
          <w:szCs w:val="30"/>
          <w:cs/>
        </w:rPr>
        <w:t xml:space="preserve">และการร่วมค้า </w:t>
      </w:r>
      <w:r w:rsidRPr="007B4C86">
        <w:rPr>
          <w:rFonts w:asciiTheme="majorBidi" w:hAnsiTheme="majorBidi" w:cstheme="majorBidi" w:hint="cs"/>
          <w:sz w:val="30"/>
          <w:szCs w:val="30"/>
        </w:rPr>
        <w:t>(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>ดูหมายเหตุ ข้อ</w:t>
      </w:r>
      <w:r w:rsidRPr="007B4C86">
        <w:rPr>
          <w:rFonts w:asciiTheme="majorBidi" w:hAnsiTheme="majorBidi" w:cstheme="majorBidi"/>
          <w:sz w:val="30"/>
          <w:szCs w:val="30"/>
        </w:rPr>
        <w:t xml:space="preserve"> </w:t>
      </w:r>
      <w:r w:rsidR="003B2D9D">
        <w:rPr>
          <w:rFonts w:asciiTheme="majorBidi" w:hAnsiTheme="majorBidi" w:cstheme="majorBidi"/>
          <w:sz w:val="30"/>
          <w:szCs w:val="30"/>
        </w:rPr>
        <w:t>4</w:t>
      </w:r>
      <w:r w:rsidRPr="007B4C86">
        <w:rPr>
          <w:rFonts w:asciiTheme="majorBidi" w:hAnsiTheme="majorBidi" w:cstheme="majorBidi"/>
          <w:sz w:val="30"/>
          <w:szCs w:val="30"/>
        </w:rPr>
        <w:t>)</w:t>
      </w:r>
    </w:p>
    <w:p w14:paraId="17340817" w14:textId="77777777" w:rsidR="00A8593F" w:rsidRPr="006375B5" w:rsidRDefault="00A8593F" w:rsidP="00A8593F">
      <w:pPr>
        <w:tabs>
          <w:tab w:val="clear" w:pos="227"/>
          <w:tab w:val="clear" w:pos="454"/>
          <w:tab w:val="clear" w:pos="680"/>
          <w:tab w:val="left" w:pos="720"/>
        </w:tabs>
        <w:ind w:left="540" w:right="-25" w:hanging="9"/>
        <w:jc w:val="thaiDistribute"/>
        <w:rPr>
          <w:rFonts w:ascii="Angsana New" w:hAnsi="Angsana New"/>
          <w:sz w:val="16"/>
          <w:szCs w:val="16"/>
        </w:rPr>
      </w:pPr>
    </w:p>
    <w:p w14:paraId="714CFEE6" w14:textId="1FFB35BE" w:rsidR="00A8593F" w:rsidRPr="007B4C86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i/>
          <w:iCs/>
          <w:sz w:val="30"/>
          <w:szCs w:val="30"/>
        </w:rPr>
      </w:pPr>
      <w:r w:rsidRPr="007B4C86">
        <w:rPr>
          <w:rFonts w:ascii="Angsana New" w:hAnsi="Angsana New"/>
          <w:i/>
          <w:iCs/>
          <w:sz w:val="30"/>
          <w:szCs w:val="30"/>
        </w:rPr>
        <w:t>(</w:t>
      </w:r>
      <w:r w:rsidR="00E97A29" w:rsidRPr="006375B5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6375B5">
        <w:rPr>
          <w:rFonts w:ascii="Angsana New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</w:t>
      </w:r>
      <w:r w:rsidRPr="006375B5">
        <w:rPr>
          <w:rFonts w:ascii="Angsana New" w:hAnsi="Angsana New"/>
          <w:i/>
          <w:iCs/>
          <w:sz w:val="30"/>
          <w:szCs w:val="30"/>
        </w:rPr>
        <w:t>)</w:t>
      </w:r>
      <w:r w:rsidR="00B02D2B" w:rsidRPr="006375B5">
        <w:rPr>
          <w:rFonts w:ascii="Angsana New" w:hAnsi="Angsana New"/>
          <w:i/>
          <w:iCs/>
          <w:sz w:val="30"/>
          <w:szCs w:val="30"/>
        </w:rPr>
        <w:t xml:space="preserve">   </w:t>
      </w:r>
      <w:r w:rsidR="007B4C86">
        <w:rPr>
          <w:rFonts w:ascii="Angsana New" w:hAnsi="Angsana New"/>
          <w:i/>
          <w:iCs/>
          <w:sz w:val="30"/>
          <w:szCs w:val="30"/>
        </w:rPr>
        <w:t xml:space="preserve"> 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ความเสี่ยงด้านสภาพคล่อง</w:t>
      </w:r>
      <w:r w:rsidRPr="007B4C86">
        <w:rPr>
          <w:rFonts w:ascii="Angsana New" w:hAnsi="Angsana New"/>
          <w:i/>
          <w:iCs/>
          <w:sz w:val="30"/>
          <w:szCs w:val="30"/>
          <w:cs/>
        </w:rPr>
        <w:t xml:space="preserve"> </w:t>
      </w:r>
    </w:p>
    <w:p w14:paraId="31DBB48B" w14:textId="77777777" w:rsidR="00A8593F" w:rsidRPr="006375B5" w:rsidRDefault="00A8593F" w:rsidP="007B4C86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กำกับดูแลความเสี่ยง</w:t>
      </w:r>
      <w:r w:rsidRPr="006375B5">
        <w:rPr>
          <w:rFonts w:ascii="Angsana New" w:hAnsi="Angsana New" w:hint="cs"/>
          <w:sz w:val="30"/>
          <w:szCs w:val="30"/>
          <w:cs/>
        </w:rPr>
        <w:t>ด้าน</w:t>
      </w:r>
      <w:r w:rsidRPr="006375B5">
        <w:rPr>
          <w:rFonts w:ascii="Angsana New" w:hAnsi="Angsana New"/>
          <w:sz w:val="30"/>
          <w:szCs w:val="30"/>
          <w:cs/>
        </w:rPr>
        <w:t>สภาพคล่องและรักษาระดับของเงินสดและรายการเทียบเท่าเงินสดที่ผู้บริหารพิจารณาว่าเพียงพอในการจัดหาเงินเพื่อใช้ในการดำเนินงานของ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และลดผลกระทบจากความผันผวนในกระแสเงินสด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54A9FD0E" w14:textId="77777777" w:rsidR="00A8593F" w:rsidRPr="007B4C86" w:rsidRDefault="00A8593F" w:rsidP="00AB342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rPr>
          <w:rFonts w:ascii="Angsana New" w:hAnsi="Angsana New"/>
          <w:sz w:val="22"/>
          <w:szCs w:val="22"/>
        </w:rPr>
      </w:pPr>
    </w:p>
    <w:p w14:paraId="185DE3A5" w14:textId="77777777" w:rsidR="00A8593F" w:rsidRPr="006375B5" w:rsidRDefault="00A8593F" w:rsidP="00E7493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ตารางต่อไปนี้แสดงระยะเวลาการครบกำหนดคงเหลือตามสัญญาของหนี้สินทางการเงิน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 วันที่รายงาน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โดยจำนวนเงินเป็นจำนวนขั้นต้นซึ่งไม่ได้คิดลด รวมดอกเบี้ยตามสัญญาและไม่รวมผลกระทบหาก</w:t>
      </w:r>
      <w:r w:rsidRPr="006375B5">
        <w:rPr>
          <w:rFonts w:ascii="Angsana New" w:hAnsi="Angsana New"/>
          <w:sz w:val="30"/>
          <w:szCs w:val="30"/>
          <w:cs/>
        </w:rPr>
        <w:t>หักกลบตามสัญญา</w:t>
      </w:r>
    </w:p>
    <w:p w14:paraId="64F2F772" w14:textId="5DAE5D64" w:rsidR="004474D7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2"/>
          <w:szCs w:val="22"/>
        </w:rPr>
      </w:pPr>
      <w:r>
        <w:rPr>
          <w:rFonts w:ascii="Angsana New" w:hAnsi="Angsana New"/>
          <w:sz w:val="22"/>
          <w:szCs w:val="22"/>
        </w:rPr>
        <w:br w:type="page"/>
      </w:r>
    </w:p>
    <w:tbl>
      <w:tblPr>
        <w:tblStyle w:val="TableGrid"/>
        <w:tblW w:w="9410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A8593F" w:rsidRPr="006375B5" w14:paraId="1F47DD32" w14:textId="77777777" w:rsidTr="007B4C86">
        <w:tc>
          <w:tcPr>
            <w:tcW w:w="2975" w:type="dxa"/>
            <w:vAlign w:val="bottom"/>
          </w:tcPr>
          <w:p w14:paraId="580BCDB1" w14:textId="77777777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57DEF41D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A8593F" w:rsidRPr="006375B5" w14:paraId="65E8944F" w14:textId="77777777" w:rsidTr="007B4C86">
        <w:tc>
          <w:tcPr>
            <w:tcW w:w="2975" w:type="dxa"/>
          </w:tcPr>
          <w:p w14:paraId="22FD86C8" w14:textId="77777777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328624C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6F4FEDED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686781B9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6375B5" w14:paraId="4B212C9F" w14:textId="77777777" w:rsidTr="007B4C86">
        <w:tc>
          <w:tcPr>
            <w:tcW w:w="2975" w:type="dxa"/>
            <w:vAlign w:val="bottom"/>
            <w:hideMark/>
          </w:tcPr>
          <w:p w14:paraId="268E8F70" w14:textId="21380839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210D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990" w:type="dxa"/>
            <w:vAlign w:val="bottom"/>
            <w:hideMark/>
          </w:tcPr>
          <w:p w14:paraId="46219560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116C6DFA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07C3CB18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7D52FED4" w14:textId="5384102F" w:rsidR="00A8593F" w:rsidRPr="006375B5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7407042C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4C38013F" w14:textId="5B15C369" w:rsidR="00A8593F" w:rsidRPr="006375B5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1B94B212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32800A65" w14:textId="48660730" w:rsidR="00A8593F" w:rsidRPr="006375B5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751BA4D2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408F0E37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6375B5" w14:paraId="20F02D76" w14:textId="77777777" w:rsidTr="007B4C86">
        <w:tc>
          <w:tcPr>
            <w:tcW w:w="2975" w:type="dxa"/>
          </w:tcPr>
          <w:p w14:paraId="52B9A508" w14:textId="77777777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36FCF282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20DE1" w:rsidRPr="006375B5" w14:paraId="70228D3C" w14:textId="77777777" w:rsidTr="007B4C86">
        <w:tc>
          <w:tcPr>
            <w:tcW w:w="2975" w:type="dxa"/>
          </w:tcPr>
          <w:p w14:paraId="593AF9DE" w14:textId="3883B56A" w:rsidR="00620DE1" w:rsidRPr="006375B5" w:rsidRDefault="00620DE1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4690A10D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357F3CAD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6D47813A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6B3579BD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7D8C489C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09CA79BE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37AD253F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087AB6B6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66C008E8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6375B5" w14:paraId="7A814039" w14:textId="77777777" w:rsidTr="007B4C86">
        <w:tc>
          <w:tcPr>
            <w:tcW w:w="2975" w:type="dxa"/>
            <w:vAlign w:val="bottom"/>
            <w:hideMark/>
          </w:tcPr>
          <w:p w14:paraId="64248DA1" w14:textId="77777777" w:rsidR="00A8593F" w:rsidRPr="006375B5" w:rsidRDefault="00A8593F" w:rsidP="0062672E">
            <w:pPr>
              <w:tabs>
                <w:tab w:val="left" w:pos="162"/>
              </w:tabs>
              <w:spacing w:line="340" w:lineRule="exact"/>
              <w:ind w:left="171" w:right="-88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695A41C9" w14:textId="4AA231B1" w:rsidR="00BB461D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</w:t>
            </w:r>
            <w:r w:rsidR="00FA1634">
              <w:rPr>
                <w:rFonts w:asciiTheme="majorBidi" w:hAnsiTheme="majorBidi" w:cstheme="majorBidi"/>
                <w:sz w:val="30"/>
                <w:szCs w:val="30"/>
              </w:rPr>
              <w:t>892</w:t>
            </w:r>
          </w:p>
        </w:tc>
        <w:tc>
          <w:tcPr>
            <w:tcW w:w="272" w:type="dxa"/>
            <w:vAlign w:val="bottom"/>
          </w:tcPr>
          <w:p w14:paraId="469AB63A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384DB2BA" w14:textId="7FA05B00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3,996</w:t>
            </w:r>
          </w:p>
        </w:tc>
        <w:tc>
          <w:tcPr>
            <w:tcW w:w="272" w:type="dxa"/>
            <w:vAlign w:val="bottom"/>
          </w:tcPr>
          <w:p w14:paraId="17CE536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161607E" w14:textId="45D00CA8" w:rsidR="00BB461D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6FBF9AB6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249F2943" w14:textId="59825409" w:rsidR="00BB461D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vAlign w:val="bottom"/>
          </w:tcPr>
          <w:p w14:paraId="08FEAD9C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2D56EAFA" w14:textId="3D6DEBDF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3,996</w:t>
            </w:r>
          </w:p>
        </w:tc>
      </w:tr>
      <w:tr w:rsidR="00A8593F" w:rsidRPr="006375B5" w14:paraId="3B677859" w14:textId="77777777" w:rsidTr="007B4C86">
        <w:tc>
          <w:tcPr>
            <w:tcW w:w="2975" w:type="dxa"/>
            <w:vAlign w:val="bottom"/>
            <w:hideMark/>
          </w:tcPr>
          <w:p w14:paraId="3202C789" w14:textId="77777777" w:rsidR="00A8593F" w:rsidRPr="006375B5" w:rsidRDefault="00A8593F" w:rsidP="0062672E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2FADB274" w14:textId="77777777" w:rsidR="00A8593F" w:rsidRPr="006375B5" w:rsidRDefault="00A8593F" w:rsidP="0062672E">
            <w:pPr>
              <w:spacing w:line="240" w:lineRule="auto"/>
              <w:ind w:left="171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35A3E442" w14:textId="62503BD5" w:rsidR="00BB461D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9,917</w:t>
            </w:r>
          </w:p>
        </w:tc>
        <w:tc>
          <w:tcPr>
            <w:tcW w:w="272" w:type="dxa"/>
            <w:vAlign w:val="bottom"/>
          </w:tcPr>
          <w:p w14:paraId="6B7882D4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093FEA77" w14:textId="6DB85B02" w:rsidR="00BB461D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3,231</w:t>
            </w:r>
          </w:p>
        </w:tc>
        <w:tc>
          <w:tcPr>
            <w:tcW w:w="272" w:type="dxa"/>
            <w:vAlign w:val="bottom"/>
          </w:tcPr>
          <w:p w14:paraId="74129CFC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091D73E0" w14:textId="1944FECD" w:rsidR="00BB461D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6,294</w:t>
            </w:r>
          </w:p>
        </w:tc>
        <w:tc>
          <w:tcPr>
            <w:tcW w:w="241" w:type="dxa"/>
            <w:vAlign w:val="bottom"/>
          </w:tcPr>
          <w:p w14:paraId="49F30375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0AD88A5B" w14:textId="6476604E" w:rsidR="00BB461D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1,125</w:t>
            </w:r>
          </w:p>
        </w:tc>
        <w:tc>
          <w:tcPr>
            <w:tcW w:w="263" w:type="dxa"/>
            <w:vAlign w:val="bottom"/>
          </w:tcPr>
          <w:p w14:paraId="30407949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3479B026" w14:textId="7CC301BB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10,650</w:t>
            </w:r>
          </w:p>
        </w:tc>
      </w:tr>
      <w:tr w:rsidR="00A8593F" w:rsidRPr="006375B5" w14:paraId="67DD76CD" w14:textId="77777777" w:rsidTr="007B4C86">
        <w:trPr>
          <w:trHeight w:val="119"/>
        </w:trPr>
        <w:tc>
          <w:tcPr>
            <w:tcW w:w="2975" w:type="dxa"/>
            <w:vAlign w:val="bottom"/>
            <w:hideMark/>
          </w:tcPr>
          <w:p w14:paraId="64441854" w14:textId="5D6B132B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</w:tc>
        <w:tc>
          <w:tcPr>
            <w:tcW w:w="990" w:type="dxa"/>
            <w:vAlign w:val="bottom"/>
          </w:tcPr>
          <w:p w14:paraId="236646DA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25B8E819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41ACC4D3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1C079FE8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B8E452B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4C00842C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4ADB6812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3" w:type="dxa"/>
            <w:vAlign w:val="bottom"/>
          </w:tcPr>
          <w:p w14:paraId="5E345D7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19F1AF44" w14:textId="6E9DEFAC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8593F" w:rsidRPr="006375B5" w14:paraId="7FD710B0" w14:textId="77777777" w:rsidTr="00345D81">
        <w:tc>
          <w:tcPr>
            <w:tcW w:w="2975" w:type="dxa"/>
            <w:vAlign w:val="bottom"/>
            <w:hideMark/>
          </w:tcPr>
          <w:p w14:paraId="36239208" w14:textId="4C72188D" w:rsidR="00BB259E" w:rsidRPr="006375B5" w:rsidRDefault="00A8593F" w:rsidP="007A0A09">
            <w:pPr>
              <w:spacing w:line="240" w:lineRule="auto"/>
              <w:ind w:left="171" w:right="-24" w:hanging="17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="00E20C03"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0DA6048B" w14:textId="114263A6" w:rsidR="00BB461D" w:rsidRPr="00345D81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345D81">
              <w:rPr>
                <w:rFonts w:asciiTheme="majorBidi" w:hAnsiTheme="majorBidi" w:cstheme="majorBidi"/>
                <w:sz w:val="30"/>
                <w:szCs w:val="30"/>
              </w:rPr>
              <w:t>273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3508EE7C" w14:textId="77777777" w:rsidR="00A8593F" w:rsidRPr="00345D81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32B1E869" w14:textId="60266083" w:rsidR="00BB461D" w:rsidRPr="00345D81" w:rsidRDefault="003D6942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345D8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  <w:vAlign w:val="bottom"/>
          </w:tcPr>
          <w:p w14:paraId="6E2DC40E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vAlign w:val="bottom"/>
          </w:tcPr>
          <w:p w14:paraId="6CC74AF7" w14:textId="3B516BEA" w:rsidR="00A8593F" w:rsidRPr="006375B5" w:rsidRDefault="003D6942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3493C59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vAlign w:val="bottom"/>
          </w:tcPr>
          <w:p w14:paraId="240F0B71" w14:textId="2A05003D" w:rsidR="00BB461D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</w:t>
            </w:r>
            <w:r w:rsidR="008A7A75">
              <w:rPr>
                <w:rFonts w:asciiTheme="majorBidi" w:hAnsiTheme="majorBidi" w:cstheme="majorBidi"/>
                <w:sz w:val="30"/>
                <w:szCs w:val="30"/>
              </w:rPr>
              <w:t>47</w:t>
            </w:r>
          </w:p>
        </w:tc>
        <w:tc>
          <w:tcPr>
            <w:tcW w:w="263" w:type="dxa"/>
            <w:vAlign w:val="bottom"/>
          </w:tcPr>
          <w:p w14:paraId="7036B7A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vAlign w:val="bottom"/>
          </w:tcPr>
          <w:p w14:paraId="7E2F838F" w14:textId="7BE515F7" w:rsidR="00BB461D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</w:t>
            </w:r>
            <w:r w:rsidR="008A7A75">
              <w:rPr>
                <w:rFonts w:asciiTheme="majorBidi" w:hAnsiTheme="majorBidi" w:cstheme="majorBidi"/>
                <w:sz w:val="30"/>
                <w:szCs w:val="30"/>
              </w:rPr>
              <w:t>47</w:t>
            </w:r>
          </w:p>
        </w:tc>
      </w:tr>
      <w:tr w:rsidR="00A8593F" w:rsidRPr="006375B5" w14:paraId="5007172A" w14:textId="77777777" w:rsidTr="007B4C86">
        <w:tc>
          <w:tcPr>
            <w:tcW w:w="2975" w:type="dxa"/>
          </w:tcPr>
          <w:p w14:paraId="78A826FF" w14:textId="77777777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65ECF69A" w14:textId="3A00EB61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32,394</w:t>
            </w:r>
          </w:p>
        </w:tc>
        <w:tc>
          <w:tcPr>
            <w:tcW w:w="272" w:type="dxa"/>
          </w:tcPr>
          <w:p w14:paraId="4EBD566C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50A95D54" w14:textId="5C2B3016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6,895</w:t>
            </w:r>
          </w:p>
        </w:tc>
        <w:tc>
          <w:tcPr>
            <w:tcW w:w="272" w:type="dxa"/>
          </w:tcPr>
          <w:p w14:paraId="0C6E2F2B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A143B51" w14:textId="32362000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24,650</w:t>
            </w:r>
          </w:p>
        </w:tc>
        <w:tc>
          <w:tcPr>
            <w:tcW w:w="241" w:type="dxa"/>
          </w:tcPr>
          <w:p w14:paraId="7534833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7A99D6DF" w14:textId="650AD68E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1,030</w:t>
            </w:r>
          </w:p>
        </w:tc>
        <w:tc>
          <w:tcPr>
            <w:tcW w:w="263" w:type="dxa"/>
          </w:tcPr>
          <w:p w14:paraId="7AD534C0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6055A0CF" w14:textId="21746566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32,575</w:t>
            </w:r>
          </w:p>
        </w:tc>
      </w:tr>
      <w:tr w:rsidR="00A8593F" w:rsidRPr="006375B5" w14:paraId="4BB83670" w14:textId="77777777" w:rsidTr="007B4C86">
        <w:tc>
          <w:tcPr>
            <w:tcW w:w="2975" w:type="dxa"/>
          </w:tcPr>
          <w:p w14:paraId="3B108AAA" w14:textId="77777777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04A45E86" w14:textId="54FD7B06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3,547</w:t>
            </w:r>
          </w:p>
        </w:tc>
        <w:tc>
          <w:tcPr>
            <w:tcW w:w="272" w:type="dxa"/>
          </w:tcPr>
          <w:p w14:paraId="30CAE816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733670AD" w14:textId="22FE67D9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326</w:t>
            </w:r>
          </w:p>
        </w:tc>
        <w:tc>
          <w:tcPr>
            <w:tcW w:w="272" w:type="dxa"/>
          </w:tcPr>
          <w:p w14:paraId="0A8D9124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405C1F4" w14:textId="7129FBCB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849</w:t>
            </w:r>
          </w:p>
        </w:tc>
        <w:tc>
          <w:tcPr>
            <w:tcW w:w="241" w:type="dxa"/>
          </w:tcPr>
          <w:p w14:paraId="1BEEB078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2EF4A4C4" w14:textId="4FFA95FB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6,642</w:t>
            </w:r>
          </w:p>
        </w:tc>
        <w:tc>
          <w:tcPr>
            <w:tcW w:w="263" w:type="dxa"/>
          </w:tcPr>
          <w:p w14:paraId="7A61BD6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12AB2BB3" w14:textId="365DAD76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7,817</w:t>
            </w:r>
          </w:p>
        </w:tc>
      </w:tr>
      <w:tr w:rsidR="00A8593F" w:rsidRPr="006375B5" w14:paraId="6F983466" w14:textId="77777777" w:rsidTr="007B4C86">
        <w:tc>
          <w:tcPr>
            <w:tcW w:w="2975" w:type="dxa"/>
          </w:tcPr>
          <w:p w14:paraId="750D3A4E" w14:textId="17E71A05" w:rsidR="00A8593F" w:rsidRPr="006375B5" w:rsidRDefault="00104F47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782B774" w14:textId="5D6F94D3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50,0</w:t>
            </w:r>
            <w:r w:rsidR="00FA163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</w:t>
            </w:r>
          </w:p>
        </w:tc>
        <w:tc>
          <w:tcPr>
            <w:tcW w:w="272" w:type="dxa"/>
          </w:tcPr>
          <w:p w14:paraId="0CC48D06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B62D547" w14:textId="6C507F13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14,448</w:t>
            </w:r>
          </w:p>
        </w:tc>
        <w:tc>
          <w:tcPr>
            <w:tcW w:w="272" w:type="dxa"/>
          </w:tcPr>
          <w:p w14:paraId="499CE42D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2EA7508" w14:textId="16CA7DFA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31,793</w:t>
            </w:r>
          </w:p>
        </w:tc>
        <w:tc>
          <w:tcPr>
            <w:tcW w:w="241" w:type="dxa"/>
          </w:tcPr>
          <w:p w14:paraId="17986FDA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07BDA9" w14:textId="38CE1EA7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9,8</w:t>
            </w:r>
            <w:r w:rsidR="008A7A7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</w:t>
            </w:r>
          </w:p>
        </w:tc>
        <w:tc>
          <w:tcPr>
            <w:tcW w:w="263" w:type="dxa"/>
          </w:tcPr>
          <w:p w14:paraId="1A03D077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61376E" w14:textId="051EE3D2" w:rsidR="00A8593F" w:rsidRPr="006375B5" w:rsidRDefault="003D694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56,</w:t>
            </w:r>
            <w:r w:rsidR="008A7A7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085</w:t>
            </w:r>
          </w:p>
        </w:tc>
      </w:tr>
    </w:tbl>
    <w:p w14:paraId="7D7B6F99" w14:textId="77777777" w:rsidR="004474D7" w:rsidRPr="00616615" w:rsidRDefault="004474D7">
      <w:pPr>
        <w:rPr>
          <w:rFonts w:ascii="Angsana New" w:hAnsi="Angsana New"/>
          <w:sz w:val="30"/>
          <w:szCs w:val="30"/>
        </w:rPr>
      </w:pPr>
    </w:p>
    <w:tbl>
      <w:tblPr>
        <w:tblStyle w:val="TableGrid"/>
        <w:tblW w:w="9410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4474D7" w:rsidRPr="006375B5" w14:paraId="3E6E3800" w14:textId="77777777" w:rsidTr="007B4C86">
        <w:tc>
          <w:tcPr>
            <w:tcW w:w="2975" w:type="dxa"/>
            <w:vAlign w:val="bottom"/>
          </w:tcPr>
          <w:p w14:paraId="625C099C" w14:textId="77777777" w:rsidR="004474D7" w:rsidRPr="006375B5" w:rsidRDefault="004474D7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7FE9910A" w14:textId="0927F9FF" w:rsidR="004474D7" w:rsidRPr="006375B5" w:rsidRDefault="004474D7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A8593F" w:rsidRPr="006375B5" w14:paraId="187AFB68" w14:textId="77777777" w:rsidTr="007B4C86">
        <w:tc>
          <w:tcPr>
            <w:tcW w:w="2975" w:type="dxa"/>
          </w:tcPr>
          <w:p w14:paraId="54F85131" w14:textId="77777777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54FACE0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6CA7F2AD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0215C6DF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6375B5" w14:paraId="4CD9897B" w14:textId="77777777" w:rsidTr="007B4C86">
        <w:tc>
          <w:tcPr>
            <w:tcW w:w="2975" w:type="dxa"/>
            <w:vAlign w:val="bottom"/>
            <w:hideMark/>
          </w:tcPr>
          <w:p w14:paraId="410B8692" w14:textId="08C49272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210D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990" w:type="dxa"/>
            <w:vAlign w:val="bottom"/>
            <w:hideMark/>
          </w:tcPr>
          <w:p w14:paraId="72366BF3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2CD82C1C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7C20F81F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17DBC82E" w14:textId="0C87BE59" w:rsidR="00A8593F" w:rsidRPr="006375B5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59B5D8E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1461106B" w14:textId="4315ACFE" w:rsidR="00A8593F" w:rsidRPr="006375B5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6ABF87B3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50C5CC05" w14:textId="0C156F28" w:rsidR="00A8593F" w:rsidRPr="006375B5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4F30CE88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1E7014C5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6375B5" w14:paraId="77AA4679" w14:textId="77777777" w:rsidTr="007B4C86">
        <w:tc>
          <w:tcPr>
            <w:tcW w:w="2975" w:type="dxa"/>
          </w:tcPr>
          <w:p w14:paraId="507C0B33" w14:textId="77777777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41C6835C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B4F6E" w:rsidRPr="006375B5" w14:paraId="0FB2626C" w14:textId="77777777" w:rsidTr="007B4C86">
        <w:tc>
          <w:tcPr>
            <w:tcW w:w="2975" w:type="dxa"/>
          </w:tcPr>
          <w:p w14:paraId="51D8B879" w14:textId="15D1F1B6" w:rsidR="008B4F6E" w:rsidRPr="006375B5" w:rsidRDefault="008B4F6E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0229E02A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1B895572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7E9FB401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4FC9870B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014E946E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3EA0F4DC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3FDE7EE7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55B74732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73333CDA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6375B5" w14:paraId="41D6E8A8" w14:textId="77777777" w:rsidTr="007B4C86">
        <w:tc>
          <w:tcPr>
            <w:tcW w:w="2975" w:type="dxa"/>
            <w:vAlign w:val="bottom"/>
            <w:hideMark/>
          </w:tcPr>
          <w:p w14:paraId="3B52F198" w14:textId="77777777" w:rsidR="00A8593F" w:rsidRPr="006375B5" w:rsidRDefault="00A8593F" w:rsidP="00D577D9">
            <w:pPr>
              <w:tabs>
                <w:tab w:val="left" w:pos="162"/>
              </w:tabs>
              <w:spacing w:line="240" w:lineRule="auto"/>
              <w:ind w:left="261" w:right="-88" w:hanging="26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780B2F1B" w14:textId="4D1B4732" w:rsidR="00837C2C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3,130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01B054F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07A79420" w14:textId="45521E34" w:rsidR="00837C2C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3,213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42EA3CBB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2F28B91C" w14:textId="7A5D8555" w:rsidR="00837C2C" w:rsidRPr="006375B5" w:rsidRDefault="007E710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48524595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174439E0" w14:textId="70D102EA" w:rsidR="00837C2C" w:rsidRPr="006375B5" w:rsidRDefault="007E710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2F6D0A90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053AF508" w14:textId="29923812" w:rsidR="00837C2C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3,213</w:t>
            </w:r>
          </w:p>
        </w:tc>
      </w:tr>
      <w:tr w:rsidR="00A8593F" w:rsidRPr="006375B5" w14:paraId="2E61B049" w14:textId="77777777" w:rsidTr="007B4C86">
        <w:tc>
          <w:tcPr>
            <w:tcW w:w="2975" w:type="dxa"/>
            <w:vAlign w:val="bottom"/>
            <w:hideMark/>
          </w:tcPr>
          <w:p w14:paraId="6CA84A13" w14:textId="77777777" w:rsidR="00A8593F" w:rsidRPr="006375B5" w:rsidRDefault="00A8593F" w:rsidP="00D577D9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0F2E9AF7" w14:textId="1C203D01" w:rsidR="00837C2C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09FBA41D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15D3B0B9" w14:textId="1AF78E36" w:rsidR="00F453DC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752F67EB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36B2A3D9" w14:textId="2617607F" w:rsidR="00F453DC" w:rsidRPr="006375B5" w:rsidRDefault="007E710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E4490DF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2776C16F" w14:textId="69DDA86C" w:rsidR="00F453DC" w:rsidRPr="006375B5" w:rsidRDefault="007E710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11E79412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7C283AB8" w14:textId="64E25F72" w:rsidR="00F453DC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</w:t>
            </w:r>
          </w:p>
        </w:tc>
      </w:tr>
      <w:tr w:rsidR="009C419F" w:rsidRPr="006375B5" w14:paraId="4A4E1FB4" w14:textId="77777777" w:rsidTr="007B4C86">
        <w:tc>
          <w:tcPr>
            <w:tcW w:w="2975" w:type="dxa"/>
            <w:vAlign w:val="bottom"/>
          </w:tcPr>
          <w:p w14:paraId="7A46359B" w14:textId="77777777" w:rsidR="009C419F" w:rsidRPr="006375B5" w:rsidRDefault="009C419F" w:rsidP="009C419F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17BEE381" w14:textId="341B2264" w:rsidR="009C419F" w:rsidRPr="006375B5" w:rsidRDefault="009C419F" w:rsidP="009C419F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 xml:space="preserve">    </w:t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112A9C0A" w14:textId="64826DA9" w:rsidR="009C419F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2AB0ECBF" w14:textId="77777777" w:rsidR="009C419F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60772F4E" w14:textId="1BD1025B" w:rsidR="009C419F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407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575EADF5" w14:textId="77777777" w:rsidR="009C419F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66447C0C" w14:textId="60589997" w:rsidR="009C419F" w:rsidRDefault="007E710F" w:rsidP="00016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6C57D5B6" w14:textId="77777777" w:rsidR="009C419F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00AEA2E7" w14:textId="42091DA2" w:rsidR="009C419F" w:rsidRDefault="007E710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46AC2E17" w14:textId="77777777" w:rsidR="009C419F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56710EB5" w14:textId="2036DC61" w:rsidR="009C419F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607</w:t>
            </w:r>
          </w:p>
        </w:tc>
      </w:tr>
      <w:tr w:rsidR="00A8593F" w:rsidRPr="006375B5" w14:paraId="0A7D2344" w14:textId="77777777" w:rsidTr="007B4C86">
        <w:tc>
          <w:tcPr>
            <w:tcW w:w="2975" w:type="dxa"/>
          </w:tcPr>
          <w:p w14:paraId="020D6EE1" w14:textId="77777777" w:rsidR="00A8593F" w:rsidRPr="006375B5" w:rsidRDefault="00A8593F" w:rsidP="00D577D9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8634F9B" w14:textId="0D855CCA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30,895</w:t>
            </w:r>
          </w:p>
        </w:tc>
        <w:tc>
          <w:tcPr>
            <w:tcW w:w="272" w:type="dxa"/>
            <w:shd w:val="clear" w:color="auto" w:fill="auto"/>
          </w:tcPr>
          <w:p w14:paraId="74F1CB0B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B075EC0" w14:textId="543EF8BB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6,860</w:t>
            </w:r>
          </w:p>
        </w:tc>
        <w:tc>
          <w:tcPr>
            <w:tcW w:w="272" w:type="dxa"/>
            <w:shd w:val="clear" w:color="auto" w:fill="auto"/>
          </w:tcPr>
          <w:p w14:paraId="64CAF265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8C1F644" w14:textId="7B2211AF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23,150</w:t>
            </w:r>
          </w:p>
        </w:tc>
        <w:tc>
          <w:tcPr>
            <w:tcW w:w="241" w:type="dxa"/>
            <w:shd w:val="clear" w:color="auto" w:fill="auto"/>
          </w:tcPr>
          <w:p w14:paraId="241165EC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A7FD2B2" w14:textId="49882AEF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1,030</w:t>
            </w:r>
          </w:p>
        </w:tc>
        <w:tc>
          <w:tcPr>
            <w:tcW w:w="263" w:type="dxa"/>
            <w:shd w:val="clear" w:color="auto" w:fill="auto"/>
          </w:tcPr>
          <w:p w14:paraId="24C2C6D7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F52E737" w14:textId="79262C5F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31,040</w:t>
            </w:r>
          </w:p>
        </w:tc>
      </w:tr>
      <w:tr w:rsidR="00A8593F" w:rsidRPr="006375B5" w14:paraId="638076B8" w14:textId="77777777" w:rsidTr="007B4C86">
        <w:tc>
          <w:tcPr>
            <w:tcW w:w="2975" w:type="dxa"/>
          </w:tcPr>
          <w:p w14:paraId="7DBEABF6" w14:textId="77777777" w:rsidR="00A8593F" w:rsidRPr="006375B5" w:rsidRDefault="00A8593F" w:rsidP="00D577D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6D7E86B" w14:textId="0039C32E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171</w:t>
            </w:r>
          </w:p>
        </w:tc>
        <w:tc>
          <w:tcPr>
            <w:tcW w:w="272" w:type="dxa"/>
            <w:shd w:val="clear" w:color="auto" w:fill="auto"/>
          </w:tcPr>
          <w:p w14:paraId="73FC01A6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5D820A9" w14:textId="20C59217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2" w:type="dxa"/>
            <w:shd w:val="clear" w:color="auto" w:fill="auto"/>
          </w:tcPr>
          <w:p w14:paraId="6F69C7D6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82451C8" w14:textId="5FA7BF8D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80</w:t>
            </w:r>
          </w:p>
        </w:tc>
        <w:tc>
          <w:tcPr>
            <w:tcW w:w="241" w:type="dxa"/>
            <w:shd w:val="clear" w:color="auto" w:fill="auto"/>
          </w:tcPr>
          <w:p w14:paraId="34623502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6984EEA" w14:textId="349789F7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175</w:t>
            </w:r>
          </w:p>
        </w:tc>
        <w:tc>
          <w:tcPr>
            <w:tcW w:w="263" w:type="dxa"/>
            <w:shd w:val="clear" w:color="auto" w:fill="auto"/>
          </w:tcPr>
          <w:p w14:paraId="0C1841E6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9A4D4B2" w14:textId="7763F6D2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293</w:t>
            </w:r>
          </w:p>
        </w:tc>
      </w:tr>
      <w:tr w:rsidR="00A8593F" w:rsidRPr="006375B5" w14:paraId="17007BED" w14:textId="77777777" w:rsidTr="007B4C86">
        <w:tc>
          <w:tcPr>
            <w:tcW w:w="2975" w:type="dxa"/>
          </w:tcPr>
          <w:p w14:paraId="52576AAD" w14:textId="39026547" w:rsidR="00A8593F" w:rsidRPr="006375B5" w:rsidRDefault="00104F47" w:rsidP="00D577D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EA45605" w14:textId="34677707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34,850</w:t>
            </w:r>
          </w:p>
        </w:tc>
        <w:tc>
          <w:tcPr>
            <w:tcW w:w="272" w:type="dxa"/>
            <w:shd w:val="clear" w:color="auto" w:fill="auto"/>
          </w:tcPr>
          <w:p w14:paraId="01850298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6C12F99" w14:textId="258A52CB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10,572</w:t>
            </w:r>
          </w:p>
        </w:tc>
        <w:tc>
          <w:tcPr>
            <w:tcW w:w="272" w:type="dxa"/>
            <w:shd w:val="clear" w:color="auto" w:fill="auto"/>
          </w:tcPr>
          <w:p w14:paraId="1C4BEB22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7884188" w14:textId="7F6CEAF5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23,430</w:t>
            </w:r>
          </w:p>
        </w:tc>
        <w:tc>
          <w:tcPr>
            <w:tcW w:w="241" w:type="dxa"/>
            <w:shd w:val="clear" w:color="auto" w:fill="auto"/>
          </w:tcPr>
          <w:p w14:paraId="3146D181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04E00634" w14:textId="2BC2BFBB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1,205</w:t>
            </w:r>
          </w:p>
        </w:tc>
        <w:tc>
          <w:tcPr>
            <w:tcW w:w="263" w:type="dxa"/>
            <w:shd w:val="clear" w:color="auto" w:fill="auto"/>
          </w:tcPr>
          <w:p w14:paraId="215A9F2E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C997A95" w14:textId="17D11787" w:rsidR="00A8593F" w:rsidRPr="006375B5" w:rsidRDefault="007E710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35,207</w:t>
            </w:r>
          </w:p>
        </w:tc>
      </w:tr>
    </w:tbl>
    <w:p w14:paraId="602846B7" w14:textId="25783FB8" w:rsidR="00D577D9" w:rsidRDefault="00D577D9" w:rsidP="00D577D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4"/>
          <w:szCs w:val="24"/>
        </w:rPr>
      </w:pPr>
    </w:p>
    <w:p w14:paraId="11314173" w14:textId="77777777" w:rsidR="00EE1722" w:rsidRDefault="00EE1722" w:rsidP="00D577D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4"/>
          <w:szCs w:val="24"/>
        </w:rPr>
      </w:pPr>
    </w:p>
    <w:tbl>
      <w:tblPr>
        <w:tblStyle w:val="TableGrid"/>
        <w:tblW w:w="9410" w:type="dxa"/>
        <w:tblInd w:w="4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D577D9" w:rsidRPr="006375B5" w14:paraId="0E20778E" w14:textId="77777777" w:rsidTr="00D577D9">
        <w:tc>
          <w:tcPr>
            <w:tcW w:w="2975" w:type="dxa"/>
            <w:vAlign w:val="bottom"/>
          </w:tcPr>
          <w:p w14:paraId="042DD5D1" w14:textId="77777777" w:rsidR="00D577D9" w:rsidRPr="006375B5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6D707409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D577D9" w:rsidRPr="006375B5" w14:paraId="7744546A" w14:textId="77777777" w:rsidTr="00D577D9">
        <w:tc>
          <w:tcPr>
            <w:tcW w:w="2975" w:type="dxa"/>
          </w:tcPr>
          <w:p w14:paraId="0E9746D9" w14:textId="77777777" w:rsidR="00D577D9" w:rsidRPr="006375B5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C85B884" w14:textId="77777777" w:rsidR="00D577D9" w:rsidRPr="006375B5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110476F3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7353F754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D577D9" w:rsidRPr="006375B5" w14:paraId="48C4F006" w14:textId="77777777" w:rsidTr="00D577D9">
        <w:tc>
          <w:tcPr>
            <w:tcW w:w="2975" w:type="dxa"/>
            <w:vAlign w:val="bottom"/>
            <w:hideMark/>
          </w:tcPr>
          <w:p w14:paraId="13674CF0" w14:textId="6048FA60" w:rsidR="00D577D9" w:rsidRPr="006375B5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0222D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990" w:type="dxa"/>
            <w:vAlign w:val="bottom"/>
            <w:hideMark/>
          </w:tcPr>
          <w:p w14:paraId="7CFF5259" w14:textId="77777777" w:rsidR="00D577D9" w:rsidRPr="006375B5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6A072541" w14:textId="77777777" w:rsidR="00D577D9" w:rsidRPr="006375B5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2F2D1172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6F030C4A" w14:textId="2580BA9C" w:rsidR="00D577D9" w:rsidRPr="006375B5" w:rsidRDefault="00D577D9" w:rsidP="00384178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2FB76D4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640A9E45" w14:textId="3CF6154E" w:rsidR="00D577D9" w:rsidRPr="006375B5" w:rsidRDefault="00D577D9" w:rsidP="00384178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0666B58E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2D4FBF0F" w14:textId="4AE6C967" w:rsidR="00D577D9" w:rsidRPr="006375B5" w:rsidRDefault="00D577D9" w:rsidP="00384178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67617E4F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22379111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D577D9" w:rsidRPr="006375B5" w14:paraId="10F76BFD" w14:textId="77777777" w:rsidTr="00D577D9">
        <w:tc>
          <w:tcPr>
            <w:tcW w:w="2975" w:type="dxa"/>
          </w:tcPr>
          <w:p w14:paraId="4638EE85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11234414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577D9" w:rsidRPr="006375B5" w14:paraId="70A90946" w14:textId="77777777" w:rsidTr="00D577D9">
        <w:tc>
          <w:tcPr>
            <w:tcW w:w="2975" w:type="dxa"/>
          </w:tcPr>
          <w:p w14:paraId="7EF68FA4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53F17266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70BE9B94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5B636584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0F3A5066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4B2B0B8E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4D6730C2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0AC66B14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7906A79E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0F5951EF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1210DD" w:rsidRPr="006375B5" w14:paraId="7DE67F65" w14:textId="77777777" w:rsidTr="00D577D9">
        <w:tc>
          <w:tcPr>
            <w:tcW w:w="2975" w:type="dxa"/>
            <w:vAlign w:val="bottom"/>
            <w:hideMark/>
          </w:tcPr>
          <w:p w14:paraId="1FD5BF43" w14:textId="2D177527" w:rsidR="001210DD" w:rsidRPr="006375B5" w:rsidRDefault="001210DD" w:rsidP="001210DD">
            <w:pPr>
              <w:tabs>
                <w:tab w:val="left" w:pos="162"/>
              </w:tabs>
              <w:spacing w:line="340" w:lineRule="exact"/>
              <w:ind w:left="171" w:right="-88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23DF1ABC" w14:textId="36529BFA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3,810</w:t>
            </w:r>
          </w:p>
        </w:tc>
        <w:tc>
          <w:tcPr>
            <w:tcW w:w="272" w:type="dxa"/>
            <w:vAlign w:val="bottom"/>
          </w:tcPr>
          <w:p w14:paraId="4111536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109408EF" w14:textId="38AF9513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3,862</w:t>
            </w:r>
          </w:p>
        </w:tc>
        <w:tc>
          <w:tcPr>
            <w:tcW w:w="272" w:type="dxa"/>
            <w:vAlign w:val="bottom"/>
          </w:tcPr>
          <w:p w14:paraId="1A2768E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5CFD140" w14:textId="0E885B5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709B67F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76C001A6" w14:textId="4208ED05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vAlign w:val="bottom"/>
          </w:tcPr>
          <w:p w14:paraId="3F0C248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5C45D418" w14:textId="37E15C08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7FEC">
              <w:rPr>
                <w:rFonts w:asciiTheme="majorBidi" w:hAnsiTheme="majorBidi" w:cstheme="majorBidi"/>
                <w:sz w:val="30"/>
                <w:szCs w:val="30"/>
              </w:rPr>
              <w:t>3,862</w:t>
            </w:r>
          </w:p>
        </w:tc>
      </w:tr>
      <w:tr w:rsidR="001210DD" w:rsidRPr="006375B5" w14:paraId="411A0CA4" w14:textId="77777777" w:rsidTr="00D577D9">
        <w:tc>
          <w:tcPr>
            <w:tcW w:w="2975" w:type="dxa"/>
            <w:vAlign w:val="bottom"/>
            <w:hideMark/>
          </w:tcPr>
          <w:p w14:paraId="66CFACC0" w14:textId="77777777" w:rsidR="001210DD" w:rsidRPr="006375B5" w:rsidRDefault="001210DD" w:rsidP="001210DD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6975053F" w14:textId="48233404" w:rsidR="001210DD" w:rsidRPr="006375B5" w:rsidRDefault="001210DD" w:rsidP="001210DD">
            <w:pPr>
              <w:spacing w:line="240" w:lineRule="auto"/>
              <w:ind w:left="171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32B1E7FD" w14:textId="5B1789CA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10,961</w:t>
            </w:r>
          </w:p>
        </w:tc>
        <w:tc>
          <w:tcPr>
            <w:tcW w:w="272" w:type="dxa"/>
            <w:vAlign w:val="bottom"/>
          </w:tcPr>
          <w:p w14:paraId="6E1D925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1427BD24" w14:textId="7C49D84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2,147</w:t>
            </w:r>
          </w:p>
        </w:tc>
        <w:tc>
          <w:tcPr>
            <w:tcW w:w="272" w:type="dxa"/>
            <w:vAlign w:val="bottom"/>
          </w:tcPr>
          <w:p w14:paraId="538FC872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3D9694E" w14:textId="238B1C59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7,937</w:t>
            </w:r>
          </w:p>
        </w:tc>
        <w:tc>
          <w:tcPr>
            <w:tcW w:w="241" w:type="dxa"/>
            <w:vAlign w:val="bottom"/>
          </w:tcPr>
          <w:p w14:paraId="26A9C60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6CDA78DB" w14:textId="5232287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1,628</w:t>
            </w:r>
          </w:p>
        </w:tc>
        <w:tc>
          <w:tcPr>
            <w:tcW w:w="263" w:type="dxa"/>
            <w:vAlign w:val="bottom"/>
          </w:tcPr>
          <w:p w14:paraId="145B5D5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0486C401" w14:textId="044548C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11,712</w:t>
            </w:r>
          </w:p>
        </w:tc>
      </w:tr>
      <w:tr w:rsidR="001210DD" w:rsidRPr="006375B5" w14:paraId="320D435A" w14:textId="77777777" w:rsidTr="00D577D9">
        <w:trPr>
          <w:trHeight w:val="119"/>
        </w:trPr>
        <w:tc>
          <w:tcPr>
            <w:tcW w:w="2975" w:type="dxa"/>
            <w:vAlign w:val="bottom"/>
            <w:hideMark/>
          </w:tcPr>
          <w:p w14:paraId="1F63C4D9" w14:textId="003BE383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</w:tc>
        <w:tc>
          <w:tcPr>
            <w:tcW w:w="990" w:type="dxa"/>
            <w:vAlign w:val="bottom"/>
          </w:tcPr>
          <w:p w14:paraId="5183876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3DEF758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267DA65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3D627A8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06040FC6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64DDDA45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2E0B83E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3" w:type="dxa"/>
            <w:vAlign w:val="bottom"/>
          </w:tcPr>
          <w:p w14:paraId="0ACEF70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40E87CE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10DD" w:rsidRPr="006375B5" w14:paraId="69297DCF" w14:textId="77777777" w:rsidTr="00D577D9">
        <w:tc>
          <w:tcPr>
            <w:tcW w:w="2975" w:type="dxa"/>
            <w:vAlign w:val="bottom"/>
            <w:hideMark/>
          </w:tcPr>
          <w:p w14:paraId="6BFBE49E" w14:textId="0502BA1D" w:rsidR="001210DD" w:rsidRPr="006375B5" w:rsidRDefault="001210DD" w:rsidP="001210DD">
            <w:pPr>
              <w:spacing w:line="240" w:lineRule="auto"/>
              <w:ind w:left="171" w:right="-24" w:hanging="17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กิจการที่เกี่ยวข้องกัน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35618AD" w14:textId="2E0F0EB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585</w:t>
            </w:r>
          </w:p>
        </w:tc>
        <w:tc>
          <w:tcPr>
            <w:tcW w:w="272" w:type="dxa"/>
            <w:vAlign w:val="bottom"/>
          </w:tcPr>
          <w:p w14:paraId="58FD8F3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vAlign w:val="bottom"/>
          </w:tcPr>
          <w:p w14:paraId="037E5EE7" w14:textId="4037A1C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  <w:vAlign w:val="bottom"/>
          </w:tcPr>
          <w:p w14:paraId="220B71D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vAlign w:val="bottom"/>
          </w:tcPr>
          <w:p w14:paraId="34FB4044" w14:textId="6CD58150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25DD4992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vAlign w:val="bottom"/>
          </w:tcPr>
          <w:p w14:paraId="2BBE526F" w14:textId="794DCED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1,065</w:t>
            </w:r>
          </w:p>
        </w:tc>
        <w:tc>
          <w:tcPr>
            <w:tcW w:w="263" w:type="dxa"/>
            <w:vAlign w:val="bottom"/>
          </w:tcPr>
          <w:p w14:paraId="3F6D35A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vAlign w:val="bottom"/>
          </w:tcPr>
          <w:p w14:paraId="3640A5E8" w14:textId="013F1F9C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1,065</w:t>
            </w:r>
          </w:p>
        </w:tc>
      </w:tr>
      <w:tr w:rsidR="001210DD" w:rsidRPr="006375B5" w14:paraId="43340F6E" w14:textId="77777777" w:rsidTr="00D577D9">
        <w:tc>
          <w:tcPr>
            <w:tcW w:w="2975" w:type="dxa"/>
          </w:tcPr>
          <w:p w14:paraId="77CC67CE" w14:textId="060E5033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77B74278" w14:textId="78D93F8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34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,483</w:t>
            </w:r>
          </w:p>
        </w:tc>
        <w:tc>
          <w:tcPr>
            <w:tcW w:w="272" w:type="dxa"/>
          </w:tcPr>
          <w:p w14:paraId="4C7DE08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141B0996" w14:textId="183D0C40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12,594</w:t>
            </w:r>
          </w:p>
        </w:tc>
        <w:tc>
          <w:tcPr>
            <w:tcW w:w="272" w:type="dxa"/>
          </w:tcPr>
          <w:p w14:paraId="6C4B8CF7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296BD8E4" w14:textId="505E0FDA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20,709</w:t>
            </w:r>
          </w:p>
        </w:tc>
        <w:tc>
          <w:tcPr>
            <w:tcW w:w="241" w:type="dxa"/>
          </w:tcPr>
          <w:p w14:paraId="296C71B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4053D0AD" w14:textId="7972F53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3,019</w:t>
            </w:r>
          </w:p>
        </w:tc>
        <w:tc>
          <w:tcPr>
            <w:tcW w:w="263" w:type="dxa"/>
          </w:tcPr>
          <w:p w14:paraId="6A794A19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4A1C8556" w14:textId="32D75158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36,322</w:t>
            </w:r>
          </w:p>
        </w:tc>
      </w:tr>
      <w:tr w:rsidR="001210DD" w:rsidRPr="006375B5" w14:paraId="0259531A" w14:textId="77777777" w:rsidTr="00D577D9">
        <w:tc>
          <w:tcPr>
            <w:tcW w:w="2975" w:type="dxa"/>
          </w:tcPr>
          <w:p w14:paraId="3F40CAF9" w14:textId="224E4F50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33B78E65" w14:textId="5027BE5D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3,622</w:t>
            </w:r>
          </w:p>
        </w:tc>
        <w:tc>
          <w:tcPr>
            <w:tcW w:w="272" w:type="dxa"/>
          </w:tcPr>
          <w:p w14:paraId="23DE8DA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2BED657C" w14:textId="7461339E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307</w:t>
            </w:r>
          </w:p>
        </w:tc>
        <w:tc>
          <w:tcPr>
            <w:tcW w:w="272" w:type="dxa"/>
          </w:tcPr>
          <w:p w14:paraId="4D5B1EC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3BB7FB14" w14:textId="14FDD915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909</w:t>
            </w:r>
          </w:p>
        </w:tc>
        <w:tc>
          <w:tcPr>
            <w:tcW w:w="241" w:type="dxa"/>
          </w:tcPr>
          <w:p w14:paraId="1C27F8B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447E7FFE" w14:textId="17EB9832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6,751</w:t>
            </w:r>
          </w:p>
        </w:tc>
        <w:tc>
          <w:tcPr>
            <w:tcW w:w="263" w:type="dxa"/>
          </w:tcPr>
          <w:p w14:paraId="44010D7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776F428F" w14:textId="11CDD4EA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7,967</w:t>
            </w:r>
          </w:p>
        </w:tc>
      </w:tr>
      <w:tr w:rsidR="001210DD" w:rsidRPr="006375B5" w14:paraId="5CA0638A" w14:textId="77777777" w:rsidTr="00D577D9">
        <w:tc>
          <w:tcPr>
            <w:tcW w:w="2975" w:type="dxa"/>
          </w:tcPr>
          <w:p w14:paraId="37D5B655" w14:textId="30351D43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CC0A2F7" w14:textId="08655166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53,461</w:t>
            </w:r>
          </w:p>
        </w:tc>
        <w:tc>
          <w:tcPr>
            <w:tcW w:w="272" w:type="dxa"/>
          </w:tcPr>
          <w:p w14:paraId="25389E2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18B98E" w14:textId="706EF3A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18,910</w:t>
            </w:r>
          </w:p>
        </w:tc>
        <w:tc>
          <w:tcPr>
            <w:tcW w:w="272" w:type="dxa"/>
          </w:tcPr>
          <w:p w14:paraId="37933F9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FAACB7" w14:textId="324C927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29,555</w:t>
            </w:r>
          </w:p>
        </w:tc>
        <w:tc>
          <w:tcPr>
            <w:tcW w:w="241" w:type="dxa"/>
          </w:tcPr>
          <w:p w14:paraId="79C0B8C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7E85E2" w14:textId="6296E55C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12,463</w:t>
            </w:r>
          </w:p>
        </w:tc>
        <w:tc>
          <w:tcPr>
            <w:tcW w:w="263" w:type="dxa"/>
          </w:tcPr>
          <w:p w14:paraId="1DE3213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D7E2D66" w14:textId="134FD6B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60,928</w:t>
            </w:r>
          </w:p>
        </w:tc>
      </w:tr>
      <w:tr w:rsidR="001210DD" w:rsidRPr="006375B5" w14:paraId="2FF7BD2D" w14:textId="77777777" w:rsidTr="00D577D9">
        <w:tc>
          <w:tcPr>
            <w:tcW w:w="2975" w:type="dxa"/>
            <w:vAlign w:val="bottom"/>
          </w:tcPr>
          <w:p w14:paraId="10179BE6" w14:textId="77777777" w:rsidR="001210DD" w:rsidRPr="006375B5" w:rsidRDefault="001210DD" w:rsidP="001210DD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74C47635" w14:textId="7CE82783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1210DD" w:rsidRPr="006375B5" w14:paraId="079F72F2" w14:textId="77777777" w:rsidTr="00D577D9">
        <w:tc>
          <w:tcPr>
            <w:tcW w:w="2975" w:type="dxa"/>
            <w:vAlign w:val="bottom"/>
          </w:tcPr>
          <w:p w14:paraId="311B7C52" w14:textId="77777777" w:rsidR="001210DD" w:rsidRPr="006375B5" w:rsidRDefault="001210DD" w:rsidP="001210DD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067D151B" w14:textId="7140C42D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1210DD" w:rsidRPr="006375B5" w14:paraId="7DD00284" w14:textId="77777777" w:rsidTr="00D577D9">
        <w:tc>
          <w:tcPr>
            <w:tcW w:w="2975" w:type="dxa"/>
          </w:tcPr>
          <w:p w14:paraId="4E212CCE" w14:textId="77777777" w:rsidR="001210DD" w:rsidRPr="006375B5" w:rsidRDefault="001210DD" w:rsidP="001210DD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9C0C349" w14:textId="77777777" w:rsidR="001210DD" w:rsidRPr="006375B5" w:rsidRDefault="001210DD" w:rsidP="001210DD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2310A94E" w14:textId="77777777" w:rsidR="001210DD" w:rsidRPr="006375B5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513BCA62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1210DD" w:rsidRPr="006375B5" w14:paraId="734908AD" w14:textId="77777777" w:rsidTr="00D577D9">
        <w:tc>
          <w:tcPr>
            <w:tcW w:w="2975" w:type="dxa"/>
            <w:vAlign w:val="bottom"/>
            <w:hideMark/>
          </w:tcPr>
          <w:p w14:paraId="2FFD77E4" w14:textId="14C4FB26" w:rsidR="001210DD" w:rsidRPr="006375B5" w:rsidRDefault="001210DD" w:rsidP="001210DD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67673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990" w:type="dxa"/>
            <w:vAlign w:val="bottom"/>
            <w:hideMark/>
          </w:tcPr>
          <w:p w14:paraId="29ED3C12" w14:textId="77777777" w:rsidR="001210DD" w:rsidRPr="006375B5" w:rsidRDefault="001210DD" w:rsidP="001210DD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0D265B01" w14:textId="77777777" w:rsidR="001210DD" w:rsidRPr="006375B5" w:rsidRDefault="001210DD" w:rsidP="001210DD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137DEE63" w14:textId="77777777" w:rsidR="001210DD" w:rsidRPr="006375B5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612F0835" w14:textId="2D952AD7" w:rsidR="001210DD" w:rsidRPr="006375B5" w:rsidRDefault="001210DD" w:rsidP="001210DD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45AB497" w14:textId="77777777" w:rsidR="001210DD" w:rsidRPr="006375B5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06CEEECF" w14:textId="7C02C520" w:rsidR="001210DD" w:rsidRPr="006375B5" w:rsidRDefault="001210DD" w:rsidP="001210DD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4BAC2888" w14:textId="77777777" w:rsidR="001210DD" w:rsidRPr="006375B5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269BBF20" w14:textId="799F5FF8" w:rsidR="001210DD" w:rsidRPr="006375B5" w:rsidRDefault="001210DD" w:rsidP="001210DD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400000AC" w14:textId="77777777" w:rsidR="001210DD" w:rsidRPr="006375B5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5B269C5A" w14:textId="77777777" w:rsidR="001210DD" w:rsidRPr="006375B5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1210DD" w:rsidRPr="006375B5" w14:paraId="31F200E7" w14:textId="77777777" w:rsidTr="00D577D9">
        <w:tc>
          <w:tcPr>
            <w:tcW w:w="2975" w:type="dxa"/>
          </w:tcPr>
          <w:p w14:paraId="53DEC8D6" w14:textId="77777777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24CB9A7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210DD" w:rsidRPr="006375B5" w14:paraId="0A5429AC" w14:textId="77777777" w:rsidTr="00D577D9">
        <w:tc>
          <w:tcPr>
            <w:tcW w:w="2975" w:type="dxa"/>
          </w:tcPr>
          <w:p w14:paraId="2C197BCE" w14:textId="77777777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68AF582A" w14:textId="77777777" w:rsidR="001210DD" w:rsidRPr="006375B5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29D6244B" w14:textId="77777777" w:rsidR="001210DD" w:rsidRPr="006375B5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173B0D57" w14:textId="77777777" w:rsidR="001210DD" w:rsidRPr="006375B5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4F7B9001" w14:textId="77777777" w:rsidR="001210DD" w:rsidRPr="006375B5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5250688E" w14:textId="77777777" w:rsidR="001210DD" w:rsidRPr="006375B5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71C7E287" w14:textId="77777777" w:rsidR="001210DD" w:rsidRPr="006375B5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1C4A582C" w14:textId="77777777" w:rsidR="001210DD" w:rsidRPr="006375B5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6B253EAA" w14:textId="77777777" w:rsidR="001210DD" w:rsidRPr="006375B5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0EE1DFD2" w14:textId="77777777" w:rsidR="001210DD" w:rsidRPr="006375B5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1210DD" w:rsidRPr="006375B5" w14:paraId="2579C8B8" w14:textId="77777777" w:rsidTr="00D577D9">
        <w:tc>
          <w:tcPr>
            <w:tcW w:w="2975" w:type="dxa"/>
            <w:vAlign w:val="bottom"/>
            <w:hideMark/>
          </w:tcPr>
          <w:p w14:paraId="59CF6FAB" w14:textId="24EB3E13" w:rsidR="001210DD" w:rsidRPr="006375B5" w:rsidRDefault="001210DD" w:rsidP="001E4DFF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="001E4DFF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29A1F7A4" w14:textId="32B67BCA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3,295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45A6239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5E5BCEE2" w14:textId="2F35B4F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3,341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031C90B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68073A0D" w14:textId="66E586A8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84AF7E2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05556AFC" w14:textId="57B881A5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38F5F906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  <w:hideMark/>
          </w:tcPr>
          <w:p w14:paraId="11488097" w14:textId="62EE2C9E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3,341</w:t>
            </w:r>
          </w:p>
        </w:tc>
      </w:tr>
      <w:tr w:rsidR="001210DD" w:rsidRPr="006375B5" w14:paraId="57DA078D" w14:textId="77777777" w:rsidTr="00D577D9">
        <w:tc>
          <w:tcPr>
            <w:tcW w:w="2975" w:type="dxa"/>
            <w:vAlign w:val="bottom"/>
            <w:hideMark/>
          </w:tcPr>
          <w:p w14:paraId="4C160699" w14:textId="3E56E500" w:rsidR="001210DD" w:rsidRPr="006375B5" w:rsidRDefault="001210DD" w:rsidP="001210DD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E4B39D5" w14:textId="4AC8F23E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417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6F674E5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57D67C9B" w14:textId="5DFEBFA9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417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5A77204C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66FFAC7D" w14:textId="04F0D0B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9892CBF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29E12613" w14:textId="5D85A3E3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3D7E6C2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5152281F" w14:textId="254E57E3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417</w:t>
            </w:r>
          </w:p>
        </w:tc>
      </w:tr>
      <w:tr w:rsidR="001210DD" w:rsidRPr="006375B5" w14:paraId="3FF96762" w14:textId="77777777" w:rsidTr="00462245">
        <w:tc>
          <w:tcPr>
            <w:tcW w:w="2975" w:type="dxa"/>
            <w:vAlign w:val="bottom"/>
          </w:tcPr>
          <w:p w14:paraId="7860878F" w14:textId="77777777" w:rsidR="001210DD" w:rsidRPr="006375B5" w:rsidRDefault="001210DD" w:rsidP="001210DD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62608157" w14:textId="2A3D6F1D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 xml:space="preserve">    </w:t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B4ECDA2" w14:textId="50CAEA0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0933905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1A349D24" w14:textId="43BE7D4C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215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F7D318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30E15AB6" w14:textId="1F103B4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605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5061D627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54616E6F" w14:textId="3EEB41F7" w:rsidR="001210DD" w:rsidRPr="006375B5" w:rsidRDefault="001210DD" w:rsidP="000C3B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38D6711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15BE48BE" w14:textId="78FD367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820</w:t>
            </w:r>
          </w:p>
        </w:tc>
      </w:tr>
      <w:tr w:rsidR="001210DD" w:rsidRPr="006375B5" w14:paraId="487EDC16" w14:textId="77777777" w:rsidTr="00462245">
        <w:tc>
          <w:tcPr>
            <w:tcW w:w="2975" w:type="dxa"/>
          </w:tcPr>
          <w:p w14:paraId="5DFFE395" w14:textId="5A9826D4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CCAA1D2" w14:textId="6D79CFC4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27,985</w:t>
            </w:r>
          </w:p>
        </w:tc>
        <w:tc>
          <w:tcPr>
            <w:tcW w:w="272" w:type="dxa"/>
            <w:shd w:val="clear" w:color="auto" w:fill="auto"/>
          </w:tcPr>
          <w:p w14:paraId="44AED533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235CC30" w14:textId="14906E4C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7,560</w:t>
            </w:r>
          </w:p>
        </w:tc>
        <w:tc>
          <w:tcPr>
            <w:tcW w:w="272" w:type="dxa"/>
            <w:shd w:val="clear" w:color="auto" w:fill="auto"/>
          </w:tcPr>
          <w:p w14:paraId="64E70BE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EC16FAD" w14:textId="5E865A49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19,175</w:t>
            </w:r>
          </w:p>
        </w:tc>
        <w:tc>
          <w:tcPr>
            <w:tcW w:w="241" w:type="dxa"/>
            <w:shd w:val="clear" w:color="auto" w:fill="auto"/>
          </w:tcPr>
          <w:p w14:paraId="2DE5EB88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68899646" w14:textId="08A3E75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3,019</w:t>
            </w:r>
          </w:p>
        </w:tc>
        <w:tc>
          <w:tcPr>
            <w:tcW w:w="263" w:type="dxa"/>
            <w:shd w:val="clear" w:color="auto" w:fill="auto"/>
          </w:tcPr>
          <w:p w14:paraId="0156DB6B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C2C3F21" w14:textId="00DCE8FF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29,754</w:t>
            </w:r>
          </w:p>
        </w:tc>
      </w:tr>
      <w:tr w:rsidR="001210DD" w:rsidRPr="006375B5" w14:paraId="54185393" w14:textId="77777777" w:rsidTr="00462245">
        <w:tc>
          <w:tcPr>
            <w:tcW w:w="2975" w:type="dxa"/>
          </w:tcPr>
          <w:p w14:paraId="45CE0A30" w14:textId="66F8205D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C69B73F" w14:textId="585D3752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202</w:t>
            </w:r>
          </w:p>
        </w:tc>
        <w:tc>
          <w:tcPr>
            <w:tcW w:w="272" w:type="dxa"/>
            <w:shd w:val="clear" w:color="auto" w:fill="auto"/>
          </w:tcPr>
          <w:p w14:paraId="4EA79D4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F490815" w14:textId="694403AB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40</w:t>
            </w:r>
          </w:p>
        </w:tc>
        <w:tc>
          <w:tcPr>
            <w:tcW w:w="272" w:type="dxa"/>
            <w:shd w:val="clear" w:color="auto" w:fill="auto"/>
          </w:tcPr>
          <w:p w14:paraId="7FC7C0F4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D423ABE" w14:textId="4AE6BAB3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107</w:t>
            </w:r>
          </w:p>
        </w:tc>
        <w:tc>
          <w:tcPr>
            <w:tcW w:w="241" w:type="dxa"/>
            <w:shd w:val="clear" w:color="auto" w:fill="auto"/>
          </w:tcPr>
          <w:p w14:paraId="60D4464A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4A9978B9" w14:textId="477A2941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184</w:t>
            </w:r>
          </w:p>
        </w:tc>
        <w:tc>
          <w:tcPr>
            <w:tcW w:w="263" w:type="dxa"/>
            <w:shd w:val="clear" w:color="auto" w:fill="auto"/>
          </w:tcPr>
          <w:p w14:paraId="7CB9240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5A70930" w14:textId="315F91A9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331</w:t>
            </w:r>
          </w:p>
        </w:tc>
      </w:tr>
      <w:tr w:rsidR="001210DD" w:rsidRPr="006375B5" w14:paraId="715277AC" w14:textId="77777777" w:rsidTr="00462245">
        <w:tc>
          <w:tcPr>
            <w:tcW w:w="2975" w:type="dxa"/>
          </w:tcPr>
          <w:p w14:paraId="2908F89D" w14:textId="3A63D30B" w:rsidR="001210DD" w:rsidRPr="006375B5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8366637" w14:textId="0AB57C7C" w:rsidR="001210D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32,699</w:t>
            </w:r>
          </w:p>
        </w:tc>
        <w:tc>
          <w:tcPr>
            <w:tcW w:w="272" w:type="dxa"/>
            <w:shd w:val="clear" w:color="auto" w:fill="auto"/>
          </w:tcPr>
          <w:p w14:paraId="39FC3B40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1C79D5FA" w14:textId="01D6DA43" w:rsidR="001210D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11,573</w:t>
            </w:r>
          </w:p>
        </w:tc>
        <w:tc>
          <w:tcPr>
            <w:tcW w:w="272" w:type="dxa"/>
            <w:shd w:val="clear" w:color="auto" w:fill="auto"/>
          </w:tcPr>
          <w:p w14:paraId="0912957D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8FDA2B2" w14:textId="0A4AE927" w:rsidR="001210D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19,887</w:t>
            </w:r>
          </w:p>
        </w:tc>
        <w:tc>
          <w:tcPr>
            <w:tcW w:w="241" w:type="dxa"/>
            <w:shd w:val="clear" w:color="auto" w:fill="auto"/>
          </w:tcPr>
          <w:p w14:paraId="255748A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08BEFAA" w14:textId="6DBE4010" w:rsidR="001210D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3,203</w:t>
            </w:r>
          </w:p>
        </w:tc>
        <w:tc>
          <w:tcPr>
            <w:tcW w:w="263" w:type="dxa"/>
            <w:shd w:val="clear" w:color="auto" w:fill="auto"/>
          </w:tcPr>
          <w:p w14:paraId="337605EE" w14:textId="77777777" w:rsidR="001210DD" w:rsidRPr="006375B5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1CE45A4" w14:textId="190AB1F6" w:rsidR="001210DD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34,663</w:t>
            </w:r>
          </w:p>
        </w:tc>
      </w:tr>
    </w:tbl>
    <w:p w14:paraId="0BDB169B" w14:textId="77777777" w:rsidR="00444F0A" w:rsidRPr="00D577D9" w:rsidRDefault="00444F0A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16"/>
          <w:szCs w:val="16"/>
        </w:rPr>
      </w:pPr>
    </w:p>
    <w:p w14:paraId="3DB0F9DC" w14:textId="5CA3BEDE" w:rsidR="00A8593F" w:rsidRPr="006375B5" w:rsidRDefault="00EE1722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jc w:val="thaiDistribute"/>
        <w:rPr>
          <w:rFonts w:ascii="Angsana New" w:hAnsi="Angsana New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cs/>
        </w:rPr>
        <w:br w:type="column"/>
      </w:r>
      <w:r w:rsidR="00A8593F" w:rsidRPr="006375B5">
        <w:rPr>
          <w:rFonts w:asciiTheme="majorBidi" w:hAnsiTheme="majorBidi" w:cstheme="majorBidi" w:hint="cs"/>
          <w:sz w:val="30"/>
          <w:szCs w:val="30"/>
          <w:cs/>
        </w:rPr>
        <w:lastRenderedPageBreak/>
        <w:t>กระแสเงินสดออกซึ่งเปิดเผยไว้ในตารางด้านบนเป็นกระแสเงินสดตามสัญญาที่ไม่มีการคิดลดซึ่งเกี่ยวข้องกับหนี้สินทางการเงินที่เป็นอนุพันธ์ที่ถือไว้เพื่อวัตถุประสงค์ในการบริหารความเสี่ยง ซึ่งโดยปกติจะไม่มีการปิดสัญญาดังกล่าวก่อนการครบกำหนดของสัญญา</w:t>
      </w:r>
      <w:r w:rsidR="00A8593F" w:rsidRPr="006375B5">
        <w:rPr>
          <w:rFonts w:asciiTheme="majorBidi" w:hAnsiTheme="majorBidi" w:cstheme="majorBidi" w:hint="cs"/>
          <w:sz w:val="30"/>
          <w:szCs w:val="30"/>
        </w:rPr>
        <w:t xml:space="preserve"> </w:t>
      </w:r>
      <w:r w:rsidR="00A8593F" w:rsidRPr="006375B5">
        <w:rPr>
          <w:rFonts w:asciiTheme="majorBidi" w:hAnsiTheme="majorBidi" w:cstheme="majorBidi" w:hint="cs"/>
          <w:sz w:val="30"/>
          <w:szCs w:val="30"/>
          <w:cs/>
        </w:rPr>
        <w:t>การเปิดเผยแสดงให้เห็นจำนวนเงินของกระแสเงินสดสุทธิสำหรับอนุพันธ์ที่ชำระด้วยเงินสดสุทธิและจำนวนเงินของกระแสเงินสดเข้าและออกขั้นต้นของอนุพันธ์ ซึ่งชำระเป็นเงินสดด้วยจำนวนขั้นต้นพร้อมกัน</w:t>
      </w:r>
    </w:p>
    <w:p w14:paraId="496E2F4F" w14:textId="77777777" w:rsidR="00A8593F" w:rsidRPr="00616615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30"/>
          <w:szCs w:val="30"/>
        </w:rPr>
      </w:pPr>
    </w:p>
    <w:p w14:paraId="2E0D9B34" w14:textId="3A7055D2" w:rsidR="00A8593F" w:rsidRPr="006375B5" w:rsidRDefault="00A8593F" w:rsidP="000943F3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0943F3"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3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ความเสี่ยงด้านตลาด</w:t>
      </w:r>
    </w:p>
    <w:p w14:paraId="3D9DE05C" w14:textId="12E4FA41" w:rsidR="00027217" w:rsidRPr="006375B5" w:rsidRDefault="00027217" w:rsidP="000272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bookmarkStart w:id="17" w:name="_Hlk87316787"/>
      <w:r w:rsidRPr="006375B5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ฐานะเปิดต่อความเสี่ยงจากธุรกิจปกติซึ่งมาจากการเปลี่ยนแปลงของอัตราดอกเบี้ยในตลาดและอัตราแลกเปลี่ยนและจากภาระผูกพันตามสัญญาที่ไม่สามารถปฏิบัติได้ของคู่สัญญา </w:t>
      </w:r>
      <w:r w:rsidR="00E802C6" w:rsidRPr="006375B5">
        <w:rPr>
          <w:rFonts w:asciiTheme="majorBidi" w:hAnsiTheme="majorBidi" w:cstheme="majorBidi" w:hint="cs"/>
          <w:sz w:val="30"/>
          <w:szCs w:val="30"/>
          <w:cs/>
        </w:rPr>
        <w:t>กลุ่ม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 xml:space="preserve">บริษัทไม่ได้ถือหรือออกอนุพันธ์เพื่อการเก็งกำไรหรือเพื่อการค้า </w:t>
      </w:r>
    </w:p>
    <w:bookmarkEnd w:id="17"/>
    <w:p w14:paraId="1F493FF5" w14:textId="77777777" w:rsidR="007751B7" w:rsidRPr="00616615" w:rsidRDefault="007751B7" w:rsidP="007751B7">
      <w:pPr>
        <w:pStyle w:val="block"/>
        <w:spacing w:after="0" w:line="240" w:lineRule="auto"/>
        <w:ind w:left="0" w:right="-7"/>
        <w:jc w:val="both"/>
        <w:rPr>
          <w:rFonts w:asciiTheme="majorBidi" w:hAnsiTheme="majorBidi" w:cstheme="majorBidi"/>
          <w:sz w:val="30"/>
          <w:szCs w:val="30"/>
        </w:rPr>
      </w:pPr>
    </w:p>
    <w:p w14:paraId="582766F4" w14:textId="472F0E7C" w:rsidR="007751B7" w:rsidRPr="006375B5" w:rsidRDefault="007751B7" w:rsidP="007751B7">
      <w:pPr>
        <w:pStyle w:val="block"/>
        <w:spacing w:after="0" w:line="240" w:lineRule="auto"/>
        <w:ind w:left="1350" w:right="-7" w:hanging="450"/>
        <w:jc w:val="both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</w:rPr>
        <w:t>(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6375B5">
        <w:rPr>
          <w:rFonts w:asciiTheme="majorBidi" w:hAnsiTheme="majorBidi" w:cstheme="majorBidi"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6375B5">
        <w:rPr>
          <w:rFonts w:asciiTheme="majorBidi" w:hAnsiTheme="majorBidi" w:cstheme="majorBidi"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ความเสี่ยงด้านอัตราดอกเบี้ย</w:t>
      </w:r>
      <w:r w:rsidRPr="006375B5">
        <w:rPr>
          <w:rFonts w:asciiTheme="majorBidi" w:hAnsiTheme="majorBidi" w:cstheme="majorBidi"/>
          <w:b/>
          <w:bCs/>
          <w:color w:val="0000FF"/>
          <w:sz w:val="30"/>
          <w:szCs w:val="30"/>
        </w:rPr>
        <w:t xml:space="preserve"> </w:t>
      </w:r>
    </w:p>
    <w:p w14:paraId="2B17F672" w14:textId="30E232B4" w:rsidR="007751B7" w:rsidRDefault="00385669" w:rsidP="003856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385669">
        <w:rPr>
          <w:rFonts w:ascii="Angsana New" w:hAnsi="Angsana New" w:hint="cs"/>
          <w:sz w:val="30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</w:t>
      </w:r>
      <w:r w:rsidR="00C106ED">
        <w:rPr>
          <w:rFonts w:ascii="Angsana New" w:hAnsi="Angsana New" w:hint="cs"/>
          <w:sz w:val="30"/>
          <w:szCs w:val="30"/>
          <w:cs/>
        </w:rPr>
        <w:t xml:space="preserve"> </w:t>
      </w:r>
      <w:r w:rsidRPr="00385669">
        <w:rPr>
          <w:rFonts w:ascii="Angsana New" w:hAnsi="Angsana New" w:hint="cs"/>
          <w:sz w:val="30"/>
          <w:szCs w:val="30"/>
          <w:cs/>
        </w:rPr>
        <w:t>ซึ่งส่งผลกระทบต่อผลการดำเนินงานและกระแสเงินสดของกลุ่มบริษัท</w:t>
      </w:r>
      <w:r w:rsidRPr="00385669">
        <w:rPr>
          <w:rFonts w:ascii="Angsana New" w:hAnsi="Angsana New"/>
          <w:sz w:val="30"/>
          <w:szCs w:val="30"/>
          <w:cs/>
        </w:rPr>
        <w:t xml:space="preserve"> </w:t>
      </w:r>
      <w:r w:rsidRPr="00385669">
        <w:rPr>
          <w:rFonts w:ascii="Angsana New" w:hAnsi="Angsana New" w:hint="cs"/>
          <w:sz w:val="30"/>
          <w:szCs w:val="30"/>
          <w:cs/>
        </w:rPr>
        <w:t>เนื่องจาก</w:t>
      </w:r>
      <w:r>
        <w:rPr>
          <w:rFonts w:ascii="Angsana New" w:hAnsi="Angsana New" w:hint="cs"/>
          <w:sz w:val="30"/>
          <w:szCs w:val="30"/>
          <w:cs/>
        </w:rPr>
        <w:t>หุ้นกู้</w:t>
      </w:r>
      <w:r w:rsidRPr="00385669">
        <w:rPr>
          <w:rFonts w:ascii="Angsana New" w:hAnsi="Angsana New" w:hint="cs"/>
          <w:sz w:val="30"/>
          <w:szCs w:val="30"/>
          <w:cs/>
        </w:rPr>
        <w:t>และเงินกู้ยืม</w:t>
      </w:r>
      <w:r w:rsidRPr="00385669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(</w:t>
      </w:r>
      <w:r w:rsidRPr="00385669">
        <w:rPr>
          <w:rFonts w:ascii="Angsana New" w:hAnsi="Angsana New" w:hint="cs"/>
          <w:sz w:val="30"/>
          <w:szCs w:val="30"/>
          <w:cs/>
        </w:rPr>
        <w:t>ดูหมายเหตุข้อ</w:t>
      </w:r>
      <w:r w:rsidRPr="00385669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1</w:t>
      </w:r>
      <w:r w:rsidR="005C02A2">
        <w:rPr>
          <w:rFonts w:ascii="Angsana New" w:hAnsi="Angsana New"/>
          <w:sz w:val="30"/>
          <w:szCs w:val="30"/>
        </w:rPr>
        <w:t>3</w:t>
      </w:r>
      <w:r w:rsidRPr="00385669">
        <w:rPr>
          <w:rFonts w:ascii="Angsana New" w:hAnsi="Angsana New"/>
          <w:sz w:val="30"/>
          <w:szCs w:val="30"/>
          <w:cs/>
        </w:rPr>
        <w:t>)</w:t>
      </w:r>
      <w:r>
        <w:rPr>
          <w:rFonts w:ascii="Angsana New" w:hAnsi="Angsana New"/>
          <w:sz w:val="30"/>
          <w:szCs w:val="30"/>
        </w:rPr>
        <w:t xml:space="preserve"> </w:t>
      </w:r>
      <w:r w:rsidRPr="00385669">
        <w:rPr>
          <w:rFonts w:ascii="Angsana New" w:hAnsi="Angsana New" w:hint="cs"/>
          <w:sz w:val="30"/>
          <w:szCs w:val="30"/>
          <w:cs/>
        </w:rPr>
        <w:t>ส่วนใหญ่มีอัตราดอกเบี้ยคงที่ทำให้กลุ่มบริษั</w:t>
      </w:r>
      <w:r>
        <w:rPr>
          <w:rFonts w:ascii="Angsana New" w:hAnsi="Angsana New" w:hint="cs"/>
          <w:sz w:val="30"/>
          <w:szCs w:val="30"/>
          <w:cs/>
        </w:rPr>
        <w:t>ท</w:t>
      </w:r>
      <w:r w:rsidRPr="00385669">
        <w:rPr>
          <w:rFonts w:ascii="Angsana New" w:hAnsi="Angsana New" w:hint="cs"/>
          <w:sz w:val="30"/>
          <w:szCs w:val="30"/>
          <w:cs/>
        </w:rPr>
        <w:t>มีความเสี่ยงต่ำจากการเปลี่ยนแปลงของอัตราดอกเบี้ย</w:t>
      </w:r>
      <w:r w:rsidRPr="00385669">
        <w:rPr>
          <w:rFonts w:ascii="Angsana New" w:hAnsi="Angsana New"/>
          <w:sz w:val="30"/>
          <w:szCs w:val="30"/>
          <w:cs/>
        </w:rPr>
        <w:t xml:space="preserve"> </w:t>
      </w:r>
      <w:r w:rsidRPr="00385669">
        <w:rPr>
          <w:rFonts w:ascii="Angsana New" w:hAnsi="Angsana New" w:hint="cs"/>
          <w:sz w:val="30"/>
          <w:szCs w:val="30"/>
          <w:cs/>
        </w:rPr>
        <w:t>ความอ่อนไหวต่อการเพิ่มขึ้นหรือลดลงในค่าใช้จ่ายดอกเบี้ยจากเงินกู้ยืมซึ่งเป็นผลจากการเปลี่ยนแปลงในอัตราดอกเบี้ยจึงไม่มีผลกระทบอย่างเป็นสาระสำคัญต่องบการเงินของกลุ่มบริษัท</w:t>
      </w:r>
    </w:p>
    <w:p w14:paraId="0CABA13F" w14:textId="77777777" w:rsidR="00385669" w:rsidRPr="00616615" w:rsidRDefault="00385669" w:rsidP="003856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</w:p>
    <w:p w14:paraId="515649F5" w14:textId="10DE42E9" w:rsidR="007751B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กลุ่มบริษัทมิได้ใช้ตราสารอนุพันธ์ทางการเงินเพื่อป้องกันความเสี่ยงด้านอัตราดอกเบี้ย</w:t>
      </w:r>
    </w:p>
    <w:p w14:paraId="39B9AC94" w14:textId="77777777" w:rsidR="00616615" w:rsidRDefault="00616615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</w:p>
    <w:p w14:paraId="5945EED2" w14:textId="008F32B9" w:rsidR="007751B7" w:rsidRPr="006375B5" w:rsidRDefault="007751B7" w:rsidP="007751B7">
      <w:pPr>
        <w:pStyle w:val="block"/>
        <w:spacing w:after="0" w:line="240" w:lineRule="auto"/>
        <w:ind w:right="-7" w:firstLine="333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  <w:r w:rsidRPr="006375B5">
        <w:rPr>
          <w:rFonts w:asciiTheme="majorBidi" w:hAnsiTheme="majorBidi" w:cstheme="majorBidi"/>
          <w:sz w:val="30"/>
          <w:szCs w:val="30"/>
        </w:rPr>
        <w:t>(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6375B5">
        <w:rPr>
          <w:rFonts w:asciiTheme="majorBidi" w:hAnsiTheme="majorBidi" w:cstheme="majorBidi"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6375B5">
        <w:rPr>
          <w:rFonts w:asciiTheme="majorBidi" w:hAnsiTheme="majorBidi" w:cstheme="majorBidi"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ความเสี่ยงด้านอัตราแลกเปลี่ยน</w:t>
      </w:r>
    </w:p>
    <w:p w14:paraId="6AE7E174" w14:textId="77777777" w:rsidR="007751B7" w:rsidRPr="00616615" w:rsidRDefault="007751B7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616615">
        <w:rPr>
          <w:rFonts w:ascii="Angsana New" w:hAnsi="Angsana New"/>
          <w:sz w:val="30"/>
          <w:szCs w:val="30"/>
          <w:cs/>
        </w:rPr>
        <w:t>กลุ่มบริษัทมีความเสี่ยงด้านอัตราแลกเปลี่ยน</w:t>
      </w:r>
      <w:r w:rsidRPr="00616615">
        <w:rPr>
          <w:rFonts w:ascii="Angsana New" w:hAnsi="Angsana New" w:hint="cs"/>
          <w:sz w:val="30"/>
          <w:szCs w:val="30"/>
          <w:cs/>
        </w:rPr>
        <w:t>โดยส่วนใหญ่</w:t>
      </w:r>
      <w:r w:rsidRPr="00616615">
        <w:rPr>
          <w:rFonts w:ascii="Angsana New" w:hAnsi="Angsana New"/>
          <w:sz w:val="30"/>
          <w:szCs w:val="30"/>
          <w:cs/>
        </w:rPr>
        <w:t>จากการไม่สามารถจับคู่กันได้ระหว่างอัตราแลกเปลี่ยนของเงินกู้ยืมที่เป็นสกุลเงินต่างประเทศกับสกุลเงินที่ใช้ในการดำเนินงาน</w:t>
      </w:r>
      <w:r w:rsidRPr="00616615">
        <w:rPr>
          <w:rFonts w:ascii="Angsana New" w:hAnsi="Angsana New" w:hint="cs"/>
          <w:sz w:val="30"/>
          <w:szCs w:val="30"/>
          <w:cs/>
        </w:rPr>
        <w:t xml:space="preserve"> โดยกลุ่มบริษัทได้ทำสัญญาแลกเปลี่ยนสกุลเงินตราต่างประเทศ </w:t>
      </w:r>
      <w:r w:rsidRPr="00616615">
        <w:rPr>
          <w:rFonts w:ascii="Angsana New" w:hAnsi="Angsana New"/>
          <w:sz w:val="30"/>
          <w:szCs w:val="30"/>
        </w:rPr>
        <w:t xml:space="preserve">(cross currency swap) </w:t>
      </w:r>
      <w:r w:rsidRPr="00616615">
        <w:rPr>
          <w:rFonts w:ascii="Angsana New" w:hAnsi="Angsana New" w:hint="cs"/>
          <w:sz w:val="30"/>
          <w:szCs w:val="30"/>
          <w:cs/>
        </w:rPr>
        <w:t>เพื่อป้องกันความเสี่ยงในกระแสเงินสด</w:t>
      </w:r>
    </w:p>
    <w:p w14:paraId="622E9792" w14:textId="00B46EB1" w:rsidR="00600592" w:rsidRPr="00616615" w:rsidRDefault="00600592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  <w:cs/>
        </w:rPr>
      </w:pPr>
    </w:p>
    <w:p w14:paraId="40B0EF0F" w14:textId="77777777" w:rsidR="007A060F" w:rsidRDefault="007A060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7327DAD3" w14:textId="5ECFF62D" w:rsidR="007751B7" w:rsidRDefault="007751B7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616615">
        <w:rPr>
          <w:rFonts w:ascii="Angsana New" w:hAnsi="Angsana New" w:hint="cs"/>
          <w:sz w:val="30"/>
          <w:szCs w:val="30"/>
          <w:cs/>
        </w:rPr>
        <w:lastRenderedPageBreak/>
        <w:t xml:space="preserve">ณ วันที่ </w:t>
      </w:r>
      <w:r w:rsidR="000E564C" w:rsidRPr="00616615">
        <w:rPr>
          <w:rFonts w:ascii="Angsana New" w:hAnsi="Angsana New"/>
          <w:sz w:val="30"/>
          <w:szCs w:val="30"/>
        </w:rPr>
        <w:t>30</w:t>
      </w:r>
      <w:r w:rsidRPr="00616615">
        <w:rPr>
          <w:rFonts w:ascii="Angsana New" w:hAnsi="Angsana New"/>
          <w:sz w:val="30"/>
          <w:szCs w:val="30"/>
        </w:rPr>
        <w:t xml:space="preserve"> </w:t>
      </w:r>
      <w:r w:rsidRPr="00616615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Pr="00616615">
        <w:rPr>
          <w:rFonts w:ascii="Angsana New" w:hAnsi="Angsana New"/>
          <w:sz w:val="30"/>
          <w:szCs w:val="30"/>
          <w:cs/>
        </w:rPr>
        <w:t>กลุ่มบริษัทมีความเสี่ยงจากอัตราแลกเปลี่ยนจากการมีสินทรัพย์และหนี้สินที่เป็นเงินตราต่างประเทศดังนี้</w:t>
      </w:r>
    </w:p>
    <w:p w14:paraId="6B24137B" w14:textId="77777777" w:rsidR="007A060F" w:rsidRPr="007A060F" w:rsidRDefault="007A060F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24"/>
          <w:szCs w:val="24"/>
          <w:cs/>
        </w:rPr>
      </w:pPr>
    </w:p>
    <w:tbl>
      <w:tblPr>
        <w:tblW w:w="9360" w:type="dxa"/>
        <w:tblInd w:w="810" w:type="dxa"/>
        <w:tblLayout w:type="fixed"/>
        <w:tblLook w:val="01E0" w:firstRow="1" w:lastRow="1" w:firstColumn="1" w:lastColumn="1" w:noHBand="0" w:noVBand="0"/>
      </w:tblPr>
      <w:tblGrid>
        <w:gridCol w:w="2430"/>
        <w:gridCol w:w="990"/>
        <w:gridCol w:w="268"/>
        <w:gridCol w:w="992"/>
        <w:gridCol w:w="266"/>
        <w:gridCol w:w="904"/>
        <w:gridCol w:w="266"/>
        <w:gridCol w:w="994"/>
        <w:gridCol w:w="268"/>
        <w:gridCol w:w="902"/>
        <w:gridCol w:w="266"/>
        <w:gridCol w:w="814"/>
      </w:tblGrid>
      <w:tr w:rsidR="00D77F58" w:rsidRPr="006375B5" w14:paraId="61D2F3EF" w14:textId="77777777" w:rsidTr="002A32F9">
        <w:trPr>
          <w:tblHeader/>
        </w:trPr>
        <w:tc>
          <w:tcPr>
            <w:tcW w:w="2430" w:type="dxa"/>
            <w:vAlign w:val="bottom"/>
          </w:tcPr>
          <w:p w14:paraId="628C4ED9" w14:textId="544516D8" w:rsidR="00D77F58" w:rsidRPr="006375B5" w:rsidRDefault="007A0A09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br w:type="column"/>
            </w:r>
            <w:r>
              <w:rPr>
                <w:rFonts w:asciiTheme="majorBidi" w:hAnsiTheme="majorBidi" w:cstheme="majorBidi"/>
                <w:sz w:val="30"/>
                <w:szCs w:val="30"/>
              </w:rPr>
              <w:br w:type="column"/>
            </w:r>
          </w:p>
        </w:tc>
        <w:tc>
          <w:tcPr>
            <w:tcW w:w="6930" w:type="dxa"/>
            <w:gridSpan w:val="11"/>
          </w:tcPr>
          <w:p w14:paraId="3BB9CBF9" w14:textId="77777777" w:rsidR="00D77F58" w:rsidRPr="006375B5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D77F58" w:rsidRPr="006375B5" w14:paraId="459946F8" w14:textId="77777777" w:rsidTr="002A32F9">
        <w:trPr>
          <w:tblHeader/>
        </w:trPr>
        <w:tc>
          <w:tcPr>
            <w:tcW w:w="2430" w:type="dxa"/>
            <w:vAlign w:val="bottom"/>
          </w:tcPr>
          <w:p w14:paraId="74E507EA" w14:textId="77777777" w:rsidR="00D77F58" w:rsidRPr="006375B5" w:rsidRDefault="00D77F58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gridSpan w:val="5"/>
          </w:tcPr>
          <w:p w14:paraId="116D9206" w14:textId="4F80F5A1" w:rsidR="00D77F58" w:rsidRPr="006375B5" w:rsidRDefault="000E564C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</w:rPr>
              <w:t>256</w:t>
            </w:r>
            <w:r w:rsidR="001210DD">
              <w:rPr>
                <w:rFonts w:ascii="Angsana New" w:hAnsi="Angsana New"/>
                <w:sz w:val="24"/>
                <w:szCs w:val="24"/>
              </w:rPr>
              <w:t>6</w:t>
            </w:r>
          </w:p>
        </w:tc>
        <w:tc>
          <w:tcPr>
            <w:tcW w:w="266" w:type="dxa"/>
          </w:tcPr>
          <w:p w14:paraId="3387A6F4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3244" w:type="dxa"/>
            <w:gridSpan w:val="5"/>
          </w:tcPr>
          <w:p w14:paraId="761CB003" w14:textId="63FBB233" w:rsidR="00D77F58" w:rsidRPr="006375B5" w:rsidRDefault="000E564C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</w:rPr>
              <w:t>256</w:t>
            </w:r>
            <w:r w:rsidR="001210DD">
              <w:rPr>
                <w:rFonts w:ascii="Angsana New" w:hAnsi="Angsana New"/>
                <w:sz w:val="24"/>
                <w:szCs w:val="24"/>
              </w:rPr>
              <w:t>5</w:t>
            </w:r>
          </w:p>
        </w:tc>
      </w:tr>
      <w:tr w:rsidR="00D77F58" w:rsidRPr="006375B5" w14:paraId="6E9F0C2F" w14:textId="77777777" w:rsidTr="002A32F9">
        <w:trPr>
          <w:tblHeader/>
        </w:trPr>
        <w:tc>
          <w:tcPr>
            <w:tcW w:w="2430" w:type="dxa"/>
            <w:vAlign w:val="bottom"/>
            <w:hideMark/>
          </w:tcPr>
          <w:p w14:paraId="244476E1" w14:textId="77777777" w:rsidR="00D77F58" w:rsidRPr="006375B5" w:rsidRDefault="00D77F58" w:rsidP="002A32F9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ฐานะเปิดต่อความเสี่ยงจากเงินตราต่างประเทศ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</w:p>
          <w:p w14:paraId="719166F5" w14:textId="1862998E" w:rsidR="00D77F58" w:rsidRPr="006375B5" w:rsidRDefault="00D77F58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</w:p>
        </w:tc>
        <w:tc>
          <w:tcPr>
            <w:tcW w:w="990" w:type="dxa"/>
            <w:hideMark/>
          </w:tcPr>
          <w:p w14:paraId="7227C14F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</w:t>
            </w:r>
          </w:p>
          <w:p w14:paraId="7A2FDAB9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68" w:type="dxa"/>
          </w:tcPr>
          <w:p w14:paraId="18E6E21F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6C7D7CED" w14:textId="77777777" w:rsidR="00D77F58" w:rsidRPr="006375B5" w:rsidRDefault="00D77F58" w:rsidP="002A32F9">
            <w:pPr>
              <w:pStyle w:val="BodyText"/>
              <w:spacing w:after="0"/>
              <w:ind w:left="-118" w:right="-103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52E7CBF" w14:textId="77777777" w:rsidR="00D77F58" w:rsidRPr="006375B5" w:rsidRDefault="00D77F58" w:rsidP="002A32F9">
            <w:pPr>
              <w:pStyle w:val="BodyText"/>
              <w:spacing w:after="0"/>
              <w:ind w:left="-118" w:right="-103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66" w:type="dxa"/>
          </w:tcPr>
          <w:p w14:paraId="03746D8D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</w:tcPr>
          <w:p w14:paraId="249B7C9C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7C0843F6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2425A8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266" w:type="dxa"/>
          </w:tcPr>
          <w:p w14:paraId="59C59072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994" w:type="dxa"/>
            <w:hideMark/>
          </w:tcPr>
          <w:p w14:paraId="0B434D45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</w:t>
            </w:r>
          </w:p>
          <w:p w14:paraId="2FF7FA1A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68" w:type="dxa"/>
          </w:tcPr>
          <w:p w14:paraId="57428D76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</w:tcPr>
          <w:p w14:paraId="2F39D5CA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8CB6BC4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66" w:type="dxa"/>
          </w:tcPr>
          <w:p w14:paraId="0EF21FB0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</w:tcPr>
          <w:p w14:paraId="79B66279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ECBD5B" w14:textId="77777777" w:rsidR="00D77F58" w:rsidRPr="006375B5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9294092" w14:textId="77777777" w:rsidR="00D77F58" w:rsidRPr="006375B5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D77F58" w:rsidRPr="006375B5" w14:paraId="009A28B5" w14:textId="77777777" w:rsidTr="002A32F9">
        <w:trPr>
          <w:trHeight w:val="20"/>
          <w:tblHeader/>
        </w:trPr>
        <w:tc>
          <w:tcPr>
            <w:tcW w:w="2430" w:type="dxa"/>
            <w:vAlign w:val="bottom"/>
          </w:tcPr>
          <w:p w14:paraId="66A35D89" w14:textId="77777777" w:rsidR="00D77F58" w:rsidRPr="006375B5" w:rsidRDefault="00D77F58" w:rsidP="002A32F9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930" w:type="dxa"/>
            <w:gridSpan w:val="11"/>
          </w:tcPr>
          <w:p w14:paraId="2448315B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ล้านบาท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>)</w:t>
            </w:r>
          </w:p>
        </w:tc>
      </w:tr>
      <w:tr w:rsidR="001210DD" w:rsidRPr="006375B5" w14:paraId="4D9D277D" w14:textId="77777777" w:rsidTr="008F3C85">
        <w:tc>
          <w:tcPr>
            <w:tcW w:w="2430" w:type="dxa"/>
            <w:shd w:val="clear" w:color="auto" w:fill="auto"/>
            <w:hideMark/>
          </w:tcPr>
          <w:p w14:paraId="5E6F9EC4" w14:textId="77777777" w:rsidR="001210DD" w:rsidRPr="006375B5" w:rsidRDefault="001210DD" w:rsidP="001210DD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เงินสดและรายการ</w:t>
            </w:r>
          </w:p>
          <w:p w14:paraId="7B2AB927" w14:textId="77777777" w:rsidR="001210DD" w:rsidRPr="006375B5" w:rsidRDefault="001210DD" w:rsidP="001210DD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เทียบเท่าเงินสด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10DFD90" w14:textId="6505B6DB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145</w:t>
            </w:r>
          </w:p>
        </w:tc>
        <w:tc>
          <w:tcPr>
            <w:tcW w:w="268" w:type="dxa"/>
            <w:shd w:val="clear" w:color="auto" w:fill="auto"/>
          </w:tcPr>
          <w:p w14:paraId="00C5427A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9E5A691" w14:textId="77777777" w:rsidR="001210DD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</w:p>
          <w:p w14:paraId="074C9BAD" w14:textId="756B754E" w:rsidR="00032CAC" w:rsidRPr="006375B5" w:rsidRDefault="0099055A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266" w:type="dxa"/>
            <w:shd w:val="clear" w:color="auto" w:fill="auto"/>
          </w:tcPr>
          <w:p w14:paraId="20FCFAE7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243230D8" w14:textId="6F35AA16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14</w:t>
            </w:r>
            <w:r w:rsidR="0099055A">
              <w:rPr>
                <w:rFonts w:ascii="Angsana New" w:hAnsi="Angsana New"/>
                <w:sz w:val="24"/>
                <w:szCs w:val="24"/>
              </w:rPr>
              <w:t>8</w:t>
            </w:r>
          </w:p>
        </w:tc>
        <w:tc>
          <w:tcPr>
            <w:tcW w:w="266" w:type="dxa"/>
            <w:shd w:val="clear" w:color="auto" w:fill="auto"/>
          </w:tcPr>
          <w:p w14:paraId="3488A426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790E278C" w14:textId="4DE31359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824F87">
              <w:rPr>
                <w:rFonts w:ascii="Angsana New" w:hAnsi="Angsana New" w:hint="cs"/>
                <w:sz w:val="24"/>
                <w:szCs w:val="24"/>
              </w:rPr>
              <w:t>9</w:t>
            </w:r>
            <w:r>
              <w:rPr>
                <w:rFonts w:ascii="Angsana New" w:hAnsi="Angsana New"/>
                <w:sz w:val="24"/>
                <w:szCs w:val="24"/>
              </w:rPr>
              <w:t>6</w:t>
            </w:r>
          </w:p>
        </w:tc>
        <w:tc>
          <w:tcPr>
            <w:tcW w:w="268" w:type="dxa"/>
            <w:shd w:val="clear" w:color="auto" w:fill="auto"/>
          </w:tcPr>
          <w:p w14:paraId="2F1010F9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</w:tcPr>
          <w:p w14:paraId="4E195AE6" w14:textId="77777777" w:rsidR="001210DD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</w:p>
          <w:p w14:paraId="1667D9EE" w14:textId="3DC1153A" w:rsidR="001210DD" w:rsidRPr="006375B5" w:rsidRDefault="001210DD" w:rsidP="00DD59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266" w:type="dxa"/>
            <w:shd w:val="clear" w:color="auto" w:fill="auto"/>
          </w:tcPr>
          <w:p w14:paraId="29203F27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55237DC7" w14:textId="58B33A2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824F87">
              <w:rPr>
                <w:rFonts w:ascii="Angsana New" w:hAnsi="Angsana New" w:hint="cs"/>
                <w:sz w:val="24"/>
                <w:szCs w:val="24"/>
              </w:rPr>
              <w:t>9</w:t>
            </w:r>
            <w:r>
              <w:rPr>
                <w:rFonts w:ascii="Angsana New" w:hAnsi="Angsana New"/>
                <w:sz w:val="24"/>
                <w:szCs w:val="24"/>
              </w:rPr>
              <w:t>9</w:t>
            </w:r>
          </w:p>
        </w:tc>
      </w:tr>
      <w:tr w:rsidR="001210DD" w:rsidRPr="006375B5" w14:paraId="4F7A9E64" w14:textId="77777777" w:rsidTr="008F3C85">
        <w:tc>
          <w:tcPr>
            <w:tcW w:w="2430" w:type="dxa"/>
            <w:shd w:val="clear" w:color="auto" w:fill="auto"/>
          </w:tcPr>
          <w:p w14:paraId="2100CB57" w14:textId="77777777" w:rsidR="001210DD" w:rsidRPr="006375B5" w:rsidRDefault="001210DD" w:rsidP="001210DD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เจ้าหนี้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อื่น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68595C8" w14:textId="05AA45B1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(63)</w:t>
            </w:r>
          </w:p>
        </w:tc>
        <w:tc>
          <w:tcPr>
            <w:tcW w:w="268" w:type="dxa"/>
            <w:shd w:val="clear" w:color="auto" w:fill="auto"/>
          </w:tcPr>
          <w:p w14:paraId="3DCFF6F1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E415ADB" w14:textId="1F6297B5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(1</w:t>
            </w:r>
            <w:r w:rsidR="0099055A">
              <w:rPr>
                <w:rFonts w:ascii="Angsana New" w:hAnsi="Angsana New"/>
                <w:sz w:val="24"/>
                <w:szCs w:val="24"/>
              </w:rPr>
              <w:t>5</w:t>
            </w:r>
            <w:r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5C47858F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EDB9E7C" w14:textId="792A5A72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(7</w:t>
            </w:r>
            <w:r w:rsidR="0099055A">
              <w:rPr>
                <w:rFonts w:ascii="Angsana New" w:hAnsi="Angsana New"/>
                <w:sz w:val="24"/>
                <w:szCs w:val="24"/>
              </w:rPr>
              <w:t>8</w:t>
            </w:r>
            <w:r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0A5BC53B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7DAA152A" w14:textId="73EDF0F9" w:rsidR="001210DD" w:rsidRPr="006375B5" w:rsidRDefault="001210DD" w:rsidP="00DD59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(63)</w:t>
            </w:r>
          </w:p>
        </w:tc>
        <w:tc>
          <w:tcPr>
            <w:tcW w:w="268" w:type="dxa"/>
            <w:shd w:val="clear" w:color="auto" w:fill="auto"/>
          </w:tcPr>
          <w:p w14:paraId="00FAD6F6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</w:tcPr>
          <w:p w14:paraId="321541A8" w14:textId="3334F1D1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(10)</w:t>
            </w:r>
          </w:p>
        </w:tc>
        <w:tc>
          <w:tcPr>
            <w:tcW w:w="266" w:type="dxa"/>
            <w:shd w:val="clear" w:color="auto" w:fill="auto"/>
          </w:tcPr>
          <w:p w14:paraId="74849CE6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1E842B37" w14:textId="20587CEC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(73)</w:t>
            </w:r>
          </w:p>
        </w:tc>
      </w:tr>
      <w:tr w:rsidR="001210DD" w:rsidRPr="006375B5" w14:paraId="535E07CF" w14:textId="77777777" w:rsidTr="008F3C85">
        <w:tc>
          <w:tcPr>
            <w:tcW w:w="2430" w:type="dxa"/>
            <w:shd w:val="clear" w:color="auto" w:fill="auto"/>
            <w:hideMark/>
          </w:tcPr>
          <w:p w14:paraId="2E1B521F" w14:textId="77777777" w:rsidR="001210DD" w:rsidRPr="006375B5" w:rsidRDefault="001210DD" w:rsidP="001210DD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หนี้สินที่มีภาระดอกเบี้ย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92A4966" w14:textId="5B86F0C1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</w:t>
            </w:r>
            <w:r w:rsidR="0099055A">
              <w:rPr>
                <w:rFonts w:ascii="Angsana New" w:hAnsi="Angsana New"/>
                <w:sz w:val="24"/>
                <w:szCs w:val="24"/>
              </w:rPr>
              <w:t>360</w:t>
            </w:r>
            <w:r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164EBB9A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57FCBD9" w14:textId="09B1B4EF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72BC39EB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A06D067" w14:textId="086C6827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</w:t>
            </w:r>
            <w:r w:rsidR="0099055A">
              <w:rPr>
                <w:rFonts w:ascii="Angsana New" w:hAnsi="Angsana New"/>
                <w:sz w:val="24"/>
                <w:szCs w:val="24"/>
              </w:rPr>
              <w:t>360</w:t>
            </w:r>
            <w:r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3275C5C7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6B312C45" w14:textId="5EC267FF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</w:t>
            </w:r>
            <w:r w:rsidRPr="00824F87">
              <w:rPr>
                <w:rFonts w:ascii="Angsana New" w:hAnsi="Angsana New" w:hint="cs"/>
                <w:sz w:val="24"/>
                <w:szCs w:val="24"/>
              </w:rPr>
              <w:t>40</w:t>
            </w:r>
            <w:r>
              <w:rPr>
                <w:rFonts w:ascii="Angsana New" w:hAnsi="Angsana New"/>
                <w:sz w:val="24"/>
                <w:szCs w:val="24"/>
              </w:rPr>
              <w:t>6)</w:t>
            </w:r>
          </w:p>
        </w:tc>
        <w:tc>
          <w:tcPr>
            <w:tcW w:w="268" w:type="dxa"/>
            <w:shd w:val="clear" w:color="auto" w:fill="auto"/>
          </w:tcPr>
          <w:p w14:paraId="587C501F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</w:tcPr>
          <w:p w14:paraId="341A953F" w14:textId="5BB04FD4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7ADC5F82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73490552" w14:textId="35836E9B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</w:t>
            </w:r>
            <w:r w:rsidRPr="00824F87">
              <w:rPr>
                <w:rFonts w:ascii="Angsana New" w:hAnsi="Angsana New" w:hint="cs"/>
                <w:sz w:val="24"/>
                <w:szCs w:val="24"/>
              </w:rPr>
              <w:t>40</w:t>
            </w:r>
            <w:r>
              <w:rPr>
                <w:rFonts w:ascii="Angsana New" w:hAnsi="Angsana New"/>
                <w:sz w:val="24"/>
                <w:szCs w:val="24"/>
              </w:rPr>
              <w:t>6)</w:t>
            </w:r>
          </w:p>
        </w:tc>
      </w:tr>
      <w:tr w:rsidR="001210DD" w:rsidRPr="006375B5" w14:paraId="21BA1EA0" w14:textId="77777777" w:rsidTr="004B64F3">
        <w:tc>
          <w:tcPr>
            <w:tcW w:w="2430" w:type="dxa"/>
            <w:shd w:val="clear" w:color="auto" w:fill="auto"/>
            <w:hideMark/>
          </w:tcPr>
          <w:p w14:paraId="595E7520" w14:textId="77777777" w:rsidR="001210DD" w:rsidRPr="006375B5" w:rsidRDefault="001210DD" w:rsidP="001210DD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ยอดบัญชีในงบแสดงฐานะ</w:t>
            </w:r>
          </w:p>
          <w:p w14:paraId="17C0402B" w14:textId="77777777" w:rsidR="001210DD" w:rsidRPr="006375B5" w:rsidRDefault="001210DD" w:rsidP="001210DD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การเงินที่มีความเสี่ยง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         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56A688B" w14:textId="088259F8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99055A">
              <w:rPr>
                <w:rFonts w:ascii="Angsana New" w:hAnsi="Angsana New"/>
                <w:b/>
                <w:bCs/>
                <w:sz w:val="24"/>
                <w:szCs w:val="24"/>
              </w:rPr>
              <w:t>278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1E397BCF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A2217F4" w14:textId="77777777" w:rsidR="001210DD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678E266A" w14:textId="32FE4984" w:rsidR="00032CAC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(1</w:t>
            </w:r>
            <w:r w:rsidR="0099055A">
              <w:rPr>
                <w:rFonts w:ascii="Angsana New" w:hAnsi="Angsana New"/>
                <w:b/>
                <w:bCs/>
                <w:sz w:val="24"/>
                <w:szCs w:val="24"/>
              </w:rPr>
              <w:t>2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53649A15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577EED8" w14:textId="4EF81E6E" w:rsidR="001210DD" w:rsidRPr="006375B5" w:rsidRDefault="00032CAC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99055A">
              <w:rPr>
                <w:rFonts w:ascii="Angsana New" w:hAnsi="Angsana New"/>
                <w:b/>
                <w:bCs/>
                <w:sz w:val="24"/>
                <w:szCs w:val="24"/>
              </w:rPr>
              <w:t>290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7512BECA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B2E41EB" w14:textId="70E36198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(373)</w:t>
            </w:r>
          </w:p>
        </w:tc>
        <w:tc>
          <w:tcPr>
            <w:tcW w:w="268" w:type="dxa"/>
            <w:shd w:val="clear" w:color="auto" w:fill="auto"/>
          </w:tcPr>
          <w:p w14:paraId="68A3BBFF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5718481" w14:textId="77777777" w:rsidR="001210DD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6C700791" w14:textId="0EF4FEAA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(7)</w:t>
            </w:r>
          </w:p>
        </w:tc>
        <w:tc>
          <w:tcPr>
            <w:tcW w:w="266" w:type="dxa"/>
            <w:shd w:val="clear" w:color="auto" w:fill="auto"/>
          </w:tcPr>
          <w:p w14:paraId="20DF2F07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D1BE201" w14:textId="44EABACB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(380)</w:t>
            </w:r>
          </w:p>
        </w:tc>
      </w:tr>
      <w:tr w:rsidR="001210DD" w:rsidRPr="006375B5" w14:paraId="58F7A4E7" w14:textId="77777777" w:rsidTr="004B64F3">
        <w:tc>
          <w:tcPr>
            <w:tcW w:w="2430" w:type="dxa"/>
            <w:shd w:val="clear" w:color="auto" w:fill="auto"/>
          </w:tcPr>
          <w:p w14:paraId="28ADD3A2" w14:textId="5D442C8E" w:rsidR="001210DD" w:rsidRPr="004B64F3" w:rsidRDefault="001210DD" w:rsidP="001210DD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4B64F3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สัญญาแลกเปลี่ยนสกุลเงินตราต่างประเทศ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F9CBB8E" w14:textId="2630153E" w:rsidR="001210DD" w:rsidRPr="004B64F3" w:rsidRDefault="0099055A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360</w:t>
            </w:r>
          </w:p>
        </w:tc>
        <w:tc>
          <w:tcPr>
            <w:tcW w:w="268" w:type="dxa"/>
            <w:shd w:val="clear" w:color="auto" w:fill="auto"/>
          </w:tcPr>
          <w:p w14:paraId="2AD3F7ED" w14:textId="77777777" w:rsidR="001210DD" w:rsidRPr="004B64F3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E10A4BF" w14:textId="77777777" w:rsidR="001210DD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</w:p>
          <w:p w14:paraId="20DB0190" w14:textId="4F8D0522" w:rsidR="00CF06B1" w:rsidRPr="004B64F3" w:rsidRDefault="00CF06B1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0CD7A936" w14:textId="77777777" w:rsidR="001210DD" w:rsidRPr="004B64F3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883436D" w14:textId="77BDA2E5" w:rsidR="001210DD" w:rsidRPr="004B64F3" w:rsidRDefault="0099055A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360</w:t>
            </w:r>
          </w:p>
        </w:tc>
        <w:tc>
          <w:tcPr>
            <w:tcW w:w="266" w:type="dxa"/>
            <w:shd w:val="clear" w:color="auto" w:fill="auto"/>
          </w:tcPr>
          <w:p w14:paraId="6EBE7906" w14:textId="77777777" w:rsidR="001210DD" w:rsidRPr="004B64F3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C35BF83" w14:textId="13B7672B" w:rsidR="001210DD" w:rsidRPr="004B64F3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B64F3">
              <w:rPr>
                <w:rFonts w:ascii="Angsana New" w:hAnsi="Angsana New"/>
                <w:sz w:val="24"/>
                <w:szCs w:val="24"/>
              </w:rPr>
              <w:t>40</w:t>
            </w:r>
            <w:r>
              <w:rPr>
                <w:rFonts w:ascii="Angsana New" w:hAnsi="Angsana New"/>
                <w:sz w:val="24"/>
                <w:szCs w:val="24"/>
              </w:rPr>
              <w:t>6</w:t>
            </w:r>
          </w:p>
        </w:tc>
        <w:tc>
          <w:tcPr>
            <w:tcW w:w="268" w:type="dxa"/>
            <w:shd w:val="clear" w:color="auto" w:fill="auto"/>
          </w:tcPr>
          <w:p w14:paraId="5500C075" w14:textId="77777777" w:rsidR="001210DD" w:rsidRPr="004B64F3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3826146" w14:textId="77777777" w:rsidR="001210DD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</w:p>
          <w:p w14:paraId="18E4275E" w14:textId="3BDA7E17" w:rsidR="001210DD" w:rsidRPr="004B64F3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03C6F2FB" w14:textId="77777777" w:rsidR="001210DD" w:rsidRPr="004B64F3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26432A5" w14:textId="2AFA786A" w:rsidR="001210DD" w:rsidRPr="004B64F3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406</w:t>
            </w:r>
          </w:p>
        </w:tc>
      </w:tr>
      <w:tr w:rsidR="001210DD" w:rsidRPr="006375B5" w14:paraId="77DE3398" w14:textId="77777777" w:rsidTr="004B64F3">
        <w:tc>
          <w:tcPr>
            <w:tcW w:w="2430" w:type="dxa"/>
            <w:shd w:val="clear" w:color="auto" w:fill="auto"/>
          </w:tcPr>
          <w:p w14:paraId="60A9CE43" w14:textId="5CDA005A" w:rsidR="001210DD" w:rsidRPr="006375B5" w:rsidRDefault="001210DD" w:rsidP="001210DD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ยอดความเสี่ยงคงเหลือสุทธิ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D5ACC9C" w14:textId="3335FBB2" w:rsidR="001210DD" w:rsidRPr="00824F87" w:rsidRDefault="00CF06B1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82</w:t>
            </w:r>
          </w:p>
        </w:tc>
        <w:tc>
          <w:tcPr>
            <w:tcW w:w="268" w:type="dxa"/>
            <w:shd w:val="clear" w:color="auto" w:fill="auto"/>
          </w:tcPr>
          <w:p w14:paraId="4F686891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3807217" w14:textId="5D21E79C" w:rsidR="001210DD" w:rsidRDefault="00CF06B1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(1</w:t>
            </w:r>
            <w:r w:rsidR="0099055A">
              <w:rPr>
                <w:rFonts w:ascii="Angsana New" w:hAnsi="Angsana New"/>
                <w:b/>
                <w:bCs/>
                <w:sz w:val="24"/>
                <w:szCs w:val="24"/>
              </w:rPr>
              <w:t>2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21A5E062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39DC52C" w14:textId="58DAFB14" w:rsidR="001210DD" w:rsidRPr="00824F87" w:rsidRDefault="00CF06B1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7</w:t>
            </w:r>
            <w:r w:rsidR="0099055A">
              <w:rPr>
                <w:rFonts w:ascii="Angsana New" w:hAnsi="Angsana New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266" w:type="dxa"/>
            <w:shd w:val="clear" w:color="auto" w:fill="auto"/>
          </w:tcPr>
          <w:p w14:paraId="06A22452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55810AB" w14:textId="689618CE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33</w:t>
            </w:r>
          </w:p>
        </w:tc>
        <w:tc>
          <w:tcPr>
            <w:tcW w:w="268" w:type="dxa"/>
            <w:shd w:val="clear" w:color="auto" w:fill="auto"/>
          </w:tcPr>
          <w:p w14:paraId="6E843068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0420023" w14:textId="507E6544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(7)</w:t>
            </w:r>
          </w:p>
        </w:tc>
        <w:tc>
          <w:tcPr>
            <w:tcW w:w="266" w:type="dxa"/>
            <w:shd w:val="clear" w:color="auto" w:fill="auto"/>
          </w:tcPr>
          <w:p w14:paraId="5F0C3061" w14:textId="77777777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1A8E821" w14:textId="3B2F87AA" w:rsidR="001210DD" w:rsidRPr="006375B5" w:rsidRDefault="001210DD" w:rsidP="001210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26</w:t>
            </w:r>
          </w:p>
        </w:tc>
      </w:tr>
    </w:tbl>
    <w:p w14:paraId="757A405B" w14:textId="272AF7B1" w:rsidR="00D77F58" w:rsidRDefault="00D77F58" w:rsidP="008D6CFC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</w:p>
    <w:p w14:paraId="2EB4C394" w14:textId="77777777" w:rsidR="00D77F58" w:rsidRPr="006375B5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สัญญาแลกเปลี่ยนสกุลเงินตราต่างประเทศ</w:t>
      </w:r>
    </w:p>
    <w:p w14:paraId="35E509C6" w14:textId="77777777" w:rsidR="00D77F58" w:rsidRPr="006375B5" w:rsidRDefault="00D77F58" w:rsidP="008D6CFC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</w:p>
    <w:p w14:paraId="48D40274" w14:textId="2065780F" w:rsidR="00D608F9" w:rsidRPr="006375B5" w:rsidRDefault="00D608F9" w:rsidP="00D608F9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  <w:lang w:val="en-US" w:bidi="th-TH"/>
        </w:rPr>
        <w:t>30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กันยายน </w:t>
      </w:r>
      <w:r w:rsidR="000E564C" w:rsidRPr="000E564C">
        <w:rPr>
          <w:rFonts w:asciiTheme="majorBidi" w:hAnsiTheme="majorBidi" w:cstheme="majorBidi"/>
          <w:sz w:val="30"/>
          <w:szCs w:val="30"/>
          <w:lang w:val="en-US" w:bidi="th-TH"/>
        </w:rPr>
        <w:t>256</w:t>
      </w:r>
      <w:r w:rsidR="001210DD">
        <w:rPr>
          <w:rFonts w:asciiTheme="majorBidi" w:hAnsiTheme="majorBidi" w:cstheme="majorBidi"/>
          <w:sz w:val="30"/>
          <w:szCs w:val="30"/>
          <w:lang w:val="en-US" w:bidi="th-TH"/>
        </w:rPr>
        <w:t>6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บริษัทย่อยแห่งหนึ่งมีสัญญาแลกเปลี่ยนสกุลเงินตราต่างประเทศ</w:t>
      </w:r>
      <w:r w:rsidRPr="006375B5">
        <w:rPr>
          <w:rFonts w:asciiTheme="majorBidi" w:hAnsiTheme="majorBidi" w:cstheme="majorBidi"/>
          <w:sz w:val="30"/>
          <w:szCs w:val="30"/>
        </w:rPr>
        <w:t xml:space="preserve"> (cross currency swap)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กับธนาคารในประเทศแห่งหนึ่งสำหรับเงินกู้ยืมระยะยาวคงเหลือจำนวนเงิน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="000D0B35">
        <w:rPr>
          <w:rFonts w:asciiTheme="majorBidi" w:hAnsiTheme="majorBidi" w:cstheme="majorBidi"/>
          <w:sz w:val="30"/>
          <w:szCs w:val="30"/>
          <w:lang w:val="en-US" w:bidi="th-TH"/>
        </w:rPr>
        <w:t>9.84</w:t>
      </w:r>
      <w:r w:rsidRPr="006375B5">
        <w:rPr>
          <w:rFonts w:asciiTheme="majorBidi" w:hAnsiTheme="majorBidi" w:cstheme="majorBidi"/>
          <w:sz w:val="30"/>
          <w:szCs w:val="30"/>
          <w:lang w:val="en-US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ล้านเหรียญสหรัฐอเมริกา </w:t>
      </w:r>
      <w:r w:rsidR="001D08FD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1D08FD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</w:t>
      </w:r>
      <w:r w:rsidR="001210DD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5</w:t>
      </w:r>
      <w:r w:rsidR="001D08FD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: 1</w:t>
      </w:r>
      <w:r w:rsidR="001210DD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0</w:t>
      </w:r>
      <w:r w:rsidR="001D08FD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.</w:t>
      </w:r>
      <w:r w:rsidR="001210DD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63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 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โดยบริษัทมีภาระผูกพันที่ต้องจ่ายเงินต้นจำนวน </w:t>
      </w:r>
      <w:r w:rsidR="000D0B35">
        <w:rPr>
          <w:rFonts w:asciiTheme="majorBidi" w:hAnsiTheme="majorBidi" w:cstheme="majorBidi"/>
          <w:sz w:val="30"/>
          <w:szCs w:val="30"/>
          <w:lang w:val="en-US" w:bidi="th-TH"/>
        </w:rPr>
        <w:t>315.12</w:t>
      </w:r>
      <w:r w:rsidR="001210DD"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ล้านบาท</w:t>
      </w:r>
      <w:r w:rsidR="00714114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</w:t>
      </w:r>
      <w:r w:rsidR="001702CF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65</w:t>
      </w:r>
      <w:r w:rsidR="00714114" w:rsidRPr="001210DD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: </w:t>
      </w:r>
      <w:r w:rsidR="001210DD" w:rsidRPr="001210DD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340.56</w:t>
      </w:r>
      <w:r w:rsidR="001210DD"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</w:t>
      </w:r>
      <w:r w:rsid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บาท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>และดอกเบี้ย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อัตราลอยตัวใน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>สกุลเงินบาท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เพื่อแลกเปลี่ยนกับ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เงินต้นจำนวน </w:t>
      </w:r>
      <w:r w:rsidR="000D0B35">
        <w:rPr>
          <w:rFonts w:asciiTheme="majorBidi" w:hAnsiTheme="majorBidi" w:cstheme="majorBidi"/>
          <w:sz w:val="30"/>
          <w:szCs w:val="30"/>
          <w:lang w:val="en-US" w:bidi="th-TH"/>
        </w:rPr>
        <w:t>9.84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ล้านเหรียญสหรัฐอเมริกา</w:t>
      </w:r>
      <w:r w:rsidR="00714114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</w:t>
      </w:r>
      <w:r w:rsidR="001210DD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5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: 1</w:t>
      </w:r>
      <w:r w:rsidR="0056015D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0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.</w:t>
      </w:r>
      <w:r w:rsidR="0056015D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63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 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และดอกเบี้ยอัตราลอยตัวในสกุลเงินเหรียญสหรัฐอเมริกา </w:t>
      </w:r>
    </w:p>
    <w:p w14:paraId="409401D0" w14:textId="77777777" w:rsidR="00D77F58" w:rsidRPr="006375B5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900" w:right="-565"/>
        <w:jc w:val="thaiDistribute"/>
        <w:rPr>
          <w:rFonts w:asciiTheme="majorBidi" w:hAnsiTheme="majorBidi" w:cstheme="majorBidi"/>
          <w:sz w:val="30"/>
          <w:szCs w:val="30"/>
        </w:rPr>
      </w:pPr>
    </w:p>
    <w:p w14:paraId="4FB548BA" w14:textId="3052B823" w:rsidR="00A8593F" w:rsidRPr="006375B5" w:rsidRDefault="00A8593F" w:rsidP="00A8593F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การวิเคราะห์ความอ่อนไหว</w:t>
      </w:r>
      <w:r w:rsidRPr="006375B5">
        <w:rPr>
          <w:rFonts w:asciiTheme="majorBidi" w:hAnsiTheme="majorBidi" w:cstheme="majorBidi" w:hint="cs"/>
          <w:b/>
          <w:bCs/>
          <w:color w:val="0000FF"/>
          <w:sz w:val="30"/>
          <w:szCs w:val="30"/>
          <w:cs/>
        </w:rPr>
        <w:t xml:space="preserve"> </w:t>
      </w:r>
    </w:p>
    <w:p w14:paraId="78B3DBB6" w14:textId="77777777" w:rsidR="00A8593F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1440"/>
        <w:jc w:val="thaiDistribute"/>
        <w:rPr>
          <w:rFonts w:asciiTheme="majorBidi" w:hAnsiTheme="majorBidi" w:cstheme="majorBidi"/>
          <w:sz w:val="20"/>
          <w:szCs w:val="20"/>
        </w:rPr>
      </w:pPr>
    </w:p>
    <w:p w14:paraId="65EA9DC6" w14:textId="3D4F2B83" w:rsidR="00A8593F" w:rsidRPr="006375B5" w:rsidRDefault="00A8593F" w:rsidP="00630CA4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pacing w:val="-4"/>
          <w:sz w:val="30"/>
          <w:szCs w:val="30"/>
          <w:lang w:val="en-US" w:bidi="th-TH"/>
        </w:rPr>
      </w:pP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การแข็งค่า</w:t>
      </w:r>
      <w:r w:rsidR="00630CA4" w:rsidRPr="006375B5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(การอ่อนค่า) ที่เป็นไปได้อย่างสมเหตุสมผลของ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เงินเหรียญสหรัฐอเมริกา</w:t>
      </w:r>
      <w:r w:rsidR="00770708" w:rsidRPr="006375B5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 xml:space="preserve"> และเงิน</w:t>
      </w:r>
      <w:r w:rsidR="00D34D50" w:rsidRPr="006375B5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สิงคโปร์</w:t>
      </w:r>
      <w:r w:rsidR="00630CA4" w:rsidRPr="006375B5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ดอลลาร์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ที่มีต่อเงินสกุลอื่นๆ ณ วันที่ </w:t>
      </w:r>
      <w:r w:rsidR="000E564C" w:rsidRPr="000E564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30</w:t>
      </w:r>
      <w:r w:rsidR="00630CA4" w:rsidRPr="006375B5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 xml:space="preserve"> </w:t>
      </w:r>
      <w:r w:rsidR="00630CA4"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กันยายน </w:t>
      </w:r>
      <w:r w:rsidR="000E564C" w:rsidRPr="000E564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256</w:t>
      </w:r>
      <w:r w:rsidR="0056015D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6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ที่ส่งผลกระทบต่อการวัดมูลค่าของเครื่องมือทางการเงินในสกุลเงินตราต่างประเทศ และส่งผลกระทบต่อส่วนของผู้ถือหุ้นและกำไรหรือขาดทุนเป็นจำนวนเงินตามที่แสดงไว้ด้านล่าง การวิเคราะห์ข้างต้นตั้งอยู่บนข้อสมมติที่ว่าตัวแปรอื่นโดยเฉพาะอัตราดอกเบี้ย</w:t>
      </w:r>
      <w:r w:rsidRPr="004F5C61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เป็นอัตราคงที่ และไม่คำนึงถึงผลกระทบที่มีต่อยอดขายและยอดซื้อที่คาดการณ์ไว้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 </w:t>
      </w:r>
    </w:p>
    <w:p w14:paraId="09E40B7D" w14:textId="4BC74382" w:rsidR="004474D7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  <w:r>
        <w:br w:type="page"/>
      </w:r>
    </w:p>
    <w:tbl>
      <w:tblPr>
        <w:tblW w:w="8315" w:type="dxa"/>
        <w:tblInd w:w="13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700"/>
        <w:gridCol w:w="989"/>
        <w:gridCol w:w="990"/>
        <w:gridCol w:w="180"/>
        <w:gridCol w:w="1030"/>
        <w:gridCol w:w="180"/>
        <w:gridCol w:w="1073"/>
        <w:gridCol w:w="180"/>
        <w:gridCol w:w="993"/>
      </w:tblGrid>
      <w:tr w:rsidR="00D77F58" w:rsidRPr="006375B5" w14:paraId="47F9ADE9" w14:textId="77777777" w:rsidTr="002A32F9">
        <w:trPr>
          <w:tblHeader/>
        </w:trPr>
        <w:tc>
          <w:tcPr>
            <w:tcW w:w="2700" w:type="dxa"/>
          </w:tcPr>
          <w:p w14:paraId="69C63025" w14:textId="533A97F2" w:rsidR="00D77F58" w:rsidRPr="006375B5" w:rsidRDefault="00D77F58" w:rsidP="002A32F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989" w:type="dxa"/>
          </w:tcPr>
          <w:p w14:paraId="7331E77C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626" w:type="dxa"/>
            <w:gridSpan w:val="7"/>
            <w:hideMark/>
          </w:tcPr>
          <w:p w14:paraId="5C8A7D67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D77F58" w:rsidRPr="006375B5" w14:paraId="422E5BAA" w14:textId="77777777" w:rsidTr="002A32F9">
        <w:trPr>
          <w:trHeight w:val="218"/>
          <w:tblHeader/>
        </w:trPr>
        <w:tc>
          <w:tcPr>
            <w:tcW w:w="2700" w:type="dxa"/>
          </w:tcPr>
          <w:p w14:paraId="5091A726" w14:textId="74A34DA7" w:rsidR="00D77F58" w:rsidRPr="006375B5" w:rsidRDefault="00D77F58" w:rsidP="002A32F9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  <w:lang w:bidi="ar-SA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56015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989" w:type="dxa"/>
          </w:tcPr>
          <w:p w14:paraId="7EC63F08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อัตราการ</w:t>
            </w:r>
          </w:p>
        </w:tc>
        <w:tc>
          <w:tcPr>
            <w:tcW w:w="2200" w:type="dxa"/>
            <w:gridSpan w:val="3"/>
            <w:hideMark/>
          </w:tcPr>
          <w:p w14:paraId="166D1B22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กำไรหรือขาดทุน</w:t>
            </w:r>
          </w:p>
        </w:tc>
        <w:tc>
          <w:tcPr>
            <w:tcW w:w="180" w:type="dxa"/>
          </w:tcPr>
          <w:p w14:paraId="72B69953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246" w:type="dxa"/>
            <w:gridSpan w:val="3"/>
            <w:hideMark/>
          </w:tcPr>
          <w:p w14:paraId="62250B46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ส่วนของเจ้าของสุทธิจากภาษี</w:t>
            </w:r>
          </w:p>
        </w:tc>
      </w:tr>
      <w:tr w:rsidR="00D77F58" w:rsidRPr="006375B5" w14:paraId="0FF13495" w14:textId="77777777" w:rsidTr="002A32F9">
        <w:trPr>
          <w:tblHeader/>
        </w:trPr>
        <w:tc>
          <w:tcPr>
            <w:tcW w:w="2700" w:type="dxa"/>
          </w:tcPr>
          <w:p w14:paraId="077F5D6E" w14:textId="77777777" w:rsidR="00D77F58" w:rsidRPr="006375B5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9" w:type="dxa"/>
            <w:hideMark/>
          </w:tcPr>
          <w:p w14:paraId="3C30022E" w14:textId="77777777" w:rsidR="00D77F58" w:rsidRPr="006375B5" w:rsidRDefault="00D77F58" w:rsidP="002A32F9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เปลี่ยนแปลง</w:t>
            </w:r>
          </w:p>
        </w:tc>
        <w:tc>
          <w:tcPr>
            <w:tcW w:w="990" w:type="dxa"/>
            <w:hideMark/>
          </w:tcPr>
          <w:p w14:paraId="18D0618D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0D3B129A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hideMark/>
          </w:tcPr>
          <w:p w14:paraId="2E455026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3420901B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hideMark/>
          </w:tcPr>
          <w:p w14:paraId="60452E87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5916DF43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5D7FEE98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</w:tr>
      <w:tr w:rsidR="00D77F58" w:rsidRPr="006375B5" w14:paraId="295AA254" w14:textId="77777777" w:rsidTr="002A32F9">
        <w:trPr>
          <w:tblHeader/>
        </w:trPr>
        <w:tc>
          <w:tcPr>
            <w:tcW w:w="2700" w:type="dxa"/>
          </w:tcPr>
          <w:p w14:paraId="337AF92B" w14:textId="77777777" w:rsidR="00D77F58" w:rsidRPr="006375B5" w:rsidRDefault="00D77F58" w:rsidP="002A32F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89" w:type="dxa"/>
          </w:tcPr>
          <w:p w14:paraId="0FB5B393" w14:textId="77777777" w:rsidR="00D77F58" w:rsidRPr="006375B5" w:rsidRDefault="00D77F58" w:rsidP="002A32F9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(ร้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อยละ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)</w:t>
            </w:r>
          </w:p>
        </w:tc>
        <w:tc>
          <w:tcPr>
            <w:tcW w:w="4626" w:type="dxa"/>
            <w:gridSpan w:val="7"/>
            <w:hideMark/>
          </w:tcPr>
          <w:p w14:paraId="48B6D6C8" w14:textId="77777777" w:rsidR="00D77F58" w:rsidRPr="006375B5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D77F58" w:rsidRPr="006375B5" w14:paraId="498BABE6" w14:textId="77777777" w:rsidTr="00D77F58">
        <w:tc>
          <w:tcPr>
            <w:tcW w:w="2700" w:type="dxa"/>
            <w:shd w:val="clear" w:color="auto" w:fill="auto"/>
            <w:hideMark/>
          </w:tcPr>
          <w:p w14:paraId="15124B08" w14:textId="77777777" w:rsidR="00D77F58" w:rsidRPr="006375B5" w:rsidRDefault="00D77F58" w:rsidP="002A32F9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งิน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เหรียญสหรัฐอเมริกา</w:t>
            </w:r>
          </w:p>
        </w:tc>
        <w:tc>
          <w:tcPr>
            <w:tcW w:w="989" w:type="dxa"/>
            <w:shd w:val="clear" w:color="auto" w:fill="auto"/>
          </w:tcPr>
          <w:p w14:paraId="79D53590" w14:textId="4F217B0B" w:rsidR="00D77F58" w:rsidRPr="006375B5" w:rsidRDefault="002C1A0F" w:rsidP="002C1A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5"/>
              </w:tabs>
              <w:ind w:right="-6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14.04</w:t>
            </w:r>
          </w:p>
        </w:tc>
        <w:tc>
          <w:tcPr>
            <w:tcW w:w="990" w:type="dxa"/>
            <w:shd w:val="clear" w:color="auto" w:fill="auto"/>
          </w:tcPr>
          <w:p w14:paraId="0374D658" w14:textId="749E480B" w:rsidR="00D77F58" w:rsidRPr="006375B5" w:rsidRDefault="00CC4A79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12</w:t>
            </w:r>
          </w:p>
        </w:tc>
        <w:tc>
          <w:tcPr>
            <w:tcW w:w="180" w:type="dxa"/>
            <w:shd w:val="clear" w:color="auto" w:fill="auto"/>
          </w:tcPr>
          <w:p w14:paraId="344F995A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shd w:val="clear" w:color="auto" w:fill="auto"/>
          </w:tcPr>
          <w:p w14:paraId="6CBAF20D" w14:textId="087845D9" w:rsidR="00D77F58" w:rsidRPr="006375B5" w:rsidRDefault="00CC4A79" w:rsidP="00D577D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(12)</w:t>
            </w:r>
          </w:p>
        </w:tc>
        <w:tc>
          <w:tcPr>
            <w:tcW w:w="180" w:type="dxa"/>
            <w:shd w:val="clear" w:color="auto" w:fill="auto"/>
          </w:tcPr>
          <w:p w14:paraId="5AE4CD30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auto"/>
          </w:tcPr>
          <w:p w14:paraId="16A09D01" w14:textId="3B244175" w:rsidR="00D77F58" w:rsidRPr="006375B5" w:rsidRDefault="00CC4A79" w:rsidP="00D577D9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10</w:t>
            </w:r>
          </w:p>
        </w:tc>
        <w:tc>
          <w:tcPr>
            <w:tcW w:w="180" w:type="dxa"/>
            <w:shd w:val="clear" w:color="auto" w:fill="auto"/>
          </w:tcPr>
          <w:p w14:paraId="2AB3FECA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14:paraId="5642538A" w14:textId="376A0619" w:rsidR="00D77F58" w:rsidRPr="006375B5" w:rsidRDefault="00CC4A79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(10)</w:t>
            </w:r>
          </w:p>
        </w:tc>
      </w:tr>
      <w:tr w:rsidR="00D77F58" w:rsidRPr="006375B5" w14:paraId="293C171E" w14:textId="77777777" w:rsidTr="00D77F58">
        <w:tc>
          <w:tcPr>
            <w:tcW w:w="2700" w:type="dxa"/>
            <w:shd w:val="clear" w:color="auto" w:fill="auto"/>
          </w:tcPr>
          <w:p w14:paraId="0E4E7D6F" w14:textId="77777777" w:rsidR="00D77F58" w:rsidRPr="006375B5" w:rsidRDefault="00D77F58" w:rsidP="002A32F9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สิงคโปร์ดอลลาร์</w:t>
            </w:r>
          </w:p>
        </w:tc>
        <w:tc>
          <w:tcPr>
            <w:tcW w:w="989" w:type="dxa"/>
            <w:shd w:val="clear" w:color="auto" w:fill="auto"/>
          </w:tcPr>
          <w:p w14:paraId="742ECDDC" w14:textId="65B6E2CB" w:rsidR="00D77F58" w:rsidRPr="002C1A0F" w:rsidRDefault="002C1A0F" w:rsidP="002C1A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5"/>
              </w:tabs>
              <w:ind w:right="-60"/>
              <w:rPr>
                <w:rFonts w:asciiTheme="majorBidi" w:hAnsiTheme="majorBidi" w:cstheme="majorBidi"/>
                <w:sz w:val="24"/>
                <w:szCs w:val="24"/>
              </w:rPr>
            </w:pPr>
            <w:r w:rsidRPr="002C1A0F">
              <w:rPr>
                <w:rFonts w:asciiTheme="majorBidi" w:hAnsiTheme="majorBidi" w:cstheme="majorBidi"/>
                <w:sz w:val="24"/>
                <w:szCs w:val="24"/>
              </w:rPr>
              <w:t>6.11</w:t>
            </w:r>
          </w:p>
        </w:tc>
        <w:tc>
          <w:tcPr>
            <w:tcW w:w="990" w:type="dxa"/>
            <w:shd w:val="clear" w:color="auto" w:fill="auto"/>
          </w:tcPr>
          <w:p w14:paraId="429C5626" w14:textId="4F6952C2" w:rsidR="00D77F58" w:rsidRPr="00EA4951" w:rsidRDefault="00CC4A79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3B5F90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1)</w:t>
            </w:r>
          </w:p>
        </w:tc>
        <w:tc>
          <w:tcPr>
            <w:tcW w:w="180" w:type="dxa"/>
            <w:shd w:val="clear" w:color="auto" w:fill="auto"/>
          </w:tcPr>
          <w:p w14:paraId="02A1D8EF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shd w:val="clear" w:color="auto" w:fill="auto"/>
          </w:tcPr>
          <w:p w14:paraId="160BF63C" w14:textId="1698CDC5" w:rsidR="00D77F58" w:rsidRPr="006375B5" w:rsidRDefault="003B5F90" w:rsidP="00D577D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  <w:r w:rsidR="00CC4A79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  <w:tc>
          <w:tcPr>
            <w:tcW w:w="180" w:type="dxa"/>
            <w:shd w:val="clear" w:color="auto" w:fill="auto"/>
          </w:tcPr>
          <w:p w14:paraId="63F2121F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auto"/>
          </w:tcPr>
          <w:p w14:paraId="58AE1430" w14:textId="29A8D011" w:rsidR="00D77F58" w:rsidRPr="006375B5" w:rsidRDefault="00CC4A79" w:rsidP="00D577D9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</w:t>
            </w:r>
            <w:r w:rsidR="003B5F90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</w:t>
            </w: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)</w:t>
            </w:r>
          </w:p>
        </w:tc>
        <w:tc>
          <w:tcPr>
            <w:tcW w:w="180" w:type="dxa"/>
            <w:shd w:val="clear" w:color="auto" w:fill="auto"/>
          </w:tcPr>
          <w:p w14:paraId="294968FB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14:paraId="004D1C1C" w14:textId="3BEB36E8" w:rsidR="00D77F58" w:rsidRPr="006375B5" w:rsidRDefault="003B5F90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9</w:t>
            </w:r>
          </w:p>
        </w:tc>
      </w:tr>
    </w:tbl>
    <w:p w14:paraId="37673F7C" w14:textId="0B270D73" w:rsidR="001B5323" w:rsidRPr="00347AFD" w:rsidRDefault="001B5323" w:rsidP="00541AE6">
      <w:pPr>
        <w:rPr>
          <w:rFonts w:ascii="Angsana New" w:hAnsi="Angsana New"/>
          <w:sz w:val="30"/>
          <w:szCs w:val="30"/>
          <w:lang w:eastAsia="x-none"/>
        </w:rPr>
      </w:pPr>
    </w:p>
    <w:p w14:paraId="212B7C9F" w14:textId="238F1549" w:rsidR="00D608F9" w:rsidRPr="006375B5" w:rsidRDefault="00D608F9" w:rsidP="00D608F9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</w:rPr>
        <w:t>(</w:t>
      </w: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4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การป้องกันความเสี่ยงในกระแสเงินสด</w:t>
      </w:r>
    </w:p>
    <w:p w14:paraId="103FF85E" w14:textId="68A35342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347AFD">
        <w:rPr>
          <w:rFonts w:asciiTheme="majorBidi" w:hAnsiTheme="majorBidi" w:cstheme="majorBidi"/>
          <w:sz w:val="30"/>
          <w:szCs w:val="30"/>
          <w:cs/>
        </w:rPr>
        <w:t>กลุ่มบริษัทมีการนำการบัญชีป้องกันความเสี่ยงมาถือปฏิบัติสำหรับสัญญาแลกเปลี่ยนสกุลเงินต่างประเทศ (</w:t>
      </w:r>
      <w:r w:rsidRPr="00347AFD">
        <w:rPr>
          <w:rFonts w:asciiTheme="majorBidi" w:hAnsiTheme="majorBidi" w:cstheme="majorBidi"/>
          <w:sz w:val="30"/>
          <w:szCs w:val="30"/>
        </w:rPr>
        <w:t>cross currency swap)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ซึ่งเข้าเงื่อนไขการเป็นเครื่องมือป้องกันความเสี่ยงกระแสเงินสดและ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กำหนดอัตราส่วนการป้องกันความเสี่ยงที่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347AFD">
        <w:rPr>
          <w:rFonts w:asciiTheme="majorBidi" w:hAnsiTheme="majorBidi" w:cstheme="majorBidi"/>
          <w:sz w:val="30"/>
          <w:szCs w:val="30"/>
        </w:rPr>
        <w:t>1</w:t>
      </w:r>
      <w:r w:rsidRPr="00347AFD">
        <w:rPr>
          <w:rFonts w:asciiTheme="majorBidi" w:hAnsiTheme="majorBidi" w:cstheme="majorBidi"/>
          <w:sz w:val="30"/>
          <w:szCs w:val="30"/>
        </w:rPr>
        <w:t>:</w:t>
      </w:r>
      <w:r w:rsidR="000E564C" w:rsidRPr="00347AFD">
        <w:rPr>
          <w:rFonts w:asciiTheme="majorBidi" w:hAnsiTheme="majorBidi" w:cstheme="majorBidi"/>
          <w:sz w:val="30"/>
          <w:szCs w:val="30"/>
        </w:rPr>
        <w:t>1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และกำหนดให้ระยะเวลาของสัญญาดังกล่าวสอดคล้องกับรายการที่ต้องการป้องกันความเสี่ยง</w:t>
      </w:r>
    </w:p>
    <w:p w14:paraId="0127D5F1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</w:p>
    <w:p w14:paraId="70471CF8" w14:textId="77777777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 w:hint="cs"/>
          <w:sz w:val="30"/>
          <w:szCs w:val="30"/>
          <w:cs/>
        </w:rPr>
        <w:t>กลุ่มบริษัทพิจารณาการมีอยู่ของความสัมพันธ์ทางเศรษฐกิจระหว่างเครื่องมือที่ใช้ในการป้องกันความเสี่ยงและรายการที่ต้องการป้องกันความเสี่ยงโดยใช้สกุลเงิน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จำนวนเงินและระยะเวลาที่เกี่ยวข้องกับกระแสเงินสดกลุ่มบริษัทประเมินว่าอนุพันธ์ที่กำหนดในแต่ละความสัมพันธ์ของการป้องกันความเสี่ยงจะมีประสิทธิผลในการหักกลบการเปลี่ยนแปลงในกระแสเงินสดของรายการที่ต้องการป้องกันความเสี่ยงโดยใช้วิธีการจับคู่เงื่อนไขสำคัญ</w:t>
      </w:r>
      <w:r w:rsidRPr="00347AFD">
        <w:rPr>
          <w:rFonts w:asciiTheme="majorBidi" w:hAnsiTheme="majorBidi" w:cstheme="majorBidi"/>
          <w:sz w:val="30"/>
          <w:szCs w:val="30"/>
        </w:rPr>
        <w:t xml:space="preserve"> (critical terms match)</w:t>
      </w:r>
    </w:p>
    <w:p w14:paraId="732F4C8E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</w:p>
    <w:p w14:paraId="7898CFB4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/>
          <w:sz w:val="30"/>
          <w:szCs w:val="30"/>
          <w:cs/>
        </w:rPr>
        <w:t>ในความสัมพันธ์ของการป้องกันความเสี่ยง ความไม่มีประสิทธิผลส่วนใหญ่อาจเกิดจาก ผลกระทบจากความเสี่ยงด้านเครดิตของคู่สัญญาและของกลุ่มบริษัทที่มีต่อมูลค่ายุติธรรมของสัญญาดังกล่าวซึ่งไม่สะท้อนในการเปลี่ยนแปลงมูลค่ายุติธรรมของกระแสเงินสดที่ป้องกันความเสี่ยงซึ่งเกิดจากการเปลี่ยนแปลงในอัตราแลกเปลี่ยน</w:t>
      </w:r>
    </w:p>
    <w:p w14:paraId="196530CB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5A0D8DB9" w14:textId="2EA72EBD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 w:hint="cs"/>
          <w:sz w:val="30"/>
          <w:szCs w:val="30"/>
          <w:cs/>
        </w:rPr>
        <w:t>ณ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วันที่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347AFD">
        <w:rPr>
          <w:rFonts w:asciiTheme="majorBidi" w:hAnsiTheme="majorBidi" w:cstheme="majorBidi"/>
          <w:sz w:val="30"/>
          <w:szCs w:val="30"/>
        </w:rPr>
        <w:t>30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0E564C" w:rsidRPr="00347AFD">
        <w:rPr>
          <w:rFonts w:asciiTheme="majorBidi" w:hAnsiTheme="majorBidi" w:cstheme="majorBidi"/>
          <w:sz w:val="30"/>
          <w:szCs w:val="30"/>
        </w:rPr>
        <w:t>256</w:t>
      </w:r>
      <w:r w:rsidR="0056015D">
        <w:rPr>
          <w:rFonts w:asciiTheme="majorBidi" w:hAnsiTheme="majorBidi" w:cstheme="majorBidi"/>
          <w:sz w:val="30"/>
          <w:szCs w:val="30"/>
        </w:rPr>
        <w:t>6</w:t>
      </w:r>
      <w:r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กลุ่มบริษัทมีสัญญาแลกเปลี่ยนสกุลเงินต่างประเทศ </w:t>
      </w:r>
      <w:r w:rsidRPr="00347AFD">
        <w:rPr>
          <w:rFonts w:asciiTheme="majorBidi" w:hAnsiTheme="majorBidi" w:cstheme="majorBidi"/>
          <w:sz w:val="30"/>
          <w:szCs w:val="30"/>
        </w:rPr>
        <w:t>(cross currency swap)</w:t>
      </w:r>
      <w:r w:rsidR="00472392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แสดงเป็นสินทรัพย์อนุพันธ์จำนวน </w:t>
      </w:r>
      <w:r w:rsidR="00D43916">
        <w:rPr>
          <w:rFonts w:asciiTheme="majorBidi" w:hAnsiTheme="majorBidi" w:cstheme="majorBidi"/>
          <w:sz w:val="30"/>
          <w:szCs w:val="30"/>
        </w:rPr>
        <w:t>47.64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56015D">
        <w:rPr>
          <w:rFonts w:asciiTheme="majorBidi" w:hAnsiTheme="majorBidi" w:cstheme="majorBidi"/>
          <w:i/>
          <w:iCs/>
          <w:sz w:val="30"/>
          <w:szCs w:val="30"/>
        </w:rPr>
        <w:t>5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56015D" w:rsidRPr="0056015D">
        <w:rPr>
          <w:rFonts w:asciiTheme="majorBidi" w:hAnsiTheme="majorBidi" w:cstheme="majorBidi"/>
          <w:i/>
          <w:iCs/>
          <w:sz w:val="30"/>
          <w:szCs w:val="30"/>
        </w:rPr>
        <w:t>63.55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และมีสำรองการป้องกันความเสี่ยง</w:t>
      </w:r>
      <w:r w:rsidR="002847D0">
        <w:rPr>
          <w:rFonts w:asciiTheme="majorBidi" w:hAnsiTheme="majorBidi" w:cstheme="majorBidi"/>
          <w:sz w:val="30"/>
          <w:szCs w:val="30"/>
        </w:rPr>
        <w:br/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ในกระแสเงินสดที่แสดงอยู่ในองค์ประกอบอื่นของส่วนของผู้ถือหุ้นจำนวน </w:t>
      </w:r>
      <w:r w:rsidR="00D43916">
        <w:rPr>
          <w:rFonts w:asciiTheme="majorBidi" w:hAnsiTheme="majorBidi" w:cstheme="majorBidi"/>
          <w:sz w:val="30"/>
          <w:szCs w:val="30"/>
        </w:rPr>
        <w:t>3.20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1D08FD">
        <w:rPr>
          <w:rFonts w:asciiTheme="majorBidi" w:hAnsiTheme="majorBidi" w:cstheme="majorBidi"/>
          <w:sz w:val="30"/>
          <w:szCs w:val="30"/>
        </w:rPr>
        <w:br/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56015D">
        <w:rPr>
          <w:rFonts w:asciiTheme="majorBidi" w:hAnsiTheme="majorBidi" w:cstheme="majorBidi"/>
          <w:i/>
          <w:iCs/>
          <w:sz w:val="30"/>
          <w:szCs w:val="30"/>
        </w:rPr>
        <w:t>5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56015D" w:rsidRPr="0056015D">
        <w:rPr>
          <w:rFonts w:asciiTheme="majorBidi" w:hAnsiTheme="majorBidi" w:cstheme="majorBidi"/>
          <w:i/>
          <w:iCs/>
          <w:sz w:val="30"/>
          <w:szCs w:val="30"/>
        </w:rPr>
        <w:t>1.98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  <w:r w:rsidR="001D08FD" w:rsidRPr="00347A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เพื่อป้องกันความเสี่ยงอัตราแลกเปลี่ยนของ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เงินกู้ยืมระยะยาวมูลค่า </w:t>
      </w:r>
      <w:r w:rsidR="00D43916">
        <w:rPr>
          <w:rFonts w:asciiTheme="majorBidi" w:hAnsiTheme="majorBidi" w:cstheme="majorBidi"/>
          <w:sz w:val="30"/>
          <w:szCs w:val="30"/>
        </w:rPr>
        <w:t>315.12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56015D">
        <w:rPr>
          <w:rFonts w:asciiTheme="majorBidi" w:hAnsiTheme="majorBidi" w:cstheme="majorBidi"/>
          <w:i/>
          <w:iCs/>
          <w:sz w:val="30"/>
          <w:szCs w:val="30"/>
        </w:rPr>
        <w:t>5</w:t>
      </w:r>
      <w:r w:rsidR="001D08FD" w:rsidRPr="0056015D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56015D" w:rsidRPr="0056015D">
        <w:rPr>
          <w:rFonts w:asciiTheme="majorBidi" w:hAnsiTheme="majorBidi" w:cstheme="majorBidi"/>
          <w:i/>
          <w:iCs/>
          <w:sz w:val="30"/>
          <w:szCs w:val="30"/>
        </w:rPr>
        <w:t>340.56</w:t>
      </w:r>
      <w:r w:rsidR="0056015D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</w:p>
    <w:p w14:paraId="57DF8404" w14:textId="69E09784" w:rsidR="00D34D50" w:rsidRDefault="00D34D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/>
        </w:rPr>
      </w:pPr>
    </w:p>
    <w:p w14:paraId="68219178" w14:textId="77777777" w:rsidR="004474D7" w:rsidRPr="0056015D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eastAsia="x-none"/>
        </w:rPr>
      </w:pPr>
    </w:p>
    <w:p w14:paraId="439F2DCF" w14:textId="4CAD4453" w:rsidR="004474D7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/>
        </w:rPr>
      </w:pPr>
    </w:p>
    <w:p w14:paraId="25F8BBEB" w14:textId="77777777" w:rsidR="00CD1425" w:rsidRDefault="00CD14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AF14A00" w14:textId="7F882B79" w:rsidR="00BE5689" w:rsidRPr="006375B5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การบริหารจัดการทุน</w:t>
      </w:r>
    </w:p>
    <w:p w14:paraId="2CCA31D1" w14:textId="5ADF25C7" w:rsidR="007A5CC1" w:rsidRPr="006375B5" w:rsidRDefault="007A5CC1" w:rsidP="00310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47"/>
        <w:jc w:val="thaiDistribute"/>
        <w:rPr>
          <w:rFonts w:asciiTheme="majorBidi" w:hAnsiTheme="majorBidi"/>
          <w:sz w:val="16"/>
          <w:szCs w:val="16"/>
        </w:rPr>
      </w:pPr>
    </w:p>
    <w:p w14:paraId="5CBDA431" w14:textId="6EB58723" w:rsidR="00484548" w:rsidRPr="006375B5" w:rsidRDefault="007E426B" w:rsidP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ซึ่งกลุ่มบริษัทพิจารณาจากสัดส่วนของผลตอบแทนจากกิจกรรมดำเนินงานต่อส่วนของเจ้าของรวม ซึ่งไม่รวมส่วนได้เสียที่ไม่มีอำนาจควบคุม อีกทั้งยังกำกับดูแลระดับการจ่ายเงินปันผลให้แก่ผู้ถือหุ้นสามัญ</w:t>
      </w:r>
    </w:p>
    <w:p w14:paraId="6C034BB2" w14:textId="6D91320F" w:rsidR="00B36F9B" w:rsidRPr="006375B5" w:rsidRDefault="00B36F9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34971BD4" w14:textId="45615846" w:rsidR="006719AD" w:rsidRPr="006375B5" w:rsidRDefault="00C35F8B" w:rsidP="00A02046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ภาระผูกพันกับ</w:t>
      </w:r>
      <w:r w:rsidR="006A2FA8" w:rsidRPr="006375B5">
        <w:rPr>
          <w:rFonts w:asciiTheme="majorBidi" w:hAnsiTheme="majorBidi" w:cstheme="majorBidi" w:hint="cs"/>
          <w:sz w:val="30"/>
          <w:szCs w:val="30"/>
          <w:cs/>
        </w:rPr>
        <w:t>บุคคลหรือ</w:t>
      </w:r>
      <w:r w:rsidRPr="006375B5">
        <w:rPr>
          <w:rFonts w:asciiTheme="majorBidi" w:hAnsiTheme="majorBidi" w:cstheme="majorBidi"/>
          <w:sz w:val="30"/>
          <w:szCs w:val="30"/>
          <w:cs/>
        </w:rPr>
        <w:t>กิจการที่ไม่เกี่ยวข้องกัน</w:t>
      </w:r>
    </w:p>
    <w:p w14:paraId="24137161" w14:textId="77777777" w:rsidR="003C2AB8" w:rsidRPr="00472392" w:rsidRDefault="003C2AB8" w:rsidP="003C2AB8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152" w:type="dxa"/>
        <w:tblInd w:w="432" w:type="dxa"/>
        <w:tblLayout w:type="fixed"/>
        <w:tblLook w:val="0000" w:firstRow="0" w:lastRow="0" w:firstColumn="0" w:lastColumn="0" w:noHBand="0" w:noVBand="0"/>
      </w:tblPr>
      <w:tblGrid>
        <w:gridCol w:w="4249"/>
        <w:gridCol w:w="988"/>
        <w:gridCol w:w="269"/>
        <w:gridCol w:w="1040"/>
        <w:gridCol w:w="276"/>
        <w:gridCol w:w="1005"/>
        <w:gridCol w:w="287"/>
        <w:gridCol w:w="1038"/>
      </w:tblGrid>
      <w:tr w:rsidR="003C2AB8" w:rsidRPr="006375B5" w14:paraId="18A8A53A" w14:textId="77777777" w:rsidTr="00D577D9">
        <w:trPr>
          <w:tblHeader/>
        </w:trPr>
        <w:tc>
          <w:tcPr>
            <w:tcW w:w="2321" w:type="pct"/>
          </w:tcPr>
          <w:p w14:paraId="18F15628" w14:textId="77777777" w:rsidR="003C2AB8" w:rsidRPr="006375B5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pct"/>
            <w:gridSpan w:val="3"/>
          </w:tcPr>
          <w:p w14:paraId="7D82EDAE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1" w:type="pct"/>
          </w:tcPr>
          <w:p w14:paraId="22E53269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3" w:type="pct"/>
            <w:gridSpan w:val="3"/>
          </w:tcPr>
          <w:p w14:paraId="4DCBA5E8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3C2AB8" w:rsidRPr="006375B5" w14:paraId="04471EEF" w14:textId="77777777" w:rsidTr="00D577D9">
        <w:trPr>
          <w:trHeight w:val="344"/>
          <w:tblHeader/>
        </w:trPr>
        <w:tc>
          <w:tcPr>
            <w:tcW w:w="2321" w:type="pct"/>
          </w:tcPr>
          <w:p w14:paraId="18D763C9" w14:textId="77777777" w:rsidR="003C2AB8" w:rsidRPr="006375B5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0" w:type="pct"/>
          </w:tcPr>
          <w:p w14:paraId="1A1BD4F6" w14:textId="2963A70D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6015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47" w:type="pct"/>
          </w:tcPr>
          <w:p w14:paraId="38C5AB06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23ECDDD" w14:textId="49E6BCEB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6015D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51" w:type="pct"/>
          </w:tcPr>
          <w:p w14:paraId="0E6C521B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6C969FD6" w14:textId="4226255B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6015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57" w:type="pct"/>
          </w:tcPr>
          <w:p w14:paraId="697EC043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EA2BD5B" w14:textId="17E491EF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6015D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3C2AB8" w:rsidRPr="006375B5" w14:paraId="5305863C" w14:textId="77777777" w:rsidTr="00D577D9">
        <w:trPr>
          <w:tblHeader/>
        </w:trPr>
        <w:tc>
          <w:tcPr>
            <w:tcW w:w="2321" w:type="pct"/>
          </w:tcPr>
          <w:p w14:paraId="377A6641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79" w:type="pct"/>
            <w:gridSpan w:val="7"/>
          </w:tcPr>
          <w:p w14:paraId="6DB1A4A0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C2AB8" w:rsidRPr="006375B5" w14:paraId="550158CB" w14:textId="77777777" w:rsidTr="00D577D9">
        <w:tc>
          <w:tcPr>
            <w:tcW w:w="2321" w:type="pct"/>
          </w:tcPr>
          <w:p w14:paraId="15FB8C3C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540" w:type="pct"/>
          </w:tcPr>
          <w:p w14:paraId="6E3F8481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15CB373C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3012C1B4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5A9DE61D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7691CA90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5214E2F5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653B988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C2AB8" w:rsidRPr="006375B5" w14:paraId="3BAF8AA2" w14:textId="77777777" w:rsidTr="00D577D9">
        <w:tc>
          <w:tcPr>
            <w:tcW w:w="2321" w:type="pct"/>
          </w:tcPr>
          <w:p w14:paraId="2FB83B0A" w14:textId="0560DF4F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สัญญาที่ยังไม่ได้รับรู้</w:t>
            </w:r>
            <w:r w:rsidR="0016360F"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="0016360F"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:</w:t>
            </w:r>
          </w:p>
        </w:tc>
        <w:tc>
          <w:tcPr>
            <w:tcW w:w="540" w:type="pct"/>
          </w:tcPr>
          <w:p w14:paraId="49BDB990" w14:textId="052C7FDA" w:rsidR="003C2AB8" w:rsidRPr="006375B5" w:rsidRDefault="003C2AB8" w:rsidP="00B81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0E84955E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0F62F8A4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62E9559C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2C863E0E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350766A5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77F98D52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6015D" w:rsidRPr="006375B5" w14:paraId="57F27923" w14:textId="77777777" w:rsidTr="00D577D9">
        <w:tc>
          <w:tcPr>
            <w:tcW w:w="2321" w:type="pct"/>
          </w:tcPr>
          <w:p w14:paraId="58664ED4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สัญญาจ้างผู้รับเหมาก่อสร้าง</w:t>
            </w:r>
          </w:p>
        </w:tc>
        <w:tc>
          <w:tcPr>
            <w:tcW w:w="540" w:type="pct"/>
          </w:tcPr>
          <w:p w14:paraId="67EAFD05" w14:textId="7C8380A2" w:rsidR="0056015D" w:rsidRPr="006375B5" w:rsidRDefault="0087488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1,266</w:t>
            </w:r>
          </w:p>
        </w:tc>
        <w:tc>
          <w:tcPr>
            <w:tcW w:w="147" w:type="pct"/>
          </w:tcPr>
          <w:p w14:paraId="3CF99922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4E7491E8" w14:textId="31AE7BF4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69</w:t>
            </w:r>
          </w:p>
        </w:tc>
        <w:tc>
          <w:tcPr>
            <w:tcW w:w="151" w:type="pct"/>
          </w:tcPr>
          <w:p w14:paraId="690E41FA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630605B6" w14:textId="06E04336" w:rsidR="0056015D" w:rsidRPr="006375B5" w:rsidRDefault="0087488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7915F48D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5A53B278" w14:textId="13C0BB10" w:rsidR="0056015D" w:rsidRPr="006375B5" w:rsidRDefault="0056015D" w:rsidP="000E43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</w:tr>
      <w:tr w:rsidR="0056015D" w:rsidRPr="006375B5" w14:paraId="1B165DF1" w14:textId="77777777" w:rsidTr="00D577D9">
        <w:tc>
          <w:tcPr>
            <w:tcW w:w="2321" w:type="pct"/>
          </w:tcPr>
          <w:p w14:paraId="0C1E21DD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สัญญาบริการที่ปรึกษา</w:t>
            </w:r>
          </w:p>
        </w:tc>
        <w:tc>
          <w:tcPr>
            <w:tcW w:w="540" w:type="pct"/>
          </w:tcPr>
          <w:p w14:paraId="7B05CF35" w14:textId="59DD83D6" w:rsidR="0056015D" w:rsidRPr="006375B5" w:rsidRDefault="0087488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147" w:type="pct"/>
          </w:tcPr>
          <w:p w14:paraId="28EB1FBD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5F2D5652" w14:textId="673810E6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10</w:t>
            </w:r>
          </w:p>
        </w:tc>
        <w:tc>
          <w:tcPr>
            <w:tcW w:w="151" w:type="pct"/>
          </w:tcPr>
          <w:p w14:paraId="69557EA0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0FE79D1D" w14:textId="647F3533" w:rsidR="0056015D" w:rsidRPr="006375B5" w:rsidRDefault="0087488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438324F9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192E2A38" w14:textId="7DA07C94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</w:tr>
      <w:tr w:rsidR="0056015D" w:rsidRPr="006375B5" w14:paraId="7C900C1E" w14:textId="77777777" w:rsidTr="00D577D9">
        <w:tc>
          <w:tcPr>
            <w:tcW w:w="2321" w:type="pct"/>
          </w:tcPr>
          <w:p w14:paraId="15696EAE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</w:tcPr>
          <w:p w14:paraId="08C7C010" w14:textId="73164D6C" w:rsidR="0056015D" w:rsidRPr="006375B5" w:rsidRDefault="0087488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1,275</w:t>
            </w:r>
          </w:p>
        </w:tc>
        <w:tc>
          <w:tcPr>
            <w:tcW w:w="147" w:type="pct"/>
          </w:tcPr>
          <w:p w14:paraId="721FD7C9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top w:val="single" w:sz="4" w:space="0" w:color="auto"/>
              <w:bottom w:val="double" w:sz="4" w:space="0" w:color="auto"/>
            </w:tcBorders>
          </w:tcPr>
          <w:p w14:paraId="4AA64024" w14:textId="652617D0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824F87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79</w:t>
            </w:r>
          </w:p>
        </w:tc>
        <w:tc>
          <w:tcPr>
            <w:tcW w:w="151" w:type="pct"/>
          </w:tcPr>
          <w:p w14:paraId="66F7844F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409BC5BB" w14:textId="7F28C369" w:rsidR="0056015D" w:rsidRPr="006375B5" w:rsidRDefault="0087488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32FD7A84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  <w:bottom w:val="double" w:sz="4" w:space="0" w:color="auto"/>
            </w:tcBorders>
          </w:tcPr>
          <w:p w14:paraId="4151DCCA" w14:textId="52151230" w:rsidR="0056015D" w:rsidRPr="006375B5" w:rsidRDefault="0056015D" w:rsidP="000E43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56015D" w:rsidRPr="006375B5" w14:paraId="0B50D796" w14:textId="77777777" w:rsidTr="00D577D9">
        <w:trPr>
          <w:trHeight w:val="380"/>
        </w:trPr>
        <w:tc>
          <w:tcPr>
            <w:tcW w:w="2321" w:type="pct"/>
          </w:tcPr>
          <w:p w14:paraId="0FEBB1FB" w14:textId="7356D1EF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0" w:type="pct"/>
          </w:tcPr>
          <w:p w14:paraId="6017ADEB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0777F202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F8BDDD7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53CA53E6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140193BF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1B8DBD29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279E9F45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6015D" w:rsidRPr="006375B5" w14:paraId="26D3AAD8" w14:textId="77777777" w:rsidTr="001D30A8">
        <w:tc>
          <w:tcPr>
            <w:tcW w:w="2321" w:type="pct"/>
          </w:tcPr>
          <w:p w14:paraId="1CAEE933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8" w:right="-9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</w:t>
            </w:r>
          </w:p>
        </w:tc>
        <w:tc>
          <w:tcPr>
            <w:tcW w:w="540" w:type="pct"/>
          </w:tcPr>
          <w:p w14:paraId="7D34FCED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74D80129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DB185D8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3E68845D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4AAAB5E8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1211621F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FEDF4C3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A549B" w:rsidRPr="006375B5" w14:paraId="109A51D8" w14:textId="77777777" w:rsidTr="001D30A8">
        <w:tc>
          <w:tcPr>
            <w:tcW w:w="2321" w:type="pct"/>
          </w:tcPr>
          <w:p w14:paraId="4BEDF33C" w14:textId="01305930" w:rsidR="001A549B" w:rsidRPr="001A549B" w:rsidRDefault="001A549B" w:rsidP="001A549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ภาระผูกพันตามสัญญาเช่าระยะสั้นหรือมีมูลค่าต่ำ</w:t>
            </w:r>
          </w:p>
        </w:tc>
        <w:tc>
          <w:tcPr>
            <w:tcW w:w="540" w:type="pct"/>
          </w:tcPr>
          <w:p w14:paraId="02991340" w14:textId="1898E117" w:rsidR="001A549B" w:rsidRPr="006375B5" w:rsidRDefault="001A549B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147" w:type="pct"/>
          </w:tcPr>
          <w:p w14:paraId="4584388B" w14:textId="77777777" w:rsidR="001A549B" w:rsidRPr="006375B5" w:rsidRDefault="001A549B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7C7A1279" w14:textId="66C1481A" w:rsidR="001A549B" w:rsidRPr="006375B5" w:rsidRDefault="001A549B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</w:t>
            </w:r>
          </w:p>
        </w:tc>
        <w:tc>
          <w:tcPr>
            <w:tcW w:w="151" w:type="pct"/>
          </w:tcPr>
          <w:p w14:paraId="7223A4F7" w14:textId="77777777" w:rsidR="001A549B" w:rsidRPr="006375B5" w:rsidRDefault="001A549B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5C7C7F0E" w14:textId="1FF80D6D" w:rsidR="001A549B" w:rsidRPr="006375B5" w:rsidRDefault="001A549B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57" w:type="pct"/>
          </w:tcPr>
          <w:p w14:paraId="2F232882" w14:textId="77777777" w:rsidR="001A549B" w:rsidRPr="006375B5" w:rsidRDefault="001A549B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72D5D6B2" w14:textId="0A27CB5E" w:rsidR="001A549B" w:rsidRPr="006375B5" w:rsidRDefault="001A549B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  <w:tr w:rsidR="0056015D" w:rsidRPr="006375B5" w14:paraId="3E8E0E6A" w14:textId="77777777" w:rsidTr="001D30A8">
        <w:tc>
          <w:tcPr>
            <w:tcW w:w="2321" w:type="pct"/>
          </w:tcPr>
          <w:p w14:paraId="214DD752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ซื้อ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ขายที่ดิน</w:t>
            </w:r>
          </w:p>
        </w:tc>
        <w:tc>
          <w:tcPr>
            <w:tcW w:w="540" w:type="pct"/>
          </w:tcPr>
          <w:p w14:paraId="424A16C4" w14:textId="5FFA5866" w:rsidR="0056015D" w:rsidRPr="006375B5" w:rsidRDefault="000C40F9" w:rsidP="000C40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2F583CF6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67278873" w14:textId="38156EEE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475</w:t>
            </w:r>
          </w:p>
        </w:tc>
        <w:tc>
          <w:tcPr>
            <w:tcW w:w="151" w:type="pct"/>
          </w:tcPr>
          <w:p w14:paraId="72AA90DF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1484A6D6" w14:textId="463D8DBB" w:rsidR="0056015D" w:rsidRPr="006375B5" w:rsidRDefault="000C40F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400121E7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67E83AC" w14:textId="72C691E9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6015D" w:rsidRPr="006375B5" w14:paraId="048444CA" w14:textId="77777777" w:rsidTr="001D30A8">
        <w:tc>
          <w:tcPr>
            <w:tcW w:w="2321" w:type="pct"/>
          </w:tcPr>
          <w:p w14:paraId="6ACBC36F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หนังสือค้ำประกันจากธนาคาร</w:t>
            </w:r>
          </w:p>
        </w:tc>
        <w:tc>
          <w:tcPr>
            <w:tcW w:w="540" w:type="pct"/>
          </w:tcPr>
          <w:p w14:paraId="26156BBE" w14:textId="23ED4404" w:rsidR="0056015D" w:rsidRPr="006375B5" w:rsidRDefault="000C40F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3,6</w:t>
            </w:r>
            <w:r w:rsidR="00BF1272"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  <w:tc>
          <w:tcPr>
            <w:tcW w:w="147" w:type="pct"/>
          </w:tcPr>
          <w:p w14:paraId="1ED31997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238966DC" w14:textId="1D80505B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4,173</w:t>
            </w:r>
          </w:p>
        </w:tc>
        <w:tc>
          <w:tcPr>
            <w:tcW w:w="151" w:type="pct"/>
          </w:tcPr>
          <w:p w14:paraId="693BD7D1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37D35B39" w14:textId="3DE80924" w:rsidR="0056015D" w:rsidRPr="006375B5" w:rsidRDefault="000C40F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  <w:tc>
          <w:tcPr>
            <w:tcW w:w="157" w:type="pct"/>
          </w:tcPr>
          <w:p w14:paraId="425F5B92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5F48BCEA" w14:textId="7B1E75FE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</w:tr>
      <w:tr w:rsidR="0056015D" w:rsidRPr="006375B5" w14:paraId="49F0ACA1" w14:textId="77777777" w:rsidTr="001D30A8">
        <w:trPr>
          <w:trHeight w:val="68"/>
        </w:trPr>
        <w:tc>
          <w:tcPr>
            <w:tcW w:w="2321" w:type="pct"/>
          </w:tcPr>
          <w:p w14:paraId="614F9C73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85" w:right="-131" w:hanging="18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สัญญาจ้างเพื่องานอสังหาริมทรัพย์พัฒนา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เพื่อขาย</w:t>
            </w:r>
          </w:p>
        </w:tc>
        <w:tc>
          <w:tcPr>
            <w:tcW w:w="540" w:type="pct"/>
            <w:tcBorders>
              <w:bottom w:val="single" w:sz="4" w:space="0" w:color="auto"/>
            </w:tcBorders>
          </w:tcPr>
          <w:p w14:paraId="4631C1EB" w14:textId="70A71D3D" w:rsidR="0056015D" w:rsidRPr="006375B5" w:rsidRDefault="000C40F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1,543</w:t>
            </w:r>
          </w:p>
        </w:tc>
        <w:tc>
          <w:tcPr>
            <w:tcW w:w="147" w:type="pct"/>
          </w:tcPr>
          <w:p w14:paraId="7DE91B8D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tcBorders>
              <w:bottom w:val="single" w:sz="4" w:space="0" w:color="auto"/>
            </w:tcBorders>
          </w:tcPr>
          <w:p w14:paraId="72D2DF7D" w14:textId="709EAEF1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1,333</w:t>
            </w:r>
          </w:p>
        </w:tc>
        <w:tc>
          <w:tcPr>
            <w:tcW w:w="151" w:type="pct"/>
          </w:tcPr>
          <w:p w14:paraId="1ED4B493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  <w:tcBorders>
              <w:bottom w:val="single" w:sz="4" w:space="0" w:color="auto"/>
            </w:tcBorders>
          </w:tcPr>
          <w:p w14:paraId="6120301C" w14:textId="42730BE3" w:rsidR="0056015D" w:rsidRPr="006375B5" w:rsidRDefault="000C40F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2AE291AB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single" w:sz="4" w:space="0" w:color="auto"/>
            </w:tcBorders>
          </w:tcPr>
          <w:p w14:paraId="50FB0B63" w14:textId="00AD85CC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6015D" w:rsidRPr="006375B5" w14:paraId="1BE4B559" w14:textId="77777777" w:rsidTr="001D30A8">
        <w:tc>
          <w:tcPr>
            <w:tcW w:w="2321" w:type="pct"/>
          </w:tcPr>
          <w:p w14:paraId="311B8A42" w14:textId="77777777" w:rsidR="0056015D" w:rsidRPr="006375B5" w:rsidRDefault="0056015D" w:rsidP="005601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</w:tcPr>
          <w:p w14:paraId="0893E3CA" w14:textId="6D0E3C2D" w:rsidR="0056015D" w:rsidRPr="006375B5" w:rsidRDefault="000C40F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5,1</w:t>
            </w:r>
            <w:r w:rsidR="001A549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147" w:type="pct"/>
          </w:tcPr>
          <w:p w14:paraId="2C967FBF" w14:textId="77777777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top w:val="single" w:sz="4" w:space="0" w:color="auto"/>
              <w:bottom w:val="double" w:sz="4" w:space="0" w:color="auto"/>
            </w:tcBorders>
          </w:tcPr>
          <w:p w14:paraId="24AF812E" w14:textId="642EB86D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5,9</w:t>
            </w:r>
            <w:r w:rsidR="001A549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96</w:t>
            </w:r>
          </w:p>
        </w:tc>
        <w:tc>
          <w:tcPr>
            <w:tcW w:w="151" w:type="pct"/>
          </w:tcPr>
          <w:p w14:paraId="7BFB7D6D" w14:textId="77777777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7A07B5E1" w14:textId="3E9C3F3C" w:rsidR="0056015D" w:rsidRPr="006375B5" w:rsidRDefault="000C40F9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1A549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57" w:type="pct"/>
          </w:tcPr>
          <w:p w14:paraId="14D97F8A" w14:textId="77777777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  <w:bottom w:val="double" w:sz="4" w:space="0" w:color="auto"/>
            </w:tcBorders>
          </w:tcPr>
          <w:p w14:paraId="76FE7BEA" w14:textId="33A7B6F7" w:rsidR="0056015D" w:rsidRPr="006375B5" w:rsidRDefault="0056015D" w:rsidP="00560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1A549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</w:tr>
    </w:tbl>
    <w:p w14:paraId="66F75873" w14:textId="3A0918C8" w:rsidR="00F728A3" w:rsidRDefault="00F728A3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3B6A82DB" w14:textId="77777777" w:rsidR="00E76A01" w:rsidRDefault="00E76A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4832304E" w14:textId="492C1691" w:rsidR="00530D9E" w:rsidRPr="006375B5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lastRenderedPageBreak/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56015D">
        <w:rPr>
          <w:rFonts w:asciiTheme="majorBidi" w:hAnsiTheme="majorBidi" w:cstheme="majorBidi"/>
          <w:sz w:val="30"/>
          <w:szCs w:val="30"/>
        </w:rPr>
        <w:t>6</w:t>
      </w:r>
      <w:r w:rsidR="00BC0CE0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สัญญาสำคัญที่ทำกับบุคคลหรือกิจการที่ไม่เกี่ยวข้องกัน มีดังต่อไปนี้</w:t>
      </w:r>
    </w:p>
    <w:p w14:paraId="4873EC50" w14:textId="77777777" w:rsidR="00530D9E" w:rsidRPr="00733D10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7334009" w14:textId="44CF47F7" w:rsidR="00530D9E" w:rsidRPr="006375B5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สัญญาเช่าอุปกรณ์สำนักงาน</w:t>
      </w:r>
    </w:p>
    <w:p w14:paraId="442C6313" w14:textId="77777777" w:rsidR="00530D9E" w:rsidRPr="00733D10" w:rsidRDefault="00530D9E" w:rsidP="00530D9E">
      <w:pPr>
        <w:tabs>
          <w:tab w:val="clear" w:pos="227"/>
          <w:tab w:val="clear" w:pos="454"/>
          <w:tab w:val="clear" w:pos="680"/>
          <w:tab w:val="left" w:pos="990"/>
        </w:tabs>
        <w:ind w:left="450"/>
        <w:jc w:val="thaiDistribute"/>
        <w:rPr>
          <w:rFonts w:ascii="Angsana New" w:hAnsi="Angsana New"/>
          <w:sz w:val="30"/>
          <w:szCs w:val="30"/>
        </w:rPr>
      </w:pPr>
    </w:p>
    <w:p w14:paraId="75E1A684" w14:textId="60AEEC1D" w:rsidR="00530D9E" w:rsidRDefault="00530D9E" w:rsidP="00530D9E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56015D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  <w:cs/>
        </w:rPr>
        <w:t xml:space="preserve"> กลุ่มบริษัทมีสัญญาเช่าดำเนินงานหลายฉบับเพื่อเช่าอุปกรณ์สำนักงาน โดยสัญญา</w:t>
      </w:r>
      <w:r w:rsidR="00EF75DE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 xml:space="preserve">มีระยะเวลาตั้งแต่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  <w:cs/>
        </w:rPr>
        <w:t xml:space="preserve"> ปี ถึง </w:t>
      </w:r>
      <w:r w:rsidR="000E564C" w:rsidRPr="000E564C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  <w:cs/>
        </w:rPr>
        <w:t xml:space="preserve"> ปี ภายใต้เงื่อนไขของสัญญา กลุ่มบริษัทมีภาระผูกพันที่จะต้องจ่ายค่าเช่ารายเดือนตามเงื่อนไขที่กำหนดในสัญญาแต่ละปีซึ่งจะสิ้นสุดในเดือนต่างๆจนถึงเดือน</w:t>
      </w:r>
      <w:r w:rsidR="007B43B7" w:rsidRPr="006375B5">
        <w:rPr>
          <w:rFonts w:ascii="Angsana New" w:hAnsi="Angsana New" w:hint="cs"/>
          <w:sz w:val="30"/>
          <w:szCs w:val="30"/>
          <w:cs/>
        </w:rPr>
        <w:t>กุมภาพันธ์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2568</w:t>
      </w:r>
    </w:p>
    <w:p w14:paraId="77D21AE0" w14:textId="77777777" w:rsidR="00C30690" w:rsidRPr="006375B5" w:rsidRDefault="00C30690" w:rsidP="00530D9E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53424FD4" w14:textId="77777777" w:rsidR="00530D9E" w:rsidRPr="006375B5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สัญญาบริหารโครงการ</w:t>
      </w:r>
    </w:p>
    <w:p w14:paraId="31FD638A" w14:textId="77777777" w:rsidR="00530D9E" w:rsidRPr="00733D10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48496A8" w14:textId="4A3CA313" w:rsidR="00B36F9B" w:rsidRPr="006375B5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บริษัทย่อยแห่งหนึ่งได้เข้าท</w:t>
      </w:r>
      <w:r w:rsidR="001D08FD">
        <w:rPr>
          <w:rFonts w:ascii="Angsana New" w:hAnsi="Angsana New" w:hint="cs"/>
          <w:sz w:val="30"/>
          <w:szCs w:val="30"/>
          <w:cs/>
        </w:rPr>
        <w:t>ำ</w:t>
      </w:r>
      <w:r w:rsidRPr="006375B5">
        <w:rPr>
          <w:rFonts w:ascii="Angsana New" w:hAnsi="Angsana New" w:hint="cs"/>
          <w:sz w:val="30"/>
          <w:szCs w:val="30"/>
          <w:cs/>
        </w:rPr>
        <w:t>สัญญาจ้างบริหารโครงการอาคารเพื่อการพาณิชย์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มีก</w:t>
      </w:r>
      <w:r w:rsidR="001D08FD">
        <w:rPr>
          <w:rFonts w:ascii="Angsana New" w:hAnsi="Angsana New" w:hint="cs"/>
          <w:sz w:val="30"/>
          <w:szCs w:val="30"/>
          <w:cs/>
        </w:rPr>
        <w:t>ำ</w:t>
      </w:r>
      <w:r w:rsidRPr="006375B5">
        <w:rPr>
          <w:rFonts w:ascii="Angsana New" w:hAnsi="Angsana New" w:hint="cs"/>
          <w:sz w:val="30"/>
          <w:szCs w:val="30"/>
          <w:cs/>
        </w:rPr>
        <w:t>หนด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34A2E">
        <w:rPr>
          <w:rFonts w:ascii="Angsana New" w:hAnsi="Angsana New"/>
          <w:sz w:val="30"/>
          <w:szCs w:val="30"/>
          <w:cs/>
        </w:rPr>
        <w:br/>
      </w:r>
      <w:r w:rsidR="000E564C" w:rsidRPr="000E564C">
        <w:rPr>
          <w:rFonts w:ascii="Angsana New" w:hAnsi="Angsana New"/>
          <w:sz w:val="30"/>
          <w:szCs w:val="30"/>
        </w:rPr>
        <w:t>31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ตุลาคม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1D08FD">
        <w:rPr>
          <w:rFonts w:ascii="Angsana New" w:hAnsi="Angsana New"/>
          <w:sz w:val="30"/>
          <w:szCs w:val="30"/>
        </w:rPr>
        <w:t>7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</w:t>
      </w:r>
      <w:r w:rsidR="00034A2E">
        <w:rPr>
          <w:rFonts w:ascii="Angsana New" w:hAnsi="Angsana New" w:hint="cs"/>
          <w:sz w:val="30"/>
          <w:szCs w:val="30"/>
          <w:cs/>
        </w:rPr>
        <w:t>คู่สัญญา</w:t>
      </w:r>
      <w:r w:rsidRPr="006375B5">
        <w:rPr>
          <w:rFonts w:ascii="Angsana New" w:hAnsi="Angsana New" w:hint="cs"/>
          <w:sz w:val="30"/>
          <w:szCs w:val="30"/>
          <w:cs/>
        </w:rPr>
        <w:t>ดังกล่าวจะให้บริการด้านบริหารโครงการอาคารพาณิชย์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และบริษัท</w:t>
      </w:r>
      <w:r w:rsidR="00034A2E">
        <w:rPr>
          <w:rFonts w:ascii="Angsana New" w:hAnsi="Angsana New" w:hint="cs"/>
          <w:sz w:val="30"/>
          <w:szCs w:val="30"/>
          <w:cs/>
        </w:rPr>
        <w:t>ย่อย</w:t>
      </w:r>
      <w:r w:rsidRPr="006375B5">
        <w:rPr>
          <w:rFonts w:ascii="Angsana New" w:hAnsi="Angsana New" w:hint="cs"/>
          <w:sz w:val="30"/>
          <w:szCs w:val="30"/>
          <w:cs/>
        </w:rPr>
        <w:t>จะต้องจ่ายค่าบริการตามที่ระบุในสัญญา</w:t>
      </w:r>
    </w:p>
    <w:p w14:paraId="1389A9E8" w14:textId="77777777" w:rsidR="00B36F9B" w:rsidRPr="00733D10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509A59BD" w14:textId="7B0EC6D9" w:rsidR="005D7FFC" w:rsidRPr="000A7FBA" w:rsidRDefault="00530D9E" w:rsidP="000A7FB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บริษัทย่อย</w:t>
      </w:r>
      <w:r w:rsidR="00395C05">
        <w:rPr>
          <w:rFonts w:ascii="Angsana New" w:hAnsi="Angsana New" w:hint="cs"/>
          <w:sz w:val="30"/>
          <w:szCs w:val="30"/>
          <w:cs/>
        </w:rPr>
        <w:t>หลายแห่ง</w:t>
      </w:r>
      <w:r w:rsidRPr="006375B5">
        <w:rPr>
          <w:rFonts w:ascii="Angsana New" w:hAnsi="Angsana New"/>
          <w:sz w:val="30"/>
          <w:szCs w:val="30"/>
          <w:cs/>
        </w:rPr>
        <w:t>ได้เข้าทำสัญญาจ้างบริหารโครงการอาคารเพื่อการพาณิชย์</w:t>
      </w:r>
      <w:r w:rsidR="00B02B8F" w:rsidRPr="006375B5">
        <w:rPr>
          <w:rFonts w:ascii="Angsana New" w:hAnsi="Angsana New" w:hint="cs"/>
          <w:sz w:val="30"/>
          <w:szCs w:val="30"/>
          <w:cs/>
        </w:rPr>
        <w:t>หลาย</w:t>
      </w:r>
      <w:r w:rsidRPr="006375B5">
        <w:rPr>
          <w:rFonts w:ascii="Angsana New" w:hAnsi="Angsana New"/>
          <w:sz w:val="30"/>
          <w:szCs w:val="30"/>
          <w:cs/>
        </w:rPr>
        <w:t xml:space="preserve">แห่ง มีกำหนด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ปี สิ้นสุดวันที่</w:t>
      </w:r>
      <w:r w:rsidR="00395C05">
        <w:rPr>
          <w:rFonts w:ascii="Angsana New" w:hAnsi="Angsana New" w:hint="cs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="0016360F" w:rsidRPr="006375B5">
        <w:rPr>
          <w:rFonts w:ascii="Angsana New" w:hAnsi="Angsana New"/>
          <w:sz w:val="30"/>
          <w:szCs w:val="30"/>
        </w:rPr>
        <w:t xml:space="preserve"> </w:t>
      </w:r>
      <w:r w:rsidR="0016360F" w:rsidRPr="006375B5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1D08FD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BE63CD">
        <w:rPr>
          <w:rFonts w:ascii="Angsana New" w:hAnsi="Angsana New"/>
          <w:sz w:val="30"/>
          <w:szCs w:val="30"/>
        </w:rPr>
        <w:t>31</w:t>
      </w:r>
      <w:r w:rsidR="0016360F" w:rsidRPr="006375B5">
        <w:rPr>
          <w:rFonts w:ascii="Angsana New" w:hAnsi="Angsana New"/>
          <w:sz w:val="30"/>
          <w:szCs w:val="30"/>
        </w:rPr>
        <w:t xml:space="preserve"> </w:t>
      </w:r>
      <w:r w:rsidR="00034A2E">
        <w:rPr>
          <w:rFonts w:ascii="Angsana New" w:hAnsi="Angsana New" w:hint="cs"/>
          <w:sz w:val="30"/>
          <w:szCs w:val="30"/>
          <w:cs/>
        </w:rPr>
        <w:t>กรกฎาคม</w:t>
      </w:r>
      <w:r w:rsidR="0016360F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16360F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 และสามารถต่ออายุสัญญาได้อีกเป็นเวลา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</w:t>
      </w:r>
      <w:r w:rsidR="00934FD7" w:rsidRPr="006375B5">
        <w:rPr>
          <w:rFonts w:ascii="Angsana New" w:hAnsi="Angsana New" w:hint="cs"/>
          <w:sz w:val="30"/>
          <w:szCs w:val="30"/>
          <w:cs/>
        </w:rPr>
        <w:t>ี บริษัท</w:t>
      </w:r>
      <w:r w:rsidR="00034A2E">
        <w:rPr>
          <w:rFonts w:ascii="Angsana New" w:hAnsi="Angsana New" w:hint="cs"/>
          <w:sz w:val="30"/>
          <w:szCs w:val="30"/>
          <w:cs/>
        </w:rPr>
        <w:t>คู่สัญญา</w:t>
      </w:r>
      <w:r w:rsidRPr="006375B5">
        <w:rPr>
          <w:rFonts w:ascii="Angsana New" w:hAnsi="Angsana New"/>
          <w:sz w:val="30"/>
          <w:szCs w:val="30"/>
          <w:cs/>
        </w:rPr>
        <w:t>ดังกล่าวจะให้บริการด้านบริหารโครงการอาคารพาณิชย์ และบริษัทย่อยจะต้องจ่ายค่าบริการตามที่ระบุในสัญญา</w:t>
      </w:r>
    </w:p>
    <w:p w14:paraId="3B172AF0" w14:textId="77777777" w:rsidR="005D7FFC" w:rsidRPr="00733D10" w:rsidRDefault="005D7FFC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4053AC2D" w14:textId="77777777" w:rsidR="00516F71" w:rsidRPr="006375B5" w:rsidRDefault="003E0F03" w:rsidP="00074552">
      <w:pPr>
        <w:pStyle w:val="ListParagraph"/>
        <w:numPr>
          <w:ilvl w:val="0"/>
          <w:numId w:val="27"/>
        </w:numPr>
        <w:tabs>
          <w:tab w:val="clear" w:pos="227"/>
          <w:tab w:val="clear" w:pos="907"/>
        </w:tabs>
        <w:spacing w:line="240" w:lineRule="auto"/>
        <w:ind w:left="1008" w:hanging="468"/>
        <w:rPr>
          <w:rFonts w:ascii="Angsana New" w:eastAsia="MS Mincho" w:hAnsi="Angsana New"/>
          <w:sz w:val="30"/>
          <w:szCs w:val="30"/>
        </w:rPr>
      </w:pPr>
      <w:r w:rsidRPr="006375B5">
        <w:rPr>
          <w:rFonts w:ascii="Angsana New" w:eastAsia="MS Mincho" w:hAnsi="Angsana New"/>
          <w:sz w:val="30"/>
          <w:szCs w:val="30"/>
          <w:cs/>
        </w:rPr>
        <w:t>สัญญาบริการ</w:t>
      </w:r>
    </w:p>
    <w:p w14:paraId="65010F04" w14:textId="77777777" w:rsidR="008A3239" w:rsidRPr="00733D10" w:rsidRDefault="008A3239" w:rsidP="00C35F8B">
      <w:pPr>
        <w:tabs>
          <w:tab w:val="clear" w:pos="227"/>
          <w:tab w:val="clear" w:pos="907"/>
        </w:tabs>
        <w:spacing w:line="240" w:lineRule="auto"/>
        <w:ind w:left="540"/>
        <w:rPr>
          <w:rFonts w:ascii="Angsana New" w:eastAsia="MS Mincho" w:hAnsi="Angsana New"/>
          <w:sz w:val="30"/>
          <w:szCs w:val="30"/>
        </w:rPr>
      </w:pPr>
    </w:p>
    <w:p w14:paraId="74A9F008" w14:textId="78506C35" w:rsidR="00C35F8B" w:rsidRPr="006375B5" w:rsidRDefault="008A3239" w:rsidP="00993B2A">
      <w:pPr>
        <w:tabs>
          <w:tab w:val="clear" w:pos="227"/>
          <w:tab w:val="clear" w:pos="454"/>
          <w:tab w:val="clear" w:pos="907"/>
        </w:tabs>
        <w:spacing w:line="240" w:lineRule="auto"/>
        <w:ind w:left="990"/>
        <w:jc w:val="thaiDistribute"/>
        <w:rPr>
          <w:rFonts w:ascii="Angsana New" w:eastAsia="MS Mincho" w:hAnsi="Angsana New"/>
          <w:sz w:val="30"/>
          <w:szCs w:val="30"/>
          <w:cs/>
        </w:rPr>
      </w:pPr>
      <w:r w:rsidRPr="006375B5">
        <w:rPr>
          <w:rFonts w:ascii="Angsana New" w:eastAsia="MS Mincho" w:hAnsi="Angsana New"/>
          <w:sz w:val="30"/>
          <w:szCs w:val="30"/>
          <w:cs/>
        </w:rPr>
        <w:t>บริษัท</w:t>
      </w:r>
      <w:r w:rsidR="00853C1C" w:rsidRPr="006375B5">
        <w:rPr>
          <w:rFonts w:ascii="Angsana New" w:eastAsia="MS Mincho" w:hAnsi="Angsana New"/>
          <w:sz w:val="30"/>
          <w:szCs w:val="30"/>
          <w:cs/>
        </w:rPr>
        <w:t>ย่อย</w:t>
      </w:r>
      <w:r w:rsidRPr="006375B5">
        <w:rPr>
          <w:rFonts w:ascii="Angsana New" w:eastAsia="MS Mincho" w:hAnsi="Angsana New"/>
          <w:sz w:val="30"/>
          <w:szCs w:val="30"/>
          <w:cs/>
        </w:rPr>
        <w:t>ได้ทำสัญญาบริการกับ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>บริษัทแห่งหนึ่ง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 เพื่อรับบริการที่ปรึกษาในการบริหารโครงการ เพื่อประกอบการสร้า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>งคลังสินค้าตามม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าตรฐานให้เช่า 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>บริษัท</w:t>
      </w:r>
      <w:r w:rsidR="00963435" w:rsidRPr="006375B5">
        <w:rPr>
          <w:rFonts w:ascii="Angsana New" w:eastAsia="MS Mincho" w:hAnsi="Angsana New"/>
          <w:sz w:val="30"/>
          <w:szCs w:val="30"/>
          <w:cs/>
        </w:rPr>
        <w:t>ย่อย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>ตกลงที่จะ</w:t>
      </w:r>
      <w:r w:rsidRPr="006375B5">
        <w:rPr>
          <w:rFonts w:ascii="Angsana New" w:eastAsia="MS Mincho" w:hAnsi="Angsana New"/>
          <w:sz w:val="30"/>
          <w:szCs w:val="30"/>
          <w:cs/>
        </w:rPr>
        <w:t>จ่ายค่าบริการตามที่กำหนดในสัญญา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 xml:space="preserve">เป็นระยะเวลา </w:t>
      </w:r>
      <w:r w:rsidR="000E564C" w:rsidRPr="000E564C">
        <w:rPr>
          <w:rFonts w:ascii="Angsana New" w:eastAsia="MS Mincho" w:hAnsi="Angsana New"/>
          <w:sz w:val="30"/>
          <w:szCs w:val="30"/>
        </w:rPr>
        <w:t>10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 xml:space="preserve"> ปี </w:t>
      </w:r>
      <w:r w:rsidRPr="006375B5">
        <w:rPr>
          <w:rFonts w:ascii="Angsana New" w:eastAsia="MS Mincho" w:hAnsi="Angsana New"/>
          <w:sz w:val="30"/>
          <w:szCs w:val="30"/>
          <w:cs/>
        </w:rPr>
        <w:t>โดยมีมูลค่ารวม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MS Mincho" w:hAnsi="Angsana New"/>
          <w:sz w:val="30"/>
          <w:szCs w:val="30"/>
        </w:rPr>
        <w:t>40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 ล้านบาท</w:t>
      </w:r>
    </w:p>
    <w:p w14:paraId="2C0C7988" w14:textId="28FBDA40" w:rsidR="002241B4" w:rsidRPr="006375B5" w:rsidRDefault="002241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</w:p>
    <w:p w14:paraId="2F7D30B9" w14:textId="7877EEAE" w:rsidR="007062C0" w:rsidRPr="006375B5" w:rsidRDefault="00C35F8B" w:rsidP="00003A43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/>
          <w:sz w:val="30"/>
          <w:szCs w:val="30"/>
          <w:cs/>
        </w:rPr>
        <w:t>เหตุการณ์ภายหลังรอบระยะเวลารายงาน</w:t>
      </w:r>
      <w:r w:rsidR="00934FD7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0E6E133A" w14:textId="40DC1522" w:rsidR="0046362C" w:rsidRDefault="0046362C" w:rsidP="0046362C">
      <w:pPr>
        <w:rPr>
          <w:sz w:val="30"/>
          <w:szCs w:val="30"/>
          <w:lang w:eastAsia="x-none"/>
        </w:rPr>
      </w:pPr>
    </w:p>
    <w:p w14:paraId="287EBBFA" w14:textId="481ED915" w:rsidR="007419B9" w:rsidRPr="006375B5" w:rsidRDefault="007419B9" w:rsidP="007419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BE63CD">
        <w:rPr>
          <w:rFonts w:asciiTheme="majorBidi" w:hAnsiTheme="majorBidi" w:cstheme="majorBidi" w:hint="cs"/>
          <w:sz w:val="30"/>
          <w:szCs w:val="30"/>
          <w:cs/>
        </w:rPr>
        <w:t>ในการประชุมคณะกรรมการของบริษัท เมื่อวันที่</w:t>
      </w:r>
      <w:r w:rsidRPr="00BE63CD">
        <w:rPr>
          <w:rFonts w:asciiTheme="majorBidi" w:hAnsiTheme="majorBidi" w:cstheme="majorBidi"/>
          <w:sz w:val="30"/>
          <w:szCs w:val="30"/>
        </w:rPr>
        <w:t xml:space="preserve"> 9 </w:t>
      </w:r>
      <w:r w:rsidRPr="00BE63CD">
        <w:rPr>
          <w:rFonts w:asciiTheme="majorBidi" w:hAnsiTheme="majorBidi" w:cstheme="majorBidi" w:hint="cs"/>
          <w:sz w:val="30"/>
          <w:szCs w:val="30"/>
          <w:cs/>
        </w:rPr>
        <w:t xml:space="preserve">พฤศจิกายน </w:t>
      </w:r>
      <w:r w:rsidRPr="00BE63CD">
        <w:rPr>
          <w:rFonts w:asciiTheme="majorBidi" w:hAnsiTheme="majorBidi" w:cstheme="majorBidi"/>
          <w:sz w:val="30"/>
          <w:szCs w:val="30"/>
        </w:rPr>
        <w:t>2566</w:t>
      </w:r>
      <w:r w:rsidRPr="00BE63CD">
        <w:rPr>
          <w:rFonts w:asciiTheme="majorBidi" w:hAnsiTheme="majorBidi" w:cstheme="majorBidi" w:hint="cs"/>
          <w:sz w:val="30"/>
          <w:szCs w:val="30"/>
          <w:cs/>
        </w:rPr>
        <w:t xml:space="preserve"> ที่ประชุมมีมติเห็นควรให้เสนอต่อที่ประชุมสามัญผู้ถือหุ้นเพื่อพิจารณาอนุมัติการจ่ายเงินปันผลในอัตราหุ้นละ </w:t>
      </w:r>
      <w:r w:rsidRPr="00BE63CD">
        <w:rPr>
          <w:rFonts w:asciiTheme="majorBidi" w:hAnsiTheme="majorBidi" w:cstheme="majorBidi"/>
          <w:sz w:val="30"/>
          <w:szCs w:val="30"/>
        </w:rPr>
        <w:t>0.</w:t>
      </w:r>
      <w:r w:rsidR="00BE63CD" w:rsidRPr="00BE63CD">
        <w:rPr>
          <w:rFonts w:asciiTheme="majorBidi" w:hAnsiTheme="majorBidi" w:cstheme="majorBidi"/>
          <w:sz w:val="30"/>
          <w:szCs w:val="30"/>
        </w:rPr>
        <w:t>40</w:t>
      </w:r>
      <w:r w:rsidRPr="00BE63CD">
        <w:rPr>
          <w:rFonts w:asciiTheme="majorBidi" w:hAnsiTheme="majorBidi" w:cstheme="majorBidi" w:hint="cs"/>
          <w:sz w:val="30"/>
          <w:szCs w:val="30"/>
          <w:cs/>
        </w:rPr>
        <w:t xml:space="preserve"> บาท สำหรับหุ้นสามัญจำนวน </w:t>
      </w:r>
      <w:r w:rsidRPr="00BE63CD">
        <w:rPr>
          <w:rFonts w:asciiTheme="majorBidi" w:hAnsiTheme="majorBidi" w:cstheme="majorBidi"/>
          <w:sz w:val="30"/>
          <w:szCs w:val="30"/>
        </w:rPr>
        <w:t xml:space="preserve">2,319.28 </w:t>
      </w:r>
      <w:r w:rsidRPr="00BE63CD">
        <w:rPr>
          <w:rFonts w:asciiTheme="majorBidi" w:hAnsiTheme="majorBidi" w:cstheme="majorBidi" w:hint="cs"/>
          <w:sz w:val="30"/>
          <w:szCs w:val="30"/>
          <w:cs/>
        </w:rPr>
        <w:t>ล้านหุ้น</w:t>
      </w:r>
      <w:r w:rsidRPr="00BE63CD">
        <w:rPr>
          <w:rFonts w:asciiTheme="majorBidi" w:hAnsiTheme="majorBidi" w:cstheme="majorBidi"/>
          <w:sz w:val="30"/>
          <w:szCs w:val="30"/>
        </w:rPr>
        <w:t xml:space="preserve"> </w:t>
      </w:r>
      <w:r w:rsidRPr="00BE63CD">
        <w:rPr>
          <w:rFonts w:asciiTheme="majorBidi" w:hAnsiTheme="majorBidi" w:cstheme="majorBidi" w:hint="cs"/>
          <w:sz w:val="30"/>
          <w:szCs w:val="30"/>
          <w:cs/>
        </w:rPr>
        <w:t xml:space="preserve">เป็นจำนวนเงินรวม </w:t>
      </w:r>
      <w:r w:rsidR="00BE63CD" w:rsidRPr="00BE63CD">
        <w:rPr>
          <w:rFonts w:asciiTheme="majorBidi" w:hAnsiTheme="majorBidi" w:cstheme="majorBidi"/>
          <w:sz w:val="30"/>
          <w:szCs w:val="30"/>
        </w:rPr>
        <w:t>927.71</w:t>
      </w:r>
      <w:r w:rsidRPr="00BE63CD">
        <w:rPr>
          <w:rFonts w:asciiTheme="majorBidi" w:hAnsiTheme="majorBidi" w:cstheme="majorBidi" w:hint="cs"/>
          <w:sz w:val="30"/>
          <w:szCs w:val="30"/>
          <w:cs/>
        </w:rPr>
        <w:t xml:space="preserve"> ล้านบาท โดยกำหนดจ่ายเงินปันผลในเดือนกุมภาพันธ์ </w:t>
      </w:r>
      <w:r w:rsidRPr="00BE63CD">
        <w:rPr>
          <w:rFonts w:asciiTheme="majorBidi" w:hAnsiTheme="majorBidi" w:cstheme="majorBidi"/>
          <w:sz w:val="30"/>
          <w:szCs w:val="30"/>
        </w:rPr>
        <w:t>2567</w:t>
      </w:r>
    </w:p>
    <w:p w14:paraId="56238C99" w14:textId="5F93F14B" w:rsidR="005A21E4" w:rsidRPr="005A21E4" w:rsidRDefault="005A21E4" w:rsidP="005A21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sectPr w:rsidR="005A21E4" w:rsidRPr="005A21E4" w:rsidSect="005462CF">
      <w:pgSz w:w="11909" w:h="16834" w:code="9"/>
      <w:pgMar w:top="691" w:right="1152" w:bottom="576" w:left="1152" w:header="720" w:footer="720" w:gutter="0"/>
      <w:paperSrc w:first="7" w:other="7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A65858" w14:textId="77777777" w:rsidR="009B00FF" w:rsidRDefault="009B00FF" w:rsidP="00900EE2">
      <w:r>
        <w:separator/>
      </w:r>
    </w:p>
  </w:endnote>
  <w:endnote w:type="continuationSeparator" w:id="0">
    <w:p w14:paraId="61C32EE7" w14:textId="77777777" w:rsidR="009B00FF" w:rsidRDefault="009B00FF" w:rsidP="00900EE2">
      <w:r>
        <w:continuationSeparator/>
      </w:r>
    </w:p>
  </w:endnote>
  <w:endnote w:type="continuationNotice" w:id="1">
    <w:p w14:paraId="3746BA9F" w14:textId="77777777" w:rsidR="009B00FF" w:rsidRDefault="009B00F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EucrosiaUPC">
    <w:altName w:val="EucrosiaUPC"/>
    <w:charset w:val="DE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nivers 45 Light">
    <w:altName w:val="Cambria"/>
    <w:charset w:val="00"/>
    <w:family w:val="auto"/>
    <w:pitch w:val="variable"/>
    <w:sig w:usb0="80000023" w:usb1="00000000" w:usb2="00000000" w:usb3="00000000" w:csb0="00000001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esco">
    <w:altName w:val="Tesc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Univers LT Std 45 Light">
    <w:panose1 w:val="020B0403020202020204"/>
    <w:charset w:val="00"/>
    <w:family w:val="swiss"/>
    <w:notTrueType/>
    <w:pitch w:val="variable"/>
    <w:sig w:usb0="800000AF" w:usb1="4000204A" w:usb2="00000000" w:usb3="00000000" w:csb0="00000001" w:csb1="00000000"/>
  </w:font>
  <w:font w:name="EucrosiaUPCBold">
    <w:altName w:val="EucrosiaUPC"/>
    <w:panose1 w:val="00000000000000000000"/>
    <w:charset w:val="00"/>
    <w:family w:val="roman"/>
    <w:notTrueType/>
    <w:pitch w:val="default"/>
    <w:sig w:usb0="01000003" w:usb1="00000000" w:usb2="00000000" w:usb3="00000000" w:csb0="0001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Bidi" w:hAnsiTheme="majorBidi" w:cstheme="majorBidi"/>
        <w:sz w:val="30"/>
        <w:szCs w:val="30"/>
      </w:rPr>
      <w:id w:val="-202446598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C2CA54" w14:textId="2427FAA7" w:rsidR="007F40F3" w:rsidRPr="00721ED0" w:rsidRDefault="007F40F3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0E564C" w:rsidRPr="000E564C">
          <w:rPr>
            <w:rFonts w:asciiTheme="majorBidi" w:hAnsiTheme="majorBidi" w:cstheme="majorBidi"/>
            <w:noProof/>
            <w:sz w:val="30"/>
            <w:szCs w:val="30"/>
            <w:lang w:val="en-US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Bidi" w:hAnsiTheme="majorBidi" w:cstheme="majorBidi"/>
        <w:sz w:val="30"/>
        <w:szCs w:val="30"/>
      </w:rPr>
      <w:id w:val="-11627752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B0B567" w14:textId="494B80DA" w:rsidR="007F40F3" w:rsidRPr="00721ED0" w:rsidRDefault="007F40F3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0E564C" w:rsidRPr="000E564C">
          <w:rPr>
            <w:rFonts w:asciiTheme="majorBidi" w:hAnsiTheme="majorBidi" w:cstheme="majorBidi"/>
            <w:noProof/>
            <w:sz w:val="30"/>
            <w:szCs w:val="30"/>
            <w:lang w:val="en-US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F18EBE" w14:textId="461C86DB" w:rsidR="007F40F3" w:rsidRPr="00E26638" w:rsidRDefault="007F40F3">
    <w:pPr>
      <w:pStyle w:val="Footer"/>
      <w:jc w:val="center"/>
      <w:rPr>
        <w:rFonts w:ascii="Angsana New" w:hAnsi="Angsana New"/>
        <w:sz w:val="30"/>
        <w:szCs w:val="30"/>
      </w:rPr>
    </w:pPr>
    <w:r w:rsidRPr="00E26638">
      <w:rPr>
        <w:rFonts w:ascii="Angsana New" w:hAnsi="Angsana New"/>
        <w:sz w:val="30"/>
        <w:szCs w:val="30"/>
      </w:rPr>
      <w:fldChar w:fldCharType="begin"/>
    </w:r>
    <w:r w:rsidRPr="00E26638">
      <w:rPr>
        <w:rFonts w:ascii="Angsana New" w:hAnsi="Angsana New"/>
        <w:sz w:val="30"/>
        <w:szCs w:val="30"/>
      </w:rPr>
      <w:instrText xml:space="preserve"> PAGE   \</w:instrText>
    </w:r>
    <w:r w:rsidRPr="00E26638">
      <w:rPr>
        <w:rFonts w:ascii="Angsana New" w:hAnsi="Angsana New"/>
        <w:sz w:val="30"/>
        <w:szCs w:val="30"/>
        <w:cs/>
      </w:rPr>
      <w:instrText xml:space="preserve">* </w:instrText>
    </w:r>
    <w:r w:rsidRPr="00E26638">
      <w:rPr>
        <w:rFonts w:ascii="Angsana New" w:hAnsi="Angsana New"/>
        <w:sz w:val="30"/>
        <w:szCs w:val="30"/>
      </w:rPr>
      <w:instrText xml:space="preserve">MERGEFORMAT </w:instrText>
    </w:r>
    <w:r w:rsidRPr="00E26638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16</w:t>
    </w:r>
    <w:r w:rsidR="000E564C" w:rsidRPr="000E564C">
      <w:rPr>
        <w:rFonts w:ascii="Angsana New" w:hAnsi="Angsana New"/>
        <w:noProof/>
        <w:sz w:val="30"/>
        <w:szCs w:val="30"/>
        <w:lang w:val="en-US"/>
      </w:rPr>
      <w:t>3</w:t>
    </w:r>
    <w:r w:rsidRPr="00E26638">
      <w:rPr>
        <w:rFonts w:ascii="Angsana New" w:hAnsi="Angsana New"/>
        <w:noProof/>
        <w:sz w:val="30"/>
        <w:szCs w:val="3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8BCF2D" w14:textId="77777777" w:rsidR="009B00FF" w:rsidRDefault="009B00FF" w:rsidP="00900EE2">
      <w:r>
        <w:separator/>
      </w:r>
    </w:p>
  </w:footnote>
  <w:footnote w:type="continuationSeparator" w:id="0">
    <w:p w14:paraId="679F1C6D" w14:textId="77777777" w:rsidR="009B00FF" w:rsidRDefault="009B00FF" w:rsidP="00900EE2">
      <w:r>
        <w:continuationSeparator/>
      </w:r>
    </w:p>
  </w:footnote>
  <w:footnote w:type="continuationNotice" w:id="1">
    <w:p w14:paraId="06CE09DD" w14:textId="77777777" w:rsidR="009B00FF" w:rsidRDefault="009B00F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6754C" w14:textId="77777777" w:rsidR="007F40F3" w:rsidRPr="004F256C" w:rsidRDefault="007F40F3" w:rsidP="004F256C">
    <w:pPr>
      <w:pStyle w:val="Heading6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31A1A8C6" w14:textId="77777777" w:rsidR="007F40F3" w:rsidRPr="00E669A5" w:rsidRDefault="007F40F3" w:rsidP="00E26280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E669A5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8187514" w14:textId="47E8B003" w:rsidR="007F40F3" w:rsidRDefault="007F40F3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  <w:r w:rsidRPr="004D2A74">
      <w:rPr>
        <w:rFonts w:ascii="Angsana New" w:hAnsi="Angsana New"/>
        <w:b/>
        <w:bCs/>
        <w:sz w:val="32"/>
        <w:szCs w:val="32"/>
        <w:cs/>
      </w:rPr>
      <w:t>สำหรับ</w:t>
    </w:r>
    <w:r>
      <w:rPr>
        <w:rFonts w:ascii="Angsana New" w:hAnsi="Angsana New" w:hint="cs"/>
        <w:b/>
        <w:bCs/>
        <w:sz w:val="32"/>
        <w:szCs w:val="32"/>
        <w:cs/>
      </w:rPr>
      <w:t xml:space="preserve">ปีสิ้นสุดวันที่ </w:t>
    </w:r>
    <w:r w:rsidR="000E564C" w:rsidRPr="000E564C">
      <w:rPr>
        <w:rFonts w:ascii="Angsana New" w:hAnsi="Angsana New"/>
        <w:b/>
        <w:bCs/>
        <w:sz w:val="32"/>
        <w:szCs w:val="32"/>
      </w:rPr>
      <w:t>30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</w:rPr>
      <w:t>256</w:t>
    </w:r>
    <w:r w:rsidR="00C627D2">
      <w:rPr>
        <w:rFonts w:ascii="Angsana New" w:hAnsi="Angsana New"/>
        <w:b/>
        <w:bCs/>
        <w:sz w:val="32"/>
        <w:szCs w:val="32"/>
      </w:rPr>
      <w:t>6</w:t>
    </w:r>
  </w:p>
  <w:p w14:paraId="51B4C4D5" w14:textId="77777777" w:rsidR="007F40F3" w:rsidRPr="00313F64" w:rsidRDefault="007F40F3">
    <w:pPr>
      <w:rPr>
        <w:rFonts w:ascii="Angsana New" w:hAnsi="Angsana New"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2E6972" w14:textId="77777777" w:rsidR="007F40F3" w:rsidRPr="004F256C" w:rsidRDefault="007F40F3" w:rsidP="007C21DD">
    <w:pPr>
      <w:pStyle w:val="Heading6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1AA4B96C" w14:textId="77777777" w:rsidR="007F40F3" w:rsidRPr="00D933A3" w:rsidRDefault="007F40F3" w:rsidP="007C21DD">
    <w:pPr>
      <w:pStyle w:val="Heading6"/>
      <w:jc w:val="both"/>
      <w:rPr>
        <w:rFonts w:ascii="Angsana New" w:hAnsi="Angsana New"/>
        <w:sz w:val="32"/>
        <w:szCs w:val="32"/>
      </w:rPr>
    </w:pPr>
    <w:r w:rsidRPr="00D933A3">
      <w:rPr>
        <w:rFonts w:ascii="Angsana New" w:hAnsi="Angsana New" w:hint="cs"/>
        <w:sz w:val="32"/>
        <w:szCs w:val="32"/>
        <w:cs/>
      </w:rPr>
      <w:t>หมายเหตุประกอบงบการเงิน</w:t>
    </w:r>
  </w:p>
  <w:p w14:paraId="3E01FFC9" w14:textId="6DBEA359" w:rsidR="00323672" w:rsidRPr="00323672" w:rsidRDefault="007F40F3" w:rsidP="00323672">
    <w:pPr>
      <w:pStyle w:val="Heading6"/>
      <w:jc w:val="both"/>
      <w:rPr>
        <w:rFonts w:ascii="Angsana New" w:hAnsi="Angsana New"/>
        <w:sz w:val="32"/>
        <w:szCs w:val="32"/>
        <w:lang w:val="en-US"/>
      </w:rPr>
    </w:pPr>
    <w:r w:rsidRPr="00D933A3">
      <w:rPr>
        <w:rFonts w:ascii="Angsana New" w:hAnsi="Angsana New"/>
        <w:sz w:val="32"/>
        <w:szCs w:val="32"/>
        <w:cs/>
      </w:rPr>
      <w:t>สำหรับ</w:t>
    </w:r>
    <w:r w:rsidRPr="00D933A3">
      <w:rPr>
        <w:rFonts w:ascii="Angsana New" w:hAnsi="Angsana New" w:hint="cs"/>
        <w:sz w:val="32"/>
        <w:szCs w:val="32"/>
        <w:cs/>
      </w:rPr>
      <w:t xml:space="preserve">ปีสิ้นสุดวันที่ </w:t>
    </w:r>
    <w:r w:rsidR="000E564C" w:rsidRPr="000E564C">
      <w:rPr>
        <w:rFonts w:ascii="Angsana New" w:hAnsi="Angsana New"/>
        <w:sz w:val="32"/>
        <w:szCs w:val="32"/>
        <w:lang w:val="en-US"/>
      </w:rPr>
      <w:t>30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Pr="00D933A3">
      <w:rPr>
        <w:rFonts w:ascii="Angsana New" w:hAnsi="Angsana New" w:hint="cs"/>
        <w:sz w:val="32"/>
        <w:szCs w:val="32"/>
        <w:cs/>
      </w:rPr>
      <w:t>กันยายน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sz w:val="32"/>
        <w:szCs w:val="32"/>
        <w:lang w:val="en-US"/>
      </w:rPr>
      <w:t>256</w:t>
    </w:r>
    <w:r w:rsidR="00323672">
      <w:rPr>
        <w:rFonts w:ascii="Angsana New" w:hAnsi="Angsana New"/>
        <w:sz w:val="32"/>
        <w:szCs w:val="32"/>
        <w:lang w:val="en-US"/>
      </w:rPr>
      <w:t>6</w:t>
    </w:r>
  </w:p>
  <w:p w14:paraId="5002116C" w14:textId="77777777" w:rsidR="007F40F3" w:rsidRDefault="007F40F3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269C5A" w14:textId="3B220729" w:rsidR="007F40F3" w:rsidRPr="002B7FDF" w:rsidRDefault="007F40F3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7BCD0714" w14:textId="77777777" w:rsidR="007F40F3" w:rsidRPr="002B7FDF" w:rsidRDefault="007F40F3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03958FF1" w14:textId="12A84006" w:rsidR="007F40F3" w:rsidRPr="00327035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0E5D67">
      <w:rPr>
        <w:rFonts w:ascii="Angsana New" w:hAnsi="Angsana New"/>
        <w:b/>
        <w:bCs/>
        <w:sz w:val="32"/>
        <w:szCs w:val="32"/>
        <w:lang w:val="en-US"/>
      </w:rPr>
      <w:t>6</w:t>
    </w:r>
  </w:p>
  <w:p w14:paraId="1BBFC5D4" w14:textId="77777777" w:rsidR="007F40F3" w:rsidRPr="007A2371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75F77" w14:textId="77777777" w:rsidR="007F40F3" w:rsidRPr="002B7FDF" w:rsidRDefault="007F40F3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55D54CBB" w14:textId="77777777" w:rsidR="007F40F3" w:rsidRPr="002B7FDF" w:rsidRDefault="007F40F3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2ED88CF" w14:textId="42C4685D" w:rsidR="007F40F3" w:rsidRPr="003174D5" w:rsidRDefault="007F40F3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1701ED">
      <w:rPr>
        <w:rFonts w:ascii="Angsana New" w:hAnsi="Angsana New"/>
        <w:b/>
        <w:bCs/>
        <w:sz w:val="32"/>
        <w:szCs w:val="32"/>
        <w:lang w:val="en-US"/>
      </w:rPr>
      <w:t>6</w:t>
    </w:r>
  </w:p>
  <w:p w14:paraId="1DA6561A" w14:textId="77777777" w:rsidR="007F40F3" w:rsidRPr="002C759B" w:rsidRDefault="007F40F3" w:rsidP="002B7FDF">
    <w:pPr>
      <w:pStyle w:val="Header"/>
      <w:rPr>
        <w:rFonts w:ascii="Angsana New" w:hAnsi="Angsana New"/>
        <w:sz w:val="30"/>
        <w:szCs w:val="30"/>
        <w:lang w:val="en-US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8EEAD1" w14:textId="77777777" w:rsidR="007F40F3" w:rsidRPr="002B7FDF" w:rsidRDefault="007F40F3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0BC932CD" w14:textId="77777777" w:rsidR="007F40F3" w:rsidRPr="002B7FDF" w:rsidRDefault="007F40F3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40AEA54F" w14:textId="05550B05" w:rsidR="007F40F3" w:rsidRPr="00124E5E" w:rsidRDefault="007F40F3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F41BCE">
      <w:rPr>
        <w:rFonts w:ascii="Angsana New" w:hAnsi="Angsana New"/>
        <w:b/>
        <w:bCs/>
        <w:sz w:val="32"/>
        <w:szCs w:val="32"/>
        <w:lang w:val="en-US"/>
      </w:rPr>
      <w:t>6</w:t>
    </w:r>
  </w:p>
  <w:p w14:paraId="0708A271" w14:textId="77777777" w:rsidR="007F40F3" w:rsidRPr="007A2371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222"/>
        </w:tabs>
        <w:ind w:left="122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6214525"/>
    <w:multiLevelType w:val="hybridMultilevel"/>
    <w:tmpl w:val="012077FC"/>
    <w:lvl w:ilvl="0" w:tplc="718455E8">
      <w:start w:val="1"/>
      <w:numFmt w:val="thaiLetters"/>
      <w:lvlText w:val="(%1)"/>
      <w:lvlJc w:val="left"/>
      <w:pPr>
        <w:ind w:left="900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08194B9E"/>
    <w:multiLevelType w:val="hybridMultilevel"/>
    <w:tmpl w:val="868E72CC"/>
    <w:lvl w:ilvl="0" w:tplc="0F22D908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5307B48"/>
    <w:multiLevelType w:val="hybridMultilevel"/>
    <w:tmpl w:val="EB14DEE8"/>
    <w:lvl w:ilvl="0" w:tplc="C2C21416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85C3160"/>
    <w:multiLevelType w:val="multilevel"/>
    <w:tmpl w:val="FA482B2A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5" w15:restartNumberingAfterBreak="0">
    <w:nsid w:val="1A4A4FD5"/>
    <w:multiLevelType w:val="hybridMultilevel"/>
    <w:tmpl w:val="81F06C4E"/>
    <w:lvl w:ilvl="0" w:tplc="72C69772">
      <w:start w:val="218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C0EB8"/>
    <w:multiLevelType w:val="hybridMultilevel"/>
    <w:tmpl w:val="D66ED012"/>
    <w:lvl w:ilvl="0" w:tplc="C2629ED8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66D59DD"/>
    <w:multiLevelType w:val="hybridMultilevel"/>
    <w:tmpl w:val="7CE4D1BA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 w15:restartNumberingAfterBreak="0">
    <w:nsid w:val="27367E4F"/>
    <w:multiLevelType w:val="hybridMultilevel"/>
    <w:tmpl w:val="DFD23172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0" w15:restartNumberingAfterBreak="0">
    <w:nsid w:val="29026CF1"/>
    <w:multiLevelType w:val="hybridMultilevel"/>
    <w:tmpl w:val="8DF2F8A8"/>
    <w:lvl w:ilvl="0" w:tplc="53D0B462">
      <w:start w:val="45"/>
      <w:numFmt w:val="bullet"/>
      <w:lvlText w:val="-"/>
      <w:lvlJc w:val="left"/>
      <w:pPr>
        <w:ind w:left="34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02" w:hanging="360"/>
      </w:pPr>
      <w:rPr>
        <w:rFonts w:ascii="Wingdings" w:hAnsi="Wingdings" w:hint="default"/>
      </w:rPr>
    </w:lvl>
  </w:abstractNum>
  <w:abstractNum w:abstractNumId="21" w15:restartNumberingAfterBreak="0">
    <w:nsid w:val="2E6A6736"/>
    <w:multiLevelType w:val="hybridMultilevel"/>
    <w:tmpl w:val="C5BC563C"/>
    <w:lvl w:ilvl="0" w:tplc="E1D2D332">
      <w:numFmt w:val="bullet"/>
      <w:lvlText w:val="•"/>
      <w:lvlJc w:val="left"/>
      <w:pPr>
        <w:ind w:left="900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 w15:restartNumberingAfterBreak="0">
    <w:nsid w:val="2E8D1A72"/>
    <w:multiLevelType w:val="singleLevel"/>
    <w:tmpl w:val="BE80B264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3" w15:restartNumberingAfterBreak="0">
    <w:nsid w:val="2E8E35BD"/>
    <w:multiLevelType w:val="multilevel"/>
    <w:tmpl w:val="81C02F94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hint="default"/>
        <w:color w:val="auto"/>
        <w:sz w:val="22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24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5" w15:restartNumberingAfterBreak="0">
    <w:nsid w:val="30A61E0A"/>
    <w:multiLevelType w:val="hybridMultilevel"/>
    <w:tmpl w:val="2DD49CDE"/>
    <w:lvl w:ilvl="0" w:tplc="87F0676C">
      <w:start w:val="1"/>
      <w:numFmt w:val="thaiLetters"/>
      <w:lvlText w:val="%1."/>
      <w:lvlJc w:val="left"/>
      <w:pPr>
        <w:ind w:left="7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6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7" w15:restartNumberingAfterBreak="0">
    <w:nsid w:val="335040EB"/>
    <w:multiLevelType w:val="singleLevel"/>
    <w:tmpl w:val="5A92EACE"/>
    <w:lvl w:ilvl="0">
      <w:start w:val="1"/>
      <w:numFmt w:val="bullet"/>
      <w:pStyle w:val="Style2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8" w15:restartNumberingAfterBreak="0">
    <w:nsid w:val="33C95A57"/>
    <w:multiLevelType w:val="hybridMultilevel"/>
    <w:tmpl w:val="1A68566E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9" w15:restartNumberingAfterBreak="0">
    <w:nsid w:val="33F21038"/>
    <w:multiLevelType w:val="hybridMultilevel"/>
    <w:tmpl w:val="3D8A4DFE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cs="Times New Roman" w:hint="default"/>
        <w:color w:val="auto"/>
        <w:sz w:val="22"/>
      </w:rPr>
    </w:lvl>
    <w:lvl w:ilvl="1" w:tplc="F0EC0C2E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B4489ED8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40AA49C8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D70A5610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3B3E1318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D1D6AEBA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A7DE5874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B6B6F36C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0" w15:restartNumberingAfterBreak="0">
    <w:nsid w:val="357163A5"/>
    <w:multiLevelType w:val="hybridMultilevel"/>
    <w:tmpl w:val="B5A899C4"/>
    <w:lvl w:ilvl="0" w:tplc="86C241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8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9BC24B9"/>
    <w:multiLevelType w:val="hybridMultilevel"/>
    <w:tmpl w:val="A5CE4C66"/>
    <w:lvl w:ilvl="0" w:tplc="9B882A7E">
      <w:start w:val="1"/>
      <w:numFmt w:val="decimal"/>
      <w:lvlText w:val="(%1)"/>
      <w:lvlJc w:val="left"/>
      <w:pPr>
        <w:ind w:left="135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2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3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4" w15:restartNumberingAfterBreak="0">
    <w:nsid w:val="410808C9"/>
    <w:multiLevelType w:val="hybridMultilevel"/>
    <w:tmpl w:val="8CC4C940"/>
    <w:lvl w:ilvl="0" w:tplc="776CF75E">
      <w:start w:val="3"/>
      <w:numFmt w:val="bullet"/>
      <w:lvlText w:val="﷐"/>
      <w:lvlJc w:val="left"/>
      <w:pPr>
        <w:ind w:left="720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4547D8C"/>
    <w:multiLevelType w:val="hybridMultilevel"/>
    <w:tmpl w:val="92D6CA74"/>
    <w:lvl w:ilvl="0" w:tplc="DC9E449C">
      <w:start w:val="1"/>
      <w:numFmt w:val="decimal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6" w15:restartNumberingAfterBreak="0">
    <w:nsid w:val="47BE1946"/>
    <w:multiLevelType w:val="hybridMultilevel"/>
    <w:tmpl w:val="C30AEA56"/>
    <w:lvl w:ilvl="0" w:tplc="143E0BEC">
      <w:start w:val="32"/>
      <w:numFmt w:val="bullet"/>
      <w:lvlText w:val="﷐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C146537"/>
    <w:multiLevelType w:val="multilevel"/>
    <w:tmpl w:val="58A649DA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 w:val="0"/>
        <w:bCs w:val="0"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/>
      </w:rPr>
    </w:lvl>
  </w:abstractNum>
  <w:abstractNum w:abstractNumId="38" w15:restartNumberingAfterBreak="0">
    <w:nsid w:val="4F135D2E"/>
    <w:multiLevelType w:val="hybridMultilevel"/>
    <w:tmpl w:val="6E5C61A6"/>
    <w:lvl w:ilvl="0" w:tplc="97D2E36C">
      <w:start w:val="1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9" w15:restartNumberingAfterBreak="0">
    <w:nsid w:val="518A6421"/>
    <w:multiLevelType w:val="hybridMultilevel"/>
    <w:tmpl w:val="0CCC4C7E"/>
    <w:lvl w:ilvl="0" w:tplc="87F0676C">
      <w:start w:val="1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1AE4E26"/>
    <w:multiLevelType w:val="hybridMultilevel"/>
    <w:tmpl w:val="84900BA2"/>
    <w:lvl w:ilvl="0" w:tplc="43CC59EE">
      <w:start w:val="2"/>
      <w:numFmt w:val="decimal"/>
      <w:lvlText w:val="%1"/>
      <w:lvlJc w:val="left"/>
      <w:pPr>
        <w:tabs>
          <w:tab w:val="num" w:pos="900"/>
        </w:tabs>
        <w:ind w:left="900" w:hanging="540"/>
      </w:pPr>
      <w:rPr>
        <w:rFonts w:ascii="Angsana New" w:hAnsi="Angsana New" w:cs="Angsana New" w:hint="default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2E2248E">
      <w:start w:val="1"/>
      <w:numFmt w:val="thaiLetters"/>
      <w:lvlText w:val="(%3)"/>
      <w:lvlJc w:val="left"/>
      <w:pPr>
        <w:ind w:left="2520" w:hanging="54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52264662"/>
    <w:multiLevelType w:val="multilevel"/>
    <w:tmpl w:val="BA1683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54C00034"/>
    <w:multiLevelType w:val="hybridMultilevel"/>
    <w:tmpl w:val="6FEC4912"/>
    <w:lvl w:ilvl="0" w:tplc="BDD63DF6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3" w15:restartNumberingAfterBreak="0">
    <w:nsid w:val="54D24BBF"/>
    <w:multiLevelType w:val="hybridMultilevel"/>
    <w:tmpl w:val="E9CA6726"/>
    <w:lvl w:ilvl="0" w:tplc="918A0090">
      <w:start w:val="1"/>
      <w:numFmt w:val="thaiLetters"/>
      <w:lvlText w:val="(%1)"/>
      <w:lvlJc w:val="left"/>
      <w:pPr>
        <w:ind w:left="135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4" w15:restartNumberingAfterBreak="0">
    <w:nsid w:val="59224604"/>
    <w:multiLevelType w:val="hybridMultilevel"/>
    <w:tmpl w:val="412221F8"/>
    <w:lvl w:ilvl="0" w:tplc="8F3C5638">
      <w:start w:val="21"/>
      <w:numFmt w:val="bullet"/>
      <w:lvlText w:val="-"/>
      <w:lvlJc w:val="left"/>
      <w:pPr>
        <w:ind w:left="1710" w:hanging="360"/>
      </w:pPr>
      <w:rPr>
        <w:rFonts w:asciiTheme="majorBidi" w:eastAsia="Times New Roman" w:hAnsiTheme="majorBidi" w:cstheme="majorBidi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45" w15:restartNumberingAfterBreak="0">
    <w:nsid w:val="602075C8"/>
    <w:multiLevelType w:val="hybridMultilevel"/>
    <w:tmpl w:val="32040E02"/>
    <w:lvl w:ilvl="0" w:tplc="81F40FA4">
      <w:start w:val="25"/>
      <w:numFmt w:val="bullet"/>
      <w:lvlText w:val="-"/>
      <w:lvlJc w:val="left"/>
      <w:pPr>
        <w:ind w:left="990" w:hanging="360"/>
      </w:pPr>
      <w:rPr>
        <w:rFonts w:ascii="Times New Roman" w:eastAsiaTheme="minorHAnsi" w:hAnsi="Times New Roman" w:cs="Times New Roman" w:hint="default"/>
        <w:sz w:val="22"/>
        <w:szCs w:val="22"/>
      </w:rPr>
    </w:lvl>
    <w:lvl w:ilvl="1" w:tplc="E1D2D332">
      <w:numFmt w:val="bullet"/>
      <w:lvlText w:val="•"/>
      <w:lvlJc w:val="left"/>
      <w:pPr>
        <w:ind w:left="1710" w:hanging="360"/>
      </w:pPr>
      <w:rPr>
        <w:rFonts w:ascii="Angsana New" w:eastAsia="SimSu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46" w15:restartNumberingAfterBreak="0">
    <w:nsid w:val="64E20BB7"/>
    <w:multiLevelType w:val="hybridMultilevel"/>
    <w:tmpl w:val="301E5F7A"/>
    <w:lvl w:ilvl="0" w:tplc="4EDE3426">
      <w:start w:val="4"/>
      <w:numFmt w:val="bullet"/>
      <w:lvlText w:val="-"/>
      <w:lvlJc w:val="left"/>
      <w:pPr>
        <w:ind w:left="900" w:hanging="360"/>
      </w:pPr>
      <w:rPr>
        <w:rFonts w:asciiTheme="majorBidi" w:eastAsia="Times New Roman" w:hAnsiTheme="majorBidi" w:cstheme="majorBidi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7" w15:restartNumberingAfterBreak="0">
    <w:nsid w:val="665C1C30"/>
    <w:multiLevelType w:val="hybridMultilevel"/>
    <w:tmpl w:val="A9EA05F0"/>
    <w:lvl w:ilvl="0" w:tplc="057E0252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  <w:b/>
        <w:bCs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49" w15:restartNumberingAfterBreak="0">
    <w:nsid w:val="6AD70E17"/>
    <w:multiLevelType w:val="hybridMultilevel"/>
    <w:tmpl w:val="8F1C934C"/>
    <w:lvl w:ilvl="0" w:tplc="FD788264">
      <w:start w:val="1"/>
      <w:numFmt w:val="thaiLetter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F82131A"/>
    <w:multiLevelType w:val="multilevel"/>
    <w:tmpl w:val="5F34B01A"/>
    <w:lvl w:ilvl="0">
      <w:start w:val="1"/>
      <w:numFmt w:val="thaiLetters"/>
      <w:lvlText w:val="(%1)"/>
      <w:lvlJc w:val="left"/>
      <w:pPr>
        <w:tabs>
          <w:tab w:val="num" w:pos="340"/>
        </w:tabs>
        <w:ind w:left="340" w:hanging="340"/>
      </w:p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51" w15:restartNumberingAfterBreak="0">
    <w:nsid w:val="75047C97"/>
    <w:multiLevelType w:val="hybridMultilevel"/>
    <w:tmpl w:val="92843CFC"/>
    <w:lvl w:ilvl="0" w:tplc="240AE634">
      <w:start w:val="1"/>
      <w:numFmt w:val="thaiLetters"/>
      <w:lvlText w:val="(%1)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auto"/>
        <w:sz w:val="30"/>
        <w:szCs w:val="30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AA902AE"/>
    <w:multiLevelType w:val="hybridMultilevel"/>
    <w:tmpl w:val="033E9A60"/>
    <w:lvl w:ilvl="0" w:tplc="E1681834">
      <w:start w:val="1"/>
      <w:numFmt w:val="decimal"/>
      <w:lvlText w:val="%1."/>
      <w:lvlJc w:val="left"/>
      <w:pPr>
        <w:ind w:left="1260" w:hanging="360"/>
      </w:pPr>
      <w:rPr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3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 w16cid:durableId="1602831004">
    <w:abstractNumId w:val="6"/>
  </w:num>
  <w:num w:numId="2" w16cid:durableId="933703113">
    <w:abstractNumId w:val="5"/>
  </w:num>
  <w:num w:numId="3" w16cid:durableId="1248733123">
    <w:abstractNumId w:val="9"/>
  </w:num>
  <w:num w:numId="4" w16cid:durableId="27410314">
    <w:abstractNumId w:val="7"/>
  </w:num>
  <w:num w:numId="5" w16cid:durableId="873349137">
    <w:abstractNumId w:val="8"/>
  </w:num>
  <w:num w:numId="6" w16cid:durableId="1761172010">
    <w:abstractNumId w:val="3"/>
  </w:num>
  <w:num w:numId="7" w16cid:durableId="49807876">
    <w:abstractNumId w:val="2"/>
  </w:num>
  <w:num w:numId="8" w16cid:durableId="442116946">
    <w:abstractNumId w:val="0"/>
  </w:num>
  <w:num w:numId="9" w16cid:durableId="408770725">
    <w:abstractNumId w:val="1"/>
  </w:num>
  <w:num w:numId="10" w16cid:durableId="1622032130">
    <w:abstractNumId w:val="4"/>
  </w:num>
  <w:num w:numId="11" w16cid:durableId="837958473">
    <w:abstractNumId w:val="32"/>
  </w:num>
  <w:num w:numId="12" w16cid:durableId="2126541256">
    <w:abstractNumId w:val="17"/>
  </w:num>
  <w:num w:numId="13" w16cid:durableId="1808815610">
    <w:abstractNumId w:val="48"/>
  </w:num>
  <w:num w:numId="14" w16cid:durableId="1733962482">
    <w:abstractNumId w:val="26"/>
  </w:num>
  <w:num w:numId="15" w16cid:durableId="1194996708">
    <w:abstractNumId w:val="33"/>
  </w:num>
  <w:num w:numId="16" w16cid:durableId="973171040">
    <w:abstractNumId w:val="40"/>
  </w:num>
  <w:num w:numId="17" w16cid:durableId="1141650031">
    <w:abstractNumId w:val="27"/>
  </w:num>
  <w:num w:numId="18" w16cid:durableId="1265304292">
    <w:abstractNumId w:val="41"/>
  </w:num>
  <w:num w:numId="19" w16cid:durableId="2131969861">
    <w:abstractNumId w:val="42"/>
  </w:num>
  <w:num w:numId="20" w16cid:durableId="756513130">
    <w:abstractNumId w:val="14"/>
  </w:num>
  <w:num w:numId="21" w16cid:durableId="58870899">
    <w:abstractNumId w:val="15"/>
  </w:num>
  <w:num w:numId="22" w16cid:durableId="415591278">
    <w:abstractNumId w:val="10"/>
  </w:num>
  <w:num w:numId="23" w16cid:durableId="1792555532">
    <w:abstractNumId w:val="51"/>
  </w:num>
  <w:num w:numId="24" w16cid:durableId="808329145">
    <w:abstractNumId w:val="31"/>
  </w:num>
  <w:num w:numId="25" w16cid:durableId="1253510613">
    <w:abstractNumId w:val="43"/>
  </w:num>
  <w:num w:numId="26" w16cid:durableId="866214268">
    <w:abstractNumId w:val="11"/>
  </w:num>
  <w:num w:numId="27" w16cid:durableId="473183768">
    <w:abstractNumId w:val="13"/>
  </w:num>
  <w:num w:numId="28" w16cid:durableId="347609487">
    <w:abstractNumId w:val="52"/>
  </w:num>
  <w:num w:numId="29" w16cid:durableId="1050688166">
    <w:abstractNumId w:val="50"/>
  </w:num>
  <w:num w:numId="30" w16cid:durableId="1922711861">
    <w:abstractNumId w:val="18"/>
  </w:num>
  <w:num w:numId="31" w16cid:durableId="56515118">
    <w:abstractNumId w:val="23"/>
  </w:num>
  <w:num w:numId="32" w16cid:durableId="282346784">
    <w:abstractNumId w:val="22"/>
  </w:num>
  <w:num w:numId="33" w16cid:durableId="253824754">
    <w:abstractNumId w:val="28"/>
  </w:num>
  <w:num w:numId="34" w16cid:durableId="758672056">
    <w:abstractNumId w:val="45"/>
  </w:num>
  <w:num w:numId="35" w16cid:durableId="1265307037">
    <w:abstractNumId w:val="12"/>
  </w:num>
  <w:num w:numId="36" w16cid:durableId="744959265">
    <w:abstractNumId w:val="24"/>
  </w:num>
  <w:num w:numId="37" w16cid:durableId="727607474">
    <w:abstractNumId w:val="20"/>
  </w:num>
  <w:num w:numId="38" w16cid:durableId="432361670">
    <w:abstractNumId w:val="21"/>
  </w:num>
  <w:num w:numId="39" w16cid:durableId="911700609">
    <w:abstractNumId w:val="16"/>
  </w:num>
  <w:num w:numId="40" w16cid:durableId="1850026499">
    <w:abstractNumId w:val="47"/>
  </w:num>
  <w:num w:numId="41" w16cid:durableId="1008169695">
    <w:abstractNumId w:val="38"/>
  </w:num>
  <w:num w:numId="42" w16cid:durableId="96029450">
    <w:abstractNumId w:val="35"/>
  </w:num>
  <w:num w:numId="43" w16cid:durableId="731733420">
    <w:abstractNumId w:val="29"/>
  </w:num>
  <w:num w:numId="44" w16cid:durableId="253629392">
    <w:abstractNumId w:val="53"/>
  </w:num>
  <w:num w:numId="45" w16cid:durableId="125204857">
    <w:abstractNumId w:val="30"/>
  </w:num>
  <w:num w:numId="46" w16cid:durableId="1426339572">
    <w:abstractNumId w:val="37"/>
  </w:num>
  <w:num w:numId="47" w16cid:durableId="673729678">
    <w:abstractNumId w:val="1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577978388">
    <w:abstractNumId w:val="19"/>
  </w:num>
  <w:num w:numId="49" w16cid:durableId="1016733486">
    <w:abstractNumId w:val="46"/>
  </w:num>
  <w:num w:numId="50" w16cid:durableId="1906138485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204562573">
    <w:abstractNumId w:val="36"/>
  </w:num>
  <w:num w:numId="52" w16cid:durableId="1812289226">
    <w:abstractNumId w:val="39"/>
  </w:num>
  <w:num w:numId="53" w16cid:durableId="1237976778">
    <w:abstractNumId w:val="25"/>
  </w:num>
  <w:num w:numId="54" w16cid:durableId="1339236655">
    <w:abstractNumId w:val="34"/>
  </w:num>
  <w:num w:numId="55" w16cid:durableId="2134592879">
    <w:abstractNumId w:val="44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C2"/>
    <w:rsid w:val="00000220"/>
    <w:rsid w:val="000002D5"/>
    <w:rsid w:val="0000050C"/>
    <w:rsid w:val="00000519"/>
    <w:rsid w:val="0000072B"/>
    <w:rsid w:val="0000095D"/>
    <w:rsid w:val="00000D60"/>
    <w:rsid w:val="00000D88"/>
    <w:rsid w:val="00000DA9"/>
    <w:rsid w:val="00000E85"/>
    <w:rsid w:val="000010B0"/>
    <w:rsid w:val="0000111C"/>
    <w:rsid w:val="0000113A"/>
    <w:rsid w:val="00001335"/>
    <w:rsid w:val="000013E3"/>
    <w:rsid w:val="0000143B"/>
    <w:rsid w:val="0000144D"/>
    <w:rsid w:val="00001454"/>
    <w:rsid w:val="0000155D"/>
    <w:rsid w:val="000015FB"/>
    <w:rsid w:val="00001689"/>
    <w:rsid w:val="00001771"/>
    <w:rsid w:val="00001A22"/>
    <w:rsid w:val="00001F9D"/>
    <w:rsid w:val="00002198"/>
    <w:rsid w:val="00002240"/>
    <w:rsid w:val="000022B1"/>
    <w:rsid w:val="00002377"/>
    <w:rsid w:val="00002378"/>
    <w:rsid w:val="00002620"/>
    <w:rsid w:val="000027DB"/>
    <w:rsid w:val="0000291C"/>
    <w:rsid w:val="00002B1F"/>
    <w:rsid w:val="00002E24"/>
    <w:rsid w:val="00002F34"/>
    <w:rsid w:val="0000308E"/>
    <w:rsid w:val="000030BE"/>
    <w:rsid w:val="00003212"/>
    <w:rsid w:val="000033B7"/>
    <w:rsid w:val="000034C3"/>
    <w:rsid w:val="000036F9"/>
    <w:rsid w:val="00003903"/>
    <w:rsid w:val="000039A8"/>
    <w:rsid w:val="00003A43"/>
    <w:rsid w:val="00003A8F"/>
    <w:rsid w:val="00003BFC"/>
    <w:rsid w:val="00003C70"/>
    <w:rsid w:val="00003D90"/>
    <w:rsid w:val="00003FDD"/>
    <w:rsid w:val="000040F6"/>
    <w:rsid w:val="000042C5"/>
    <w:rsid w:val="00004570"/>
    <w:rsid w:val="0000460F"/>
    <w:rsid w:val="00004681"/>
    <w:rsid w:val="0000468B"/>
    <w:rsid w:val="00004CF2"/>
    <w:rsid w:val="00004F0C"/>
    <w:rsid w:val="00005193"/>
    <w:rsid w:val="00005444"/>
    <w:rsid w:val="00005497"/>
    <w:rsid w:val="000055B8"/>
    <w:rsid w:val="000056C3"/>
    <w:rsid w:val="00005B19"/>
    <w:rsid w:val="00005BE0"/>
    <w:rsid w:val="00005EA5"/>
    <w:rsid w:val="00005FD3"/>
    <w:rsid w:val="00005FF5"/>
    <w:rsid w:val="00006838"/>
    <w:rsid w:val="0000690E"/>
    <w:rsid w:val="000069FA"/>
    <w:rsid w:val="00006B43"/>
    <w:rsid w:val="00006BE7"/>
    <w:rsid w:val="00006BFA"/>
    <w:rsid w:val="00006C60"/>
    <w:rsid w:val="00006C91"/>
    <w:rsid w:val="00006DA1"/>
    <w:rsid w:val="00006E4F"/>
    <w:rsid w:val="00006F01"/>
    <w:rsid w:val="000070ED"/>
    <w:rsid w:val="0000721C"/>
    <w:rsid w:val="00007242"/>
    <w:rsid w:val="00007598"/>
    <w:rsid w:val="00007657"/>
    <w:rsid w:val="00007694"/>
    <w:rsid w:val="0000777D"/>
    <w:rsid w:val="000078C6"/>
    <w:rsid w:val="000079AB"/>
    <w:rsid w:val="00007A6F"/>
    <w:rsid w:val="00007BC8"/>
    <w:rsid w:val="00007C5E"/>
    <w:rsid w:val="00007EAA"/>
    <w:rsid w:val="00007F2C"/>
    <w:rsid w:val="0001004E"/>
    <w:rsid w:val="000101FF"/>
    <w:rsid w:val="0001035F"/>
    <w:rsid w:val="00010522"/>
    <w:rsid w:val="00010809"/>
    <w:rsid w:val="0001083E"/>
    <w:rsid w:val="00010897"/>
    <w:rsid w:val="0001089D"/>
    <w:rsid w:val="000108FE"/>
    <w:rsid w:val="00010959"/>
    <w:rsid w:val="00010B65"/>
    <w:rsid w:val="00010E30"/>
    <w:rsid w:val="00010FA3"/>
    <w:rsid w:val="000110AC"/>
    <w:rsid w:val="00011134"/>
    <w:rsid w:val="000113BE"/>
    <w:rsid w:val="00011421"/>
    <w:rsid w:val="000114BE"/>
    <w:rsid w:val="00011526"/>
    <w:rsid w:val="00011546"/>
    <w:rsid w:val="00011572"/>
    <w:rsid w:val="000115BF"/>
    <w:rsid w:val="00011751"/>
    <w:rsid w:val="0001176F"/>
    <w:rsid w:val="00011A10"/>
    <w:rsid w:val="00011A4E"/>
    <w:rsid w:val="00011C53"/>
    <w:rsid w:val="00011E4B"/>
    <w:rsid w:val="00011F78"/>
    <w:rsid w:val="00011FE4"/>
    <w:rsid w:val="00011FFA"/>
    <w:rsid w:val="00012299"/>
    <w:rsid w:val="000125B8"/>
    <w:rsid w:val="0001260E"/>
    <w:rsid w:val="0001268F"/>
    <w:rsid w:val="00012695"/>
    <w:rsid w:val="000126EA"/>
    <w:rsid w:val="00012C5A"/>
    <w:rsid w:val="00012F16"/>
    <w:rsid w:val="00012F48"/>
    <w:rsid w:val="0001306B"/>
    <w:rsid w:val="000131A8"/>
    <w:rsid w:val="00013278"/>
    <w:rsid w:val="000132ED"/>
    <w:rsid w:val="00013415"/>
    <w:rsid w:val="000134A8"/>
    <w:rsid w:val="00013792"/>
    <w:rsid w:val="00013883"/>
    <w:rsid w:val="00013B9E"/>
    <w:rsid w:val="00013BEE"/>
    <w:rsid w:val="00013C9D"/>
    <w:rsid w:val="00013D2E"/>
    <w:rsid w:val="0001419E"/>
    <w:rsid w:val="0001433C"/>
    <w:rsid w:val="0001445F"/>
    <w:rsid w:val="00014601"/>
    <w:rsid w:val="0001462F"/>
    <w:rsid w:val="000146CB"/>
    <w:rsid w:val="00014733"/>
    <w:rsid w:val="00014937"/>
    <w:rsid w:val="00014B0F"/>
    <w:rsid w:val="00014BB5"/>
    <w:rsid w:val="00014CC0"/>
    <w:rsid w:val="00015022"/>
    <w:rsid w:val="0001508A"/>
    <w:rsid w:val="00015115"/>
    <w:rsid w:val="000152F6"/>
    <w:rsid w:val="00015351"/>
    <w:rsid w:val="000153B8"/>
    <w:rsid w:val="0001574B"/>
    <w:rsid w:val="000157B7"/>
    <w:rsid w:val="000157D6"/>
    <w:rsid w:val="0001587F"/>
    <w:rsid w:val="000159CD"/>
    <w:rsid w:val="00015A45"/>
    <w:rsid w:val="00015C25"/>
    <w:rsid w:val="00015E87"/>
    <w:rsid w:val="0001622C"/>
    <w:rsid w:val="0001630E"/>
    <w:rsid w:val="00016437"/>
    <w:rsid w:val="00016576"/>
    <w:rsid w:val="000167C2"/>
    <w:rsid w:val="00016856"/>
    <w:rsid w:val="00016CE0"/>
    <w:rsid w:val="00016D35"/>
    <w:rsid w:val="00016D82"/>
    <w:rsid w:val="00016EE7"/>
    <w:rsid w:val="00017105"/>
    <w:rsid w:val="00017361"/>
    <w:rsid w:val="00017399"/>
    <w:rsid w:val="000174CB"/>
    <w:rsid w:val="00017622"/>
    <w:rsid w:val="0001769A"/>
    <w:rsid w:val="000176C6"/>
    <w:rsid w:val="000176D0"/>
    <w:rsid w:val="00017AED"/>
    <w:rsid w:val="00017F57"/>
    <w:rsid w:val="00017FC4"/>
    <w:rsid w:val="000200D7"/>
    <w:rsid w:val="0002025E"/>
    <w:rsid w:val="00020346"/>
    <w:rsid w:val="0002044F"/>
    <w:rsid w:val="00020696"/>
    <w:rsid w:val="000207DE"/>
    <w:rsid w:val="000208BB"/>
    <w:rsid w:val="000208CF"/>
    <w:rsid w:val="00020BF1"/>
    <w:rsid w:val="00020D4A"/>
    <w:rsid w:val="000210E2"/>
    <w:rsid w:val="000210EB"/>
    <w:rsid w:val="000212EB"/>
    <w:rsid w:val="00021364"/>
    <w:rsid w:val="000214E7"/>
    <w:rsid w:val="000216E8"/>
    <w:rsid w:val="00021763"/>
    <w:rsid w:val="00021999"/>
    <w:rsid w:val="000219FD"/>
    <w:rsid w:val="00021B0B"/>
    <w:rsid w:val="00021F00"/>
    <w:rsid w:val="00021F18"/>
    <w:rsid w:val="00022155"/>
    <w:rsid w:val="000222DC"/>
    <w:rsid w:val="0002234D"/>
    <w:rsid w:val="000225D0"/>
    <w:rsid w:val="000225F3"/>
    <w:rsid w:val="0002263F"/>
    <w:rsid w:val="000226BF"/>
    <w:rsid w:val="000226E4"/>
    <w:rsid w:val="000227E9"/>
    <w:rsid w:val="000228E5"/>
    <w:rsid w:val="0002294B"/>
    <w:rsid w:val="00022A1A"/>
    <w:rsid w:val="00022B6D"/>
    <w:rsid w:val="00022BE3"/>
    <w:rsid w:val="00022CA1"/>
    <w:rsid w:val="00022DA5"/>
    <w:rsid w:val="0002316D"/>
    <w:rsid w:val="000233A3"/>
    <w:rsid w:val="000235ED"/>
    <w:rsid w:val="000237A3"/>
    <w:rsid w:val="00023855"/>
    <w:rsid w:val="0002389C"/>
    <w:rsid w:val="000238D0"/>
    <w:rsid w:val="000239AD"/>
    <w:rsid w:val="00023AA6"/>
    <w:rsid w:val="00023C68"/>
    <w:rsid w:val="00024242"/>
    <w:rsid w:val="0002435A"/>
    <w:rsid w:val="000244E0"/>
    <w:rsid w:val="000245AD"/>
    <w:rsid w:val="000247AE"/>
    <w:rsid w:val="00024AA2"/>
    <w:rsid w:val="00024B77"/>
    <w:rsid w:val="0002524D"/>
    <w:rsid w:val="0002528B"/>
    <w:rsid w:val="0002559B"/>
    <w:rsid w:val="000256B1"/>
    <w:rsid w:val="0002578B"/>
    <w:rsid w:val="0002579F"/>
    <w:rsid w:val="00025A41"/>
    <w:rsid w:val="00025AFC"/>
    <w:rsid w:val="00025B5E"/>
    <w:rsid w:val="00025B71"/>
    <w:rsid w:val="00025BD4"/>
    <w:rsid w:val="00025D4B"/>
    <w:rsid w:val="00025E9F"/>
    <w:rsid w:val="00026206"/>
    <w:rsid w:val="00026249"/>
    <w:rsid w:val="0002629D"/>
    <w:rsid w:val="000262E0"/>
    <w:rsid w:val="000263BA"/>
    <w:rsid w:val="000264D2"/>
    <w:rsid w:val="000267DC"/>
    <w:rsid w:val="0002694E"/>
    <w:rsid w:val="00026AF3"/>
    <w:rsid w:val="00026BA9"/>
    <w:rsid w:val="00026BEF"/>
    <w:rsid w:val="00026C38"/>
    <w:rsid w:val="00027008"/>
    <w:rsid w:val="00027217"/>
    <w:rsid w:val="00027305"/>
    <w:rsid w:val="00027407"/>
    <w:rsid w:val="000274F4"/>
    <w:rsid w:val="000275C7"/>
    <w:rsid w:val="00027607"/>
    <w:rsid w:val="0002788B"/>
    <w:rsid w:val="000279E0"/>
    <w:rsid w:val="00027A08"/>
    <w:rsid w:val="00027A7E"/>
    <w:rsid w:val="00027B07"/>
    <w:rsid w:val="00027C4A"/>
    <w:rsid w:val="00027DF9"/>
    <w:rsid w:val="00027EBF"/>
    <w:rsid w:val="00027F49"/>
    <w:rsid w:val="000300BB"/>
    <w:rsid w:val="000300D9"/>
    <w:rsid w:val="0003016A"/>
    <w:rsid w:val="00030199"/>
    <w:rsid w:val="000301CD"/>
    <w:rsid w:val="000302C1"/>
    <w:rsid w:val="00030443"/>
    <w:rsid w:val="0003047E"/>
    <w:rsid w:val="000304DD"/>
    <w:rsid w:val="00030548"/>
    <w:rsid w:val="0003063B"/>
    <w:rsid w:val="0003064E"/>
    <w:rsid w:val="00030661"/>
    <w:rsid w:val="000306FD"/>
    <w:rsid w:val="000307C9"/>
    <w:rsid w:val="00030ABC"/>
    <w:rsid w:val="00030D5A"/>
    <w:rsid w:val="00030D77"/>
    <w:rsid w:val="00030E00"/>
    <w:rsid w:val="00031270"/>
    <w:rsid w:val="000312F7"/>
    <w:rsid w:val="00031300"/>
    <w:rsid w:val="0003137A"/>
    <w:rsid w:val="000313B6"/>
    <w:rsid w:val="00031408"/>
    <w:rsid w:val="000314FA"/>
    <w:rsid w:val="000316F0"/>
    <w:rsid w:val="00031791"/>
    <w:rsid w:val="00031A0D"/>
    <w:rsid w:val="00031A1F"/>
    <w:rsid w:val="00031C46"/>
    <w:rsid w:val="00031CA9"/>
    <w:rsid w:val="00031CD2"/>
    <w:rsid w:val="00031E90"/>
    <w:rsid w:val="00032003"/>
    <w:rsid w:val="0003221E"/>
    <w:rsid w:val="0003241F"/>
    <w:rsid w:val="0003247B"/>
    <w:rsid w:val="000324CA"/>
    <w:rsid w:val="000324EF"/>
    <w:rsid w:val="00032588"/>
    <w:rsid w:val="000325DE"/>
    <w:rsid w:val="000326A9"/>
    <w:rsid w:val="000326C6"/>
    <w:rsid w:val="00032786"/>
    <w:rsid w:val="00032825"/>
    <w:rsid w:val="00032852"/>
    <w:rsid w:val="00032C93"/>
    <w:rsid w:val="00032CAC"/>
    <w:rsid w:val="000330D2"/>
    <w:rsid w:val="000330EB"/>
    <w:rsid w:val="00033183"/>
    <w:rsid w:val="00033211"/>
    <w:rsid w:val="0003331E"/>
    <w:rsid w:val="000335B5"/>
    <w:rsid w:val="0003363D"/>
    <w:rsid w:val="000338A5"/>
    <w:rsid w:val="0003392B"/>
    <w:rsid w:val="0003394B"/>
    <w:rsid w:val="00033A1F"/>
    <w:rsid w:val="00033B45"/>
    <w:rsid w:val="00033D66"/>
    <w:rsid w:val="00034195"/>
    <w:rsid w:val="00034428"/>
    <w:rsid w:val="00034675"/>
    <w:rsid w:val="0003476B"/>
    <w:rsid w:val="00034776"/>
    <w:rsid w:val="000348A0"/>
    <w:rsid w:val="000348CF"/>
    <w:rsid w:val="00034A2E"/>
    <w:rsid w:val="00034C01"/>
    <w:rsid w:val="00034C7C"/>
    <w:rsid w:val="00034DB1"/>
    <w:rsid w:val="00034F14"/>
    <w:rsid w:val="000351F3"/>
    <w:rsid w:val="0003541D"/>
    <w:rsid w:val="000354ED"/>
    <w:rsid w:val="000359B5"/>
    <w:rsid w:val="00036023"/>
    <w:rsid w:val="0003631F"/>
    <w:rsid w:val="00036333"/>
    <w:rsid w:val="000369DC"/>
    <w:rsid w:val="00036A39"/>
    <w:rsid w:val="00036C21"/>
    <w:rsid w:val="00036CA8"/>
    <w:rsid w:val="00036CBF"/>
    <w:rsid w:val="00037095"/>
    <w:rsid w:val="000370C0"/>
    <w:rsid w:val="000370DF"/>
    <w:rsid w:val="00037171"/>
    <w:rsid w:val="0003723C"/>
    <w:rsid w:val="0003724C"/>
    <w:rsid w:val="00037303"/>
    <w:rsid w:val="000375C6"/>
    <w:rsid w:val="00037665"/>
    <w:rsid w:val="00037861"/>
    <w:rsid w:val="000379FF"/>
    <w:rsid w:val="00037A46"/>
    <w:rsid w:val="00037A91"/>
    <w:rsid w:val="00037AB6"/>
    <w:rsid w:val="00037B93"/>
    <w:rsid w:val="00037D3B"/>
    <w:rsid w:val="00037FFB"/>
    <w:rsid w:val="000401B2"/>
    <w:rsid w:val="00040379"/>
    <w:rsid w:val="000404D2"/>
    <w:rsid w:val="000409DC"/>
    <w:rsid w:val="00040B06"/>
    <w:rsid w:val="00040B37"/>
    <w:rsid w:val="00040C52"/>
    <w:rsid w:val="00040C5A"/>
    <w:rsid w:val="00040DB4"/>
    <w:rsid w:val="00041068"/>
    <w:rsid w:val="0004108C"/>
    <w:rsid w:val="0004111B"/>
    <w:rsid w:val="00041431"/>
    <w:rsid w:val="00041482"/>
    <w:rsid w:val="000415EC"/>
    <w:rsid w:val="00041636"/>
    <w:rsid w:val="0004180A"/>
    <w:rsid w:val="0004185A"/>
    <w:rsid w:val="00041939"/>
    <w:rsid w:val="000419E6"/>
    <w:rsid w:val="00041D33"/>
    <w:rsid w:val="00041E6F"/>
    <w:rsid w:val="00041ED0"/>
    <w:rsid w:val="00042070"/>
    <w:rsid w:val="00042162"/>
    <w:rsid w:val="00042447"/>
    <w:rsid w:val="00042511"/>
    <w:rsid w:val="0004262B"/>
    <w:rsid w:val="0004266B"/>
    <w:rsid w:val="00042674"/>
    <w:rsid w:val="00042709"/>
    <w:rsid w:val="00042863"/>
    <w:rsid w:val="00042884"/>
    <w:rsid w:val="00042A22"/>
    <w:rsid w:val="00042A66"/>
    <w:rsid w:val="00042AD2"/>
    <w:rsid w:val="00042B68"/>
    <w:rsid w:val="00042DE0"/>
    <w:rsid w:val="00042E4B"/>
    <w:rsid w:val="00043034"/>
    <w:rsid w:val="00043058"/>
    <w:rsid w:val="000431AE"/>
    <w:rsid w:val="00043499"/>
    <w:rsid w:val="000434FE"/>
    <w:rsid w:val="00043598"/>
    <w:rsid w:val="000436D1"/>
    <w:rsid w:val="00043804"/>
    <w:rsid w:val="000438E8"/>
    <w:rsid w:val="00043982"/>
    <w:rsid w:val="00043A44"/>
    <w:rsid w:val="00043CAB"/>
    <w:rsid w:val="00043CB9"/>
    <w:rsid w:val="00043ED8"/>
    <w:rsid w:val="00043FFE"/>
    <w:rsid w:val="0004400F"/>
    <w:rsid w:val="0004404F"/>
    <w:rsid w:val="00044137"/>
    <w:rsid w:val="00044269"/>
    <w:rsid w:val="0004435F"/>
    <w:rsid w:val="000447B7"/>
    <w:rsid w:val="000447E8"/>
    <w:rsid w:val="00044817"/>
    <w:rsid w:val="0004481C"/>
    <w:rsid w:val="00044868"/>
    <w:rsid w:val="00044937"/>
    <w:rsid w:val="000449F5"/>
    <w:rsid w:val="00044A31"/>
    <w:rsid w:val="00044CBA"/>
    <w:rsid w:val="00044F70"/>
    <w:rsid w:val="00045091"/>
    <w:rsid w:val="00045178"/>
    <w:rsid w:val="000452BC"/>
    <w:rsid w:val="000454C9"/>
    <w:rsid w:val="00045543"/>
    <w:rsid w:val="00045556"/>
    <w:rsid w:val="00045722"/>
    <w:rsid w:val="00045783"/>
    <w:rsid w:val="000458EE"/>
    <w:rsid w:val="00045E3F"/>
    <w:rsid w:val="00045ECF"/>
    <w:rsid w:val="000460B9"/>
    <w:rsid w:val="00046369"/>
    <w:rsid w:val="000467AE"/>
    <w:rsid w:val="000467C8"/>
    <w:rsid w:val="000469D4"/>
    <w:rsid w:val="00046AE8"/>
    <w:rsid w:val="00046D35"/>
    <w:rsid w:val="00046D85"/>
    <w:rsid w:val="00046E6B"/>
    <w:rsid w:val="00046F0D"/>
    <w:rsid w:val="00046F93"/>
    <w:rsid w:val="00046FBD"/>
    <w:rsid w:val="000470B1"/>
    <w:rsid w:val="0004733E"/>
    <w:rsid w:val="00047543"/>
    <w:rsid w:val="000477E5"/>
    <w:rsid w:val="00047A35"/>
    <w:rsid w:val="00047A85"/>
    <w:rsid w:val="00047B2A"/>
    <w:rsid w:val="00047C69"/>
    <w:rsid w:val="00047DE4"/>
    <w:rsid w:val="00047DF2"/>
    <w:rsid w:val="00047F4E"/>
    <w:rsid w:val="00047F60"/>
    <w:rsid w:val="0005043C"/>
    <w:rsid w:val="00050592"/>
    <w:rsid w:val="0005075E"/>
    <w:rsid w:val="0005088E"/>
    <w:rsid w:val="00050DC6"/>
    <w:rsid w:val="00050DD4"/>
    <w:rsid w:val="000510B4"/>
    <w:rsid w:val="00051206"/>
    <w:rsid w:val="0005136E"/>
    <w:rsid w:val="000513E5"/>
    <w:rsid w:val="000514C7"/>
    <w:rsid w:val="00051727"/>
    <w:rsid w:val="00051782"/>
    <w:rsid w:val="00051816"/>
    <w:rsid w:val="0005182E"/>
    <w:rsid w:val="000518DA"/>
    <w:rsid w:val="00051920"/>
    <w:rsid w:val="0005196C"/>
    <w:rsid w:val="00051994"/>
    <w:rsid w:val="00051A41"/>
    <w:rsid w:val="00051A50"/>
    <w:rsid w:val="00051BC0"/>
    <w:rsid w:val="00051BCD"/>
    <w:rsid w:val="00051BDE"/>
    <w:rsid w:val="00051DCA"/>
    <w:rsid w:val="000521E9"/>
    <w:rsid w:val="000523F8"/>
    <w:rsid w:val="00052416"/>
    <w:rsid w:val="00052547"/>
    <w:rsid w:val="00052C9F"/>
    <w:rsid w:val="00052E75"/>
    <w:rsid w:val="00052F4F"/>
    <w:rsid w:val="00053079"/>
    <w:rsid w:val="000530A6"/>
    <w:rsid w:val="000530F4"/>
    <w:rsid w:val="000530F8"/>
    <w:rsid w:val="00053485"/>
    <w:rsid w:val="000534BE"/>
    <w:rsid w:val="00053892"/>
    <w:rsid w:val="000538FC"/>
    <w:rsid w:val="00053938"/>
    <w:rsid w:val="000539A7"/>
    <w:rsid w:val="000539F9"/>
    <w:rsid w:val="00053A33"/>
    <w:rsid w:val="00053AB1"/>
    <w:rsid w:val="00053D9E"/>
    <w:rsid w:val="00054102"/>
    <w:rsid w:val="0005449C"/>
    <w:rsid w:val="0005457E"/>
    <w:rsid w:val="00054691"/>
    <w:rsid w:val="00054896"/>
    <w:rsid w:val="000548BD"/>
    <w:rsid w:val="00054B6D"/>
    <w:rsid w:val="00054C08"/>
    <w:rsid w:val="00054CF1"/>
    <w:rsid w:val="00054D73"/>
    <w:rsid w:val="000552C1"/>
    <w:rsid w:val="000554B1"/>
    <w:rsid w:val="000556E7"/>
    <w:rsid w:val="000556FF"/>
    <w:rsid w:val="0005574E"/>
    <w:rsid w:val="00055B7A"/>
    <w:rsid w:val="00055BAB"/>
    <w:rsid w:val="00055C40"/>
    <w:rsid w:val="00055CC3"/>
    <w:rsid w:val="00055EBA"/>
    <w:rsid w:val="000560BA"/>
    <w:rsid w:val="0005650E"/>
    <w:rsid w:val="00056831"/>
    <w:rsid w:val="000569D6"/>
    <w:rsid w:val="00056B99"/>
    <w:rsid w:val="00056BF6"/>
    <w:rsid w:val="00056C79"/>
    <w:rsid w:val="00056CFF"/>
    <w:rsid w:val="00056DBF"/>
    <w:rsid w:val="00056FF4"/>
    <w:rsid w:val="00057179"/>
    <w:rsid w:val="000572B9"/>
    <w:rsid w:val="0005746E"/>
    <w:rsid w:val="000575A5"/>
    <w:rsid w:val="000575C9"/>
    <w:rsid w:val="00057604"/>
    <w:rsid w:val="0005765D"/>
    <w:rsid w:val="0005774C"/>
    <w:rsid w:val="000577F5"/>
    <w:rsid w:val="00057B71"/>
    <w:rsid w:val="00057C88"/>
    <w:rsid w:val="0006009D"/>
    <w:rsid w:val="000600D5"/>
    <w:rsid w:val="0006026A"/>
    <w:rsid w:val="0006026D"/>
    <w:rsid w:val="0006048E"/>
    <w:rsid w:val="00060696"/>
    <w:rsid w:val="000606AF"/>
    <w:rsid w:val="000606CB"/>
    <w:rsid w:val="000609DE"/>
    <w:rsid w:val="00060AC3"/>
    <w:rsid w:val="00060F41"/>
    <w:rsid w:val="000610F9"/>
    <w:rsid w:val="00061355"/>
    <w:rsid w:val="0006142D"/>
    <w:rsid w:val="0006158D"/>
    <w:rsid w:val="0006180C"/>
    <w:rsid w:val="000618C7"/>
    <w:rsid w:val="0006192F"/>
    <w:rsid w:val="00061B8F"/>
    <w:rsid w:val="00061CBB"/>
    <w:rsid w:val="00061DF6"/>
    <w:rsid w:val="00061E63"/>
    <w:rsid w:val="00062009"/>
    <w:rsid w:val="000621FA"/>
    <w:rsid w:val="000621FD"/>
    <w:rsid w:val="00062202"/>
    <w:rsid w:val="00062455"/>
    <w:rsid w:val="000624ED"/>
    <w:rsid w:val="00062794"/>
    <w:rsid w:val="0006282E"/>
    <w:rsid w:val="000628D2"/>
    <w:rsid w:val="00062ADC"/>
    <w:rsid w:val="00062B9A"/>
    <w:rsid w:val="00062D5F"/>
    <w:rsid w:val="00062F23"/>
    <w:rsid w:val="000630AE"/>
    <w:rsid w:val="00063164"/>
    <w:rsid w:val="0006335F"/>
    <w:rsid w:val="000633B0"/>
    <w:rsid w:val="0006367C"/>
    <w:rsid w:val="00063750"/>
    <w:rsid w:val="000637A9"/>
    <w:rsid w:val="00063A4E"/>
    <w:rsid w:val="00063A61"/>
    <w:rsid w:val="00063BD8"/>
    <w:rsid w:val="0006432D"/>
    <w:rsid w:val="00064391"/>
    <w:rsid w:val="0006448C"/>
    <w:rsid w:val="00064632"/>
    <w:rsid w:val="000647C0"/>
    <w:rsid w:val="00064971"/>
    <w:rsid w:val="00064A0B"/>
    <w:rsid w:val="00064A31"/>
    <w:rsid w:val="00064C0D"/>
    <w:rsid w:val="00064F19"/>
    <w:rsid w:val="00064FAB"/>
    <w:rsid w:val="0006508B"/>
    <w:rsid w:val="0006511B"/>
    <w:rsid w:val="000652DA"/>
    <w:rsid w:val="00065307"/>
    <w:rsid w:val="0006543F"/>
    <w:rsid w:val="00065508"/>
    <w:rsid w:val="000655C4"/>
    <w:rsid w:val="00065637"/>
    <w:rsid w:val="00065841"/>
    <w:rsid w:val="000658B0"/>
    <w:rsid w:val="000659A9"/>
    <w:rsid w:val="00065C59"/>
    <w:rsid w:val="00065C67"/>
    <w:rsid w:val="00065CF3"/>
    <w:rsid w:val="00065F11"/>
    <w:rsid w:val="00065FAD"/>
    <w:rsid w:val="00066130"/>
    <w:rsid w:val="00066147"/>
    <w:rsid w:val="00066607"/>
    <w:rsid w:val="00066636"/>
    <w:rsid w:val="000666E2"/>
    <w:rsid w:val="000668FF"/>
    <w:rsid w:val="00066C32"/>
    <w:rsid w:val="00066D22"/>
    <w:rsid w:val="00066ECE"/>
    <w:rsid w:val="00066FC3"/>
    <w:rsid w:val="000670A2"/>
    <w:rsid w:val="000670F6"/>
    <w:rsid w:val="00067752"/>
    <w:rsid w:val="0006781F"/>
    <w:rsid w:val="00067942"/>
    <w:rsid w:val="0006794E"/>
    <w:rsid w:val="00067CAD"/>
    <w:rsid w:val="00067D44"/>
    <w:rsid w:val="00067D8E"/>
    <w:rsid w:val="00067DE5"/>
    <w:rsid w:val="00067E7E"/>
    <w:rsid w:val="00067ED2"/>
    <w:rsid w:val="00067F1A"/>
    <w:rsid w:val="00067F25"/>
    <w:rsid w:val="0007005E"/>
    <w:rsid w:val="000701DE"/>
    <w:rsid w:val="000701F0"/>
    <w:rsid w:val="00070235"/>
    <w:rsid w:val="000702C9"/>
    <w:rsid w:val="000702D3"/>
    <w:rsid w:val="00070773"/>
    <w:rsid w:val="000708C1"/>
    <w:rsid w:val="00070A79"/>
    <w:rsid w:val="00070E1E"/>
    <w:rsid w:val="0007104E"/>
    <w:rsid w:val="000714E2"/>
    <w:rsid w:val="00071553"/>
    <w:rsid w:val="000716E4"/>
    <w:rsid w:val="00071775"/>
    <w:rsid w:val="00071904"/>
    <w:rsid w:val="0007199D"/>
    <w:rsid w:val="00071A30"/>
    <w:rsid w:val="00071E21"/>
    <w:rsid w:val="00072162"/>
    <w:rsid w:val="0007217C"/>
    <w:rsid w:val="00072261"/>
    <w:rsid w:val="00072310"/>
    <w:rsid w:val="00072311"/>
    <w:rsid w:val="00072490"/>
    <w:rsid w:val="000726C1"/>
    <w:rsid w:val="000728DA"/>
    <w:rsid w:val="000728E7"/>
    <w:rsid w:val="00072983"/>
    <w:rsid w:val="000729E3"/>
    <w:rsid w:val="00072C16"/>
    <w:rsid w:val="00072C70"/>
    <w:rsid w:val="00072D9D"/>
    <w:rsid w:val="00072FDB"/>
    <w:rsid w:val="0007310B"/>
    <w:rsid w:val="00073165"/>
    <w:rsid w:val="00073353"/>
    <w:rsid w:val="000733C7"/>
    <w:rsid w:val="00073597"/>
    <w:rsid w:val="000736F9"/>
    <w:rsid w:val="0007370E"/>
    <w:rsid w:val="00073A0F"/>
    <w:rsid w:val="00073A8E"/>
    <w:rsid w:val="00073BB5"/>
    <w:rsid w:val="00073C53"/>
    <w:rsid w:val="00073D91"/>
    <w:rsid w:val="00073FE1"/>
    <w:rsid w:val="00074018"/>
    <w:rsid w:val="00074247"/>
    <w:rsid w:val="00074264"/>
    <w:rsid w:val="0007432E"/>
    <w:rsid w:val="000743C3"/>
    <w:rsid w:val="00074552"/>
    <w:rsid w:val="000746A1"/>
    <w:rsid w:val="0007477B"/>
    <w:rsid w:val="000747AA"/>
    <w:rsid w:val="00074AF0"/>
    <w:rsid w:val="00074B91"/>
    <w:rsid w:val="00074BDE"/>
    <w:rsid w:val="00074C0D"/>
    <w:rsid w:val="00074D9C"/>
    <w:rsid w:val="00075084"/>
    <w:rsid w:val="00075523"/>
    <w:rsid w:val="0007560D"/>
    <w:rsid w:val="000756BA"/>
    <w:rsid w:val="0007592F"/>
    <w:rsid w:val="00075976"/>
    <w:rsid w:val="00075981"/>
    <w:rsid w:val="00075A46"/>
    <w:rsid w:val="00075C00"/>
    <w:rsid w:val="000761A3"/>
    <w:rsid w:val="000761DA"/>
    <w:rsid w:val="0007637D"/>
    <w:rsid w:val="00076524"/>
    <w:rsid w:val="0007685B"/>
    <w:rsid w:val="000768D2"/>
    <w:rsid w:val="0007697F"/>
    <w:rsid w:val="000769EC"/>
    <w:rsid w:val="00076A80"/>
    <w:rsid w:val="00076AAB"/>
    <w:rsid w:val="00076B9B"/>
    <w:rsid w:val="00076BEB"/>
    <w:rsid w:val="00076F29"/>
    <w:rsid w:val="0007703A"/>
    <w:rsid w:val="00077132"/>
    <w:rsid w:val="000771E5"/>
    <w:rsid w:val="0007721C"/>
    <w:rsid w:val="000772D4"/>
    <w:rsid w:val="000775BF"/>
    <w:rsid w:val="000779B4"/>
    <w:rsid w:val="00077A44"/>
    <w:rsid w:val="00077ADF"/>
    <w:rsid w:val="00077B8E"/>
    <w:rsid w:val="00077C7D"/>
    <w:rsid w:val="00077CC7"/>
    <w:rsid w:val="00077FB5"/>
    <w:rsid w:val="000800C8"/>
    <w:rsid w:val="00080165"/>
    <w:rsid w:val="000802E6"/>
    <w:rsid w:val="0008040B"/>
    <w:rsid w:val="00080420"/>
    <w:rsid w:val="000804E9"/>
    <w:rsid w:val="000804FA"/>
    <w:rsid w:val="000807D0"/>
    <w:rsid w:val="000808DA"/>
    <w:rsid w:val="00080904"/>
    <w:rsid w:val="00080C0A"/>
    <w:rsid w:val="00080E88"/>
    <w:rsid w:val="00080F30"/>
    <w:rsid w:val="00081212"/>
    <w:rsid w:val="000812A3"/>
    <w:rsid w:val="000812BF"/>
    <w:rsid w:val="000817C9"/>
    <w:rsid w:val="000817D7"/>
    <w:rsid w:val="00081898"/>
    <w:rsid w:val="00081942"/>
    <w:rsid w:val="00081A10"/>
    <w:rsid w:val="00081B55"/>
    <w:rsid w:val="00081BBB"/>
    <w:rsid w:val="00081C49"/>
    <w:rsid w:val="00081CC7"/>
    <w:rsid w:val="00081D3F"/>
    <w:rsid w:val="00081F86"/>
    <w:rsid w:val="0008214C"/>
    <w:rsid w:val="00082307"/>
    <w:rsid w:val="0008238D"/>
    <w:rsid w:val="0008241A"/>
    <w:rsid w:val="00082562"/>
    <w:rsid w:val="000825EF"/>
    <w:rsid w:val="0008283A"/>
    <w:rsid w:val="00082A47"/>
    <w:rsid w:val="00082ABB"/>
    <w:rsid w:val="00082B53"/>
    <w:rsid w:val="00082C94"/>
    <w:rsid w:val="00082D5D"/>
    <w:rsid w:val="00082E17"/>
    <w:rsid w:val="00082FBE"/>
    <w:rsid w:val="00083049"/>
    <w:rsid w:val="00083313"/>
    <w:rsid w:val="00083408"/>
    <w:rsid w:val="00083489"/>
    <w:rsid w:val="00083532"/>
    <w:rsid w:val="0008356C"/>
    <w:rsid w:val="000836D3"/>
    <w:rsid w:val="000837A8"/>
    <w:rsid w:val="00083988"/>
    <w:rsid w:val="00083B42"/>
    <w:rsid w:val="00083B65"/>
    <w:rsid w:val="00083CC4"/>
    <w:rsid w:val="00083DDB"/>
    <w:rsid w:val="00083DF7"/>
    <w:rsid w:val="0008412A"/>
    <w:rsid w:val="00084434"/>
    <w:rsid w:val="0008455B"/>
    <w:rsid w:val="00084866"/>
    <w:rsid w:val="00084A7D"/>
    <w:rsid w:val="00084CFB"/>
    <w:rsid w:val="00084D0B"/>
    <w:rsid w:val="00084ED8"/>
    <w:rsid w:val="00084F84"/>
    <w:rsid w:val="0008520B"/>
    <w:rsid w:val="000853C5"/>
    <w:rsid w:val="00085A22"/>
    <w:rsid w:val="00085B99"/>
    <w:rsid w:val="00085C9C"/>
    <w:rsid w:val="00085E28"/>
    <w:rsid w:val="00085E61"/>
    <w:rsid w:val="000861E5"/>
    <w:rsid w:val="0008657B"/>
    <w:rsid w:val="00086678"/>
    <w:rsid w:val="0008671F"/>
    <w:rsid w:val="00086792"/>
    <w:rsid w:val="00086840"/>
    <w:rsid w:val="000868ED"/>
    <w:rsid w:val="00086A4B"/>
    <w:rsid w:val="00086AB5"/>
    <w:rsid w:val="00086D91"/>
    <w:rsid w:val="00086E8C"/>
    <w:rsid w:val="0008706D"/>
    <w:rsid w:val="000870D6"/>
    <w:rsid w:val="0008721D"/>
    <w:rsid w:val="00087449"/>
    <w:rsid w:val="0008760C"/>
    <w:rsid w:val="0008792E"/>
    <w:rsid w:val="00087AA5"/>
    <w:rsid w:val="00087B8A"/>
    <w:rsid w:val="00087B9C"/>
    <w:rsid w:val="00087CFD"/>
    <w:rsid w:val="00087D3E"/>
    <w:rsid w:val="000901F2"/>
    <w:rsid w:val="0009032A"/>
    <w:rsid w:val="0009036C"/>
    <w:rsid w:val="000904CB"/>
    <w:rsid w:val="0009077F"/>
    <w:rsid w:val="0009079D"/>
    <w:rsid w:val="00090916"/>
    <w:rsid w:val="000909FC"/>
    <w:rsid w:val="00090AC3"/>
    <w:rsid w:val="00090FDB"/>
    <w:rsid w:val="00091052"/>
    <w:rsid w:val="000911E1"/>
    <w:rsid w:val="000912CF"/>
    <w:rsid w:val="0009140D"/>
    <w:rsid w:val="00091495"/>
    <w:rsid w:val="00091619"/>
    <w:rsid w:val="00091751"/>
    <w:rsid w:val="000917E2"/>
    <w:rsid w:val="0009185E"/>
    <w:rsid w:val="00091879"/>
    <w:rsid w:val="000919FC"/>
    <w:rsid w:val="00091AE1"/>
    <w:rsid w:val="00091C78"/>
    <w:rsid w:val="00091D1A"/>
    <w:rsid w:val="00092553"/>
    <w:rsid w:val="0009260C"/>
    <w:rsid w:val="0009267B"/>
    <w:rsid w:val="000926A0"/>
    <w:rsid w:val="00092730"/>
    <w:rsid w:val="000927A7"/>
    <w:rsid w:val="000929F8"/>
    <w:rsid w:val="00092BA3"/>
    <w:rsid w:val="00092CF9"/>
    <w:rsid w:val="00092DDC"/>
    <w:rsid w:val="00092E1B"/>
    <w:rsid w:val="00092FFE"/>
    <w:rsid w:val="00093021"/>
    <w:rsid w:val="0009318F"/>
    <w:rsid w:val="00093274"/>
    <w:rsid w:val="000932C3"/>
    <w:rsid w:val="000933BA"/>
    <w:rsid w:val="000933DA"/>
    <w:rsid w:val="00093537"/>
    <w:rsid w:val="0009353E"/>
    <w:rsid w:val="00093609"/>
    <w:rsid w:val="00093651"/>
    <w:rsid w:val="00093655"/>
    <w:rsid w:val="000936A8"/>
    <w:rsid w:val="00093844"/>
    <w:rsid w:val="000938FB"/>
    <w:rsid w:val="00093912"/>
    <w:rsid w:val="000939F5"/>
    <w:rsid w:val="00093A3B"/>
    <w:rsid w:val="00093DDA"/>
    <w:rsid w:val="00093EB6"/>
    <w:rsid w:val="00093F3E"/>
    <w:rsid w:val="000943EA"/>
    <w:rsid w:val="000943F3"/>
    <w:rsid w:val="000944E9"/>
    <w:rsid w:val="00094502"/>
    <w:rsid w:val="00094772"/>
    <w:rsid w:val="0009478E"/>
    <w:rsid w:val="000948B7"/>
    <w:rsid w:val="00094B90"/>
    <w:rsid w:val="00094B99"/>
    <w:rsid w:val="00094BCB"/>
    <w:rsid w:val="000950AD"/>
    <w:rsid w:val="00095238"/>
    <w:rsid w:val="00095354"/>
    <w:rsid w:val="00095444"/>
    <w:rsid w:val="0009546C"/>
    <w:rsid w:val="000954F7"/>
    <w:rsid w:val="00095510"/>
    <w:rsid w:val="0009569B"/>
    <w:rsid w:val="00095B11"/>
    <w:rsid w:val="00095C3D"/>
    <w:rsid w:val="00095CBA"/>
    <w:rsid w:val="00095CC4"/>
    <w:rsid w:val="00095CD4"/>
    <w:rsid w:val="00095CDA"/>
    <w:rsid w:val="00095F2F"/>
    <w:rsid w:val="00096015"/>
    <w:rsid w:val="00096028"/>
    <w:rsid w:val="000964EC"/>
    <w:rsid w:val="0009652B"/>
    <w:rsid w:val="00096575"/>
    <w:rsid w:val="000965EA"/>
    <w:rsid w:val="00096630"/>
    <w:rsid w:val="000967BD"/>
    <w:rsid w:val="000968BA"/>
    <w:rsid w:val="00096A47"/>
    <w:rsid w:val="00096A5E"/>
    <w:rsid w:val="00096C9E"/>
    <w:rsid w:val="0009734D"/>
    <w:rsid w:val="00097413"/>
    <w:rsid w:val="00097552"/>
    <w:rsid w:val="000976FF"/>
    <w:rsid w:val="0009789D"/>
    <w:rsid w:val="000979F9"/>
    <w:rsid w:val="00097A83"/>
    <w:rsid w:val="00097B31"/>
    <w:rsid w:val="00097CFD"/>
    <w:rsid w:val="00097DAE"/>
    <w:rsid w:val="00097E01"/>
    <w:rsid w:val="00097E2C"/>
    <w:rsid w:val="00097FEF"/>
    <w:rsid w:val="000A0432"/>
    <w:rsid w:val="000A06B0"/>
    <w:rsid w:val="000A08BF"/>
    <w:rsid w:val="000A0A40"/>
    <w:rsid w:val="000A0A90"/>
    <w:rsid w:val="000A0BBA"/>
    <w:rsid w:val="000A0D40"/>
    <w:rsid w:val="000A0E77"/>
    <w:rsid w:val="000A0F4D"/>
    <w:rsid w:val="000A117F"/>
    <w:rsid w:val="000A11A9"/>
    <w:rsid w:val="000A1486"/>
    <w:rsid w:val="000A163E"/>
    <w:rsid w:val="000A16AB"/>
    <w:rsid w:val="000A18A1"/>
    <w:rsid w:val="000A19F3"/>
    <w:rsid w:val="000A1BA6"/>
    <w:rsid w:val="000A1E55"/>
    <w:rsid w:val="000A2141"/>
    <w:rsid w:val="000A22B8"/>
    <w:rsid w:val="000A2516"/>
    <w:rsid w:val="000A256C"/>
    <w:rsid w:val="000A2605"/>
    <w:rsid w:val="000A2637"/>
    <w:rsid w:val="000A2640"/>
    <w:rsid w:val="000A2683"/>
    <w:rsid w:val="000A2696"/>
    <w:rsid w:val="000A2885"/>
    <w:rsid w:val="000A2A21"/>
    <w:rsid w:val="000A2AC4"/>
    <w:rsid w:val="000A2B1D"/>
    <w:rsid w:val="000A2C1E"/>
    <w:rsid w:val="000A2C8E"/>
    <w:rsid w:val="000A2CAE"/>
    <w:rsid w:val="000A2F64"/>
    <w:rsid w:val="000A3065"/>
    <w:rsid w:val="000A3104"/>
    <w:rsid w:val="000A31D7"/>
    <w:rsid w:val="000A3220"/>
    <w:rsid w:val="000A3407"/>
    <w:rsid w:val="000A36C3"/>
    <w:rsid w:val="000A36C7"/>
    <w:rsid w:val="000A3970"/>
    <w:rsid w:val="000A3C04"/>
    <w:rsid w:val="000A3D1F"/>
    <w:rsid w:val="000A3D75"/>
    <w:rsid w:val="000A3D90"/>
    <w:rsid w:val="000A409E"/>
    <w:rsid w:val="000A416E"/>
    <w:rsid w:val="000A41B1"/>
    <w:rsid w:val="000A44BB"/>
    <w:rsid w:val="000A44D6"/>
    <w:rsid w:val="000A45EB"/>
    <w:rsid w:val="000A4668"/>
    <w:rsid w:val="000A46FC"/>
    <w:rsid w:val="000A47A5"/>
    <w:rsid w:val="000A4968"/>
    <w:rsid w:val="000A4A91"/>
    <w:rsid w:val="000A4B20"/>
    <w:rsid w:val="000A4C1F"/>
    <w:rsid w:val="000A4C67"/>
    <w:rsid w:val="000A4DBC"/>
    <w:rsid w:val="000A4EF9"/>
    <w:rsid w:val="000A4FC7"/>
    <w:rsid w:val="000A504E"/>
    <w:rsid w:val="000A50D6"/>
    <w:rsid w:val="000A5277"/>
    <w:rsid w:val="000A527F"/>
    <w:rsid w:val="000A532E"/>
    <w:rsid w:val="000A5409"/>
    <w:rsid w:val="000A542A"/>
    <w:rsid w:val="000A55BB"/>
    <w:rsid w:val="000A55FD"/>
    <w:rsid w:val="000A5734"/>
    <w:rsid w:val="000A574D"/>
    <w:rsid w:val="000A599A"/>
    <w:rsid w:val="000A5C7B"/>
    <w:rsid w:val="000A5D30"/>
    <w:rsid w:val="000A5FF6"/>
    <w:rsid w:val="000A6127"/>
    <w:rsid w:val="000A6216"/>
    <w:rsid w:val="000A6270"/>
    <w:rsid w:val="000A6396"/>
    <w:rsid w:val="000A657B"/>
    <w:rsid w:val="000A665A"/>
    <w:rsid w:val="000A66BC"/>
    <w:rsid w:val="000A681F"/>
    <w:rsid w:val="000A683F"/>
    <w:rsid w:val="000A6913"/>
    <w:rsid w:val="000A6D49"/>
    <w:rsid w:val="000A6E37"/>
    <w:rsid w:val="000A711B"/>
    <w:rsid w:val="000A727C"/>
    <w:rsid w:val="000A727E"/>
    <w:rsid w:val="000A7365"/>
    <w:rsid w:val="000A761E"/>
    <w:rsid w:val="000A7961"/>
    <w:rsid w:val="000A79D8"/>
    <w:rsid w:val="000A7C66"/>
    <w:rsid w:val="000A7C7D"/>
    <w:rsid w:val="000A7D6E"/>
    <w:rsid w:val="000A7E5A"/>
    <w:rsid w:val="000A7E90"/>
    <w:rsid w:val="000A7F7A"/>
    <w:rsid w:val="000A7F7F"/>
    <w:rsid w:val="000A7FBA"/>
    <w:rsid w:val="000B00E6"/>
    <w:rsid w:val="000B03AC"/>
    <w:rsid w:val="000B0706"/>
    <w:rsid w:val="000B07E0"/>
    <w:rsid w:val="000B0820"/>
    <w:rsid w:val="000B0A2B"/>
    <w:rsid w:val="000B0AB6"/>
    <w:rsid w:val="000B0B6E"/>
    <w:rsid w:val="000B10E5"/>
    <w:rsid w:val="000B1116"/>
    <w:rsid w:val="000B1463"/>
    <w:rsid w:val="000B161F"/>
    <w:rsid w:val="000B16A4"/>
    <w:rsid w:val="000B171F"/>
    <w:rsid w:val="000B177F"/>
    <w:rsid w:val="000B17D3"/>
    <w:rsid w:val="000B1928"/>
    <w:rsid w:val="000B1BC3"/>
    <w:rsid w:val="000B1C92"/>
    <w:rsid w:val="000B1E0A"/>
    <w:rsid w:val="000B1EF8"/>
    <w:rsid w:val="000B20C4"/>
    <w:rsid w:val="000B2444"/>
    <w:rsid w:val="000B25AE"/>
    <w:rsid w:val="000B2A3D"/>
    <w:rsid w:val="000B2A77"/>
    <w:rsid w:val="000B2AB6"/>
    <w:rsid w:val="000B2ABA"/>
    <w:rsid w:val="000B30AE"/>
    <w:rsid w:val="000B30DC"/>
    <w:rsid w:val="000B32BA"/>
    <w:rsid w:val="000B34A9"/>
    <w:rsid w:val="000B3653"/>
    <w:rsid w:val="000B3869"/>
    <w:rsid w:val="000B39B6"/>
    <w:rsid w:val="000B3ABB"/>
    <w:rsid w:val="000B3CFB"/>
    <w:rsid w:val="000B3D7A"/>
    <w:rsid w:val="000B3F90"/>
    <w:rsid w:val="000B4031"/>
    <w:rsid w:val="000B4141"/>
    <w:rsid w:val="000B4171"/>
    <w:rsid w:val="000B4237"/>
    <w:rsid w:val="000B4410"/>
    <w:rsid w:val="000B4821"/>
    <w:rsid w:val="000B49DA"/>
    <w:rsid w:val="000B4D7C"/>
    <w:rsid w:val="000B4F3F"/>
    <w:rsid w:val="000B507D"/>
    <w:rsid w:val="000B50E9"/>
    <w:rsid w:val="000B53DE"/>
    <w:rsid w:val="000B54B4"/>
    <w:rsid w:val="000B54E1"/>
    <w:rsid w:val="000B5540"/>
    <w:rsid w:val="000B56C5"/>
    <w:rsid w:val="000B580E"/>
    <w:rsid w:val="000B5955"/>
    <w:rsid w:val="000B5A72"/>
    <w:rsid w:val="000B5AE7"/>
    <w:rsid w:val="000B5B72"/>
    <w:rsid w:val="000B5BEB"/>
    <w:rsid w:val="000B5BEC"/>
    <w:rsid w:val="000B5D80"/>
    <w:rsid w:val="000B5DE5"/>
    <w:rsid w:val="000B5F4A"/>
    <w:rsid w:val="000B5F86"/>
    <w:rsid w:val="000B60B5"/>
    <w:rsid w:val="000B64BB"/>
    <w:rsid w:val="000B65DC"/>
    <w:rsid w:val="000B67CE"/>
    <w:rsid w:val="000B67D1"/>
    <w:rsid w:val="000B681B"/>
    <w:rsid w:val="000B68B2"/>
    <w:rsid w:val="000B6B51"/>
    <w:rsid w:val="000B6C8E"/>
    <w:rsid w:val="000B6E36"/>
    <w:rsid w:val="000B7131"/>
    <w:rsid w:val="000B74C5"/>
    <w:rsid w:val="000B76DB"/>
    <w:rsid w:val="000B771B"/>
    <w:rsid w:val="000B7854"/>
    <w:rsid w:val="000B7869"/>
    <w:rsid w:val="000B78AA"/>
    <w:rsid w:val="000B79BF"/>
    <w:rsid w:val="000B7CFC"/>
    <w:rsid w:val="000C005E"/>
    <w:rsid w:val="000C023C"/>
    <w:rsid w:val="000C024F"/>
    <w:rsid w:val="000C025A"/>
    <w:rsid w:val="000C04CE"/>
    <w:rsid w:val="000C0541"/>
    <w:rsid w:val="000C06FD"/>
    <w:rsid w:val="000C09B2"/>
    <w:rsid w:val="000C0A6B"/>
    <w:rsid w:val="000C0A74"/>
    <w:rsid w:val="000C0B99"/>
    <w:rsid w:val="000C0BE3"/>
    <w:rsid w:val="000C0EFF"/>
    <w:rsid w:val="000C1015"/>
    <w:rsid w:val="000C10CD"/>
    <w:rsid w:val="000C115B"/>
    <w:rsid w:val="000C12A9"/>
    <w:rsid w:val="000C1302"/>
    <w:rsid w:val="000C14D3"/>
    <w:rsid w:val="000C1959"/>
    <w:rsid w:val="000C19F3"/>
    <w:rsid w:val="000C1C51"/>
    <w:rsid w:val="000C1CF8"/>
    <w:rsid w:val="000C1D28"/>
    <w:rsid w:val="000C1D94"/>
    <w:rsid w:val="000C21C9"/>
    <w:rsid w:val="000C24F0"/>
    <w:rsid w:val="000C259D"/>
    <w:rsid w:val="000C25C8"/>
    <w:rsid w:val="000C2603"/>
    <w:rsid w:val="000C26D8"/>
    <w:rsid w:val="000C2723"/>
    <w:rsid w:val="000C2839"/>
    <w:rsid w:val="000C298E"/>
    <w:rsid w:val="000C2A19"/>
    <w:rsid w:val="000C2F60"/>
    <w:rsid w:val="000C317E"/>
    <w:rsid w:val="000C3889"/>
    <w:rsid w:val="000C3917"/>
    <w:rsid w:val="000C39B3"/>
    <w:rsid w:val="000C3A48"/>
    <w:rsid w:val="000C3AD4"/>
    <w:rsid w:val="000C3B31"/>
    <w:rsid w:val="000C3BA8"/>
    <w:rsid w:val="000C40F9"/>
    <w:rsid w:val="000C416B"/>
    <w:rsid w:val="000C4194"/>
    <w:rsid w:val="000C43CD"/>
    <w:rsid w:val="000C4414"/>
    <w:rsid w:val="000C4428"/>
    <w:rsid w:val="000C44C2"/>
    <w:rsid w:val="000C4506"/>
    <w:rsid w:val="000C47F8"/>
    <w:rsid w:val="000C4BEF"/>
    <w:rsid w:val="000C4DFC"/>
    <w:rsid w:val="000C4E44"/>
    <w:rsid w:val="000C527E"/>
    <w:rsid w:val="000C5287"/>
    <w:rsid w:val="000C550E"/>
    <w:rsid w:val="000C55AB"/>
    <w:rsid w:val="000C58A4"/>
    <w:rsid w:val="000C5A7F"/>
    <w:rsid w:val="000C5EF3"/>
    <w:rsid w:val="000C5F7B"/>
    <w:rsid w:val="000C6099"/>
    <w:rsid w:val="000C61BC"/>
    <w:rsid w:val="000C6377"/>
    <w:rsid w:val="000C63F0"/>
    <w:rsid w:val="000C64C2"/>
    <w:rsid w:val="000C64C9"/>
    <w:rsid w:val="000C655B"/>
    <w:rsid w:val="000C6786"/>
    <w:rsid w:val="000C69F2"/>
    <w:rsid w:val="000C6CEA"/>
    <w:rsid w:val="000C6D23"/>
    <w:rsid w:val="000C6DDF"/>
    <w:rsid w:val="000C6DE9"/>
    <w:rsid w:val="000C6E70"/>
    <w:rsid w:val="000C6F6E"/>
    <w:rsid w:val="000C6FE9"/>
    <w:rsid w:val="000C724F"/>
    <w:rsid w:val="000C76FE"/>
    <w:rsid w:val="000C77EB"/>
    <w:rsid w:val="000C794F"/>
    <w:rsid w:val="000C7A74"/>
    <w:rsid w:val="000C7B47"/>
    <w:rsid w:val="000C7CFF"/>
    <w:rsid w:val="000C7DC2"/>
    <w:rsid w:val="000D0245"/>
    <w:rsid w:val="000D0466"/>
    <w:rsid w:val="000D04C7"/>
    <w:rsid w:val="000D05A9"/>
    <w:rsid w:val="000D06A0"/>
    <w:rsid w:val="000D06C9"/>
    <w:rsid w:val="000D075B"/>
    <w:rsid w:val="000D0A81"/>
    <w:rsid w:val="000D0B19"/>
    <w:rsid w:val="000D0B35"/>
    <w:rsid w:val="000D0C5C"/>
    <w:rsid w:val="000D0CB7"/>
    <w:rsid w:val="000D0DA2"/>
    <w:rsid w:val="000D10EC"/>
    <w:rsid w:val="000D1363"/>
    <w:rsid w:val="000D14B5"/>
    <w:rsid w:val="000D1546"/>
    <w:rsid w:val="000D18D7"/>
    <w:rsid w:val="000D198F"/>
    <w:rsid w:val="000D1C3D"/>
    <w:rsid w:val="000D1C4D"/>
    <w:rsid w:val="000D1CCF"/>
    <w:rsid w:val="000D1E86"/>
    <w:rsid w:val="000D2162"/>
    <w:rsid w:val="000D2190"/>
    <w:rsid w:val="000D21B9"/>
    <w:rsid w:val="000D2389"/>
    <w:rsid w:val="000D23A5"/>
    <w:rsid w:val="000D23DB"/>
    <w:rsid w:val="000D2434"/>
    <w:rsid w:val="000D2462"/>
    <w:rsid w:val="000D24FB"/>
    <w:rsid w:val="000D2751"/>
    <w:rsid w:val="000D2773"/>
    <w:rsid w:val="000D27CB"/>
    <w:rsid w:val="000D29E4"/>
    <w:rsid w:val="000D2A07"/>
    <w:rsid w:val="000D2BB1"/>
    <w:rsid w:val="000D2C3E"/>
    <w:rsid w:val="000D2CD8"/>
    <w:rsid w:val="000D2D5F"/>
    <w:rsid w:val="000D2E4F"/>
    <w:rsid w:val="000D2EB0"/>
    <w:rsid w:val="000D2F6E"/>
    <w:rsid w:val="000D2FC6"/>
    <w:rsid w:val="000D303F"/>
    <w:rsid w:val="000D304D"/>
    <w:rsid w:val="000D3175"/>
    <w:rsid w:val="000D3240"/>
    <w:rsid w:val="000D3393"/>
    <w:rsid w:val="000D33CC"/>
    <w:rsid w:val="000D340E"/>
    <w:rsid w:val="000D3580"/>
    <w:rsid w:val="000D36FB"/>
    <w:rsid w:val="000D3706"/>
    <w:rsid w:val="000D382B"/>
    <w:rsid w:val="000D3919"/>
    <w:rsid w:val="000D3A65"/>
    <w:rsid w:val="000D3CE6"/>
    <w:rsid w:val="000D407C"/>
    <w:rsid w:val="000D4190"/>
    <w:rsid w:val="000D428B"/>
    <w:rsid w:val="000D43C2"/>
    <w:rsid w:val="000D44CE"/>
    <w:rsid w:val="000D484A"/>
    <w:rsid w:val="000D48A0"/>
    <w:rsid w:val="000D4AAC"/>
    <w:rsid w:val="000D4D69"/>
    <w:rsid w:val="000D4EE9"/>
    <w:rsid w:val="000D4F15"/>
    <w:rsid w:val="000D55C4"/>
    <w:rsid w:val="000D561E"/>
    <w:rsid w:val="000D56D8"/>
    <w:rsid w:val="000D580D"/>
    <w:rsid w:val="000D5910"/>
    <w:rsid w:val="000D596B"/>
    <w:rsid w:val="000D5A35"/>
    <w:rsid w:val="000D5AC3"/>
    <w:rsid w:val="000D5ADB"/>
    <w:rsid w:val="000D5B58"/>
    <w:rsid w:val="000D5C72"/>
    <w:rsid w:val="000D5D2D"/>
    <w:rsid w:val="000D5EF6"/>
    <w:rsid w:val="000D5FDD"/>
    <w:rsid w:val="000D605F"/>
    <w:rsid w:val="000D62E4"/>
    <w:rsid w:val="000D62FF"/>
    <w:rsid w:val="000D6426"/>
    <w:rsid w:val="000D645B"/>
    <w:rsid w:val="000D64A0"/>
    <w:rsid w:val="000D65F2"/>
    <w:rsid w:val="000D6636"/>
    <w:rsid w:val="000D6ABB"/>
    <w:rsid w:val="000D6BB0"/>
    <w:rsid w:val="000D6C63"/>
    <w:rsid w:val="000D6DFD"/>
    <w:rsid w:val="000D6F7D"/>
    <w:rsid w:val="000D7002"/>
    <w:rsid w:val="000D7361"/>
    <w:rsid w:val="000D7378"/>
    <w:rsid w:val="000D7484"/>
    <w:rsid w:val="000D769C"/>
    <w:rsid w:val="000D7BFE"/>
    <w:rsid w:val="000D7C4F"/>
    <w:rsid w:val="000D7C80"/>
    <w:rsid w:val="000D7D09"/>
    <w:rsid w:val="000D7FD2"/>
    <w:rsid w:val="000E00E0"/>
    <w:rsid w:val="000E01EF"/>
    <w:rsid w:val="000E03F3"/>
    <w:rsid w:val="000E0555"/>
    <w:rsid w:val="000E079A"/>
    <w:rsid w:val="000E0807"/>
    <w:rsid w:val="000E082B"/>
    <w:rsid w:val="000E0AE5"/>
    <w:rsid w:val="000E0DE6"/>
    <w:rsid w:val="000E0E22"/>
    <w:rsid w:val="000E0E46"/>
    <w:rsid w:val="000E0FCF"/>
    <w:rsid w:val="000E1159"/>
    <w:rsid w:val="000E131E"/>
    <w:rsid w:val="000E16A8"/>
    <w:rsid w:val="000E1BDF"/>
    <w:rsid w:val="000E1C67"/>
    <w:rsid w:val="000E1D13"/>
    <w:rsid w:val="000E1E18"/>
    <w:rsid w:val="000E26EE"/>
    <w:rsid w:val="000E2904"/>
    <w:rsid w:val="000E2A02"/>
    <w:rsid w:val="000E2A3B"/>
    <w:rsid w:val="000E2B23"/>
    <w:rsid w:val="000E2B2A"/>
    <w:rsid w:val="000E2E17"/>
    <w:rsid w:val="000E2E82"/>
    <w:rsid w:val="000E307C"/>
    <w:rsid w:val="000E32C2"/>
    <w:rsid w:val="000E352B"/>
    <w:rsid w:val="000E3569"/>
    <w:rsid w:val="000E3592"/>
    <w:rsid w:val="000E3691"/>
    <w:rsid w:val="000E3770"/>
    <w:rsid w:val="000E37CA"/>
    <w:rsid w:val="000E387B"/>
    <w:rsid w:val="000E3E14"/>
    <w:rsid w:val="000E4058"/>
    <w:rsid w:val="000E40C7"/>
    <w:rsid w:val="000E4137"/>
    <w:rsid w:val="000E415C"/>
    <w:rsid w:val="000E432E"/>
    <w:rsid w:val="000E435C"/>
    <w:rsid w:val="000E43A0"/>
    <w:rsid w:val="000E43BB"/>
    <w:rsid w:val="000E4512"/>
    <w:rsid w:val="000E4581"/>
    <w:rsid w:val="000E4847"/>
    <w:rsid w:val="000E48CD"/>
    <w:rsid w:val="000E4999"/>
    <w:rsid w:val="000E4DBE"/>
    <w:rsid w:val="000E4E0B"/>
    <w:rsid w:val="000E4F05"/>
    <w:rsid w:val="000E5158"/>
    <w:rsid w:val="000E5399"/>
    <w:rsid w:val="000E558D"/>
    <w:rsid w:val="000E5648"/>
    <w:rsid w:val="000E564C"/>
    <w:rsid w:val="000E58DB"/>
    <w:rsid w:val="000E5942"/>
    <w:rsid w:val="000E5A9C"/>
    <w:rsid w:val="000E5C43"/>
    <w:rsid w:val="000E5D67"/>
    <w:rsid w:val="000E5E39"/>
    <w:rsid w:val="000E6186"/>
    <w:rsid w:val="000E626A"/>
    <w:rsid w:val="000E626B"/>
    <w:rsid w:val="000E6305"/>
    <w:rsid w:val="000E6337"/>
    <w:rsid w:val="000E66A9"/>
    <w:rsid w:val="000E671D"/>
    <w:rsid w:val="000E682E"/>
    <w:rsid w:val="000E6862"/>
    <w:rsid w:val="000E6909"/>
    <w:rsid w:val="000E6E2C"/>
    <w:rsid w:val="000E6F12"/>
    <w:rsid w:val="000E6FF4"/>
    <w:rsid w:val="000E7218"/>
    <w:rsid w:val="000E7219"/>
    <w:rsid w:val="000E73C3"/>
    <w:rsid w:val="000E7420"/>
    <w:rsid w:val="000E76A7"/>
    <w:rsid w:val="000E7AD9"/>
    <w:rsid w:val="000E7B40"/>
    <w:rsid w:val="000E7BF5"/>
    <w:rsid w:val="000E7CDF"/>
    <w:rsid w:val="000E7D89"/>
    <w:rsid w:val="000F0021"/>
    <w:rsid w:val="000F0095"/>
    <w:rsid w:val="000F0154"/>
    <w:rsid w:val="000F0273"/>
    <w:rsid w:val="000F05E9"/>
    <w:rsid w:val="000F066A"/>
    <w:rsid w:val="000F06C7"/>
    <w:rsid w:val="000F0C14"/>
    <w:rsid w:val="000F0FD2"/>
    <w:rsid w:val="000F1208"/>
    <w:rsid w:val="000F12BE"/>
    <w:rsid w:val="000F1342"/>
    <w:rsid w:val="000F152A"/>
    <w:rsid w:val="000F1630"/>
    <w:rsid w:val="000F16C4"/>
    <w:rsid w:val="000F16D0"/>
    <w:rsid w:val="000F1774"/>
    <w:rsid w:val="000F19F9"/>
    <w:rsid w:val="000F1A4E"/>
    <w:rsid w:val="000F1C0A"/>
    <w:rsid w:val="000F1F5D"/>
    <w:rsid w:val="000F2320"/>
    <w:rsid w:val="000F24BC"/>
    <w:rsid w:val="000F253C"/>
    <w:rsid w:val="000F25CD"/>
    <w:rsid w:val="000F26F4"/>
    <w:rsid w:val="000F29E1"/>
    <w:rsid w:val="000F2E48"/>
    <w:rsid w:val="000F2EC5"/>
    <w:rsid w:val="000F2F2E"/>
    <w:rsid w:val="000F2FCE"/>
    <w:rsid w:val="000F3200"/>
    <w:rsid w:val="000F327B"/>
    <w:rsid w:val="000F353A"/>
    <w:rsid w:val="000F35C5"/>
    <w:rsid w:val="000F35C9"/>
    <w:rsid w:val="000F35CB"/>
    <w:rsid w:val="000F35F1"/>
    <w:rsid w:val="000F371B"/>
    <w:rsid w:val="000F37CA"/>
    <w:rsid w:val="000F3A8A"/>
    <w:rsid w:val="000F3B00"/>
    <w:rsid w:val="000F3CA3"/>
    <w:rsid w:val="000F3E09"/>
    <w:rsid w:val="000F4153"/>
    <w:rsid w:val="000F4174"/>
    <w:rsid w:val="000F4179"/>
    <w:rsid w:val="000F4448"/>
    <w:rsid w:val="000F4510"/>
    <w:rsid w:val="000F461D"/>
    <w:rsid w:val="000F4B4F"/>
    <w:rsid w:val="000F4C0E"/>
    <w:rsid w:val="000F4DAF"/>
    <w:rsid w:val="000F4ED4"/>
    <w:rsid w:val="000F5127"/>
    <w:rsid w:val="000F5155"/>
    <w:rsid w:val="000F522B"/>
    <w:rsid w:val="000F526A"/>
    <w:rsid w:val="000F5626"/>
    <w:rsid w:val="000F5759"/>
    <w:rsid w:val="000F58B4"/>
    <w:rsid w:val="000F5D4C"/>
    <w:rsid w:val="000F5E2D"/>
    <w:rsid w:val="000F5F75"/>
    <w:rsid w:val="000F605C"/>
    <w:rsid w:val="000F60D5"/>
    <w:rsid w:val="000F62D5"/>
    <w:rsid w:val="000F630C"/>
    <w:rsid w:val="000F63E2"/>
    <w:rsid w:val="000F6430"/>
    <w:rsid w:val="000F644E"/>
    <w:rsid w:val="000F6616"/>
    <w:rsid w:val="000F6776"/>
    <w:rsid w:val="000F680B"/>
    <w:rsid w:val="000F6BD9"/>
    <w:rsid w:val="000F6C4A"/>
    <w:rsid w:val="000F6F35"/>
    <w:rsid w:val="000F6FAE"/>
    <w:rsid w:val="000F74DE"/>
    <w:rsid w:val="000F75D4"/>
    <w:rsid w:val="000F7B3D"/>
    <w:rsid w:val="000F7DA0"/>
    <w:rsid w:val="000F7F4A"/>
    <w:rsid w:val="000F7FE2"/>
    <w:rsid w:val="00100100"/>
    <w:rsid w:val="001001C3"/>
    <w:rsid w:val="001004BD"/>
    <w:rsid w:val="001005A7"/>
    <w:rsid w:val="00100804"/>
    <w:rsid w:val="00100866"/>
    <w:rsid w:val="00100A72"/>
    <w:rsid w:val="00100DC3"/>
    <w:rsid w:val="00101003"/>
    <w:rsid w:val="001010D5"/>
    <w:rsid w:val="001011DB"/>
    <w:rsid w:val="001012E0"/>
    <w:rsid w:val="0010140E"/>
    <w:rsid w:val="001014A1"/>
    <w:rsid w:val="00101513"/>
    <w:rsid w:val="00101539"/>
    <w:rsid w:val="0010154A"/>
    <w:rsid w:val="001015DD"/>
    <w:rsid w:val="00101739"/>
    <w:rsid w:val="00101C17"/>
    <w:rsid w:val="00101DB0"/>
    <w:rsid w:val="00101F54"/>
    <w:rsid w:val="0010204A"/>
    <w:rsid w:val="001021CD"/>
    <w:rsid w:val="001021DB"/>
    <w:rsid w:val="0010243D"/>
    <w:rsid w:val="0010280E"/>
    <w:rsid w:val="001028B3"/>
    <w:rsid w:val="00102BE6"/>
    <w:rsid w:val="00103466"/>
    <w:rsid w:val="00103548"/>
    <w:rsid w:val="001036EF"/>
    <w:rsid w:val="00103739"/>
    <w:rsid w:val="00103954"/>
    <w:rsid w:val="00103C3B"/>
    <w:rsid w:val="00103D0D"/>
    <w:rsid w:val="00103D70"/>
    <w:rsid w:val="00103DB7"/>
    <w:rsid w:val="0010412B"/>
    <w:rsid w:val="0010426F"/>
    <w:rsid w:val="001042B5"/>
    <w:rsid w:val="0010437D"/>
    <w:rsid w:val="00104435"/>
    <w:rsid w:val="0010445E"/>
    <w:rsid w:val="00104A69"/>
    <w:rsid w:val="00104D13"/>
    <w:rsid w:val="00104D5E"/>
    <w:rsid w:val="00104D62"/>
    <w:rsid w:val="00104D74"/>
    <w:rsid w:val="00104E62"/>
    <w:rsid w:val="00104F47"/>
    <w:rsid w:val="00104F93"/>
    <w:rsid w:val="00104FD4"/>
    <w:rsid w:val="00105004"/>
    <w:rsid w:val="001050C3"/>
    <w:rsid w:val="001051C9"/>
    <w:rsid w:val="0010531C"/>
    <w:rsid w:val="001054F2"/>
    <w:rsid w:val="00105653"/>
    <w:rsid w:val="00105680"/>
    <w:rsid w:val="001056B4"/>
    <w:rsid w:val="00105705"/>
    <w:rsid w:val="001057F9"/>
    <w:rsid w:val="00105BB0"/>
    <w:rsid w:val="00105C5A"/>
    <w:rsid w:val="00105E19"/>
    <w:rsid w:val="00105E54"/>
    <w:rsid w:val="00106554"/>
    <w:rsid w:val="00106615"/>
    <w:rsid w:val="0010675B"/>
    <w:rsid w:val="001067D7"/>
    <w:rsid w:val="00106847"/>
    <w:rsid w:val="001068E6"/>
    <w:rsid w:val="00106AAE"/>
    <w:rsid w:val="00106C37"/>
    <w:rsid w:val="00106C38"/>
    <w:rsid w:val="00106C86"/>
    <w:rsid w:val="00106CF8"/>
    <w:rsid w:val="00106F0E"/>
    <w:rsid w:val="00106F3E"/>
    <w:rsid w:val="001071CC"/>
    <w:rsid w:val="00107211"/>
    <w:rsid w:val="0010723E"/>
    <w:rsid w:val="00107286"/>
    <w:rsid w:val="00107300"/>
    <w:rsid w:val="00107341"/>
    <w:rsid w:val="001073FD"/>
    <w:rsid w:val="0010741E"/>
    <w:rsid w:val="0010750E"/>
    <w:rsid w:val="001075BD"/>
    <w:rsid w:val="00107774"/>
    <w:rsid w:val="001078F4"/>
    <w:rsid w:val="00107999"/>
    <w:rsid w:val="00107AEB"/>
    <w:rsid w:val="00107B48"/>
    <w:rsid w:val="00107B61"/>
    <w:rsid w:val="00107EF3"/>
    <w:rsid w:val="00107FC8"/>
    <w:rsid w:val="00110013"/>
    <w:rsid w:val="001102E4"/>
    <w:rsid w:val="00110357"/>
    <w:rsid w:val="0011042C"/>
    <w:rsid w:val="0011071B"/>
    <w:rsid w:val="0011079A"/>
    <w:rsid w:val="00110868"/>
    <w:rsid w:val="00110B51"/>
    <w:rsid w:val="00110BEA"/>
    <w:rsid w:val="00110CE7"/>
    <w:rsid w:val="00110D42"/>
    <w:rsid w:val="00110DF5"/>
    <w:rsid w:val="001110AD"/>
    <w:rsid w:val="001110ED"/>
    <w:rsid w:val="00111159"/>
    <w:rsid w:val="001113D1"/>
    <w:rsid w:val="001114B4"/>
    <w:rsid w:val="00111532"/>
    <w:rsid w:val="0011156B"/>
    <w:rsid w:val="001115B9"/>
    <w:rsid w:val="0011163A"/>
    <w:rsid w:val="001117F0"/>
    <w:rsid w:val="00111814"/>
    <w:rsid w:val="001118F6"/>
    <w:rsid w:val="00111983"/>
    <w:rsid w:val="00111C4C"/>
    <w:rsid w:val="00111CA6"/>
    <w:rsid w:val="00111DAB"/>
    <w:rsid w:val="00111E0A"/>
    <w:rsid w:val="00112039"/>
    <w:rsid w:val="001122B3"/>
    <w:rsid w:val="001123C4"/>
    <w:rsid w:val="00112751"/>
    <w:rsid w:val="00112802"/>
    <w:rsid w:val="00112A0D"/>
    <w:rsid w:val="00112A49"/>
    <w:rsid w:val="00112B86"/>
    <w:rsid w:val="00112E68"/>
    <w:rsid w:val="00112F62"/>
    <w:rsid w:val="00112FFF"/>
    <w:rsid w:val="0011315E"/>
    <w:rsid w:val="0011318B"/>
    <w:rsid w:val="001131F1"/>
    <w:rsid w:val="001133A1"/>
    <w:rsid w:val="00113524"/>
    <w:rsid w:val="00113691"/>
    <w:rsid w:val="001136D5"/>
    <w:rsid w:val="001137F8"/>
    <w:rsid w:val="00113B64"/>
    <w:rsid w:val="00113D8B"/>
    <w:rsid w:val="00113F4B"/>
    <w:rsid w:val="00113FF8"/>
    <w:rsid w:val="00114004"/>
    <w:rsid w:val="001142D8"/>
    <w:rsid w:val="0011445A"/>
    <w:rsid w:val="0011447D"/>
    <w:rsid w:val="001144A8"/>
    <w:rsid w:val="001144BF"/>
    <w:rsid w:val="00114C93"/>
    <w:rsid w:val="00114CF3"/>
    <w:rsid w:val="00114FC0"/>
    <w:rsid w:val="00115162"/>
    <w:rsid w:val="001151A4"/>
    <w:rsid w:val="001151B0"/>
    <w:rsid w:val="00115384"/>
    <w:rsid w:val="0011547B"/>
    <w:rsid w:val="00115759"/>
    <w:rsid w:val="00115817"/>
    <w:rsid w:val="00115990"/>
    <w:rsid w:val="00115A91"/>
    <w:rsid w:val="00115D12"/>
    <w:rsid w:val="00115D8E"/>
    <w:rsid w:val="00115E3D"/>
    <w:rsid w:val="00116202"/>
    <w:rsid w:val="0011640E"/>
    <w:rsid w:val="00116475"/>
    <w:rsid w:val="00116583"/>
    <w:rsid w:val="001167C7"/>
    <w:rsid w:val="00116838"/>
    <w:rsid w:val="00116A17"/>
    <w:rsid w:val="00116A1C"/>
    <w:rsid w:val="00116BFD"/>
    <w:rsid w:val="00116EED"/>
    <w:rsid w:val="00116F01"/>
    <w:rsid w:val="00116F8D"/>
    <w:rsid w:val="00116FDC"/>
    <w:rsid w:val="001170FC"/>
    <w:rsid w:val="001171F4"/>
    <w:rsid w:val="00117205"/>
    <w:rsid w:val="00117260"/>
    <w:rsid w:val="00117290"/>
    <w:rsid w:val="001172E8"/>
    <w:rsid w:val="001174EA"/>
    <w:rsid w:val="001175C6"/>
    <w:rsid w:val="0011762C"/>
    <w:rsid w:val="00117716"/>
    <w:rsid w:val="00117776"/>
    <w:rsid w:val="00117797"/>
    <w:rsid w:val="001177A4"/>
    <w:rsid w:val="00117AE7"/>
    <w:rsid w:val="00117AEE"/>
    <w:rsid w:val="00117B8B"/>
    <w:rsid w:val="00117D16"/>
    <w:rsid w:val="00117D98"/>
    <w:rsid w:val="00117DF1"/>
    <w:rsid w:val="0012004C"/>
    <w:rsid w:val="00120083"/>
    <w:rsid w:val="00120158"/>
    <w:rsid w:val="001202A2"/>
    <w:rsid w:val="001203CA"/>
    <w:rsid w:val="001203DF"/>
    <w:rsid w:val="0012040D"/>
    <w:rsid w:val="00120423"/>
    <w:rsid w:val="00120434"/>
    <w:rsid w:val="00120ABB"/>
    <w:rsid w:val="00120CF4"/>
    <w:rsid w:val="00120D8A"/>
    <w:rsid w:val="00120E21"/>
    <w:rsid w:val="00120FF3"/>
    <w:rsid w:val="0012107D"/>
    <w:rsid w:val="001210DD"/>
    <w:rsid w:val="001211E9"/>
    <w:rsid w:val="001214BC"/>
    <w:rsid w:val="001217BA"/>
    <w:rsid w:val="00121986"/>
    <w:rsid w:val="001219D7"/>
    <w:rsid w:val="00121EFE"/>
    <w:rsid w:val="00121F95"/>
    <w:rsid w:val="00121FB8"/>
    <w:rsid w:val="001221E7"/>
    <w:rsid w:val="00122731"/>
    <w:rsid w:val="00122952"/>
    <w:rsid w:val="0012298A"/>
    <w:rsid w:val="001229B2"/>
    <w:rsid w:val="00122BF7"/>
    <w:rsid w:val="00122C0A"/>
    <w:rsid w:val="00122C21"/>
    <w:rsid w:val="00122C55"/>
    <w:rsid w:val="00122D60"/>
    <w:rsid w:val="00122F49"/>
    <w:rsid w:val="00122FCE"/>
    <w:rsid w:val="00123046"/>
    <w:rsid w:val="00123080"/>
    <w:rsid w:val="0012315E"/>
    <w:rsid w:val="00123264"/>
    <w:rsid w:val="00123577"/>
    <w:rsid w:val="0012386C"/>
    <w:rsid w:val="00123996"/>
    <w:rsid w:val="00123B0A"/>
    <w:rsid w:val="00123B93"/>
    <w:rsid w:val="00123BF7"/>
    <w:rsid w:val="00123DFA"/>
    <w:rsid w:val="00123E86"/>
    <w:rsid w:val="00123F38"/>
    <w:rsid w:val="00123FA0"/>
    <w:rsid w:val="0012404C"/>
    <w:rsid w:val="00124222"/>
    <w:rsid w:val="0012423F"/>
    <w:rsid w:val="00124309"/>
    <w:rsid w:val="001244D4"/>
    <w:rsid w:val="00124517"/>
    <w:rsid w:val="001246C7"/>
    <w:rsid w:val="001246F6"/>
    <w:rsid w:val="001246FB"/>
    <w:rsid w:val="001249FE"/>
    <w:rsid w:val="00124E5E"/>
    <w:rsid w:val="00124E81"/>
    <w:rsid w:val="00125263"/>
    <w:rsid w:val="0012532E"/>
    <w:rsid w:val="00125355"/>
    <w:rsid w:val="00125487"/>
    <w:rsid w:val="00125908"/>
    <w:rsid w:val="00125963"/>
    <w:rsid w:val="00125B9F"/>
    <w:rsid w:val="00125BA5"/>
    <w:rsid w:val="00125BC2"/>
    <w:rsid w:val="00125CE4"/>
    <w:rsid w:val="00125F8A"/>
    <w:rsid w:val="00125FEE"/>
    <w:rsid w:val="001260C3"/>
    <w:rsid w:val="00126190"/>
    <w:rsid w:val="00126413"/>
    <w:rsid w:val="0012674B"/>
    <w:rsid w:val="00126860"/>
    <w:rsid w:val="00126B0C"/>
    <w:rsid w:val="00126C38"/>
    <w:rsid w:val="00126C96"/>
    <w:rsid w:val="00126D98"/>
    <w:rsid w:val="00126E6B"/>
    <w:rsid w:val="0012729C"/>
    <w:rsid w:val="001272CE"/>
    <w:rsid w:val="00127607"/>
    <w:rsid w:val="0012774C"/>
    <w:rsid w:val="0012790B"/>
    <w:rsid w:val="00127975"/>
    <w:rsid w:val="00127B2C"/>
    <w:rsid w:val="0013000F"/>
    <w:rsid w:val="0013004A"/>
    <w:rsid w:val="00130207"/>
    <w:rsid w:val="00130241"/>
    <w:rsid w:val="0013031B"/>
    <w:rsid w:val="0013034C"/>
    <w:rsid w:val="00130360"/>
    <w:rsid w:val="00130890"/>
    <w:rsid w:val="001308AC"/>
    <w:rsid w:val="0013096C"/>
    <w:rsid w:val="00130975"/>
    <w:rsid w:val="001309B4"/>
    <w:rsid w:val="00130CDA"/>
    <w:rsid w:val="00130D97"/>
    <w:rsid w:val="001310ED"/>
    <w:rsid w:val="00131239"/>
    <w:rsid w:val="001312B5"/>
    <w:rsid w:val="0013160A"/>
    <w:rsid w:val="001316C2"/>
    <w:rsid w:val="0013175C"/>
    <w:rsid w:val="001318AB"/>
    <w:rsid w:val="00131AA4"/>
    <w:rsid w:val="00131EFD"/>
    <w:rsid w:val="00132040"/>
    <w:rsid w:val="001322EF"/>
    <w:rsid w:val="00132427"/>
    <w:rsid w:val="001324B3"/>
    <w:rsid w:val="0013260C"/>
    <w:rsid w:val="0013284A"/>
    <w:rsid w:val="0013292F"/>
    <w:rsid w:val="0013293B"/>
    <w:rsid w:val="00132A52"/>
    <w:rsid w:val="00132E4A"/>
    <w:rsid w:val="00132E9B"/>
    <w:rsid w:val="0013311E"/>
    <w:rsid w:val="001331D2"/>
    <w:rsid w:val="001332BE"/>
    <w:rsid w:val="0013358D"/>
    <w:rsid w:val="00133721"/>
    <w:rsid w:val="00133850"/>
    <w:rsid w:val="00133A9C"/>
    <w:rsid w:val="00133C46"/>
    <w:rsid w:val="00133C48"/>
    <w:rsid w:val="00133C66"/>
    <w:rsid w:val="00133CE7"/>
    <w:rsid w:val="00133E67"/>
    <w:rsid w:val="00133ED6"/>
    <w:rsid w:val="001341E4"/>
    <w:rsid w:val="00134273"/>
    <w:rsid w:val="001342CB"/>
    <w:rsid w:val="001343EB"/>
    <w:rsid w:val="0013464F"/>
    <w:rsid w:val="001349A6"/>
    <w:rsid w:val="00134A28"/>
    <w:rsid w:val="00134DCE"/>
    <w:rsid w:val="0013518D"/>
    <w:rsid w:val="001352AD"/>
    <w:rsid w:val="001352C2"/>
    <w:rsid w:val="00135950"/>
    <w:rsid w:val="00135AC9"/>
    <w:rsid w:val="00135C3C"/>
    <w:rsid w:val="0013608B"/>
    <w:rsid w:val="00136150"/>
    <w:rsid w:val="0013624F"/>
    <w:rsid w:val="00136269"/>
    <w:rsid w:val="001365F0"/>
    <w:rsid w:val="00136624"/>
    <w:rsid w:val="0013667B"/>
    <w:rsid w:val="00136998"/>
    <w:rsid w:val="00136A5D"/>
    <w:rsid w:val="00136B7F"/>
    <w:rsid w:val="00136C59"/>
    <w:rsid w:val="00136DC2"/>
    <w:rsid w:val="00136E09"/>
    <w:rsid w:val="00136E1E"/>
    <w:rsid w:val="00136EED"/>
    <w:rsid w:val="00136F73"/>
    <w:rsid w:val="00137276"/>
    <w:rsid w:val="001372BE"/>
    <w:rsid w:val="00137605"/>
    <w:rsid w:val="001377D7"/>
    <w:rsid w:val="001378D3"/>
    <w:rsid w:val="001379A3"/>
    <w:rsid w:val="00137B74"/>
    <w:rsid w:val="00137DB1"/>
    <w:rsid w:val="00140077"/>
    <w:rsid w:val="001401D4"/>
    <w:rsid w:val="001403D1"/>
    <w:rsid w:val="0014040D"/>
    <w:rsid w:val="0014058C"/>
    <w:rsid w:val="001405DF"/>
    <w:rsid w:val="001405E4"/>
    <w:rsid w:val="00140670"/>
    <w:rsid w:val="0014069A"/>
    <w:rsid w:val="001407B8"/>
    <w:rsid w:val="00140BF0"/>
    <w:rsid w:val="00140D56"/>
    <w:rsid w:val="00140E89"/>
    <w:rsid w:val="00140F4C"/>
    <w:rsid w:val="00140FCA"/>
    <w:rsid w:val="00141184"/>
    <w:rsid w:val="00141215"/>
    <w:rsid w:val="001412F0"/>
    <w:rsid w:val="001413B0"/>
    <w:rsid w:val="0014148C"/>
    <w:rsid w:val="00141583"/>
    <w:rsid w:val="00141626"/>
    <w:rsid w:val="00141954"/>
    <w:rsid w:val="00141AA7"/>
    <w:rsid w:val="00141BC6"/>
    <w:rsid w:val="00141CD5"/>
    <w:rsid w:val="00141CEB"/>
    <w:rsid w:val="00141F9E"/>
    <w:rsid w:val="00141FB5"/>
    <w:rsid w:val="00141FE0"/>
    <w:rsid w:val="0014226C"/>
    <w:rsid w:val="00142348"/>
    <w:rsid w:val="00142B70"/>
    <w:rsid w:val="00142D55"/>
    <w:rsid w:val="00142E76"/>
    <w:rsid w:val="001431ED"/>
    <w:rsid w:val="001431F0"/>
    <w:rsid w:val="001434B9"/>
    <w:rsid w:val="00143563"/>
    <w:rsid w:val="00143638"/>
    <w:rsid w:val="001437A2"/>
    <w:rsid w:val="001437E2"/>
    <w:rsid w:val="001437E8"/>
    <w:rsid w:val="001437F6"/>
    <w:rsid w:val="00143866"/>
    <w:rsid w:val="00143A19"/>
    <w:rsid w:val="00143B08"/>
    <w:rsid w:val="00143B5D"/>
    <w:rsid w:val="00143D8D"/>
    <w:rsid w:val="00143E5E"/>
    <w:rsid w:val="00144137"/>
    <w:rsid w:val="0014419E"/>
    <w:rsid w:val="0014429B"/>
    <w:rsid w:val="001442EB"/>
    <w:rsid w:val="00144413"/>
    <w:rsid w:val="001444C1"/>
    <w:rsid w:val="0014464A"/>
    <w:rsid w:val="00144AB0"/>
    <w:rsid w:val="00144BB8"/>
    <w:rsid w:val="00144BE2"/>
    <w:rsid w:val="00144CE0"/>
    <w:rsid w:val="00144D9D"/>
    <w:rsid w:val="00144E77"/>
    <w:rsid w:val="00144F3C"/>
    <w:rsid w:val="00145062"/>
    <w:rsid w:val="0014564F"/>
    <w:rsid w:val="001457EB"/>
    <w:rsid w:val="00145A89"/>
    <w:rsid w:val="00145AAC"/>
    <w:rsid w:val="00145B14"/>
    <w:rsid w:val="00145B81"/>
    <w:rsid w:val="00145BB9"/>
    <w:rsid w:val="00145D8C"/>
    <w:rsid w:val="00145E14"/>
    <w:rsid w:val="00145E40"/>
    <w:rsid w:val="00145E52"/>
    <w:rsid w:val="0014630F"/>
    <w:rsid w:val="00146387"/>
    <w:rsid w:val="001466CB"/>
    <w:rsid w:val="00146775"/>
    <w:rsid w:val="00146938"/>
    <w:rsid w:val="00146BC1"/>
    <w:rsid w:val="00146C2B"/>
    <w:rsid w:val="00146CFB"/>
    <w:rsid w:val="00146D3C"/>
    <w:rsid w:val="00146EFF"/>
    <w:rsid w:val="00146F37"/>
    <w:rsid w:val="0014707D"/>
    <w:rsid w:val="001474B1"/>
    <w:rsid w:val="00147506"/>
    <w:rsid w:val="00147671"/>
    <w:rsid w:val="00147681"/>
    <w:rsid w:val="0014776C"/>
    <w:rsid w:val="001477AD"/>
    <w:rsid w:val="00147858"/>
    <w:rsid w:val="00147AF2"/>
    <w:rsid w:val="00147C7B"/>
    <w:rsid w:val="00147C86"/>
    <w:rsid w:val="00147D08"/>
    <w:rsid w:val="00147EED"/>
    <w:rsid w:val="00150102"/>
    <w:rsid w:val="00150589"/>
    <w:rsid w:val="001506B9"/>
    <w:rsid w:val="001509EE"/>
    <w:rsid w:val="00150B37"/>
    <w:rsid w:val="00150B6C"/>
    <w:rsid w:val="00150C62"/>
    <w:rsid w:val="00150CED"/>
    <w:rsid w:val="00150D96"/>
    <w:rsid w:val="00150D9B"/>
    <w:rsid w:val="00150DCA"/>
    <w:rsid w:val="001511D6"/>
    <w:rsid w:val="00151312"/>
    <w:rsid w:val="0015174A"/>
    <w:rsid w:val="00151758"/>
    <w:rsid w:val="001517DF"/>
    <w:rsid w:val="001517EB"/>
    <w:rsid w:val="0015186F"/>
    <w:rsid w:val="00151A18"/>
    <w:rsid w:val="00151A5F"/>
    <w:rsid w:val="00151A6D"/>
    <w:rsid w:val="00151BF1"/>
    <w:rsid w:val="00151D3C"/>
    <w:rsid w:val="00151E4C"/>
    <w:rsid w:val="001521A1"/>
    <w:rsid w:val="00152455"/>
    <w:rsid w:val="0015247A"/>
    <w:rsid w:val="00152528"/>
    <w:rsid w:val="00152831"/>
    <w:rsid w:val="00152B5D"/>
    <w:rsid w:val="00152B90"/>
    <w:rsid w:val="00152EED"/>
    <w:rsid w:val="00153013"/>
    <w:rsid w:val="00153156"/>
    <w:rsid w:val="00153402"/>
    <w:rsid w:val="00153553"/>
    <w:rsid w:val="0015358B"/>
    <w:rsid w:val="001535D4"/>
    <w:rsid w:val="00153639"/>
    <w:rsid w:val="00153650"/>
    <w:rsid w:val="0015377A"/>
    <w:rsid w:val="00153830"/>
    <w:rsid w:val="00153A79"/>
    <w:rsid w:val="00153BFE"/>
    <w:rsid w:val="00153C82"/>
    <w:rsid w:val="00153D1F"/>
    <w:rsid w:val="001540AA"/>
    <w:rsid w:val="0015422A"/>
    <w:rsid w:val="0015428D"/>
    <w:rsid w:val="001544E1"/>
    <w:rsid w:val="00154549"/>
    <w:rsid w:val="001545A9"/>
    <w:rsid w:val="00154978"/>
    <w:rsid w:val="001549AB"/>
    <w:rsid w:val="00154A9E"/>
    <w:rsid w:val="00154BDB"/>
    <w:rsid w:val="00154D47"/>
    <w:rsid w:val="00154F49"/>
    <w:rsid w:val="0015501A"/>
    <w:rsid w:val="001552AF"/>
    <w:rsid w:val="001552DC"/>
    <w:rsid w:val="00155302"/>
    <w:rsid w:val="00155554"/>
    <w:rsid w:val="0015584D"/>
    <w:rsid w:val="00155906"/>
    <w:rsid w:val="001559A7"/>
    <w:rsid w:val="00155A52"/>
    <w:rsid w:val="00155ACB"/>
    <w:rsid w:val="00155AD9"/>
    <w:rsid w:val="00155C46"/>
    <w:rsid w:val="00155C9B"/>
    <w:rsid w:val="00155D0A"/>
    <w:rsid w:val="00155E23"/>
    <w:rsid w:val="00155E41"/>
    <w:rsid w:val="00155F25"/>
    <w:rsid w:val="0015600F"/>
    <w:rsid w:val="00156017"/>
    <w:rsid w:val="00156162"/>
    <w:rsid w:val="00156323"/>
    <w:rsid w:val="00156428"/>
    <w:rsid w:val="00156477"/>
    <w:rsid w:val="001565E1"/>
    <w:rsid w:val="00156746"/>
    <w:rsid w:val="0015692E"/>
    <w:rsid w:val="00156C48"/>
    <w:rsid w:val="00156C82"/>
    <w:rsid w:val="00156D0F"/>
    <w:rsid w:val="00156E71"/>
    <w:rsid w:val="00156E80"/>
    <w:rsid w:val="00156F20"/>
    <w:rsid w:val="00156F97"/>
    <w:rsid w:val="00157044"/>
    <w:rsid w:val="0015783A"/>
    <w:rsid w:val="0015785B"/>
    <w:rsid w:val="00157897"/>
    <w:rsid w:val="001579DB"/>
    <w:rsid w:val="00157A82"/>
    <w:rsid w:val="00157D3A"/>
    <w:rsid w:val="00157E38"/>
    <w:rsid w:val="00157EB3"/>
    <w:rsid w:val="00157EF3"/>
    <w:rsid w:val="00160058"/>
    <w:rsid w:val="001600F2"/>
    <w:rsid w:val="0016027D"/>
    <w:rsid w:val="001603F3"/>
    <w:rsid w:val="001604AB"/>
    <w:rsid w:val="001607F8"/>
    <w:rsid w:val="00160835"/>
    <w:rsid w:val="00160A62"/>
    <w:rsid w:val="00160A78"/>
    <w:rsid w:val="00160BD0"/>
    <w:rsid w:val="00160CBB"/>
    <w:rsid w:val="00160E3A"/>
    <w:rsid w:val="00160EF1"/>
    <w:rsid w:val="00160F08"/>
    <w:rsid w:val="001611A0"/>
    <w:rsid w:val="001612F6"/>
    <w:rsid w:val="00161304"/>
    <w:rsid w:val="00161415"/>
    <w:rsid w:val="00161439"/>
    <w:rsid w:val="001614B9"/>
    <w:rsid w:val="0016168B"/>
    <w:rsid w:val="001618A0"/>
    <w:rsid w:val="001618C0"/>
    <w:rsid w:val="0016196B"/>
    <w:rsid w:val="00161BCB"/>
    <w:rsid w:val="00161C39"/>
    <w:rsid w:val="00161C51"/>
    <w:rsid w:val="00161D31"/>
    <w:rsid w:val="00161EEF"/>
    <w:rsid w:val="00161FED"/>
    <w:rsid w:val="001621B9"/>
    <w:rsid w:val="001621D7"/>
    <w:rsid w:val="00162514"/>
    <w:rsid w:val="00162728"/>
    <w:rsid w:val="00162790"/>
    <w:rsid w:val="00162B9C"/>
    <w:rsid w:val="00162BC2"/>
    <w:rsid w:val="00162CA4"/>
    <w:rsid w:val="00162D58"/>
    <w:rsid w:val="00162DB4"/>
    <w:rsid w:val="00162DBC"/>
    <w:rsid w:val="00162F49"/>
    <w:rsid w:val="00162F82"/>
    <w:rsid w:val="00162FC5"/>
    <w:rsid w:val="00162FDA"/>
    <w:rsid w:val="00163196"/>
    <w:rsid w:val="00163200"/>
    <w:rsid w:val="00163235"/>
    <w:rsid w:val="001632FE"/>
    <w:rsid w:val="00163519"/>
    <w:rsid w:val="0016360F"/>
    <w:rsid w:val="00163735"/>
    <w:rsid w:val="001637C0"/>
    <w:rsid w:val="00163811"/>
    <w:rsid w:val="00163960"/>
    <w:rsid w:val="00163A37"/>
    <w:rsid w:val="00163AA6"/>
    <w:rsid w:val="00163AF7"/>
    <w:rsid w:val="00163BB2"/>
    <w:rsid w:val="00163D55"/>
    <w:rsid w:val="00163FF3"/>
    <w:rsid w:val="001640AE"/>
    <w:rsid w:val="00164237"/>
    <w:rsid w:val="001642F4"/>
    <w:rsid w:val="001642F8"/>
    <w:rsid w:val="00164500"/>
    <w:rsid w:val="00164740"/>
    <w:rsid w:val="001647FC"/>
    <w:rsid w:val="00164899"/>
    <w:rsid w:val="00164A0A"/>
    <w:rsid w:val="00164A5E"/>
    <w:rsid w:val="00164A66"/>
    <w:rsid w:val="00164D13"/>
    <w:rsid w:val="00164D16"/>
    <w:rsid w:val="00164E37"/>
    <w:rsid w:val="00164E55"/>
    <w:rsid w:val="00164E59"/>
    <w:rsid w:val="00164EA7"/>
    <w:rsid w:val="00165330"/>
    <w:rsid w:val="00165745"/>
    <w:rsid w:val="001657F4"/>
    <w:rsid w:val="0016597B"/>
    <w:rsid w:val="001659BB"/>
    <w:rsid w:val="00165A70"/>
    <w:rsid w:val="00165AFE"/>
    <w:rsid w:val="00165BFD"/>
    <w:rsid w:val="00165C0D"/>
    <w:rsid w:val="00165C5D"/>
    <w:rsid w:val="00165E02"/>
    <w:rsid w:val="0016607F"/>
    <w:rsid w:val="0016610F"/>
    <w:rsid w:val="0016611B"/>
    <w:rsid w:val="0016629B"/>
    <w:rsid w:val="001664CE"/>
    <w:rsid w:val="00166559"/>
    <w:rsid w:val="00166567"/>
    <w:rsid w:val="0016656E"/>
    <w:rsid w:val="001668F8"/>
    <w:rsid w:val="00166CA9"/>
    <w:rsid w:val="00166F45"/>
    <w:rsid w:val="00167072"/>
    <w:rsid w:val="001671E0"/>
    <w:rsid w:val="001673B4"/>
    <w:rsid w:val="001673D2"/>
    <w:rsid w:val="00167499"/>
    <w:rsid w:val="00167649"/>
    <w:rsid w:val="00167A50"/>
    <w:rsid w:val="00167C2B"/>
    <w:rsid w:val="00167CF1"/>
    <w:rsid w:val="00167EEC"/>
    <w:rsid w:val="00167F05"/>
    <w:rsid w:val="001701ED"/>
    <w:rsid w:val="001702CF"/>
    <w:rsid w:val="001702F3"/>
    <w:rsid w:val="001706BB"/>
    <w:rsid w:val="00170772"/>
    <w:rsid w:val="00170A9C"/>
    <w:rsid w:val="00170B23"/>
    <w:rsid w:val="00170C90"/>
    <w:rsid w:val="00170CB8"/>
    <w:rsid w:val="00170D6A"/>
    <w:rsid w:val="00170F8A"/>
    <w:rsid w:val="00171095"/>
    <w:rsid w:val="00171218"/>
    <w:rsid w:val="00171351"/>
    <w:rsid w:val="0017135F"/>
    <w:rsid w:val="0017160C"/>
    <w:rsid w:val="0017161A"/>
    <w:rsid w:val="001716DD"/>
    <w:rsid w:val="00171765"/>
    <w:rsid w:val="0017199F"/>
    <w:rsid w:val="00171A06"/>
    <w:rsid w:val="00171AAB"/>
    <w:rsid w:val="00171AF4"/>
    <w:rsid w:val="00171D30"/>
    <w:rsid w:val="00171D9E"/>
    <w:rsid w:val="00171EC4"/>
    <w:rsid w:val="00171EF9"/>
    <w:rsid w:val="00171F8C"/>
    <w:rsid w:val="00172030"/>
    <w:rsid w:val="00172067"/>
    <w:rsid w:val="001721C5"/>
    <w:rsid w:val="001723F1"/>
    <w:rsid w:val="00172544"/>
    <w:rsid w:val="001727C0"/>
    <w:rsid w:val="001729EC"/>
    <w:rsid w:val="00172AC3"/>
    <w:rsid w:val="00172CC3"/>
    <w:rsid w:val="00172CC6"/>
    <w:rsid w:val="00172DDF"/>
    <w:rsid w:val="00172EFB"/>
    <w:rsid w:val="00173358"/>
    <w:rsid w:val="001733BD"/>
    <w:rsid w:val="00173518"/>
    <w:rsid w:val="00173696"/>
    <w:rsid w:val="001736DD"/>
    <w:rsid w:val="00173750"/>
    <w:rsid w:val="0017376B"/>
    <w:rsid w:val="0017389C"/>
    <w:rsid w:val="00173B5C"/>
    <w:rsid w:val="00173CAA"/>
    <w:rsid w:val="00173D66"/>
    <w:rsid w:val="00174085"/>
    <w:rsid w:val="001740D1"/>
    <w:rsid w:val="00174137"/>
    <w:rsid w:val="00174146"/>
    <w:rsid w:val="001742C4"/>
    <w:rsid w:val="001742C6"/>
    <w:rsid w:val="00174497"/>
    <w:rsid w:val="001744CD"/>
    <w:rsid w:val="00174701"/>
    <w:rsid w:val="00174726"/>
    <w:rsid w:val="0017490B"/>
    <w:rsid w:val="0017495D"/>
    <w:rsid w:val="00174A73"/>
    <w:rsid w:val="00174D69"/>
    <w:rsid w:val="00174E41"/>
    <w:rsid w:val="0017543B"/>
    <w:rsid w:val="00175464"/>
    <w:rsid w:val="0017550C"/>
    <w:rsid w:val="0017595C"/>
    <w:rsid w:val="00175A42"/>
    <w:rsid w:val="00175A54"/>
    <w:rsid w:val="00175F78"/>
    <w:rsid w:val="001760FB"/>
    <w:rsid w:val="00176149"/>
    <w:rsid w:val="001763C2"/>
    <w:rsid w:val="001765A6"/>
    <w:rsid w:val="0017668B"/>
    <w:rsid w:val="00176978"/>
    <w:rsid w:val="001769F1"/>
    <w:rsid w:val="00176A76"/>
    <w:rsid w:val="00176B82"/>
    <w:rsid w:val="00176CFE"/>
    <w:rsid w:val="00176D1B"/>
    <w:rsid w:val="00176D8F"/>
    <w:rsid w:val="00176DB6"/>
    <w:rsid w:val="00176E9C"/>
    <w:rsid w:val="00176EA7"/>
    <w:rsid w:val="00177167"/>
    <w:rsid w:val="0017724C"/>
    <w:rsid w:val="001772DF"/>
    <w:rsid w:val="00177383"/>
    <w:rsid w:val="00177636"/>
    <w:rsid w:val="0017768B"/>
    <w:rsid w:val="001776CC"/>
    <w:rsid w:val="0017788F"/>
    <w:rsid w:val="00177981"/>
    <w:rsid w:val="001779AD"/>
    <w:rsid w:val="00177A58"/>
    <w:rsid w:val="00177AD1"/>
    <w:rsid w:val="00177AFD"/>
    <w:rsid w:val="00177C02"/>
    <w:rsid w:val="00177CE4"/>
    <w:rsid w:val="00177DBE"/>
    <w:rsid w:val="00177DF2"/>
    <w:rsid w:val="00177E1E"/>
    <w:rsid w:val="00180024"/>
    <w:rsid w:val="001801E2"/>
    <w:rsid w:val="0018020D"/>
    <w:rsid w:val="001803BC"/>
    <w:rsid w:val="00180583"/>
    <w:rsid w:val="0018087B"/>
    <w:rsid w:val="001808DA"/>
    <w:rsid w:val="0018095E"/>
    <w:rsid w:val="001809DD"/>
    <w:rsid w:val="00180DFE"/>
    <w:rsid w:val="00180E93"/>
    <w:rsid w:val="00180FD8"/>
    <w:rsid w:val="001810B2"/>
    <w:rsid w:val="00181107"/>
    <w:rsid w:val="00181192"/>
    <w:rsid w:val="00181348"/>
    <w:rsid w:val="001813DE"/>
    <w:rsid w:val="00181454"/>
    <w:rsid w:val="001815BA"/>
    <w:rsid w:val="00181604"/>
    <w:rsid w:val="0018176D"/>
    <w:rsid w:val="00181964"/>
    <w:rsid w:val="00181C77"/>
    <w:rsid w:val="00181E5A"/>
    <w:rsid w:val="00182057"/>
    <w:rsid w:val="001820D1"/>
    <w:rsid w:val="001821BB"/>
    <w:rsid w:val="0018223A"/>
    <w:rsid w:val="001823F9"/>
    <w:rsid w:val="00182473"/>
    <w:rsid w:val="00182587"/>
    <w:rsid w:val="001825AE"/>
    <w:rsid w:val="001825DB"/>
    <w:rsid w:val="00182697"/>
    <w:rsid w:val="00182710"/>
    <w:rsid w:val="00182766"/>
    <w:rsid w:val="00182CBF"/>
    <w:rsid w:val="00182E3A"/>
    <w:rsid w:val="00182ED3"/>
    <w:rsid w:val="00182FA5"/>
    <w:rsid w:val="001830EB"/>
    <w:rsid w:val="0018312F"/>
    <w:rsid w:val="001831B4"/>
    <w:rsid w:val="00183634"/>
    <w:rsid w:val="001838B5"/>
    <w:rsid w:val="001839AA"/>
    <w:rsid w:val="00183A44"/>
    <w:rsid w:val="00183AB4"/>
    <w:rsid w:val="00183DB0"/>
    <w:rsid w:val="00183DC0"/>
    <w:rsid w:val="00184086"/>
    <w:rsid w:val="001841EB"/>
    <w:rsid w:val="001843DD"/>
    <w:rsid w:val="00184444"/>
    <w:rsid w:val="00184485"/>
    <w:rsid w:val="001845DE"/>
    <w:rsid w:val="001847A0"/>
    <w:rsid w:val="00184AC3"/>
    <w:rsid w:val="00184D50"/>
    <w:rsid w:val="00184DF8"/>
    <w:rsid w:val="00184F8D"/>
    <w:rsid w:val="00185397"/>
    <w:rsid w:val="001854CE"/>
    <w:rsid w:val="00185576"/>
    <w:rsid w:val="00185871"/>
    <w:rsid w:val="0018588C"/>
    <w:rsid w:val="00185902"/>
    <w:rsid w:val="00185C16"/>
    <w:rsid w:val="00185C8A"/>
    <w:rsid w:val="00185D50"/>
    <w:rsid w:val="00185DCB"/>
    <w:rsid w:val="00185DFD"/>
    <w:rsid w:val="00186042"/>
    <w:rsid w:val="001860D5"/>
    <w:rsid w:val="001863F6"/>
    <w:rsid w:val="001866F1"/>
    <w:rsid w:val="00186744"/>
    <w:rsid w:val="001867B6"/>
    <w:rsid w:val="00186B8B"/>
    <w:rsid w:val="00186C47"/>
    <w:rsid w:val="00186C98"/>
    <w:rsid w:val="00186D42"/>
    <w:rsid w:val="00186EC7"/>
    <w:rsid w:val="00186EFF"/>
    <w:rsid w:val="00187056"/>
    <w:rsid w:val="00187167"/>
    <w:rsid w:val="00187307"/>
    <w:rsid w:val="00187387"/>
    <w:rsid w:val="001873D4"/>
    <w:rsid w:val="001875A7"/>
    <w:rsid w:val="00187B10"/>
    <w:rsid w:val="00187B83"/>
    <w:rsid w:val="00187E54"/>
    <w:rsid w:val="00190182"/>
    <w:rsid w:val="001903F0"/>
    <w:rsid w:val="00190783"/>
    <w:rsid w:val="001907F0"/>
    <w:rsid w:val="00190888"/>
    <w:rsid w:val="00190E97"/>
    <w:rsid w:val="00191004"/>
    <w:rsid w:val="001911D6"/>
    <w:rsid w:val="00191321"/>
    <w:rsid w:val="0019132F"/>
    <w:rsid w:val="001915E4"/>
    <w:rsid w:val="0019161A"/>
    <w:rsid w:val="00191661"/>
    <w:rsid w:val="00191692"/>
    <w:rsid w:val="00191C63"/>
    <w:rsid w:val="00191C8E"/>
    <w:rsid w:val="00191D93"/>
    <w:rsid w:val="00191F31"/>
    <w:rsid w:val="0019211E"/>
    <w:rsid w:val="00192259"/>
    <w:rsid w:val="00192316"/>
    <w:rsid w:val="0019240C"/>
    <w:rsid w:val="00192548"/>
    <w:rsid w:val="00192559"/>
    <w:rsid w:val="00192578"/>
    <w:rsid w:val="001927E0"/>
    <w:rsid w:val="001929D8"/>
    <w:rsid w:val="00192D1C"/>
    <w:rsid w:val="00192F3A"/>
    <w:rsid w:val="00192F42"/>
    <w:rsid w:val="0019300C"/>
    <w:rsid w:val="00193420"/>
    <w:rsid w:val="00193537"/>
    <w:rsid w:val="00193656"/>
    <w:rsid w:val="00193A50"/>
    <w:rsid w:val="00193AA3"/>
    <w:rsid w:val="00193B14"/>
    <w:rsid w:val="00193C7B"/>
    <w:rsid w:val="00193DA7"/>
    <w:rsid w:val="00193E9B"/>
    <w:rsid w:val="00193F97"/>
    <w:rsid w:val="00193FA8"/>
    <w:rsid w:val="00194102"/>
    <w:rsid w:val="001945C9"/>
    <w:rsid w:val="001947FC"/>
    <w:rsid w:val="00194845"/>
    <w:rsid w:val="0019489D"/>
    <w:rsid w:val="00194DBC"/>
    <w:rsid w:val="00194E69"/>
    <w:rsid w:val="0019503D"/>
    <w:rsid w:val="00195513"/>
    <w:rsid w:val="001958EF"/>
    <w:rsid w:val="00195A31"/>
    <w:rsid w:val="00195B76"/>
    <w:rsid w:val="00195CDD"/>
    <w:rsid w:val="00195E66"/>
    <w:rsid w:val="00195E78"/>
    <w:rsid w:val="00195F31"/>
    <w:rsid w:val="00196012"/>
    <w:rsid w:val="00196124"/>
    <w:rsid w:val="00196645"/>
    <w:rsid w:val="00196AAD"/>
    <w:rsid w:val="00196AC6"/>
    <w:rsid w:val="00196BE8"/>
    <w:rsid w:val="00196D0B"/>
    <w:rsid w:val="00196DF5"/>
    <w:rsid w:val="00197083"/>
    <w:rsid w:val="0019714D"/>
    <w:rsid w:val="00197489"/>
    <w:rsid w:val="0019760D"/>
    <w:rsid w:val="00197671"/>
    <w:rsid w:val="001976D2"/>
    <w:rsid w:val="001976E7"/>
    <w:rsid w:val="001977F1"/>
    <w:rsid w:val="001977FF"/>
    <w:rsid w:val="00197858"/>
    <w:rsid w:val="0019787D"/>
    <w:rsid w:val="00197979"/>
    <w:rsid w:val="001979A0"/>
    <w:rsid w:val="00197A5C"/>
    <w:rsid w:val="00197DFA"/>
    <w:rsid w:val="00197EAF"/>
    <w:rsid w:val="00197F6B"/>
    <w:rsid w:val="00197FC2"/>
    <w:rsid w:val="001A0164"/>
    <w:rsid w:val="001A021D"/>
    <w:rsid w:val="001A0245"/>
    <w:rsid w:val="001A02AC"/>
    <w:rsid w:val="001A03BB"/>
    <w:rsid w:val="001A0532"/>
    <w:rsid w:val="001A057B"/>
    <w:rsid w:val="001A0599"/>
    <w:rsid w:val="001A05FE"/>
    <w:rsid w:val="001A062B"/>
    <w:rsid w:val="001A0700"/>
    <w:rsid w:val="001A0754"/>
    <w:rsid w:val="001A07E9"/>
    <w:rsid w:val="001A0B2A"/>
    <w:rsid w:val="001A0E1C"/>
    <w:rsid w:val="001A0F1B"/>
    <w:rsid w:val="001A10CC"/>
    <w:rsid w:val="001A111B"/>
    <w:rsid w:val="001A11D9"/>
    <w:rsid w:val="001A1262"/>
    <w:rsid w:val="001A1311"/>
    <w:rsid w:val="001A1BB1"/>
    <w:rsid w:val="001A1D41"/>
    <w:rsid w:val="001A226A"/>
    <w:rsid w:val="001A2271"/>
    <w:rsid w:val="001A2291"/>
    <w:rsid w:val="001A24B0"/>
    <w:rsid w:val="001A258C"/>
    <w:rsid w:val="001A25DC"/>
    <w:rsid w:val="001A26C1"/>
    <w:rsid w:val="001A29D4"/>
    <w:rsid w:val="001A2A5C"/>
    <w:rsid w:val="001A2C88"/>
    <w:rsid w:val="001A2D85"/>
    <w:rsid w:val="001A3265"/>
    <w:rsid w:val="001A3398"/>
    <w:rsid w:val="001A33EB"/>
    <w:rsid w:val="001A3491"/>
    <w:rsid w:val="001A3549"/>
    <w:rsid w:val="001A3692"/>
    <w:rsid w:val="001A3880"/>
    <w:rsid w:val="001A38F6"/>
    <w:rsid w:val="001A3975"/>
    <w:rsid w:val="001A39A0"/>
    <w:rsid w:val="001A3BEE"/>
    <w:rsid w:val="001A4036"/>
    <w:rsid w:val="001A406E"/>
    <w:rsid w:val="001A455B"/>
    <w:rsid w:val="001A4693"/>
    <w:rsid w:val="001A4A3D"/>
    <w:rsid w:val="001A4ACF"/>
    <w:rsid w:val="001A4B59"/>
    <w:rsid w:val="001A4BD8"/>
    <w:rsid w:val="001A4C5B"/>
    <w:rsid w:val="001A4D06"/>
    <w:rsid w:val="001A4DC4"/>
    <w:rsid w:val="001A4DEF"/>
    <w:rsid w:val="001A50AE"/>
    <w:rsid w:val="001A5109"/>
    <w:rsid w:val="001A5213"/>
    <w:rsid w:val="001A5331"/>
    <w:rsid w:val="001A5430"/>
    <w:rsid w:val="001A549B"/>
    <w:rsid w:val="001A549F"/>
    <w:rsid w:val="001A568D"/>
    <w:rsid w:val="001A56E7"/>
    <w:rsid w:val="001A57CB"/>
    <w:rsid w:val="001A592E"/>
    <w:rsid w:val="001A598B"/>
    <w:rsid w:val="001A5A47"/>
    <w:rsid w:val="001A5B84"/>
    <w:rsid w:val="001A5DBC"/>
    <w:rsid w:val="001A5E9A"/>
    <w:rsid w:val="001A6039"/>
    <w:rsid w:val="001A6090"/>
    <w:rsid w:val="001A613A"/>
    <w:rsid w:val="001A61E4"/>
    <w:rsid w:val="001A626A"/>
    <w:rsid w:val="001A62ED"/>
    <w:rsid w:val="001A647E"/>
    <w:rsid w:val="001A64A8"/>
    <w:rsid w:val="001A65F0"/>
    <w:rsid w:val="001A6697"/>
    <w:rsid w:val="001A66D8"/>
    <w:rsid w:val="001A66E7"/>
    <w:rsid w:val="001A66F6"/>
    <w:rsid w:val="001A6869"/>
    <w:rsid w:val="001A69FD"/>
    <w:rsid w:val="001A6A43"/>
    <w:rsid w:val="001A6BEE"/>
    <w:rsid w:val="001A6CEC"/>
    <w:rsid w:val="001A6D47"/>
    <w:rsid w:val="001A6E05"/>
    <w:rsid w:val="001A6E8F"/>
    <w:rsid w:val="001A6FC1"/>
    <w:rsid w:val="001A6FCA"/>
    <w:rsid w:val="001A7468"/>
    <w:rsid w:val="001A7510"/>
    <w:rsid w:val="001A7576"/>
    <w:rsid w:val="001A76CE"/>
    <w:rsid w:val="001A76FC"/>
    <w:rsid w:val="001A79E5"/>
    <w:rsid w:val="001A7D31"/>
    <w:rsid w:val="001A7D4D"/>
    <w:rsid w:val="001A7D84"/>
    <w:rsid w:val="001A7D98"/>
    <w:rsid w:val="001A7DAB"/>
    <w:rsid w:val="001A7FCE"/>
    <w:rsid w:val="001B00ED"/>
    <w:rsid w:val="001B0347"/>
    <w:rsid w:val="001B03ED"/>
    <w:rsid w:val="001B0491"/>
    <w:rsid w:val="001B0716"/>
    <w:rsid w:val="001B08FF"/>
    <w:rsid w:val="001B0974"/>
    <w:rsid w:val="001B097C"/>
    <w:rsid w:val="001B1087"/>
    <w:rsid w:val="001B10A2"/>
    <w:rsid w:val="001B11FC"/>
    <w:rsid w:val="001B155D"/>
    <w:rsid w:val="001B17CB"/>
    <w:rsid w:val="001B192D"/>
    <w:rsid w:val="001B19C2"/>
    <w:rsid w:val="001B1E01"/>
    <w:rsid w:val="001B1F6B"/>
    <w:rsid w:val="001B1FCF"/>
    <w:rsid w:val="001B1FF4"/>
    <w:rsid w:val="001B1FF7"/>
    <w:rsid w:val="001B20F9"/>
    <w:rsid w:val="001B2448"/>
    <w:rsid w:val="001B27AD"/>
    <w:rsid w:val="001B27E4"/>
    <w:rsid w:val="001B283A"/>
    <w:rsid w:val="001B2955"/>
    <w:rsid w:val="001B2E69"/>
    <w:rsid w:val="001B2FD6"/>
    <w:rsid w:val="001B308F"/>
    <w:rsid w:val="001B313F"/>
    <w:rsid w:val="001B338A"/>
    <w:rsid w:val="001B33C9"/>
    <w:rsid w:val="001B3925"/>
    <w:rsid w:val="001B3C8B"/>
    <w:rsid w:val="001B4044"/>
    <w:rsid w:val="001B441C"/>
    <w:rsid w:val="001B451C"/>
    <w:rsid w:val="001B4605"/>
    <w:rsid w:val="001B4624"/>
    <w:rsid w:val="001B465F"/>
    <w:rsid w:val="001B47A2"/>
    <w:rsid w:val="001B4814"/>
    <w:rsid w:val="001B487C"/>
    <w:rsid w:val="001B491A"/>
    <w:rsid w:val="001B4B32"/>
    <w:rsid w:val="001B4B9E"/>
    <w:rsid w:val="001B4C26"/>
    <w:rsid w:val="001B4CB2"/>
    <w:rsid w:val="001B4CF2"/>
    <w:rsid w:val="001B4D07"/>
    <w:rsid w:val="001B5022"/>
    <w:rsid w:val="001B51E8"/>
    <w:rsid w:val="001B529F"/>
    <w:rsid w:val="001B5323"/>
    <w:rsid w:val="001B5591"/>
    <w:rsid w:val="001B55E4"/>
    <w:rsid w:val="001B568B"/>
    <w:rsid w:val="001B56F9"/>
    <w:rsid w:val="001B5752"/>
    <w:rsid w:val="001B59C0"/>
    <w:rsid w:val="001B5CAC"/>
    <w:rsid w:val="001B5D78"/>
    <w:rsid w:val="001B6170"/>
    <w:rsid w:val="001B6200"/>
    <w:rsid w:val="001B62A3"/>
    <w:rsid w:val="001B64A9"/>
    <w:rsid w:val="001B6542"/>
    <w:rsid w:val="001B6695"/>
    <w:rsid w:val="001B67E5"/>
    <w:rsid w:val="001B6837"/>
    <w:rsid w:val="001B687C"/>
    <w:rsid w:val="001B6D4A"/>
    <w:rsid w:val="001B6E1E"/>
    <w:rsid w:val="001B6F2E"/>
    <w:rsid w:val="001B6FBC"/>
    <w:rsid w:val="001B70D2"/>
    <w:rsid w:val="001B732B"/>
    <w:rsid w:val="001B797F"/>
    <w:rsid w:val="001B7A8D"/>
    <w:rsid w:val="001B7B8B"/>
    <w:rsid w:val="001B7CF7"/>
    <w:rsid w:val="001C0094"/>
    <w:rsid w:val="001C00C0"/>
    <w:rsid w:val="001C02CF"/>
    <w:rsid w:val="001C0484"/>
    <w:rsid w:val="001C05CC"/>
    <w:rsid w:val="001C083A"/>
    <w:rsid w:val="001C0872"/>
    <w:rsid w:val="001C0A2E"/>
    <w:rsid w:val="001C0A4A"/>
    <w:rsid w:val="001C0A8E"/>
    <w:rsid w:val="001C0B36"/>
    <w:rsid w:val="001C0BB4"/>
    <w:rsid w:val="001C0BDB"/>
    <w:rsid w:val="001C0D86"/>
    <w:rsid w:val="001C0F69"/>
    <w:rsid w:val="001C12E3"/>
    <w:rsid w:val="001C1514"/>
    <w:rsid w:val="001C160F"/>
    <w:rsid w:val="001C1A27"/>
    <w:rsid w:val="001C1A28"/>
    <w:rsid w:val="001C1E51"/>
    <w:rsid w:val="001C1F46"/>
    <w:rsid w:val="001C1F52"/>
    <w:rsid w:val="001C2174"/>
    <w:rsid w:val="001C224B"/>
    <w:rsid w:val="001C2306"/>
    <w:rsid w:val="001C2359"/>
    <w:rsid w:val="001C23E4"/>
    <w:rsid w:val="001C2431"/>
    <w:rsid w:val="001C2541"/>
    <w:rsid w:val="001C255F"/>
    <w:rsid w:val="001C258D"/>
    <w:rsid w:val="001C2A69"/>
    <w:rsid w:val="001C2C34"/>
    <w:rsid w:val="001C2CDF"/>
    <w:rsid w:val="001C2E2D"/>
    <w:rsid w:val="001C2E49"/>
    <w:rsid w:val="001C2FDD"/>
    <w:rsid w:val="001C2FEB"/>
    <w:rsid w:val="001C30D3"/>
    <w:rsid w:val="001C32BE"/>
    <w:rsid w:val="001C34F9"/>
    <w:rsid w:val="001C37EF"/>
    <w:rsid w:val="001C38AB"/>
    <w:rsid w:val="001C38C4"/>
    <w:rsid w:val="001C3AD9"/>
    <w:rsid w:val="001C3B54"/>
    <w:rsid w:val="001C3C42"/>
    <w:rsid w:val="001C3CF4"/>
    <w:rsid w:val="001C3D07"/>
    <w:rsid w:val="001C3D50"/>
    <w:rsid w:val="001C3DE6"/>
    <w:rsid w:val="001C3F11"/>
    <w:rsid w:val="001C40BD"/>
    <w:rsid w:val="001C41C3"/>
    <w:rsid w:val="001C43AB"/>
    <w:rsid w:val="001C4647"/>
    <w:rsid w:val="001C48C6"/>
    <w:rsid w:val="001C4990"/>
    <w:rsid w:val="001C4C2D"/>
    <w:rsid w:val="001C5324"/>
    <w:rsid w:val="001C55C0"/>
    <w:rsid w:val="001C59D7"/>
    <w:rsid w:val="001C5E30"/>
    <w:rsid w:val="001C5EFB"/>
    <w:rsid w:val="001C5FBE"/>
    <w:rsid w:val="001C63EC"/>
    <w:rsid w:val="001C6451"/>
    <w:rsid w:val="001C6A29"/>
    <w:rsid w:val="001C6AE4"/>
    <w:rsid w:val="001C6B04"/>
    <w:rsid w:val="001C6B5A"/>
    <w:rsid w:val="001C6C21"/>
    <w:rsid w:val="001C6C55"/>
    <w:rsid w:val="001C6D65"/>
    <w:rsid w:val="001C6FFD"/>
    <w:rsid w:val="001C71F2"/>
    <w:rsid w:val="001C7436"/>
    <w:rsid w:val="001C77F9"/>
    <w:rsid w:val="001C7804"/>
    <w:rsid w:val="001C780F"/>
    <w:rsid w:val="001C7950"/>
    <w:rsid w:val="001C79B9"/>
    <w:rsid w:val="001C7B38"/>
    <w:rsid w:val="001C7D4B"/>
    <w:rsid w:val="001C7D7E"/>
    <w:rsid w:val="001C7D99"/>
    <w:rsid w:val="001C7F3D"/>
    <w:rsid w:val="001C7FE6"/>
    <w:rsid w:val="001D0146"/>
    <w:rsid w:val="001D01F3"/>
    <w:rsid w:val="001D0227"/>
    <w:rsid w:val="001D063B"/>
    <w:rsid w:val="001D0842"/>
    <w:rsid w:val="001D08FD"/>
    <w:rsid w:val="001D0918"/>
    <w:rsid w:val="001D0A8F"/>
    <w:rsid w:val="001D0B77"/>
    <w:rsid w:val="001D0EFE"/>
    <w:rsid w:val="001D10F3"/>
    <w:rsid w:val="001D1102"/>
    <w:rsid w:val="001D11D1"/>
    <w:rsid w:val="001D12FC"/>
    <w:rsid w:val="001D150C"/>
    <w:rsid w:val="001D1609"/>
    <w:rsid w:val="001D1711"/>
    <w:rsid w:val="001D1995"/>
    <w:rsid w:val="001D1A07"/>
    <w:rsid w:val="001D1BB0"/>
    <w:rsid w:val="001D1BD8"/>
    <w:rsid w:val="001D1E13"/>
    <w:rsid w:val="001D1FB6"/>
    <w:rsid w:val="001D2003"/>
    <w:rsid w:val="001D201C"/>
    <w:rsid w:val="001D2061"/>
    <w:rsid w:val="001D220A"/>
    <w:rsid w:val="001D2213"/>
    <w:rsid w:val="001D28B7"/>
    <w:rsid w:val="001D28CD"/>
    <w:rsid w:val="001D2A44"/>
    <w:rsid w:val="001D2D65"/>
    <w:rsid w:val="001D2D6D"/>
    <w:rsid w:val="001D3145"/>
    <w:rsid w:val="001D334D"/>
    <w:rsid w:val="001D3425"/>
    <w:rsid w:val="001D34D6"/>
    <w:rsid w:val="001D3504"/>
    <w:rsid w:val="001D37F8"/>
    <w:rsid w:val="001D3808"/>
    <w:rsid w:val="001D384E"/>
    <w:rsid w:val="001D38B2"/>
    <w:rsid w:val="001D40A9"/>
    <w:rsid w:val="001D4468"/>
    <w:rsid w:val="001D4470"/>
    <w:rsid w:val="001D475D"/>
    <w:rsid w:val="001D49A2"/>
    <w:rsid w:val="001D4C8D"/>
    <w:rsid w:val="001D4DE5"/>
    <w:rsid w:val="001D5002"/>
    <w:rsid w:val="001D517D"/>
    <w:rsid w:val="001D544A"/>
    <w:rsid w:val="001D5683"/>
    <w:rsid w:val="001D5AFF"/>
    <w:rsid w:val="001D5BD1"/>
    <w:rsid w:val="001D5C15"/>
    <w:rsid w:val="001D5CBD"/>
    <w:rsid w:val="001D5E9E"/>
    <w:rsid w:val="001D5EAF"/>
    <w:rsid w:val="001D5F1F"/>
    <w:rsid w:val="001D6022"/>
    <w:rsid w:val="001D639B"/>
    <w:rsid w:val="001D66B2"/>
    <w:rsid w:val="001D6724"/>
    <w:rsid w:val="001D67A7"/>
    <w:rsid w:val="001D6814"/>
    <w:rsid w:val="001D68A6"/>
    <w:rsid w:val="001D69B1"/>
    <w:rsid w:val="001D6A98"/>
    <w:rsid w:val="001D6D6F"/>
    <w:rsid w:val="001D6D75"/>
    <w:rsid w:val="001D721F"/>
    <w:rsid w:val="001D72DE"/>
    <w:rsid w:val="001D7354"/>
    <w:rsid w:val="001D7454"/>
    <w:rsid w:val="001D7598"/>
    <w:rsid w:val="001D7716"/>
    <w:rsid w:val="001D7892"/>
    <w:rsid w:val="001D78D8"/>
    <w:rsid w:val="001D7B14"/>
    <w:rsid w:val="001D7D9E"/>
    <w:rsid w:val="001D7DD9"/>
    <w:rsid w:val="001E00E6"/>
    <w:rsid w:val="001E0285"/>
    <w:rsid w:val="001E02EF"/>
    <w:rsid w:val="001E0466"/>
    <w:rsid w:val="001E05A7"/>
    <w:rsid w:val="001E0675"/>
    <w:rsid w:val="001E0744"/>
    <w:rsid w:val="001E09C4"/>
    <w:rsid w:val="001E0A58"/>
    <w:rsid w:val="001E0A98"/>
    <w:rsid w:val="001E0BCC"/>
    <w:rsid w:val="001E0BD5"/>
    <w:rsid w:val="001E0C6F"/>
    <w:rsid w:val="001E0CA3"/>
    <w:rsid w:val="001E0D78"/>
    <w:rsid w:val="001E0FFB"/>
    <w:rsid w:val="001E10FC"/>
    <w:rsid w:val="001E11A9"/>
    <w:rsid w:val="001E124F"/>
    <w:rsid w:val="001E13E0"/>
    <w:rsid w:val="001E14AB"/>
    <w:rsid w:val="001E16E7"/>
    <w:rsid w:val="001E1706"/>
    <w:rsid w:val="001E1770"/>
    <w:rsid w:val="001E187A"/>
    <w:rsid w:val="001E18EA"/>
    <w:rsid w:val="001E19A1"/>
    <w:rsid w:val="001E19CE"/>
    <w:rsid w:val="001E1A5D"/>
    <w:rsid w:val="001E1AEC"/>
    <w:rsid w:val="001E1BD4"/>
    <w:rsid w:val="001E1C96"/>
    <w:rsid w:val="001E1E02"/>
    <w:rsid w:val="001E202C"/>
    <w:rsid w:val="001E2319"/>
    <w:rsid w:val="001E24A4"/>
    <w:rsid w:val="001E261D"/>
    <w:rsid w:val="001E2635"/>
    <w:rsid w:val="001E279C"/>
    <w:rsid w:val="001E2867"/>
    <w:rsid w:val="001E2CF0"/>
    <w:rsid w:val="001E2DBE"/>
    <w:rsid w:val="001E2F97"/>
    <w:rsid w:val="001E3231"/>
    <w:rsid w:val="001E33FE"/>
    <w:rsid w:val="001E367A"/>
    <w:rsid w:val="001E3842"/>
    <w:rsid w:val="001E3A29"/>
    <w:rsid w:val="001E3CCE"/>
    <w:rsid w:val="001E3D14"/>
    <w:rsid w:val="001E3EE6"/>
    <w:rsid w:val="001E3F13"/>
    <w:rsid w:val="001E422F"/>
    <w:rsid w:val="001E445C"/>
    <w:rsid w:val="001E4674"/>
    <w:rsid w:val="001E46F4"/>
    <w:rsid w:val="001E4737"/>
    <w:rsid w:val="001E484C"/>
    <w:rsid w:val="001E4B4F"/>
    <w:rsid w:val="001E4B62"/>
    <w:rsid w:val="001E4DFF"/>
    <w:rsid w:val="001E4EAF"/>
    <w:rsid w:val="001E4EEC"/>
    <w:rsid w:val="001E4F1C"/>
    <w:rsid w:val="001E506F"/>
    <w:rsid w:val="001E51DE"/>
    <w:rsid w:val="001E5345"/>
    <w:rsid w:val="001E538C"/>
    <w:rsid w:val="001E5568"/>
    <w:rsid w:val="001E59DC"/>
    <w:rsid w:val="001E59EB"/>
    <w:rsid w:val="001E5BAE"/>
    <w:rsid w:val="001E5BDA"/>
    <w:rsid w:val="001E5D47"/>
    <w:rsid w:val="001E5D9B"/>
    <w:rsid w:val="001E61CB"/>
    <w:rsid w:val="001E68B2"/>
    <w:rsid w:val="001E6D94"/>
    <w:rsid w:val="001E6E00"/>
    <w:rsid w:val="001E6EAC"/>
    <w:rsid w:val="001E6EC0"/>
    <w:rsid w:val="001E7089"/>
    <w:rsid w:val="001E7279"/>
    <w:rsid w:val="001E731C"/>
    <w:rsid w:val="001E74C5"/>
    <w:rsid w:val="001E753C"/>
    <w:rsid w:val="001E75D3"/>
    <w:rsid w:val="001E76AB"/>
    <w:rsid w:val="001E773F"/>
    <w:rsid w:val="001E7833"/>
    <w:rsid w:val="001E7956"/>
    <w:rsid w:val="001E795E"/>
    <w:rsid w:val="001E7986"/>
    <w:rsid w:val="001E79C7"/>
    <w:rsid w:val="001E7A1B"/>
    <w:rsid w:val="001E7E41"/>
    <w:rsid w:val="001E7F43"/>
    <w:rsid w:val="001F00B5"/>
    <w:rsid w:val="001F015D"/>
    <w:rsid w:val="001F0162"/>
    <w:rsid w:val="001F0240"/>
    <w:rsid w:val="001F0536"/>
    <w:rsid w:val="001F0553"/>
    <w:rsid w:val="001F05A7"/>
    <w:rsid w:val="001F063A"/>
    <w:rsid w:val="001F06BF"/>
    <w:rsid w:val="001F07D0"/>
    <w:rsid w:val="001F0AF2"/>
    <w:rsid w:val="001F0B4A"/>
    <w:rsid w:val="001F0BD7"/>
    <w:rsid w:val="001F0CA5"/>
    <w:rsid w:val="001F0EB6"/>
    <w:rsid w:val="001F115C"/>
    <w:rsid w:val="001F1366"/>
    <w:rsid w:val="001F1508"/>
    <w:rsid w:val="001F1616"/>
    <w:rsid w:val="001F188A"/>
    <w:rsid w:val="001F1AD5"/>
    <w:rsid w:val="001F1C42"/>
    <w:rsid w:val="001F1C4A"/>
    <w:rsid w:val="001F1E37"/>
    <w:rsid w:val="001F1E80"/>
    <w:rsid w:val="001F1E89"/>
    <w:rsid w:val="001F204B"/>
    <w:rsid w:val="001F20FE"/>
    <w:rsid w:val="001F23C9"/>
    <w:rsid w:val="001F24CE"/>
    <w:rsid w:val="001F24D6"/>
    <w:rsid w:val="001F2577"/>
    <w:rsid w:val="001F2743"/>
    <w:rsid w:val="001F2864"/>
    <w:rsid w:val="001F287A"/>
    <w:rsid w:val="001F28C5"/>
    <w:rsid w:val="001F2A28"/>
    <w:rsid w:val="001F2B36"/>
    <w:rsid w:val="001F2F27"/>
    <w:rsid w:val="001F31D7"/>
    <w:rsid w:val="001F3229"/>
    <w:rsid w:val="001F32CE"/>
    <w:rsid w:val="001F3370"/>
    <w:rsid w:val="001F3372"/>
    <w:rsid w:val="001F3466"/>
    <w:rsid w:val="001F3498"/>
    <w:rsid w:val="001F34F4"/>
    <w:rsid w:val="001F3565"/>
    <w:rsid w:val="001F35F3"/>
    <w:rsid w:val="001F379F"/>
    <w:rsid w:val="001F38DB"/>
    <w:rsid w:val="001F3CA4"/>
    <w:rsid w:val="001F3E02"/>
    <w:rsid w:val="001F3FA7"/>
    <w:rsid w:val="001F40FA"/>
    <w:rsid w:val="001F4243"/>
    <w:rsid w:val="001F42B8"/>
    <w:rsid w:val="001F44A1"/>
    <w:rsid w:val="001F4584"/>
    <w:rsid w:val="001F46F1"/>
    <w:rsid w:val="001F48C3"/>
    <w:rsid w:val="001F4C34"/>
    <w:rsid w:val="001F4DD0"/>
    <w:rsid w:val="001F4E8F"/>
    <w:rsid w:val="001F50E7"/>
    <w:rsid w:val="001F5148"/>
    <w:rsid w:val="001F545A"/>
    <w:rsid w:val="001F571A"/>
    <w:rsid w:val="001F57FF"/>
    <w:rsid w:val="001F5859"/>
    <w:rsid w:val="001F592C"/>
    <w:rsid w:val="001F5A67"/>
    <w:rsid w:val="001F5B13"/>
    <w:rsid w:val="001F5BF5"/>
    <w:rsid w:val="001F5D01"/>
    <w:rsid w:val="001F5E0C"/>
    <w:rsid w:val="001F5FDD"/>
    <w:rsid w:val="001F6225"/>
    <w:rsid w:val="001F6284"/>
    <w:rsid w:val="001F63AB"/>
    <w:rsid w:val="001F6511"/>
    <w:rsid w:val="001F65C8"/>
    <w:rsid w:val="001F65E5"/>
    <w:rsid w:val="001F6699"/>
    <w:rsid w:val="001F6966"/>
    <w:rsid w:val="001F69CD"/>
    <w:rsid w:val="001F6B9D"/>
    <w:rsid w:val="001F6BD6"/>
    <w:rsid w:val="001F6D38"/>
    <w:rsid w:val="001F7126"/>
    <w:rsid w:val="001F73D5"/>
    <w:rsid w:val="001F766D"/>
    <w:rsid w:val="001F76BC"/>
    <w:rsid w:val="001F78CE"/>
    <w:rsid w:val="001F7949"/>
    <w:rsid w:val="001F7AE5"/>
    <w:rsid w:val="001F7C5E"/>
    <w:rsid w:val="001F7D44"/>
    <w:rsid w:val="00200173"/>
    <w:rsid w:val="00200537"/>
    <w:rsid w:val="00200603"/>
    <w:rsid w:val="0020082C"/>
    <w:rsid w:val="00200B90"/>
    <w:rsid w:val="00200FA4"/>
    <w:rsid w:val="00201220"/>
    <w:rsid w:val="002012A1"/>
    <w:rsid w:val="002013A1"/>
    <w:rsid w:val="002014CA"/>
    <w:rsid w:val="00201976"/>
    <w:rsid w:val="0020197B"/>
    <w:rsid w:val="0020199F"/>
    <w:rsid w:val="00201BD7"/>
    <w:rsid w:val="00201DE3"/>
    <w:rsid w:val="00201E33"/>
    <w:rsid w:val="00201E60"/>
    <w:rsid w:val="00201F86"/>
    <w:rsid w:val="00201F96"/>
    <w:rsid w:val="002020B5"/>
    <w:rsid w:val="00202101"/>
    <w:rsid w:val="00202357"/>
    <w:rsid w:val="002024B1"/>
    <w:rsid w:val="00202602"/>
    <w:rsid w:val="0020266B"/>
    <w:rsid w:val="00202BB3"/>
    <w:rsid w:val="0020302C"/>
    <w:rsid w:val="002030C1"/>
    <w:rsid w:val="00203176"/>
    <w:rsid w:val="002032D0"/>
    <w:rsid w:val="0020331B"/>
    <w:rsid w:val="00203429"/>
    <w:rsid w:val="0020360F"/>
    <w:rsid w:val="0020372D"/>
    <w:rsid w:val="00203B70"/>
    <w:rsid w:val="00204284"/>
    <w:rsid w:val="00204366"/>
    <w:rsid w:val="002046B0"/>
    <w:rsid w:val="00204804"/>
    <w:rsid w:val="00204914"/>
    <w:rsid w:val="00204B48"/>
    <w:rsid w:val="00204C43"/>
    <w:rsid w:val="00204C7B"/>
    <w:rsid w:val="00204E57"/>
    <w:rsid w:val="00205051"/>
    <w:rsid w:val="002050FA"/>
    <w:rsid w:val="002054AB"/>
    <w:rsid w:val="002054D9"/>
    <w:rsid w:val="00205637"/>
    <w:rsid w:val="00205763"/>
    <w:rsid w:val="002058D9"/>
    <w:rsid w:val="002058DE"/>
    <w:rsid w:val="0020599C"/>
    <w:rsid w:val="00205B13"/>
    <w:rsid w:val="00206048"/>
    <w:rsid w:val="002062E3"/>
    <w:rsid w:val="002063EF"/>
    <w:rsid w:val="002064F5"/>
    <w:rsid w:val="0020669B"/>
    <w:rsid w:val="002066D8"/>
    <w:rsid w:val="00206750"/>
    <w:rsid w:val="0020685C"/>
    <w:rsid w:val="00206926"/>
    <w:rsid w:val="0020696D"/>
    <w:rsid w:val="00206A08"/>
    <w:rsid w:val="00206DCE"/>
    <w:rsid w:val="00206F55"/>
    <w:rsid w:val="00206FB3"/>
    <w:rsid w:val="00206FC1"/>
    <w:rsid w:val="0020705D"/>
    <w:rsid w:val="002070A4"/>
    <w:rsid w:val="00207105"/>
    <w:rsid w:val="00207108"/>
    <w:rsid w:val="00207175"/>
    <w:rsid w:val="00207187"/>
    <w:rsid w:val="002073BD"/>
    <w:rsid w:val="002073BE"/>
    <w:rsid w:val="00207D75"/>
    <w:rsid w:val="00210026"/>
    <w:rsid w:val="002101E6"/>
    <w:rsid w:val="00210229"/>
    <w:rsid w:val="00210396"/>
    <w:rsid w:val="002103E6"/>
    <w:rsid w:val="00210495"/>
    <w:rsid w:val="002104A3"/>
    <w:rsid w:val="00210534"/>
    <w:rsid w:val="002105D2"/>
    <w:rsid w:val="00210A96"/>
    <w:rsid w:val="00210AB4"/>
    <w:rsid w:val="00210B08"/>
    <w:rsid w:val="00210CD3"/>
    <w:rsid w:val="002111D1"/>
    <w:rsid w:val="002113AE"/>
    <w:rsid w:val="00211500"/>
    <w:rsid w:val="0021158B"/>
    <w:rsid w:val="002117D6"/>
    <w:rsid w:val="00211939"/>
    <w:rsid w:val="00211A68"/>
    <w:rsid w:val="00211AC0"/>
    <w:rsid w:val="00211AC7"/>
    <w:rsid w:val="00211B52"/>
    <w:rsid w:val="00211BF0"/>
    <w:rsid w:val="00211C3A"/>
    <w:rsid w:val="00211CD1"/>
    <w:rsid w:val="00211E9E"/>
    <w:rsid w:val="00211EED"/>
    <w:rsid w:val="00211F56"/>
    <w:rsid w:val="0021210B"/>
    <w:rsid w:val="0021211B"/>
    <w:rsid w:val="00212590"/>
    <w:rsid w:val="002125C8"/>
    <w:rsid w:val="00212606"/>
    <w:rsid w:val="002129A2"/>
    <w:rsid w:val="00212A76"/>
    <w:rsid w:val="0021301D"/>
    <w:rsid w:val="00213188"/>
    <w:rsid w:val="0021333C"/>
    <w:rsid w:val="002133CA"/>
    <w:rsid w:val="00213649"/>
    <w:rsid w:val="0021387D"/>
    <w:rsid w:val="0021388A"/>
    <w:rsid w:val="002139B2"/>
    <w:rsid w:val="00213DDC"/>
    <w:rsid w:val="00213DFB"/>
    <w:rsid w:val="00213E81"/>
    <w:rsid w:val="0021417A"/>
    <w:rsid w:val="002141AF"/>
    <w:rsid w:val="00214203"/>
    <w:rsid w:val="0021425A"/>
    <w:rsid w:val="0021432B"/>
    <w:rsid w:val="0021454A"/>
    <w:rsid w:val="00214665"/>
    <w:rsid w:val="0021479E"/>
    <w:rsid w:val="00214A3A"/>
    <w:rsid w:val="00214A8A"/>
    <w:rsid w:val="00214B3A"/>
    <w:rsid w:val="002150FF"/>
    <w:rsid w:val="0021515B"/>
    <w:rsid w:val="002151D6"/>
    <w:rsid w:val="00215567"/>
    <w:rsid w:val="002157EB"/>
    <w:rsid w:val="00215AD7"/>
    <w:rsid w:val="00215ADE"/>
    <w:rsid w:val="00215C29"/>
    <w:rsid w:val="00215DF7"/>
    <w:rsid w:val="00216258"/>
    <w:rsid w:val="0021629B"/>
    <w:rsid w:val="002164D2"/>
    <w:rsid w:val="0021657E"/>
    <w:rsid w:val="00216598"/>
    <w:rsid w:val="00216622"/>
    <w:rsid w:val="002166C0"/>
    <w:rsid w:val="00216773"/>
    <w:rsid w:val="00216802"/>
    <w:rsid w:val="00216BDE"/>
    <w:rsid w:val="00216CC9"/>
    <w:rsid w:val="00216EA2"/>
    <w:rsid w:val="00216EC6"/>
    <w:rsid w:val="00216FB2"/>
    <w:rsid w:val="00217034"/>
    <w:rsid w:val="0021704F"/>
    <w:rsid w:val="00217057"/>
    <w:rsid w:val="0021708D"/>
    <w:rsid w:val="002171C9"/>
    <w:rsid w:val="0021720A"/>
    <w:rsid w:val="00217385"/>
    <w:rsid w:val="00217453"/>
    <w:rsid w:val="002176E2"/>
    <w:rsid w:val="002177D4"/>
    <w:rsid w:val="00217C08"/>
    <w:rsid w:val="00217DFD"/>
    <w:rsid w:val="00217E94"/>
    <w:rsid w:val="00220079"/>
    <w:rsid w:val="002200BC"/>
    <w:rsid w:val="002205E5"/>
    <w:rsid w:val="0022070E"/>
    <w:rsid w:val="002207BF"/>
    <w:rsid w:val="002209C7"/>
    <w:rsid w:val="002209DD"/>
    <w:rsid w:val="00220AAB"/>
    <w:rsid w:val="00220DEF"/>
    <w:rsid w:val="00220ED1"/>
    <w:rsid w:val="00220F11"/>
    <w:rsid w:val="0022101F"/>
    <w:rsid w:val="002212F4"/>
    <w:rsid w:val="002213D3"/>
    <w:rsid w:val="002213DD"/>
    <w:rsid w:val="00221784"/>
    <w:rsid w:val="0022190A"/>
    <w:rsid w:val="0022194A"/>
    <w:rsid w:val="00221C89"/>
    <w:rsid w:val="00221CD6"/>
    <w:rsid w:val="00221DF0"/>
    <w:rsid w:val="00221F2D"/>
    <w:rsid w:val="002220FC"/>
    <w:rsid w:val="002220FE"/>
    <w:rsid w:val="00222113"/>
    <w:rsid w:val="00222140"/>
    <w:rsid w:val="00222154"/>
    <w:rsid w:val="00222236"/>
    <w:rsid w:val="00222544"/>
    <w:rsid w:val="00222792"/>
    <w:rsid w:val="00222976"/>
    <w:rsid w:val="00222A69"/>
    <w:rsid w:val="00222AEC"/>
    <w:rsid w:val="00222BDD"/>
    <w:rsid w:val="00222CE3"/>
    <w:rsid w:val="00222D03"/>
    <w:rsid w:val="0022327E"/>
    <w:rsid w:val="002232C9"/>
    <w:rsid w:val="0022343D"/>
    <w:rsid w:val="00223721"/>
    <w:rsid w:val="00223995"/>
    <w:rsid w:val="00223BE0"/>
    <w:rsid w:val="00223CE6"/>
    <w:rsid w:val="00223DBF"/>
    <w:rsid w:val="00223F02"/>
    <w:rsid w:val="00223F08"/>
    <w:rsid w:val="00223F6A"/>
    <w:rsid w:val="0022407F"/>
    <w:rsid w:val="0022416A"/>
    <w:rsid w:val="002241B4"/>
    <w:rsid w:val="00224232"/>
    <w:rsid w:val="00224448"/>
    <w:rsid w:val="00224567"/>
    <w:rsid w:val="0022458C"/>
    <w:rsid w:val="0022476A"/>
    <w:rsid w:val="00224939"/>
    <w:rsid w:val="00224B94"/>
    <w:rsid w:val="00224BA4"/>
    <w:rsid w:val="00224BB5"/>
    <w:rsid w:val="00224CB1"/>
    <w:rsid w:val="00224CFC"/>
    <w:rsid w:val="00224D75"/>
    <w:rsid w:val="00224DEC"/>
    <w:rsid w:val="00224FA4"/>
    <w:rsid w:val="00225280"/>
    <w:rsid w:val="002252A0"/>
    <w:rsid w:val="0022538C"/>
    <w:rsid w:val="002255F7"/>
    <w:rsid w:val="00225744"/>
    <w:rsid w:val="002257B0"/>
    <w:rsid w:val="002257F9"/>
    <w:rsid w:val="00225B7E"/>
    <w:rsid w:val="00225DB2"/>
    <w:rsid w:val="00225E9A"/>
    <w:rsid w:val="00225EEC"/>
    <w:rsid w:val="002262DC"/>
    <w:rsid w:val="00226384"/>
    <w:rsid w:val="002263A8"/>
    <w:rsid w:val="002263F6"/>
    <w:rsid w:val="0022647F"/>
    <w:rsid w:val="0022656E"/>
    <w:rsid w:val="00226637"/>
    <w:rsid w:val="002266FB"/>
    <w:rsid w:val="002267A8"/>
    <w:rsid w:val="002267F6"/>
    <w:rsid w:val="00226A3C"/>
    <w:rsid w:val="00226B70"/>
    <w:rsid w:val="00226BDA"/>
    <w:rsid w:val="00226F80"/>
    <w:rsid w:val="00226F98"/>
    <w:rsid w:val="002271C5"/>
    <w:rsid w:val="00227201"/>
    <w:rsid w:val="00227342"/>
    <w:rsid w:val="0022736E"/>
    <w:rsid w:val="002276E2"/>
    <w:rsid w:val="002276EB"/>
    <w:rsid w:val="002278B1"/>
    <w:rsid w:val="00227D01"/>
    <w:rsid w:val="00227D3B"/>
    <w:rsid w:val="00227D5C"/>
    <w:rsid w:val="00227DBA"/>
    <w:rsid w:val="00227E03"/>
    <w:rsid w:val="00227EF9"/>
    <w:rsid w:val="00227F69"/>
    <w:rsid w:val="002303A6"/>
    <w:rsid w:val="00230544"/>
    <w:rsid w:val="002305EC"/>
    <w:rsid w:val="002309DE"/>
    <w:rsid w:val="00230AA3"/>
    <w:rsid w:val="00230BA0"/>
    <w:rsid w:val="00230C7F"/>
    <w:rsid w:val="00230F2E"/>
    <w:rsid w:val="00230F67"/>
    <w:rsid w:val="00231060"/>
    <w:rsid w:val="0023148E"/>
    <w:rsid w:val="002317FB"/>
    <w:rsid w:val="002317FE"/>
    <w:rsid w:val="002318D9"/>
    <w:rsid w:val="00231919"/>
    <w:rsid w:val="00231A48"/>
    <w:rsid w:val="00231B41"/>
    <w:rsid w:val="00231CC7"/>
    <w:rsid w:val="00231DD4"/>
    <w:rsid w:val="00231DDB"/>
    <w:rsid w:val="00231DE6"/>
    <w:rsid w:val="00231F31"/>
    <w:rsid w:val="00231F90"/>
    <w:rsid w:val="00231FC0"/>
    <w:rsid w:val="00232065"/>
    <w:rsid w:val="00232089"/>
    <w:rsid w:val="0023218C"/>
    <w:rsid w:val="00232345"/>
    <w:rsid w:val="00232346"/>
    <w:rsid w:val="00232732"/>
    <w:rsid w:val="002327B5"/>
    <w:rsid w:val="0023280F"/>
    <w:rsid w:val="0023281F"/>
    <w:rsid w:val="00232863"/>
    <w:rsid w:val="0023299F"/>
    <w:rsid w:val="00232CB0"/>
    <w:rsid w:val="00232E63"/>
    <w:rsid w:val="00232EF9"/>
    <w:rsid w:val="0023320D"/>
    <w:rsid w:val="00233228"/>
    <w:rsid w:val="00233289"/>
    <w:rsid w:val="002335B1"/>
    <w:rsid w:val="002335FE"/>
    <w:rsid w:val="00233664"/>
    <w:rsid w:val="0023367B"/>
    <w:rsid w:val="002337C3"/>
    <w:rsid w:val="00233806"/>
    <w:rsid w:val="00233831"/>
    <w:rsid w:val="002338AC"/>
    <w:rsid w:val="002339F3"/>
    <w:rsid w:val="00233B76"/>
    <w:rsid w:val="00233BD4"/>
    <w:rsid w:val="00233CA6"/>
    <w:rsid w:val="00233CFB"/>
    <w:rsid w:val="00233D65"/>
    <w:rsid w:val="00233E71"/>
    <w:rsid w:val="0023434D"/>
    <w:rsid w:val="00234353"/>
    <w:rsid w:val="00234429"/>
    <w:rsid w:val="00234466"/>
    <w:rsid w:val="0023489F"/>
    <w:rsid w:val="0023495C"/>
    <w:rsid w:val="00234A7A"/>
    <w:rsid w:val="00234B79"/>
    <w:rsid w:val="00234CB7"/>
    <w:rsid w:val="00234F47"/>
    <w:rsid w:val="002353EC"/>
    <w:rsid w:val="00235525"/>
    <w:rsid w:val="00235582"/>
    <w:rsid w:val="00235686"/>
    <w:rsid w:val="00235770"/>
    <w:rsid w:val="00235840"/>
    <w:rsid w:val="00235A78"/>
    <w:rsid w:val="00235AF6"/>
    <w:rsid w:val="00235B65"/>
    <w:rsid w:val="00235C3E"/>
    <w:rsid w:val="00235C4B"/>
    <w:rsid w:val="00235E92"/>
    <w:rsid w:val="00235F36"/>
    <w:rsid w:val="00235F43"/>
    <w:rsid w:val="0023610A"/>
    <w:rsid w:val="00236284"/>
    <w:rsid w:val="0023636D"/>
    <w:rsid w:val="00236442"/>
    <w:rsid w:val="00236528"/>
    <w:rsid w:val="002366A9"/>
    <w:rsid w:val="0023677E"/>
    <w:rsid w:val="00236832"/>
    <w:rsid w:val="00236834"/>
    <w:rsid w:val="0023697B"/>
    <w:rsid w:val="002369C8"/>
    <w:rsid w:val="00236B9A"/>
    <w:rsid w:val="00236F1A"/>
    <w:rsid w:val="00237057"/>
    <w:rsid w:val="0023721F"/>
    <w:rsid w:val="002374CB"/>
    <w:rsid w:val="002374F4"/>
    <w:rsid w:val="002375DD"/>
    <w:rsid w:val="00237620"/>
    <w:rsid w:val="00237B6C"/>
    <w:rsid w:val="00237B8D"/>
    <w:rsid w:val="00237CE9"/>
    <w:rsid w:val="00237E65"/>
    <w:rsid w:val="002400F0"/>
    <w:rsid w:val="00240179"/>
    <w:rsid w:val="002401B0"/>
    <w:rsid w:val="002401D2"/>
    <w:rsid w:val="002402C1"/>
    <w:rsid w:val="002402F1"/>
    <w:rsid w:val="0024034B"/>
    <w:rsid w:val="002405F1"/>
    <w:rsid w:val="00240628"/>
    <w:rsid w:val="002406BE"/>
    <w:rsid w:val="00240739"/>
    <w:rsid w:val="00240783"/>
    <w:rsid w:val="00240D72"/>
    <w:rsid w:val="00240DB9"/>
    <w:rsid w:val="00240E7A"/>
    <w:rsid w:val="00240F84"/>
    <w:rsid w:val="002410B0"/>
    <w:rsid w:val="002411BC"/>
    <w:rsid w:val="002415F8"/>
    <w:rsid w:val="00241625"/>
    <w:rsid w:val="00241681"/>
    <w:rsid w:val="002417C5"/>
    <w:rsid w:val="00241862"/>
    <w:rsid w:val="002419A4"/>
    <w:rsid w:val="00241ABD"/>
    <w:rsid w:val="00241B22"/>
    <w:rsid w:val="00241D66"/>
    <w:rsid w:val="00241FB5"/>
    <w:rsid w:val="002420F4"/>
    <w:rsid w:val="00242149"/>
    <w:rsid w:val="00242226"/>
    <w:rsid w:val="0024223C"/>
    <w:rsid w:val="0024228E"/>
    <w:rsid w:val="00242598"/>
    <w:rsid w:val="002426E0"/>
    <w:rsid w:val="002427C6"/>
    <w:rsid w:val="0024288E"/>
    <w:rsid w:val="00242C5A"/>
    <w:rsid w:val="00242D47"/>
    <w:rsid w:val="00242F6C"/>
    <w:rsid w:val="00243089"/>
    <w:rsid w:val="00243203"/>
    <w:rsid w:val="002434BB"/>
    <w:rsid w:val="002437A0"/>
    <w:rsid w:val="0024390E"/>
    <w:rsid w:val="00243959"/>
    <w:rsid w:val="00243E02"/>
    <w:rsid w:val="00243E79"/>
    <w:rsid w:val="00243E96"/>
    <w:rsid w:val="00244117"/>
    <w:rsid w:val="00244291"/>
    <w:rsid w:val="002446B7"/>
    <w:rsid w:val="00244868"/>
    <w:rsid w:val="0024491F"/>
    <w:rsid w:val="00244A4C"/>
    <w:rsid w:val="00244C09"/>
    <w:rsid w:val="00244C3C"/>
    <w:rsid w:val="00244D04"/>
    <w:rsid w:val="00244D1B"/>
    <w:rsid w:val="00244EF0"/>
    <w:rsid w:val="00245099"/>
    <w:rsid w:val="002453AC"/>
    <w:rsid w:val="002455E9"/>
    <w:rsid w:val="00245743"/>
    <w:rsid w:val="0024577A"/>
    <w:rsid w:val="00245840"/>
    <w:rsid w:val="00245995"/>
    <w:rsid w:val="002459B1"/>
    <w:rsid w:val="00245CF8"/>
    <w:rsid w:val="00245DC2"/>
    <w:rsid w:val="00245F6D"/>
    <w:rsid w:val="002462CB"/>
    <w:rsid w:val="00246426"/>
    <w:rsid w:val="002464A3"/>
    <w:rsid w:val="00246C60"/>
    <w:rsid w:val="00246FBB"/>
    <w:rsid w:val="00247271"/>
    <w:rsid w:val="002472CF"/>
    <w:rsid w:val="002473B7"/>
    <w:rsid w:val="002476DD"/>
    <w:rsid w:val="002479AF"/>
    <w:rsid w:val="00247AB0"/>
    <w:rsid w:val="00247B11"/>
    <w:rsid w:val="00247BCC"/>
    <w:rsid w:val="00247D2C"/>
    <w:rsid w:val="00247E7D"/>
    <w:rsid w:val="00247F2D"/>
    <w:rsid w:val="00247F9E"/>
    <w:rsid w:val="00247FD4"/>
    <w:rsid w:val="00247FE0"/>
    <w:rsid w:val="0025000F"/>
    <w:rsid w:val="0025024B"/>
    <w:rsid w:val="0025036C"/>
    <w:rsid w:val="002503DE"/>
    <w:rsid w:val="002503F7"/>
    <w:rsid w:val="0025088C"/>
    <w:rsid w:val="002508D5"/>
    <w:rsid w:val="00250AF2"/>
    <w:rsid w:val="00250C75"/>
    <w:rsid w:val="00250DDF"/>
    <w:rsid w:val="00250E30"/>
    <w:rsid w:val="00250FE3"/>
    <w:rsid w:val="002510F6"/>
    <w:rsid w:val="002511FB"/>
    <w:rsid w:val="00251241"/>
    <w:rsid w:val="0025133F"/>
    <w:rsid w:val="00251444"/>
    <w:rsid w:val="00251615"/>
    <w:rsid w:val="00251657"/>
    <w:rsid w:val="0025165D"/>
    <w:rsid w:val="00251901"/>
    <w:rsid w:val="00251916"/>
    <w:rsid w:val="00251CA4"/>
    <w:rsid w:val="00251CD0"/>
    <w:rsid w:val="00251D50"/>
    <w:rsid w:val="00251D9B"/>
    <w:rsid w:val="00251F6C"/>
    <w:rsid w:val="00252102"/>
    <w:rsid w:val="00252405"/>
    <w:rsid w:val="00252625"/>
    <w:rsid w:val="0025262D"/>
    <w:rsid w:val="002526AF"/>
    <w:rsid w:val="002526B2"/>
    <w:rsid w:val="002526BD"/>
    <w:rsid w:val="002526D9"/>
    <w:rsid w:val="00252738"/>
    <w:rsid w:val="002527C3"/>
    <w:rsid w:val="00252851"/>
    <w:rsid w:val="00252856"/>
    <w:rsid w:val="002528DD"/>
    <w:rsid w:val="002528DF"/>
    <w:rsid w:val="00252A4B"/>
    <w:rsid w:val="00252AF1"/>
    <w:rsid w:val="00252CE0"/>
    <w:rsid w:val="0025313C"/>
    <w:rsid w:val="00253180"/>
    <w:rsid w:val="00253238"/>
    <w:rsid w:val="00253677"/>
    <w:rsid w:val="00253761"/>
    <w:rsid w:val="002538F5"/>
    <w:rsid w:val="0025393E"/>
    <w:rsid w:val="00253B32"/>
    <w:rsid w:val="00253BA5"/>
    <w:rsid w:val="00253BB7"/>
    <w:rsid w:val="00253C14"/>
    <w:rsid w:val="00253E38"/>
    <w:rsid w:val="00253EB9"/>
    <w:rsid w:val="00254026"/>
    <w:rsid w:val="002541F2"/>
    <w:rsid w:val="002545F5"/>
    <w:rsid w:val="00254669"/>
    <w:rsid w:val="00254785"/>
    <w:rsid w:val="002547FA"/>
    <w:rsid w:val="00254DE5"/>
    <w:rsid w:val="002552A2"/>
    <w:rsid w:val="002552FB"/>
    <w:rsid w:val="00255375"/>
    <w:rsid w:val="002555F0"/>
    <w:rsid w:val="00255605"/>
    <w:rsid w:val="0025598F"/>
    <w:rsid w:val="002559ED"/>
    <w:rsid w:val="00255B60"/>
    <w:rsid w:val="00255B68"/>
    <w:rsid w:val="00255D7E"/>
    <w:rsid w:val="00255F13"/>
    <w:rsid w:val="00255F15"/>
    <w:rsid w:val="00255F69"/>
    <w:rsid w:val="00255FCB"/>
    <w:rsid w:val="002565F8"/>
    <w:rsid w:val="00256646"/>
    <w:rsid w:val="002568BC"/>
    <w:rsid w:val="00256B02"/>
    <w:rsid w:val="00256DE1"/>
    <w:rsid w:val="002571A3"/>
    <w:rsid w:val="002571D8"/>
    <w:rsid w:val="00257236"/>
    <w:rsid w:val="0025730C"/>
    <w:rsid w:val="002574EB"/>
    <w:rsid w:val="00257545"/>
    <w:rsid w:val="002575D3"/>
    <w:rsid w:val="00257629"/>
    <w:rsid w:val="00257654"/>
    <w:rsid w:val="0025767D"/>
    <w:rsid w:val="0025787B"/>
    <w:rsid w:val="0025792D"/>
    <w:rsid w:val="0026001A"/>
    <w:rsid w:val="0026015C"/>
    <w:rsid w:val="0026020D"/>
    <w:rsid w:val="0026038F"/>
    <w:rsid w:val="00260526"/>
    <w:rsid w:val="002609A8"/>
    <w:rsid w:val="00260F99"/>
    <w:rsid w:val="00260FBA"/>
    <w:rsid w:val="0026109F"/>
    <w:rsid w:val="00261256"/>
    <w:rsid w:val="00261326"/>
    <w:rsid w:val="00261349"/>
    <w:rsid w:val="002615EC"/>
    <w:rsid w:val="00261817"/>
    <w:rsid w:val="0026186A"/>
    <w:rsid w:val="00261A0A"/>
    <w:rsid w:val="00261EC9"/>
    <w:rsid w:val="0026218C"/>
    <w:rsid w:val="002622D8"/>
    <w:rsid w:val="002623DB"/>
    <w:rsid w:val="002627A1"/>
    <w:rsid w:val="00262A58"/>
    <w:rsid w:val="00262C06"/>
    <w:rsid w:val="002633C8"/>
    <w:rsid w:val="0026350B"/>
    <w:rsid w:val="00263586"/>
    <w:rsid w:val="00263671"/>
    <w:rsid w:val="00263699"/>
    <w:rsid w:val="002636E0"/>
    <w:rsid w:val="00263C1E"/>
    <w:rsid w:val="00263D37"/>
    <w:rsid w:val="00263E29"/>
    <w:rsid w:val="00263EA3"/>
    <w:rsid w:val="00263F65"/>
    <w:rsid w:val="00263F95"/>
    <w:rsid w:val="0026411C"/>
    <w:rsid w:val="00264297"/>
    <w:rsid w:val="002644DC"/>
    <w:rsid w:val="002645A2"/>
    <w:rsid w:val="00264701"/>
    <w:rsid w:val="00264A04"/>
    <w:rsid w:val="00264A4B"/>
    <w:rsid w:val="00264B45"/>
    <w:rsid w:val="00264CF9"/>
    <w:rsid w:val="00264D75"/>
    <w:rsid w:val="00264DA4"/>
    <w:rsid w:val="00265012"/>
    <w:rsid w:val="00265044"/>
    <w:rsid w:val="00265096"/>
    <w:rsid w:val="00265121"/>
    <w:rsid w:val="002651F2"/>
    <w:rsid w:val="002654D9"/>
    <w:rsid w:val="002657AA"/>
    <w:rsid w:val="002657EF"/>
    <w:rsid w:val="00265A56"/>
    <w:rsid w:val="00265F1E"/>
    <w:rsid w:val="00266066"/>
    <w:rsid w:val="0026610D"/>
    <w:rsid w:val="0026618F"/>
    <w:rsid w:val="00266299"/>
    <w:rsid w:val="0026630F"/>
    <w:rsid w:val="002663A0"/>
    <w:rsid w:val="002667DE"/>
    <w:rsid w:val="00266844"/>
    <w:rsid w:val="002668F7"/>
    <w:rsid w:val="00266A78"/>
    <w:rsid w:val="00266A8D"/>
    <w:rsid w:val="00266B08"/>
    <w:rsid w:val="00266CC8"/>
    <w:rsid w:val="00266D37"/>
    <w:rsid w:val="00266D72"/>
    <w:rsid w:val="00266E17"/>
    <w:rsid w:val="00267197"/>
    <w:rsid w:val="002671AC"/>
    <w:rsid w:val="002671B8"/>
    <w:rsid w:val="00267338"/>
    <w:rsid w:val="002673FD"/>
    <w:rsid w:val="00267416"/>
    <w:rsid w:val="0026741A"/>
    <w:rsid w:val="002675E2"/>
    <w:rsid w:val="002677EC"/>
    <w:rsid w:val="00267960"/>
    <w:rsid w:val="002679C4"/>
    <w:rsid w:val="00267A01"/>
    <w:rsid w:val="00267BE3"/>
    <w:rsid w:val="00267C55"/>
    <w:rsid w:val="00267DFA"/>
    <w:rsid w:val="00267F95"/>
    <w:rsid w:val="00270301"/>
    <w:rsid w:val="00270418"/>
    <w:rsid w:val="00270454"/>
    <w:rsid w:val="00270663"/>
    <w:rsid w:val="00270781"/>
    <w:rsid w:val="00270820"/>
    <w:rsid w:val="002709A7"/>
    <w:rsid w:val="00270C81"/>
    <w:rsid w:val="00270CA7"/>
    <w:rsid w:val="00270EB7"/>
    <w:rsid w:val="00270F05"/>
    <w:rsid w:val="002710F7"/>
    <w:rsid w:val="0027113F"/>
    <w:rsid w:val="002712FF"/>
    <w:rsid w:val="002715F0"/>
    <w:rsid w:val="002717A4"/>
    <w:rsid w:val="002718B3"/>
    <w:rsid w:val="00271948"/>
    <w:rsid w:val="002719AF"/>
    <w:rsid w:val="00271A16"/>
    <w:rsid w:val="0027212B"/>
    <w:rsid w:val="0027221B"/>
    <w:rsid w:val="00272431"/>
    <w:rsid w:val="002724DF"/>
    <w:rsid w:val="00272A86"/>
    <w:rsid w:val="00272EB5"/>
    <w:rsid w:val="00272F02"/>
    <w:rsid w:val="002730CA"/>
    <w:rsid w:val="002730DE"/>
    <w:rsid w:val="002731D7"/>
    <w:rsid w:val="0027344C"/>
    <w:rsid w:val="00273691"/>
    <w:rsid w:val="002736DB"/>
    <w:rsid w:val="002738A9"/>
    <w:rsid w:val="00273B58"/>
    <w:rsid w:val="00273D90"/>
    <w:rsid w:val="00273E1A"/>
    <w:rsid w:val="00273EE9"/>
    <w:rsid w:val="00273F92"/>
    <w:rsid w:val="00273FCA"/>
    <w:rsid w:val="00274097"/>
    <w:rsid w:val="0027413B"/>
    <w:rsid w:val="002743E2"/>
    <w:rsid w:val="00274797"/>
    <w:rsid w:val="0027479D"/>
    <w:rsid w:val="0027483A"/>
    <w:rsid w:val="00274928"/>
    <w:rsid w:val="00274A55"/>
    <w:rsid w:val="00274CAD"/>
    <w:rsid w:val="00274D60"/>
    <w:rsid w:val="00274F3B"/>
    <w:rsid w:val="00275221"/>
    <w:rsid w:val="00275258"/>
    <w:rsid w:val="00275290"/>
    <w:rsid w:val="002753FE"/>
    <w:rsid w:val="00275527"/>
    <w:rsid w:val="002755B0"/>
    <w:rsid w:val="002756A8"/>
    <w:rsid w:val="002757BB"/>
    <w:rsid w:val="002758E5"/>
    <w:rsid w:val="00275B33"/>
    <w:rsid w:val="00275E4D"/>
    <w:rsid w:val="00275E75"/>
    <w:rsid w:val="00275F40"/>
    <w:rsid w:val="00276049"/>
    <w:rsid w:val="002765CD"/>
    <w:rsid w:val="00276613"/>
    <w:rsid w:val="002767E6"/>
    <w:rsid w:val="002768B0"/>
    <w:rsid w:val="00276919"/>
    <w:rsid w:val="00276A7C"/>
    <w:rsid w:val="00276AFC"/>
    <w:rsid w:val="00276CB1"/>
    <w:rsid w:val="00276DAA"/>
    <w:rsid w:val="00276DE6"/>
    <w:rsid w:val="0027704B"/>
    <w:rsid w:val="00277431"/>
    <w:rsid w:val="00277672"/>
    <w:rsid w:val="0027778B"/>
    <w:rsid w:val="00277AAD"/>
    <w:rsid w:val="00277C76"/>
    <w:rsid w:val="00277C8A"/>
    <w:rsid w:val="00277DA7"/>
    <w:rsid w:val="00277E3C"/>
    <w:rsid w:val="00277F65"/>
    <w:rsid w:val="002805BF"/>
    <w:rsid w:val="00280676"/>
    <w:rsid w:val="0028082E"/>
    <w:rsid w:val="002808E9"/>
    <w:rsid w:val="00280F69"/>
    <w:rsid w:val="002810A5"/>
    <w:rsid w:val="0028119D"/>
    <w:rsid w:val="002812AB"/>
    <w:rsid w:val="00281326"/>
    <w:rsid w:val="0028185C"/>
    <w:rsid w:val="002818A7"/>
    <w:rsid w:val="002818FE"/>
    <w:rsid w:val="00281978"/>
    <w:rsid w:val="0028198E"/>
    <w:rsid w:val="00281A09"/>
    <w:rsid w:val="00281AF4"/>
    <w:rsid w:val="00281F24"/>
    <w:rsid w:val="00281FFC"/>
    <w:rsid w:val="002820B3"/>
    <w:rsid w:val="0028221C"/>
    <w:rsid w:val="0028225E"/>
    <w:rsid w:val="0028240D"/>
    <w:rsid w:val="0028243C"/>
    <w:rsid w:val="002824A7"/>
    <w:rsid w:val="002827AE"/>
    <w:rsid w:val="002827DB"/>
    <w:rsid w:val="00282BD6"/>
    <w:rsid w:val="00282BF5"/>
    <w:rsid w:val="00282C02"/>
    <w:rsid w:val="00282D74"/>
    <w:rsid w:val="00282EB2"/>
    <w:rsid w:val="00282FEA"/>
    <w:rsid w:val="002832A0"/>
    <w:rsid w:val="002834CA"/>
    <w:rsid w:val="0028353A"/>
    <w:rsid w:val="00283688"/>
    <w:rsid w:val="0028386B"/>
    <w:rsid w:val="00283B84"/>
    <w:rsid w:val="00283BF2"/>
    <w:rsid w:val="00283CA9"/>
    <w:rsid w:val="00283D49"/>
    <w:rsid w:val="00283D6A"/>
    <w:rsid w:val="00283DA4"/>
    <w:rsid w:val="00283DF1"/>
    <w:rsid w:val="00284099"/>
    <w:rsid w:val="0028435B"/>
    <w:rsid w:val="002847D0"/>
    <w:rsid w:val="00284B27"/>
    <w:rsid w:val="00284DBC"/>
    <w:rsid w:val="00285138"/>
    <w:rsid w:val="0028522D"/>
    <w:rsid w:val="002852B0"/>
    <w:rsid w:val="0028554F"/>
    <w:rsid w:val="002856C4"/>
    <w:rsid w:val="00285719"/>
    <w:rsid w:val="002859D0"/>
    <w:rsid w:val="00285A30"/>
    <w:rsid w:val="00285A5C"/>
    <w:rsid w:val="00285DA0"/>
    <w:rsid w:val="00285E2C"/>
    <w:rsid w:val="00285E84"/>
    <w:rsid w:val="00285F36"/>
    <w:rsid w:val="00285F63"/>
    <w:rsid w:val="002860DA"/>
    <w:rsid w:val="002860F4"/>
    <w:rsid w:val="0028616F"/>
    <w:rsid w:val="0028626F"/>
    <w:rsid w:val="00286368"/>
    <w:rsid w:val="00286698"/>
    <w:rsid w:val="002866DC"/>
    <w:rsid w:val="00286996"/>
    <w:rsid w:val="00286A6B"/>
    <w:rsid w:val="00286F5D"/>
    <w:rsid w:val="00287028"/>
    <w:rsid w:val="0028722D"/>
    <w:rsid w:val="00287288"/>
    <w:rsid w:val="002873C5"/>
    <w:rsid w:val="00287507"/>
    <w:rsid w:val="00287667"/>
    <w:rsid w:val="00287790"/>
    <w:rsid w:val="0028780B"/>
    <w:rsid w:val="002878AE"/>
    <w:rsid w:val="002878D4"/>
    <w:rsid w:val="002878E1"/>
    <w:rsid w:val="002879BC"/>
    <w:rsid w:val="00287B81"/>
    <w:rsid w:val="00287BB1"/>
    <w:rsid w:val="00287CFE"/>
    <w:rsid w:val="00287D64"/>
    <w:rsid w:val="002900B7"/>
    <w:rsid w:val="00290269"/>
    <w:rsid w:val="002906E3"/>
    <w:rsid w:val="0029073C"/>
    <w:rsid w:val="002908D5"/>
    <w:rsid w:val="002908EF"/>
    <w:rsid w:val="00290C76"/>
    <w:rsid w:val="00290CAA"/>
    <w:rsid w:val="00290D15"/>
    <w:rsid w:val="00290DD9"/>
    <w:rsid w:val="00290E73"/>
    <w:rsid w:val="00290EBD"/>
    <w:rsid w:val="00291238"/>
    <w:rsid w:val="00291337"/>
    <w:rsid w:val="002914DE"/>
    <w:rsid w:val="0029155A"/>
    <w:rsid w:val="002915E0"/>
    <w:rsid w:val="002916A5"/>
    <w:rsid w:val="00291894"/>
    <w:rsid w:val="00291968"/>
    <w:rsid w:val="00291D01"/>
    <w:rsid w:val="00291F3B"/>
    <w:rsid w:val="00291FF4"/>
    <w:rsid w:val="00291FFA"/>
    <w:rsid w:val="00292064"/>
    <w:rsid w:val="00292232"/>
    <w:rsid w:val="00292289"/>
    <w:rsid w:val="002923C0"/>
    <w:rsid w:val="00292460"/>
    <w:rsid w:val="002924DE"/>
    <w:rsid w:val="002926C0"/>
    <w:rsid w:val="00292745"/>
    <w:rsid w:val="0029274E"/>
    <w:rsid w:val="002928C5"/>
    <w:rsid w:val="002929AD"/>
    <w:rsid w:val="00292B20"/>
    <w:rsid w:val="00292B52"/>
    <w:rsid w:val="00292BDD"/>
    <w:rsid w:val="00292C22"/>
    <w:rsid w:val="00292C4E"/>
    <w:rsid w:val="00292EDC"/>
    <w:rsid w:val="0029323A"/>
    <w:rsid w:val="00293356"/>
    <w:rsid w:val="002934D1"/>
    <w:rsid w:val="002934E0"/>
    <w:rsid w:val="0029361D"/>
    <w:rsid w:val="00293701"/>
    <w:rsid w:val="0029391B"/>
    <w:rsid w:val="00293961"/>
    <w:rsid w:val="002939B1"/>
    <w:rsid w:val="00293A22"/>
    <w:rsid w:val="00293D68"/>
    <w:rsid w:val="00293DDA"/>
    <w:rsid w:val="00293F9F"/>
    <w:rsid w:val="00294018"/>
    <w:rsid w:val="0029414D"/>
    <w:rsid w:val="00294496"/>
    <w:rsid w:val="00294498"/>
    <w:rsid w:val="00294582"/>
    <w:rsid w:val="0029459B"/>
    <w:rsid w:val="00294C31"/>
    <w:rsid w:val="00294EB0"/>
    <w:rsid w:val="00294F1C"/>
    <w:rsid w:val="00294F71"/>
    <w:rsid w:val="002952CF"/>
    <w:rsid w:val="0029549E"/>
    <w:rsid w:val="0029549F"/>
    <w:rsid w:val="00295555"/>
    <w:rsid w:val="0029560F"/>
    <w:rsid w:val="002959B5"/>
    <w:rsid w:val="00295ACD"/>
    <w:rsid w:val="00295AD1"/>
    <w:rsid w:val="00295CF0"/>
    <w:rsid w:val="00295F89"/>
    <w:rsid w:val="00296144"/>
    <w:rsid w:val="002961ED"/>
    <w:rsid w:val="002962F4"/>
    <w:rsid w:val="002964E5"/>
    <w:rsid w:val="0029654D"/>
    <w:rsid w:val="00296B2D"/>
    <w:rsid w:val="00296CAE"/>
    <w:rsid w:val="00296D2A"/>
    <w:rsid w:val="00296EFB"/>
    <w:rsid w:val="00296F59"/>
    <w:rsid w:val="0029714E"/>
    <w:rsid w:val="00297356"/>
    <w:rsid w:val="00297483"/>
    <w:rsid w:val="002974CA"/>
    <w:rsid w:val="00297796"/>
    <w:rsid w:val="002978B3"/>
    <w:rsid w:val="002979A7"/>
    <w:rsid w:val="00297A25"/>
    <w:rsid w:val="00297A81"/>
    <w:rsid w:val="00297B32"/>
    <w:rsid w:val="00297E63"/>
    <w:rsid w:val="00297EA2"/>
    <w:rsid w:val="00297F45"/>
    <w:rsid w:val="002A0040"/>
    <w:rsid w:val="002A01A3"/>
    <w:rsid w:val="002A030F"/>
    <w:rsid w:val="002A0336"/>
    <w:rsid w:val="002A04C2"/>
    <w:rsid w:val="002A0530"/>
    <w:rsid w:val="002A0627"/>
    <w:rsid w:val="002A0754"/>
    <w:rsid w:val="002A0928"/>
    <w:rsid w:val="002A0D71"/>
    <w:rsid w:val="002A0E90"/>
    <w:rsid w:val="002A111D"/>
    <w:rsid w:val="002A1135"/>
    <w:rsid w:val="002A11F9"/>
    <w:rsid w:val="002A1249"/>
    <w:rsid w:val="002A16B7"/>
    <w:rsid w:val="002A18C3"/>
    <w:rsid w:val="002A18EE"/>
    <w:rsid w:val="002A190B"/>
    <w:rsid w:val="002A1A59"/>
    <w:rsid w:val="002A1B5D"/>
    <w:rsid w:val="002A1C89"/>
    <w:rsid w:val="002A2172"/>
    <w:rsid w:val="002A249B"/>
    <w:rsid w:val="002A24DC"/>
    <w:rsid w:val="002A25CC"/>
    <w:rsid w:val="002A2729"/>
    <w:rsid w:val="002A2C5A"/>
    <w:rsid w:val="002A2DA1"/>
    <w:rsid w:val="002A2FAF"/>
    <w:rsid w:val="002A30E8"/>
    <w:rsid w:val="002A32F9"/>
    <w:rsid w:val="002A33A1"/>
    <w:rsid w:val="002A342E"/>
    <w:rsid w:val="002A346D"/>
    <w:rsid w:val="002A3673"/>
    <w:rsid w:val="002A36A5"/>
    <w:rsid w:val="002A3799"/>
    <w:rsid w:val="002A384B"/>
    <w:rsid w:val="002A38B9"/>
    <w:rsid w:val="002A38C9"/>
    <w:rsid w:val="002A391D"/>
    <w:rsid w:val="002A3B27"/>
    <w:rsid w:val="002A424B"/>
    <w:rsid w:val="002A4400"/>
    <w:rsid w:val="002A444E"/>
    <w:rsid w:val="002A4510"/>
    <w:rsid w:val="002A49C6"/>
    <w:rsid w:val="002A4A92"/>
    <w:rsid w:val="002A4AB4"/>
    <w:rsid w:val="002A4B37"/>
    <w:rsid w:val="002A4ED6"/>
    <w:rsid w:val="002A5046"/>
    <w:rsid w:val="002A50C4"/>
    <w:rsid w:val="002A5145"/>
    <w:rsid w:val="002A5221"/>
    <w:rsid w:val="002A5294"/>
    <w:rsid w:val="002A5365"/>
    <w:rsid w:val="002A5536"/>
    <w:rsid w:val="002A58CA"/>
    <w:rsid w:val="002A5A4B"/>
    <w:rsid w:val="002A5B56"/>
    <w:rsid w:val="002A5BA3"/>
    <w:rsid w:val="002A5C3E"/>
    <w:rsid w:val="002A5EFE"/>
    <w:rsid w:val="002A5F0B"/>
    <w:rsid w:val="002A637F"/>
    <w:rsid w:val="002A6581"/>
    <w:rsid w:val="002A6C19"/>
    <w:rsid w:val="002A6CBB"/>
    <w:rsid w:val="002A6DE7"/>
    <w:rsid w:val="002A70E5"/>
    <w:rsid w:val="002A7189"/>
    <w:rsid w:val="002A726E"/>
    <w:rsid w:val="002A72F3"/>
    <w:rsid w:val="002A73C1"/>
    <w:rsid w:val="002A7403"/>
    <w:rsid w:val="002A743C"/>
    <w:rsid w:val="002A75BD"/>
    <w:rsid w:val="002A763C"/>
    <w:rsid w:val="002A7828"/>
    <w:rsid w:val="002A7974"/>
    <w:rsid w:val="002A7DF9"/>
    <w:rsid w:val="002B0006"/>
    <w:rsid w:val="002B0127"/>
    <w:rsid w:val="002B029F"/>
    <w:rsid w:val="002B0506"/>
    <w:rsid w:val="002B05B2"/>
    <w:rsid w:val="002B090A"/>
    <w:rsid w:val="002B09D8"/>
    <w:rsid w:val="002B0C69"/>
    <w:rsid w:val="002B0CCB"/>
    <w:rsid w:val="002B0E46"/>
    <w:rsid w:val="002B0E7A"/>
    <w:rsid w:val="002B0EC9"/>
    <w:rsid w:val="002B1013"/>
    <w:rsid w:val="002B1284"/>
    <w:rsid w:val="002B155B"/>
    <w:rsid w:val="002B1585"/>
    <w:rsid w:val="002B1659"/>
    <w:rsid w:val="002B17C2"/>
    <w:rsid w:val="002B1812"/>
    <w:rsid w:val="002B19D2"/>
    <w:rsid w:val="002B1C79"/>
    <w:rsid w:val="002B1D98"/>
    <w:rsid w:val="002B1F5E"/>
    <w:rsid w:val="002B1FC7"/>
    <w:rsid w:val="002B2023"/>
    <w:rsid w:val="002B213B"/>
    <w:rsid w:val="002B23D1"/>
    <w:rsid w:val="002B23E4"/>
    <w:rsid w:val="002B2488"/>
    <w:rsid w:val="002B24DB"/>
    <w:rsid w:val="002B2761"/>
    <w:rsid w:val="002B295D"/>
    <w:rsid w:val="002B29E8"/>
    <w:rsid w:val="002B2A4B"/>
    <w:rsid w:val="002B2B2A"/>
    <w:rsid w:val="002B2B30"/>
    <w:rsid w:val="002B2E0E"/>
    <w:rsid w:val="002B30B9"/>
    <w:rsid w:val="002B3138"/>
    <w:rsid w:val="002B31F8"/>
    <w:rsid w:val="002B321B"/>
    <w:rsid w:val="002B33B7"/>
    <w:rsid w:val="002B359A"/>
    <w:rsid w:val="002B3784"/>
    <w:rsid w:val="002B3818"/>
    <w:rsid w:val="002B38BE"/>
    <w:rsid w:val="002B397F"/>
    <w:rsid w:val="002B3C54"/>
    <w:rsid w:val="002B3FF5"/>
    <w:rsid w:val="002B44EB"/>
    <w:rsid w:val="002B4587"/>
    <w:rsid w:val="002B468B"/>
    <w:rsid w:val="002B4797"/>
    <w:rsid w:val="002B483B"/>
    <w:rsid w:val="002B487E"/>
    <w:rsid w:val="002B4941"/>
    <w:rsid w:val="002B4AB5"/>
    <w:rsid w:val="002B4ABA"/>
    <w:rsid w:val="002B4BB5"/>
    <w:rsid w:val="002B4C7B"/>
    <w:rsid w:val="002B4DF6"/>
    <w:rsid w:val="002B5003"/>
    <w:rsid w:val="002B5146"/>
    <w:rsid w:val="002B5186"/>
    <w:rsid w:val="002B526B"/>
    <w:rsid w:val="002B55ED"/>
    <w:rsid w:val="002B5A69"/>
    <w:rsid w:val="002B5AF3"/>
    <w:rsid w:val="002B5B8F"/>
    <w:rsid w:val="002B5D2D"/>
    <w:rsid w:val="002B5E80"/>
    <w:rsid w:val="002B615B"/>
    <w:rsid w:val="002B6450"/>
    <w:rsid w:val="002B64EC"/>
    <w:rsid w:val="002B6A0B"/>
    <w:rsid w:val="002B6A2B"/>
    <w:rsid w:val="002B6EB8"/>
    <w:rsid w:val="002B6F17"/>
    <w:rsid w:val="002B6FAD"/>
    <w:rsid w:val="002B737E"/>
    <w:rsid w:val="002B7803"/>
    <w:rsid w:val="002B780A"/>
    <w:rsid w:val="002B798B"/>
    <w:rsid w:val="002B7B7D"/>
    <w:rsid w:val="002B7DD0"/>
    <w:rsid w:val="002B7E40"/>
    <w:rsid w:val="002B7E72"/>
    <w:rsid w:val="002B7FA5"/>
    <w:rsid w:val="002B7FDF"/>
    <w:rsid w:val="002C019A"/>
    <w:rsid w:val="002C0218"/>
    <w:rsid w:val="002C0243"/>
    <w:rsid w:val="002C035E"/>
    <w:rsid w:val="002C051C"/>
    <w:rsid w:val="002C0520"/>
    <w:rsid w:val="002C0738"/>
    <w:rsid w:val="002C080B"/>
    <w:rsid w:val="002C0860"/>
    <w:rsid w:val="002C0B87"/>
    <w:rsid w:val="002C0C0C"/>
    <w:rsid w:val="002C10AA"/>
    <w:rsid w:val="002C1131"/>
    <w:rsid w:val="002C1259"/>
    <w:rsid w:val="002C129B"/>
    <w:rsid w:val="002C1585"/>
    <w:rsid w:val="002C17D3"/>
    <w:rsid w:val="002C18F3"/>
    <w:rsid w:val="002C1977"/>
    <w:rsid w:val="002C1A0F"/>
    <w:rsid w:val="002C1A1F"/>
    <w:rsid w:val="002C1A74"/>
    <w:rsid w:val="002C1B21"/>
    <w:rsid w:val="002C1B97"/>
    <w:rsid w:val="002C222A"/>
    <w:rsid w:val="002C233B"/>
    <w:rsid w:val="002C2355"/>
    <w:rsid w:val="002C252F"/>
    <w:rsid w:val="002C2652"/>
    <w:rsid w:val="002C275A"/>
    <w:rsid w:val="002C298E"/>
    <w:rsid w:val="002C2993"/>
    <w:rsid w:val="002C299E"/>
    <w:rsid w:val="002C2B0E"/>
    <w:rsid w:val="002C2BFF"/>
    <w:rsid w:val="002C2D81"/>
    <w:rsid w:val="002C31A9"/>
    <w:rsid w:val="002C320F"/>
    <w:rsid w:val="002C3246"/>
    <w:rsid w:val="002C3400"/>
    <w:rsid w:val="002C340D"/>
    <w:rsid w:val="002C34D5"/>
    <w:rsid w:val="002C3534"/>
    <w:rsid w:val="002C3594"/>
    <w:rsid w:val="002C37E3"/>
    <w:rsid w:val="002C38A4"/>
    <w:rsid w:val="002C3A00"/>
    <w:rsid w:val="002C3AA8"/>
    <w:rsid w:val="002C3CAC"/>
    <w:rsid w:val="002C3CDC"/>
    <w:rsid w:val="002C3DC5"/>
    <w:rsid w:val="002C3EC5"/>
    <w:rsid w:val="002C3F43"/>
    <w:rsid w:val="002C41DD"/>
    <w:rsid w:val="002C4252"/>
    <w:rsid w:val="002C4446"/>
    <w:rsid w:val="002C47DA"/>
    <w:rsid w:val="002C4939"/>
    <w:rsid w:val="002C49AF"/>
    <w:rsid w:val="002C4F2F"/>
    <w:rsid w:val="002C51DF"/>
    <w:rsid w:val="002C5224"/>
    <w:rsid w:val="002C5476"/>
    <w:rsid w:val="002C54D2"/>
    <w:rsid w:val="002C54F6"/>
    <w:rsid w:val="002C5555"/>
    <w:rsid w:val="002C55DA"/>
    <w:rsid w:val="002C5612"/>
    <w:rsid w:val="002C59C4"/>
    <w:rsid w:val="002C5A97"/>
    <w:rsid w:val="002C5AEB"/>
    <w:rsid w:val="002C5BC1"/>
    <w:rsid w:val="002C5F8E"/>
    <w:rsid w:val="002C6424"/>
    <w:rsid w:val="002C648C"/>
    <w:rsid w:val="002C64C4"/>
    <w:rsid w:val="002C6578"/>
    <w:rsid w:val="002C65BC"/>
    <w:rsid w:val="002C6737"/>
    <w:rsid w:val="002C68AF"/>
    <w:rsid w:val="002C691D"/>
    <w:rsid w:val="002C6946"/>
    <w:rsid w:val="002C6A93"/>
    <w:rsid w:val="002C6BB1"/>
    <w:rsid w:val="002C6C3B"/>
    <w:rsid w:val="002C6CCF"/>
    <w:rsid w:val="002C6CD8"/>
    <w:rsid w:val="002C6CFB"/>
    <w:rsid w:val="002C6FC9"/>
    <w:rsid w:val="002C7165"/>
    <w:rsid w:val="002C722B"/>
    <w:rsid w:val="002C72CE"/>
    <w:rsid w:val="002C738D"/>
    <w:rsid w:val="002C759B"/>
    <w:rsid w:val="002C7999"/>
    <w:rsid w:val="002C7B09"/>
    <w:rsid w:val="002C7C20"/>
    <w:rsid w:val="002C7DAC"/>
    <w:rsid w:val="002C7DF7"/>
    <w:rsid w:val="002C7E3D"/>
    <w:rsid w:val="002D022E"/>
    <w:rsid w:val="002D0520"/>
    <w:rsid w:val="002D06B5"/>
    <w:rsid w:val="002D07D5"/>
    <w:rsid w:val="002D07DE"/>
    <w:rsid w:val="002D0819"/>
    <w:rsid w:val="002D08D5"/>
    <w:rsid w:val="002D094E"/>
    <w:rsid w:val="002D0A02"/>
    <w:rsid w:val="002D0C28"/>
    <w:rsid w:val="002D0DCF"/>
    <w:rsid w:val="002D106A"/>
    <w:rsid w:val="002D11EF"/>
    <w:rsid w:val="002D11F3"/>
    <w:rsid w:val="002D14C7"/>
    <w:rsid w:val="002D1590"/>
    <w:rsid w:val="002D16F1"/>
    <w:rsid w:val="002D1E85"/>
    <w:rsid w:val="002D1FEB"/>
    <w:rsid w:val="002D2218"/>
    <w:rsid w:val="002D2414"/>
    <w:rsid w:val="002D2932"/>
    <w:rsid w:val="002D2975"/>
    <w:rsid w:val="002D2A92"/>
    <w:rsid w:val="002D2C1E"/>
    <w:rsid w:val="002D2CD1"/>
    <w:rsid w:val="002D2E24"/>
    <w:rsid w:val="002D2F2D"/>
    <w:rsid w:val="002D2F9D"/>
    <w:rsid w:val="002D2FEF"/>
    <w:rsid w:val="002D30AB"/>
    <w:rsid w:val="002D3136"/>
    <w:rsid w:val="002D32FA"/>
    <w:rsid w:val="002D3301"/>
    <w:rsid w:val="002D332D"/>
    <w:rsid w:val="002D3633"/>
    <w:rsid w:val="002D3711"/>
    <w:rsid w:val="002D3A4D"/>
    <w:rsid w:val="002D3C95"/>
    <w:rsid w:val="002D3CF6"/>
    <w:rsid w:val="002D3EA4"/>
    <w:rsid w:val="002D3F54"/>
    <w:rsid w:val="002D3F6F"/>
    <w:rsid w:val="002D3FEC"/>
    <w:rsid w:val="002D40FC"/>
    <w:rsid w:val="002D4107"/>
    <w:rsid w:val="002D4120"/>
    <w:rsid w:val="002D4171"/>
    <w:rsid w:val="002D4307"/>
    <w:rsid w:val="002D4361"/>
    <w:rsid w:val="002D4374"/>
    <w:rsid w:val="002D4450"/>
    <w:rsid w:val="002D450D"/>
    <w:rsid w:val="002D4554"/>
    <w:rsid w:val="002D46AA"/>
    <w:rsid w:val="002D4733"/>
    <w:rsid w:val="002D4758"/>
    <w:rsid w:val="002D47BA"/>
    <w:rsid w:val="002D494A"/>
    <w:rsid w:val="002D4C0A"/>
    <w:rsid w:val="002D507E"/>
    <w:rsid w:val="002D50DC"/>
    <w:rsid w:val="002D5325"/>
    <w:rsid w:val="002D533D"/>
    <w:rsid w:val="002D5402"/>
    <w:rsid w:val="002D552B"/>
    <w:rsid w:val="002D55E9"/>
    <w:rsid w:val="002D55ED"/>
    <w:rsid w:val="002D5635"/>
    <w:rsid w:val="002D5843"/>
    <w:rsid w:val="002D5AB5"/>
    <w:rsid w:val="002D5B46"/>
    <w:rsid w:val="002D5D70"/>
    <w:rsid w:val="002D5F34"/>
    <w:rsid w:val="002D62EB"/>
    <w:rsid w:val="002D6396"/>
    <w:rsid w:val="002D6847"/>
    <w:rsid w:val="002D6883"/>
    <w:rsid w:val="002D6958"/>
    <w:rsid w:val="002D6BA6"/>
    <w:rsid w:val="002D6C76"/>
    <w:rsid w:val="002D7405"/>
    <w:rsid w:val="002D75CE"/>
    <w:rsid w:val="002D76F1"/>
    <w:rsid w:val="002D77ED"/>
    <w:rsid w:val="002D7B97"/>
    <w:rsid w:val="002D7CA2"/>
    <w:rsid w:val="002D7CE5"/>
    <w:rsid w:val="002D7D64"/>
    <w:rsid w:val="002D7DBB"/>
    <w:rsid w:val="002D7E53"/>
    <w:rsid w:val="002D7EEE"/>
    <w:rsid w:val="002D7FE6"/>
    <w:rsid w:val="002E00DA"/>
    <w:rsid w:val="002E0145"/>
    <w:rsid w:val="002E0436"/>
    <w:rsid w:val="002E0697"/>
    <w:rsid w:val="002E08F6"/>
    <w:rsid w:val="002E0C96"/>
    <w:rsid w:val="002E0D4C"/>
    <w:rsid w:val="002E0DDE"/>
    <w:rsid w:val="002E1016"/>
    <w:rsid w:val="002E1184"/>
    <w:rsid w:val="002E1695"/>
    <w:rsid w:val="002E16C9"/>
    <w:rsid w:val="002E1767"/>
    <w:rsid w:val="002E1CCB"/>
    <w:rsid w:val="002E1D37"/>
    <w:rsid w:val="002E2233"/>
    <w:rsid w:val="002E24E3"/>
    <w:rsid w:val="002E2692"/>
    <w:rsid w:val="002E27C5"/>
    <w:rsid w:val="002E2840"/>
    <w:rsid w:val="002E28B9"/>
    <w:rsid w:val="002E2A44"/>
    <w:rsid w:val="002E2A77"/>
    <w:rsid w:val="002E2B01"/>
    <w:rsid w:val="002E2B37"/>
    <w:rsid w:val="002E2BD7"/>
    <w:rsid w:val="002E2E13"/>
    <w:rsid w:val="002E2E77"/>
    <w:rsid w:val="002E3149"/>
    <w:rsid w:val="002E34F1"/>
    <w:rsid w:val="002E3511"/>
    <w:rsid w:val="002E3696"/>
    <w:rsid w:val="002E36BE"/>
    <w:rsid w:val="002E39C8"/>
    <w:rsid w:val="002E39FC"/>
    <w:rsid w:val="002E3AE6"/>
    <w:rsid w:val="002E3AFC"/>
    <w:rsid w:val="002E3C43"/>
    <w:rsid w:val="002E3CE0"/>
    <w:rsid w:val="002E3CF0"/>
    <w:rsid w:val="002E3F8C"/>
    <w:rsid w:val="002E4167"/>
    <w:rsid w:val="002E4276"/>
    <w:rsid w:val="002E42E3"/>
    <w:rsid w:val="002E42EB"/>
    <w:rsid w:val="002E42F3"/>
    <w:rsid w:val="002E4355"/>
    <w:rsid w:val="002E43D4"/>
    <w:rsid w:val="002E43E6"/>
    <w:rsid w:val="002E4434"/>
    <w:rsid w:val="002E45B3"/>
    <w:rsid w:val="002E48F1"/>
    <w:rsid w:val="002E49DC"/>
    <w:rsid w:val="002E4B1D"/>
    <w:rsid w:val="002E4C05"/>
    <w:rsid w:val="002E4EF2"/>
    <w:rsid w:val="002E4FC8"/>
    <w:rsid w:val="002E5166"/>
    <w:rsid w:val="002E5524"/>
    <w:rsid w:val="002E557D"/>
    <w:rsid w:val="002E55CD"/>
    <w:rsid w:val="002E5680"/>
    <w:rsid w:val="002E5714"/>
    <w:rsid w:val="002E5726"/>
    <w:rsid w:val="002E584B"/>
    <w:rsid w:val="002E5937"/>
    <w:rsid w:val="002E595D"/>
    <w:rsid w:val="002E5B75"/>
    <w:rsid w:val="002E5C8F"/>
    <w:rsid w:val="002E5D02"/>
    <w:rsid w:val="002E5E6C"/>
    <w:rsid w:val="002E5E98"/>
    <w:rsid w:val="002E6057"/>
    <w:rsid w:val="002E6121"/>
    <w:rsid w:val="002E631A"/>
    <w:rsid w:val="002E644F"/>
    <w:rsid w:val="002E6526"/>
    <w:rsid w:val="002E688F"/>
    <w:rsid w:val="002E696D"/>
    <w:rsid w:val="002E6CF9"/>
    <w:rsid w:val="002E6EC1"/>
    <w:rsid w:val="002E6FE2"/>
    <w:rsid w:val="002E7664"/>
    <w:rsid w:val="002E7759"/>
    <w:rsid w:val="002E788A"/>
    <w:rsid w:val="002E7CE1"/>
    <w:rsid w:val="002E7D83"/>
    <w:rsid w:val="002E7F7E"/>
    <w:rsid w:val="002F0026"/>
    <w:rsid w:val="002F008F"/>
    <w:rsid w:val="002F0203"/>
    <w:rsid w:val="002F04D7"/>
    <w:rsid w:val="002F04FC"/>
    <w:rsid w:val="002F055E"/>
    <w:rsid w:val="002F07A1"/>
    <w:rsid w:val="002F08B5"/>
    <w:rsid w:val="002F0AA8"/>
    <w:rsid w:val="002F0BA9"/>
    <w:rsid w:val="002F0E49"/>
    <w:rsid w:val="002F0F12"/>
    <w:rsid w:val="002F0F7F"/>
    <w:rsid w:val="002F1113"/>
    <w:rsid w:val="002F11D8"/>
    <w:rsid w:val="002F1235"/>
    <w:rsid w:val="002F124B"/>
    <w:rsid w:val="002F1278"/>
    <w:rsid w:val="002F1339"/>
    <w:rsid w:val="002F1370"/>
    <w:rsid w:val="002F13FE"/>
    <w:rsid w:val="002F18AA"/>
    <w:rsid w:val="002F1DAF"/>
    <w:rsid w:val="002F1DE7"/>
    <w:rsid w:val="002F1E1D"/>
    <w:rsid w:val="002F1F60"/>
    <w:rsid w:val="002F211E"/>
    <w:rsid w:val="002F217E"/>
    <w:rsid w:val="002F248E"/>
    <w:rsid w:val="002F24FA"/>
    <w:rsid w:val="002F264F"/>
    <w:rsid w:val="002F26B8"/>
    <w:rsid w:val="002F277A"/>
    <w:rsid w:val="002F2AAA"/>
    <w:rsid w:val="002F2B66"/>
    <w:rsid w:val="002F2CFB"/>
    <w:rsid w:val="002F3017"/>
    <w:rsid w:val="002F3033"/>
    <w:rsid w:val="002F3187"/>
    <w:rsid w:val="002F31E2"/>
    <w:rsid w:val="002F32A9"/>
    <w:rsid w:val="002F3317"/>
    <w:rsid w:val="002F3625"/>
    <w:rsid w:val="002F3724"/>
    <w:rsid w:val="002F37AE"/>
    <w:rsid w:val="002F381C"/>
    <w:rsid w:val="002F391A"/>
    <w:rsid w:val="002F394D"/>
    <w:rsid w:val="002F3B07"/>
    <w:rsid w:val="002F3B81"/>
    <w:rsid w:val="002F3CAD"/>
    <w:rsid w:val="002F3CEF"/>
    <w:rsid w:val="002F3D71"/>
    <w:rsid w:val="002F3D84"/>
    <w:rsid w:val="002F3F2E"/>
    <w:rsid w:val="002F405F"/>
    <w:rsid w:val="002F416D"/>
    <w:rsid w:val="002F4420"/>
    <w:rsid w:val="002F449C"/>
    <w:rsid w:val="002F4786"/>
    <w:rsid w:val="002F4814"/>
    <w:rsid w:val="002F497A"/>
    <w:rsid w:val="002F4B7E"/>
    <w:rsid w:val="002F4BA2"/>
    <w:rsid w:val="002F4DAB"/>
    <w:rsid w:val="002F4FD6"/>
    <w:rsid w:val="002F5354"/>
    <w:rsid w:val="002F5AAA"/>
    <w:rsid w:val="002F5ADF"/>
    <w:rsid w:val="002F5B95"/>
    <w:rsid w:val="002F5C6A"/>
    <w:rsid w:val="002F5D1E"/>
    <w:rsid w:val="002F5EBE"/>
    <w:rsid w:val="002F5F4E"/>
    <w:rsid w:val="002F60A5"/>
    <w:rsid w:val="002F624F"/>
    <w:rsid w:val="002F62A2"/>
    <w:rsid w:val="002F62DA"/>
    <w:rsid w:val="002F64D1"/>
    <w:rsid w:val="002F66E7"/>
    <w:rsid w:val="002F686C"/>
    <w:rsid w:val="002F6919"/>
    <w:rsid w:val="002F6B2C"/>
    <w:rsid w:val="002F6B9A"/>
    <w:rsid w:val="002F6CAF"/>
    <w:rsid w:val="002F6E41"/>
    <w:rsid w:val="002F6EB4"/>
    <w:rsid w:val="002F6EBD"/>
    <w:rsid w:val="002F6FB0"/>
    <w:rsid w:val="002F759F"/>
    <w:rsid w:val="002F75D4"/>
    <w:rsid w:val="002F7B98"/>
    <w:rsid w:val="002F7DB9"/>
    <w:rsid w:val="002F7E00"/>
    <w:rsid w:val="002F7F09"/>
    <w:rsid w:val="003000D2"/>
    <w:rsid w:val="00300112"/>
    <w:rsid w:val="00300183"/>
    <w:rsid w:val="00300295"/>
    <w:rsid w:val="00300362"/>
    <w:rsid w:val="00300451"/>
    <w:rsid w:val="00300478"/>
    <w:rsid w:val="003005C3"/>
    <w:rsid w:val="00300630"/>
    <w:rsid w:val="003006BD"/>
    <w:rsid w:val="00300D39"/>
    <w:rsid w:val="00300F20"/>
    <w:rsid w:val="00301071"/>
    <w:rsid w:val="00301210"/>
    <w:rsid w:val="0030172E"/>
    <w:rsid w:val="003017B5"/>
    <w:rsid w:val="003017D0"/>
    <w:rsid w:val="00301B58"/>
    <w:rsid w:val="00301CCC"/>
    <w:rsid w:val="00301CF9"/>
    <w:rsid w:val="00301E35"/>
    <w:rsid w:val="00302124"/>
    <w:rsid w:val="0030254C"/>
    <w:rsid w:val="00302649"/>
    <w:rsid w:val="003026E3"/>
    <w:rsid w:val="00302767"/>
    <w:rsid w:val="00302A28"/>
    <w:rsid w:val="00302B69"/>
    <w:rsid w:val="00302C22"/>
    <w:rsid w:val="00302CEE"/>
    <w:rsid w:val="00302D67"/>
    <w:rsid w:val="00302EE5"/>
    <w:rsid w:val="00302F7D"/>
    <w:rsid w:val="003032A7"/>
    <w:rsid w:val="0030342C"/>
    <w:rsid w:val="00303463"/>
    <w:rsid w:val="0030369E"/>
    <w:rsid w:val="0030386D"/>
    <w:rsid w:val="003039F5"/>
    <w:rsid w:val="00303D96"/>
    <w:rsid w:val="00303DD5"/>
    <w:rsid w:val="003043DF"/>
    <w:rsid w:val="00304481"/>
    <w:rsid w:val="00304652"/>
    <w:rsid w:val="00304678"/>
    <w:rsid w:val="00304740"/>
    <w:rsid w:val="00304772"/>
    <w:rsid w:val="003047BD"/>
    <w:rsid w:val="003047E6"/>
    <w:rsid w:val="00304873"/>
    <w:rsid w:val="00304987"/>
    <w:rsid w:val="003049B8"/>
    <w:rsid w:val="003049E5"/>
    <w:rsid w:val="00304ADE"/>
    <w:rsid w:val="00304AE8"/>
    <w:rsid w:val="00304C60"/>
    <w:rsid w:val="00304D8F"/>
    <w:rsid w:val="00304E04"/>
    <w:rsid w:val="003050A9"/>
    <w:rsid w:val="003051EC"/>
    <w:rsid w:val="00305315"/>
    <w:rsid w:val="00305387"/>
    <w:rsid w:val="003053D2"/>
    <w:rsid w:val="0030541B"/>
    <w:rsid w:val="00305B85"/>
    <w:rsid w:val="00305B8F"/>
    <w:rsid w:val="00305D5F"/>
    <w:rsid w:val="00305DB4"/>
    <w:rsid w:val="00305E6D"/>
    <w:rsid w:val="00306063"/>
    <w:rsid w:val="00306066"/>
    <w:rsid w:val="003061E9"/>
    <w:rsid w:val="00306272"/>
    <w:rsid w:val="003064AB"/>
    <w:rsid w:val="00306915"/>
    <w:rsid w:val="00306BC5"/>
    <w:rsid w:val="00306CE8"/>
    <w:rsid w:val="00307028"/>
    <w:rsid w:val="003070E8"/>
    <w:rsid w:val="003072A5"/>
    <w:rsid w:val="00307474"/>
    <w:rsid w:val="0030765C"/>
    <w:rsid w:val="00307882"/>
    <w:rsid w:val="00307965"/>
    <w:rsid w:val="00307CCE"/>
    <w:rsid w:val="00307DA4"/>
    <w:rsid w:val="00307E7B"/>
    <w:rsid w:val="00307ED5"/>
    <w:rsid w:val="00310313"/>
    <w:rsid w:val="003105E5"/>
    <w:rsid w:val="0031062B"/>
    <w:rsid w:val="00310685"/>
    <w:rsid w:val="00310795"/>
    <w:rsid w:val="0031083E"/>
    <w:rsid w:val="0031089E"/>
    <w:rsid w:val="0031097B"/>
    <w:rsid w:val="00310BED"/>
    <w:rsid w:val="00310D1D"/>
    <w:rsid w:val="00310DBE"/>
    <w:rsid w:val="00310ECD"/>
    <w:rsid w:val="00310EE4"/>
    <w:rsid w:val="0031115B"/>
    <w:rsid w:val="003111CA"/>
    <w:rsid w:val="0031161B"/>
    <w:rsid w:val="00311808"/>
    <w:rsid w:val="003118FA"/>
    <w:rsid w:val="00311B0D"/>
    <w:rsid w:val="00311DCA"/>
    <w:rsid w:val="00311F67"/>
    <w:rsid w:val="003120AE"/>
    <w:rsid w:val="00312284"/>
    <w:rsid w:val="00312486"/>
    <w:rsid w:val="003125FB"/>
    <w:rsid w:val="00312630"/>
    <w:rsid w:val="00312B93"/>
    <w:rsid w:val="00312BC4"/>
    <w:rsid w:val="00313139"/>
    <w:rsid w:val="003131E8"/>
    <w:rsid w:val="003133AD"/>
    <w:rsid w:val="00313525"/>
    <w:rsid w:val="00313621"/>
    <w:rsid w:val="003136E7"/>
    <w:rsid w:val="00313742"/>
    <w:rsid w:val="00313763"/>
    <w:rsid w:val="00313822"/>
    <w:rsid w:val="003138FA"/>
    <w:rsid w:val="0031396A"/>
    <w:rsid w:val="00313AB6"/>
    <w:rsid w:val="00313BF6"/>
    <w:rsid w:val="00313CDC"/>
    <w:rsid w:val="00313EA9"/>
    <w:rsid w:val="00313F64"/>
    <w:rsid w:val="0031418D"/>
    <w:rsid w:val="003144E0"/>
    <w:rsid w:val="00314542"/>
    <w:rsid w:val="0031469C"/>
    <w:rsid w:val="003147C0"/>
    <w:rsid w:val="0031483C"/>
    <w:rsid w:val="00314910"/>
    <w:rsid w:val="00314B66"/>
    <w:rsid w:val="00314D73"/>
    <w:rsid w:val="00314E0A"/>
    <w:rsid w:val="0031509D"/>
    <w:rsid w:val="0031540F"/>
    <w:rsid w:val="00315474"/>
    <w:rsid w:val="0031547D"/>
    <w:rsid w:val="003154F8"/>
    <w:rsid w:val="00315534"/>
    <w:rsid w:val="003155DC"/>
    <w:rsid w:val="00315607"/>
    <w:rsid w:val="003159FC"/>
    <w:rsid w:val="00315C55"/>
    <w:rsid w:val="00315C62"/>
    <w:rsid w:val="00315D0E"/>
    <w:rsid w:val="00315D63"/>
    <w:rsid w:val="00316093"/>
    <w:rsid w:val="00316126"/>
    <w:rsid w:val="0031619D"/>
    <w:rsid w:val="0031620E"/>
    <w:rsid w:val="0031624A"/>
    <w:rsid w:val="00316272"/>
    <w:rsid w:val="00316396"/>
    <w:rsid w:val="003167C4"/>
    <w:rsid w:val="003168A9"/>
    <w:rsid w:val="00316903"/>
    <w:rsid w:val="00316A42"/>
    <w:rsid w:val="00316D99"/>
    <w:rsid w:val="00316FE3"/>
    <w:rsid w:val="00317024"/>
    <w:rsid w:val="00317110"/>
    <w:rsid w:val="00317197"/>
    <w:rsid w:val="003172F8"/>
    <w:rsid w:val="003173F6"/>
    <w:rsid w:val="00317478"/>
    <w:rsid w:val="003174A1"/>
    <w:rsid w:val="003174D5"/>
    <w:rsid w:val="003175DD"/>
    <w:rsid w:val="00317656"/>
    <w:rsid w:val="003176BE"/>
    <w:rsid w:val="00317946"/>
    <w:rsid w:val="00317980"/>
    <w:rsid w:val="003179B2"/>
    <w:rsid w:val="00317AFA"/>
    <w:rsid w:val="00317B1F"/>
    <w:rsid w:val="00317BED"/>
    <w:rsid w:val="00317F00"/>
    <w:rsid w:val="00317F09"/>
    <w:rsid w:val="00320189"/>
    <w:rsid w:val="00320448"/>
    <w:rsid w:val="0032050F"/>
    <w:rsid w:val="003207B2"/>
    <w:rsid w:val="00320DCF"/>
    <w:rsid w:val="00320F19"/>
    <w:rsid w:val="0032100D"/>
    <w:rsid w:val="003212AD"/>
    <w:rsid w:val="003212C4"/>
    <w:rsid w:val="003215EF"/>
    <w:rsid w:val="003215FD"/>
    <w:rsid w:val="0032188E"/>
    <w:rsid w:val="0032194D"/>
    <w:rsid w:val="00321A64"/>
    <w:rsid w:val="00321B57"/>
    <w:rsid w:val="00321BEF"/>
    <w:rsid w:val="00321C3C"/>
    <w:rsid w:val="00321E71"/>
    <w:rsid w:val="00322008"/>
    <w:rsid w:val="003221CD"/>
    <w:rsid w:val="003224E8"/>
    <w:rsid w:val="0032252C"/>
    <w:rsid w:val="00322588"/>
    <w:rsid w:val="00322984"/>
    <w:rsid w:val="00322A81"/>
    <w:rsid w:val="00322AA1"/>
    <w:rsid w:val="00322C18"/>
    <w:rsid w:val="00322C22"/>
    <w:rsid w:val="00322CDF"/>
    <w:rsid w:val="00322D48"/>
    <w:rsid w:val="00322FAD"/>
    <w:rsid w:val="00323325"/>
    <w:rsid w:val="00323335"/>
    <w:rsid w:val="00323357"/>
    <w:rsid w:val="00323430"/>
    <w:rsid w:val="00323451"/>
    <w:rsid w:val="00323616"/>
    <w:rsid w:val="00323672"/>
    <w:rsid w:val="00323741"/>
    <w:rsid w:val="003237F5"/>
    <w:rsid w:val="0032385D"/>
    <w:rsid w:val="003238D5"/>
    <w:rsid w:val="0032398E"/>
    <w:rsid w:val="00323A66"/>
    <w:rsid w:val="00323ACD"/>
    <w:rsid w:val="00323B84"/>
    <w:rsid w:val="00323B94"/>
    <w:rsid w:val="00323CB2"/>
    <w:rsid w:val="00323E24"/>
    <w:rsid w:val="00323F30"/>
    <w:rsid w:val="003240B8"/>
    <w:rsid w:val="00324130"/>
    <w:rsid w:val="00324262"/>
    <w:rsid w:val="00324371"/>
    <w:rsid w:val="00324397"/>
    <w:rsid w:val="00324423"/>
    <w:rsid w:val="0032457C"/>
    <w:rsid w:val="003246B6"/>
    <w:rsid w:val="00324A16"/>
    <w:rsid w:val="00324A9D"/>
    <w:rsid w:val="00324AD9"/>
    <w:rsid w:val="00324B10"/>
    <w:rsid w:val="00324BC0"/>
    <w:rsid w:val="00324C75"/>
    <w:rsid w:val="00324EB3"/>
    <w:rsid w:val="00324FF8"/>
    <w:rsid w:val="00324FFE"/>
    <w:rsid w:val="00325024"/>
    <w:rsid w:val="0032541D"/>
    <w:rsid w:val="003255DF"/>
    <w:rsid w:val="00325725"/>
    <w:rsid w:val="00325A78"/>
    <w:rsid w:val="00325BB9"/>
    <w:rsid w:val="00325C26"/>
    <w:rsid w:val="00325ED1"/>
    <w:rsid w:val="0032600C"/>
    <w:rsid w:val="003261D0"/>
    <w:rsid w:val="00326293"/>
    <w:rsid w:val="00326365"/>
    <w:rsid w:val="003263B6"/>
    <w:rsid w:val="003264C2"/>
    <w:rsid w:val="003264C5"/>
    <w:rsid w:val="00326500"/>
    <w:rsid w:val="00326588"/>
    <w:rsid w:val="0032659D"/>
    <w:rsid w:val="00326642"/>
    <w:rsid w:val="00326656"/>
    <w:rsid w:val="00326823"/>
    <w:rsid w:val="00326968"/>
    <w:rsid w:val="00326B02"/>
    <w:rsid w:val="00326C67"/>
    <w:rsid w:val="00326C6C"/>
    <w:rsid w:val="00326EE5"/>
    <w:rsid w:val="00326FB7"/>
    <w:rsid w:val="00326FDC"/>
    <w:rsid w:val="00327002"/>
    <w:rsid w:val="00327035"/>
    <w:rsid w:val="00327081"/>
    <w:rsid w:val="0032711E"/>
    <w:rsid w:val="003271E8"/>
    <w:rsid w:val="00327396"/>
    <w:rsid w:val="00327724"/>
    <w:rsid w:val="003277CA"/>
    <w:rsid w:val="00327985"/>
    <w:rsid w:val="00327A89"/>
    <w:rsid w:val="00327B87"/>
    <w:rsid w:val="00327F28"/>
    <w:rsid w:val="00327FDE"/>
    <w:rsid w:val="00330097"/>
    <w:rsid w:val="003302A2"/>
    <w:rsid w:val="00330407"/>
    <w:rsid w:val="003304E7"/>
    <w:rsid w:val="0033097F"/>
    <w:rsid w:val="00330CF2"/>
    <w:rsid w:val="00330DB3"/>
    <w:rsid w:val="00330E82"/>
    <w:rsid w:val="00331292"/>
    <w:rsid w:val="003312B3"/>
    <w:rsid w:val="003314EE"/>
    <w:rsid w:val="0033162B"/>
    <w:rsid w:val="00331686"/>
    <w:rsid w:val="0033187E"/>
    <w:rsid w:val="00331E29"/>
    <w:rsid w:val="00331FC8"/>
    <w:rsid w:val="00332011"/>
    <w:rsid w:val="00332063"/>
    <w:rsid w:val="00332543"/>
    <w:rsid w:val="0033265B"/>
    <w:rsid w:val="0033279F"/>
    <w:rsid w:val="00332B58"/>
    <w:rsid w:val="00332B7E"/>
    <w:rsid w:val="00332CD8"/>
    <w:rsid w:val="00332D1B"/>
    <w:rsid w:val="00332D44"/>
    <w:rsid w:val="00332D8C"/>
    <w:rsid w:val="00332EE3"/>
    <w:rsid w:val="00332FBD"/>
    <w:rsid w:val="00333020"/>
    <w:rsid w:val="0033328F"/>
    <w:rsid w:val="0033329A"/>
    <w:rsid w:val="003332B3"/>
    <w:rsid w:val="003332F7"/>
    <w:rsid w:val="0033337B"/>
    <w:rsid w:val="003333C1"/>
    <w:rsid w:val="0033343A"/>
    <w:rsid w:val="0033353A"/>
    <w:rsid w:val="00333601"/>
    <w:rsid w:val="00333607"/>
    <w:rsid w:val="00333714"/>
    <w:rsid w:val="00333AB1"/>
    <w:rsid w:val="00333B1F"/>
    <w:rsid w:val="00333CEB"/>
    <w:rsid w:val="00333DF6"/>
    <w:rsid w:val="003341A8"/>
    <w:rsid w:val="00334259"/>
    <w:rsid w:val="0033436E"/>
    <w:rsid w:val="0033445D"/>
    <w:rsid w:val="00334793"/>
    <w:rsid w:val="00334848"/>
    <w:rsid w:val="0033484C"/>
    <w:rsid w:val="003348C0"/>
    <w:rsid w:val="00334931"/>
    <w:rsid w:val="00334D1C"/>
    <w:rsid w:val="00334F1F"/>
    <w:rsid w:val="00335314"/>
    <w:rsid w:val="003353DF"/>
    <w:rsid w:val="0033578D"/>
    <w:rsid w:val="003358B4"/>
    <w:rsid w:val="00335AD1"/>
    <w:rsid w:val="00335C45"/>
    <w:rsid w:val="00335CD3"/>
    <w:rsid w:val="00335CF7"/>
    <w:rsid w:val="00335D05"/>
    <w:rsid w:val="00335EE0"/>
    <w:rsid w:val="00335FB6"/>
    <w:rsid w:val="00336283"/>
    <w:rsid w:val="00336420"/>
    <w:rsid w:val="0033644F"/>
    <w:rsid w:val="003364E8"/>
    <w:rsid w:val="003365B4"/>
    <w:rsid w:val="00336702"/>
    <w:rsid w:val="00336A4A"/>
    <w:rsid w:val="00336ED7"/>
    <w:rsid w:val="00336EDF"/>
    <w:rsid w:val="00336EE5"/>
    <w:rsid w:val="00336F55"/>
    <w:rsid w:val="0033718F"/>
    <w:rsid w:val="003372D8"/>
    <w:rsid w:val="003375D0"/>
    <w:rsid w:val="003375D6"/>
    <w:rsid w:val="003375E6"/>
    <w:rsid w:val="003376A1"/>
    <w:rsid w:val="003378E8"/>
    <w:rsid w:val="00337934"/>
    <w:rsid w:val="00337AB4"/>
    <w:rsid w:val="00337F4C"/>
    <w:rsid w:val="003402C9"/>
    <w:rsid w:val="0034041A"/>
    <w:rsid w:val="003405BC"/>
    <w:rsid w:val="003407EA"/>
    <w:rsid w:val="0034085B"/>
    <w:rsid w:val="00340987"/>
    <w:rsid w:val="003409A1"/>
    <w:rsid w:val="00340C07"/>
    <w:rsid w:val="00340C8D"/>
    <w:rsid w:val="00340EAF"/>
    <w:rsid w:val="0034100C"/>
    <w:rsid w:val="0034101D"/>
    <w:rsid w:val="00341058"/>
    <w:rsid w:val="003410FB"/>
    <w:rsid w:val="00341190"/>
    <w:rsid w:val="003411C0"/>
    <w:rsid w:val="00341286"/>
    <w:rsid w:val="0034131F"/>
    <w:rsid w:val="0034133D"/>
    <w:rsid w:val="00341366"/>
    <w:rsid w:val="00341401"/>
    <w:rsid w:val="00341991"/>
    <w:rsid w:val="00341BC8"/>
    <w:rsid w:val="00341F48"/>
    <w:rsid w:val="003425AB"/>
    <w:rsid w:val="003425E0"/>
    <w:rsid w:val="00342627"/>
    <w:rsid w:val="0034268B"/>
    <w:rsid w:val="003427EC"/>
    <w:rsid w:val="0034288C"/>
    <w:rsid w:val="003428E6"/>
    <w:rsid w:val="003429BD"/>
    <w:rsid w:val="00342B0C"/>
    <w:rsid w:val="00342B12"/>
    <w:rsid w:val="00342BCD"/>
    <w:rsid w:val="00342EDB"/>
    <w:rsid w:val="00342F4A"/>
    <w:rsid w:val="00343156"/>
    <w:rsid w:val="0034321E"/>
    <w:rsid w:val="0034332E"/>
    <w:rsid w:val="003433EB"/>
    <w:rsid w:val="003434F9"/>
    <w:rsid w:val="003437B0"/>
    <w:rsid w:val="003438BA"/>
    <w:rsid w:val="00343972"/>
    <w:rsid w:val="00343AA0"/>
    <w:rsid w:val="00343B04"/>
    <w:rsid w:val="00343CCB"/>
    <w:rsid w:val="00343D36"/>
    <w:rsid w:val="00343D4F"/>
    <w:rsid w:val="00343DEC"/>
    <w:rsid w:val="00343E5B"/>
    <w:rsid w:val="00343F85"/>
    <w:rsid w:val="0034403F"/>
    <w:rsid w:val="003445E9"/>
    <w:rsid w:val="00344689"/>
    <w:rsid w:val="00344712"/>
    <w:rsid w:val="003447E3"/>
    <w:rsid w:val="00344C5B"/>
    <w:rsid w:val="00344E0D"/>
    <w:rsid w:val="00344E54"/>
    <w:rsid w:val="00344F8B"/>
    <w:rsid w:val="00345022"/>
    <w:rsid w:val="00345055"/>
    <w:rsid w:val="00345265"/>
    <w:rsid w:val="003452B9"/>
    <w:rsid w:val="003456B9"/>
    <w:rsid w:val="00345717"/>
    <w:rsid w:val="00345811"/>
    <w:rsid w:val="00345909"/>
    <w:rsid w:val="00345915"/>
    <w:rsid w:val="00345939"/>
    <w:rsid w:val="003459B8"/>
    <w:rsid w:val="00345A12"/>
    <w:rsid w:val="00345A88"/>
    <w:rsid w:val="00345C6B"/>
    <w:rsid w:val="00345D81"/>
    <w:rsid w:val="00346081"/>
    <w:rsid w:val="003460AE"/>
    <w:rsid w:val="00346124"/>
    <w:rsid w:val="0034626B"/>
    <w:rsid w:val="00346505"/>
    <w:rsid w:val="0034652E"/>
    <w:rsid w:val="003466DD"/>
    <w:rsid w:val="00346724"/>
    <w:rsid w:val="003467EE"/>
    <w:rsid w:val="00346863"/>
    <w:rsid w:val="003469FC"/>
    <w:rsid w:val="00346AD2"/>
    <w:rsid w:val="00346BF3"/>
    <w:rsid w:val="00346D15"/>
    <w:rsid w:val="00346D92"/>
    <w:rsid w:val="00346EA2"/>
    <w:rsid w:val="0034705C"/>
    <w:rsid w:val="00347273"/>
    <w:rsid w:val="0034729D"/>
    <w:rsid w:val="0034733B"/>
    <w:rsid w:val="003473B6"/>
    <w:rsid w:val="0034747F"/>
    <w:rsid w:val="00347484"/>
    <w:rsid w:val="00347491"/>
    <w:rsid w:val="00347558"/>
    <w:rsid w:val="003475DC"/>
    <w:rsid w:val="003477C1"/>
    <w:rsid w:val="003477F6"/>
    <w:rsid w:val="003478C8"/>
    <w:rsid w:val="00347917"/>
    <w:rsid w:val="00347A14"/>
    <w:rsid w:val="00347AFD"/>
    <w:rsid w:val="00347CE9"/>
    <w:rsid w:val="00347D51"/>
    <w:rsid w:val="00347E91"/>
    <w:rsid w:val="00347F34"/>
    <w:rsid w:val="00350058"/>
    <w:rsid w:val="00350310"/>
    <w:rsid w:val="0035049C"/>
    <w:rsid w:val="003505BE"/>
    <w:rsid w:val="00350BEC"/>
    <w:rsid w:val="00350CB3"/>
    <w:rsid w:val="00350D5E"/>
    <w:rsid w:val="00350E27"/>
    <w:rsid w:val="00350F80"/>
    <w:rsid w:val="00350F83"/>
    <w:rsid w:val="003510A5"/>
    <w:rsid w:val="003510AC"/>
    <w:rsid w:val="003510E7"/>
    <w:rsid w:val="003511B6"/>
    <w:rsid w:val="00351371"/>
    <w:rsid w:val="003514FE"/>
    <w:rsid w:val="00351653"/>
    <w:rsid w:val="00351770"/>
    <w:rsid w:val="003519D7"/>
    <w:rsid w:val="00351A19"/>
    <w:rsid w:val="00351A4B"/>
    <w:rsid w:val="00351BFF"/>
    <w:rsid w:val="00351C50"/>
    <w:rsid w:val="00351FF3"/>
    <w:rsid w:val="0035205A"/>
    <w:rsid w:val="003520E5"/>
    <w:rsid w:val="00352251"/>
    <w:rsid w:val="003523DB"/>
    <w:rsid w:val="00352506"/>
    <w:rsid w:val="003526B4"/>
    <w:rsid w:val="003527BA"/>
    <w:rsid w:val="003527BF"/>
    <w:rsid w:val="00352848"/>
    <w:rsid w:val="00352888"/>
    <w:rsid w:val="0035289B"/>
    <w:rsid w:val="003528AE"/>
    <w:rsid w:val="003529EE"/>
    <w:rsid w:val="00352C10"/>
    <w:rsid w:val="00352CC4"/>
    <w:rsid w:val="00352D17"/>
    <w:rsid w:val="00353198"/>
    <w:rsid w:val="0035330B"/>
    <w:rsid w:val="003535A0"/>
    <w:rsid w:val="00353640"/>
    <w:rsid w:val="003536C2"/>
    <w:rsid w:val="00353780"/>
    <w:rsid w:val="00353782"/>
    <w:rsid w:val="0035379B"/>
    <w:rsid w:val="0035384C"/>
    <w:rsid w:val="003538FD"/>
    <w:rsid w:val="0035391B"/>
    <w:rsid w:val="00353A52"/>
    <w:rsid w:val="0035402A"/>
    <w:rsid w:val="00354097"/>
    <w:rsid w:val="003541C0"/>
    <w:rsid w:val="00354220"/>
    <w:rsid w:val="0035433F"/>
    <w:rsid w:val="00354407"/>
    <w:rsid w:val="003544F1"/>
    <w:rsid w:val="00354579"/>
    <w:rsid w:val="003547D2"/>
    <w:rsid w:val="00354A4B"/>
    <w:rsid w:val="00354B61"/>
    <w:rsid w:val="00354FAD"/>
    <w:rsid w:val="003551D0"/>
    <w:rsid w:val="00355583"/>
    <w:rsid w:val="00355637"/>
    <w:rsid w:val="003556E4"/>
    <w:rsid w:val="00355771"/>
    <w:rsid w:val="003557DC"/>
    <w:rsid w:val="00355820"/>
    <w:rsid w:val="0035593B"/>
    <w:rsid w:val="00355A62"/>
    <w:rsid w:val="00355A85"/>
    <w:rsid w:val="00355AC3"/>
    <w:rsid w:val="00355C36"/>
    <w:rsid w:val="00355CFC"/>
    <w:rsid w:val="00355D66"/>
    <w:rsid w:val="00355D71"/>
    <w:rsid w:val="00355DED"/>
    <w:rsid w:val="00355DF8"/>
    <w:rsid w:val="00355EA2"/>
    <w:rsid w:val="00355F56"/>
    <w:rsid w:val="00356000"/>
    <w:rsid w:val="003561D8"/>
    <w:rsid w:val="00356252"/>
    <w:rsid w:val="003562D3"/>
    <w:rsid w:val="00356488"/>
    <w:rsid w:val="003565C7"/>
    <w:rsid w:val="00356821"/>
    <w:rsid w:val="003568B6"/>
    <w:rsid w:val="00356A25"/>
    <w:rsid w:val="00356A2F"/>
    <w:rsid w:val="00356BB0"/>
    <w:rsid w:val="00356BF8"/>
    <w:rsid w:val="00356F6E"/>
    <w:rsid w:val="003570FB"/>
    <w:rsid w:val="003574CF"/>
    <w:rsid w:val="003577A2"/>
    <w:rsid w:val="003577D0"/>
    <w:rsid w:val="00357AB1"/>
    <w:rsid w:val="00357BFA"/>
    <w:rsid w:val="00357DB7"/>
    <w:rsid w:val="00357F46"/>
    <w:rsid w:val="00360434"/>
    <w:rsid w:val="0036059D"/>
    <w:rsid w:val="003605D9"/>
    <w:rsid w:val="0036075B"/>
    <w:rsid w:val="003607A9"/>
    <w:rsid w:val="003607AA"/>
    <w:rsid w:val="00360829"/>
    <w:rsid w:val="003608BA"/>
    <w:rsid w:val="00360BB2"/>
    <w:rsid w:val="00360BE3"/>
    <w:rsid w:val="00360C7B"/>
    <w:rsid w:val="00360F76"/>
    <w:rsid w:val="00360FDB"/>
    <w:rsid w:val="00361011"/>
    <w:rsid w:val="00361372"/>
    <w:rsid w:val="00361591"/>
    <w:rsid w:val="003617B1"/>
    <w:rsid w:val="00361818"/>
    <w:rsid w:val="003618D9"/>
    <w:rsid w:val="003618E5"/>
    <w:rsid w:val="00361A20"/>
    <w:rsid w:val="00361A63"/>
    <w:rsid w:val="00361AB8"/>
    <w:rsid w:val="00361C26"/>
    <w:rsid w:val="00361CC7"/>
    <w:rsid w:val="00361D1C"/>
    <w:rsid w:val="00361D41"/>
    <w:rsid w:val="00361DCD"/>
    <w:rsid w:val="00361E60"/>
    <w:rsid w:val="00361ECB"/>
    <w:rsid w:val="00361FC8"/>
    <w:rsid w:val="0036201F"/>
    <w:rsid w:val="0036202F"/>
    <w:rsid w:val="003623DD"/>
    <w:rsid w:val="00362404"/>
    <w:rsid w:val="00362411"/>
    <w:rsid w:val="003625B1"/>
    <w:rsid w:val="00362614"/>
    <w:rsid w:val="00362683"/>
    <w:rsid w:val="0036273F"/>
    <w:rsid w:val="0036279F"/>
    <w:rsid w:val="00362890"/>
    <w:rsid w:val="003629A9"/>
    <w:rsid w:val="00362DD8"/>
    <w:rsid w:val="003630A6"/>
    <w:rsid w:val="0036313E"/>
    <w:rsid w:val="003633ED"/>
    <w:rsid w:val="00363518"/>
    <w:rsid w:val="00363535"/>
    <w:rsid w:val="00363537"/>
    <w:rsid w:val="00363C8E"/>
    <w:rsid w:val="00363D32"/>
    <w:rsid w:val="00363D7D"/>
    <w:rsid w:val="00363DCD"/>
    <w:rsid w:val="00363EF2"/>
    <w:rsid w:val="0036410B"/>
    <w:rsid w:val="003641B1"/>
    <w:rsid w:val="00364215"/>
    <w:rsid w:val="00364348"/>
    <w:rsid w:val="00364621"/>
    <w:rsid w:val="0036492B"/>
    <w:rsid w:val="00364942"/>
    <w:rsid w:val="003649B1"/>
    <w:rsid w:val="003649D6"/>
    <w:rsid w:val="00364A74"/>
    <w:rsid w:val="00364E51"/>
    <w:rsid w:val="003650E4"/>
    <w:rsid w:val="00365231"/>
    <w:rsid w:val="003652F8"/>
    <w:rsid w:val="00365311"/>
    <w:rsid w:val="0036531D"/>
    <w:rsid w:val="003655FB"/>
    <w:rsid w:val="00365869"/>
    <w:rsid w:val="00365A8B"/>
    <w:rsid w:val="00365C8A"/>
    <w:rsid w:val="00365FA7"/>
    <w:rsid w:val="00365FED"/>
    <w:rsid w:val="00366096"/>
    <w:rsid w:val="003660EC"/>
    <w:rsid w:val="0036619B"/>
    <w:rsid w:val="003661D8"/>
    <w:rsid w:val="00366389"/>
    <w:rsid w:val="003663A1"/>
    <w:rsid w:val="003665FD"/>
    <w:rsid w:val="003666C2"/>
    <w:rsid w:val="003666F0"/>
    <w:rsid w:val="00366935"/>
    <w:rsid w:val="0036695A"/>
    <w:rsid w:val="003669E4"/>
    <w:rsid w:val="00366A2C"/>
    <w:rsid w:val="00366C19"/>
    <w:rsid w:val="00366C25"/>
    <w:rsid w:val="00366D41"/>
    <w:rsid w:val="00366D4A"/>
    <w:rsid w:val="00366DA4"/>
    <w:rsid w:val="00366ECA"/>
    <w:rsid w:val="003671C5"/>
    <w:rsid w:val="0036739E"/>
    <w:rsid w:val="00367979"/>
    <w:rsid w:val="00367AA5"/>
    <w:rsid w:val="00367BF6"/>
    <w:rsid w:val="00367C09"/>
    <w:rsid w:val="00367EDA"/>
    <w:rsid w:val="00367EDF"/>
    <w:rsid w:val="00370182"/>
    <w:rsid w:val="0037019B"/>
    <w:rsid w:val="003701C5"/>
    <w:rsid w:val="003703FB"/>
    <w:rsid w:val="00370561"/>
    <w:rsid w:val="0037064E"/>
    <w:rsid w:val="0037077B"/>
    <w:rsid w:val="00370857"/>
    <w:rsid w:val="00370A8E"/>
    <w:rsid w:val="00370B2A"/>
    <w:rsid w:val="00370BF2"/>
    <w:rsid w:val="00370C79"/>
    <w:rsid w:val="00370CED"/>
    <w:rsid w:val="00370D20"/>
    <w:rsid w:val="00370D4C"/>
    <w:rsid w:val="00370E9A"/>
    <w:rsid w:val="00370EBF"/>
    <w:rsid w:val="00370F3D"/>
    <w:rsid w:val="003712C1"/>
    <w:rsid w:val="003712DA"/>
    <w:rsid w:val="00371357"/>
    <w:rsid w:val="003715D6"/>
    <w:rsid w:val="00371735"/>
    <w:rsid w:val="00371800"/>
    <w:rsid w:val="0037191D"/>
    <w:rsid w:val="003719EE"/>
    <w:rsid w:val="00371AF3"/>
    <w:rsid w:val="00371CE2"/>
    <w:rsid w:val="00372002"/>
    <w:rsid w:val="0037215C"/>
    <w:rsid w:val="003723D0"/>
    <w:rsid w:val="003723E5"/>
    <w:rsid w:val="0037258B"/>
    <w:rsid w:val="00372684"/>
    <w:rsid w:val="00372944"/>
    <w:rsid w:val="003729F6"/>
    <w:rsid w:val="00372BF3"/>
    <w:rsid w:val="00372DCC"/>
    <w:rsid w:val="00373029"/>
    <w:rsid w:val="0037303B"/>
    <w:rsid w:val="00373064"/>
    <w:rsid w:val="003730F8"/>
    <w:rsid w:val="0037313F"/>
    <w:rsid w:val="0037340C"/>
    <w:rsid w:val="00373421"/>
    <w:rsid w:val="00373650"/>
    <w:rsid w:val="003736ED"/>
    <w:rsid w:val="00374327"/>
    <w:rsid w:val="003743EF"/>
    <w:rsid w:val="00374662"/>
    <w:rsid w:val="00374690"/>
    <w:rsid w:val="003746AC"/>
    <w:rsid w:val="0037476F"/>
    <w:rsid w:val="00374A8B"/>
    <w:rsid w:val="00374AB4"/>
    <w:rsid w:val="00374C11"/>
    <w:rsid w:val="00374C23"/>
    <w:rsid w:val="00374CAD"/>
    <w:rsid w:val="00374D16"/>
    <w:rsid w:val="00374F2B"/>
    <w:rsid w:val="00374FA1"/>
    <w:rsid w:val="00375249"/>
    <w:rsid w:val="003752F5"/>
    <w:rsid w:val="00375414"/>
    <w:rsid w:val="00375463"/>
    <w:rsid w:val="0037564C"/>
    <w:rsid w:val="0037569F"/>
    <w:rsid w:val="0037585C"/>
    <w:rsid w:val="003758B7"/>
    <w:rsid w:val="003758E5"/>
    <w:rsid w:val="00375A52"/>
    <w:rsid w:val="00375D34"/>
    <w:rsid w:val="00375F37"/>
    <w:rsid w:val="00375FA8"/>
    <w:rsid w:val="003761C0"/>
    <w:rsid w:val="00376257"/>
    <w:rsid w:val="003762DC"/>
    <w:rsid w:val="00376502"/>
    <w:rsid w:val="003765E7"/>
    <w:rsid w:val="0037661F"/>
    <w:rsid w:val="003767F1"/>
    <w:rsid w:val="003768F8"/>
    <w:rsid w:val="00376A9B"/>
    <w:rsid w:val="00376DA0"/>
    <w:rsid w:val="00377153"/>
    <w:rsid w:val="003772DD"/>
    <w:rsid w:val="00377556"/>
    <w:rsid w:val="00377570"/>
    <w:rsid w:val="0037773A"/>
    <w:rsid w:val="00377A11"/>
    <w:rsid w:val="00377A35"/>
    <w:rsid w:val="00377B15"/>
    <w:rsid w:val="00377C73"/>
    <w:rsid w:val="00377DDA"/>
    <w:rsid w:val="00377F43"/>
    <w:rsid w:val="00377F75"/>
    <w:rsid w:val="00377FBC"/>
    <w:rsid w:val="00380232"/>
    <w:rsid w:val="00380242"/>
    <w:rsid w:val="00380339"/>
    <w:rsid w:val="003804E8"/>
    <w:rsid w:val="003805E9"/>
    <w:rsid w:val="003806C8"/>
    <w:rsid w:val="00380902"/>
    <w:rsid w:val="00380E9E"/>
    <w:rsid w:val="00380F06"/>
    <w:rsid w:val="00380F8E"/>
    <w:rsid w:val="00381019"/>
    <w:rsid w:val="0038105E"/>
    <w:rsid w:val="00381100"/>
    <w:rsid w:val="00381350"/>
    <w:rsid w:val="00381385"/>
    <w:rsid w:val="0038141B"/>
    <w:rsid w:val="003816A6"/>
    <w:rsid w:val="00381834"/>
    <w:rsid w:val="003819B3"/>
    <w:rsid w:val="00381C7F"/>
    <w:rsid w:val="00381CB7"/>
    <w:rsid w:val="00381DA4"/>
    <w:rsid w:val="00381F82"/>
    <w:rsid w:val="00381FB1"/>
    <w:rsid w:val="00381FE9"/>
    <w:rsid w:val="0038201E"/>
    <w:rsid w:val="00382082"/>
    <w:rsid w:val="00382097"/>
    <w:rsid w:val="00382116"/>
    <w:rsid w:val="00382165"/>
    <w:rsid w:val="0038250D"/>
    <w:rsid w:val="003826B4"/>
    <w:rsid w:val="003826DA"/>
    <w:rsid w:val="0038277D"/>
    <w:rsid w:val="00382AD8"/>
    <w:rsid w:val="00382D5C"/>
    <w:rsid w:val="00382DD9"/>
    <w:rsid w:val="00383087"/>
    <w:rsid w:val="0038322B"/>
    <w:rsid w:val="00383268"/>
    <w:rsid w:val="00383428"/>
    <w:rsid w:val="003838B7"/>
    <w:rsid w:val="00383AFA"/>
    <w:rsid w:val="00383D5A"/>
    <w:rsid w:val="00383EDC"/>
    <w:rsid w:val="00383F50"/>
    <w:rsid w:val="00383FDF"/>
    <w:rsid w:val="00384002"/>
    <w:rsid w:val="0038405A"/>
    <w:rsid w:val="0038407E"/>
    <w:rsid w:val="0038409D"/>
    <w:rsid w:val="003840A9"/>
    <w:rsid w:val="00384100"/>
    <w:rsid w:val="00384129"/>
    <w:rsid w:val="0038430D"/>
    <w:rsid w:val="0038491B"/>
    <w:rsid w:val="00384949"/>
    <w:rsid w:val="00384A92"/>
    <w:rsid w:val="00384C0A"/>
    <w:rsid w:val="00384C10"/>
    <w:rsid w:val="00384D85"/>
    <w:rsid w:val="00384E71"/>
    <w:rsid w:val="00384F64"/>
    <w:rsid w:val="0038501F"/>
    <w:rsid w:val="003852EF"/>
    <w:rsid w:val="00385432"/>
    <w:rsid w:val="00385669"/>
    <w:rsid w:val="00385806"/>
    <w:rsid w:val="00385959"/>
    <w:rsid w:val="00385A98"/>
    <w:rsid w:val="00385BAA"/>
    <w:rsid w:val="00386033"/>
    <w:rsid w:val="003860CE"/>
    <w:rsid w:val="00386238"/>
    <w:rsid w:val="003862C7"/>
    <w:rsid w:val="00386359"/>
    <w:rsid w:val="003864A4"/>
    <w:rsid w:val="00386613"/>
    <w:rsid w:val="003869AB"/>
    <w:rsid w:val="00386B84"/>
    <w:rsid w:val="00386BBE"/>
    <w:rsid w:val="00386CCC"/>
    <w:rsid w:val="00386DF4"/>
    <w:rsid w:val="00386DF6"/>
    <w:rsid w:val="00386E9C"/>
    <w:rsid w:val="003870CB"/>
    <w:rsid w:val="003871DF"/>
    <w:rsid w:val="003877B2"/>
    <w:rsid w:val="00387819"/>
    <w:rsid w:val="00387855"/>
    <w:rsid w:val="00387985"/>
    <w:rsid w:val="00387B1E"/>
    <w:rsid w:val="00387CFA"/>
    <w:rsid w:val="00387FB7"/>
    <w:rsid w:val="00390237"/>
    <w:rsid w:val="003903B4"/>
    <w:rsid w:val="00390474"/>
    <w:rsid w:val="003904C2"/>
    <w:rsid w:val="00390613"/>
    <w:rsid w:val="0039065C"/>
    <w:rsid w:val="00390B78"/>
    <w:rsid w:val="00390D75"/>
    <w:rsid w:val="00390E87"/>
    <w:rsid w:val="00390FDA"/>
    <w:rsid w:val="003912A3"/>
    <w:rsid w:val="00391301"/>
    <w:rsid w:val="003913B1"/>
    <w:rsid w:val="0039141D"/>
    <w:rsid w:val="003914C5"/>
    <w:rsid w:val="00391515"/>
    <w:rsid w:val="003917E6"/>
    <w:rsid w:val="00391DBD"/>
    <w:rsid w:val="00391EE1"/>
    <w:rsid w:val="00391FA4"/>
    <w:rsid w:val="003920FF"/>
    <w:rsid w:val="003925C1"/>
    <w:rsid w:val="00392631"/>
    <w:rsid w:val="003927C0"/>
    <w:rsid w:val="00392A3F"/>
    <w:rsid w:val="00392A52"/>
    <w:rsid w:val="00392B37"/>
    <w:rsid w:val="00392D12"/>
    <w:rsid w:val="00392E9D"/>
    <w:rsid w:val="00392F58"/>
    <w:rsid w:val="00392F5F"/>
    <w:rsid w:val="0039318E"/>
    <w:rsid w:val="0039343F"/>
    <w:rsid w:val="003934CA"/>
    <w:rsid w:val="00393609"/>
    <w:rsid w:val="00393880"/>
    <w:rsid w:val="003938AD"/>
    <w:rsid w:val="003939BF"/>
    <w:rsid w:val="00393C6F"/>
    <w:rsid w:val="00393E4F"/>
    <w:rsid w:val="00394285"/>
    <w:rsid w:val="003948EE"/>
    <w:rsid w:val="0039498B"/>
    <w:rsid w:val="00394B4B"/>
    <w:rsid w:val="00394BA0"/>
    <w:rsid w:val="00394E83"/>
    <w:rsid w:val="00394EE6"/>
    <w:rsid w:val="0039510E"/>
    <w:rsid w:val="00395265"/>
    <w:rsid w:val="003952F7"/>
    <w:rsid w:val="003954AD"/>
    <w:rsid w:val="00395715"/>
    <w:rsid w:val="00395AEF"/>
    <w:rsid w:val="00395C05"/>
    <w:rsid w:val="003960BE"/>
    <w:rsid w:val="0039675B"/>
    <w:rsid w:val="003968CD"/>
    <w:rsid w:val="003968F9"/>
    <w:rsid w:val="00396A85"/>
    <w:rsid w:val="00396C69"/>
    <w:rsid w:val="00396C97"/>
    <w:rsid w:val="00396EC5"/>
    <w:rsid w:val="00397012"/>
    <w:rsid w:val="00397247"/>
    <w:rsid w:val="003973DF"/>
    <w:rsid w:val="00397496"/>
    <w:rsid w:val="003976A6"/>
    <w:rsid w:val="003976D1"/>
    <w:rsid w:val="003977E9"/>
    <w:rsid w:val="0039795F"/>
    <w:rsid w:val="00397A31"/>
    <w:rsid w:val="00397B64"/>
    <w:rsid w:val="00397D1D"/>
    <w:rsid w:val="00397F32"/>
    <w:rsid w:val="00397FA2"/>
    <w:rsid w:val="003A031B"/>
    <w:rsid w:val="003A0383"/>
    <w:rsid w:val="003A0430"/>
    <w:rsid w:val="003A0450"/>
    <w:rsid w:val="003A0474"/>
    <w:rsid w:val="003A05CC"/>
    <w:rsid w:val="003A0662"/>
    <w:rsid w:val="003A085B"/>
    <w:rsid w:val="003A0883"/>
    <w:rsid w:val="003A0985"/>
    <w:rsid w:val="003A0AB1"/>
    <w:rsid w:val="003A0BA4"/>
    <w:rsid w:val="003A0E13"/>
    <w:rsid w:val="003A0E6B"/>
    <w:rsid w:val="003A1289"/>
    <w:rsid w:val="003A1596"/>
    <w:rsid w:val="003A16B3"/>
    <w:rsid w:val="003A1BEE"/>
    <w:rsid w:val="003A1C55"/>
    <w:rsid w:val="003A1C59"/>
    <w:rsid w:val="003A1EE2"/>
    <w:rsid w:val="003A1F32"/>
    <w:rsid w:val="003A219B"/>
    <w:rsid w:val="003A2388"/>
    <w:rsid w:val="003A245A"/>
    <w:rsid w:val="003A2461"/>
    <w:rsid w:val="003A252C"/>
    <w:rsid w:val="003A26EE"/>
    <w:rsid w:val="003A2B2F"/>
    <w:rsid w:val="003A2BAA"/>
    <w:rsid w:val="003A2C9A"/>
    <w:rsid w:val="003A2E9C"/>
    <w:rsid w:val="003A3066"/>
    <w:rsid w:val="003A30BF"/>
    <w:rsid w:val="003A30D2"/>
    <w:rsid w:val="003A3120"/>
    <w:rsid w:val="003A33D9"/>
    <w:rsid w:val="003A3682"/>
    <w:rsid w:val="003A374A"/>
    <w:rsid w:val="003A3C37"/>
    <w:rsid w:val="003A3EE6"/>
    <w:rsid w:val="003A41B1"/>
    <w:rsid w:val="003A426B"/>
    <w:rsid w:val="003A43B1"/>
    <w:rsid w:val="003A458B"/>
    <w:rsid w:val="003A4686"/>
    <w:rsid w:val="003A4749"/>
    <w:rsid w:val="003A4953"/>
    <w:rsid w:val="003A4975"/>
    <w:rsid w:val="003A49C6"/>
    <w:rsid w:val="003A49FC"/>
    <w:rsid w:val="003A4E51"/>
    <w:rsid w:val="003A4ECC"/>
    <w:rsid w:val="003A4FB8"/>
    <w:rsid w:val="003A5119"/>
    <w:rsid w:val="003A517B"/>
    <w:rsid w:val="003A51B8"/>
    <w:rsid w:val="003A52DF"/>
    <w:rsid w:val="003A5542"/>
    <w:rsid w:val="003A5553"/>
    <w:rsid w:val="003A55CD"/>
    <w:rsid w:val="003A563E"/>
    <w:rsid w:val="003A5653"/>
    <w:rsid w:val="003A5803"/>
    <w:rsid w:val="003A5998"/>
    <w:rsid w:val="003A5AFA"/>
    <w:rsid w:val="003A5B94"/>
    <w:rsid w:val="003A5BF6"/>
    <w:rsid w:val="003A5C46"/>
    <w:rsid w:val="003A5CD5"/>
    <w:rsid w:val="003A5EE0"/>
    <w:rsid w:val="003A601A"/>
    <w:rsid w:val="003A610C"/>
    <w:rsid w:val="003A61C2"/>
    <w:rsid w:val="003A62CE"/>
    <w:rsid w:val="003A62D9"/>
    <w:rsid w:val="003A6626"/>
    <w:rsid w:val="003A66C1"/>
    <w:rsid w:val="003A6D0F"/>
    <w:rsid w:val="003A6E1D"/>
    <w:rsid w:val="003A7544"/>
    <w:rsid w:val="003A75C6"/>
    <w:rsid w:val="003A76D6"/>
    <w:rsid w:val="003A7770"/>
    <w:rsid w:val="003A77D5"/>
    <w:rsid w:val="003A7855"/>
    <w:rsid w:val="003A7994"/>
    <w:rsid w:val="003A7D9F"/>
    <w:rsid w:val="003A7E0D"/>
    <w:rsid w:val="003A7E9E"/>
    <w:rsid w:val="003B0118"/>
    <w:rsid w:val="003B017D"/>
    <w:rsid w:val="003B04E3"/>
    <w:rsid w:val="003B0527"/>
    <w:rsid w:val="003B0568"/>
    <w:rsid w:val="003B0627"/>
    <w:rsid w:val="003B0A60"/>
    <w:rsid w:val="003B0B01"/>
    <w:rsid w:val="003B0B96"/>
    <w:rsid w:val="003B0BC6"/>
    <w:rsid w:val="003B0CFB"/>
    <w:rsid w:val="003B0D44"/>
    <w:rsid w:val="003B0DC3"/>
    <w:rsid w:val="003B0EB7"/>
    <w:rsid w:val="003B0F2C"/>
    <w:rsid w:val="003B0F52"/>
    <w:rsid w:val="003B100C"/>
    <w:rsid w:val="003B1087"/>
    <w:rsid w:val="003B12BE"/>
    <w:rsid w:val="003B132C"/>
    <w:rsid w:val="003B154D"/>
    <w:rsid w:val="003B162C"/>
    <w:rsid w:val="003B1726"/>
    <w:rsid w:val="003B17AA"/>
    <w:rsid w:val="003B17BD"/>
    <w:rsid w:val="003B192A"/>
    <w:rsid w:val="003B197E"/>
    <w:rsid w:val="003B1A8B"/>
    <w:rsid w:val="003B1CFF"/>
    <w:rsid w:val="003B1E53"/>
    <w:rsid w:val="003B2093"/>
    <w:rsid w:val="003B21EA"/>
    <w:rsid w:val="003B22F2"/>
    <w:rsid w:val="003B23A9"/>
    <w:rsid w:val="003B26BE"/>
    <w:rsid w:val="003B2790"/>
    <w:rsid w:val="003B28DB"/>
    <w:rsid w:val="003B2B8B"/>
    <w:rsid w:val="003B2CB5"/>
    <w:rsid w:val="003B2D9D"/>
    <w:rsid w:val="003B2E28"/>
    <w:rsid w:val="003B2E3D"/>
    <w:rsid w:val="003B318C"/>
    <w:rsid w:val="003B332E"/>
    <w:rsid w:val="003B3337"/>
    <w:rsid w:val="003B379A"/>
    <w:rsid w:val="003B3808"/>
    <w:rsid w:val="003B38B6"/>
    <w:rsid w:val="003B3969"/>
    <w:rsid w:val="003B3A45"/>
    <w:rsid w:val="003B3B8D"/>
    <w:rsid w:val="003B3F91"/>
    <w:rsid w:val="003B4062"/>
    <w:rsid w:val="003B40A3"/>
    <w:rsid w:val="003B4124"/>
    <w:rsid w:val="003B4190"/>
    <w:rsid w:val="003B427D"/>
    <w:rsid w:val="003B43DA"/>
    <w:rsid w:val="003B4663"/>
    <w:rsid w:val="003B47AD"/>
    <w:rsid w:val="003B494E"/>
    <w:rsid w:val="003B4A77"/>
    <w:rsid w:val="003B4AE7"/>
    <w:rsid w:val="003B4BAD"/>
    <w:rsid w:val="003B4D1A"/>
    <w:rsid w:val="003B4D74"/>
    <w:rsid w:val="003B4FB7"/>
    <w:rsid w:val="003B50BA"/>
    <w:rsid w:val="003B51E6"/>
    <w:rsid w:val="003B54C7"/>
    <w:rsid w:val="003B55D7"/>
    <w:rsid w:val="003B55DA"/>
    <w:rsid w:val="003B564F"/>
    <w:rsid w:val="003B569B"/>
    <w:rsid w:val="003B5884"/>
    <w:rsid w:val="003B5A88"/>
    <w:rsid w:val="003B5B10"/>
    <w:rsid w:val="003B5B42"/>
    <w:rsid w:val="003B5E10"/>
    <w:rsid w:val="003B5E45"/>
    <w:rsid w:val="003B5F22"/>
    <w:rsid w:val="003B5F90"/>
    <w:rsid w:val="003B600C"/>
    <w:rsid w:val="003B6134"/>
    <w:rsid w:val="003B644E"/>
    <w:rsid w:val="003B6716"/>
    <w:rsid w:val="003B6729"/>
    <w:rsid w:val="003B67F7"/>
    <w:rsid w:val="003B6873"/>
    <w:rsid w:val="003B68C9"/>
    <w:rsid w:val="003B6966"/>
    <w:rsid w:val="003B6CAF"/>
    <w:rsid w:val="003B7184"/>
    <w:rsid w:val="003B7238"/>
    <w:rsid w:val="003B7289"/>
    <w:rsid w:val="003B7327"/>
    <w:rsid w:val="003B7469"/>
    <w:rsid w:val="003B7539"/>
    <w:rsid w:val="003B7775"/>
    <w:rsid w:val="003B778F"/>
    <w:rsid w:val="003B77B5"/>
    <w:rsid w:val="003B78DA"/>
    <w:rsid w:val="003B79E0"/>
    <w:rsid w:val="003B7DAD"/>
    <w:rsid w:val="003C0034"/>
    <w:rsid w:val="003C00F8"/>
    <w:rsid w:val="003C0128"/>
    <w:rsid w:val="003C02D7"/>
    <w:rsid w:val="003C0492"/>
    <w:rsid w:val="003C073B"/>
    <w:rsid w:val="003C0794"/>
    <w:rsid w:val="003C0961"/>
    <w:rsid w:val="003C0AF6"/>
    <w:rsid w:val="003C0C17"/>
    <w:rsid w:val="003C0CE1"/>
    <w:rsid w:val="003C0DCB"/>
    <w:rsid w:val="003C10DF"/>
    <w:rsid w:val="003C1155"/>
    <w:rsid w:val="003C11A0"/>
    <w:rsid w:val="003C11FE"/>
    <w:rsid w:val="003C128B"/>
    <w:rsid w:val="003C13FB"/>
    <w:rsid w:val="003C14C3"/>
    <w:rsid w:val="003C14EF"/>
    <w:rsid w:val="003C15D1"/>
    <w:rsid w:val="003C15D8"/>
    <w:rsid w:val="003C18C6"/>
    <w:rsid w:val="003C1909"/>
    <w:rsid w:val="003C19D1"/>
    <w:rsid w:val="003C1AF1"/>
    <w:rsid w:val="003C1AFF"/>
    <w:rsid w:val="003C1BA0"/>
    <w:rsid w:val="003C1EBA"/>
    <w:rsid w:val="003C1F57"/>
    <w:rsid w:val="003C1F9F"/>
    <w:rsid w:val="003C22DE"/>
    <w:rsid w:val="003C242A"/>
    <w:rsid w:val="003C242C"/>
    <w:rsid w:val="003C244A"/>
    <w:rsid w:val="003C245F"/>
    <w:rsid w:val="003C26BD"/>
    <w:rsid w:val="003C26F0"/>
    <w:rsid w:val="003C2A66"/>
    <w:rsid w:val="003C2AB8"/>
    <w:rsid w:val="003C2BE8"/>
    <w:rsid w:val="003C2CAF"/>
    <w:rsid w:val="003C2D1C"/>
    <w:rsid w:val="003C2DBD"/>
    <w:rsid w:val="003C307C"/>
    <w:rsid w:val="003C31C2"/>
    <w:rsid w:val="003C3378"/>
    <w:rsid w:val="003C3507"/>
    <w:rsid w:val="003C3525"/>
    <w:rsid w:val="003C35D1"/>
    <w:rsid w:val="003C3791"/>
    <w:rsid w:val="003C37ED"/>
    <w:rsid w:val="003C3920"/>
    <w:rsid w:val="003C3981"/>
    <w:rsid w:val="003C3B50"/>
    <w:rsid w:val="003C3C0C"/>
    <w:rsid w:val="003C3CA4"/>
    <w:rsid w:val="003C3CCA"/>
    <w:rsid w:val="003C3E93"/>
    <w:rsid w:val="003C4267"/>
    <w:rsid w:val="003C4386"/>
    <w:rsid w:val="003C441B"/>
    <w:rsid w:val="003C458D"/>
    <w:rsid w:val="003C45CB"/>
    <w:rsid w:val="003C4711"/>
    <w:rsid w:val="003C482D"/>
    <w:rsid w:val="003C49D6"/>
    <w:rsid w:val="003C49FA"/>
    <w:rsid w:val="003C4A54"/>
    <w:rsid w:val="003C4B79"/>
    <w:rsid w:val="003C4E7E"/>
    <w:rsid w:val="003C4F7D"/>
    <w:rsid w:val="003C5132"/>
    <w:rsid w:val="003C54DE"/>
    <w:rsid w:val="003C5797"/>
    <w:rsid w:val="003C59CB"/>
    <w:rsid w:val="003C5C4B"/>
    <w:rsid w:val="003C5C62"/>
    <w:rsid w:val="003C5DE7"/>
    <w:rsid w:val="003C5E29"/>
    <w:rsid w:val="003C5F41"/>
    <w:rsid w:val="003C6178"/>
    <w:rsid w:val="003C6267"/>
    <w:rsid w:val="003C630D"/>
    <w:rsid w:val="003C64E3"/>
    <w:rsid w:val="003C6509"/>
    <w:rsid w:val="003C652C"/>
    <w:rsid w:val="003C65AF"/>
    <w:rsid w:val="003C6673"/>
    <w:rsid w:val="003C69E5"/>
    <w:rsid w:val="003C6B56"/>
    <w:rsid w:val="003C6F7B"/>
    <w:rsid w:val="003C7270"/>
    <w:rsid w:val="003C74DA"/>
    <w:rsid w:val="003C760F"/>
    <w:rsid w:val="003C7699"/>
    <w:rsid w:val="003C76F6"/>
    <w:rsid w:val="003C79D5"/>
    <w:rsid w:val="003C7C6B"/>
    <w:rsid w:val="003D01B9"/>
    <w:rsid w:val="003D01F8"/>
    <w:rsid w:val="003D03CB"/>
    <w:rsid w:val="003D03EB"/>
    <w:rsid w:val="003D0539"/>
    <w:rsid w:val="003D05CE"/>
    <w:rsid w:val="003D05E3"/>
    <w:rsid w:val="003D0689"/>
    <w:rsid w:val="003D0737"/>
    <w:rsid w:val="003D088A"/>
    <w:rsid w:val="003D0A06"/>
    <w:rsid w:val="003D0A1F"/>
    <w:rsid w:val="003D0A99"/>
    <w:rsid w:val="003D0B1B"/>
    <w:rsid w:val="003D0DA2"/>
    <w:rsid w:val="003D0FFE"/>
    <w:rsid w:val="003D10E6"/>
    <w:rsid w:val="003D1170"/>
    <w:rsid w:val="003D11F7"/>
    <w:rsid w:val="003D1214"/>
    <w:rsid w:val="003D1498"/>
    <w:rsid w:val="003D1649"/>
    <w:rsid w:val="003D167C"/>
    <w:rsid w:val="003D17BA"/>
    <w:rsid w:val="003D17CC"/>
    <w:rsid w:val="003D18C7"/>
    <w:rsid w:val="003D190F"/>
    <w:rsid w:val="003D1914"/>
    <w:rsid w:val="003D1B3F"/>
    <w:rsid w:val="003D1C50"/>
    <w:rsid w:val="003D1CDC"/>
    <w:rsid w:val="003D1E54"/>
    <w:rsid w:val="003D1FE9"/>
    <w:rsid w:val="003D21AD"/>
    <w:rsid w:val="003D229A"/>
    <w:rsid w:val="003D2581"/>
    <w:rsid w:val="003D2650"/>
    <w:rsid w:val="003D26B6"/>
    <w:rsid w:val="003D2879"/>
    <w:rsid w:val="003D2938"/>
    <w:rsid w:val="003D2E29"/>
    <w:rsid w:val="003D2F28"/>
    <w:rsid w:val="003D2F59"/>
    <w:rsid w:val="003D3150"/>
    <w:rsid w:val="003D31F4"/>
    <w:rsid w:val="003D3350"/>
    <w:rsid w:val="003D34E9"/>
    <w:rsid w:val="003D365F"/>
    <w:rsid w:val="003D37F2"/>
    <w:rsid w:val="003D38F3"/>
    <w:rsid w:val="003D390E"/>
    <w:rsid w:val="003D3C06"/>
    <w:rsid w:val="003D3C68"/>
    <w:rsid w:val="003D3D07"/>
    <w:rsid w:val="003D3E9F"/>
    <w:rsid w:val="003D41F9"/>
    <w:rsid w:val="003D45DD"/>
    <w:rsid w:val="003D47F4"/>
    <w:rsid w:val="003D48EC"/>
    <w:rsid w:val="003D4BB6"/>
    <w:rsid w:val="003D4CCD"/>
    <w:rsid w:val="003D4D1E"/>
    <w:rsid w:val="003D4D59"/>
    <w:rsid w:val="003D4E1F"/>
    <w:rsid w:val="003D50E5"/>
    <w:rsid w:val="003D5271"/>
    <w:rsid w:val="003D52E5"/>
    <w:rsid w:val="003D5323"/>
    <w:rsid w:val="003D5330"/>
    <w:rsid w:val="003D53C9"/>
    <w:rsid w:val="003D565A"/>
    <w:rsid w:val="003D583C"/>
    <w:rsid w:val="003D58E4"/>
    <w:rsid w:val="003D5972"/>
    <w:rsid w:val="003D5A59"/>
    <w:rsid w:val="003D5A65"/>
    <w:rsid w:val="003D5D02"/>
    <w:rsid w:val="003D5D3F"/>
    <w:rsid w:val="003D5D8A"/>
    <w:rsid w:val="003D5E18"/>
    <w:rsid w:val="003D5FAE"/>
    <w:rsid w:val="003D6377"/>
    <w:rsid w:val="003D685D"/>
    <w:rsid w:val="003D689B"/>
    <w:rsid w:val="003D68F7"/>
    <w:rsid w:val="003D690D"/>
    <w:rsid w:val="003D6942"/>
    <w:rsid w:val="003D6EF5"/>
    <w:rsid w:val="003D6F49"/>
    <w:rsid w:val="003D7090"/>
    <w:rsid w:val="003D7095"/>
    <w:rsid w:val="003D74A8"/>
    <w:rsid w:val="003D7BC9"/>
    <w:rsid w:val="003D7D18"/>
    <w:rsid w:val="003D7D9C"/>
    <w:rsid w:val="003D7D9F"/>
    <w:rsid w:val="003E00F1"/>
    <w:rsid w:val="003E011B"/>
    <w:rsid w:val="003E02D4"/>
    <w:rsid w:val="003E032D"/>
    <w:rsid w:val="003E0335"/>
    <w:rsid w:val="003E03A0"/>
    <w:rsid w:val="003E07AF"/>
    <w:rsid w:val="003E09A1"/>
    <w:rsid w:val="003E0B89"/>
    <w:rsid w:val="003E0CE5"/>
    <w:rsid w:val="003E0E10"/>
    <w:rsid w:val="003E0F03"/>
    <w:rsid w:val="003E0F05"/>
    <w:rsid w:val="003E0F3F"/>
    <w:rsid w:val="003E102E"/>
    <w:rsid w:val="003E1060"/>
    <w:rsid w:val="003E11D1"/>
    <w:rsid w:val="003E128F"/>
    <w:rsid w:val="003E14C2"/>
    <w:rsid w:val="003E185B"/>
    <w:rsid w:val="003E18B7"/>
    <w:rsid w:val="003E1951"/>
    <w:rsid w:val="003E1A0B"/>
    <w:rsid w:val="003E1EF4"/>
    <w:rsid w:val="003E1EF8"/>
    <w:rsid w:val="003E2082"/>
    <w:rsid w:val="003E2153"/>
    <w:rsid w:val="003E217F"/>
    <w:rsid w:val="003E26E9"/>
    <w:rsid w:val="003E2857"/>
    <w:rsid w:val="003E28A3"/>
    <w:rsid w:val="003E2964"/>
    <w:rsid w:val="003E2ABA"/>
    <w:rsid w:val="003E2C27"/>
    <w:rsid w:val="003E2DE9"/>
    <w:rsid w:val="003E2E30"/>
    <w:rsid w:val="003E2EAD"/>
    <w:rsid w:val="003E2EDB"/>
    <w:rsid w:val="003E2FD6"/>
    <w:rsid w:val="003E31F3"/>
    <w:rsid w:val="003E323D"/>
    <w:rsid w:val="003E34CA"/>
    <w:rsid w:val="003E3530"/>
    <w:rsid w:val="003E3772"/>
    <w:rsid w:val="003E39DF"/>
    <w:rsid w:val="003E3A2A"/>
    <w:rsid w:val="003E3C7B"/>
    <w:rsid w:val="003E3CAE"/>
    <w:rsid w:val="003E3FA6"/>
    <w:rsid w:val="003E41D2"/>
    <w:rsid w:val="003E42FF"/>
    <w:rsid w:val="003E43A3"/>
    <w:rsid w:val="003E44EA"/>
    <w:rsid w:val="003E45B9"/>
    <w:rsid w:val="003E469E"/>
    <w:rsid w:val="003E469F"/>
    <w:rsid w:val="003E46C5"/>
    <w:rsid w:val="003E47FB"/>
    <w:rsid w:val="003E4891"/>
    <w:rsid w:val="003E499D"/>
    <w:rsid w:val="003E4B7A"/>
    <w:rsid w:val="003E4B9C"/>
    <w:rsid w:val="003E4BF0"/>
    <w:rsid w:val="003E4DBE"/>
    <w:rsid w:val="003E4DD2"/>
    <w:rsid w:val="003E4F2A"/>
    <w:rsid w:val="003E512D"/>
    <w:rsid w:val="003E515E"/>
    <w:rsid w:val="003E5268"/>
    <w:rsid w:val="003E535E"/>
    <w:rsid w:val="003E53E0"/>
    <w:rsid w:val="003E55AC"/>
    <w:rsid w:val="003E575F"/>
    <w:rsid w:val="003E5842"/>
    <w:rsid w:val="003E585B"/>
    <w:rsid w:val="003E589F"/>
    <w:rsid w:val="003E5A64"/>
    <w:rsid w:val="003E5B9C"/>
    <w:rsid w:val="003E5C0D"/>
    <w:rsid w:val="003E5CA8"/>
    <w:rsid w:val="003E60E0"/>
    <w:rsid w:val="003E627D"/>
    <w:rsid w:val="003E6417"/>
    <w:rsid w:val="003E6764"/>
    <w:rsid w:val="003E683B"/>
    <w:rsid w:val="003E6955"/>
    <w:rsid w:val="003E697F"/>
    <w:rsid w:val="003E69F5"/>
    <w:rsid w:val="003E6C8C"/>
    <w:rsid w:val="003E6CB8"/>
    <w:rsid w:val="003E6E25"/>
    <w:rsid w:val="003E71DA"/>
    <w:rsid w:val="003E7253"/>
    <w:rsid w:val="003E727F"/>
    <w:rsid w:val="003E7386"/>
    <w:rsid w:val="003E75AE"/>
    <w:rsid w:val="003E77DE"/>
    <w:rsid w:val="003E782A"/>
    <w:rsid w:val="003E7AEA"/>
    <w:rsid w:val="003E7D7F"/>
    <w:rsid w:val="003E7DC9"/>
    <w:rsid w:val="003F0016"/>
    <w:rsid w:val="003F0088"/>
    <w:rsid w:val="003F00BD"/>
    <w:rsid w:val="003F010B"/>
    <w:rsid w:val="003F01C7"/>
    <w:rsid w:val="003F027A"/>
    <w:rsid w:val="003F03DF"/>
    <w:rsid w:val="003F04A9"/>
    <w:rsid w:val="003F055C"/>
    <w:rsid w:val="003F06EA"/>
    <w:rsid w:val="003F0A0E"/>
    <w:rsid w:val="003F0A56"/>
    <w:rsid w:val="003F0AB7"/>
    <w:rsid w:val="003F0DBE"/>
    <w:rsid w:val="003F0ED6"/>
    <w:rsid w:val="003F0FE1"/>
    <w:rsid w:val="003F1243"/>
    <w:rsid w:val="003F124C"/>
    <w:rsid w:val="003F1319"/>
    <w:rsid w:val="003F133B"/>
    <w:rsid w:val="003F13A7"/>
    <w:rsid w:val="003F14C3"/>
    <w:rsid w:val="003F159D"/>
    <w:rsid w:val="003F1713"/>
    <w:rsid w:val="003F1AE8"/>
    <w:rsid w:val="003F1BA8"/>
    <w:rsid w:val="003F1D21"/>
    <w:rsid w:val="003F1F94"/>
    <w:rsid w:val="003F22CD"/>
    <w:rsid w:val="003F264D"/>
    <w:rsid w:val="003F27C8"/>
    <w:rsid w:val="003F29EB"/>
    <w:rsid w:val="003F2A86"/>
    <w:rsid w:val="003F2C55"/>
    <w:rsid w:val="003F2F2B"/>
    <w:rsid w:val="003F2FE8"/>
    <w:rsid w:val="003F319D"/>
    <w:rsid w:val="003F3205"/>
    <w:rsid w:val="003F3523"/>
    <w:rsid w:val="003F3648"/>
    <w:rsid w:val="003F3661"/>
    <w:rsid w:val="003F36EA"/>
    <w:rsid w:val="003F37E1"/>
    <w:rsid w:val="003F387B"/>
    <w:rsid w:val="003F3914"/>
    <w:rsid w:val="003F3A2E"/>
    <w:rsid w:val="003F3A3D"/>
    <w:rsid w:val="003F3DD2"/>
    <w:rsid w:val="003F403C"/>
    <w:rsid w:val="003F40CC"/>
    <w:rsid w:val="003F41CC"/>
    <w:rsid w:val="003F42C5"/>
    <w:rsid w:val="003F457C"/>
    <w:rsid w:val="003F46C2"/>
    <w:rsid w:val="003F479E"/>
    <w:rsid w:val="003F48DA"/>
    <w:rsid w:val="003F4A63"/>
    <w:rsid w:val="003F4A81"/>
    <w:rsid w:val="003F4C50"/>
    <w:rsid w:val="003F4D82"/>
    <w:rsid w:val="003F4D90"/>
    <w:rsid w:val="003F4E96"/>
    <w:rsid w:val="003F4EE6"/>
    <w:rsid w:val="003F4F48"/>
    <w:rsid w:val="003F5352"/>
    <w:rsid w:val="003F549E"/>
    <w:rsid w:val="003F550F"/>
    <w:rsid w:val="003F552F"/>
    <w:rsid w:val="003F5708"/>
    <w:rsid w:val="003F5960"/>
    <w:rsid w:val="003F5C51"/>
    <w:rsid w:val="003F5F69"/>
    <w:rsid w:val="003F6106"/>
    <w:rsid w:val="003F62B4"/>
    <w:rsid w:val="003F62EB"/>
    <w:rsid w:val="003F634A"/>
    <w:rsid w:val="003F647C"/>
    <w:rsid w:val="003F65E8"/>
    <w:rsid w:val="003F66DD"/>
    <w:rsid w:val="003F6857"/>
    <w:rsid w:val="003F6955"/>
    <w:rsid w:val="003F6B4C"/>
    <w:rsid w:val="003F6D92"/>
    <w:rsid w:val="003F6F81"/>
    <w:rsid w:val="003F70FF"/>
    <w:rsid w:val="003F734C"/>
    <w:rsid w:val="003F7416"/>
    <w:rsid w:val="003F793A"/>
    <w:rsid w:val="003F7A19"/>
    <w:rsid w:val="003F7D2D"/>
    <w:rsid w:val="003F7D64"/>
    <w:rsid w:val="003F7EA4"/>
    <w:rsid w:val="003F7F4B"/>
    <w:rsid w:val="00400412"/>
    <w:rsid w:val="004004F4"/>
    <w:rsid w:val="0040072F"/>
    <w:rsid w:val="004008E7"/>
    <w:rsid w:val="00400AFE"/>
    <w:rsid w:val="00400B1C"/>
    <w:rsid w:val="00400B7B"/>
    <w:rsid w:val="00400ED8"/>
    <w:rsid w:val="00400FC0"/>
    <w:rsid w:val="0040121A"/>
    <w:rsid w:val="0040131C"/>
    <w:rsid w:val="0040139E"/>
    <w:rsid w:val="00401487"/>
    <w:rsid w:val="004016F3"/>
    <w:rsid w:val="00401753"/>
    <w:rsid w:val="004020B7"/>
    <w:rsid w:val="00402250"/>
    <w:rsid w:val="00402345"/>
    <w:rsid w:val="00402412"/>
    <w:rsid w:val="00402708"/>
    <w:rsid w:val="0040288B"/>
    <w:rsid w:val="00402D07"/>
    <w:rsid w:val="00402F1C"/>
    <w:rsid w:val="00403092"/>
    <w:rsid w:val="004030B3"/>
    <w:rsid w:val="00403139"/>
    <w:rsid w:val="00403158"/>
    <w:rsid w:val="00403465"/>
    <w:rsid w:val="0040381A"/>
    <w:rsid w:val="00403839"/>
    <w:rsid w:val="00403858"/>
    <w:rsid w:val="0040397B"/>
    <w:rsid w:val="00403A60"/>
    <w:rsid w:val="00403F83"/>
    <w:rsid w:val="00404069"/>
    <w:rsid w:val="004040B9"/>
    <w:rsid w:val="004040C9"/>
    <w:rsid w:val="00404167"/>
    <w:rsid w:val="004041EC"/>
    <w:rsid w:val="00404299"/>
    <w:rsid w:val="004042FC"/>
    <w:rsid w:val="004044D3"/>
    <w:rsid w:val="0040460E"/>
    <w:rsid w:val="004046E3"/>
    <w:rsid w:val="0040486E"/>
    <w:rsid w:val="00404A05"/>
    <w:rsid w:val="00404C43"/>
    <w:rsid w:val="00404D72"/>
    <w:rsid w:val="00404F60"/>
    <w:rsid w:val="00405057"/>
    <w:rsid w:val="0040523D"/>
    <w:rsid w:val="004052A8"/>
    <w:rsid w:val="0040539F"/>
    <w:rsid w:val="00405462"/>
    <w:rsid w:val="00405513"/>
    <w:rsid w:val="004059B8"/>
    <w:rsid w:val="004059D4"/>
    <w:rsid w:val="00405F10"/>
    <w:rsid w:val="004061BE"/>
    <w:rsid w:val="004061DA"/>
    <w:rsid w:val="00406311"/>
    <w:rsid w:val="004063A1"/>
    <w:rsid w:val="004063A5"/>
    <w:rsid w:val="004065BA"/>
    <w:rsid w:val="0040671A"/>
    <w:rsid w:val="00406806"/>
    <w:rsid w:val="00406CC6"/>
    <w:rsid w:val="00406CD9"/>
    <w:rsid w:val="00406E31"/>
    <w:rsid w:val="00406FA7"/>
    <w:rsid w:val="00406FAA"/>
    <w:rsid w:val="004072D5"/>
    <w:rsid w:val="0040739A"/>
    <w:rsid w:val="00407513"/>
    <w:rsid w:val="0040755D"/>
    <w:rsid w:val="00407832"/>
    <w:rsid w:val="004078F8"/>
    <w:rsid w:val="00407C74"/>
    <w:rsid w:val="00407CD5"/>
    <w:rsid w:val="00407D16"/>
    <w:rsid w:val="00407E56"/>
    <w:rsid w:val="004100B4"/>
    <w:rsid w:val="004102BC"/>
    <w:rsid w:val="004103DC"/>
    <w:rsid w:val="00410853"/>
    <w:rsid w:val="00410AC4"/>
    <w:rsid w:val="00410B11"/>
    <w:rsid w:val="00410BED"/>
    <w:rsid w:val="00410BF3"/>
    <w:rsid w:val="00410CE3"/>
    <w:rsid w:val="00411012"/>
    <w:rsid w:val="0041102D"/>
    <w:rsid w:val="00411095"/>
    <w:rsid w:val="0041109C"/>
    <w:rsid w:val="004110CD"/>
    <w:rsid w:val="00411245"/>
    <w:rsid w:val="004112A3"/>
    <w:rsid w:val="0041154B"/>
    <w:rsid w:val="00411661"/>
    <w:rsid w:val="0041167B"/>
    <w:rsid w:val="004116E9"/>
    <w:rsid w:val="0041178F"/>
    <w:rsid w:val="004119C4"/>
    <w:rsid w:val="00411ABA"/>
    <w:rsid w:val="00411B1D"/>
    <w:rsid w:val="00411C41"/>
    <w:rsid w:val="00411DC3"/>
    <w:rsid w:val="004120EF"/>
    <w:rsid w:val="00412274"/>
    <w:rsid w:val="004122A7"/>
    <w:rsid w:val="00412328"/>
    <w:rsid w:val="004124D5"/>
    <w:rsid w:val="004124E7"/>
    <w:rsid w:val="0041262A"/>
    <w:rsid w:val="004127E0"/>
    <w:rsid w:val="00412B18"/>
    <w:rsid w:val="00412B7C"/>
    <w:rsid w:val="00412E6D"/>
    <w:rsid w:val="00413098"/>
    <w:rsid w:val="0041379D"/>
    <w:rsid w:val="004137E7"/>
    <w:rsid w:val="0041386B"/>
    <w:rsid w:val="004138D5"/>
    <w:rsid w:val="00413D36"/>
    <w:rsid w:val="00413D7D"/>
    <w:rsid w:val="004140BE"/>
    <w:rsid w:val="004145FA"/>
    <w:rsid w:val="004146BA"/>
    <w:rsid w:val="00414B30"/>
    <w:rsid w:val="00414F10"/>
    <w:rsid w:val="0041513D"/>
    <w:rsid w:val="0041526F"/>
    <w:rsid w:val="004152FA"/>
    <w:rsid w:val="00415356"/>
    <w:rsid w:val="00415454"/>
    <w:rsid w:val="00415698"/>
    <w:rsid w:val="0041598E"/>
    <w:rsid w:val="004159F6"/>
    <w:rsid w:val="00415BA1"/>
    <w:rsid w:val="00415C4C"/>
    <w:rsid w:val="00415CB6"/>
    <w:rsid w:val="00415D01"/>
    <w:rsid w:val="00415D98"/>
    <w:rsid w:val="00415E85"/>
    <w:rsid w:val="00415F6D"/>
    <w:rsid w:val="00416076"/>
    <w:rsid w:val="0041626A"/>
    <w:rsid w:val="0041634D"/>
    <w:rsid w:val="00416613"/>
    <w:rsid w:val="004166B6"/>
    <w:rsid w:val="00416890"/>
    <w:rsid w:val="00416A97"/>
    <w:rsid w:val="00416AE4"/>
    <w:rsid w:val="00416D0D"/>
    <w:rsid w:val="00416D58"/>
    <w:rsid w:val="00416DF3"/>
    <w:rsid w:val="00416DFA"/>
    <w:rsid w:val="00416EF7"/>
    <w:rsid w:val="00417411"/>
    <w:rsid w:val="0041742F"/>
    <w:rsid w:val="00417547"/>
    <w:rsid w:val="00417930"/>
    <w:rsid w:val="00417B88"/>
    <w:rsid w:val="00417E80"/>
    <w:rsid w:val="00417F26"/>
    <w:rsid w:val="00420058"/>
    <w:rsid w:val="00420594"/>
    <w:rsid w:val="00420F99"/>
    <w:rsid w:val="0042124F"/>
    <w:rsid w:val="00421720"/>
    <w:rsid w:val="004217E0"/>
    <w:rsid w:val="00421A3A"/>
    <w:rsid w:val="00421BC5"/>
    <w:rsid w:val="00421C12"/>
    <w:rsid w:val="00421C1F"/>
    <w:rsid w:val="00421DEC"/>
    <w:rsid w:val="00421E2B"/>
    <w:rsid w:val="00421F22"/>
    <w:rsid w:val="0042209B"/>
    <w:rsid w:val="00422381"/>
    <w:rsid w:val="00422594"/>
    <w:rsid w:val="004226D9"/>
    <w:rsid w:val="0042270E"/>
    <w:rsid w:val="004227A6"/>
    <w:rsid w:val="004228B0"/>
    <w:rsid w:val="00422B73"/>
    <w:rsid w:val="00422C18"/>
    <w:rsid w:val="00422CB0"/>
    <w:rsid w:val="00422D15"/>
    <w:rsid w:val="00422D17"/>
    <w:rsid w:val="00422F2F"/>
    <w:rsid w:val="0042314B"/>
    <w:rsid w:val="00423278"/>
    <w:rsid w:val="0042336B"/>
    <w:rsid w:val="004233AE"/>
    <w:rsid w:val="00423919"/>
    <w:rsid w:val="00423967"/>
    <w:rsid w:val="00423993"/>
    <w:rsid w:val="00423A99"/>
    <w:rsid w:val="00423D93"/>
    <w:rsid w:val="00423E9E"/>
    <w:rsid w:val="00423EEA"/>
    <w:rsid w:val="00424207"/>
    <w:rsid w:val="004242C7"/>
    <w:rsid w:val="0042439A"/>
    <w:rsid w:val="00424691"/>
    <w:rsid w:val="00424878"/>
    <w:rsid w:val="00424A10"/>
    <w:rsid w:val="00424C79"/>
    <w:rsid w:val="00424CE5"/>
    <w:rsid w:val="00424EE6"/>
    <w:rsid w:val="00424F8D"/>
    <w:rsid w:val="0042514E"/>
    <w:rsid w:val="004251A9"/>
    <w:rsid w:val="00425226"/>
    <w:rsid w:val="0042529D"/>
    <w:rsid w:val="004252BA"/>
    <w:rsid w:val="00425549"/>
    <w:rsid w:val="0042559A"/>
    <w:rsid w:val="00425963"/>
    <w:rsid w:val="00425A56"/>
    <w:rsid w:val="00425A62"/>
    <w:rsid w:val="00425ABD"/>
    <w:rsid w:val="00425B5A"/>
    <w:rsid w:val="00425BAB"/>
    <w:rsid w:val="00425D16"/>
    <w:rsid w:val="00425EAA"/>
    <w:rsid w:val="00425F1A"/>
    <w:rsid w:val="00426089"/>
    <w:rsid w:val="004260B3"/>
    <w:rsid w:val="00426107"/>
    <w:rsid w:val="00426280"/>
    <w:rsid w:val="004263A9"/>
    <w:rsid w:val="00426414"/>
    <w:rsid w:val="00426468"/>
    <w:rsid w:val="004264EA"/>
    <w:rsid w:val="0042677B"/>
    <w:rsid w:val="004267AF"/>
    <w:rsid w:val="0042684A"/>
    <w:rsid w:val="0042699C"/>
    <w:rsid w:val="00426B36"/>
    <w:rsid w:val="00426B90"/>
    <w:rsid w:val="00426CE9"/>
    <w:rsid w:val="00426D08"/>
    <w:rsid w:val="00426DD0"/>
    <w:rsid w:val="00426E0A"/>
    <w:rsid w:val="00426E13"/>
    <w:rsid w:val="0042707C"/>
    <w:rsid w:val="0042725D"/>
    <w:rsid w:val="00427327"/>
    <w:rsid w:val="00427398"/>
    <w:rsid w:val="004273BB"/>
    <w:rsid w:val="00427407"/>
    <w:rsid w:val="004274BD"/>
    <w:rsid w:val="0042758D"/>
    <w:rsid w:val="00427806"/>
    <w:rsid w:val="004278D2"/>
    <w:rsid w:val="004279FC"/>
    <w:rsid w:val="00427B84"/>
    <w:rsid w:val="00427B8B"/>
    <w:rsid w:val="00427C10"/>
    <w:rsid w:val="00427D29"/>
    <w:rsid w:val="00427E05"/>
    <w:rsid w:val="00427F85"/>
    <w:rsid w:val="00427FA5"/>
    <w:rsid w:val="00430032"/>
    <w:rsid w:val="004300ED"/>
    <w:rsid w:val="00430174"/>
    <w:rsid w:val="00430259"/>
    <w:rsid w:val="00430356"/>
    <w:rsid w:val="0043055F"/>
    <w:rsid w:val="00430711"/>
    <w:rsid w:val="0043082B"/>
    <w:rsid w:val="00430840"/>
    <w:rsid w:val="0043090E"/>
    <w:rsid w:val="00430BD6"/>
    <w:rsid w:val="00430C60"/>
    <w:rsid w:val="00430F5D"/>
    <w:rsid w:val="0043100B"/>
    <w:rsid w:val="0043102C"/>
    <w:rsid w:val="00431211"/>
    <w:rsid w:val="00431304"/>
    <w:rsid w:val="00431325"/>
    <w:rsid w:val="004313CF"/>
    <w:rsid w:val="00431812"/>
    <w:rsid w:val="004318A2"/>
    <w:rsid w:val="0043193D"/>
    <w:rsid w:val="00431A6C"/>
    <w:rsid w:val="00431F50"/>
    <w:rsid w:val="0043202B"/>
    <w:rsid w:val="00432460"/>
    <w:rsid w:val="0043256B"/>
    <w:rsid w:val="00432685"/>
    <w:rsid w:val="004327DB"/>
    <w:rsid w:val="00432975"/>
    <w:rsid w:val="00432AC9"/>
    <w:rsid w:val="00432C9B"/>
    <w:rsid w:val="00432DE0"/>
    <w:rsid w:val="00432FC4"/>
    <w:rsid w:val="00432FF9"/>
    <w:rsid w:val="004330BA"/>
    <w:rsid w:val="004330E7"/>
    <w:rsid w:val="00433423"/>
    <w:rsid w:val="00433573"/>
    <w:rsid w:val="004335CD"/>
    <w:rsid w:val="00433668"/>
    <w:rsid w:val="0043380D"/>
    <w:rsid w:val="004338AE"/>
    <w:rsid w:val="00433941"/>
    <w:rsid w:val="00433B5C"/>
    <w:rsid w:val="00433B98"/>
    <w:rsid w:val="00433DD5"/>
    <w:rsid w:val="00433DE6"/>
    <w:rsid w:val="00433E19"/>
    <w:rsid w:val="00433FB7"/>
    <w:rsid w:val="004340CD"/>
    <w:rsid w:val="00434439"/>
    <w:rsid w:val="0043452A"/>
    <w:rsid w:val="00434A38"/>
    <w:rsid w:val="00434B6C"/>
    <w:rsid w:val="00434B8A"/>
    <w:rsid w:val="00434D0C"/>
    <w:rsid w:val="00435103"/>
    <w:rsid w:val="00435295"/>
    <w:rsid w:val="00435454"/>
    <w:rsid w:val="0043549E"/>
    <w:rsid w:val="004354B7"/>
    <w:rsid w:val="00435505"/>
    <w:rsid w:val="0043559A"/>
    <w:rsid w:val="004355C1"/>
    <w:rsid w:val="00435A08"/>
    <w:rsid w:val="00435F5A"/>
    <w:rsid w:val="00436172"/>
    <w:rsid w:val="0043668F"/>
    <w:rsid w:val="00436C1A"/>
    <w:rsid w:val="00436D90"/>
    <w:rsid w:val="00436E06"/>
    <w:rsid w:val="00436E1E"/>
    <w:rsid w:val="0043709E"/>
    <w:rsid w:val="004370E4"/>
    <w:rsid w:val="004371F5"/>
    <w:rsid w:val="004373D1"/>
    <w:rsid w:val="00437518"/>
    <w:rsid w:val="00437568"/>
    <w:rsid w:val="0043756B"/>
    <w:rsid w:val="0043762F"/>
    <w:rsid w:val="0043795D"/>
    <w:rsid w:val="004379E9"/>
    <w:rsid w:val="00437A1E"/>
    <w:rsid w:val="00437B93"/>
    <w:rsid w:val="00437D3E"/>
    <w:rsid w:val="00437E22"/>
    <w:rsid w:val="00440285"/>
    <w:rsid w:val="00440568"/>
    <w:rsid w:val="0044065B"/>
    <w:rsid w:val="00440864"/>
    <w:rsid w:val="00440990"/>
    <w:rsid w:val="004409CD"/>
    <w:rsid w:val="00440BBF"/>
    <w:rsid w:val="00440C09"/>
    <w:rsid w:val="00440C3B"/>
    <w:rsid w:val="00440C52"/>
    <w:rsid w:val="00440C6C"/>
    <w:rsid w:val="00440E9B"/>
    <w:rsid w:val="00440EFC"/>
    <w:rsid w:val="00440F0E"/>
    <w:rsid w:val="00440F8D"/>
    <w:rsid w:val="00441126"/>
    <w:rsid w:val="004411C4"/>
    <w:rsid w:val="004411C9"/>
    <w:rsid w:val="00441265"/>
    <w:rsid w:val="004412DA"/>
    <w:rsid w:val="00441571"/>
    <w:rsid w:val="004415AF"/>
    <w:rsid w:val="004415ED"/>
    <w:rsid w:val="004417B8"/>
    <w:rsid w:val="004419B7"/>
    <w:rsid w:val="00441AA6"/>
    <w:rsid w:val="00441B0C"/>
    <w:rsid w:val="00441BDF"/>
    <w:rsid w:val="00441D83"/>
    <w:rsid w:val="00441E66"/>
    <w:rsid w:val="00441E67"/>
    <w:rsid w:val="00441E70"/>
    <w:rsid w:val="00441F9C"/>
    <w:rsid w:val="00442079"/>
    <w:rsid w:val="0044207B"/>
    <w:rsid w:val="004420E1"/>
    <w:rsid w:val="00442156"/>
    <w:rsid w:val="00442172"/>
    <w:rsid w:val="0044220F"/>
    <w:rsid w:val="0044234D"/>
    <w:rsid w:val="0044246D"/>
    <w:rsid w:val="00442557"/>
    <w:rsid w:val="004425C4"/>
    <w:rsid w:val="00442A3B"/>
    <w:rsid w:val="00442A9E"/>
    <w:rsid w:val="00442AB6"/>
    <w:rsid w:val="00442ACB"/>
    <w:rsid w:val="00443331"/>
    <w:rsid w:val="00443530"/>
    <w:rsid w:val="00443863"/>
    <w:rsid w:val="00443BAE"/>
    <w:rsid w:val="00443BB5"/>
    <w:rsid w:val="00443C17"/>
    <w:rsid w:val="00443F79"/>
    <w:rsid w:val="00443FEE"/>
    <w:rsid w:val="00444306"/>
    <w:rsid w:val="00444468"/>
    <w:rsid w:val="0044455B"/>
    <w:rsid w:val="004445D7"/>
    <w:rsid w:val="004446A6"/>
    <w:rsid w:val="004446A7"/>
    <w:rsid w:val="00444D02"/>
    <w:rsid w:val="00444D6B"/>
    <w:rsid w:val="00444EE9"/>
    <w:rsid w:val="00444F0A"/>
    <w:rsid w:val="0044532D"/>
    <w:rsid w:val="00445459"/>
    <w:rsid w:val="00445602"/>
    <w:rsid w:val="004457BB"/>
    <w:rsid w:val="004457CA"/>
    <w:rsid w:val="004457D7"/>
    <w:rsid w:val="0044581A"/>
    <w:rsid w:val="00445A01"/>
    <w:rsid w:val="00445A3E"/>
    <w:rsid w:val="00445D0C"/>
    <w:rsid w:val="00445E7E"/>
    <w:rsid w:val="00446165"/>
    <w:rsid w:val="004463B4"/>
    <w:rsid w:val="0044641B"/>
    <w:rsid w:val="0044672B"/>
    <w:rsid w:val="004467F1"/>
    <w:rsid w:val="004469F5"/>
    <w:rsid w:val="00446CBC"/>
    <w:rsid w:val="00446CD5"/>
    <w:rsid w:val="00446D55"/>
    <w:rsid w:val="00446E19"/>
    <w:rsid w:val="00447007"/>
    <w:rsid w:val="00447051"/>
    <w:rsid w:val="004470E2"/>
    <w:rsid w:val="0044717A"/>
    <w:rsid w:val="0044718D"/>
    <w:rsid w:val="0044730B"/>
    <w:rsid w:val="00447388"/>
    <w:rsid w:val="0044747B"/>
    <w:rsid w:val="004474D7"/>
    <w:rsid w:val="00447612"/>
    <w:rsid w:val="00447843"/>
    <w:rsid w:val="0044799E"/>
    <w:rsid w:val="00447B45"/>
    <w:rsid w:val="00447CA5"/>
    <w:rsid w:val="00447E08"/>
    <w:rsid w:val="004500FC"/>
    <w:rsid w:val="00450261"/>
    <w:rsid w:val="004502AC"/>
    <w:rsid w:val="004503D9"/>
    <w:rsid w:val="0045042D"/>
    <w:rsid w:val="0045057B"/>
    <w:rsid w:val="0045099C"/>
    <w:rsid w:val="00450CCE"/>
    <w:rsid w:val="00450D0F"/>
    <w:rsid w:val="00450F54"/>
    <w:rsid w:val="00451021"/>
    <w:rsid w:val="0045108C"/>
    <w:rsid w:val="004511A8"/>
    <w:rsid w:val="004512CC"/>
    <w:rsid w:val="004512CF"/>
    <w:rsid w:val="00451582"/>
    <w:rsid w:val="004515CB"/>
    <w:rsid w:val="004518C0"/>
    <w:rsid w:val="00451CEC"/>
    <w:rsid w:val="00451D91"/>
    <w:rsid w:val="00451E31"/>
    <w:rsid w:val="00451E8F"/>
    <w:rsid w:val="004520A1"/>
    <w:rsid w:val="004520D6"/>
    <w:rsid w:val="00452167"/>
    <w:rsid w:val="00452362"/>
    <w:rsid w:val="004526BB"/>
    <w:rsid w:val="004526BF"/>
    <w:rsid w:val="00452734"/>
    <w:rsid w:val="004529F7"/>
    <w:rsid w:val="00452D15"/>
    <w:rsid w:val="00452E59"/>
    <w:rsid w:val="00452FB4"/>
    <w:rsid w:val="00453020"/>
    <w:rsid w:val="00453131"/>
    <w:rsid w:val="0045321B"/>
    <w:rsid w:val="004532C1"/>
    <w:rsid w:val="004532C6"/>
    <w:rsid w:val="00453589"/>
    <w:rsid w:val="00453B39"/>
    <w:rsid w:val="00453F19"/>
    <w:rsid w:val="00453F89"/>
    <w:rsid w:val="0045403A"/>
    <w:rsid w:val="00454107"/>
    <w:rsid w:val="0045421F"/>
    <w:rsid w:val="00454300"/>
    <w:rsid w:val="00454331"/>
    <w:rsid w:val="0045463C"/>
    <w:rsid w:val="00454847"/>
    <w:rsid w:val="00454A63"/>
    <w:rsid w:val="00454A74"/>
    <w:rsid w:val="00454E8D"/>
    <w:rsid w:val="004550D3"/>
    <w:rsid w:val="00455148"/>
    <w:rsid w:val="0045516D"/>
    <w:rsid w:val="004551DF"/>
    <w:rsid w:val="0045528B"/>
    <w:rsid w:val="00455421"/>
    <w:rsid w:val="00455451"/>
    <w:rsid w:val="00455554"/>
    <w:rsid w:val="004556AA"/>
    <w:rsid w:val="004557EA"/>
    <w:rsid w:val="004558CA"/>
    <w:rsid w:val="00455A40"/>
    <w:rsid w:val="00455A57"/>
    <w:rsid w:val="00455AE3"/>
    <w:rsid w:val="004562A2"/>
    <w:rsid w:val="00456422"/>
    <w:rsid w:val="0045652D"/>
    <w:rsid w:val="0045653F"/>
    <w:rsid w:val="004565B7"/>
    <w:rsid w:val="004568E2"/>
    <w:rsid w:val="00456F57"/>
    <w:rsid w:val="00457110"/>
    <w:rsid w:val="00457227"/>
    <w:rsid w:val="00457297"/>
    <w:rsid w:val="0045735B"/>
    <w:rsid w:val="00457586"/>
    <w:rsid w:val="0045759D"/>
    <w:rsid w:val="004575B0"/>
    <w:rsid w:val="004576F3"/>
    <w:rsid w:val="004577CB"/>
    <w:rsid w:val="00457AFC"/>
    <w:rsid w:val="00457BD3"/>
    <w:rsid w:val="00457C4A"/>
    <w:rsid w:val="00457E1C"/>
    <w:rsid w:val="00457EB3"/>
    <w:rsid w:val="00457ECC"/>
    <w:rsid w:val="00457FE8"/>
    <w:rsid w:val="00460034"/>
    <w:rsid w:val="00460049"/>
    <w:rsid w:val="004602BD"/>
    <w:rsid w:val="004604EC"/>
    <w:rsid w:val="0046054B"/>
    <w:rsid w:val="0046065D"/>
    <w:rsid w:val="00460841"/>
    <w:rsid w:val="004608A1"/>
    <w:rsid w:val="0046094C"/>
    <w:rsid w:val="004609B0"/>
    <w:rsid w:val="00460A37"/>
    <w:rsid w:val="00460CC8"/>
    <w:rsid w:val="00460D14"/>
    <w:rsid w:val="00460DDC"/>
    <w:rsid w:val="00460F66"/>
    <w:rsid w:val="004610A8"/>
    <w:rsid w:val="0046151D"/>
    <w:rsid w:val="00461743"/>
    <w:rsid w:val="00461870"/>
    <w:rsid w:val="0046199F"/>
    <w:rsid w:val="004619E3"/>
    <w:rsid w:val="00461C89"/>
    <w:rsid w:val="00461CCB"/>
    <w:rsid w:val="00461D9B"/>
    <w:rsid w:val="00462128"/>
    <w:rsid w:val="00462245"/>
    <w:rsid w:val="00462470"/>
    <w:rsid w:val="00462472"/>
    <w:rsid w:val="004624C8"/>
    <w:rsid w:val="00462650"/>
    <w:rsid w:val="0046281B"/>
    <w:rsid w:val="0046296D"/>
    <w:rsid w:val="0046298F"/>
    <w:rsid w:val="00462A98"/>
    <w:rsid w:val="00462E13"/>
    <w:rsid w:val="00462E94"/>
    <w:rsid w:val="00462F90"/>
    <w:rsid w:val="00463038"/>
    <w:rsid w:val="00463209"/>
    <w:rsid w:val="00463223"/>
    <w:rsid w:val="00463335"/>
    <w:rsid w:val="0046351B"/>
    <w:rsid w:val="00463535"/>
    <w:rsid w:val="00463546"/>
    <w:rsid w:val="0046362C"/>
    <w:rsid w:val="00463636"/>
    <w:rsid w:val="0046398B"/>
    <w:rsid w:val="00463A33"/>
    <w:rsid w:val="00463B22"/>
    <w:rsid w:val="00463DC0"/>
    <w:rsid w:val="00463F5C"/>
    <w:rsid w:val="00464A25"/>
    <w:rsid w:val="00464BC0"/>
    <w:rsid w:val="00464BF6"/>
    <w:rsid w:val="00464C36"/>
    <w:rsid w:val="00464DAB"/>
    <w:rsid w:val="00464EB4"/>
    <w:rsid w:val="00465440"/>
    <w:rsid w:val="0046553B"/>
    <w:rsid w:val="004659C9"/>
    <w:rsid w:val="004659E2"/>
    <w:rsid w:val="00465A6E"/>
    <w:rsid w:val="00465C50"/>
    <w:rsid w:val="00465C5F"/>
    <w:rsid w:val="00465CE1"/>
    <w:rsid w:val="00465EAC"/>
    <w:rsid w:val="00465F17"/>
    <w:rsid w:val="00465FF6"/>
    <w:rsid w:val="00466048"/>
    <w:rsid w:val="004660DC"/>
    <w:rsid w:val="004661E0"/>
    <w:rsid w:val="004662C0"/>
    <w:rsid w:val="004663A4"/>
    <w:rsid w:val="004663C1"/>
    <w:rsid w:val="00466978"/>
    <w:rsid w:val="004669A3"/>
    <w:rsid w:val="00466A29"/>
    <w:rsid w:val="00466AF6"/>
    <w:rsid w:val="00466BD2"/>
    <w:rsid w:val="00466CEF"/>
    <w:rsid w:val="00466D9D"/>
    <w:rsid w:val="00466DE7"/>
    <w:rsid w:val="00466E26"/>
    <w:rsid w:val="00466F12"/>
    <w:rsid w:val="00466F14"/>
    <w:rsid w:val="0046700D"/>
    <w:rsid w:val="00467029"/>
    <w:rsid w:val="0046738C"/>
    <w:rsid w:val="004673B6"/>
    <w:rsid w:val="004673E6"/>
    <w:rsid w:val="00467641"/>
    <w:rsid w:val="004676A6"/>
    <w:rsid w:val="00467AB7"/>
    <w:rsid w:val="00467D6F"/>
    <w:rsid w:val="00467D87"/>
    <w:rsid w:val="0047002A"/>
    <w:rsid w:val="004701A5"/>
    <w:rsid w:val="00470391"/>
    <w:rsid w:val="00470470"/>
    <w:rsid w:val="004704A1"/>
    <w:rsid w:val="00470585"/>
    <w:rsid w:val="00470637"/>
    <w:rsid w:val="00470699"/>
    <w:rsid w:val="004706F0"/>
    <w:rsid w:val="004708FA"/>
    <w:rsid w:val="0047098A"/>
    <w:rsid w:val="004709E1"/>
    <w:rsid w:val="00470A4F"/>
    <w:rsid w:val="00470B6B"/>
    <w:rsid w:val="00470E0A"/>
    <w:rsid w:val="00471061"/>
    <w:rsid w:val="0047113B"/>
    <w:rsid w:val="00471169"/>
    <w:rsid w:val="004711CB"/>
    <w:rsid w:val="004711D9"/>
    <w:rsid w:val="004712BE"/>
    <w:rsid w:val="0047142E"/>
    <w:rsid w:val="00471520"/>
    <w:rsid w:val="0047155C"/>
    <w:rsid w:val="004716BE"/>
    <w:rsid w:val="00471714"/>
    <w:rsid w:val="004717E3"/>
    <w:rsid w:val="00471864"/>
    <w:rsid w:val="00471F6E"/>
    <w:rsid w:val="00471FD3"/>
    <w:rsid w:val="00472392"/>
    <w:rsid w:val="004723E3"/>
    <w:rsid w:val="00472431"/>
    <w:rsid w:val="004726EF"/>
    <w:rsid w:val="00472776"/>
    <w:rsid w:val="004727C6"/>
    <w:rsid w:val="00472808"/>
    <w:rsid w:val="0047284B"/>
    <w:rsid w:val="00472946"/>
    <w:rsid w:val="00472A2B"/>
    <w:rsid w:val="00472A6C"/>
    <w:rsid w:val="00472E3C"/>
    <w:rsid w:val="0047309D"/>
    <w:rsid w:val="004730BE"/>
    <w:rsid w:val="004730D4"/>
    <w:rsid w:val="0047322D"/>
    <w:rsid w:val="004738F6"/>
    <w:rsid w:val="00473D3D"/>
    <w:rsid w:val="00473E67"/>
    <w:rsid w:val="00473E7A"/>
    <w:rsid w:val="00474069"/>
    <w:rsid w:val="0047410D"/>
    <w:rsid w:val="0047416B"/>
    <w:rsid w:val="004744E6"/>
    <w:rsid w:val="004745C8"/>
    <w:rsid w:val="0047477B"/>
    <w:rsid w:val="0047485D"/>
    <w:rsid w:val="00474881"/>
    <w:rsid w:val="004748DA"/>
    <w:rsid w:val="00474A21"/>
    <w:rsid w:val="00474B5F"/>
    <w:rsid w:val="00474B89"/>
    <w:rsid w:val="00474D08"/>
    <w:rsid w:val="00474D21"/>
    <w:rsid w:val="00474DA8"/>
    <w:rsid w:val="00474F67"/>
    <w:rsid w:val="0047522B"/>
    <w:rsid w:val="004752A5"/>
    <w:rsid w:val="00475361"/>
    <w:rsid w:val="00475399"/>
    <w:rsid w:val="004755ED"/>
    <w:rsid w:val="004757C3"/>
    <w:rsid w:val="00475827"/>
    <w:rsid w:val="00475A4A"/>
    <w:rsid w:val="00475A51"/>
    <w:rsid w:val="00475B27"/>
    <w:rsid w:val="00475D73"/>
    <w:rsid w:val="00475DC4"/>
    <w:rsid w:val="00475DE7"/>
    <w:rsid w:val="0047608D"/>
    <w:rsid w:val="004760D0"/>
    <w:rsid w:val="00476398"/>
    <w:rsid w:val="00476423"/>
    <w:rsid w:val="00476716"/>
    <w:rsid w:val="00476A49"/>
    <w:rsid w:val="00476A60"/>
    <w:rsid w:val="00476D31"/>
    <w:rsid w:val="00476E1C"/>
    <w:rsid w:val="00476E78"/>
    <w:rsid w:val="00476FA2"/>
    <w:rsid w:val="00477398"/>
    <w:rsid w:val="004775CC"/>
    <w:rsid w:val="00477616"/>
    <w:rsid w:val="00477693"/>
    <w:rsid w:val="004778D3"/>
    <w:rsid w:val="0047794B"/>
    <w:rsid w:val="0047796A"/>
    <w:rsid w:val="00477977"/>
    <w:rsid w:val="00477C1E"/>
    <w:rsid w:val="00477C2E"/>
    <w:rsid w:val="00477C6E"/>
    <w:rsid w:val="00477D7D"/>
    <w:rsid w:val="00477EF0"/>
    <w:rsid w:val="0048034E"/>
    <w:rsid w:val="004803CC"/>
    <w:rsid w:val="004804FA"/>
    <w:rsid w:val="004807AA"/>
    <w:rsid w:val="00480890"/>
    <w:rsid w:val="004808E2"/>
    <w:rsid w:val="00480961"/>
    <w:rsid w:val="00480AB8"/>
    <w:rsid w:val="00480AE1"/>
    <w:rsid w:val="00480B2D"/>
    <w:rsid w:val="00480C37"/>
    <w:rsid w:val="00480DAD"/>
    <w:rsid w:val="00480E74"/>
    <w:rsid w:val="00480F3A"/>
    <w:rsid w:val="00480F53"/>
    <w:rsid w:val="00480FE7"/>
    <w:rsid w:val="004810A2"/>
    <w:rsid w:val="004810BB"/>
    <w:rsid w:val="00481234"/>
    <w:rsid w:val="00481250"/>
    <w:rsid w:val="00481274"/>
    <w:rsid w:val="00481375"/>
    <w:rsid w:val="004813B5"/>
    <w:rsid w:val="00481773"/>
    <w:rsid w:val="004819F3"/>
    <w:rsid w:val="00481B15"/>
    <w:rsid w:val="00481D22"/>
    <w:rsid w:val="00481FFB"/>
    <w:rsid w:val="00482008"/>
    <w:rsid w:val="004820E1"/>
    <w:rsid w:val="004825C5"/>
    <w:rsid w:val="00482638"/>
    <w:rsid w:val="00482929"/>
    <w:rsid w:val="00482942"/>
    <w:rsid w:val="00482A65"/>
    <w:rsid w:val="00482D18"/>
    <w:rsid w:val="00482E79"/>
    <w:rsid w:val="00482E96"/>
    <w:rsid w:val="00482F86"/>
    <w:rsid w:val="00483240"/>
    <w:rsid w:val="00483322"/>
    <w:rsid w:val="0048353F"/>
    <w:rsid w:val="0048378C"/>
    <w:rsid w:val="00483917"/>
    <w:rsid w:val="00483B76"/>
    <w:rsid w:val="00483CEA"/>
    <w:rsid w:val="00483F57"/>
    <w:rsid w:val="00484076"/>
    <w:rsid w:val="004840F8"/>
    <w:rsid w:val="0048423E"/>
    <w:rsid w:val="00484316"/>
    <w:rsid w:val="00484318"/>
    <w:rsid w:val="0048436E"/>
    <w:rsid w:val="0048451E"/>
    <w:rsid w:val="00484548"/>
    <w:rsid w:val="0048470D"/>
    <w:rsid w:val="0048473C"/>
    <w:rsid w:val="00484A02"/>
    <w:rsid w:val="00484A08"/>
    <w:rsid w:val="00484BA0"/>
    <w:rsid w:val="00484BBF"/>
    <w:rsid w:val="00484C2F"/>
    <w:rsid w:val="00484F15"/>
    <w:rsid w:val="00484F5B"/>
    <w:rsid w:val="00484F76"/>
    <w:rsid w:val="00484FD6"/>
    <w:rsid w:val="004851B9"/>
    <w:rsid w:val="004851CA"/>
    <w:rsid w:val="00485234"/>
    <w:rsid w:val="00485312"/>
    <w:rsid w:val="004853EE"/>
    <w:rsid w:val="004854A0"/>
    <w:rsid w:val="00485599"/>
    <w:rsid w:val="004855C9"/>
    <w:rsid w:val="0048568C"/>
    <w:rsid w:val="0048593D"/>
    <w:rsid w:val="004859A0"/>
    <w:rsid w:val="00485A1A"/>
    <w:rsid w:val="00485A90"/>
    <w:rsid w:val="00485F63"/>
    <w:rsid w:val="004860C0"/>
    <w:rsid w:val="0048610C"/>
    <w:rsid w:val="004863A0"/>
    <w:rsid w:val="0048652C"/>
    <w:rsid w:val="004866FF"/>
    <w:rsid w:val="00486747"/>
    <w:rsid w:val="004867F8"/>
    <w:rsid w:val="00486C3A"/>
    <w:rsid w:val="00486CEF"/>
    <w:rsid w:val="00486DAA"/>
    <w:rsid w:val="004870D9"/>
    <w:rsid w:val="00487362"/>
    <w:rsid w:val="0048752D"/>
    <w:rsid w:val="0048779E"/>
    <w:rsid w:val="004878DB"/>
    <w:rsid w:val="004879E8"/>
    <w:rsid w:val="00487A9D"/>
    <w:rsid w:val="00487ABC"/>
    <w:rsid w:val="00487B54"/>
    <w:rsid w:val="00487D4B"/>
    <w:rsid w:val="00487D94"/>
    <w:rsid w:val="00487F3C"/>
    <w:rsid w:val="004900D0"/>
    <w:rsid w:val="0049091F"/>
    <w:rsid w:val="00490CED"/>
    <w:rsid w:val="00490D7D"/>
    <w:rsid w:val="00491045"/>
    <w:rsid w:val="00491276"/>
    <w:rsid w:val="004913A4"/>
    <w:rsid w:val="004915E5"/>
    <w:rsid w:val="00491824"/>
    <w:rsid w:val="004918A2"/>
    <w:rsid w:val="004919EB"/>
    <w:rsid w:val="00491A7A"/>
    <w:rsid w:val="00491B3E"/>
    <w:rsid w:val="00491B74"/>
    <w:rsid w:val="00491B82"/>
    <w:rsid w:val="00491B8D"/>
    <w:rsid w:val="00491BE1"/>
    <w:rsid w:val="00491CEF"/>
    <w:rsid w:val="0049212D"/>
    <w:rsid w:val="0049217A"/>
    <w:rsid w:val="004921A0"/>
    <w:rsid w:val="00492247"/>
    <w:rsid w:val="00492280"/>
    <w:rsid w:val="004923FD"/>
    <w:rsid w:val="00492509"/>
    <w:rsid w:val="0049261D"/>
    <w:rsid w:val="00492A08"/>
    <w:rsid w:val="00492A6C"/>
    <w:rsid w:val="00492C06"/>
    <w:rsid w:val="00492FE3"/>
    <w:rsid w:val="004930FF"/>
    <w:rsid w:val="004931EA"/>
    <w:rsid w:val="004932AC"/>
    <w:rsid w:val="00493521"/>
    <w:rsid w:val="00493626"/>
    <w:rsid w:val="00493707"/>
    <w:rsid w:val="004938E9"/>
    <w:rsid w:val="00493AA4"/>
    <w:rsid w:val="00493B4F"/>
    <w:rsid w:val="00493D22"/>
    <w:rsid w:val="0049411A"/>
    <w:rsid w:val="00494505"/>
    <w:rsid w:val="00494A24"/>
    <w:rsid w:val="00494C88"/>
    <w:rsid w:val="00495131"/>
    <w:rsid w:val="004951B6"/>
    <w:rsid w:val="0049536C"/>
    <w:rsid w:val="00495455"/>
    <w:rsid w:val="004954B4"/>
    <w:rsid w:val="0049558A"/>
    <w:rsid w:val="00495625"/>
    <w:rsid w:val="0049598F"/>
    <w:rsid w:val="00495B19"/>
    <w:rsid w:val="00495D82"/>
    <w:rsid w:val="00495EE8"/>
    <w:rsid w:val="00495FEF"/>
    <w:rsid w:val="00496016"/>
    <w:rsid w:val="00496034"/>
    <w:rsid w:val="0049603A"/>
    <w:rsid w:val="00496068"/>
    <w:rsid w:val="00496117"/>
    <w:rsid w:val="0049629B"/>
    <w:rsid w:val="004963B9"/>
    <w:rsid w:val="00496433"/>
    <w:rsid w:val="0049644D"/>
    <w:rsid w:val="0049661A"/>
    <w:rsid w:val="0049668B"/>
    <w:rsid w:val="004967AD"/>
    <w:rsid w:val="004968A2"/>
    <w:rsid w:val="004968A9"/>
    <w:rsid w:val="00496AA8"/>
    <w:rsid w:val="00496B62"/>
    <w:rsid w:val="00496C7A"/>
    <w:rsid w:val="00496CB1"/>
    <w:rsid w:val="00496DCB"/>
    <w:rsid w:val="00496F11"/>
    <w:rsid w:val="004973B7"/>
    <w:rsid w:val="0049749E"/>
    <w:rsid w:val="004975F5"/>
    <w:rsid w:val="00497721"/>
    <w:rsid w:val="004978A3"/>
    <w:rsid w:val="004979F0"/>
    <w:rsid w:val="00497A97"/>
    <w:rsid w:val="00497BD5"/>
    <w:rsid w:val="00497D3F"/>
    <w:rsid w:val="00497DF4"/>
    <w:rsid w:val="00497EF1"/>
    <w:rsid w:val="00497F23"/>
    <w:rsid w:val="00497F6C"/>
    <w:rsid w:val="004A0021"/>
    <w:rsid w:val="004A0054"/>
    <w:rsid w:val="004A0110"/>
    <w:rsid w:val="004A0316"/>
    <w:rsid w:val="004A0372"/>
    <w:rsid w:val="004A0413"/>
    <w:rsid w:val="004A0419"/>
    <w:rsid w:val="004A0734"/>
    <w:rsid w:val="004A07B6"/>
    <w:rsid w:val="004A0A2A"/>
    <w:rsid w:val="004A0B5A"/>
    <w:rsid w:val="004A0B86"/>
    <w:rsid w:val="004A0D3E"/>
    <w:rsid w:val="004A0EB9"/>
    <w:rsid w:val="004A1066"/>
    <w:rsid w:val="004A106E"/>
    <w:rsid w:val="004A10E6"/>
    <w:rsid w:val="004A1333"/>
    <w:rsid w:val="004A139A"/>
    <w:rsid w:val="004A13CC"/>
    <w:rsid w:val="004A14A8"/>
    <w:rsid w:val="004A161F"/>
    <w:rsid w:val="004A17BC"/>
    <w:rsid w:val="004A17C9"/>
    <w:rsid w:val="004A1A4B"/>
    <w:rsid w:val="004A1B1B"/>
    <w:rsid w:val="004A1B4E"/>
    <w:rsid w:val="004A1B60"/>
    <w:rsid w:val="004A2069"/>
    <w:rsid w:val="004A2163"/>
    <w:rsid w:val="004A2175"/>
    <w:rsid w:val="004A23A3"/>
    <w:rsid w:val="004A23A6"/>
    <w:rsid w:val="004A247D"/>
    <w:rsid w:val="004A2488"/>
    <w:rsid w:val="004A27B4"/>
    <w:rsid w:val="004A2819"/>
    <w:rsid w:val="004A2846"/>
    <w:rsid w:val="004A28E3"/>
    <w:rsid w:val="004A29DC"/>
    <w:rsid w:val="004A29F1"/>
    <w:rsid w:val="004A2B59"/>
    <w:rsid w:val="004A2C21"/>
    <w:rsid w:val="004A2DF6"/>
    <w:rsid w:val="004A2FDA"/>
    <w:rsid w:val="004A3028"/>
    <w:rsid w:val="004A3257"/>
    <w:rsid w:val="004A32B5"/>
    <w:rsid w:val="004A3325"/>
    <w:rsid w:val="004A338D"/>
    <w:rsid w:val="004A3432"/>
    <w:rsid w:val="004A3527"/>
    <w:rsid w:val="004A35FE"/>
    <w:rsid w:val="004A3895"/>
    <w:rsid w:val="004A3A26"/>
    <w:rsid w:val="004A3AB7"/>
    <w:rsid w:val="004A3AEB"/>
    <w:rsid w:val="004A3AF3"/>
    <w:rsid w:val="004A4046"/>
    <w:rsid w:val="004A4585"/>
    <w:rsid w:val="004A46C1"/>
    <w:rsid w:val="004A485D"/>
    <w:rsid w:val="004A48E8"/>
    <w:rsid w:val="004A4AB4"/>
    <w:rsid w:val="004A4D55"/>
    <w:rsid w:val="004A51B8"/>
    <w:rsid w:val="004A51E9"/>
    <w:rsid w:val="004A570B"/>
    <w:rsid w:val="004A57DF"/>
    <w:rsid w:val="004A589E"/>
    <w:rsid w:val="004A59C0"/>
    <w:rsid w:val="004A5A58"/>
    <w:rsid w:val="004A5AE5"/>
    <w:rsid w:val="004A5B5B"/>
    <w:rsid w:val="004A5BE9"/>
    <w:rsid w:val="004A5DDE"/>
    <w:rsid w:val="004A5F28"/>
    <w:rsid w:val="004A63A2"/>
    <w:rsid w:val="004A64E8"/>
    <w:rsid w:val="004A6A14"/>
    <w:rsid w:val="004A6FB6"/>
    <w:rsid w:val="004A72D7"/>
    <w:rsid w:val="004A7437"/>
    <w:rsid w:val="004A75C7"/>
    <w:rsid w:val="004A78D3"/>
    <w:rsid w:val="004A790F"/>
    <w:rsid w:val="004A7984"/>
    <w:rsid w:val="004A7989"/>
    <w:rsid w:val="004A7A0B"/>
    <w:rsid w:val="004A7F13"/>
    <w:rsid w:val="004B0141"/>
    <w:rsid w:val="004B02B5"/>
    <w:rsid w:val="004B0308"/>
    <w:rsid w:val="004B036F"/>
    <w:rsid w:val="004B0459"/>
    <w:rsid w:val="004B0538"/>
    <w:rsid w:val="004B09D0"/>
    <w:rsid w:val="004B09F5"/>
    <w:rsid w:val="004B0CEA"/>
    <w:rsid w:val="004B0E66"/>
    <w:rsid w:val="004B0E68"/>
    <w:rsid w:val="004B118E"/>
    <w:rsid w:val="004B12D4"/>
    <w:rsid w:val="004B1318"/>
    <w:rsid w:val="004B1356"/>
    <w:rsid w:val="004B15D7"/>
    <w:rsid w:val="004B1773"/>
    <w:rsid w:val="004B1792"/>
    <w:rsid w:val="004B1916"/>
    <w:rsid w:val="004B1A3F"/>
    <w:rsid w:val="004B1B98"/>
    <w:rsid w:val="004B1D25"/>
    <w:rsid w:val="004B1F2E"/>
    <w:rsid w:val="004B20CA"/>
    <w:rsid w:val="004B22B7"/>
    <w:rsid w:val="004B2310"/>
    <w:rsid w:val="004B25C6"/>
    <w:rsid w:val="004B2657"/>
    <w:rsid w:val="004B28A0"/>
    <w:rsid w:val="004B2AC0"/>
    <w:rsid w:val="004B2B74"/>
    <w:rsid w:val="004B2C8C"/>
    <w:rsid w:val="004B2FBC"/>
    <w:rsid w:val="004B3197"/>
    <w:rsid w:val="004B3282"/>
    <w:rsid w:val="004B3403"/>
    <w:rsid w:val="004B3427"/>
    <w:rsid w:val="004B3662"/>
    <w:rsid w:val="004B3984"/>
    <w:rsid w:val="004B3A75"/>
    <w:rsid w:val="004B3AA4"/>
    <w:rsid w:val="004B3C0B"/>
    <w:rsid w:val="004B3DF9"/>
    <w:rsid w:val="004B3E82"/>
    <w:rsid w:val="004B4068"/>
    <w:rsid w:val="004B4428"/>
    <w:rsid w:val="004B4597"/>
    <w:rsid w:val="004B46C7"/>
    <w:rsid w:val="004B47DD"/>
    <w:rsid w:val="004B4869"/>
    <w:rsid w:val="004B4892"/>
    <w:rsid w:val="004B49A7"/>
    <w:rsid w:val="004B4A96"/>
    <w:rsid w:val="004B4D23"/>
    <w:rsid w:val="004B4F5E"/>
    <w:rsid w:val="004B508F"/>
    <w:rsid w:val="004B53A8"/>
    <w:rsid w:val="004B57D2"/>
    <w:rsid w:val="004B58AA"/>
    <w:rsid w:val="004B58AE"/>
    <w:rsid w:val="004B5A2F"/>
    <w:rsid w:val="004B5DF2"/>
    <w:rsid w:val="004B5F43"/>
    <w:rsid w:val="004B5F66"/>
    <w:rsid w:val="004B623B"/>
    <w:rsid w:val="004B6253"/>
    <w:rsid w:val="004B64F3"/>
    <w:rsid w:val="004B64F9"/>
    <w:rsid w:val="004B66CF"/>
    <w:rsid w:val="004B695E"/>
    <w:rsid w:val="004B6B1A"/>
    <w:rsid w:val="004B6CF9"/>
    <w:rsid w:val="004B6D2A"/>
    <w:rsid w:val="004B7064"/>
    <w:rsid w:val="004B7199"/>
    <w:rsid w:val="004B71C1"/>
    <w:rsid w:val="004B7356"/>
    <w:rsid w:val="004B7484"/>
    <w:rsid w:val="004B753A"/>
    <w:rsid w:val="004B7582"/>
    <w:rsid w:val="004B7752"/>
    <w:rsid w:val="004B7840"/>
    <w:rsid w:val="004B7A1C"/>
    <w:rsid w:val="004B7B18"/>
    <w:rsid w:val="004B7B65"/>
    <w:rsid w:val="004B7BD5"/>
    <w:rsid w:val="004B7BD6"/>
    <w:rsid w:val="004B7BDE"/>
    <w:rsid w:val="004B7CD0"/>
    <w:rsid w:val="004B7D6F"/>
    <w:rsid w:val="004B7DB2"/>
    <w:rsid w:val="004B7E9F"/>
    <w:rsid w:val="004C00F5"/>
    <w:rsid w:val="004C0175"/>
    <w:rsid w:val="004C0242"/>
    <w:rsid w:val="004C0251"/>
    <w:rsid w:val="004C02F3"/>
    <w:rsid w:val="004C0638"/>
    <w:rsid w:val="004C07F6"/>
    <w:rsid w:val="004C089E"/>
    <w:rsid w:val="004C0990"/>
    <w:rsid w:val="004C09CE"/>
    <w:rsid w:val="004C0A65"/>
    <w:rsid w:val="004C0A6C"/>
    <w:rsid w:val="004C0CD8"/>
    <w:rsid w:val="004C12D2"/>
    <w:rsid w:val="004C13C1"/>
    <w:rsid w:val="004C1544"/>
    <w:rsid w:val="004C1973"/>
    <w:rsid w:val="004C1AC6"/>
    <w:rsid w:val="004C1AC9"/>
    <w:rsid w:val="004C1AFF"/>
    <w:rsid w:val="004C1B21"/>
    <w:rsid w:val="004C206A"/>
    <w:rsid w:val="004C218E"/>
    <w:rsid w:val="004C21A8"/>
    <w:rsid w:val="004C21F9"/>
    <w:rsid w:val="004C241E"/>
    <w:rsid w:val="004C2544"/>
    <w:rsid w:val="004C2556"/>
    <w:rsid w:val="004C268C"/>
    <w:rsid w:val="004C2736"/>
    <w:rsid w:val="004C27E7"/>
    <w:rsid w:val="004C28AA"/>
    <w:rsid w:val="004C2C11"/>
    <w:rsid w:val="004C2D4A"/>
    <w:rsid w:val="004C2DEC"/>
    <w:rsid w:val="004C2E0D"/>
    <w:rsid w:val="004C2EDF"/>
    <w:rsid w:val="004C3068"/>
    <w:rsid w:val="004C31F0"/>
    <w:rsid w:val="004C35C5"/>
    <w:rsid w:val="004C3947"/>
    <w:rsid w:val="004C3A24"/>
    <w:rsid w:val="004C3B9D"/>
    <w:rsid w:val="004C4038"/>
    <w:rsid w:val="004C4234"/>
    <w:rsid w:val="004C424D"/>
    <w:rsid w:val="004C4308"/>
    <w:rsid w:val="004C4357"/>
    <w:rsid w:val="004C45CC"/>
    <w:rsid w:val="004C4642"/>
    <w:rsid w:val="004C4806"/>
    <w:rsid w:val="004C4B1E"/>
    <w:rsid w:val="004C4B45"/>
    <w:rsid w:val="004C4D30"/>
    <w:rsid w:val="004C4E09"/>
    <w:rsid w:val="004C4E59"/>
    <w:rsid w:val="004C519E"/>
    <w:rsid w:val="004C529B"/>
    <w:rsid w:val="004C532C"/>
    <w:rsid w:val="004C54C0"/>
    <w:rsid w:val="004C559B"/>
    <w:rsid w:val="004C55A6"/>
    <w:rsid w:val="004C55EE"/>
    <w:rsid w:val="004C5659"/>
    <w:rsid w:val="004C568A"/>
    <w:rsid w:val="004C56EA"/>
    <w:rsid w:val="004C575D"/>
    <w:rsid w:val="004C5B1B"/>
    <w:rsid w:val="004C6135"/>
    <w:rsid w:val="004C652A"/>
    <w:rsid w:val="004C65AD"/>
    <w:rsid w:val="004C65BA"/>
    <w:rsid w:val="004C65C4"/>
    <w:rsid w:val="004C670F"/>
    <w:rsid w:val="004C6742"/>
    <w:rsid w:val="004C6755"/>
    <w:rsid w:val="004C6795"/>
    <w:rsid w:val="004C67B0"/>
    <w:rsid w:val="004C68B2"/>
    <w:rsid w:val="004C68C1"/>
    <w:rsid w:val="004C6CD4"/>
    <w:rsid w:val="004C6E78"/>
    <w:rsid w:val="004C71C1"/>
    <w:rsid w:val="004C747A"/>
    <w:rsid w:val="004C77E9"/>
    <w:rsid w:val="004C78A4"/>
    <w:rsid w:val="004C7922"/>
    <w:rsid w:val="004C7BD4"/>
    <w:rsid w:val="004C7C2C"/>
    <w:rsid w:val="004C7C91"/>
    <w:rsid w:val="004C7E5F"/>
    <w:rsid w:val="004C7EF0"/>
    <w:rsid w:val="004D008D"/>
    <w:rsid w:val="004D00C3"/>
    <w:rsid w:val="004D04A7"/>
    <w:rsid w:val="004D04D1"/>
    <w:rsid w:val="004D04F7"/>
    <w:rsid w:val="004D0A84"/>
    <w:rsid w:val="004D0B55"/>
    <w:rsid w:val="004D0B56"/>
    <w:rsid w:val="004D0BA0"/>
    <w:rsid w:val="004D0E3A"/>
    <w:rsid w:val="004D0E81"/>
    <w:rsid w:val="004D0F18"/>
    <w:rsid w:val="004D1090"/>
    <w:rsid w:val="004D112E"/>
    <w:rsid w:val="004D11E5"/>
    <w:rsid w:val="004D128F"/>
    <w:rsid w:val="004D12C8"/>
    <w:rsid w:val="004D14BA"/>
    <w:rsid w:val="004D1824"/>
    <w:rsid w:val="004D1851"/>
    <w:rsid w:val="004D194C"/>
    <w:rsid w:val="004D1A01"/>
    <w:rsid w:val="004D1A6D"/>
    <w:rsid w:val="004D1B83"/>
    <w:rsid w:val="004D1C53"/>
    <w:rsid w:val="004D1CCD"/>
    <w:rsid w:val="004D1F2C"/>
    <w:rsid w:val="004D20AB"/>
    <w:rsid w:val="004D20C4"/>
    <w:rsid w:val="004D213F"/>
    <w:rsid w:val="004D2206"/>
    <w:rsid w:val="004D225C"/>
    <w:rsid w:val="004D22C8"/>
    <w:rsid w:val="004D238A"/>
    <w:rsid w:val="004D24AF"/>
    <w:rsid w:val="004D2582"/>
    <w:rsid w:val="004D25E9"/>
    <w:rsid w:val="004D27E7"/>
    <w:rsid w:val="004D28C9"/>
    <w:rsid w:val="004D28FB"/>
    <w:rsid w:val="004D2A6C"/>
    <w:rsid w:val="004D2AA8"/>
    <w:rsid w:val="004D2E2D"/>
    <w:rsid w:val="004D32A7"/>
    <w:rsid w:val="004D336C"/>
    <w:rsid w:val="004D33BB"/>
    <w:rsid w:val="004D39E5"/>
    <w:rsid w:val="004D3C23"/>
    <w:rsid w:val="004D4276"/>
    <w:rsid w:val="004D4308"/>
    <w:rsid w:val="004D4352"/>
    <w:rsid w:val="004D43F5"/>
    <w:rsid w:val="004D441F"/>
    <w:rsid w:val="004D44AC"/>
    <w:rsid w:val="004D44C0"/>
    <w:rsid w:val="004D44EA"/>
    <w:rsid w:val="004D4505"/>
    <w:rsid w:val="004D45B9"/>
    <w:rsid w:val="004D469A"/>
    <w:rsid w:val="004D47EC"/>
    <w:rsid w:val="004D4A54"/>
    <w:rsid w:val="004D4F1F"/>
    <w:rsid w:val="004D50EC"/>
    <w:rsid w:val="004D522E"/>
    <w:rsid w:val="004D567D"/>
    <w:rsid w:val="004D57BA"/>
    <w:rsid w:val="004D57F4"/>
    <w:rsid w:val="004D58D0"/>
    <w:rsid w:val="004D5D62"/>
    <w:rsid w:val="004D5DC2"/>
    <w:rsid w:val="004D5FED"/>
    <w:rsid w:val="004D6442"/>
    <w:rsid w:val="004D6528"/>
    <w:rsid w:val="004D66DB"/>
    <w:rsid w:val="004D684C"/>
    <w:rsid w:val="004D6850"/>
    <w:rsid w:val="004D68C3"/>
    <w:rsid w:val="004D6905"/>
    <w:rsid w:val="004D6ABB"/>
    <w:rsid w:val="004D6BC3"/>
    <w:rsid w:val="004D6C57"/>
    <w:rsid w:val="004D6D4E"/>
    <w:rsid w:val="004D6E94"/>
    <w:rsid w:val="004D70AD"/>
    <w:rsid w:val="004D713B"/>
    <w:rsid w:val="004D721D"/>
    <w:rsid w:val="004D7441"/>
    <w:rsid w:val="004D753D"/>
    <w:rsid w:val="004D7A53"/>
    <w:rsid w:val="004D7AAE"/>
    <w:rsid w:val="004D7CCA"/>
    <w:rsid w:val="004D7D7E"/>
    <w:rsid w:val="004D7EBF"/>
    <w:rsid w:val="004D7F98"/>
    <w:rsid w:val="004E0009"/>
    <w:rsid w:val="004E0082"/>
    <w:rsid w:val="004E01CD"/>
    <w:rsid w:val="004E026C"/>
    <w:rsid w:val="004E0495"/>
    <w:rsid w:val="004E05F5"/>
    <w:rsid w:val="004E086B"/>
    <w:rsid w:val="004E0A43"/>
    <w:rsid w:val="004E0AD5"/>
    <w:rsid w:val="004E0CE7"/>
    <w:rsid w:val="004E0F45"/>
    <w:rsid w:val="004E0FCC"/>
    <w:rsid w:val="004E0FF8"/>
    <w:rsid w:val="004E1188"/>
    <w:rsid w:val="004E14A3"/>
    <w:rsid w:val="004E154B"/>
    <w:rsid w:val="004E159F"/>
    <w:rsid w:val="004E163A"/>
    <w:rsid w:val="004E1A3B"/>
    <w:rsid w:val="004E1C01"/>
    <w:rsid w:val="004E1DFA"/>
    <w:rsid w:val="004E20D0"/>
    <w:rsid w:val="004E2100"/>
    <w:rsid w:val="004E23A0"/>
    <w:rsid w:val="004E2513"/>
    <w:rsid w:val="004E253C"/>
    <w:rsid w:val="004E2558"/>
    <w:rsid w:val="004E27DE"/>
    <w:rsid w:val="004E2941"/>
    <w:rsid w:val="004E29C6"/>
    <w:rsid w:val="004E2B27"/>
    <w:rsid w:val="004E2BF9"/>
    <w:rsid w:val="004E2D63"/>
    <w:rsid w:val="004E2DCB"/>
    <w:rsid w:val="004E2DF7"/>
    <w:rsid w:val="004E2F90"/>
    <w:rsid w:val="004E2F9C"/>
    <w:rsid w:val="004E319A"/>
    <w:rsid w:val="004E33D5"/>
    <w:rsid w:val="004E3580"/>
    <w:rsid w:val="004E362B"/>
    <w:rsid w:val="004E3983"/>
    <w:rsid w:val="004E3A20"/>
    <w:rsid w:val="004E3A91"/>
    <w:rsid w:val="004E3B3E"/>
    <w:rsid w:val="004E3C14"/>
    <w:rsid w:val="004E3F07"/>
    <w:rsid w:val="004E3FFB"/>
    <w:rsid w:val="004E400C"/>
    <w:rsid w:val="004E4051"/>
    <w:rsid w:val="004E423A"/>
    <w:rsid w:val="004E4257"/>
    <w:rsid w:val="004E42A4"/>
    <w:rsid w:val="004E4555"/>
    <w:rsid w:val="004E468D"/>
    <w:rsid w:val="004E4726"/>
    <w:rsid w:val="004E47BC"/>
    <w:rsid w:val="004E4952"/>
    <w:rsid w:val="004E499A"/>
    <w:rsid w:val="004E4A25"/>
    <w:rsid w:val="004E4A2A"/>
    <w:rsid w:val="004E4E26"/>
    <w:rsid w:val="004E4ECF"/>
    <w:rsid w:val="004E546E"/>
    <w:rsid w:val="004E556C"/>
    <w:rsid w:val="004E55EE"/>
    <w:rsid w:val="004E58D0"/>
    <w:rsid w:val="004E58EE"/>
    <w:rsid w:val="004E5959"/>
    <w:rsid w:val="004E59C0"/>
    <w:rsid w:val="004E5A7D"/>
    <w:rsid w:val="004E5D6A"/>
    <w:rsid w:val="004E5DDB"/>
    <w:rsid w:val="004E5E8F"/>
    <w:rsid w:val="004E5ECE"/>
    <w:rsid w:val="004E5F3D"/>
    <w:rsid w:val="004E6201"/>
    <w:rsid w:val="004E62BF"/>
    <w:rsid w:val="004E62C6"/>
    <w:rsid w:val="004E63A8"/>
    <w:rsid w:val="004E6419"/>
    <w:rsid w:val="004E6720"/>
    <w:rsid w:val="004E6854"/>
    <w:rsid w:val="004E6877"/>
    <w:rsid w:val="004E6B4A"/>
    <w:rsid w:val="004E6D5A"/>
    <w:rsid w:val="004E6EC1"/>
    <w:rsid w:val="004E70B9"/>
    <w:rsid w:val="004E722A"/>
    <w:rsid w:val="004E72D8"/>
    <w:rsid w:val="004E7466"/>
    <w:rsid w:val="004E7505"/>
    <w:rsid w:val="004E7680"/>
    <w:rsid w:val="004E7810"/>
    <w:rsid w:val="004E798D"/>
    <w:rsid w:val="004E7BF4"/>
    <w:rsid w:val="004E7CFD"/>
    <w:rsid w:val="004E7D9E"/>
    <w:rsid w:val="004F001A"/>
    <w:rsid w:val="004F00CF"/>
    <w:rsid w:val="004F0141"/>
    <w:rsid w:val="004F0151"/>
    <w:rsid w:val="004F02A1"/>
    <w:rsid w:val="004F039F"/>
    <w:rsid w:val="004F04BB"/>
    <w:rsid w:val="004F04C2"/>
    <w:rsid w:val="004F0513"/>
    <w:rsid w:val="004F06D8"/>
    <w:rsid w:val="004F0976"/>
    <w:rsid w:val="004F0AA5"/>
    <w:rsid w:val="004F0AD2"/>
    <w:rsid w:val="004F0DEA"/>
    <w:rsid w:val="004F0E22"/>
    <w:rsid w:val="004F0E69"/>
    <w:rsid w:val="004F1090"/>
    <w:rsid w:val="004F12D6"/>
    <w:rsid w:val="004F1534"/>
    <w:rsid w:val="004F1551"/>
    <w:rsid w:val="004F162B"/>
    <w:rsid w:val="004F1846"/>
    <w:rsid w:val="004F1A2B"/>
    <w:rsid w:val="004F1AC0"/>
    <w:rsid w:val="004F1B55"/>
    <w:rsid w:val="004F1D64"/>
    <w:rsid w:val="004F1E27"/>
    <w:rsid w:val="004F2186"/>
    <w:rsid w:val="004F2233"/>
    <w:rsid w:val="004F23B0"/>
    <w:rsid w:val="004F2426"/>
    <w:rsid w:val="004F24B5"/>
    <w:rsid w:val="004F24D7"/>
    <w:rsid w:val="004F2500"/>
    <w:rsid w:val="004F256C"/>
    <w:rsid w:val="004F2897"/>
    <w:rsid w:val="004F2958"/>
    <w:rsid w:val="004F2BA6"/>
    <w:rsid w:val="004F2C83"/>
    <w:rsid w:val="004F2EDB"/>
    <w:rsid w:val="004F35AC"/>
    <w:rsid w:val="004F39A9"/>
    <w:rsid w:val="004F39F8"/>
    <w:rsid w:val="004F3A04"/>
    <w:rsid w:val="004F3A2A"/>
    <w:rsid w:val="004F3A54"/>
    <w:rsid w:val="004F3DA0"/>
    <w:rsid w:val="004F44DC"/>
    <w:rsid w:val="004F4569"/>
    <w:rsid w:val="004F45CA"/>
    <w:rsid w:val="004F46D1"/>
    <w:rsid w:val="004F473F"/>
    <w:rsid w:val="004F4913"/>
    <w:rsid w:val="004F4B59"/>
    <w:rsid w:val="004F4B6E"/>
    <w:rsid w:val="004F4BC6"/>
    <w:rsid w:val="004F4C65"/>
    <w:rsid w:val="004F4F2D"/>
    <w:rsid w:val="004F503A"/>
    <w:rsid w:val="004F51DD"/>
    <w:rsid w:val="004F5215"/>
    <w:rsid w:val="004F5216"/>
    <w:rsid w:val="004F526F"/>
    <w:rsid w:val="004F5433"/>
    <w:rsid w:val="004F5500"/>
    <w:rsid w:val="004F55E4"/>
    <w:rsid w:val="004F563B"/>
    <w:rsid w:val="004F5C4F"/>
    <w:rsid w:val="004F5C61"/>
    <w:rsid w:val="004F5CA4"/>
    <w:rsid w:val="004F5CEE"/>
    <w:rsid w:val="004F5D2F"/>
    <w:rsid w:val="004F5D96"/>
    <w:rsid w:val="004F5DDD"/>
    <w:rsid w:val="004F617E"/>
    <w:rsid w:val="004F61EC"/>
    <w:rsid w:val="004F63E4"/>
    <w:rsid w:val="004F6562"/>
    <w:rsid w:val="004F658B"/>
    <w:rsid w:val="004F6633"/>
    <w:rsid w:val="004F6646"/>
    <w:rsid w:val="004F66CD"/>
    <w:rsid w:val="004F67E9"/>
    <w:rsid w:val="004F6A62"/>
    <w:rsid w:val="004F6BC3"/>
    <w:rsid w:val="004F6BFC"/>
    <w:rsid w:val="004F6F5E"/>
    <w:rsid w:val="004F7170"/>
    <w:rsid w:val="004F736C"/>
    <w:rsid w:val="004F73F9"/>
    <w:rsid w:val="004F756C"/>
    <w:rsid w:val="004F7792"/>
    <w:rsid w:val="004F783C"/>
    <w:rsid w:val="004F7928"/>
    <w:rsid w:val="004F79BA"/>
    <w:rsid w:val="004F79F5"/>
    <w:rsid w:val="004F7B5C"/>
    <w:rsid w:val="004F7BFD"/>
    <w:rsid w:val="004F7C94"/>
    <w:rsid w:val="004F7FAB"/>
    <w:rsid w:val="005000AB"/>
    <w:rsid w:val="00500175"/>
    <w:rsid w:val="00500247"/>
    <w:rsid w:val="005002B9"/>
    <w:rsid w:val="0050032E"/>
    <w:rsid w:val="0050037E"/>
    <w:rsid w:val="0050045D"/>
    <w:rsid w:val="005004FE"/>
    <w:rsid w:val="00500565"/>
    <w:rsid w:val="00500A41"/>
    <w:rsid w:val="00500C42"/>
    <w:rsid w:val="00500EAE"/>
    <w:rsid w:val="00500F04"/>
    <w:rsid w:val="005011D5"/>
    <w:rsid w:val="005011E3"/>
    <w:rsid w:val="005018F6"/>
    <w:rsid w:val="0050197A"/>
    <w:rsid w:val="00501BDC"/>
    <w:rsid w:val="00501D3A"/>
    <w:rsid w:val="00501DF5"/>
    <w:rsid w:val="00501E23"/>
    <w:rsid w:val="00501E7B"/>
    <w:rsid w:val="005024AE"/>
    <w:rsid w:val="005024F6"/>
    <w:rsid w:val="00502518"/>
    <w:rsid w:val="005025BA"/>
    <w:rsid w:val="005027F1"/>
    <w:rsid w:val="005028A9"/>
    <w:rsid w:val="00502970"/>
    <w:rsid w:val="00502B85"/>
    <w:rsid w:val="00502BAC"/>
    <w:rsid w:val="00502CA0"/>
    <w:rsid w:val="00502D2E"/>
    <w:rsid w:val="00502ED5"/>
    <w:rsid w:val="00502F64"/>
    <w:rsid w:val="00502FA8"/>
    <w:rsid w:val="00503090"/>
    <w:rsid w:val="005032A3"/>
    <w:rsid w:val="0050335F"/>
    <w:rsid w:val="00503369"/>
    <w:rsid w:val="0050346D"/>
    <w:rsid w:val="005035C5"/>
    <w:rsid w:val="0050367E"/>
    <w:rsid w:val="005038A5"/>
    <w:rsid w:val="00503A32"/>
    <w:rsid w:val="00503D30"/>
    <w:rsid w:val="00503D54"/>
    <w:rsid w:val="00503E35"/>
    <w:rsid w:val="00503EEA"/>
    <w:rsid w:val="00503F22"/>
    <w:rsid w:val="00504167"/>
    <w:rsid w:val="0050422F"/>
    <w:rsid w:val="00504517"/>
    <w:rsid w:val="0050475B"/>
    <w:rsid w:val="0050490A"/>
    <w:rsid w:val="00504AFA"/>
    <w:rsid w:val="00504C53"/>
    <w:rsid w:val="00504D99"/>
    <w:rsid w:val="00504E4C"/>
    <w:rsid w:val="00504EF1"/>
    <w:rsid w:val="005051AA"/>
    <w:rsid w:val="00505250"/>
    <w:rsid w:val="00505266"/>
    <w:rsid w:val="00505326"/>
    <w:rsid w:val="0050537B"/>
    <w:rsid w:val="00505383"/>
    <w:rsid w:val="00505780"/>
    <w:rsid w:val="005059D9"/>
    <w:rsid w:val="005059ED"/>
    <w:rsid w:val="005059F0"/>
    <w:rsid w:val="00505A8F"/>
    <w:rsid w:val="00505B55"/>
    <w:rsid w:val="00506060"/>
    <w:rsid w:val="005060C2"/>
    <w:rsid w:val="0050619F"/>
    <w:rsid w:val="00506211"/>
    <w:rsid w:val="005062F4"/>
    <w:rsid w:val="005063D5"/>
    <w:rsid w:val="0050656E"/>
    <w:rsid w:val="0050668D"/>
    <w:rsid w:val="005066DA"/>
    <w:rsid w:val="00506707"/>
    <w:rsid w:val="005067BE"/>
    <w:rsid w:val="005067CB"/>
    <w:rsid w:val="0050684D"/>
    <w:rsid w:val="00506BB4"/>
    <w:rsid w:val="00506C92"/>
    <w:rsid w:val="00506D42"/>
    <w:rsid w:val="00506E35"/>
    <w:rsid w:val="00506FFF"/>
    <w:rsid w:val="00507032"/>
    <w:rsid w:val="005070D1"/>
    <w:rsid w:val="0050718E"/>
    <w:rsid w:val="005071E6"/>
    <w:rsid w:val="00507385"/>
    <w:rsid w:val="005073E7"/>
    <w:rsid w:val="0050799E"/>
    <w:rsid w:val="00507B39"/>
    <w:rsid w:val="00507BD9"/>
    <w:rsid w:val="00507D3E"/>
    <w:rsid w:val="00507DA5"/>
    <w:rsid w:val="00507FB6"/>
    <w:rsid w:val="0051004F"/>
    <w:rsid w:val="005100EB"/>
    <w:rsid w:val="0051028B"/>
    <w:rsid w:val="005103E6"/>
    <w:rsid w:val="005104B3"/>
    <w:rsid w:val="00510513"/>
    <w:rsid w:val="00510722"/>
    <w:rsid w:val="0051072B"/>
    <w:rsid w:val="00510A2F"/>
    <w:rsid w:val="00510ACF"/>
    <w:rsid w:val="00510B23"/>
    <w:rsid w:val="00510CB1"/>
    <w:rsid w:val="005113F4"/>
    <w:rsid w:val="0051148C"/>
    <w:rsid w:val="005114B8"/>
    <w:rsid w:val="00511561"/>
    <w:rsid w:val="005115BC"/>
    <w:rsid w:val="005116FF"/>
    <w:rsid w:val="00511737"/>
    <w:rsid w:val="00511846"/>
    <w:rsid w:val="00511915"/>
    <w:rsid w:val="00511948"/>
    <w:rsid w:val="0051196C"/>
    <w:rsid w:val="005119F6"/>
    <w:rsid w:val="00511CDF"/>
    <w:rsid w:val="00511D25"/>
    <w:rsid w:val="00511D27"/>
    <w:rsid w:val="00511E5C"/>
    <w:rsid w:val="005120B3"/>
    <w:rsid w:val="005120BB"/>
    <w:rsid w:val="005129CF"/>
    <w:rsid w:val="00512CB1"/>
    <w:rsid w:val="00512D8D"/>
    <w:rsid w:val="00512DEE"/>
    <w:rsid w:val="00512F99"/>
    <w:rsid w:val="00513228"/>
    <w:rsid w:val="00513557"/>
    <w:rsid w:val="00513602"/>
    <w:rsid w:val="00513A58"/>
    <w:rsid w:val="00513B05"/>
    <w:rsid w:val="00513D37"/>
    <w:rsid w:val="00513D9E"/>
    <w:rsid w:val="00513F31"/>
    <w:rsid w:val="00514131"/>
    <w:rsid w:val="00514253"/>
    <w:rsid w:val="00514372"/>
    <w:rsid w:val="005143F3"/>
    <w:rsid w:val="005144AE"/>
    <w:rsid w:val="0051454A"/>
    <w:rsid w:val="00514699"/>
    <w:rsid w:val="005149B3"/>
    <w:rsid w:val="00514AE5"/>
    <w:rsid w:val="00514B35"/>
    <w:rsid w:val="00514BC5"/>
    <w:rsid w:val="00514C31"/>
    <w:rsid w:val="00514D51"/>
    <w:rsid w:val="005150DD"/>
    <w:rsid w:val="005150E1"/>
    <w:rsid w:val="00515104"/>
    <w:rsid w:val="00515114"/>
    <w:rsid w:val="00515380"/>
    <w:rsid w:val="0051550E"/>
    <w:rsid w:val="0051582C"/>
    <w:rsid w:val="00515AA7"/>
    <w:rsid w:val="00515AFE"/>
    <w:rsid w:val="00515D41"/>
    <w:rsid w:val="00515E21"/>
    <w:rsid w:val="005161D4"/>
    <w:rsid w:val="00516279"/>
    <w:rsid w:val="005162D2"/>
    <w:rsid w:val="00516850"/>
    <w:rsid w:val="005168AA"/>
    <w:rsid w:val="00516AC3"/>
    <w:rsid w:val="00516AED"/>
    <w:rsid w:val="00516BE4"/>
    <w:rsid w:val="00516CA0"/>
    <w:rsid w:val="00516D4A"/>
    <w:rsid w:val="00516D85"/>
    <w:rsid w:val="00516F1D"/>
    <w:rsid w:val="00516F71"/>
    <w:rsid w:val="00516FBC"/>
    <w:rsid w:val="00517099"/>
    <w:rsid w:val="0051710D"/>
    <w:rsid w:val="005171FC"/>
    <w:rsid w:val="0051734E"/>
    <w:rsid w:val="005173B9"/>
    <w:rsid w:val="005174BB"/>
    <w:rsid w:val="00517521"/>
    <w:rsid w:val="005175C9"/>
    <w:rsid w:val="00517A67"/>
    <w:rsid w:val="00517B1A"/>
    <w:rsid w:val="00517C90"/>
    <w:rsid w:val="00517D79"/>
    <w:rsid w:val="005203AA"/>
    <w:rsid w:val="005206E0"/>
    <w:rsid w:val="00520863"/>
    <w:rsid w:val="005208F2"/>
    <w:rsid w:val="00520901"/>
    <w:rsid w:val="00520A24"/>
    <w:rsid w:val="00520B00"/>
    <w:rsid w:val="00520BB6"/>
    <w:rsid w:val="00520BEF"/>
    <w:rsid w:val="00520D80"/>
    <w:rsid w:val="00520EA3"/>
    <w:rsid w:val="00520F48"/>
    <w:rsid w:val="00520F92"/>
    <w:rsid w:val="00521153"/>
    <w:rsid w:val="00521216"/>
    <w:rsid w:val="0052136F"/>
    <w:rsid w:val="005213E1"/>
    <w:rsid w:val="005213E6"/>
    <w:rsid w:val="00521517"/>
    <w:rsid w:val="00521575"/>
    <w:rsid w:val="00521926"/>
    <w:rsid w:val="00521E6A"/>
    <w:rsid w:val="00522051"/>
    <w:rsid w:val="005220BB"/>
    <w:rsid w:val="005221C4"/>
    <w:rsid w:val="005222E9"/>
    <w:rsid w:val="005226F7"/>
    <w:rsid w:val="005226FB"/>
    <w:rsid w:val="0052270A"/>
    <w:rsid w:val="0052286B"/>
    <w:rsid w:val="0052287F"/>
    <w:rsid w:val="00522940"/>
    <w:rsid w:val="00522A2F"/>
    <w:rsid w:val="00522C6C"/>
    <w:rsid w:val="00522E9C"/>
    <w:rsid w:val="0052310C"/>
    <w:rsid w:val="0052311E"/>
    <w:rsid w:val="0052324C"/>
    <w:rsid w:val="00523423"/>
    <w:rsid w:val="0052350C"/>
    <w:rsid w:val="00523A24"/>
    <w:rsid w:val="00523B2A"/>
    <w:rsid w:val="00523BCA"/>
    <w:rsid w:val="00523DD9"/>
    <w:rsid w:val="00523E22"/>
    <w:rsid w:val="00523E48"/>
    <w:rsid w:val="00524043"/>
    <w:rsid w:val="005241DD"/>
    <w:rsid w:val="00524200"/>
    <w:rsid w:val="0052420D"/>
    <w:rsid w:val="00524363"/>
    <w:rsid w:val="0052440D"/>
    <w:rsid w:val="00524632"/>
    <w:rsid w:val="005246D6"/>
    <w:rsid w:val="00524742"/>
    <w:rsid w:val="0052486E"/>
    <w:rsid w:val="00524AF7"/>
    <w:rsid w:val="00524CBD"/>
    <w:rsid w:val="00524D24"/>
    <w:rsid w:val="00524F57"/>
    <w:rsid w:val="00524F94"/>
    <w:rsid w:val="00525025"/>
    <w:rsid w:val="00525038"/>
    <w:rsid w:val="00525062"/>
    <w:rsid w:val="0052525F"/>
    <w:rsid w:val="005252C4"/>
    <w:rsid w:val="00525405"/>
    <w:rsid w:val="00525780"/>
    <w:rsid w:val="0052590A"/>
    <w:rsid w:val="00525972"/>
    <w:rsid w:val="005259BC"/>
    <w:rsid w:val="00525BD4"/>
    <w:rsid w:val="00525C86"/>
    <w:rsid w:val="00525C99"/>
    <w:rsid w:val="00525CDD"/>
    <w:rsid w:val="00525D4A"/>
    <w:rsid w:val="00525D93"/>
    <w:rsid w:val="00525DE3"/>
    <w:rsid w:val="00525EAF"/>
    <w:rsid w:val="00526078"/>
    <w:rsid w:val="0052614B"/>
    <w:rsid w:val="005261BE"/>
    <w:rsid w:val="005264FD"/>
    <w:rsid w:val="00526544"/>
    <w:rsid w:val="005267E9"/>
    <w:rsid w:val="005269BC"/>
    <w:rsid w:val="00526A51"/>
    <w:rsid w:val="00526AB1"/>
    <w:rsid w:val="005272F2"/>
    <w:rsid w:val="0052740B"/>
    <w:rsid w:val="0052758F"/>
    <w:rsid w:val="005275F2"/>
    <w:rsid w:val="0052775D"/>
    <w:rsid w:val="005277A2"/>
    <w:rsid w:val="00527A52"/>
    <w:rsid w:val="00527D55"/>
    <w:rsid w:val="00527D5B"/>
    <w:rsid w:val="00527D7C"/>
    <w:rsid w:val="005304CF"/>
    <w:rsid w:val="00530567"/>
    <w:rsid w:val="00530717"/>
    <w:rsid w:val="00530D9E"/>
    <w:rsid w:val="0053115C"/>
    <w:rsid w:val="0053122D"/>
    <w:rsid w:val="00531478"/>
    <w:rsid w:val="00531576"/>
    <w:rsid w:val="00531671"/>
    <w:rsid w:val="005318C3"/>
    <w:rsid w:val="0053199D"/>
    <w:rsid w:val="00531E5B"/>
    <w:rsid w:val="005321FC"/>
    <w:rsid w:val="00532276"/>
    <w:rsid w:val="005324E1"/>
    <w:rsid w:val="0053271F"/>
    <w:rsid w:val="00532732"/>
    <w:rsid w:val="00532815"/>
    <w:rsid w:val="00532872"/>
    <w:rsid w:val="00532D6F"/>
    <w:rsid w:val="00532F4A"/>
    <w:rsid w:val="0053306A"/>
    <w:rsid w:val="005332C1"/>
    <w:rsid w:val="005332DD"/>
    <w:rsid w:val="00533349"/>
    <w:rsid w:val="0053349B"/>
    <w:rsid w:val="005335B1"/>
    <w:rsid w:val="00533AE5"/>
    <w:rsid w:val="00533BC7"/>
    <w:rsid w:val="00533CB8"/>
    <w:rsid w:val="00533EB7"/>
    <w:rsid w:val="0053412E"/>
    <w:rsid w:val="005341EF"/>
    <w:rsid w:val="00534299"/>
    <w:rsid w:val="00534554"/>
    <w:rsid w:val="00534558"/>
    <w:rsid w:val="0053469A"/>
    <w:rsid w:val="00534A9A"/>
    <w:rsid w:val="00534C56"/>
    <w:rsid w:val="00534D4D"/>
    <w:rsid w:val="00534DA8"/>
    <w:rsid w:val="00534DFF"/>
    <w:rsid w:val="00534E0B"/>
    <w:rsid w:val="00534EC4"/>
    <w:rsid w:val="0053505E"/>
    <w:rsid w:val="00535094"/>
    <w:rsid w:val="0053512A"/>
    <w:rsid w:val="005353D7"/>
    <w:rsid w:val="005354A0"/>
    <w:rsid w:val="00535722"/>
    <w:rsid w:val="00535998"/>
    <w:rsid w:val="00535A1B"/>
    <w:rsid w:val="00535A33"/>
    <w:rsid w:val="00535D79"/>
    <w:rsid w:val="00535D94"/>
    <w:rsid w:val="00535DE1"/>
    <w:rsid w:val="00535FB1"/>
    <w:rsid w:val="0053612E"/>
    <w:rsid w:val="00536392"/>
    <w:rsid w:val="0053661F"/>
    <w:rsid w:val="005367F4"/>
    <w:rsid w:val="0053680F"/>
    <w:rsid w:val="00536946"/>
    <w:rsid w:val="005369FF"/>
    <w:rsid w:val="00536A00"/>
    <w:rsid w:val="00536EB3"/>
    <w:rsid w:val="005370EA"/>
    <w:rsid w:val="00537199"/>
    <w:rsid w:val="00537344"/>
    <w:rsid w:val="005373EF"/>
    <w:rsid w:val="00537530"/>
    <w:rsid w:val="0053790D"/>
    <w:rsid w:val="0053798F"/>
    <w:rsid w:val="00537A54"/>
    <w:rsid w:val="00537A63"/>
    <w:rsid w:val="00537A6B"/>
    <w:rsid w:val="00537C26"/>
    <w:rsid w:val="00540305"/>
    <w:rsid w:val="005403B8"/>
    <w:rsid w:val="00540491"/>
    <w:rsid w:val="00540620"/>
    <w:rsid w:val="005406AC"/>
    <w:rsid w:val="0054082E"/>
    <w:rsid w:val="005408F0"/>
    <w:rsid w:val="00540B63"/>
    <w:rsid w:val="00540DA9"/>
    <w:rsid w:val="00540E74"/>
    <w:rsid w:val="00540E8D"/>
    <w:rsid w:val="00540F83"/>
    <w:rsid w:val="0054105E"/>
    <w:rsid w:val="005411D9"/>
    <w:rsid w:val="0054134C"/>
    <w:rsid w:val="00541419"/>
    <w:rsid w:val="00541520"/>
    <w:rsid w:val="005415A4"/>
    <w:rsid w:val="00541701"/>
    <w:rsid w:val="0054189F"/>
    <w:rsid w:val="00541AE6"/>
    <w:rsid w:val="00541CAE"/>
    <w:rsid w:val="00541D69"/>
    <w:rsid w:val="00541F29"/>
    <w:rsid w:val="00541F96"/>
    <w:rsid w:val="00542221"/>
    <w:rsid w:val="005423F8"/>
    <w:rsid w:val="00542455"/>
    <w:rsid w:val="00542710"/>
    <w:rsid w:val="005428E0"/>
    <w:rsid w:val="00542942"/>
    <w:rsid w:val="00542B14"/>
    <w:rsid w:val="00542B96"/>
    <w:rsid w:val="00542EA0"/>
    <w:rsid w:val="00542FC7"/>
    <w:rsid w:val="00542FF0"/>
    <w:rsid w:val="00543044"/>
    <w:rsid w:val="005432C8"/>
    <w:rsid w:val="005434A5"/>
    <w:rsid w:val="00543B61"/>
    <w:rsid w:val="00543C6F"/>
    <w:rsid w:val="00543CD1"/>
    <w:rsid w:val="00543CFB"/>
    <w:rsid w:val="00543D82"/>
    <w:rsid w:val="00543DAB"/>
    <w:rsid w:val="00543E6A"/>
    <w:rsid w:val="00543F9B"/>
    <w:rsid w:val="00544120"/>
    <w:rsid w:val="00544228"/>
    <w:rsid w:val="00544362"/>
    <w:rsid w:val="00544405"/>
    <w:rsid w:val="005449AD"/>
    <w:rsid w:val="00544A8D"/>
    <w:rsid w:val="00544B09"/>
    <w:rsid w:val="00544B79"/>
    <w:rsid w:val="00544B8A"/>
    <w:rsid w:val="00544C4E"/>
    <w:rsid w:val="00544E72"/>
    <w:rsid w:val="00544FCA"/>
    <w:rsid w:val="0054517C"/>
    <w:rsid w:val="00545548"/>
    <w:rsid w:val="005455FB"/>
    <w:rsid w:val="005457FE"/>
    <w:rsid w:val="00545832"/>
    <w:rsid w:val="00545926"/>
    <w:rsid w:val="00545E4F"/>
    <w:rsid w:val="00545E8F"/>
    <w:rsid w:val="005460D7"/>
    <w:rsid w:val="005460D9"/>
    <w:rsid w:val="00546162"/>
    <w:rsid w:val="005461BE"/>
    <w:rsid w:val="005462AE"/>
    <w:rsid w:val="005462CF"/>
    <w:rsid w:val="00546472"/>
    <w:rsid w:val="005469D2"/>
    <w:rsid w:val="00546A7A"/>
    <w:rsid w:val="00546B01"/>
    <w:rsid w:val="00546C82"/>
    <w:rsid w:val="00546E10"/>
    <w:rsid w:val="00546EF2"/>
    <w:rsid w:val="00546F04"/>
    <w:rsid w:val="00546FA6"/>
    <w:rsid w:val="005473C3"/>
    <w:rsid w:val="0054744A"/>
    <w:rsid w:val="005474BE"/>
    <w:rsid w:val="0054756A"/>
    <w:rsid w:val="00547796"/>
    <w:rsid w:val="0054793B"/>
    <w:rsid w:val="00547998"/>
    <w:rsid w:val="00547A35"/>
    <w:rsid w:val="00547AC7"/>
    <w:rsid w:val="00547ACE"/>
    <w:rsid w:val="00547DDC"/>
    <w:rsid w:val="00547E37"/>
    <w:rsid w:val="0055008A"/>
    <w:rsid w:val="00550189"/>
    <w:rsid w:val="0055048B"/>
    <w:rsid w:val="0055049F"/>
    <w:rsid w:val="005504AB"/>
    <w:rsid w:val="00550534"/>
    <w:rsid w:val="00550569"/>
    <w:rsid w:val="00550637"/>
    <w:rsid w:val="0055068B"/>
    <w:rsid w:val="0055090F"/>
    <w:rsid w:val="0055097E"/>
    <w:rsid w:val="00550B1E"/>
    <w:rsid w:val="00550C84"/>
    <w:rsid w:val="00550CBB"/>
    <w:rsid w:val="00550D79"/>
    <w:rsid w:val="00550DBA"/>
    <w:rsid w:val="00550DCB"/>
    <w:rsid w:val="00550EE8"/>
    <w:rsid w:val="00550EFB"/>
    <w:rsid w:val="00550FE0"/>
    <w:rsid w:val="00551061"/>
    <w:rsid w:val="0055119D"/>
    <w:rsid w:val="00551275"/>
    <w:rsid w:val="00551305"/>
    <w:rsid w:val="00551380"/>
    <w:rsid w:val="005513FB"/>
    <w:rsid w:val="0055158D"/>
    <w:rsid w:val="005516C4"/>
    <w:rsid w:val="005516C8"/>
    <w:rsid w:val="00551725"/>
    <w:rsid w:val="00551C6B"/>
    <w:rsid w:val="00551DA8"/>
    <w:rsid w:val="00551E19"/>
    <w:rsid w:val="00551F1E"/>
    <w:rsid w:val="00551F35"/>
    <w:rsid w:val="00551FF1"/>
    <w:rsid w:val="005523D9"/>
    <w:rsid w:val="0055240A"/>
    <w:rsid w:val="00552479"/>
    <w:rsid w:val="0055286B"/>
    <w:rsid w:val="00552AA2"/>
    <w:rsid w:val="00552C5E"/>
    <w:rsid w:val="00552D38"/>
    <w:rsid w:val="00552FCE"/>
    <w:rsid w:val="0055300C"/>
    <w:rsid w:val="00553019"/>
    <w:rsid w:val="005530B8"/>
    <w:rsid w:val="005530BD"/>
    <w:rsid w:val="005530CE"/>
    <w:rsid w:val="005536D5"/>
    <w:rsid w:val="00553D84"/>
    <w:rsid w:val="00553FC2"/>
    <w:rsid w:val="00554222"/>
    <w:rsid w:val="005546A3"/>
    <w:rsid w:val="005547D3"/>
    <w:rsid w:val="005548E8"/>
    <w:rsid w:val="00554974"/>
    <w:rsid w:val="00554B23"/>
    <w:rsid w:val="00554CD7"/>
    <w:rsid w:val="00554D54"/>
    <w:rsid w:val="00554EA8"/>
    <w:rsid w:val="00555252"/>
    <w:rsid w:val="0055532C"/>
    <w:rsid w:val="00555368"/>
    <w:rsid w:val="0055536C"/>
    <w:rsid w:val="005556AB"/>
    <w:rsid w:val="00555882"/>
    <w:rsid w:val="00555AA5"/>
    <w:rsid w:val="00555ACA"/>
    <w:rsid w:val="00555B8B"/>
    <w:rsid w:val="00555B9A"/>
    <w:rsid w:val="00555D17"/>
    <w:rsid w:val="00555D6F"/>
    <w:rsid w:val="00555DCE"/>
    <w:rsid w:val="00555E13"/>
    <w:rsid w:val="00556296"/>
    <w:rsid w:val="005562D0"/>
    <w:rsid w:val="00556317"/>
    <w:rsid w:val="005564A5"/>
    <w:rsid w:val="0055665D"/>
    <w:rsid w:val="0055690E"/>
    <w:rsid w:val="0055695A"/>
    <w:rsid w:val="005569D2"/>
    <w:rsid w:val="00556B6D"/>
    <w:rsid w:val="00556C2C"/>
    <w:rsid w:val="00556C9C"/>
    <w:rsid w:val="00556CBD"/>
    <w:rsid w:val="00556DFA"/>
    <w:rsid w:val="00556E75"/>
    <w:rsid w:val="00556FDB"/>
    <w:rsid w:val="005570F9"/>
    <w:rsid w:val="00557399"/>
    <w:rsid w:val="0055748F"/>
    <w:rsid w:val="00557530"/>
    <w:rsid w:val="00557587"/>
    <w:rsid w:val="005575D7"/>
    <w:rsid w:val="0055784C"/>
    <w:rsid w:val="00557872"/>
    <w:rsid w:val="00557B04"/>
    <w:rsid w:val="00557D82"/>
    <w:rsid w:val="00557F57"/>
    <w:rsid w:val="00560135"/>
    <w:rsid w:val="0056015D"/>
    <w:rsid w:val="00560194"/>
    <w:rsid w:val="005601BA"/>
    <w:rsid w:val="00560288"/>
    <w:rsid w:val="005605B3"/>
    <w:rsid w:val="00560735"/>
    <w:rsid w:val="00560779"/>
    <w:rsid w:val="0056077E"/>
    <w:rsid w:val="00560845"/>
    <w:rsid w:val="00560860"/>
    <w:rsid w:val="00560899"/>
    <w:rsid w:val="00560900"/>
    <w:rsid w:val="00560AF0"/>
    <w:rsid w:val="00560C8D"/>
    <w:rsid w:val="00560E43"/>
    <w:rsid w:val="00560F9C"/>
    <w:rsid w:val="00561021"/>
    <w:rsid w:val="00561064"/>
    <w:rsid w:val="005610D5"/>
    <w:rsid w:val="0056111B"/>
    <w:rsid w:val="00561259"/>
    <w:rsid w:val="005615F2"/>
    <w:rsid w:val="005616C5"/>
    <w:rsid w:val="005616E0"/>
    <w:rsid w:val="0056172F"/>
    <w:rsid w:val="005618D9"/>
    <w:rsid w:val="005618FE"/>
    <w:rsid w:val="00561928"/>
    <w:rsid w:val="0056196F"/>
    <w:rsid w:val="00561B26"/>
    <w:rsid w:val="00561B99"/>
    <w:rsid w:val="00561C3A"/>
    <w:rsid w:val="00561C87"/>
    <w:rsid w:val="00561E94"/>
    <w:rsid w:val="005620E3"/>
    <w:rsid w:val="005621F7"/>
    <w:rsid w:val="005623BB"/>
    <w:rsid w:val="00562570"/>
    <w:rsid w:val="005626E9"/>
    <w:rsid w:val="0056271E"/>
    <w:rsid w:val="005628F0"/>
    <w:rsid w:val="005629E8"/>
    <w:rsid w:val="00562A0A"/>
    <w:rsid w:val="00562AA2"/>
    <w:rsid w:val="00562B7D"/>
    <w:rsid w:val="0056306A"/>
    <w:rsid w:val="005630D7"/>
    <w:rsid w:val="00563196"/>
    <w:rsid w:val="0056325C"/>
    <w:rsid w:val="00563650"/>
    <w:rsid w:val="005637BC"/>
    <w:rsid w:val="0056388E"/>
    <w:rsid w:val="00563928"/>
    <w:rsid w:val="00563995"/>
    <w:rsid w:val="00563A39"/>
    <w:rsid w:val="00563B6C"/>
    <w:rsid w:val="00563D1C"/>
    <w:rsid w:val="00563DBD"/>
    <w:rsid w:val="00563F10"/>
    <w:rsid w:val="0056427C"/>
    <w:rsid w:val="00564343"/>
    <w:rsid w:val="0056458D"/>
    <w:rsid w:val="00564964"/>
    <w:rsid w:val="00564C19"/>
    <w:rsid w:val="00564D20"/>
    <w:rsid w:val="00564D34"/>
    <w:rsid w:val="00564F21"/>
    <w:rsid w:val="005650EF"/>
    <w:rsid w:val="00565260"/>
    <w:rsid w:val="005652DD"/>
    <w:rsid w:val="00565496"/>
    <w:rsid w:val="005656D2"/>
    <w:rsid w:val="00565731"/>
    <w:rsid w:val="00565977"/>
    <w:rsid w:val="00565B5A"/>
    <w:rsid w:val="00565B99"/>
    <w:rsid w:val="00565CBE"/>
    <w:rsid w:val="005660A7"/>
    <w:rsid w:val="005663AE"/>
    <w:rsid w:val="005663C0"/>
    <w:rsid w:val="00566450"/>
    <w:rsid w:val="00566525"/>
    <w:rsid w:val="0056659C"/>
    <w:rsid w:val="0056660C"/>
    <w:rsid w:val="005666D2"/>
    <w:rsid w:val="00566A1F"/>
    <w:rsid w:val="00566BBE"/>
    <w:rsid w:val="00566DB7"/>
    <w:rsid w:val="00566DDE"/>
    <w:rsid w:val="00566FD2"/>
    <w:rsid w:val="00567021"/>
    <w:rsid w:val="005670C3"/>
    <w:rsid w:val="00567135"/>
    <w:rsid w:val="005671CD"/>
    <w:rsid w:val="0056722E"/>
    <w:rsid w:val="00567307"/>
    <w:rsid w:val="00567703"/>
    <w:rsid w:val="005677F6"/>
    <w:rsid w:val="005678E6"/>
    <w:rsid w:val="0056790F"/>
    <w:rsid w:val="00567B0A"/>
    <w:rsid w:val="00567CF5"/>
    <w:rsid w:val="00567E48"/>
    <w:rsid w:val="00567E5F"/>
    <w:rsid w:val="00567E86"/>
    <w:rsid w:val="00567F3C"/>
    <w:rsid w:val="005700CD"/>
    <w:rsid w:val="0057022E"/>
    <w:rsid w:val="00570363"/>
    <w:rsid w:val="005703A0"/>
    <w:rsid w:val="005703D9"/>
    <w:rsid w:val="005705E7"/>
    <w:rsid w:val="00570797"/>
    <w:rsid w:val="00570818"/>
    <w:rsid w:val="0057085C"/>
    <w:rsid w:val="005708F5"/>
    <w:rsid w:val="00571076"/>
    <w:rsid w:val="005710A1"/>
    <w:rsid w:val="0057116E"/>
    <w:rsid w:val="00571192"/>
    <w:rsid w:val="00571274"/>
    <w:rsid w:val="00571304"/>
    <w:rsid w:val="005714B6"/>
    <w:rsid w:val="00571592"/>
    <w:rsid w:val="005716D0"/>
    <w:rsid w:val="00571882"/>
    <w:rsid w:val="00571AE4"/>
    <w:rsid w:val="00571C7E"/>
    <w:rsid w:val="00571C95"/>
    <w:rsid w:val="005721DA"/>
    <w:rsid w:val="00572496"/>
    <w:rsid w:val="00572549"/>
    <w:rsid w:val="00572624"/>
    <w:rsid w:val="005727AF"/>
    <w:rsid w:val="0057281E"/>
    <w:rsid w:val="00572921"/>
    <w:rsid w:val="00572998"/>
    <w:rsid w:val="00572A69"/>
    <w:rsid w:val="00572AD2"/>
    <w:rsid w:val="00572C14"/>
    <w:rsid w:val="00572CBB"/>
    <w:rsid w:val="00572D6F"/>
    <w:rsid w:val="005730A6"/>
    <w:rsid w:val="00573172"/>
    <w:rsid w:val="0057322B"/>
    <w:rsid w:val="005732E6"/>
    <w:rsid w:val="0057343A"/>
    <w:rsid w:val="00573709"/>
    <w:rsid w:val="00573827"/>
    <w:rsid w:val="005738D9"/>
    <w:rsid w:val="00573AAE"/>
    <w:rsid w:val="00573AF8"/>
    <w:rsid w:val="00573C97"/>
    <w:rsid w:val="00573CF3"/>
    <w:rsid w:val="00573D11"/>
    <w:rsid w:val="00573DD4"/>
    <w:rsid w:val="00573EB1"/>
    <w:rsid w:val="00574087"/>
    <w:rsid w:val="005740A6"/>
    <w:rsid w:val="005740BE"/>
    <w:rsid w:val="00574195"/>
    <w:rsid w:val="0057421A"/>
    <w:rsid w:val="00574282"/>
    <w:rsid w:val="005742F3"/>
    <w:rsid w:val="00574309"/>
    <w:rsid w:val="00574547"/>
    <w:rsid w:val="00574568"/>
    <w:rsid w:val="00574585"/>
    <w:rsid w:val="0057463F"/>
    <w:rsid w:val="00574A04"/>
    <w:rsid w:val="00574C28"/>
    <w:rsid w:val="0057514B"/>
    <w:rsid w:val="0057520F"/>
    <w:rsid w:val="005752D8"/>
    <w:rsid w:val="00575307"/>
    <w:rsid w:val="00575341"/>
    <w:rsid w:val="00575657"/>
    <w:rsid w:val="005756D0"/>
    <w:rsid w:val="005756DE"/>
    <w:rsid w:val="00575846"/>
    <w:rsid w:val="00575972"/>
    <w:rsid w:val="00575B50"/>
    <w:rsid w:val="00575D84"/>
    <w:rsid w:val="00576047"/>
    <w:rsid w:val="00576059"/>
    <w:rsid w:val="005761D8"/>
    <w:rsid w:val="00576233"/>
    <w:rsid w:val="005764D0"/>
    <w:rsid w:val="0057656A"/>
    <w:rsid w:val="005767C8"/>
    <w:rsid w:val="00576B9B"/>
    <w:rsid w:val="00576FF9"/>
    <w:rsid w:val="005773D2"/>
    <w:rsid w:val="005775A0"/>
    <w:rsid w:val="00577770"/>
    <w:rsid w:val="005777F5"/>
    <w:rsid w:val="00577866"/>
    <w:rsid w:val="005778C8"/>
    <w:rsid w:val="0057795D"/>
    <w:rsid w:val="00577998"/>
    <w:rsid w:val="00577A05"/>
    <w:rsid w:val="00577ACA"/>
    <w:rsid w:val="00577FCD"/>
    <w:rsid w:val="00580814"/>
    <w:rsid w:val="00580DFA"/>
    <w:rsid w:val="00580E95"/>
    <w:rsid w:val="00580F32"/>
    <w:rsid w:val="005810D1"/>
    <w:rsid w:val="005810D3"/>
    <w:rsid w:val="0058110F"/>
    <w:rsid w:val="005812A6"/>
    <w:rsid w:val="005812AB"/>
    <w:rsid w:val="005812BD"/>
    <w:rsid w:val="0058138A"/>
    <w:rsid w:val="005814F0"/>
    <w:rsid w:val="0058156E"/>
    <w:rsid w:val="00581705"/>
    <w:rsid w:val="005817C6"/>
    <w:rsid w:val="00581840"/>
    <w:rsid w:val="00581CC5"/>
    <w:rsid w:val="00581DBC"/>
    <w:rsid w:val="00581E71"/>
    <w:rsid w:val="00581F88"/>
    <w:rsid w:val="00582033"/>
    <w:rsid w:val="0058225F"/>
    <w:rsid w:val="005822A2"/>
    <w:rsid w:val="00582309"/>
    <w:rsid w:val="005824AA"/>
    <w:rsid w:val="00582998"/>
    <w:rsid w:val="00582CCB"/>
    <w:rsid w:val="00582D73"/>
    <w:rsid w:val="00582DAE"/>
    <w:rsid w:val="00582E29"/>
    <w:rsid w:val="0058301D"/>
    <w:rsid w:val="0058305C"/>
    <w:rsid w:val="00583099"/>
    <w:rsid w:val="005830DE"/>
    <w:rsid w:val="00583181"/>
    <w:rsid w:val="00583476"/>
    <w:rsid w:val="00583626"/>
    <w:rsid w:val="00583657"/>
    <w:rsid w:val="00583663"/>
    <w:rsid w:val="005836A7"/>
    <w:rsid w:val="00583722"/>
    <w:rsid w:val="005837AF"/>
    <w:rsid w:val="005837FE"/>
    <w:rsid w:val="0058382E"/>
    <w:rsid w:val="00583D11"/>
    <w:rsid w:val="00583D51"/>
    <w:rsid w:val="00583DAF"/>
    <w:rsid w:val="00583F19"/>
    <w:rsid w:val="00583FFE"/>
    <w:rsid w:val="005841B9"/>
    <w:rsid w:val="005842F0"/>
    <w:rsid w:val="00584555"/>
    <w:rsid w:val="00584793"/>
    <w:rsid w:val="00584908"/>
    <w:rsid w:val="00584953"/>
    <w:rsid w:val="00584BBC"/>
    <w:rsid w:val="00584BD1"/>
    <w:rsid w:val="00584D23"/>
    <w:rsid w:val="00584E75"/>
    <w:rsid w:val="00584EF6"/>
    <w:rsid w:val="00584FF8"/>
    <w:rsid w:val="00585105"/>
    <w:rsid w:val="0058518B"/>
    <w:rsid w:val="00585507"/>
    <w:rsid w:val="0058554A"/>
    <w:rsid w:val="00585585"/>
    <w:rsid w:val="00585649"/>
    <w:rsid w:val="005857E0"/>
    <w:rsid w:val="0058580D"/>
    <w:rsid w:val="005858EB"/>
    <w:rsid w:val="00585939"/>
    <w:rsid w:val="00585B52"/>
    <w:rsid w:val="00585C45"/>
    <w:rsid w:val="00585FED"/>
    <w:rsid w:val="005862BD"/>
    <w:rsid w:val="00586305"/>
    <w:rsid w:val="00586417"/>
    <w:rsid w:val="00586933"/>
    <w:rsid w:val="00586AEB"/>
    <w:rsid w:val="00586B4E"/>
    <w:rsid w:val="00586BBC"/>
    <w:rsid w:val="00586E02"/>
    <w:rsid w:val="00587177"/>
    <w:rsid w:val="00587317"/>
    <w:rsid w:val="0058753A"/>
    <w:rsid w:val="00587780"/>
    <w:rsid w:val="00587FE6"/>
    <w:rsid w:val="0059049C"/>
    <w:rsid w:val="005904C1"/>
    <w:rsid w:val="00590564"/>
    <w:rsid w:val="00590738"/>
    <w:rsid w:val="005907BF"/>
    <w:rsid w:val="0059087F"/>
    <w:rsid w:val="00590959"/>
    <w:rsid w:val="00590A24"/>
    <w:rsid w:val="00590A2B"/>
    <w:rsid w:val="00590A76"/>
    <w:rsid w:val="00590B2D"/>
    <w:rsid w:val="00590CA1"/>
    <w:rsid w:val="00590E4E"/>
    <w:rsid w:val="00590F76"/>
    <w:rsid w:val="00591046"/>
    <w:rsid w:val="00591061"/>
    <w:rsid w:val="00591267"/>
    <w:rsid w:val="005912B1"/>
    <w:rsid w:val="00591533"/>
    <w:rsid w:val="005915CB"/>
    <w:rsid w:val="005917B1"/>
    <w:rsid w:val="005918DA"/>
    <w:rsid w:val="0059193F"/>
    <w:rsid w:val="00591BA8"/>
    <w:rsid w:val="00591D14"/>
    <w:rsid w:val="00591D85"/>
    <w:rsid w:val="00591F09"/>
    <w:rsid w:val="00592352"/>
    <w:rsid w:val="005924B4"/>
    <w:rsid w:val="0059250C"/>
    <w:rsid w:val="005925EE"/>
    <w:rsid w:val="00592659"/>
    <w:rsid w:val="00592A32"/>
    <w:rsid w:val="00592E0A"/>
    <w:rsid w:val="00592ED8"/>
    <w:rsid w:val="00592EEB"/>
    <w:rsid w:val="00592EEE"/>
    <w:rsid w:val="005931B5"/>
    <w:rsid w:val="00593225"/>
    <w:rsid w:val="0059388F"/>
    <w:rsid w:val="00593A29"/>
    <w:rsid w:val="00593A74"/>
    <w:rsid w:val="00593AFE"/>
    <w:rsid w:val="00593B61"/>
    <w:rsid w:val="00593CF2"/>
    <w:rsid w:val="00593EB5"/>
    <w:rsid w:val="00593F42"/>
    <w:rsid w:val="00593FC5"/>
    <w:rsid w:val="00594051"/>
    <w:rsid w:val="00594125"/>
    <w:rsid w:val="005943D5"/>
    <w:rsid w:val="005947C9"/>
    <w:rsid w:val="00594917"/>
    <w:rsid w:val="0059496C"/>
    <w:rsid w:val="00594C3E"/>
    <w:rsid w:val="00594C6A"/>
    <w:rsid w:val="00594CC6"/>
    <w:rsid w:val="00594E17"/>
    <w:rsid w:val="0059514E"/>
    <w:rsid w:val="005952B7"/>
    <w:rsid w:val="00595313"/>
    <w:rsid w:val="00595444"/>
    <w:rsid w:val="0059550D"/>
    <w:rsid w:val="0059577A"/>
    <w:rsid w:val="00595795"/>
    <w:rsid w:val="00595851"/>
    <w:rsid w:val="00595915"/>
    <w:rsid w:val="00595B68"/>
    <w:rsid w:val="00595B82"/>
    <w:rsid w:val="00595CF7"/>
    <w:rsid w:val="00595D3E"/>
    <w:rsid w:val="00595FF0"/>
    <w:rsid w:val="005960E8"/>
    <w:rsid w:val="005960EE"/>
    <w:rsid w:val="005961AF"/>
    <w:rsid w:val="005961FA"/>
    <w:rsid w:val="005963A4"/>
    <w:rsid w:val="00596421"/>
    <w:rsid w:val="00596537"/>
    <w:rsid w:val="005966F4"/>
    <w:rsid w:val="00596830"/>
    <w:rsid w:val="00596A2B"/>
    <w:rsid w:val="00596B07"/>
    <w:rsid w:val="00596C82"/>
    <w:rsid w:val="00596CC5"/>
    <w:rsid w:val="00596D8B"/>
    <w:rsid w:val="00596DBF"/>
    <w:rsid w:val="00596E9A"/>
    <w:rsid w:val="00596F39"/>
    <w:rsid w:val="00597032"/>
    <w:rsid w:val="0059711A"/>
    <w:rsid w:val="00597156"/>
    <w:rsid w:val="00597461"/>
    <w:rsid w:val="0059754B"/>
    <w:rsid w:val="00597759"/>
    <w:rsid w:val="00597798"/>
    <w:rsid w:val="005977AE"/>
    <w:rsid w:val="005977CD"/>
    <w:rsid w:val="00597959"/>
    <w:rsid w:val="00597BAA"/>
    <w:rsid w:val="00597CBE"/>
    <w:rsid w:val="00597D2F"/>
    <w:rsid w:val="00597D4B"/>
    <w:rsid w:val="00597D5C"/>
    <w:rsid w:val="00597D91"/>
    <w:rsid w:val="00597DB5"/>
    <w:rsid w:val="00597E1E"/>
    <w:rsid w:val="00597E8D"/>
    <w:rsid w:val="00597EE6"/>
    <w:rsid w:val="00597FC5"/>
    <w:rsid w:val="005A0264"/>
    <w:rsid w:val="005A04E3"/>
    <w:rsid w:val="005A0505"/>
    <w:rsid w:val="005A0623"/>
    <w:rsid w:val="005A0885"/>
    <w:rsid w:val="005A0978"/>
    <w:rsid w:val="005A0AAA"/>
    <w:rsid w:val="005A0E20"/>
    <w:rsid w:val="005A0ECB"/>
    <w:rsid w:val="005A0EDE"/>
    <w:rsid w:val="005A10D5"/>
    <w:rsid w:val="005A1133"/>
    <w:rsid w:val="005A14AD"/>
    <w:rsid w:val="005A14B0"/>
    <w:rsid w:val="005A1677"/>
    <w:rsid w:val="005A182D"/>
    <w:rsid w:val="005A1848"/>
    <w:rsid w:val="005A1AF1"/>
    <w:rsid w:val="005A1F1D"/>
    <w:rsid w:val="005A1FEE"/>
    <w:rsid w:val="005A21E4"/>
    <w:rsid w:val="005A222C"/>
    <w:rsid w:val="005A241E"/>
    <w:rsid w:val="005A24E0"/>
    <w:rsid w:val="005A24F7"/>
    <w:rsid w:val="005A26F1"/>
    <w:rsid w:val="005A27B2"/>
    <w:rsid w:val="005A2C26"/>
    <w:rsid w:val="005A2C8F"/>
    <w:rsid w:val="005A2D6E"/>
    <w:rsid w:val="005A2E5A"/>
    <w:rsid w:val="005A2F37"/>
    <w:rsid w:val="005A3140"/>
    <w:rsid w:val="005A31D4"/>
    <w:rsid w:val="005A3363"/>
    <w:rsid w:val="005A3444"/>
    <w:rsid w:val="005A3555"/>
    <w:rsid w:val="005A3599"/>
    <w:rsid w:val="005A368C"/>
    <w:rsid w:val="005A380D"/>
    <w:rsid w:val="005A3972"/>
    <w:rsid w:val="005A3A81"/>
    <w:rsid w:val="005A3B17"/>
    <w:rsid w:val="005A3EDB"/>
    <w:rsid w:val="005A42E6"/>
    <w:rsid w:val="005A431B"/>
    <w:rsid w:val="005A4435"/>
    <w:rsid w:val="005A45BD"/>
    <w:rsid w:val="005A45CD"/>
    <w:rsid w:val="005A468B"/>
    <w:rsid w:val="005A481E"/>
    <w:rsid w:val="005A486D"/>
    <w:rsid w:val="005A4954"/>
    <w:rsid w:val="005A4966"/>
    <w:rsid w:val="005A4A68"/>
    <w:rsid w:val="005A4B16"/>
    <w:rsid w:val="005A4B28"/>
    <w:rsid w:val="005A4B75"/>
    <w:rsid w:val="005A4BE2"/>
    <w:rsid w:val="005A4BF4"/>
    <w:rsid w:val="005A4C36"/>
    <w:rsid w:val="005A4D01"/>
    <w:rsid w:val="005A4D0D"/>
    <w:rsid w:val="005A4D2C"/>
    <w:rsid w:val="005A50B9"/>
    <w:rsid w:val="005A50CB"/>
    <w:rsid w:val="005A50F8"/>
    <w:rsid w:val="005A52D6"/>
    <w:rsid w:val="005A54B2"/>
    <w:rsid w:val="005A54EA"/>
    <w:rsid w:val="005A54FB"/>
    <w:rsid w:val="005A55E4"/>
    <w:rsid w:val="005A57AA"/>
    <w:rsid w:val="005A5AAB"/>
    <w:rsid w:val="005A5C38"/>
    <w:rsid w:val="005A5DBC"/>
    <w:rsid w:val="005A6203"/>
    <w:rsid w:val="005A6427"/>
    <w:rsid w:val="005A646C"/>
    <w:rsid w:val="005A6512"/>
    <w:rsid w:val="005A6897"/>
    <w:rsid w:val="005A69FF"/>
    <w:rsid w:val="005A6B53"/>
    <w:rsid w:val="005A6F16"/>
    <w:rsid w:val="005A7152"/>
    <w:rsid w:val="005A7158"/>
    <w:rsid w:val="005A7386"/>
    <w:rsid w:val="005A73C9"/>
    <w:rsid w:val="005A74A3"/>
    <w:rsid w:val="005A74AE"/>
    <w:rsid w:val="005A7584"/>
    <w:rsid w:val="005A7593"/>
    <w:rsid w:val="005A7680"/>
    <w:rsid w:val="005A77F6"/>
    <w:rsid w:val="005A79A5"/>
    <w:rsid w:val="005A7B0F"/>
    <w:rsid w:val="005A7B8D"/>
    <w:rsid w:val="005A7C76"/>
    <w:rsid w:val="005B01A8"/>
    <w:rsid w:val="005B03BD"/>
    <w:rsid w:val="005B04BF"/>
    <w:rsid w:val="005B0599"/>
    <w:rsid w:val="005B060F"/>
    <w:rsid w:val="005B0664"/>
    <w:rsid w:val="005B07F4"/>
    <w:rsid w:val="005B0837"/>
    <w:rsid w:val="005B095F"/>
    <w:rsid w:val="005B0A78"/>
    <w:rsid w:val="005B0BB4"/>
    <w:rsid w:val="005B0CB7"/>
    <w:rsid w:val="005B111D"/>
    <w:rsid w:val="005B117A"/>
    <w:rsid w:val="005B11E9"/>
    <w:rsid w:val="005B1445"/>
    <w:rsid w:val="005B146F"/>
    <w:rsid w:val="005B1520"/>
    <w:rsid w:val="005B16D3"/>
    <w:rsid w:val="005B17F4"/>
    <w:rsid w:val="005B181D"/>
    <w:rsid w:val="005B183B"/>
    <w:rsid w:val="005B18A2"/>
    <w:rsid w:val="005B1976"/>
    <w:rsid w:val="005B1AAC"/>
    <w:rsid w:val="005B1B34"/>
    <w:rsid w:val="005B1C48"/>
    <w:rsid w:val="005B1E21"/>
    <w:rsid w:val="005B1EB8"/>
    <w:rsid w:val="005B25EA"/>
    <w:rsid w:val="005B2627"/>
    <w:rsid w:val="005B26FC"/>
    <w:rsid w:val="005B27E6"/>
    <w:rsid w:val="005B2807"/>
    <w:rsid w:val="005B2BEE"/>
    <w:rsid w:val="005B2CDE"/>
    <w:rsid w:val="005B2CE5"/>
    <w:rsid w:val="005B2E3C"/>
    <w:rsid w:val="005B2E89"/>
    <w:rsid w:val="005B2EC1"/>
    <w:rsid w:val="005B2FE2"/>
    <w:rsid w:val="005B32C1"/>
    <w:rsid w:val="005B33F1"/>
    <w:rsid w:val="005B35E3"/>
    <w:rsid w:val="005B36A4"/>
    <w:rsid w:val="005B373D"/>
    <w:rsid w:val="005B3BB0"/>
    <w:rsid w:val="005B3C92"/>
    <w:rsid w:val="005B3D37"/>
    <w:rsid w:val="005B4060"/>
    <w:rsid w:val="005B4225"/>
    <w:rsid w:val="005B4279"/>
    <w:rsid w:val="005B427C"/>
    <w:rsid w:val="005B4379"/>
    <w:rsid w:val="005B43B5"/>
    <w:rsid w:val="005B44B7"/>
    <w:rsid w:val="005B4538"/>
    <w:rsid w:val="005B4558"/>
    <w:rsid w:val="005B46EE"/>
    <w:rsid w:val="005B4762"/>
    <w:rsid w:val="005B4842"/>
    <w:rsid w:val="005B48AB"/>
    <w:rsid w:val="005B490B"/>
    <w:rsid w:val="005B4A48"/>
    <w:rsid w:val="005B4A73"/>
    <w:rsid w:val="005B4C9C"/>
    <w:rsid w:val="005B4D62"/>
    <w:rsid w:val="005B4FB5"/>
    <w:rsid w:val="005B51D2"/>
    <w:rsid w:val="005B54C3"/>
    <w:rsid w:val="005B554F"/>
    <w:rsid w:val="005B55A0"/>
    <w:rsid w:val="005B5709"/>
    <w:rsid w:val="005B5EC8"/>
    <w:rsid w:val="005B6007"/>
    <w:rsid w:val="005B6163"/>
    <w:rsid w:val="005B63DC"/>
    <w:rsid w:val="005B64CD"/>
    <w:rsid w:val="005B686C"/>
    <w:rsid w:val="005B6953"/>
    <w:rsid w:val="005B6AAB"/>
    <w:rsid w:val="005B6D60"/>
    <w:rsid w:val="005B6F62"/>
    <w:rsid w:val="005B6F64"/>
    <w:rsid w:val="005B70FB"/>
    <w:rsid w:val="005B722E"/>
    <w:rsid w:val="005B72D9"/>
    <w:rsid w:val="005B73F5"/>
    <w:rsid w:val="005B7526"/>
    <w:rsid w:val="005B7561"/>
    <w:rsid w:val="005B75F6"/>
    <w:rsid w:val="005B7941"/>
    <w:rsid w:val="005B7A83"/>
    <w:rsid w:val="005B7AA0"/>
    <w:rsid w:val="005B7CA6"/>
    <w:rsid w:val="005B7DE1"/>
    <w:rsid w:val="005B7F1F"/>
    <w:rsid w:val="005C012E"/>
    <w:rsid w:val="005C0219"/>
    <w:rsid w:val="005C02A2"/>
    <w:rsid w:val="005C047C"/>
    <w:rsid w:val="005C04E6"/>
    <w:rsid w:val="005C065D"/>
    <w:rsid w:val="005C0943"/>
    <w:rsid w:val="005C0987"/>
    <w:rsid w:val="005C0A50"/>
    <w:rsid w:val="005C0A99"/>
    <w:rsid w:val="005C0B5D"/>
    <w:rsid w:val="005C0F2E"/>
    <w:rsid w:val="005C123C"/>
    <w:rsid w:val="005C143C"/>
    <w:rsid w:val="005C152B"/>
    <w:rsid w:val="005C158D"/>
    <w:rsid w:val="005C17B4"/>
    <w:rsid w:val="005C17C8"/>
    <w:rsid w:val="005C18B3"/>
    <w:rsid w:val="005C1A6E"/>
    <w:rsid w:val="005C1CE5"/>
    <w:rsid w:val="005C1FC8"/>
    <w:rsid w:val="005C1FF4"/>
    <w:rsid w:val="005C21F9"/>
    <w:rsid w:val="005C2309"/>
    <w:rsid w:val="005C24A1"/>
    <w:rsid w:val="005C24B4"/>
    <w:rsid w:val="005C24CE"/>
    <w:rsid w:val="005C25DA"/>
    <w:rsid w:val="005C27EA"/>
    <w:rsid w:val="005C2B8C"/>
    <w:rsid w:val="005C2C1E"/>
    <w:rsid w:val="005C2F05"/>
    <w:rsid w:val="005C2F25"/>
    <w:rsid w:val="005C3413"/>
    <w:rsid w:val="005C3430"/>
    <w:rsid w:val="005C3443"/>
    <w:rsid w:val="005C38A6"/>
    <w:rsid w:val="005C38BD"/>
    <w:rsid w:val="005C38F1"/>
    <w:rsid w:val="005C396D"/>
    <w:rsid w:val="005C39CB"/>
    <w:rsid w:val="005C3CBD"/>
    <w:rsid w:val="005C3F4F"/>
    <w:rsid w:val="005C3F77"/>
    <w:rsid w:val="005C4209"/>
    <w:rsid w:val="005C43BE"/>
    <w:rsid w:val="005C44E2"/>
    <w:rsid w:val="005C45CF"/>
    <w:rsid w:val="005C45ED"/>
    <w:rsid w:val="005C46BB"/>
    <w:rsid w:val="005C4965"/>
    <w:rsid w:val="005C49EE"/>
    <w:rsid w:val="005C4B0B"/>
    <w:rsid w:val="005C4B45"/>
    <w:rsid w:val="005C4CCC"/>
    <w:rsid w:val="005C4DC5"/>
    <w:rsid w:val="005C4FB1"/>
    <w:rsid w:val="005C529C"/>
    <w:rsid w:val="005C5436"/>
    <w:rsid w:val="005C5671"/>
    <w:rsid w:val="005C56D4"/>
    <w:rsid w:val="005C5B94"/>
    <w:rsid w:val="005C5DF6"/>
    <w:rsid w:val="005C5F22"/>
    <w:rsid w:val="005C5F52"/>
    <w:rsid w:val="005C5FCF"/>
    <w:rsid w:val="005C6461"/>
    <w:rsid w:val="005C649C"/>
    <w:rsid w:val="005C65F5"/>
    <w:rsid w:val="005C6623"/>
    <w:rsid w:val="005C66A3"/>
    <w:rsid w:val="005C673F"/>
    <w:rsid w:val="005C67EC"/>
    <w:rsid w:val="005C68D1"/>
    <w:rsid w:val="005C6DEF"/>
    <w:rsid w:val="005C6EE1"/>
    <w:rsid w:val="005C6EF7"/>
    <w:rsid w:val="005C73E0"/>
    <w:rsid w:val="005C7531"/>
    <w:rsid w:val="005C7557"/>
    <w:rsid w:val="005C7877"/>
    <w:rsid w:val="005C7BBA"/>
    <w:rsid w:val="005C7CE0"/>
    <w:rsid w:val="005D0044"/>
    <w:rsid w:val="005D007D"/>
    <w:rsid w:val="005D00C4"/>
    <w:rsid w:val="005D0196"/>
    <w:rsid w:val="005D0449"/>
    <w:rsid w:val="005D059E"/>
    <w:rsid w:val="005D05F5"/>
    <w:rsid w:val="005D0635"/>
    <w:rsid w:val="005D074E"/>
    <w:rsid w:val="005D07DF"/>
    <w:rsid w:val="005D08C1"/>
    <w:rsid w:val="005D0A9C"/>
    <w:rsid w:val="005D0CD9"/>
    <w:rsid w:val="005D0F9A"/>
    <w:rsid w:val="005D16DB"/>
    <w:rsid w:val="005D1AB0"/>
    <w:rsid w:val="005D1CD6"/>
    <w:rsid w:val="005D1CDA"/>
    <w:rsid w:val="005D1EA0"/>
    <w:rsid w:val="005D1FE7"/>
    <w:rsid w:val="005D2022"/>
    <w:rsid w:val="005D218D"/>
    <w:rsid w:val="005D2462"/>
    <w:rsid w:val="005D28C7"/>
    <w:rsid w:val="005D2969"/>
    <w:rsid w:val="005D2ABC"/>
    <w:rsid w:val="005D2D56"/>
    <w:rsid w:val="005D2D75"/>
    <w:rsid w:val="005D2F2A"/>
    <w:rsid w:val="005D37D8"/>
    <w:rsid w:val="005D38B0"/>
    <w:rsid w:val="005D3B48"/>
    <w:rsid w:val="005D3D8D"/>
    <w:rsid w:val="005D3E8A"/>
    <w:rsid w:val="005D4000"/>
    <w:rsid w:val="005D4013"/>
    <w:rsid w:val="005D403B"/>
    <w:rsid w:val="005D4406"/>
    <w:rsid w:val="005D4661"/>
    <w:rsid w:val="005D471F"/>
    <w:rsid w:val="005D4767"/>
    <w:rsid w:val="005D49AA"/>
    <w:rsid w:val="005D49C8"/>
    <w:rsid w:val="005D4A78"/>
    <w:rsid w:val="005D4B0A"/>
    <w:rsid w:val="005D4D48"/>
    <w:rsid w:val="005D4F90"/>
    <w:rsid w:val="005D5004"/>
    <w:rsid w:val="005D50B3"/>
    <w:rsid w:val="005D51FA"/>
    <w:rsid w:val="005D51FD"/>
    <w:rsid w:val="005D5238"/>
    <w:rsid w:val="005D52B7"/>
    <w:rsid w:val="005D57A4"/>
    <w:rsid w:val="005D58A9"/>
    <w:rsid w:val="005D58B7"/>
    <w:rsid w:val="005D5A05"/>
    <w:rsid w:val="005D5CA1"/>
    <w:rsid w:val="005D5DE2"/>
    <w:rsid w:val="005D5F93"/>
    <w:rsid w:val="005D619F"/>
    <w:rsid w:val="005D6317"/>
    <w:rsid w:val="005D6390"/>
    <w:rsid w:val="005D63D6"/>
    <w:rsid w:val="005D641E"/>
    <w:rsid w:val="005D6615"/>
    <w:rsid w:val="005D6620"/>
    <w:rsid w:val="005D68AC"/>
    <w:rsid w:val="005D6A28"/>
    <w:rsid w:val="005D6AA9"/>
    <w:rsid w:val="005D6AC3"/>
    <w:rsid w:val="005D6CE6"/>
    <w:rsid w:val="005D73FE"/>
    <w:rsid w:val="005D7470"/>
    <w:rsid w:val="005D772E"/>
    <w:rsid w:val="005D7912"/>
    <w:rsid w:val="005D7C96"/>
    <w:rsid w:val="005D7CD3"/>
    <w:rsid w:val="005D7E32"/>
    <w:rsid w:val="005D7FFC"/>
    <w:rsid w:val="005E0019"/>
    <w:rsid w:val="005E0080"/>
    <w:rsid w:val="005E0130"/>
    <w:rsid w:val="005E019F"/>
    <w:rsid w:val="005E0223"/>
    <w:rsid w:val="005E029F"/>
    <w:rsid w:val="005E02AC"/>
    <w:rsid w:val="005E02C8"/>
    <w:rsid w:val="005E0313"/>
    <w:rsid w:val="005E0334"/>
    <w:rsid w:val="005E04C4"/>
    <w:rsid w:val="005E06E8"/>
    <w:rsid w:val="005E0722"/>
    <w:rsid w:val="005E0773"/>
    <w:rsid w:val="005E09A8"/>
    <w:rsid w:val="005E09C8"/>
    <w:rsid w:val="005E09FC"/>
    <w:rsid w:val="005E0A63"/>
    <w:rsid w:val="005E0AED"/>
    <w:rsid w:val="005E0DC6"/>
    <w:rsid w:val="005E0E00"/>
    <w:rsid w:val="005E11B3"/>
    <w:rsid w:val="005E1264"/>
    <w:rsid w:val="005E135F"/>
    <w:rsid w:val="005E140B"/>
    <w:rsid w:val="005E1538"/>
    <w:rsid w:val="005E15A0"/>
    <w:rsid w:val="005E15DB"/>
    <w:rsid w:val="005E1770"/>
    <w:rsid w:val="005E18CA"/>
    <w:rsid w:val="005E1C2B"/>
    <w:rsid w:val="005E1C36"/>
    <w:rsid w:val="005E1E2E"/>
    <w:rsid w:val="005E1E39"/>
    <w:rsid w:val="005E1E4F"/>
    <w:rsid w:val="005E215B"/>
    <w:rsid w:val="005E21C7"/>
    <w:rsid w:val="005E233E"/>
    <w:rsid w:val="005E2782"/>
    <w:rsid w:val="005E27B6"/>
    <w:rsid w:val="005E27EF"/>
    <w:rsid w:val="005E28D8"/>
    <w:rsid w:val="005E2988"/>
    <w:rsid w:val="005E29DF"/>
    <w:rsid w:val="005E2B5B"/>
    <w:rsid w:val="005E2C9B"/>
    <w:rsid w:val="005E3092"/>
    <w:rsid w:val="005E3309"/>
    <w:rsid w:val="005E351D"/>
    <w:rsid w:val="005E39B2"/>
    <w:rsid w:val="005E3ECA"/>
    <w:rsid w:val="005E3F91"/>
    <w:rsid w:val="005E4003"/>
    <w:rsid w:val="005E40DA"/>
    <w:rsid w:val="005E43C4"/>
    <w:rsid w:val="005E440B"/>
    <w:rsid w:val="005E4415"/>
    <w:rsid w:val="005E44E8"/>
    <w:rsid w:val="005E4943"/>
    <w:rsid w:val="005E4964"/>
    <w:rsid w:val="005E49C2"/>
    <w:rsid w:val="005E4A41"/>
    <w:rsid w:val="005E4A74"/>
    <w:rsid w:val="005E4A8E"/>
    <w:rsid w:val="005E4B27"/>
    <w:rsid w:val="005E4EB4"/>
    <w:rsid w:val="005E4EC6"/>
    <w:rsid w:val="005E4F7B"/>
    <w:rsid w:val="005E5282"/>
    <w:rsid w:val="005E52DE"/>
    <w:rsid w:val="005E5445"/>
    <w:rsid w:val="005E57D5"/>
    <w:rsid w:val="005E58B6"/>
    <w:rsid w:val="005E58E1"/>
    <w:rsid w:val="005E5981"/>
    <w:rsid w:val="005E5A53"/>
    <w:rsid w:val="005E5C1C"/>
    <w:rsid w:val="005E5EC9"/>
    <w:rsid w:val="005E6043"/>
    <w:rsid w:val="005E6079"/>
    <w:rsid w:val="005E61AC"/>
    <w:rsid w:val="005E630A"/>
    <w:rsid w:val="005E64D3"/>
    <w:rsid w:val="005E68C4"/>
    <w:rsid w:val="005E69BD"/>
    <w:rsid w:val="005E6A76"/>
    <w:rsid w:val="005E6B2A"/>
    <w:rsid w:val="005E6BC2"/>
    <w:rsid w:val="005E6EF6"/>
    <w:rsid w:val="005E7265"/>
    <w:rsid w:val="005E736A"/>
    <w:rsid w:val="005E7420"/>
    <w:rsid w:val="005E744D"/>
    <w:rsid w:val="005E747D"/>
    <w:rsid w:val="005E7856"/>
    <w:rsid w:val="005E78C2"/>
    <w:rsid w:val="005E79A3"/>
    <w:rsid w:val="005E7B14"/>
    <w:rsid w:val="005F05B7"/>
    <w:rsid w:val="005F080D"/>
    <w:rsid w:val="005F0A60"/>
    <w:rsid w:val="005F0BCA"/>
    <w:rsid w:val="005F0C22"/>
    <w:rsid w:val="005F0CCA"/>
    <w:rsid w:val="005F0D29"/>
    <w:rsid w:val="005F0D48"/>
    <w:rsid w:val="005F0E51"/>
    <w:rsid w:val="005F0E92"/>
    <w:rsid w:val="005F0F36"/>
    <w:rsid w:val="005F128E"/>
    <w:rsid w:val="005F14FE"/>
    <w:rsid w:val="005F159A"/>
    <w:rsid w:val="005F1823"/>
    <w:rsid w:val="005F1855"/>
    <w:rsid w:val="005F18A9"/>
    <w:rsid w:val="005F1A3B"/>
    <w:rsid w:val="005F1A81"/>
    <w:rsid w:val="005F1ABC"/>
    <w:rsid w:val="005F1FB6"/>
    <w:rsid w:val="005F2426"/>
    <w:rsid w:val="005F25EB"/>
    <w:rsid w:val="005F2857"/>
    <w:rsid w:val="005F29D1"/>
    <w:rsid w:val="005F2A99"/>
    <w:rsid w:val="005F2C0D"/>
    <w:rsid w:val="005F2C2E"/>
    <w:rsid w:val="005F2EB4"/>
    <w:rsid w:val="005F2EEF"/>
    <w:rsid w:val="005F30F9"/>
    <w:rsid w:val="005F3918"/>
    <w:rsid w:val="005F3994"/>
    <w:rsid w:val="005F3BA7"/>
    <w:rsid w:val="005F3E40"/>
    <w:rsid w:val="005F3E90"/>
    <w:rsid w:val="005F4000"/>
    <w:rsid w:val="005F4398"/>
    <w:rsid w:val="005F4405"/>
    <w:rsid w:val="005F4461"/>
    <w:rsid w:val="005F44FD"/>
    <w:rsid w:val="005F460D"/>
    <w:rsid w:val="005F4736"/>
    <w:rsid w:val="005F47B6"/>
    <w:rsid w:val="005F48C1"/>
    <w:rsid w:val="005F4904"/>
    <w:rsid w:val="005F497A"/>
    <w:rsid w:val="005F4C45"/>
    <w:rsid w:val="005F4D03"/>
    <w:rsid w:val="005F4F51"/>
    <w:rsid w:val="005F5227"/>
    <w:rsid w:val="005F52A4"/>
    <w:rsid w:val="005F52B8"/>
    <w:rsid w:val="005F530B"/>
    <w:rsid w:val="005F5324"/>
    <w:rsid w:val="005F5419"/>
    <w:rsid w:val="005F5497"/>
    <w:rsid w:val="005F551A"/>
    <w:rsid w:val="005F555B"/>
    <w:rsid w:val="005F5571"/>
    <w:rsid w:val="005F5723"/>
    <w:rsid w:val="005F5737"/>
    <w:rsid w:val="005F579E"/>
    <w:rsid w:val="005F58FE"/>
    <w:rsid w:val="005F5DFF"/>
    <w:rsid w:val="005F5E23"/>
    <w:rsid w:val="005F5F2C"/>
    <w:rsid w:val="005F5F35"/>
    <w:rsid w:val="005F6177"/>
    <w:rsid w:val="005F628D"/>
    <w:rsid w:val="005F63FB"/>
    <w:rsid w:val="005F642C"/>
    <w:rsid w:val="005F6483"/>
    <w:rsid w:val="005F64EB"/>
    <w:rsid w:val="005F64F6"/>
    <w:rsid w:val="005F6911"/>
    <w:rsid w:val="005F6A47"/>
    <w:rsid w:val="005F6A9F"/>
    <w:rsid w:val="005F6B47"/>
    <w:rsid w:val="005F6C36"/>
    <w:rsid w:val="005F6C4B"/>
    <w:rsid w:val="005F6C50"/>
    <w:rsid w:val="005F6C7B"/>
    <w:rsid w:val="005F6D3D"/>
    <w:rsid w:val="005F6E86"/>
    <w:rsid w:val="005F703C"/>
    <w:rsid w:val="005F7405"/>
    <w:rsid w:val="005F742D"/>
    <w:rsid w:val="005F74AD"/>
    <w:rsid w:val="005F7749"/>
    <w:rsid w:val="005F783D"/>
    <w:rsid w:val="005F79DA"/>
    <w:rsid w:val="005F7BB3"/>
    <w:rsid w:val="005F7EFF"/>
    <w:rsid w:val="005F7F4C"/>
    <w:rsid w:val="006000DC"/>
    <w:rsid w:val="00600279"/>
    <w:rsid w:val="00600395"/>
    <w:rsid w:val="0060040D"/>
    <w:rsid w:val="00600592"/>
    <w:rsid w:val="0060069A"/>
    <w:rsid w:val="00600A7B"/>
    <w:rsid w:val="00600AD0"/>
    <w:rsid w:val="00600CB8"/>
    <w:rsid w:val="00600CEB"/>
    <w:rsid w:val="00600E2C"/>
    <w:rsid w:val="00600F3F"/>
    <w:rsid w:val="00600FFA"/>
    <w:rsid w:val="00601041"/>
    <w:rsid w:val="00601086"/>
    <w:rsid w:val="006010B9"/>
    <w:rsid w:val="006013A4"/>
    <w:rsid w:val="006013CE"/>
    <w:rsid w:val="006015A7"/>
    <w:rsid w:val="0060164B"/>
    <w:rsid w:val="0060171F"/>
    <w:rsid w:val="006017CC"/>
    <w:rsid w:val="00601982"/>
    <w:rsid w:val="006019D1"/>
    <w:rsid w:val="00601C94"/>
    <w:rsid w:val="00601D32"/>
    <w:rsid w:val="00601E2A"/>
    <w:rsid w:val="00601ED1"/>
    <w:rsid w:val="006020E2"/>
    <w:rsid w:val="00602222"/>
    <w:rsid w:val="0060222F"/>
    <w:rsid w:val="006023AF"/>
    <w:rsid w:val="00602464"/>
    <w:rsid w:val="00602602"/>
    <w:rsid w:val="00602A5A"/>
    <w:rsid w:val="00602AB9"/>
    <w:rsid w:val="00602C83"/>
    <w:rsid w:val="00602CFC"/>
    <w:rsid w:val="00602D97"/>
    <w:rsid w:val="00602FC6"/>
    <w:rsid w:val="00603039"/>
    <w:rsid w:val="00603190"/>
    <w:rsid w:val="006037C2"/>
    <w:rsid w:val="0060386B"/>
    <w:rsid w:val="006039C1"/>
    <w:rsid w:val="00603A3B"/>
    <w:rsid w:val="00603B39"/>
    <w:rsid w:val="00603BEE"/>
    <w:rsid w:val="00603E38"/>
    <w:rsid w:val="00603F6E"/>
    <w:rsid w:val="006040B6"/>
    <w:rsid w:val="006041A7"/>
    <w:rsid w:val="0060420B"/>
    <w:rsid w:val="006042C3"/>
    <w:rsid w:val="006042F9"/>
    <w:rsid w:val="006043AA"/>
    <w:rsid w:val="0060451C"/>
    <w:rsid w:val="00604618"/>
    <w:rsid w:val="00604708"/>
    <w:rsid w:val="00604837"/>
    <w:rsid w:val="006048F7"/>
    <w:rsid w:val="006048FE"/>
    <w:rsid w:val="0060497F"/>
    <w:rsid w:val="006049FE"/>
    <w:rsid w:val="00604C5D"/>
    <w:rsid w:val="00605049"/>
    <w:rsid w:val="006050E5"/>
    <w:rsid w:val="0060520C"/>
    <w:rsid w:val="0060531D"/>
    <w:rsid w:val="0060538D"/>
    <w:rsid w:val="006053A6"/>
    <w:rsid w:val="00605442"/>
    <w:rsid w:val="00605674"/>
    <w:rsid w:val="00605868"/>
    <w:rsid w:val="00605984"/>
    <w:rsid w:val="00605B10"/>
    <w:rsid w:val="00605BC9"/>
    <w:rsid w:val="00605C29"/>
    <w:rsid w:val="00605CAB"/>
    <w:rsid w:val="00605DC8"/>
    <w:rsid w:val="00605DCE"/>
    <w:rsid w:val="00605EF6"/>
    <w:rsid w:val="00605F14"/>
    <w:rsid w:val="00606182"/>
    <w:rsid w:val="006064E0"/>
    <w:rsid w:val="00606509"/>
    <w:rsid w:val="0060662F"/>
    <w:rsid w:val="00606852"/>
    <w:rsid w:val="00606A55"/>
    <w:rsid w:val="00606B6E"/>
    <w:rsid w:val="00606E8E"/>
    <w:rsid w:val="00606F2C"/>
    <w:rsid w:val="00607107"/>
    <w:rsid w:val="0060723E"/>
    <w:rsid w:val="0060742F"/>
    <w:rsid w:val="00607699"/>
    <w:rsid w:val="006076BA"/>
    <w:rsid w:val="006077A8"/>
    <w:rsid w:val="006078F2"/>
    <w:rsid w:val="00607C37"/>
    <w:rsid w:val="00607D12"/>
    <w:rsid w:val="00607D65"/>
    <w:rsid w:val="00607DFD"/>
    <w:rsid w:val="00607E7E"/>
    <w:rsid w:val="006103BD"/>
    <w:rsid w:val="0061053A"/>
    <w:rsid w:val="00610609"/>
    <w:rsid w:val="0061077C"/>
    <w:rsid w:val="006107ED"/>
    <w:rsid w:val="0061087E"/>
    <w:rsid w:val="006109A0"/>
    <w:rsid w:val="006109B9"/>
    <w:rsid w:val="006109BF"/>
    <w:rsid w:val="006109F9"/>
    <w:rsid w:val="00610A03"/>
    <w:rsid w:val="00610E64"/>
    <w:rsid w:val="00610F7C"/>
    <w:rsid w:val="006110AD"/>
    <w:rsid w:val="006111C6"/>
    <w:rsid w:val="006116A5"/>
    <w:rsid w:val="0061173F"/>
    <w:rsid w:val="006118CF"/>
    <w:rsid w:val="0061196D"/>
    <w:rsid w:val="00611E17"/>
    <w:rsid w:val="00611F79"/>
    <w:rsid w:val="00611FFC"/>
    <w:rsid w:val="00612027"/>
    <w:rsid w:val="00612045"/>
    <w:rsid w:val="00612089"/>
    <w:rsid w:val="006120F4"/>
    <w:rsid w:val="006121A3"/>
    <w:rsid w:val="0061250D"/>
    <w:rsid w:val="00612639"/>
    <w:rsid w:val="0061264B"/>
    <w:rsid w:val="006126B3"/>
    <w:rsid w:val="0061270E"/>
    <w:rsid w:val="006127E9"/>
    <w:rsid w:val="00612891"/>
    <w:rsid w:val="0061297C"/>
    <w:rsid w:val="00612AFE"/>
    <w:rsid w:val="00612B23"/>
    <w:rsid w:val="00612BDE"/>
    <w:rsid w:val="00612BFA"/>
    <w:rsid w:val="00612C1F"/>
    <w:rsid w:val="00612C3A"/>
    <w:rsid w:val="00613279"/>
    <w:rsid w:val="00613442"/>
    <w:rsid w:val="006134B7"/>
    <w:rsid w:val="0061358E"/>
    <w:rsid w:val="006135C2"/>
    <w:rsid w:val="006135D1"/>
    <w:rsid w:val="00613670"/>
    <w:rsid w:val="00613826"/>
    <w:rsid w:val="006138F7"/>
    <w:rsid w:val="0061394D"/>
    <w:rsid w:val="00613AFD"/>
    <w:rsid w:val="00613B85"/>
    <w:rsid w:val="00613C63"/>
    <w:rsid w:val="00613FFA"/>
    <w:rsid w:val="00614080"/>
    <w:rsid w:val="006140FB"/>
    <w:rsid w:val="00614104"/>
    <w:rsid w:val="0061414F"/>
    <w:rsid w:val="00614638"/>
    <w:rsid w:val="006148A2"/>
    <w:rsid w:val="0061493B"/>
    <w:rsid w:val="00614973"/>
    <w:rsid w:val="00614982"/>
    <w:rsid w:val="00614BF5"/>
    <w:rsid w:val="00614C02"/>
    <w:rsid w:val="00614D10"/>
    <w:rsid w:val="00614DE2"/>
    <w:rsid w:val="00614E39"/>
    <w:rsid w:val="00614E44"/>
    <w:rsid w:val="0061500A"/>
    <w:rsid w:val="00615087"/>
    <w:rsid w:val="00615319"/>
    <w:rsid w:val="006155FA"/>
    <w:rsid w:val="00615712"/>
    <w:rsid w:val="0061578F"/>
    <w:rsid w:val="00615AB2"/>
    <w:rsid w:val="00615B0D"/>
    <w:rsid w:val="00615E48"/>
    <w:rsid w:val="00615EBD"/>
    <w:rsid w:val="00615FC5"/>
    <w:rsid w:val="00616070"/>
    <w:rsid w:val="00616303"/>
    <w:rsid w:val="00616380"/>
    <w:rsid w:val="006164C6"/>
    <w:rsid w:val="00616615"/>
    <w:rsid w:val="006168C6"/>
    <w:rsid w:val="00616A61"/>
    <w:rsid w:val="00616F03"/>
    <w:rsid w:val="00616FC4"/>
    <w:rsid w:val="00617039"/>
    <w:rsid w:val="00617960"/>
    <w:rsid w:val="006179D4"/>
    <w:rsid w:val="006179F9"/>
    <w:rsid w:val="00617C72"/>
    <w:rsid w:val="00620198"/>
    <w:rsid w:val="00620463"/>
    <w:rsid w:val="00620650"/>
    <w:rsid w:val="00620894"/>
    <w:rsid w:val="006209FE"/>
    <w:rsid w:val="00620A8E"/>
    <w:rsid w:val="00620B96"/>
    <w:rsid w:val="00620BB6"/>
    <w:rsid w:val="00620D70"/>
    <w:rsid w:val="00620DE0"/>
    <w:rsid w:val="00620DE1"/>
    <w:rsid w:val="00620EC1"/>
    <w:rsid w:val="00620EC5"/>
    <w:rsid w:val="00620F03"/>
    <w:rsid w:val="00620F73"/>
    <w:rsid w:val="00621024"/>
    <w:rsid w:val="00621153"/>
    <w:rsid w:val="0062128A"/>
    <w:rsid w:val="00621446"/>
    <w:rsid w:val="0062158E"/>
    <w:rsid w:val="00621666"/>
    <w:rsid w:val="0062181F"/>
    <w:rsid w:val="00621A87"/>
    <w:rsid w:val="00621AC3"/>
    <w:rsid w:val="00621C70"/>
    <w:rsid w:val="00622104"/>
    <w:rsid w:val="00622339"/>
    <w:rsid w:val="0062236F"/>
    <w:rsid w:val="00622377"/>
    <w:rsid w:val="0062299A"/>
    <w:rsid w:val="00622A1F"/>
    <w:rsid w:val="00622B8B"/>
    <w:rsid w:val="00622B93"/>
    <w:rsid w:val="00622BC0"/>
    <w:rsid w:val="00622BFD"/>
    <w:rsid w:val="00622C21"/>
    <w:rsid w:val="00622C32"/>
    <w:rsid w:val="00622EAF"/>
    <w:rsid w:val="0062301A"/>
    <w:rsid w:val="00623115"/>
    <w:rsid w:val="0062314E"/>
    <w:rsid w:val="006231D8"/>
    <w:rsid w:val="006233D5"/>
    <w:rsid w:val="0062346E"/>
    <w:rsid w:val="006235F0"/>
    <w:rsid w:val="0062360F"/>
    <w:rsid w:val="00623737"/>
    <w:rsid w:val="00623A8D"/>
    <w:rsid w:val="00623BED"/>
    <w:rsid w:val="00623D6E"/>
    <w:rsid w:val="00623DAF"/>
    <w:rsid w:val="00623E27"/>
    <w:rsid w:val="00623F4A"/>
    <w:rsid w:val="006240C0"/>
    <w:rsid w:val="00624275"/>
    <w:rsid w:val="006246B3"/>
    <w:rsid w:val="0062470A"/>
    <w:rsid w:val="00624932"/>
    <w:rsid w:val="00624A0C"/>
    <w:rsid w:val="00624CB1"/>
    <w:rsid w:val="00624E02"/>
    <w:rsid w:val="00624F8E"/>
    <w:rsid w:val="00625032"/>
    <w:rsid w:val="0062516A"/>
    <w:rsid w:val="00625205"/>
    <w:rsid w:val="0062529E"/>
    <w:rsid w:val="006252B0"/>
    <w:rsid w:val="00625B5F"/>
    <w:rsid w:val="00625C6F"/>
    <w:rsid w:val="00625E5E"/>
    <w:rsid w:val="00625EB1"/>
    <w:rsid w:val="00625F95"/>
    <w:rsid w:val="00626083"/>
    <w:rsid w:val="00626088"/>
    <w:rsid w:val="00626416"/>
    <w:rsid w:val="0062672E"/>
    <w:rsid w:val="00626768"/>
    <w:rsid w:val="006267AC"/>
    <w:rsid w:val="006269AF"/>
    <w:rsid w:val="00626ABB"/>
    <w:rsid w:val="00626B35"/>
    <w:rsid w:val="00626DDD"/>
    <w:rsid w:val="00627019"/>
    <w:rsid w:val="00627184"/>
    <w:rsid w:val="0062727D"/>
    <w:rsid w:val="006272F2"/>
    <w:rsid w:val="0062742D"/>
    <w:rsid w:val="0062746A"/>
    <w:rsid w:val="006276B0"/>
    <w:rsid w:val="006277D6"/>
    <w:rsid w:val="00627925"/>
    <w:rsid w:val="00627D64"/>
    <w:rsid w:val="00627E16"/>
    <w:rsid w:val="00627FF7"/>
    <w:rsid w:val="0063000F"/>
    <w:rsid w:val="00630010"/>
    <w:rsid w:val="0063012A"/>
    <w:rsid w:val="0063012B"/>
    <w:rsid w:val="00630639"/>
    <w:rsid w:val="006306B4"/>
    <w:rsid w:val="006308DD"/>
    <w:rsid w:val="00630A9E"/>
    <w:rsid w:val="00630AA9"/>
    <w:rsid w:val="00630B33"/>
    <w:rsid w:val="00630B5B"/>
    <w:rsid w:val="00630C3A"/>
    <w:rsid w:val="00630CA4"/>
    <w:rsid w:val="00630CB1"/>
    <w:rsid w:val="00630ECC"/>
    <w:rsid w:val="00631058"/>
    <w:rsid w:val="0063105A"/>
    <w:rsid w:val="006312FC"/>
    <w:rsid w:val="0063148B"/>
    <w:rsid w:val="0063179C"/>
    <w:rsid w:val="00631861"/>
    <w:rsid w:val="006318AF"/>
    <w:rsid w:val="00631911"/>
    <w:rsid w:val="00631E30"/>
    <w:rsid w:val="00631EAC"/>
    <w:rsid w:val="0063205E"/>
    <w:rsid w:val="006320AB"/>
    <w:rsid w:val="00632146"/>
    <w:rsid w:val="006321CF"/>
    <w:rsid w:val="0063244F"/>
    <w:rsid w:val="00632645"/>
    <w:rsid w:val="00632818"/>
    <w:rsid w:val="0063299B"/>
    <w:rsid w:val="00632A69"/>
    <w:rsid w:val="00632A6B"/>
    <w:rsid w:val="00632D78"/>
    <w:rsid w:val="00632E84"/>
    <w:rsid w:val="00632E95"/>
    <w:rsid w:val="0063333A"/>
    <w:rsid w:val="0063334F"/>
    <w:rsid w:val="006333F6"/>
    <w:rsid w:val="006334E1"/>
    <w:rsid w:val="0063373F"/>
    <w:rsid w:val="00633744"/>
    <w:rsid w:val="00633A5F"/>
    <w:rsid w:val="00633A6F"/>
    <w:rsid w:val="00633C8B"/>
    <w:rsid w:val="00633D84"/>
    <w:rsid w:val="00633D90"/>
    <w:rsid w:val="00633E67"/>
    <w:rsid w:val="00633E9F"/>
    <w:rsid w:val="00634195"/>
    <w:rsid w:val="006343B8"/>
    <w:rsid w:val="00634472"/>
    <w:rsid w:val="006344A7"/>
    <w:rsid w:val="0063452C"/>
    <w:rsid w:val="0063484F"/>
    <w:rsid w:val="00634943"/>
    <w:rsid w:val="00634A89"/>
    <w:rsid w:val="00634B04"/>
    <w:rsid w:val="00634DB7"/>
    <w:rsid w:val="00634E2A"/>
    <w:rsid w:val="00634E34"/>
    <w:rsid w:val="00634E48"/>
    <w:rsid w:val="00634E73"/>
    <w:rsid w:val="00634F83"/>
    <w:rsid w:val="00634FFE"/>
    <w:rsid w:val="00635023"/>
    <w:rsid w:val="0063509C"/>
    <w:rsid w:val="006350D2"/>
    <w:rsid w:val="006350DC"/>
    <w:rsid w:val="00635197"/>
    <w:rsid w:val="00635531"/>
    <w:rsid w:val="0063561C"/>
    <w:rsid w:val="006357E1"/>
    <w:rsid w:val="00635923"/>
    <w:rsid w:val="00635958"/>
    <w:rsid w:val="00635C43"/>
    <w:rsid w:val="00635CFC"/>
    <w:rsid w:val="00635E0D"/>
    <w:rsid w:val="0063642C"/>
    <w:rsid w:val="00636511"/>
    <w:rsid w:val="00636874"/>
    <w:rsid w:val="006368D3"/>
    <w:rsid w:val="0063698E"/>
    <w:rsid w:val="0063699D"/>
    <w:rsid w:val="00636AA8"/>
    <w:rsid w:val="00636BC1"/>
    <w:rsid w:val="00636C25"/>
    <w:rsid w:val="00636F16"/>
    <w:rsid w:val="00637007"/>
    <w:rsid w:val="006371A8"/>
    <w:rsid w:val="006374E8"/>
    <w:rsid w:val="006375B5"/>
    <w:rsid w:val="00637780"/>
    <w:rsid w:val="0063789F"/>
    <w:rsid w:val="00637A60"/>
    <w:rsid w:val="00637B49"/>
    <w:rsid w:val="00637D19"/>
    <w:rsid w:val="00637DC2"/>
    <w:rsid w:val="00637E3D"/>
    <w:rsid w:val="00637E74"/>
    <w:rsid w:val="00637FB0"/>
    <w:rsid w:val="006402CC"/>
    <w:rsid w:val="00640358"/>
    <w:rsid w:val="0064051A"/>
    <w:rsid w:val="00640569"/>
    <w:rsid w:val="006407AC"/>
    <w:rsid w:val="00640926"/>
    <w:rsid w:val="00640BB1"/>
    <w:rsid w:val="00640C2C"/>
    <w:rsid w:val="00640DAB"/>
    <w:rsid w:val="00640E90"/>
    <w:rsid w:val="00640EBD"/>
    <w:rsid w:val="00640F9A"/>
    <w:rsid w:val="00641125"/>
    <w:rsid w:val="00641135"/>
    <w:rsid w:val="00641224"/>
    <w:rsid w:val="006412CA"/>
    <w:rsid w:val="0064142D"/>
    <w:rsid w:val="0064153F"/>
    <w:rsid w:val="00641637"/>
    <w:rsid w:val="006417DA"/>
    <w:rsid w:val="00641A17"/>
    <w:rsid w:val="00641EBA"/>
    <w:rsid w:val="00641ED2"/>
    <w:rsid w:val="00641F13"/>
    <w:rsid w:val="0064210E"/>
    <w:rsid w:val="0064241F"/>
    <w:rsid w:val="00642429"/>
    <w:rsid w:val="00642436"/>
    <w:rsid w:val="006425CD"/>
    <w:rsid w:val="0064293E"/>
    <w:rsid w:val="006429DC"/>
    <w:rsid w:val="00642AA0"/>
    <w:rsid w:val="00642E40"/>
    <w:rsid w:val="00642E59"/>
    <w:rsid w:val="00642EF4"/>
    <w:rsid w:val="00642F8F"/>
    <w:rsid w:val="006430B4"/>
    <w:rsid w:val="006430B5"/>
    <w:rsid w:val="0064328E"/>
    <w:rsid w:val="0064333F"/>
    <w:rsid w:val="006433EB"/>
    <w:rsid w:val="0064374F"/>
    <w:rsid w:val="00643D9C"/>
    <w:rsid w:val="00643F60"/>
    <w:rsid w:val="006443A2"/>
    <w:rsid w:val="006445CC"/>
    <w:rsid w:val="006445FB"/>
    <w:rsid w:val="0064466E"/>
    <w:rsid w:val="0064475F"/>
    <w:rsid w:val="006447BB"/>
    <w:rsid w:val="006447E1"/>
    <w:rsid w:val="006448B7"/>
    <w:rsid w:val="00644A2D"/>
    <w:rsid w:val="00644BA2"/>
    <w:rsid w:val="00644C62"/>
    <w:rsid w:val="00644C6E"/>
    <w:rsid w:val="00644C71"/>
    <w:rsid w:val="00644C8B"/>
    <w:rsid w:val="00644DD2"/>
    <w:rsid w:val="00644E34"/>
    <w:rsid w:val="00644ECD"/>
    <w:rsid w:val="00645156"/>
    <w:rsid w:val="006453F6"/>
    <w:rsid w:val="0064540A"/>
    <w:rsid w:val="00645621"/>
    <w:rsid w:val="006456A1"/>
    <w:rsid w:val="006456AF"/>
    <w:rsid w:val="006456FB"/>
    <w:rsid w:val="00645AA9"/>
    <w:rsid w:val="00645AF5"/>
    <w:rsid w:val="00645B28"/>
    <w:rsid w:val="00645C45"/>
    <w:rsid w:val="00646075"/>
    <w:rsid w:val="006460AA"/>
    <w:rsid w:val="0064611E"/>
    <w:rsid w:val="00646196"/>
    <w:rsid w:val="006467F6"/>
    <w:rsid w:val="00646A6B"/>
    <w:rsid w:val="00646BA0"/>
    <w:rsid w:val="00646CD0"/>
    <w:rsid w:val="00646CDE"/>
    <w:rsid w:val="00646D0C"/>
    <w:rsid w:val="00646D53"/>
    <w:rsid w:val="00646EBA"/>
    <w:rsid w:val="00646FE4"/>
    <w:rsid w:val="006475FD"/>
    <w:rsid w:val="0064762D"/>
    <w:rsid w:val="006476B0"/>
    <w:rsid w:val="00647774"/>
    <w:rsid w:val="00647B2A"/>
    <w:rsid w:val="00647B83"/>
    <w:rsid w:val="00647CD1"/>
    <w:rsid w:val="00647CEC"/>
    <w:rsid w:val="00647D84"/>
    <w:rsid w:val="00647F21"/>
    <w:rsid w:val="00647FA7"/>
    <w:rsid w:val="006500F4"/>
    <w:rsid w:val="006501B7"/>
    <w:rsid w:val="006501FD"/>
    <w:rsid w:val="00650209"/>
    <w:rsid w:val="00650387"/>
    <w:rsid w:val="00650446"/>
    <w:rsid w:val="0065044C"/>
    <w:rsid w:val="00650526"/>
    <w:rsid w:val="00650533"/>
    <w:rsid w:val="00650589"/>
    <w:rsid w:val="0065077C"/>
    <w:rsid w:val="00650783"/>
    <w:rsid w:val="00650954"/>
    <w:rsid w:val="00650A9B"/>
    <w:rsid w:val="00650E47"/>
    <w:rsid w:val="00650E68"/>
    <w:rsid w:val="00650F80"/>
    <w:rsid w:val="00650FE0"/>
    <w:rsid w:val="0065112F"/>
    <w:rsid w:val="006513CF"/>
    <w:rsid w:val="0065171D"/>
    <w:rsid w:val="0065175E"/>
    <w:rsid w:val="00651771"/>
    <w:rsid w:val="00651858"/>
    <w:rsid w:val="00651B5C"/>
    <w:rsid w:val="00651F12"/>
    <w:rsid w:val="00652022"/>
    <w:rsid w:val="00652084"/>
    <w:rsid w:val="00652173"/>
    <w:rsid w:val="0065242B"/>
    <w:rsid w:val="0065249F"/>
    <w:rsid w:val="006524DA"/>
    <w:rsid w:val="006528C9"/>
    <w:rsid w:val="00652915"/>
    <w:rsid w:val="00652A8F"/>
    <w:rsid w:val="00652C29"/>
    <w:rsid w:val="00652C4F"/>
    <w:rsid w:val="00652D41"/>
    <w:rsid w:val="00652D89"/>
    <w:rsid w:val="00652D8B"/>
    <w:rsid w:val="00652F6F"/>
    <w:rsid w:val="00652F93"/>
    <w:rsid w:val="00652FB6"/>
    <w:rsid w:val="0065316D"/>
    <w:rsid w:val="0065394C"/>
    <w:rsid w:val="006539DA"/>
    <w:rsid w:val="006539FD"/>
    <w:rsid w:val="00653F5D"/>
    <w:rsid w:val="00653F5F"/>
    <w:rsid w:val="00654036"/>
    <w:rsid w:val="0065420B"/>
    <w:rsid w:val="00654405"/>
    <w:rsid w:val="006544FD"/>
    <w:rsid w:val="006547F5"/>
    <w:rsid w:val="006548E6"/>
    <w:rsid w:val="006549A9"/>
    <w:rsid w:val="00654DA5"/>
    <w:rsid w:val="00654F75"/>
    <w:rsid w:val="00654FF6"/>
    <w:rsid w:val="006550FB"/>
    <w:rsid w:val="006552DD"/>
    <w:rsid w:val="00655A48"/>
    <w:rsid w:val="00655B98"/>
    <w:rsid w:val="00655F65"/>
    <w:rsid w:val="006560D9"/>
    <w:rsid w:val="00656154"/>
    <w:rsid w:val="0065621E"/>
    <w:rsid w:val="0065645E"/>
    <w:rsid w:val="006564F1"/>
    <w:rsid w:val="0065654F"/>
    <w:rsid w:val="0065665B"/>
    <w:rsid w:val="0065667F"/>
    <w:rsid w:val="00656765"/>
    <w:rsid w:val="00656803"/>
    <w:rsid w:val="00656A0E"/>
    <w:rsid w:val="00656AE1"/>
    <w:rsid w:val="00656B17"/>
    <w:rsid w:val="00656B8B"/>
    <w:rsid w:val="00656C31"/>
    <w:rsid w:val="00656D82"/>
    <w:rsid w:val="00656D93"/>
    <w:rsid w:val="00656E57"/>
    <w:rsid w:val="00657336"/>
    <w:rsid w:val="00657380"/>
    <w:rsid w:val="006574AD"/>
    <w:rsid w:val="006574C7"/>
    <w:rsid w:val="006574D8"/>
    <w:rsid w:val="006575E8"/>
    <w:rsid w:val="00657771"/>
    <w:rsid w:val="00657922"/>
    <w:rsid w:val="006579F7"/>
    <w:rsid w:val="00657BDF"/>
    <w:rsid w:val="00657E7A"/>
    <w:rsid w:val="00657FC4"/>
    <w:rsid w:val="00657FDB"/>
    <w:rsid w:val="006601E3"/>
    <w:rsid w:val="00660472"/>
    <w:rsid w:val="006604BF"/>
    <w:rsid w:val="006605AB"/>
    <w:rsid w:val="0066063C"/>
    <w:rsid w:val="00660684"/>
    <w:rsid w:val="0066069C"/>
    <w:rsid w:val="00660A1E"/>
    <w:rsid w:val="0066108E"/>
    <w:rsid w:val="006610A4"/>
    <w:rsid w:val="006611F9"/>
    <w:rsid w:val="006612CC"/>
    <w:rsid w:val="006612F1"/>
    <w:rsid w:val="00661341"/>
    <w:rsid w:val="006613CB"/>
    <w:rsid w:val="0066180E"/>
    <w:rsid w:val="006618D6"/>
    <w:rsid w:val="00661ADF"/>
    <w:rsid w:val="00661C7F"/>
    <w:rsid w:val="00661E85"/>
    <w:rsid w:val="00661EF6"/>
    <w:rsid w:val="00662043"/>
    <w:rsid w:val="006620E8"/>
    <w:rsid w:val="00662291"/>
    <w:rsid w:val="006622AE"/>
    <w:rsid w:val="006622FE"/>
    <w:rsid w:val="006623CC"/>
    <w:rsid w:val="00662423"/>
    <w:rsid w:val="00662537"/>
    <w:rsid w:val="006626D2"/>
    <w:rsid w:val="00662774"/>
    <w:rsid w:val="0066277F"/>
    <w:rsid w:val="00662C7C"/>
    <w:rsid w:val="00662D75"/>
    <w:rsid w:val="00662D98"/>
    <w:rsid w:val="00662F7A"/>
    <w:rsid w:val="0066335A"/>
    <w:rsid w:val="0066346A"/>
    <w:rsid w:val="006637CE"/>
    <w:rsid w:val="00663AF7"/>
    <w:rsid w:val="00663BA3"/>
    <w:rsid w:val="00663E8D"/>
    <w:rsid w:val="0066400C"/>
    <w:rsid w:val="006640F9"/>
    <w:rsid w:val="0066421D"/>
    <w:rsid w:val="0066440C"/>
    <w:rsid w:val="0066457E"/>
    <w:rsid w:val="006649E5"/>
    <w:rsid w:val="00664A92"/>
    <w:rsid w:val="00664C22"/>
    <w:rsid w:val="00664C2D"/>
    <w:rsid w:val="00664E99"/>
    <w:rsid w:val="0066512F"/>
    <w:rsid w:val="006652C6"/>
    <w:rsid w:val="006652D0"/>
    <w:rsid w:val="006653CA"/>
    <w:rsid w:val="00665504"/>
    <w:rsid w:val="006655C0"/>
    <w:rsid w:val="0066577B"/>
    <w:rsid w:val="006657B7"/>
    <w:rsid w:val="00665817"/>
    <w:rsid w:val="00665878"/>
    <w:rsid w:val="0066597E"/>
    <w:rsid w:val="006659C6"/>
    <w:rsid w:val="00665AC7"/>
    <w:rsid w:val="00665F22"/>
    <w:rsid w:val="0066606E"/>
    <w:rsid w:val="006660BA"/>
    <w:rsid w:val="00666116"/>
    <w:rsid w:val="006664C5"/>
    <w:rsid w:val="00666559"/>
    <w:rsid w:val="00666578"/>
    <w:rsid w:val="006667F8"/>
    <w:rsid w:val="006669B4"/>
    <w:rsid w:val="00666CA7"/>
    <w:rsid w:val="006676BA"/>
    <w:rsid w:val="00667757"/>
    <w:rsid w:val="00667903"/>
    <w:rsid w:val="0066795D"/>
    <w:rsid w:val="00667B0D"/>
    <w:rsid w:val="00667BA7"/>
    <w:rsid w:val="00667BB2"/>
    <w:rsid w:val="00667C92"/>
    <w:rsid w:val="00667D2D"/>
    <w:rsid w:val="00667DDE"/>
    <w:rsid w:val="006701A6"/>
    <w:rsid w:val="00670239"/>
    <w:rsid w:val="006702AC"/>
    <w:rsid w:val="00670381"/>
    <w:rsid w:val="006703AE"/>
    <w:rsid w:val="0067055E"/>
    <w:rsid w:val="006706F0"/>
    <w:rsid w:val="0067084D"/>
    <w:rsid w:val="006709C7"/>
    <w:rsid w:val="006709CA"/>
    <w:rsid w:val="00670A9E"/>
    <w:rsid w:val="00670B4A"/>
    <w:rsid w:val="00670DAD"/>
    <w:rsid w:val="00670F4C"/>
    <w:rsid w:val="00670F8B"/>
    <w:rsid w:val="0067101D"/>
    <w:rsid w:val="006711EA"/>
    <w:rsid w:val="0067121D"/>
    <w:rsid w:val="0067121F"/>
    <w:rsid w:val="0067149F"/>
    <w:rsid w:val="006716D2"/>
    <w:rsid w:val="00671748"/>
    <w:rsid w:val="0067178C"/>
    <w:rsid w:val="006717E2"/>
    <w:rsid w:val="006718EE"/>
    <w:rsid w:val="006719AD"/>
    <w:rsid w:val="00671A79"/>
    <w:rsid w:val="00671B42"/>
    <w:rsid w:val="00671CD2"/>
    <w:rsid w:val="00671D69"/>
    <w:rsid w:val="00671D98"/>
    <w:rsid w:val="00672177"/>
    <w:rsid w:val="006722CE"/>
    <w:rsid w:val="00672358"/>
    <w:rsid w:val="00672420"/>
    <w:rsid w:val="0067251A"/>
    <w:rsid w:val="0067253F"/>
    <w:rsid w:val="00672623"/>
    <w:rsid w:val="006726E2"/>
    <w:rsid w:val="0067289C"/>
    <w:rsid w:val="006728F5"/>
    <w:rsid w:val="00672D3E"/>
    <w:rsid w:val="00673141"/>
    <w:rsid w:val="0067331A"/>
    <w:rsid w:val="0067353C"/>
    <w:rsid w:val="00673784"/>
    <w:rsid w:val="00673995"/>
    <w:rsid w:val="00673A23"/>
    <w:rsid w:val="00673AAB"/>
    <w:rsid w:val="00673BA8"/>
    <w:rsid w:val="00673C50"/>
    <w:rsid w:val="00673F36"/>
    <w:rsid w:val="0067421F"/>
    <w:rsid w:val="0067435F"/>
    <w:rsid w:val="0067436E"/>
    <w:rsid w:val="00674392"/>
    <w:rsid w:val="00674396"/>
    <w:rsid w:val="00674432"/>
    <w:rsid w:val="0067450C"/>
    <w:rsid w:val="00674574"/>
    <w:rsid w:val="00674979"/>
    <w:rsid w:val="00674A8D"/>
    <w:rsid w:val="00674C34"/>
    <w:rsid w:val="00674D5B"/>
    <w:rsid w:val="00674D5C"/>
    <w:rsid w:val="00674E1B"/>
    <w:rsid w:val="00675081"/>
    <w:rsid w:val="0067532C"/>
    <w:rsid w:val="00675450"/>
    <w:rsid w:val="006754B2"/>
    <w:rsid w:val="00675694"/>
    <w:rsid w:val="006758B0"/>
    <w:rsid w:val="00675A7D"/>
    <w:rsid w:val="00675BD0"/>
    <w:rsid w:val="00675E85"/>
    <w:rsid w:val="00675F1E"/>
    <w:rsid w:val="006761F9"/>
    <w:rsid w:val="006762DC"/>
    <w:rsid w:val="00676375"/>
    <w:rsid w:val="0067645E"/>
    <w:rsid w:val="00676730"/>
    <w:rsid w:val="006769A7"/>
    <w:rsid w:val="00676A7F"/>
    <w:rsid w:val="00676AED"/>
    <w:rsid w:val="00676D60"/>
    <w:rsid w:val="00676E8F"/>
    <w:rsid w:val="00676E91"/>
    <w:rsid w:val="00676EF6"/>
    <w:rsid w:val="00676FCF"/>
    <w:rsid w:val="0067701B"/>
    <w:rsid w:val="00677112"/>
    <w:rsid w:val="00677272"/>
    <w:rsid w:val="006773CE"/>
    <w:rsid w:val="0067744C"/>
    <w:rsid w:val="00677472"/>
    <w:rsid w:val="00677627"/>
    <w:rsid w:val="00677685"/>
    <w:rsid w:val="006776CD"/>
    <w:rsid w:val="006776D3"/>
    <w:rsid w:val="00677784"/>
    <w:rsid w:val="006777E4"/>
    <w:rsid w:val="006777FA"/>
    <w:rsid w:val="00677842"/>
    <w:rsid w:val="00677856"/>
    <w:rsid w:val="00677860"/>
    <w:rsid w:val="00677B3C"/>
    <w:rsid w:val="00677B7C"/>
    <w:rsid w:val="00677C86"/>
    <w:rsid w:val="00677CB9"/>
    <w:rsid w:val="00677E00"/>
    <w:rsid w:val="006800C3"/>
    <w:rsid w:val="006800EC"/>
    <w:rsid w:val="0068012D"/>
    <w:rsid w:val="00680292"/>
    <w:rsid w:val="0068037D"/>
    <w:rsid w:val="006805AD"/>
    <w:rsid w:val="00680623"/>
    <w:rsid w:val="0068068C"/>
    <w:rsid w:val="006806D1"/>
    <w:rsid w:val="00680830"/>
    <w:rsid w:val="006808ED"/>
    <w:rsid w:val="0068093A"/>
    <w:rsid w:val="006809F5"/>
    <w:rsid w:val="00680A8A"/>
    <w:rsid w:val="00680AE4"/>
    <w:rsid w:val="00680B84"/>
    <w:rsid w:val="00680BCB"/>
    <w:rsid w:val="00680C1D"/>
    <w:rsid w:val="00680C5F"/>
    <w:rsid w:val="00680DD4"/>
    <w:rsid w:val="00680E41"/>
    <w:rsid w:val="00681269"/>
    <w:rsid w:val="006812C0"/>
    <w:rsid w:val="00681324"/>
    <w:rsid w:val="00681422"/>
    <w:rsid w:val="006814CD"/>
    <w:rsid w:val="0068179A"/>
    <w:rsid w:val="006817C0"/>
    <w:rsid w:val="00681956"/>
    <w:rsid w:val="00681ACB"/>
    <w:rsid w:val="00681B8F"/>
    <w:rsid w:val="00681D02"/>
    <w:rsid w:val="00681D98"/>
    <w:rsid w:val="00681E1B"/>
    <w:rsid w:val="00681FE9"/>
    <w:rsid w:val="006821C2"/>
    <w:rsid w:val="0068248F"/>
    <w:rsid w:val="00682527"/>
    <w:rsid w:val="0068281A"/>
    <w:rsid w:val="00682A66"/>
    <w:rsid w:val="00682BDA"/>
    <w:rsid w:val="00682FF3"/>
    <w:rsid w:val="00683070"/>
    <w:rsid w:val="00683222"/>
    <w:rsid w:val="0068326B"/>
    <w:rsid w:val="006833EF"/>
    <w:rsid w:val="006834ED"/>
    <w:rsid w:val="00683570"/>
    <w:rsid w:val="00683607"/>
    <w:rsid w:val="0068378E"/>
    <w:rsid w:val="006837E0"/>
    <w:rsid w:val="0068385C"/>
    <w:rsid w:val="006838B9"/>
    <w:rsid w:val="00683BE5"/>
    <w:rsid w:val="006840A4"/>
    <w:rsid w:val="00684119"/>
    <w:rsid w:val="00684384"/>
    <w:rsid w:val="00684A27"/>
    <w:rsid w:val="00684A96"/>
    <w:rsid w:val="00684D17"/>
    <w:rsid w:val="00684E60"/>
    <w:rsid w:val="00685194"/>
    <w:rsid w:val="006851D4"/>
    <w:rsid w:val="006851F8"/>
    <w:rsid w:val="00685205"/>
    <w:rsid w:val="0068524B"/>
    <w:rsid w:val="00685335"/>
    <w:rsid w:val="00685544"/>
    <w:rsid w:val="00685627"/>
    <w:rsid w:val="0068565A"/>
    <w:rsid w:val="006858A6"/>
    <w:rsid w:val="0068597E"/>
    <w:rsid w:val="00685AF0"/>
    <w:rsid w:val="00685B51"/>
    <w:rsid w:val="00685BF6"/>
    <w:rsid w:val="00686002"/>
    <w:rsid w:val="00686145"/>
    <w:rsid w:val="00686190"/>
    <w:rsid w:val="0068623D"/>
    <w:rsid w:val="00686396"/>
    <w:rsid w:val="006864E6"/>
    <w:rsid w:val="006869BD"/>
    <w:rsid w:val="00686A94"/>
    <w:rsid w:val="00686AAE"/>
    <w:rsid w:val="00686D1F"/>
    <w:rsid w:val="00686E91"/>
    <w:rsid w:val="00686EC5"/>
    <w:rsid w:val="006870E7"/>
    <w:rsid w:val="00687126"/>
    <w:rsid w:val="006872F8"/>
    <w:rsid w:val="006873FE"/>
    <w:rsid w:val="00687420"/>
    <w:rsid w:val="0068744B"/>
    <w:rsid w:val="006874BC"/>
    <w:rsid w:val="00687652"/>
    <w:rsid w:val="00687705"/>
    <w:rsid w:val="0068770D"/>
    <w:rsid w:val="00687710"/>
    <w:rsid w:val="0068793B"/>
    <w:rsid w:val="0068799B"/>
    <w:rsid w:val="00687A20"/>
    <w:rsid w:val="00687AC0"/>
    <w:rsid w:val="00687C05"/>
    <w:rsid w:val="00687C7D"/>
    <w:rsid w:val="00687D7D"/>
    <w:rsid w:val="00687F90"/>
    <w:rsid w:val="00687FE4"/>
    <w:rsid w:val="006901AD"/>
    <w:rsid w:val="006903C0"/>
    <w:rsid w:val="006903E6"/>
    <w:rsid w:val="006906F1"/>
    <w:rsid w:val="006907E6"/>
    <w:rsid w:val="00690983"/>
    <w:rsid w:val="00690C25"/>
    <w:rsid w:val="00690CA5"/>
    <w:rsid w:val="00690F13"/>
    <w:rsid w:val="00691041"/>
    <w:rsid w:val="0069131D"/>
    <w:rsid w:val="006915F1"/>
    <w:rsid w:val="006915F7"/>
    <w:rsid w:val="00691655"/>
    <w:rsid w:val="006916AC"/>
    <w:rsid w:val="006919BF"/>
    <w:rsid w:val="00691ACC"/>
    <w:rsid w:val="00691C40"/>
    <w:rsid w:val="00691D1B"/>
    <w:rsid w:val="00691E26"/>
    <w:rsid w:val="00691F52"/>
    <w:rsid w:val="006923FD"/>
    <w:rsid w:val="00692495"/>
    <w:rsid w:val="006925B0"/>
    <w:rsid w:val="006925E3"/>
    <w:rsid w:val="006926B3"/>
    <w:rsid w:val="00692749"/>
    <w:rsid w:val="006929AA"/>
    <w:rsid w:val="00692A0E"/>
    <w:rsid w:val="00692A62"/>
    <w:rsid w:val="00693066"/>
    <w:rsid w:val="006936B3"/>
    <w:rsid w:val="00693775"/>
    <w:rsid w:val="006938CC"/>
    <w:rsid w:val="006939A6"/>
    <w:rsid w:val="00693A19"/>
    <w:rsid w:val="00693BC3"/>
    <w:rsid w:val="00693EFD"/>
    <w:rsid w:val="00694076"/>
    <w:rsid w:val="006941A3"/>
    <w:rsid w:val="006941CC"/>
    <w:rsid w:val="0069424D"/>
    <w:rsid w:val="006942C4"/>
    <w:rsid w:val="006946D9"/>
    <w:rsid w:val="00694796"/>
    <w:rsid w:val="00694A94"/>
    <w:rsid w:val="00694B25"/>
    <w:rsid w:val="00694B87"/>
    <w:rsid w:val="00694C6D"/>
    <w:rsid w:val="00694D40"/>
    <w:rsid w:val="00694F70"/>
    <w:rsid w:val="0069531D"/>
    <w:rsid w:val="00695418"/>
    <w:rsid w:val="00695540"/>
    <w:rsid w:val="0069561A"/>
    <w:rsid w:val="006956A8"/>
    <w:rsid w:val="00695903"/>
    <w:rsid w:val="00695DD4"/>
    <w:rsid w:val="0069627A"/>
    <w:rsid w:val="0069629C"/>
    <w:rsid w:val="006963E8"/>
    <w:rsid w:val="00696542"/>
    <w:rsid w:val="00696662"/>
    <w:rsid w:val="006966F3"/>
    <w:rsid w:val="006967E0"/>
    <w:rsid w:val="00696E99"/>
    <w:rsid w:val="00696F16"/>
    <w:rsid w:val="00697269"/>
    <w:rsid w:val="006972B9"/>
    <w:rsid w:val="0069730C"/>
    <w:rsid w:val="00697573"/>
    <w:rsid w:val="006975D7"/>
    <w:rsid w:val="0069764C"/>
    <w:rsid w:val="006976D5"/>
    <w:rsid w:val="006976DB"/>
    <w:rsid w:val="006976E3"/>
    <w:rsid w:val="00697728"/>
    <w:rsid w:val="006977F4"/>
    <w:rsid w:val="006979EA"/>
    <w:rsid w:val="00697C55"/>
    <w:rsid w:val="00697DCF"/>
    <w:rsid w:val="00697DDC"/>
    <w:rsid w:val="00697F5C"/>
    <w:rsid w:val="006A00CC"/>
    <w:rsid w:val="006A0128"/>
    <w:rsid w:val="006A014F"/>
    <w:rsid w:val="006A01B3"/>
    <w:rsid w:val="006A02C8"/>
    <w:rsid w:val="006A02DF"/>
    <w:rsid w:val="006A0368"/>
    <w:rsid w:val="006A0506"/>
    <w:rsid w:val="006A0551"/>
    <w:rsid w:val="006A05F3"/>
    <w:rsid w:val="006A0A01"/>
    <w:rsid w:val="006A1097"/>
    <w:rsid w:val="006A11D9"/>
    <w:rsid w:val="006A142E"/>
    <w:rsid w:val="006A147A"/>
    <w:rsid w:val="006A1489"/>
    <w:rsid w:val="006A15EA"/>
    <w:rsid w:val="006A1719"/>
    <w:rsid w:val="006A192A"/>
    <w:rsid w:val="006A19A4"/>
    <w:rsid w:val="006A19C1"/>
    <w:rsid w:val="006A19D1"/>
    <w:rsid w:val="006A1AA7"/>
    <w:rsid w:val="006A1AA8"/>
    <w:rsid w:val="006A1AE2"/>
    <w:rsid w:val="006A1AE5"/>
    <w:rsid w:val="006A1B09"/>
    <w:rsid w:val="006A1B23"/>
    <w:rsid w:val="006A1B52"/>
    <w:rsid w:val="006A1C1D"/>
    <w:rsid w:val="006A1DDD"/>
    <w:rsid w:val="006A1F2F"/>
    <w:rsid w:val="006A2141"/>
    <w:rsid w:val="006A22E9"/>
    <w:rsid w:val="006A236C"/>
    <w:rsid w:val="006A2559"/>
    <w:rsid w:val="006A27B3"/>
    <w:rsid w:val="006A27D7"/>
    <w:rsid w:val="006A2854"/>
    <w:rsid w:val="006A2979"/>
    <w:rsid w:val="006A29CD"/>
    <w:rsid w:val="006A2BC6"/>
    <w:rsid w:val="006A2C8C"/>
    <w:rsid w:val="006A2CBC"/>
    <w:rsid w:val="006A2CEE"/>
    <w:rsid w:val="006A2CFD"/>
    <w:rsid w:val="006A2DC4"/>
    <w:rsid w:val="006A2E9D"/>
    <w:rsid w:val="006A2FA8"/>
    <w:rsid w:val="006A304E"/>
    <w:rsid w:val="006A30A4"/>
    <w:rsid w:val="006A34F4"/>
    <w:rsid w:val="006A35AF"/>
    <w:rsid w:val="006A3DE2"/>
    <w:rsid w:val="006A43AD"/>
    <w:rsid w:val="006A444D"/>
    <w:rsid w:val="006A4462"/>
    <w:rsid w:val="006A45E2"/>
    <w:rsid w:val="006A4637"/>
    <w:rsid w:val="006A4763"/>
    <w:rsid w:val="006A48B7"/>
    <w:rsid w:val="006A4A5C"/>
    <w:rsid w:val="006A4ADE"/>
    <w:rsid w:val="006A4B48"/>
    <w:rsid w:val="006A4C69"/>
    <w:rsid w:val="006A4DFD"/>
    <w:rsid w:val="006A503F"/>
    <w:rsid w:val="006A50A2"/>
    <w:rsid w:val="006A514F"/>
    <w:rsid w:val="006A53DB"/>
    <w:rsid w:val="006A53EA"/>
    <w:rsid w:val="006A55C9"/>
    <w:rsid w:val="006A5667"/>
    <w:rsid w:val="006A5690"/>
    <w:rsid w:val="006A581E"/>
    <w:rsid w:val="006A58D5"/>
    <w:rsid w:val="006A5B76"/>
    <w:rsid w:val="006A5D1F"/>
    <w:rsid w:val="006A5DAC"/>
    <w:rsid w:val="006A6038"/>
    <w:rsid w:val="006A62CE"/>
    <w:rsid w:val="006A63F4"/>
    <w:rsid w:val="006A64F3"/>
    <w:rsid w:val="006A6809"/>
    <w:rsid w:val="006A680C"/>
    <w:rsid w:val="006A686C"/>
    <w:rsid w:val="006A687E"/>
    <w:rsid w:val="006A6C4D"/>
    <w:rsid w:val="006A6D00"/>
    <w:rsid w:val="006A6D71"/>
    <w:rsid w:val="006A6E2B"/>
    <w:rsid w:val="006A6EA2"/>
    <w:rsid w:val="006A6EBD"/>
    <w:rsid w:val="006A7299"/>
    <w:rsid w:val="006A77E8"/>
    <w:rsid w:val="006A7A8A"/>
    <w:rsid w:val="006A7CBF"/>
    <w:rsid w:val="006A7EB6"/>
    <w:rsid w:val="006B0150"/>
    <w:rsid w:val="006B0197"/>
    <w:rsid w:val="006B0295"/>
    <w:rsid w:val="006B03F8"/>
    <w:rsid w:val="006B0474"/>
    <w:rsid w:val="006B05F0"/>
    <w:rsid w:val="006B07BF"/>
    <w:rsid w:val="006B0E00"/>
    <w:rsid w:val="006B11BF"/>
    <w:rsid w:val="006B1323"/>
    <w:rsid w:val="006B1605"/>
    <w:rsid w:val="006B16ED"/>
    <w:rsid w:val="006B17DD"/>
    <w:rsid w:val="006B188D"/>
    <w:rsid w:val="006B1A90"/>
    <w:rsid w:val="006B1AA1"/>
    <w:rsid w:val="006B1ACA"/>
    <w:rsid w:val="006B1B4A"/>
    <w:rsid w:val="006B1D80"/>
    <w:rsid w:val="006B1D9B"/>
    <w:rsid w:val="006B1F75"/>
    <w:rsid w:val="006B217C"/>
    <w:rsid w:val="006B2258"/>
    <w:rsid w:val="006B23B4"/>
    <w:rsid w:val="006B253A"/>
    <w:rsid w:val="006B2778"/>
    <w:rsid w:val="006B2A72"/>
    <w:rsid w:val="006B2D23"/>
    <w:rsid w:val="006B3048"/>
    <w:rsid w:val="006B307F"/>
    <w:rsid w:val="006B3101"/>
    <w:rsid w:val="006B3183"/>
    <w:rsid w:val="006B34DD"/>
    <w:rsid w:val="006B3827"/>
    <w:rsid w:val="006B3978"/>
    <w:rsid w:val="006B3D30"/>
    <w:rsid w:val="006B3D46"/>
    <w:rsid w:val="006B3D9B"/>
    <w:rsid w:val="006B3E05"/>
    <w:rsid w:val="006B3FA5"/>
    <w:rsid w:val="006B40F4"/>
    <w:rsid w:val="006B42EF"/>
    <w:rsid w:val="006B4511"/>
    <w:rsid w:val="006B475A"/>
    <w:rsid w:val="006B4A1F"/>
    <w:rsid w:val="006B4A74"/>
    <w:rsid w:val="006B4E42"/>
    <w:rsid w:val="006B4F00"/>
    <w:rsid w:val="006B503E"/>
    <w:rsid w:val="006B5242"/>
    <w:rsid w:val="006B5260"/>
    <w:rsid w:val="006B53DC"/>
    <w:rsid w:val="006B53F7"/>
    <w:rsid w:val="006B554F"/>
    <w:rsid w:val="006B555A"/>
    <w:rsid w:val="006B55A9"/>
    <w:rsid w:val="006B5720"/>
    <w:rsid w:val="006B5856"/>
    <w:rsid w:val="006B5862"/>
    <w:rsid w:val="006B5920"/>
    <w:rsid w:val="006B5E29"/>
    <w:rsid w:val="006B5EBC"/>
    <w:rsid w:val="006B5FD3"/>
    <w:rsid w:val="006B609B"/>
    <w:rsid w:val="006B631F"/>
    <w:rsid w:val="006B635C"/>
    <w:rsid w:val="006B6605"/>
    <w:rsid w:val="006B678D"/>
    <w:rsid w:val="006B6932"/>
    <w:rsid w:val="006B69E1"/>
    <w:rsid w:val="006B69FE"/>
    <w:rsid w:val="006B6C42"/>
    <w:rsid w:val="006B6C60"/>
    <w:rsid w:val="006B6D3D"/>
    <w:rsid w:val="006B6E44"/>
    <w:rsid w:val="006B7002"/>
    <w:rsid w:val="006B7122"/>
    <w:rsid w:val="006B72A2"/>
    <w:rsid w:val="006B72FC"/>
    <w:rsid w:val="006B767B"/>
    <w:rsid w:val="006B78D1"/>
    <w:rsid w:val="006B790B"/>
    <w:rsid w:val="006B7912"/>
    <w:rsid w:val="006B7A9B"/>
    <w:rsid w:val="006B7B1C"/>
    <w:rsid w:val="006B7F6C"/>
    <w:rsid w:val="006B7F9D"/>
    <w:rsid w:val="006C0170"/>
    <w:rsid w:val="006C01C4"/>
    <w:rsid w:val="006C025E"/>
    <w:rsid w:val="006C0294"/>
    <w:rsid w:val="006C0416"/>
    <w:rsid w:val="006C04BD"/>
    <w:rsid w:val="006C0512"/>
    <w:rsid w:val="006C07D8"/>
    <w:rsid w:val="006C0955"/>
    <w:rsid w:val="006C0A49"/>
    <w:rsid w:val="006C0A74"/>
    <w:rsid w:val="006C0BB9"/>
    <w:rsid w:val="006C0C9B"/>
    <w:rsid w:val="006C0E6F"/>
    <w:rsid w:val="006C0F4F"/>
    <w:rsid w:val="006C1130"/>
    <w:rsid w:val="006C127F"/>
    <w:rsid w:val="006C1543"/>
    <w:rsid w:val="006C1A2D"/>
    <w:rsid w:val="006C1C6C"/>
    <w:rsid w:val="006C1E09"/>
    <w:rsid w:val="006C1E4E"/>
    <w:rsid w:val="006C1EBF"/>
    <w:rsid w:val="006C1F89"/>
    <w:rsid w:val="006C2049"/>
    <w:rsid w:val="006C254E"/>
    <w:rsid w:val="006C2823"/>
    <w:rsid w:val="006C28D9"/>
    <w:rsid w:val="006C2923"/>
    <w:rsid w:val="006C2CE4"/>
    <w:rsid w:val="006C2F6F"/>
    <w:rsid w:val="006C32AA"/>
    <w:rsid w:val="006C358C"/>
    <w:rsid w:val="006C3657"/>
    <w:rsid w:val="006C3746"/>
    <w:rsid w:val="006C37B2"/>
    <w:rsid w:val="006C37B3"/>
    <w:rsid w:val="006C3859"/>
    <w:rsid w:val="006C3960"/>
    <w:rsid w:val="006C3A0B"/>
    <w:rsid w:val="006C3ACD"/>
    <w:rsid w:val="006C3B6D"/>
    <w:rsid w:val="006C3FCB"/>
    <w:rsid w:val="006C40B2"/>
    <w:rsid w:val="006C41CB"/>
    <w:rsid w:val="006C4321"/>
    <w:rsid w:val="006C43F0"/>
    <w:rsid w:val="006C4712"/>
    <w:rsid w:val="006C47FC"/>
    <w:rsid w:val="006C4A2D"/>
    <w:rsid w:val="006C4CF0"/>
    <w:rsid w:val="006C4D85"/>
    <w:rsid w:val="006C4EFB"/>
    <w:rsid w:val="006C4F52"/>
    <w:rsid w:val="006C5019"/>
    <w:rsid w:val="006C5254"/>
    <w:rsid w:val="006C55B4"/>
    <w:rsid w:val="006C563A"/>
    <w:rsid w:val="006C563C"/>
    <w:rsid w:val="006C5661"/>
    <w:rsid w:val="006C59CA"/>
    <w:rsid w:val="006C5E7A"/>
    <w:rsid w:val="006C6129"/>
    <w:rsid w:val="006C62CC"/>
    <w:rsid w:val="006C6321"/>
    <w:rsid w:val="006C632D"/>
    <w:rsid w:val="006C6386"/>
    <w:rsid w:val="006C65ED"/>
    <w:rsid w:val="006C6A2D"/>
    <w:rsid w:val="006C6AE8"/>
    <w:rsid w:val="006C6C44"/>
    <w:rsid w:val="006C6D4C"/>
    <w:rsid w:val="006C6D7D"/>
    <w:rsid w:val="006C6D8A"/>
    <w:rsid w:val="006C6E25"/>
    <w:rsid w:val="006C6E81"/>
    <w:rsid w:val="006C6E9F"/>
    <w:rsid w:val="006C6FB9"/>
    <w:rsid w:val="006C7089"/>
    <w:rsid w:val="006C70F3"/>
    <w:rsid w:val="006C7337"/>
    <w:rsid w:val="006C73E0"/>
    <w:rsid w:val="006C7833"/>
    <w:rsid w:val="006C793E"/>
    <w:rsid w:val="006C7A87"/>
    <w:rsid w:val="006C7E7E"/>
    <w:rsid w:val="006D00BC"/>
    <w:rsid w:val="006D033D"/>
    <w:rsid w:val="006D03C3"/>
    <w:rsid w:val="006D07BD"/>
    <w:rsid w:val="006D0A02"/>
    <w:rsid w:val="006D0A1B"/>
    <w:rsid w:val="006D0AD3"/>
    <w:rsid w:val="006D0BB3"/>
    <w:rsid w:val="006D0F5B"/>
    <w:rsid w:val="006D114D"/>
    <w:rsid w:val="006D131E"/>
    <w:rsid w:val="006D13B7"/>
    <w:rsid w:val="006D1453"/>
    <w:rsid w:val="006D1843"/>
    <w:rsid w:val="006D1A08"/>
    <w:rsid w:val="006D1A7D"/>
    <w:rsid w:val="006D1CCE"/>
    <w:rsid w:val="006D1D3A"/>
    <w:rsid w:val="006D1D6A"/>
    <w:rsid w:val="006D1DA2"/>
    <w:rsid w:val="006D2019"/>
    <w:rsid w:val="006D2164"/>
    <w:rsid w:val="006D2290"/>
    <w:rsid w:val="006D2419"/>
    <w:rsid w:val="006D243D"/>
    <w:rsid w:val="006D258B"/>
    <w:rsid w:val="006D2678"/>
    <w:rsid w:val="006D2735"/>
    <w:rsid w:val="006D2749"/>
    <w:rsid w:val="006D2875"/>
    <w:rsid w:val="006D2973"/>
    <w:rsid w:val="006D2BBE"/>
    <w:rsid w:val="006D2D9C"/>
    <w:rsid w:val="006D3242"/>
    <w:rsid w:val="006D326A"/>
    <w:rsid w:val="006D3281"/>
    <w:rsid w:val="006D32FF"/>
    <w:rsid w:val="006D3308"/>
    <w:rsid w:val="006D3399"/>
    <w:rsid w:val="006D33E6"/>
    <w:rsid w:val="006D3451"/>
    <w:rsid w:val="006D3A9D"/>
    <w:rsid w:val="006D3D63"/>
    <w:rsid w:val="006D3DE9"/>
    <w:rsid w:val="006D3F26"/>
    <w:rsid w:val="006D3FB5"/>
    <w:rsid w:val="006D409D"/>
    <w:rsid w:val="006D42E4"/>
    <w:rsid w:val="006D4305"/>
    <w:rsid w:val="006D435A"/>
    <w:rsid w:val="006D448B"/>
    <w:rsid w:val="006D44F2"/>
    <w:rsid w:val="006D4643"/>
    <w:rsid w:val="006D475C"/>
    <w:rsid w:val="006D4815"/>
    <w:rsid w:val="006D4B53"/>
    <w:rsid w:val="006D4D04"/>
    <w:rsid w:val="006D4E4F"/>
    <w:rsid w:val="006D4F35"/>
    <w:rsid w:val="006D534E"/>
    <w:rsid w:val="006D53B9"/>
    <w:rsid w:val="006D5623"/>
    <w:rsid w:val="006D5656"/>
    <w:rsid w:val="006D585D"/>
    <w:rsid w:val="006D5ABD"/>
    <w:rsid w:val="006D5C3E"/>
    <w:rsid w:val="006D625C"/>
    <w:rsid w:val="006D63A6"/>
    <w:rsid w:val="006D64B8"/>
    <w:rsid w:val="006D64C6"/>
    <w:rsid w:val="006D6628"/>
    <w:rsid w:val="006D666E"/>
    <w:rsid w:val="006D669C"/>
    <w:rsid w:val="006D682A"/>
    <w:rsid w:val="006D688E"/>
    <w:rsid w:val="006D6895"/>
    <w:rsid w:val="006D68E2"/>
    <w:rsid w:val="006D6ADC"/>
    <w:rsid w:val="006D6BD1"/>
    <w:rsid w:val="006D6C4A"/>
    <w:rsid w:val="006D70EE"/>
    <w:rsid w:val="006D72C4"/>
    <w:rsid w:val="006D73B4"/>
    <w:rsid w:val="006D7590"/>
    <w:rsid w:val="006D7733"/>
    <w:rsid w:val="006D78F2"/>
    <w:rsid w:val="006D7CA0"/>
    <w:rsid w:val="006D7E37"/>
    <w:rsid w:val="006D7F91"/>
    <w:rsid w:val="006E008D"/>
    <w:rsid w:val="006E0188"/>
    <w:rsid w:val="006E02C8"/>
    <w:rsid w:val="006E032A"/>
    <w:rsid w:val="006E05AC"/>
    <w:rsid w:val="006E0868"/>
    <w:rsid w:val="006E0933"/>
    <w:rsid w:val="006E0AA4"/>
    <w:rsid w:val="006E0B57"/>
    <w:rsid w:val="006E0D99"/>
    <w:rsid w:val="006E0DA8"/>
    <w:rsid w:val="006E0DAA"/>
    <w:rsid w:val="006E0E5E"/>
    <w:rsid w:val="006E0FB9"/>
    <w:rsid w:val="006E1055"/>
    <w:rsid w:val="006E146D"/>
    <w:rsid w:val="006E146E"/>
    <w:rsid w:val="006E149B"/>
    <w:rsid w:val="006E16CD"/>
    <w:rsid w:val="006E1791"/>
    <w:rsid w:val="006E1834"/>
    <w:rsid w:val="006E186B"/>
    <w:rsid w:val="006E1881"/>
    <w:rsid w:val="006E1AD3"/>
    <w:rsid w:val="006E1B0C"/>
    <w:rsid w:val="006E1CB5"/>
    <w:rsid w:val="006E1CCC"/>
    <w:rsid w:val="006E1D91"/>
    <w:rsid w:val="006E2094"/>
    <w:rsid w:val="006E20F9"/>
    <w:rsid w:val="006E216D"/>
    <w:rsid w:val="006E239B"/>
    <w:rsid w:val="006E272D"/>
    <w:rsid w:val="006E2838"/>
    <w:rsid w:val="006E283C"/>
    <w:rsid w:val="006E28D9"/>
    <w:rsid w:val="006E29C2"/>
    <w:rsid w:val="006E2AB2"/>
    <w:rsid w:val="006E2EF3"/>
    <w:rsid w:val="006E2F23"/>
    <w:rsid w:val="006E2FC9"/>
    <w:rsid w:val="006E3139"/>
    <w:rsid w:val="006E313E"/>
    <w:rsid w:val="006E3178"/>
    <w:rsid w:val="006E335F"/>
    <w:rsid w:val="006E34BE"/>
    <w:rsid w:val="006E35EE"/>
    <w:rsid w:val="006E3670"/>
    <w:rsid w:val="006E3741"/>
    <w:rsid w:val="006E3772"/>
    <w:rsid w:val="006E3843"/>
    <w:rsid w:val="006E3899"/>
    <w:rsid w:val="006E3A1C"/>
    <w:rsid w:val="006E3BDF"/>
    <w:rsid w:val="006E3BED"/>
    <w:rsid w:val="006E3C91"/>
    <w:rsid w:val="006E3CC8"/>
    <w:rsid w:val="006E3CEB"/>
    <w:rsid w:val="006E3D49"/>
    <w:rsid w:val="006E3EB9"/>
    <w:rsid w:val="006E3F4A"/>
    <w:rsid w:val="006E4067"/>
    <w:rsid w:val="006E4302"/>
    <w:rsid w:val="006E43D4"/>
    <w:rsid w:val="006E4622"/>
    <w:rsid w:val="006E466A"/>
    <w:rsid w:val="006E4772"/>
    <w:rsid w:val="006E47D2"/>
    <w:rsid w:val="006E47D8"/>
    <w:rsid w:val="006E48CF"/>
    <w:rsid w:val="006E4923"/>
    <w:rsid w:val="006E4BCB"/>
    <w:rsid w:val="006E4FE6"/>
    <w:rsid w:val="006E50F6"/>
    <w:rsid w:val="006E50FE"/>
    <w:rsid w:val="006E5319"/>
    <w:rsid w:val="006E536C"/>
    <w:rsid w:val="006E54A7"/>
    <w:rsid w:val="006E567B"/>
    <w:rsid w:val="006E56C2"/>
    <w:rsid w:val="006E5914"/>
    <w:rsid w:val="006E5979"/>
    <w:rsid w:val="006E5E0C"/>
    <w:rsid w:val="006E5E51"/>
    <w:rsid w:val="006E5F3A"/>
    <w:rsid w:val="006E6022"/>
    <w:rsid w:val="006E6469"/>
    <w:rsid w:val="006E6522"/>
    <w:rsid w:val="006E6732"/>
    <w:rsid w:val="006E67C0"/>
    <w:rsid w:val="006E67F9"/>
    <w:rsid w:val="006E697B"/>
    <w:rsid w:val="006E69EF"/>
    <w:rsid w:val="006E6AA7"/>
    <w:rsid w:val="006E6B53"/>
    <w:rsid w:val="006E6BAC"/>
    <w:rsid w:val="006E6D56"/>
    <w:rsid w:val="006E6E63"/>
    <w:rsid w:val="006E6EA3"/>
    <w:rsid w:val="006E6F8E"/>
    <w:rsid w:val="006E7239"/>
    <w:rsid w:val="006E726C"/>
    <w:rsid w:val="006E740C"/>
    <w:rsid w:val="006E75BB"/>
    <w:rsid w:val="006E7682"/>
    <w:rsid w:val="006E773E"/>
    <w:rsid w:val="006E7759"/>
    <w:rsid w:val="006E77F6"/>
    <w:rsid w:val="006E7865"/>
    <w:rsid w:val="006E793D"/>
    <w:rsid w:val="006E79EE"/>
    <w:rsid w:val="006E7A16"/>
    <w:rsid w:val="006E7ADB"/>
    <w:rsid w:val="006E7ADF"/>
    <w:rsid w:val="006E7B8D"/>
    <w:rsid w:val="006E7D42"/>
    <w:rsid w:val="006E7D68"/>
    <w:rsid w:val="006E7E53"/>
    <w:rsid w:val="006E7F29"/>
    <w:rsid w:val="006F0022"/>
    <w:rsid w:val="006F00C9"/>
    <w:rsid w:val="006F015B"/>
    <w:rsid w:val="006F0488"/>
    <w:rsid w:val="006F051F"/>
    <w:rsid w:val="006F0669"/>
    <w:rsid w:val="006F076D"/>
    <w:rsid w:val="006F0828"/>
    <w:rsid w:val="006F08F7"/>
    <w:rsid w:val="006F0A88"/>
    <w:rsid w:val="006F0B89"/>
    <w:rsid w:val="006F0C4C"/>
    <w:rsid w:val="006F0C81"/>
    <w:rsid w:val="006F0FEF"/>
    <w:rsid w:val="006F117D"/>
    <w:rsid w:val="006F1294"/>
    <w:rsid w:val="006F1510"/>
    <w:rsid w:val="006F1597"/>
    <w:rsid w:val="006F15ED"/>
    <w:rsid w:val="006F1782"/>
    <w:rsid w:val="006F1A29"/>
    <w:rsid w:val="006F1A9E"/>
    <w:rsid w:val="006F1EBC"/>
    <w:rsid w:val="006F205A"/>
    <w:rsid w:val="006F2128"/>
    <w:rsid w:val="006F217B"/>
    <w:rsid w:val="006F219D"/>
    <w:rsid w:val="006F221E"/>
    <w:rsid w:val="006F23C3"/>
    <w:rsid w:val="006F2958"/>
    <w:rsid w:val="006F2962"/>
    <w:rsid w:val="006F2975"/>
    <w:rsid w:val="006F2981"/>
    <w:rsid w:val="006F2CCB"/>
    <w:rsid w:val="006F2D7D"/>
    <w:rsid w:val="006F2E1A"/>
    <w:rsid w:val="006F2E89"/>
    <w:rsid w:val="006F3119"/>
    <w:rsid w:val="006F321B"/>
    <w:rsid w:val="006F34BB"/>
    <w:rsid w:val="006F35CE"/>
    <w:rsid w:val="006F3630"/>
    <w:rsid w:val="006F371F"/>
    <w:rsid w:val="006F376B"/>
    <w:rsid w:val="006F3B1C"/>
    <w:rsid w:val="006F3B38"/>
    <w:rsid w:val="006F3C8A"/>
    <w:rsid w:val="006F3F23"/>
    <w:rsid w:val="006F420C"/>
    <w:rsid w:val="006F440F"/>
    <w:rsid w:val="006F4857"/>
    <w:rsid w:val="006F4D22"/>
    <w:rsid w:val="006F4DE5"/>
    <w:rsid w:val="006F4FEE"/>
    <w:rsid w:val="006F5040"/>
    <w:rsid w:val="006F5103"/>
    <w:rsid w:val="006F5135"/>
    <w:rsid w:val="006F5142"/>
    <w:rsid w:val="006F5369"/>
    <w:rsid w:val="006F5418"/>
    <w:rsid w:val="006F54D3"/>
    <w:rsid w:val="006F55BD"/>
    <w:rsid w:val="006F5885"/>
    <w:rsid w:val="006F5996"/>
    <w:rsid w:val="006F5A36"/>
    <w:rsid w:val="006F6100"/>
    <w:rsid w:val="006F613F"/>
    <w:rsid w:val="006F6157"/>
    <w:rsid w:val="006F62D8"/>
    <w:rsid w:val="006F63C2"/>
    <w:rsid w:val="006F63D1"/>
    <w:rsid w:val="006F63E9"/>
    <w:rsid w:val="006F6448"/>
    <w:rsid w:val="006F654E"/>
    <w:rsid w:val="006F66F5"/>
    <w:rsid w:val="006F6827"/>
    <w:rsid w:val="006F682D"/>
    <w:rsid w:val="006F69E9"/>
    <w:rsid w:val="006F6A4F"/>
    <w:rsid w:val="006F6AFE"/>
    <w:rsid w:val="006F6B3C"/>
    <w:rsid w:val="006F6C02"/>
    <w:rsid w:val="006F6C8F"/>
    <w:rsid w:val="006F6DD0"/>
    <w:rsid w:val="006F6F85"/>
    <w:rsid w:val="006F6F91"/>
    <w:rsid w:val="006F70AA"/>
    <w:rsid w:val="006F72F6"/>
    <w:rsid w:val="006F730C"/>
    <w:rsid w:val="006F74A0"/>
    <w:rsid w:val="006F786E"/>
    <w:rsid w:val="006F7996"/>
    <w:rsid w:val="006F7A0C"/>
    <w:rsid w:val="006F7A8C"/>
    <w:rsid w:val="006F7BC8"/>
    <w:rsid w:val="006F7DB5"/>
    <w:rsid w:val="006F7ED8"/>
    <w:rsid w:val="006F7ED9"/>
    <w:rsid w:val="007007B6"/>
    <w:rsid w:val="00700803"/>
    <w:rsid w:val="00700994"/>
    <w:rsid w:val="007009F4"/>
    <w:rsid w:val="00700D8C"/>
    <w:rsid w:val="00700EA7"/>
    <w:rsid w:val="00700F8B"/>
    <w:rsid w:val="00701087"/>
    <w:rsid w:val="007012B3"/>
    <w:rsid w:val="00701306"/>
    <w:rsid w:val="007013BF"/>
    <w:rsid w:val="00701683"/>
    <w:rsid w:val="00701DAC"/>
    <w:rsid w:val="0070202F"/>
    <w:rsid w:val="00702274"/>
    <w:rsid w:val="00702294"/>
    <w:rsid w:val="00702307"/>
    <w:rsid w:val="0070233E"/>
    <w:rsid w:val="007024C3"/>
    <w:rsid w:val="00702858"/>
    <w:rsid w:val="00702865"/>
    <w:rsid w:val="00702C0C"/>
    <w:rsid w:val="00702EE1"/>
    <w:rsid w:val="00702F5E"/>
    <w:rsid w:val="00702FCF"/>
    <w:rsid w:val="0070308B"/>
    <w:rsid w:val="00703199"/>
    <w:rsid w:val="0070338E"/>
    <w:rsid w:val="00703822"/>
    <w:rsid w:val="00703998"/>
    <w:rsid w:val="007039C7"/>
    <w:rsid w:val="00703A05"/>
    <w:rsid w:val="00703BF8"/>
    <w:rsid w:val="00703C58"/>
    <w:rsid w:val="0070405B"/>
    <w:rsid w:val="00704071"/>
    <w:rsid w:val="007040E1"/>
    <w:rsid w:val="007041A9"/>
    <w:rsid w:val="00704211"/>
    <w:rsid w:val="007042F1"/>
    <w:rsid w:val="007044B1"/>
    <w:rsid w:val="0070468F"/>
    <w:rsid w:val="007046C1"/>
    <w:rsid w:val="00704840"/>
    <w:rsid w:val="007049DC"/>
    <w:rsid w:val="00704A71"/>
    <w:rsid w:val="00704AD5"/>
    <w:rsid w:val="00704B02"/>
    <w:rsid w:val="00704B0D"/>
    <w:rsid w:val="00704CA4"/>
    <w:rsid w:val="00704D01"/>
    <w:rsid w:val="00704D65"/>
    <w:rsid w:val="00704DB4"/>
    <w:rsid w:val="00704ECF"/>
    <w:rsid w:val="00705397"/>
    <w:rsid w:val="00705525"/>
    <w:rsid w:val="007058A7"/>
    <w:rsid w:val="00705C20"/>
    <w:rsid w:val="00705C54"/>
    <w:rsid w:val="00705CA8"/>
    <w:rsid w:val="00705D33"/>
    <w:rsid w:val="00705FA3"/>
    <w:rsid w:val="00705FC4"/>
    <w:rsid w:val="007060BF"/>
    <w:rsid w:val="007062C0"/>
    <w:rsid w:val="00706374"/>
    <w:rsid w:val="007063DE"/>
    <w:rsid w:val="00706462"/>
    <w:rsid w:val="007067E9"/>
    <w:rsid w:val="0070680F"/>
    <w:rsid w:val="00706976"/>
    <w:rsid w:val="007069B5"/>
    <w:rsid w:val="007069F4"/>
    <w:rsid w:val="00706B77"/>
    <w:rsid w:val="00706EC5"/>
    <w:rsid w:val="0070701A"/>
    <w:rsid w:val="007070CA"/>
    <w:rsid w:val="007071D7"/>
    <w:rsid w:val="00707205"/>
    <w:rsid w:val="0070734E"/>
    <w:rsid w:val="007074E2"/>
    <w:rsid w:val="0070754B"/>
    <w:rsid w:val="00707618"/>
    <w:rsid w:val="00707623"/>
    <w:rsid w:val="007079C1"/>
    <w:rsid w:val="00707AAE"/>
    <w:rsid w:val="00707C19"/>
    <w:rsid w:val="00707D05"/>
    <w:rsid w:val="007100EF"/>
    <w:rsid w:val="007106CC"/>
    <w:rsid w:val="007108AD"/>
    <w:rsid w:val="00710D18"/>
    <w:rsid w:val="00710DA3"/>
    <w:rsid w:val="00710DD0"/>
    <w:rsid w:val="00710E1F"/>
    <w:rsid w:val="00710E78"/>
    <w:rsid w:val="00710EFC"/>
    <w:rsid w:val="00710F10"/>
    <w:rsid w:val="007111BF"/>
    <w:rsid w:val="00711311"/>
    <w:rsid w:val="00711647"/>
    <w:rsid w:val="0071167F"/>
    <w:rsid w:val="00711755"/>
    <w:rsid w:val="007117C5"/>
    <w:rsid w:val="00711839"/>
    <w:rsid w:val="007118A0"/>
    <w:rsid w:val="00711901"/>
    <w:rsid w:val="00711A8A"/>
    <w:rsid w:val="00711BED"/>
    <w:rsid w:val="00711F8A"/>
    <w:rsid w:val="00711FEF"/>
    <w:rsid w:val="00712207"/>
    <w:rsid w:val="007122D7"/>
    <w:rsid w:val="007126A7"/>
    <w:rsid w:val="007126BB"/>
    <w:rsid w:val="00712769"/>
    <w:rsid w:val="00712898"/>
    <w:rsid w:val="0071290F"/>
    <w:rsid w:val="00712A0D"/>
    <w:rsid w:val="00712D00"/>
    <w:rsid w:val="00712E01"/>
    <w:rsid w:val="00712E09"/>
    <w:rsid w:val="00712EB0"/>
    <w:rsid w:val="00712F76"/>
    <w:rsid w:val="0071316E"/>
    <w:rsid w:val="007131A3"/>
    <w:rsid w:val="007132E5"/>
    <w:rsid w:val="0071331A"/>
    <w:rsid w:val="0071335A"/>
    <w:rsid w:val="00713474"/>
    <w:rsid w:val="00713693"/>
    <w:rsid w:val="0071374B"/>
    <w:rsid w:val="0071376E"/>
    <w:rsid w:val="0071380B"/>
    <w:rsid w:val="00713931"/>
    <w:rsid w:val="007139D6"/>
    <w:rsid w:val="00713D48"/>
    <w:rsid w:val="00713E28"/>
    <w:rsid w:val="00713EA4"/>
    <w:rsid w:val="00713EAD"/>
    <w:rsid w:val="00713EFB"/>
    <w:rsid w:val="00713F2D"/>
    <w:rsid w:val="00713FB8"/>
    <w:rsid w:val="0071408D"/>
    <w:rsid w:val="00714114"/>
    <w:rsid w:val="00714199"/>
    <w:rsid w:val="0071421D"/>
    <w:rsid w:val="007145DB"/>
    <w:rsid w:val="00714633"/>
    <w:rsid w:val="007146C1"/>
    <w:rsid w:val="0071495F"/>
    <w:rsid w:val="00714A0E"/>
    <w:rsid w:val="00714F22"/>
    <w:rsid w:val="0071528A"/>
    <w:rsid w:val="007153D8"/>
    <w:rsid w:val="00715439"/>
    <w:rsid w:val="00715443"/>
    <w:rsid w:val="007155C7"/>
    <w:rsid w:val="00715677"/>
    <w:rsid w:val="00715843"/>
    <w:rsid w:val="007158E2"/>
    <w:rsid w:val="00715A82"/>
    <w:rsid w:val="00715B63"/>
    <w:rsid w:val="00715D7F"/>
    <w:rsid w:val="00715D82"/>
    <w:rsid w:val="00715F5F"/>
    <w:rsid w:val="00716049"/>
    <w:rsid w:val="00716092"/>
    <w:rsid w:val="007161D6"/>
    <w:rsid w:val="007162CC"/>
    <w:rsid w:val="00716364"/>
    <w:rsid w:val="007164CE"/>
    <w:rsid w:val="007165EF"/>
    <w:rsid w:val="00716761"/>
    <w:rsid w:val="00716A57"/>
    <w:rsid w:val="00716A76"/>
    <w:rsid w:val="00716D5B"/>
    <w:rsid w:val="00716DB4"/>
    <w:rsid w:val="00717145"/>
    <w:rsid w:val="007171A2"/>
    <w:rsid w:val="007171DF"/>
    <w:rsid w:val="0071728D"/>
    <w:rsid w:val="007173B3"/>
    <w:rsid w:val="00717451"/>
    <w:rsid w:val="0071780B"/>
    <w:rsid w:val="0071788D"/>
    <w:rsid w:val="00717951"/>
    <w:rsid w:val="00717959"/>
    <w:rsid w:val="00717A10"/>
    <w:rsid w:val="00717C02"/>
    <w:rsid w:val="00717CC8"/>
    <w:rsid w:val="00717D51"/>
    <w:rsid w:val="00717E5D"/>
    <w:rsid w:val="007201A1"/>
    <w:rsid w:val="007201EF"/>
    <w:rsid w:val="00720217"/>
    <w:rsid w:val="00720301"/>
    <w:rsid w:val="007203B4"/>
    <w:rsid w:val="007203BC"/>
    <w:rsid w:val="00720816"/>
    <w:rsid w:val="00720A77"/>
    <w:rsid w:val="00720CA3"/>
    <w:rsid w:val="007210A5"/>
    <w:rsid w:val="007211CA"/>
    <w:rsid w:val="00721242"/>
    <w:rsid w:val="00721591"/>
    <w:rsid w:val="007217E4"/>
    <w:rsid w:val="00721994"/>
    <w:rsid w:val="00721DAA"/>
    <w:rsid w:val="00721ED0"/>
    <w:rsid w:val="00721F19"/>
    <w:rsid w:val="00722011"/>
    <w:rsid w:val="00722091"/>
    <w:rsid w:val="007221E7"/>
    <w:rsid w:val="0072228F"/>
    <w:rsid w:val="007223AC"/>
    <w:rsid w:val="007225BE"/>
    <w:rsid w:val="007225C5"/>
    <w:rsid w:val="007227A0"/>
    <w:rsid w:val="00722814"/>
    <w:rsid w:val="007228B8"/>
    <w:rsid w:val="0072290F"/>
    <w:rsid w:val="00722A6A"/>
    <w:rsid w:val="00722F1F"/>
    <w:rsid w:val="00722F20"/>
    <w:rsid w:val="00723016"/>
    <w:rsid w:val="0072327E"/>
    <w:rsid w:val="007232AD"/>
    <w:rsid w:val="0072352C"/>
    <w:rsid w:val="007235F6"/>
    <w:rsid w:val="00723709"/>
    <w:rsid w:val="0072376D"/>
    <w:rsid w:val="007237A7"/>
    <w:rsid w:val="00723829"/>
    <w:rsid w:val="007239ED"/>
    <w:rsid w:val="00723B36"/>
    <w:rsid w:val="00723CA1"/>
    <w:rsid w:val="00723CBF"/>
    <w:rsid w:val="00723D00"/>
    <w:rsid w:val="00723F6E"/>
    <w:rsid w:val="00724193"/>
    <w:rsid w:val="0072426B"/>
    <w:rsid w:val="007242FA"/>
    <w:rsid w:val="0072439A"/>
    <w:rsid w:val="0072448C"/>
    <w:rsid w:val="007245BD"/>
    <w:rsid w:val="00724672"/>
    <w:rsid w:val="00724678"/>
    <w:rsid w:val="007246C0"/>
    <w:rsid w:val="0072471E"/>
    <w:rsid w:val="00724721"/>
    <w:rsid w:val="007248B5"/>
    <w:rsid w:val="00724975"/>
    <w:rsid w:val="00724C33"/>
    <w:rsid w:val="00724C5B"/>
    <w:rsid w:val="00724CAA"/>
    <w:rsid w:val="00724D7D"/>
    <w:rsid w:val="00724DFD"/>
    <w:rsid w:val="00724EC6"/>
    <w:rsid w:val="00724FD3"/>
    <w:rsid w:val="00725016"/>
    <w:rsid w:val="00725210"/>
    <w:rsid w:val="00725733"/>
    <w:rsid w:val="00725770"/>
    <w:rsid w:val="00725857"/>
    <w:rsid w:val="00725D7A"/>
    <w:rsid w:val="00725E55"/>
    <w:rsid w:val="0072617E"/>
    <w:rsid w:val="007261AB"/>
    <w:rsid w:val="00726222"/>
    <w:rsid w:val="00726327"/>
    <w:rsid w:val="00726580"/>
    <w:rsid w:val="007265DE"/>
    <w:rsid w:val="0072665C"/>
    <w:rsid w:val="0072680E"/>
    <w:rsid w:val="00726857"/>
    <w:rsid w:val="00726919"/>
    <w:rsid w:val="00726C41"/>
    <w:rsid w:val="00726DD8"/>
    <w:rsid w:val="00726E03"/>
    <w:rsid w:val="00726E12"/>
    <w:rsid w:val="00726EE5"/>
    <w:rsid w:val="00727455"/>
    <w:rsid w:val="007276E2"/>
    <w:rsid w:val="00727797"/>
    <w:rsid w:val="007279CD"/>
    <w:rsid w:val="00727B85"/>
    <w:rsid w:val="00727D23"/>
    <w:rsid w:val="00727D97"/>
    <w:rsid w:val="00727FAE"/>
    <w:rsid w:val="00727FC7"/>
    <w:rsid w:val="007300AB"/>
    <w:rsid w:val="00730152"/>
    <w:rsid w:val="00730205"/>
    <w:rsid w:val="00730649"/>
    <w:rsid w:val="007306A2"/>
    <w:rsid w:val="0073082F"/>
    <w:rsid w:val="00730A18"/>
    <w:rsid w:val="00730F79"/>
    <w:rsid w:val="00730FEB"/>
    <w:rsid w:val="00731007"/>
    <w:rsid w:val="0073111E"/>
    <w:rsid w:val="00731241"/>
    <w:rsid w:val="0073124F"/>
    <w:rsid w:val="0073127E"/>
    <w:rsid w:val="0073158E"/>
    <w:rsid w:val="00731624"/>
    <w:rsid w:val="0073188A"/>
    <w:rsid w:val="007318FD"/>
    <w:rsid w:val="00731938"/>
    <w:rsid w:val="00731948"/>
    <w:rsid w:val="00731984"/>
    <w:rsid w:val="00731B69"/>
    <w:rsid w:val="00731BEB"/>
    <w:rsid w:val="00731D61"/>
    <w:rsid w:val="00731ECD"/>
    <w:rsid w:val="00731F6C"/>
    <w:rsid w:val="007320B2"/>
    <w:rsid w:val="007320EF"/>
    <w:rsid w:val="007321BC"/>
    <w:rsid w:val="007321FC"/>
    <w:rsid w:val="007323B9"/>
    <w:rsid w:val="00732538"/>
    <w:rsid w:val="007325F8"/>
    <w:rsid w:val="00732815"/>
    <w:rsid w:val="00732B65"/>
    <w:rsid w:val="00732C1A"/>
    <w:rsid w:val="00732C75"/>
    <w:rsid w:val="00732FAA"/>
    <w:rsid w:val="00732FAD"/>
    <w:rsid w:val="00733170"/>
    <w:rsid w:val="007331FD"/>
    <w:rsid w:val="007332B6"/>
    <w:rsid w:val="00733459"/>
    <w:rsid w:val="00733535"/>
    <w:rsid w:val="0073369C"/>
    <w:rsid w:val="007337E9"/>
    <w:rsid w:val="00733BBF"/>
    <w:rsid w:val="00733C0B"/>
    <w:rsid w:val="00733D10"/>
    <w:rsid w:val="0073400F"/>
    <w:rsid w:val="007341E3"/>
    <w:rsid w:val="007342E1"/>
    <w:rsid w:val="0073433D"/>
    <w:rsid w:val="0073444B"/>
    <w:rsid w:val="00734668"/>
    <w:rsid w:val="00734775"/>
    <w:rsid w:val="007347A9"/>
    <w:rsid w:val="007348AE"/>
    <w:rsid w:val="007348D1"/>
    <w:rsid w:val="00734921"/>
    <w:rsid w:val="00734A74"/>
    <w:rsid w:val="00734C86"/>
    <w:rsid w:val="00734DA8"/>
    <w:rsid w:val="00734E27"/>
    <w:rsid w:val="00734EA9"/>
    <w:rsid w:val="00735007"/>
    <w:rsid w:val="00735067"/>
    <w:rsid w:val="00735083"/>
    <w:rsid w:val="00735258"/>
    <w:rsid w:val="007355C5"/>
    <w:rsid w:val="00735888"/>
    <w:rsid w:val="0073595D"/>
    <w:rsid w:val="00735C78"/>
    <w:rsid w:val="00735F51"/>
    <w:rsid w:val="00735F55"/>
    <w:rsid w:val="00735FAF"/>
    <w:rsid w:val="0073601B"/>
    <w:rsid w:val="00736256"/>
    <w:rsid w:val="00736614"/>
    <w:rsid w:val="0073667C"/>
    <w:rsid w:val="00736908"/>
    <w:rsid w:val="00736AB9"/>
    <w:rsid w:val="00736B7A"/>
    <w:rsid w:val="00736C3C"/>
    <w:rsid w:val="00736CBA"/>
    <w:rsid w:val="00736DBD"/>
    <w:rsid w:val="00736DC1"/>
    <w:rsid w:val="00736EF4"/>
    <w:rsid w:val="0073713D"/>
    <w:rsid w:val="00737403"/>
    <w:rsid w:val="0073749E"/>
    <w:rsid w:val="00737605"/>
    <w:rsid w:val="00737708"/>
    <w:rsid w:val="0073771E"/>
    <w:rsid w:val="00737978"/>
    <w:rsid w:val="00737DBA"/>
    <w:rsid w:val="00737EAF"/>
    <w:rsid w:val="00737FAE"/>
    <w:rsid w:val="00740169"/>
    <w:rsid w:val="007403C8"/>
    <w:rsid w:val="00740443"/>
    <w:rsid w:val="00740541"/>
    <w:rsid w:val="007405B7"/>
    <w:rsid w:val="0074078E"/>
    <w:rsid w:val="007407F0"/>
    <w:rsid w:val="00740A27"/>
    <w:rsid w:val="00740A80"/>
    <w:rsid w:val="0074103D"/>
    <w:rsid w:val="00741526"/>
    <w:rsid w:val="007416C7"/>
    <w:rsid w:val="007416D3"/>
    <w:rsid w:val="00741763"/>
    <w:rsid w:val="0074177D"/>
    <w:rsid w:val="0074185B"/>
    <w:rsid w:val="007419B6"/>
    <w:rsid w:val="007419B9"/>
    <w:rsid w:val="007419F1"/>
    <w:rsid w:val="00741A65"/>
    <w:rsid w:val="00741A79"/>
    <w:rsid w:val="00741D10"/>
    <w:rsid w:val="00741F6F"/>
    <w:rsid w:val="00741FFA"/>
    <w:rsid w:val="00742006"/>
    <w:rsid w:val="00742080"/>
    <w:rsid w:val="0074224D"/>
    <w:rsid w:val="00742288"/>
    <w:rsid w:val="007422ED"/>
    <w:rsid w:val="00742344"/>
    <w:rsid w:val="00742755"/>
    <w:rsid w:val="00742A1D"/>
    <w:rsid w:val="00742A83"/>
    <w:rsid w:val="00742A87"/>
    <w:rsid w:val="00742B75"/>
    <w:rsid w:val="00742E19"/>
    <w:rsid w:val="00742F0D"/>
    <w:rsid w:val="00742F46"/>
    <w:rsid w:val="00742FAD"/>
    <w:rsid w:val="007431E0"/>
    <w:rsid w:val="00743424"/>
    <w:rsid w:val="0074349D"/>
    <w:rsid w:val="007434B3"/>
    <w:rsid w:val="007435C5"/>
    <w:rsid w:val="0074384A"/>
    <w:rsid w:val="00743860"/>
    <w:rsid w:val="0074389E"/>
    <w:rsid w:val="00743902"/>
    <w:rsid w:val="0074399A"/>
    <w:rsid w:val="00743ECD"/>
    <w:rsid w:val="00743F19"/>
    <w:rsid w:val="0074405E"/>
    <w:rsid w:val="007440A3"/>
    <w:rsid w:val="00744290"/>
    <w:rsid w:val="00744321"/>
    <w:rsid w:val="007443BF"/>
    <w:rsid w:val="007446F0"/>
    <w:rsid w:val="007449C7"/>
    <w:rsid w:val="00744CB3"/>
    <w:rsid w:val="00745293"/>
    <w:rsid w:val="00745534"/>
    <w:rsid w:val="007456A9"/>
    <w:rsid w:val="007457CF"/>
    <w:rsid w:val="0074584E"/>
    <w:rsid w:val="00745916"/>
    <w:rsid w:val="00745B75"/>
    <w:rsid w:val="00745C01"/>
    <w:rsid w:val="00745CED"/>
    <w:rsid w:val="00745D11"/>
    <w:rsid w:val="00746019"/>
    <w:rsid w:val="007460B0"/>
    <w:rsid w:val="007460BE"/>
    <w:rsid w:val="007460D9"/>
    <w:rsid w:val="0074616C"/>
    <w:rsid w:val="00746320"/>
    <w:rsid w:val="00746497"/>
    <w:rsid w:val="00746619"/>
    <w:rsid w:val="0074682D"/>
    <w:rsid w:val="0074684F"/>
    <w:rsid w:val="00746A48"/>
    <w:rsid w:val="00746DED"/>
    <w:rsid w:val="00746EAA"/>
    <w:rsid w:val="00746F44"/>
    <w:rsid w:val="00746F86"/>
    <w:rsid w:val="00746FED"/>
    <w:rsid w:val="00746FF7"/>
    <w:rsid w:val="007470B7"/>
    <w:rsid w:val="00747180"/>
    <w:rsid w:val="00747231"/>
    <w:rsid w:val="00747246"/>
    <w:rsid w:val="0074742A"/>
    <w:rsid w:val="007475FF"/>
    <w:rsid w:val="0074761C"/>
    <w:rsid w:val="007477DD"/>
    <w:rsid w:val="0074789B"/>
    <w:rsid w:val="00747950"/>
    <w:rsid w:val="00747AFE"/>
    <w:rsid w:val="00747B26"/>
    <w:rsid w:val="007503DE"/>
    <w:rsid w:val="00750693"/>
    <w:rsid w:val="00750818"/>
    <w:rsid w:val="00750897"/>
    <w:rsid w:val="00750D06"/>
    <w:rsid w:val="00750D41"/>
    <w:rsid w:val="00750DCD"/>
    <w:rsid w:val="00750E04"/>
    <w:rsid w:val="00750F2C"/>
    <w:rsid w:val="00751066"/>
    <w:rsid w:val="00751114"/>
    <w:rsid w:val="0075122D"/>
    <w:rsid w:val="007512A3"/>
    <w:rsid w:val="00751330"/>
    <w:rsid w:val="00751358"/>
    <w:rsid w:val="00751398"/>
    <w:rsid w:val="007513D9"/>
    <w:rsid w:val="007516D9"/>
    <w:rsid w:val="007516DF"/>
    <w:rsid w:val="00751912"/>
    <w:rsid w:val="00751C90"/>
    <w:rsid w:val="00751CD9"/>
    <w:rsid w:val="00751D85"/>
    <w:rsid w:val="00751DB5"/>
    <w:rsid w:val="00751E30"/>
    <w:rsid w:val="00752057"/>
    <w:rsid w:val="007523C3"/>
    <w:rsid w:val="00752534"/>
    <w:rsid w:val="00752591"/>
    <w:rsid w:val="007526D5"/>
    <w:rsid w:val="007527D3"/>
    <w:rsid w:val="007528DC"/>
    <w:rsid w:val="00752A0F"/>
    <w:rsid w:val="00752A5A"/>
    <w:rsid w:val="00752B03"/>
    <w:rsid w:val="00752C77"/>
    <w:rsid w:val="00752EC1"/>
    <w:rsid w:val="00752EEE"/>
    <w:rsid w:val="00752F4D"/>
    <w:rsid w:val="00752F60"/>
    <w:rsid w:val="00752FD2"/>
    <w:rsid w:val="007530C0"/>
    <w:rsid w:val="0075317B"/>
    <w:rsid w:val="0075342C"/>
    <w:rsid w:val="007534A1"/>
    <w:rsid w:val="00753626"/>
    <w:rsid w:val="0075381D"/>
    <w:rsid w:val="007538D7"/>
    <w:rsid w:val="00753972"/>
    <w:rsid w:val="00753AE1"/>
    <w:rsid w:val="00753AE6"/>
    <w:rsid w:val="00753E3F"/>
    <w:rsid w:val="00753EB4"/>
    <w:rsid w:val="0075440C"/>
    <w:rsid w:val="00754484"/>
    <w:rsid w:val="007545F1"/>
    <w:rsid w:val="00754975"/>
    <w:rsid w:val="00754C02"/>
    <w:rsid w:val="00754C61"/>
    <w:rsid w:val="00754DA6"/>
    <w:rsid w:val="00754E04"/>
    <w:rsid w:val="00754EBA"/>
    <w:rsid w:val="00755091"/>
    <w:rsid w:val="007551FA"/>
    <w:rsid w:val="00755271"/>
    <w:rsid w:val="007552D3"/>
    <w:rsid w:val="00755577"/>
    <w:rsid w:val="0075569D"/>
    <w:rsid w:val="007556AE"/>
    <w:rsid w:val="00755742"/>
    <w:rsid w:val="007558C6"/>
    <w:rsid w:val="00755C6A"/>
    <w:rsid w:val="00755E61"/>
    <w:rsid w:val="00756286"/>
    <w:rsid w:val="007562C5"/>
    <w:rsid w:val="007562DB"/>
    <w:rsid w:val="007562DC"/>
    <w:rsid w:val="00756561"/>
    <w:rsid w:val="007565E4"/>
    <w:rsid w:val="0075687F"/>
    <w:rsid w:val="00756A23"/>
    <w:rsid w:val="00756A31"/>
    <w:rsid w:val="00756AD4"/>
    <w:rsid w:val="007570DE"/>
    <w:rsid w:val="00757172"/>
    <w:rsid w:val="007571C2"/>
    <w:rsid w:val="007575BD"/>
    <w:rsid w:val="00757841"/>
    <w:rsid w:val="00757913"/>
    <w:rsid w:val="007579E0"/>
    <w:rsid w:val="00757C92"/>
    <w:rsid w:val="00757F5E"/>
    <w:rsid w:val="00760077"/>
    <w:rsid w:val="007602D1"/>
    <w:rsid w:val="007602E8"/>
    <w:rsid w:val="007602F4"/>
    <w:rsid w:val="007603D1"/>
    <w:rsid w:val="00760442"/>
    <w:rsid w:val="0076053F"/>
    <w:rsid w:val="007605FF"/>
    <w:rsid w:val="00760618"/>
    <w:rsid w:val="0076076D"/>
    <w:rsid w:val="007608C6"/>
    <w:rsid w:val="00760936"/>
    <w:rsid w:val="00760945"/>
    <w:rsid w:val="00760BF8"/>
    <w:rsid w:val="00760CF8"/>
    <w:rsid w:val="00760E57"/>
    <w:rsid w:val="0076126B"/>
    <w:rsid w:val="0076136F"/>
    <w:rsid w:val="00761490"/>
    <w:rsid w:val="0076155C"/>
    <w:rsid w:val="00761886"/>
    <w:rsid w:val="00761944"/>
    <w:rsid w:val="00761D94"/>
    <w:rsid w:val="007620C3"/>
    <w:rsid w:val="00762204"/>
    <w:rsid w:val="00762238"/>
    <w:rsid w:val="007623EF"/>
    <w:rsid w:val="00762792"/>
    <w:rsid w:val="007627E9"/>
    <w:rsid w:val="00762935"/>
    <w:rsid w:val="00762B6B"/>
    <w:rsid w:val="00762CE4"/>
    <w:rsid w:val="00762F0E"/>
    <w:rsid w:val="00763130"/>
    <w:rsid w:val="0076313B"/>
    <w:rsid w:val="007631D1"/>
    <w:rsid w:val="007637DF"/>
    <w:rsid w:val="0076386E"/>
    <w:rsid w:val="00763983"/>
    <w:rsid w:val="007639D5"/>
    <w:rsid w:val="00763AAD"/>
    <w:rsid w:val="00763D54"/>
    <w:rsid w:val="00763D61"/>
    <w:rsid w:val="00763DE5"/>
    <w:rsid w:val="007641DE"/>
    <w:rsid w:val="007642FD"/>
    <w:rsid w:val="00764559"/>
    <w:rsid w:val="007647A9"/>
    <w:rsid w:val="0076485F"/>
    <w:rsid w:val="0076498B"/>
    <w:rsid w:val="00764A26"/>
    <w:rsid w:val="00764A3C"/>
    <w:rsid w:val="00764B06"/>
    <w:rsid w:val="00764C5E"/>
    <w:rsid w:val="00764D07"/>
    <w:rsid w:val="00764F0D"/>
    <w:rsid w:val="007650F7"/>
    <w:rsid w:val="007651FB"/>
    <w:rsid w:val="0076588D"/>
    <w:rsid w:val="0076589A"/>
    <w:rsid w:val="00765B52"/>
    <w:rsid w:val="00765B7D"/>
    <w:rsid w:val="00765E5D"/>
    <w:rsid w:val="00765F3F"/>
    <w:rsid w:val="0076614E"/>
    <w:rsid w:val="007662F9"/>
    <w:rsid w:val="0076698D"/>
    <w:rsid w:val="00766A37"/>
    <w:rsid w:val="00766B21"/>
    <w:rsid w:val="00766E5B"/>
    <w:rsid w:val="00766EF4"/>
    <w:rsid w:val="00766F85"/>
    <w:rsid w:val="00766F95"/>
    <w:rsid w:val="00766FCF"/>
    <w:rsid w:val="00766FF8"/>
    <w:rsid w:val="007670B8"/>
    <w:rsid w:val="0076718C"/>
    <w:rsid w:val="00767256"/>
    <w:rsid w:val="0076733A"/>
    <w:rsid w:val="00767514"/>
    <w:rsid w:val="0076753A"/>
    <w:rsid w:val="0076777E"/>
    <w:rsid w:val="00767896"/>
    <w:rsid w:val="00767976"/>
    <w:rsid w:val="00767A8F"/>
    <w:rsid w:val="00767B11"/>
    <w:rsid w:val="00767B7E"/>
    <w:rsid w:val="00767BDA"/>
    <w:rsid w:val="00767C3A"/>
    <w:rsid w:val="00767CF6"/>
    <w:rsid w:val="00767F19"/>
    <w:rsid w:val="00767F51"/>
    <w:rsid w:val="0077016B"/>
    <w:rsid w:val="00770371"/>
    <w:rsid w:val="007705E1"/>
    <w:rsid w:val="0077060D"/>
    <w:rsid w:val="007706E3"/>
    <w:rsid w:val="007706E6"/>
    <w:rsid w:val="00770708"/>
    <w:rsid w:val="007707D2"/>
    <w:rsid w:val="00770C48"/>
    <w:rsid w:val="00770E05"/>
    <w:rsid w:val="00770F66"/>
    <w:rsid w:val="007711E5"/>
    <w:rsid w:val="0077144E"/>
    <w:rsid w:val="007716DE"/>
    <w:rsid w:val="00771732"/>
    <w:rsid w:val="00771833"/>
    <w:rsid w:val="007718E5"/>
    <w:rsid w:val="0077191E"/>
    <w:rsid w:val="00771C46"/>
    <w:rsid w:val="00771CF1"/>
    <w:rsid w:val="00771F65"/>
    <w:rsid w:val="00771F74"/>
    <w:rsid w:val="00772057"/>
    <w:rsid w:val="00772186"/>
    <w:rsid w:val="007721C8"/>
    <w:rsid w:val="007722E7"/>
    <w:rsid w:val="00772C20"/>
    <w:rsid w:val="00772CBF"/>
    <w:rsid w:val="00772D31"/>
    <w:rsid w:val="00772DFD"/>
    <w:rsid w:val="00772E73"/>
    <w:rsid w:val="00772E7F"/>
    <w:rsid w:val="00772F80"/>
    <w:rsid w:val="00773211"/>
    <w:rsid w:val="00773269"/>
    <w:rsid w:val="007737C0"/>
    <w:rsid w:val="0077386D"/>
    <w:rsid w:val="007738EF"/>
    <w:rsid w:val="00773D31"/>
    <w:rsid w:val="00773D44"/>
    <w:rsid w:val="00773F74"/>
    <w:rsid w:val="00773F77"/>
    <w:rsid w:val="00773FAE"/>
    <w:rsid w:val="007741A5"/>
    <w:rsid w:val="007741EF"/>
    <w:rsid w:val="007744FC"/>
    <w:rsid w:val="00774E07"/>
    <w:rsid w:val="00774ED5"/>
    <w:rsid w:val="00774FE1"/>
    <w:rsid w:val="00775034"/>
    <w:rsid w:val="00775066"/>
    <w:rsid w:val="00775193"/>
    <w:rsid w:val="007751B7"/>
    <w:rsid w:val="007751EF"/>
    <w:rsid w:val="007753BE"/>
    <w:rsid w:val="007754C6"/>
    <w:rsid w:val="007754FE"/>
    <w:rsid w:val="0077560E"/>
    <w:rsid w:val="00775761"/>
    <w:rsid w:val="00775AB7"/>
    <w:rsid w:val="00775B2E"/>
    <w:rsid w:val="00775B5E"/>
    <w:rsid w:val="00775D79"/>
    <w:rsid w:val="00775E5D"/>
    <w:rsid w:val="00775ED3"/>
    <w:rsid w:val="00775EF1"/>
    <w:rsid w:val="007760A4"/>
    <w:rsid w:val="007760DA"/>
    <w:rsid w:val="00776118"/>
    <w:rsid w:val="007761FC"/>
    <w:rsid w:val="0077621C"/>
    <w:rsid w:val="00776304"/>
    <w:rsid w:val="0077630B"/>
    <w:rsid w:val="00776333"/>
    <w:rsid w:val="00776341"/>
    <w:rsid w:val="0077645D"/>
    <w:rsid w:val="007765BD"/>
    <w:rsid w:val="00776715"/>
    <w:rsid w:val="00776779"/>
    <w:rsid w:val="0077685B"/>
    <w:rsid w:val="0077692E"/>
    <w:rsid w:val="00776B23"/>
    <w:rsid w:val="00776C21"/>
    <w:rsid w:val="00776D42"/>
    <w:rsid w:val="00776FD3"/>
    <w:rsid w:val="007770A8"/>
    <w:rsid w:val="007770FC"/>
    <w:rsid w:val="00777590"/>
    <w:rsid w:val="007777A7"/>
    <w:rsid w:val="007779F6"/>
    <w:rsid w:val="00777B9C"/>
    <w:rsid w:val="00777C98"/>
    <w:rsid w:val="00777CE2"/>
    <w:rsid w:val="007803BF"/>
    <w:rsid w:val="00780606"/>
    <w:rsid w:val="00780664"/>
    <w:rsid w:val="00780773"/>
    <w:rsid w:val="00780870"/>
    <w:rsid w:val="00780A7E"/>
    <w:rsid w:val="00780B0B"/>
    <w:rsid w:val="00780BD4"/>
    <w:rsid w:val="00780C76"/>
    <w:rsid w:val="00780D63"/>
    <w:rsid w:val="00781152"/>
    <w:rsid w:val="007811C0"/>
    <w:rsid w:val="0078136D"/>
    <w:rsid w:val="007813B4"/>
    <w:rsid w:val="0078172B"/>
    <w:rsid w:val="00781745"/>
    <w:rsid w:val="00781A45"/>
    <w:rsid w:val="00781ACA"/>
    <w:rsid w:val="00781AD1"/>
    <w:rsid w:val="00781BA1"/>
    <w:rsid w:val="00781F55"/>
    <w:rsid w:val="00782043"/>
    <w:rsid w:val="007820D4"/>
    <w:rsid w:val="007823DF"/>
    <w:rsid w:val="00782560"/>
    <w:rsid w:val="007826FE"/>
    <w:rsid w:val="007827C1"/>
    <w:rsid w:val="007829C1"/>
    <w:rsid w:val="00782ACF"/>
    <w:rsid w:val="00782E17"/>
    <w:rsid w:val="007831A9"/>
    <w:rsid w:val="0078325D"/>
    <w:rsid w:val="007832D7"/>
    <w:rsid w:val="007832DF"/>
    <w:rsid w:val="00783409"/>
    <w:rsid w:val="00783462"/>
    <w:rsid w:val="007834D0"/>
    <w:rsid w:val="0078364C"/>
    <w:rsid w:val="007837A9"/>
    <w:rsid w:val="00783848"/>
    <w:rsid w:val="00783A93"/>
    <w:rsid w:val="00783CD8"/>
    <w:rsid w:val="00783D25"/>
    <w:rsid w:val="00783D73"/>
    <w:rsid w:val="00783DD8"/>
    <w:rsid w:val="00783E76"/>
    <w:rsid w:val="00783E7A"/>
    <w:rsid w:val="00783F72"/>
    <w:rsid w:val="00784019"/>
    <w:rsid w:val="00784073"/>
    <w:rsid w:val="00784454"/>
    <w:rsid w:val="00784479"/>
    <w:rsid w:val="007846CD"/>
    <w:rsid w:val="007847F5"/>
    <w:rsid w:val="0078487E"/>
    <w:rsid w:val="007848B1"/>
    <w:rsid w:val="00784981"/>
    <w:rsid w:val="00784AC3"/>
    <w:rsid w:val="00784E81"/>
    <w:rsid w:val="00785185"/>
    <w:rsid w:val="007853D6"/>
    <w:rsid w:val="007854A3"/>
    <w:rsid w:val="00785533"/>
    <w:rsid w:val="00785657"/>
    <w:rsid w:val="007856C0"/>
    <w:rsid w:val="007858A7"/>
    <w:rsid w:val="00785A36"/>
    <w:rsid w:val="00785A3F"/>
    <w:rsid w:val="00785B01"/>
    <w:rsid w:val="00785C29"/>
    <w:rsid w:val="00785CF2"/>
    <w:rsid w:val="00785F5A"/>
    <w:rsid w:val="007860BD"/>
    <w:rsid w:val="0078626A"/>
    <w:rsid w:val="007862C5"/>
    <w:rsid w:val="00786448"/>
    <w:rsid w:val="007866EA"/>
    <w:rsid w:val="0078696A"/>
    <w:rsid w:val="00786AB3"/>
    <w:rsid w:val="00786B93"/>
    <w:rsid w:val="00786BFE"/>
    <w:rsid w:val="00786C5D"/>
    <w:rsid w:val="00786E79"/>
    <w:rsid w:val="00787085"/>
    <w:rsid w:val="00787173"/>
    <w:rsid w:val="0078727B"/>
    <w:rsid w:val="0078729F"/>
    <w:rsid w:val="007873D9"/>
    <w:rsid w:val="00787580"/>
    <w:rsid w:val="007875A1"/>
    <w:rsid w:val="00787648"/>
    <w:rsid w:val="00787668"/>
    <w:rsid w:val="007876CC"/>
    <w:rsid w:val="0078775B"/>
    <w:rsid w:val="007877BC"/>
    <w:rsid w:val="007878BA"/>
    <w:rsid w:val="0078790A"/>
    <w:rsid w:val="00787F67"/>
    <w:rsid w:val="00790013"/>
    <w:rsid w:val="00790060"/>
    <w:rsid w:val="007901A6"/>
    <w:rsid w:val="00790227"/>
    <w:rsid w:val="00790258"/>
    <w:rsid w:val="0079040C"/>
    <w:rsid w:val="00790739"/>
    <w:rsid w:val="00790A24"/>
    <w:rsid w:val="00790CBA"/>
    <w:rsid w:val="00790D03"/>
    <w:rsid w:val="007914D7"/>
    <w:rsid w:val="00791634"/>
    <w:rsid w:val="00791A66"/>
    <w:rsid w:val="00791C70"/>
    <w:rsid w:val="00791D74"/>
    <w:rsid w:val="00792133"/>
    <w:rsid w:val="007921C1"/>
    <w:rsid w:val="007921CE"/>
    <w:rsid w:val="007921FB"/>
    <w:rsid w:val="00792285"/>
    <w:rsid w:val="00792344"/>
    <w:rsid w:val="007928EB"/>
    <w:rsid w:val="00792968"/>
    <w:rsid w:val="00792DCB"/>
    <w:rsid w:val="00792DDE"/>
    <w:rsid w:val="00792F41"/>
    <w:rsid w:val="00793246"/>
    <w:rsid w:val="0079325C"/>
    <w:rsid w:val="007932C2"/>
    <w:rsid w:val="00793421"/>
    <w:rsid w:val="0079365A"/>
    <w:rsid w:val="007937AF"/>
    <w:rsid w:val="007937CD"/>
    <w:rsid w:val="0079387C"/>
    <w:rsid w:val="007939DA"/>
    <w:rsid w:val="00793AA1"/>
    <w:rsid w:val="00793AF6"/>
    <w:rsid w:val="00793B39"/>
    <w:rsid w:val="00793BF8"/>
    <w:rsid w:val="00793FA5"/>
    <w:rsid w:val="0079417B"/>
    <w:rsid w:val="0079417F"/>
    <w:rsid w:val="007941D0"/>
    <w:rsid w:val="007942AB"/>
    <w:rsid w:val="00794372"/>
    <w:rsid w:val="007943AE"/>
    <w:rsid w:val="00794492"/>
    <w:rsid w:val="007944C9"/>
    <w:rsid w:val="007947C6"/>
    <w:rsid w:val="00794C5B"/>
    <w:rsid w:val="00794DC6"/>
    <w:rsid w:val="00794FBC"/>
    <w:rsid w:val="00795091"/>
    <w:rsid w:val="00795201"/>
    <w:rsid w:val="007953DF"/>
    <w:rsid w:val="0079597A"/>
    <w:rsid w:val="00795987"/>
    <w:rsid w:val="00795C04"/>
    <w:rsid w:val="00795D46"/>
    <w:rsid w:val="00795F06"/>
    <w:rsid w:val="00795F80"/>
    <w:rsid w:val="0079601B"/>
    <w:rsid w:val="00796167"/>
    <w:rsid w:val="007961A1"/>
    <w:rsid w:val="0079648F"/>
    <w:rsid w:val="00796536"/>
    <w:rsid w:val="007965AC"/>
    <w:rsid w:val="0079678E"/>
    <w:rsid w:val="00796849"/>
    <w:rsid w:val="00796997"/>
    <w:rsid w:val="007969AD"/>
    <w:rsid w:val="00796A98"/>
    <w:rsid w:val="00796AC2"/>
    <w:rsid w:val="00796B32"/>
    <w:rsid w:val="00796C6D"/>
    <w:rsid w:val="00796CB0"/>
    <w:rsid w:val="00796CEF"/>
    <w:rsid w:val="00796E1C"/>
    <w:rsid w:val="00797001"/>
    <w:rsid w:val="00797179"/>
    <w:rsid w:val="0079722F"/>
    <w:rsid w:val="007972C8"/>
    <w:rsid w:val="007973F1"/>
    <w:rsid w:val="007974C8"/>
    <w:rsid w:val="00797741"/>
    <w:rsid w:val="007977CD"/>
    <w:rsid w:val="0079795F"/>
    <w:rsid w:val="007979B8"/>
    <w:rsid w:val="00797B11"/>
    <w:rsid w:val="00797BA6"/>
    <w:rsid w:val="00797EA5"/>
    <w:rsid w:val="00797F4B"/>
    <w:rsid w:val="007A00DB"/>
    <w:rsid w:val="007A0144"/>
    <w:rsid w:val="007A03F1"/>
    <w:rsid w:val="007A060F"/>
    <w:rsid w:val="007A0791"/>
    <w:rsid w:val="007A0867"/>
    <w:rsid w:val="007A0884"/>
    <w:rsid w:val="007A0A09"/>
    <w:rsid w:val="007A0E67"/>
    <w:rsid w:val="007A0F0C"/>
    <w:rsid w:val="007A10D7"/>
    <w:rsid w:val="007A11C6"/>
    <w:rsid w:val="007A1313"/>
    <w:rsid w:val="007A14CE"/>
    <w:rsid w:val="007A169D"/>
    <w:rsid w:val="007A18C1"/>
    <w:rsid w:val="007A1908"/>
    <w:rsid w:val="007A1BF8"/>
    <w:rsid w:val="007A1C6E"/>
    <w:rsid w:val="007A2286"/>
    <w:rsid w:val="007A2305"/>
    <w:rsid w:val="007A2358"/>
    <w:rsid w:val="007A2371"/>
    <w:rsid w:val="007A2485"/>
    <w:rsid w:val="007A24AC"/>
    <w:rsid w:val="007A24EC"/>
    <w:rsid w:val="007A264E"/>
    <w:rsid w:val="007A2670"/>
    <w:rsid w:val="007A26B3"/>
    <w:rsid w:val="007A26E5"/>
    <w:rsid w:val="007A27ED"/>
    <w:rsid w:val="007A29DE"/>
    <w:rsid w:val="007A2BE9"/>
    <w:rsid w:val="007A2D46"/>
    <w:rsid w:val="007A2E7E"/>
    <w:rsid w:val="007A2F07"/>
    <w:rsid w:val="007A3034"/>
    <w:rsid w:val="007A31C7"/>
    <w:rsid w:val="007A3380"/>
    <w:rsid w:val="007A33E7"/>
    <w:rsid w:val="007A3650"/>
    <w:rsid w:val="007A385D"/>
    <w:rsid w:val="007A3950"/>
    <w:rsid w:val="007A3A03"/>
    <w:rsid w:val="007A3C76"/>
    <w:rsid w:val="007A3D24"/>
    <w:rsid w:val="007A41E5"/>
    <w:rsid w:val="007A4222"/>
    <w:rsid w:val="007A4278"/>
    <w:rsid w:val="007A43FE"/>
    <w:rsid w:val="007A4537"/>
    <w:rsid w:val="007A45E7"/>
    <w:rsid w:val="007A46AD"/>
    <w:rsid w:val="007A471D"/>
    <w:rsid w:val="007A4764"/>
    <w:rsid w:val="007A48EE"/>
    <w:rsid w:val="007A4A5F"/>
    <w:rsid w:val="007A4AE3"/>
    <w:rsid w:val="007A4E6F"/>
    <w:rsid w:val="007A4EFF"/>
    <w:rsid w:val="007A51A7"/>
    <w:rsid w:val="007A5400"/>
    <w:rsid w:val="007A541B"/>
    <w:rsid w:val="007A562F"/>
    <w:rsid w:val="007A5825"/>
    <w:rsid w:val="007A5C27"/>
    <w:rsid w:val="007A5CC1"/>
    <w:rsid w:val="007A5FAB"/>
    <w:rsid w:val="007A6065"/>
    <w:rsid w:val="007A6229"/>
    <w:rsid w:val="007A628C"/>
    <w:rsid w:val="007A664B"/>
    <w:rsid w:val="007A687B"/>
    <w:rsid w:val="007A69F8"/>
    <w:rsid w:val="007A6A07"/>
    <w:rsid w:val="007A6C53"/>
    <w:rsid w:val="007A6C62"/>
    <w:rsid w:val="007A6DD9"/>
    <w:rsid w:val="007A7421"/>
    <w:rsid w:val="007A7632"/>
    <w:rsid w:val="007A771F"/>
    <w:rsid w:val="007A789C"/>
    <w:rsid w:val="007A78ED"/>
    <w:rsid w:val="007A7955"/>
    <w:rsid w:val="007A7B79"/>
    <w:rsid w:val="007A7DB2"/>
    <w:rsid w:val="007A7E66"/>
    <w:rsid w:val="007A7F0E"/>
    <w:rsid w:val="007A7F1E"/>
    <w:rsid w:val="007B0027"/>
    <w:rsid w:val="007B00D1"/>
    <w:rsid w:val="007B0319"/>
    <w:rsid w:val="007B03DE"/>
    <w:rsid w:val="007B0498"/>
    <w:rsid w:val="007B0502"/>
    <w:rsid w:val="007B05D1"/>
    <w:rsid w:val="007B0870"/>
    <w:rsid w:val="007B08E5"/>
    <w:rsid w:val="007B0D1C"/>
    <w:rsid w:val="007B0EFA"/>
    <w:rsid w:val="007B101A"/>
    <w:rsid w:val="007B112B"/>
    <w:rsid w:val="007B11DA"/>
    <w:rsid w:val="007B12E4"/>
    <w:rsid w:val="007B132B"/>
    <w:rsid w:val="007B13D8"/>
    <w:rsid w:val="007B1530"/>
    <w:rsid w:val="007B174B"/>
    <w:rsid w:val="007B18D3"/>
    <w:rsid w:val="007B18F0"/>
    <w:rsid w:val="007B1922"/>
    <w:rsid w:val="007B1E8A"/>
    <w:rsid w:val="007B1F17"/>
    <w:rsid w:val="007B205C"/>
    <w:rsid w:val="007B2118"/>
    <w:rsid w:val="007B223B"/>
    <w:rsid w:val="007B2521"/>
    <w:rsid w:val="007B2553"/>
    <w:rsid w:val="007B2B6F"/>
    <w:rsid w:val="007B2BFD"/>
    <w:rsid w:val="007B2C5D"/>
    <w:rsid w:val="007B2D25"/>
    <w:rsid w:val="007B2D50"/>
    <w:rsid w:val="007B2EE2"/>
    <w:rsid w:val="007B2F53"/>
    <w:rsid w:val="007B3010"/>
    <w:rsid w:val="007B305F"/>
    <w:rsid w:val="007B30BA"/>
    <w:rsid w:val="007B31CC"/>
    <w:rsid w:val="007B32E1"/>
    <w:rsid w:val="007B331F"/>
    <w:rsid w:val="007B350D"/>
    <w:rsid w:val="007B3526"/>
    <w:rsid w:val="007B361A"/>
    <w:rsid w:val="007B36C1"/>
    <w:rsid w:val="007B3761"/>
    <w:rsid w:val="007B378D"/>
    <w:rsid w:val="007B39EA"/>
    <w:rsid w:val="007B3A62"/>
    <w:rsid w:val="007B3A81"/>
    <w:rsid w:val="007B3B0A"/>
    <w:rsid w:val="007B3D98"/>
    <w:rsid w:val="007B3E2D"/>
    <w:rsid w:val="007B3F8A"/>
    <w:rsid w:val="007B3F9A"/>
    <w:rsid w:val="007B41EC"/>
    <w:rsid w:val="007B4255"/>
    <w:rsid w:val="007B4358"/>
    <w:rsid w:val="007B43B7"/>
    <w:rsid w:val="007B45F2"/>
    <w:rsid w:val="007B4832"/>
    <w:rsid w:val="007B48BF"/>
    <w:rsid w:val="007B4A08"/>
    <w:rsid w:val="007B4A94"/>
    <w:rsid w:val="007B4AB3"/>
    <w:rsid w:val="007B4B90"/>
    <w:rsid w:val="007B4B9E"/>
    <w:rsid w:val="007B4C6A"/>
    <w:rsid w:val="007B4C86"/>
    <w:rsid w:val="007B4D89"/>
    <w:rsid w:val="007B50DF"/>
    <w:rsid w:val="007B521B"/>
    <w:rsid w:val="007B5426"/>
    <w:rsid w:val="007B582B"/>
    <w:rsid w:val="007B599A"/>
    <w:rsid w:val="007B5BBD"/>
    <w:rsid w:val="007B5BDF"/>
    <w:rsid w:val="007B5D58"/>
    <w:rsid w:val="007B5D90"/>
    <w:rsid w:val="007B5DE8"/>
    <w:rsid w:val="007B5F44"/>
    <w:rsid w:val="007B5F50"/>
    <w:rsid w:val="007B6334"/>
    <w:rsid w:val="007B64EE"/>
    <w:rsid w:val="007B6735"/>
    <w:rsid w:val="007B6BE0"/>
    <w:rsid w:val="007B6C1C"/>
    <w:rsid w:val="007B6E5C"/>
    <w:rsid w:val="007B70D5"/>
    <w:rsid w:val="007B73A7"/>
    <w:rsid w:val="007B73C7"/>
    <w:rsid w:val="007B7560"/>
    <w:rsid w:val="007B772A"/>
    <w:rsid w:val="007B7761"/>
    <w:rsid w:val="007B7B13"/>
    <w:rsid w:val="007B7BCA"/>
    <w:rsid w:val="007B7C2F"/>
    <w:rsid w:val="007B7E3F"/>
    <w:rsid w:val="007B7EE7"/>
    <w:rsid w:val="007B7FE8"/>
    <w:rsid w:val="007C0007"/>
    <w:rsid w:val="007C00B1"/>
    <w:rsid w:val="007C0347"/>
    <w:rsid w:val="007C0952"/>
    <w:rsid w:val="007C0BB6"/>
    <w:rsid w:val="007C0BE9"/>
    <w:rsid w:val="007C0CFA"/>
    <w:rsid w:val="007C0DA2"/>
    <w:rsid w:val="007C0E68"/>
    <w:rsid w:val="007C0ED2"/>
    <w:rsid w:val="007C0F48"/>
    <w:rsid w:val="007C0F86"/>
    <w:rsid w:val="007C1107"/>
    <w:rsid w:val="007C115B"/>
    <w:rsid w:val="007C1286"/>
    <w:rsid w:val="007C171B"/>
    <w:rsid w:val="007C1946"/>
    <w:rsid w:val="007C1A62"/>
    <w:rsid w:val="007C1A7E"/>
    <w:rsid w:val="007C1CA0"/>
    <w:rsid w:val="007C1D06"/>
    <w:rsid w:val="007C1DFE"/>
    <w:rsid w:val="007C20A5"/>
    <w:rsid w:val="007C21DD"/>
    <w:rsid w:val="007C227F"/>
    <w:rsid w:val="007C2710"/>
    <w:rsid w:val="007C2978"/>
    <w:rsid w:val="007C29EA"/>
    <w:rsid w:val="007C2CC7"/>
    <w:rsid w:val="007C2D59"/>
    <w:rsid w:val="007C2E71"/>
    <w:rsid w:val="007C2E89"/>
    <w:rsid w:val="007C2E92"/>
    <w:rsid w:val="007C2EE8"/>
    <w:rsid w:val="007C3316"/>
    <w:rsid w:val="007C3617"/>
    <w:rsid w:val="007C3698"/>
    <w:rsid w:val="007C37F3"/>
    <w:rsid w:val="007C383B"/>
    <w:rsid w:val="007C38EF"/>
    <w:rsid w:val="007C39DB"/>
    <w:rsid w:val="007C3BF2"/>
    <w:rsid w:val="007C3C71"/>
    <w:rsid w:val="007C3E56"/>
    <w:rsid w:val="007C3EA8"/>
    <w:rsid w:val="007C3EFB"/>
    <w:rsid w:val="007C3F60"/>
    <w:rsid w:val="007C40BE"/>
    <w:rsid w:val="007C41B7"/>
    <w:rsid w:val="007C42EE"/>
    <w:rsid w:val="007C43D9"/>
    <w:rsid w:val="007C445C"/>
    <w:rsid w:val="007C44ED"/>
    <w:rsid w:val="007C45A0"/>
    <w:rsid w:val="007C4664"/>
    <w:rsid w:val="007C4691"/>
    <w:rsid w:val="007C49B6"/>
    <w:rsid w:val="007C4DA8"/>
    <w:rsid w:val="007C4DC1"/>
    <w:rsid w:val="007C4F06"/>
    <w:rsid w:val="007C5047"/>
    <w:rsid w:val="007C515B"/>
    <w:rsid w:val="007C53F8"/>
    <w:rsid w:val="007C55AC"/>
    <w:rsid w:val="007C5650"/>
    <w:rsid w:val="007C5760"/>
    <w:rsid w:val="007C586C"/>
    <w:rsid w:val="007C5B27"/>
    <w:rsid w:val="007C5B65"/>
    <w:rsid w:val="007C5E6D"/>
    <w:rsid w:val="007C5EF8"/>
    <w:rsid w:val="007C6164"/>
    <w:rsid w:val="007C647A"/>
    <w:rsid w:val="007C659E"/>
    <w:rsid w:val="007C672B"/>
    <w:rsid w:val="007C6748"/>
    <w:rsid w:val="007C6B0D"/>
    <w:rsid w:val="007C6E20"/>
    <w:rsid w:val="007C6FA8"/>
    <w:rsid w:val="007C70DA"/>
    <w:rsid w:val="007C712F"/>
    <w:rsid w:val="007C7233"/>
    <w:rsid w:val="007C7304"/>
    <w:rsid w:val="007C78E3"/>
    <w:rsid w:val="007C79F3"/>
    <w:rsid w:val="007C7AD6"/>
    <w:rsid w:val="007C7D9C"/>
    <w:rsid w:val="007C7E24"/>
    <w:rsid w:val="007C7F74"/>
    <w:rsid w:val="007D00AC"/>
    <w:rsid w:val="007D0205"/>
    <w:rsid w:val="007D0399"/>
    <w:rsid w:val="007D052C"/>
    <w:rsid w:val="007D057D"/>
    <w:rsid w:val="007D061C"/>
    <w:rsid w:val="007D07B9"/>
    <w:rsid w:val="007D07D5"/>
    <w:rsid w:val="007D082D"/>
    <w:rsid w:val="007D0897"/>
    <w:rsid w:val="007D091C"/>
    <w:rsid w:val="007D0944"/>
    <w:rsid w:val="007D0A13"/>
    <w:rsid w:val="007D0A25"/>
    <w:rsid w:val="007D0A8F"/>
    <w:rsid w:val="007D0B18"/>
    <w:rsid w:val="007D0B38"/>
    <w:rsid w:val="007D0C58"/>
    <w:rsid w:val="007D0C67"/>
    <w:rsid w:val="007D0C9F"/>
    <w:rsid w:val="007D0CF8"/>
    <w:rsid w:val="007D0D34"/>
    <w:rsid w:val="007D0F6F"/>
    <w:rsid w:val="007D1236"/>
    <w:rsid w:val="007D141C"/>
    <w:rsid w:val="007D144C"/>
    <w:rsid w:val="007D16D4"/>
    <w:rsid w:val="007D1D4B"/>
    <w:rsid w:val="007D1DA3"/>
    <w:rsid w:val="007D1FDD"/>
    <w:rsid w:val="007D1FEB"/>
    <w:rsid w:val="007D1FF1"/>
    <w:rsid w:val="007D2003"/>
    <w:rsid w:val="007D205C"/>
    <w:rsid w:val="007D22E1"/>
    <w:rsid w:val="007D23DB"/>
    <w:rsid w:val="007D2467"/>
    <w:rsid w:val="007D247D"/>
    <w:rsid w:val="007D269F"/>
    <w:rsid w:val="007D295B"/>
    <w:rsid w:val="007D2A25"/>
    <w:rsid w:val="007D2AB8"/>
    <w:rsid w:val="007D30C8"/>
    <w:rsid w:val="007D3313"/>
    <w:rsid w:val="007D341A"/>
    <w:rsid w:val="007D347C"/>
    <w:rsid w:val="007D354A"/>
    <w:rsid w:val="007D356D"/>
    <w:rsid w:val="007D35A6"/>
    <w:rsid w:val="007D35F4"/>
    <w:rsid w:val="007D378E"/>
    <w:rsid w:val="007D38E7"/>
    <w:rsid w:val="007D3ADB"/>
    <w:rsid w:val="007D3BA1"/>
    <w:rsid w:val="007D3D34"/>
    <w:rsid w:val="007D3D6F"/>
    <w:rsid w:val="007D3FED"/>
    <w:rsid w:val="007D424D"/>
    <w:rsid w:val="007D42AA"/>
    <w:rsid w:val="007D44B8"/>
    <w:rsid w:val="007D44B9"/>
    <w:rsid w:val="007D4D96"/>
    <w:rsid w:val="007D4E4E"/>
    <w:rsid w:val="007D4E53"/>
    <w:rsid w:val="007D4E6C"/>
    <w:rsid w:val="007D4ECE"/>
    <w:rsid w:val="007D506B"/>
    <w:rsid w:val="007D5165"/>
    <w:rsid w:val="007D51D1"/>
    <w:rsid w:val="007D57F6"/>
    <w:rsid w:val="007D5B09"/>
    <w:rsid w:val="007D5D8B"/>
    <w:rsid w:val="007D5DBF"/>
    <w:rsid w:val="007D5E80"/>
    <w:rsid w:val="007D5F4A"/>
    <w:rsid w:val="007D60F2"/>
    <w:rsid w:val="007D615B"/>
    <w:rsid w:val="007D626C"/>
    <w:rsid w:val="007D62CC"/>
    <w:rsid w:val="007D647F"/>
    <w:rsid w:val="007D6593"/>
    <w:rsid w:val="007D676B"/>
    <w:rsid w:val="007D68A7"/>
    <w:rsid w:val="007D6926"/>
    <w:rsid w:val="007D6943"/>
    <w:rsid w:val="007D6A1A"/>
    <w:rsid w:val="007D6D04"/>
    <w:rsid w:val="007D7010"/>
    <w:rsid w:val="007D71E9"/>
    <w:rsid w:val="007D71F1"/>
    <w:rsid w:val="007D7610"/>
    <w:rsid w:val="007D77C6"/>
    <w:rsid w:val="007D792A"/>
    <w:rsid w:val="007D7988"/>
    <w:rsid w:val="007D7D9A"/>
    <w:rsid w:val="007D7E03"/>
    <w:rsid w:val="007E0060"/>
    <w:rsid w:val="007E06DD"/>
    <w:rsid w:val="007E080D"/>
    <w:rsid w:val="007E08C0"/>
    <w:rsid w:val="007E0A3E"/>
    <w:rsid w:val="007E0C0E"/>
    <w:rsid w:val="007E0CA3"/>
    <w:rsid w:val="007E0F82"/>
    <w:rsid w:val="007E104C"/>
    <w:rsid w:val="007E1146"/>
    <w:rsid w:val="007E1660"/>
    <w:rsid w:val="007E1688"/>
    <w:rsid w:val="007E1928"/>
    <w:rsid w:val="007E196C"/>
    <w:rsid w:val="007E19E1"/>
    <w:rsid w:val="007E1D2B"/>
    <w:rsid w:val="007E220B"/>
    <w:rsid w:val="007E2257"/>
    <w:rsid w:val="007E2417"/>
    <w:rsid w:val="007E256C"/>
    <w:rsid w:val="007E25CD"/>
    <w:rsid w:val="007E2B10"/>
    <w:rsid w:val="007E2B1F"/>
    <w:rsid w:val="007E2CB6"/>
    <w:rsid w:val="007E2CFD"/>
    <w:rsid w:val="007E30AC"/>
    <w:rsid w:val="007E342A"/>
    <w:rsid w:val="007E354E"/>
    <w:rsid w:val="007E3801"/>
    <w:rsid w:val="007E3847"/>
    <w:rsid w:val="007E38F4"/>
    <w:rsid w:val="007E3965"/>
    <w:rsid w:val="007E397D"/>
    <w:rsid w:val="007E3AC9"/>
    <w:rsid w:val="007E3C5C"/>
    <w:rsid w:val="007E426B"/>
    <w:rsid w:val="007E446C"/>
    <w:rsid w:val="007E463B"/>
    <w:rsid w:val="007E466E"/>
    <w:rsid w:val="007E4670"/>
    <w:rsid w:val="007E46AE"/>
    <w:rsid w:val="007E471E"/>
    <w:rsid w:val="007E4771"/>
    <w:rsid w:val="007E4B8A"/>
    <w:rsid w:val="007E4CA8"/>
    <w:rsid w:val="007E4CC3"/>
    <w:rsid w:val="007E4E9F"/>
    <w:rsid w:val="007E4EFC"/>
    <w:rsid w:val="007E50B8"/>
    <w:rsid w:val="007E52C5"/>
    <w:rsid w:val="007E58AB"/>
    <w:rsid w:val="007E5A5D"/>
    <w:rsid w:val="007E5B9D"/>
    <w:rsid w:val="007E5C3C"/>
    <w:rsid w:val="007E5C78"/>
    <w:rsid w:val="007E5D21"/>
    <w:rsid w:val="007E5EDA"/>
    <w:rsid w:val="007E5F6A"/>
    <w:rsid w:val="007E609A"/>
    <w:rsid w:val="007E62B7"/>
    <w:rsid w:val="007E6450"/>
    <w:rsid w:val="007E65A3"/>
    <w:rsid w:val="007E6651"/>
    <w:rsid w:val="007E6790"/>
    <w:rsid w:val="007E69D5"/>
    <w:rsid w:val="007E6B8B"/>
    <w:rsid w:val="007E6F0B"/>
    <w:rsid w:val="007E6F4E"/>
    <w:rsid w:val="007E710F"/>
    <w:rsid w:val="007E7261"/>
    <w:rsid w:val="007E7346"/>
    <w:rsid w:val="007E755E"/>
    <w:rsid w:val="007E76A7"/>
    <w:rsid w:val="007E76DD"/>
    <w:rsid w:val="007E7787"/>
    <w:rsid w:val="007E77C5"/>
    <w:rsid w:val="007E7895"/>
    <w:rsid w:val="007E78BF"/>
    <w:rsid w:val="007E7A1E"/>
    <w:rsid w:val="007E7B0B"/>
    <w:rsid w:val="007E7C43"/>
    <w:rsid w:val="007E7C69"/>
    <w:rsid w:val="007E7C84"/>
    <w:rsid w:val="007E7ED6"/>
    <w:rsid w:val="007E7F05"/>
    <w:rsid w:val="007E7FD9"/>
    <w:rsid w:val="007F010C"/>
    <w:rsid w:val="007F0239"/>
    <w:rsid w:val="007F0314"/>
    <w:rsid w:val="007F059B"/>
    <w:rsid w:val="007F05C0"/>
    <w:rsid w:val="007F05F4"/>
    <w:rsid w:val="007F0710"/>
    <w:rsid w:val="007F0799"/>
    <w:rsid w:val="007F084F"/>
    <w:rsid w:val="007F0873"/>
    <w:rsid w:val="007F0874"/>
    <w:rsid w:val="007F08D5"/>
    <w:rsid w:val="007F0B30"/>
    <w:rsid w:val="007F0C9C"/>
    <w:rsid w:val="007F0ED1"/>
    <w:rsid w:val="007F0FD7"/>
    <w:rsid w:val="007F1196"/>
    <w:rsid w:val="007F126F"/>
    <w:rsid w:val="007F129E"/>
    <w:rsid w:val="007F12E9"/>
    <w:rsid w:val="007F1307"/>
    <w:rsid w:val="007F1534"/>
    <w:rsid w:val="007F1587"/>
    <w:rsid w:val="007F179F"/>
    <w:rsid w:val="007F17F3"/>
    <w:rsid w:val="007F189A"/>
    <w:rsid w:val="007F198A"/>
    <w:rsid w:val="007F1992"/>
    <w:rsid w:val="007F1A04"/>
    <w:rsid w:val="007F1A41"/>
    <w:rsid w:val="007F1D4C"/>
    <w:rsid w:val="007F211A"/>
    <w:rsid w:val="007F2156"/>
    <w:rsid w:val="007F2293"/>
    <w:rsid w:val="007F2B90"/>
    <w:rsid w:val="007F2CA3"/>
    <w:rsid w:val="007F2CA4"/>
    <w:rsid w:val="007F2D7A"/>
    <w:rsid w:val="007F2E24"/>
    <w:rsid w:val="007F3CBB"/>
    <w:rsid w:val="007F3EA0"/>
    <w:rsid w:val="007F3EE0"/>
    <w:rsid w:val="007F40D0"/>
    <w:rsid w:val="007F40F3"/>
    <w:rsid w:val="007F4476"/>
    <w:rsid w:val="007F4485"/>
    <w:rsid w:val="007F44B4"/>
    <w:rsid w:val="007F4503"/>
    <w:rsid w:val="007F4611"/>
    <w:rsid w:val="007F46BB"/>
    <w:rsid w:val="007F46FF"/>
    <w:rsid w:val="007F4764"/>
    <w:rsid w:val="007F47CF"/>
    <w:rsid w:val="007F485F"/>
    <w:rsid w:val="007F4AB2"/>
    <w:rsid w:val="007F4C3A"/>
    <w:rsid w:val="007F4D65"/>
    <w:rsid w:val="007F4EA8"/>
    <w:rsid w:val="007F50E0"/>
    <w:rsid w:val="007F513E"/>
    <w:rsid w:val="007F524B"/>
    <w:rsid w:val="007F5271"/>
    <w:rsid w:val="007F5388"/>
    <w:rsid w:val="007F562B"/>
    <w:rsid w:val="007F58CF"/>
    <w:rsid w:val="007F5A97"/>
    <w:rsid w:val="007F5BE8"/>
    <w:rsid w:val="007F5D2B"/>
    <w:rsid w:val="007F650D"/>
    <w:rsid w:val="007F656F"/>
    <w:rsid w:val="007F67C8"/>
    <w:rsid w:val="007F68C1"/>
    <w:rsid w:val="007F69DA"/>
    <w:rsid w:val="007F6B3C"/>
    <w:rsid w:val="007F6B9D"/>
    <w:rsid w:val="007F6DCB"/>
    <w:rsid w:val="007F70C2"/>
    <w:rsid w:val="007F71C4"/>
    <w:rsid w:val="007F7256"/>
    <w:rsid w:val="007F7451"/>
    <w:rsid w:val="007F7770"/>
    <w:rsid w:val="007F79EE"/>
    <w:rsid w:val="007F7DBF"/>
    <w:rsid w:val="007F7DFC"/>
    <w:rsid w:val="007F7F11"/>
    <w:rsid w:val="007F7FDA"/>
    <w:rsid w:val="0080014C"/>
    <w:rsid w:val="0080040A"/>
    <w:rsid w:val="0080046F"/>
    <w:rsid w:val="00800482"/>
    <w:rsid w:val="00800A35"/>
    <w:rsid w:val="00800A7C"/>
    <w:rsid w:val="00800BF5"/>
    <w:rsid w:val="00800E11"/>
    <w:rsid w:val="00800E22"/>
    <w:rsid w:val="00800EB6"/>
    <w:rsid w:val="0080113B"/>
    <w:rsid w:val="0080114C"/>
    <w:rsid w:val="0080143C"/>
    <w:rsid w:val="008014F3"/>
    <w:rsid w:val="00801614"/>
    <w:rsid w:val="0080167A"/>
    <w:rsid w:val="00801808"/>
    <w:rsid w:val="00801F23"/>
    <w:rsid w:val="00801F50"/>
    <w:rsid w:val="00802061"/>
    <w:rsid w:val="0080234F"/>
    <w:rsid w:val="008024FC"/>
    <w:rsid w:val="00802538"/>
    <w:rsid w:val="008026A5"/>
    <w:rsid w:val="00802793"/>
    <w:rsid w:val="00802870"/>
    <w:rsid w:val="00802910"/>
    <w:rsid w:val="00802A1F"/>
    <w:rsid w:val="00802B56"/>
    <w:rsid w:val="00802D1A"/>
    <w:rsid w:val="00802DB5"/>
    <w:rsid w:val="0080322B"/>
    <w:rsid w:val="008032E0"/>
    <w:rsid w:val="0080332D"/>
    <w:rsid w:val="00803378"/>
    <w:rsid w:val="0080344D"/>
    <w:rsid w:val="00803931"/>
    <w:rsid w:val="00803B2D"/>
    <w:rsid w:val="00803B4F"/>
    <w:rsid w:val="00803B76"/>
    <w:rsid w:val="00803B7F"/>
    <w:rsid w:val="00803CBB"/>
    <w:rsid w:val="00803D30"/>
    <w:rsid w:val="00803D3E"/>
    <w:rsid w:val="00803D82"/>
    <w:rsid w:val="00803DEE"/>
    <w:rsid w:val="00803E63"/>
    <w:rsid w:val="00804148"/>
    <w:rsid w:val="00804408"/>
    <w:rsid w:val="00804B82"/>
    <w:rsid w:val="00804C58"/>
    <w:rsid w:val="00804CE6"/>
    <w:rsid w:val="00804D0A"/>
    <w:rsid w:val="00804E2B"/>
    <w:rsid w:val="00804E35"/>
    <w:rsid w:val="00805199"/>
    <w:rsid w:val="0080540C"/>
    <w:rsid w:val="00805692"/>
    <w:rsid w:val="00805921"/>
    <w:rsid w:val="0080597D"/>
    <w:rsid w:val="008059B7"/>
    <w:rsid w:val="00805B16"/>
    <w:rsid w:val="00805BD5"/>
    <w:rsid w:val="00805CF1"/>
    <w:rsid w:val="00805DC5"/>
    <w:rsid w:val="00805E2D"/>
    <w:rsid w:val="00805F7A"/>
    <w:rsid w:val="008060CB"/>
    <w:rsid w:val="008060F9"/>
    <w:rsid w:val="008064DB"/>
    <w:rsid w:val="008064F0"/>
    <w:rsid w:val="00806570"/>
    <w:rsid w:val="008065B0"/>
    <w:rsid w:val="008065BD"/>
    <w:rsid w:val="008066FE"/>
    <w:rsid w:val="0080684C"/>
    <w:rsid w:val="008068AF"/>
    <w:rsid w:val="008068D2"/>
    <w:rsid w:val="008068E7"/>
    <w:rsid w:val="008068F7"/>
    <w:rsid w:val="008069DF"/>
    <w:rsid w:val="00806BB3"/>
    <w:rsid w:val="00806C26"/>
    <w:rsid w:val="00806CEA"/>
    <w:rsid w:val="00806E3C"/>
    <w:rsid w:val="00806F9D"/>
    <w:rsid w:val="0080700B"/>
    <w:rsid w:val="0080703C"/>
    <w:rsid w:val="008071E1"/>
    <w:rsid w:val="0080739C"/>
    <w:rsid w:val="008074AA"/>
    <w:rsid w:val="00807654"/>
    <w:rsid w:val="0080776E"/>
    <w:rsid w:val="0080798F"/>
    <w:rsid w:val="00807AE9"/>
    <w:rsid w:val="00807B21"/>
    <w:rsid w:val="00807BBE"/>
    <w:rsid w:val="00807C40"/>
    <w:rsid w:val="00807C48"/>
    <w:rsid w:val="00807DAB"/>
    <w:rsid w:val="00810223"/>
    <w:rsid w:val="00810274"/>
    <w:rsid w:val="00810337"/>
    <w:rsid w:val="008105E5"/>
    <w:rsid w:val="008105FD"/>
    <w:rsid w:val="00810840"/>
    <w:rsid w:val="00810B10"/>
    <w:rsid w:val="00810BC5"/>
    <w:rsid w:val="00810C14"/>
    <w:rsid w:val="00810D5B"/>
    <w:rsid w:val="00810FC3"/>
    <w:rsid w:val="00811088"/>
    <w:rsid w:val="0081140A"/>
    <w:rsid w:val="008115C0"/>
    <w:rsid w:val="008115FF"/>
    <w:rsid w:val="00811802"/>
    <w:rsid w:val="00811990"/>
    <w:rsid w:val="00811DDF"/>
    <w:rsid w:val="00811DE9"/>
    <w:rsid w:val="00811E56"/>
    <w:rsid w:val="008120C2"/>
    <w:rsid w:val="0081219C"/>
    <w:rsid w:val="008127A3"/>
    <w:rsid w:val="0081299E"/>
    <w:rsid w:val="00812A32"/>
    <w:rsid w:val="00812A45"/>
    <w:rsid w:val="00812EC5"/>
    <w:rsid w:val="00812F87"/>
    <w:rsid w:val="00813267"/>
    <w:rsid w:val="008133AF"/>
    <w:rsid w:val="008133B1"/>
    <w:rsid w:val="00813451"/>
    <w:rsid w:val="00813555"/>
    <w:rsid w:val="0081355C"/>
    <w:rsid w:val="008135BB"/>
    <w:rsid w:val="00813875"/>
    <w:rsid w:val="00813981"/>
    <w:rsid w:val="00813CDA"/>
    <w:rsid w:val="00813CF0"/>
    <w:rsid w:val="00813EF7"/>
    <w:rsid w:val="00813F8B"/>
    <w:rsid w:val="008140A5"/>
    <w:rsid w:val="008141DF"/>
    <w:rsid w:val="0081424D"/>
    <w:rsid w:val="00814276"/>
    <w:rsid w:val="0081432D"/>
    <w:rsid w:val="00814470"/>
    <w:rsid w:val="0081461B"/>
    <w:rsid w:val="008147D7"/>
    <w:rsid w:val="00814879"/>
    <w:rsid w:val="0081497C"/>
    <w:rsid w:val="00814A45"/>
    <w:rsid w:val="00814A7E"/>
    <w:rsid w:val="00814B1B"/>
    <w:rsid w:val="00814E3F"/>
    <w:rsid w:val="00814E4A"/>
    <w:rsid w:val="00814EA5"/>
    <w:rsid w:val="008150D7"/>
    <w:rsid w:val="008150E0"/>
    <w:rsid w:val="00815150"/>
    <w:rsid w:val="00815169"/>
    <w:rsid w:val="00815199"/>
    <w:rsid w:val="00815205"/>
    <w:rsid w:val="0081534E"/>
    <w:rsid w:val="0081540D"/>
    <w:rsid w:val="0081573B"/>
    <w:rsid w:val="00815938"/>
    <w:rsid w:val="0081599B"/>
    <w:rsid w:val="008159B6"/>
    <w:rsid w:val="008159F2"/>
    <w:rsid w:val="00815A03"/>
    <w:rsid w:val="00815AEF"/>
    <w:rsid w:val="00815DF3"/>
    <w:rsid w:val="00815FE1"/>
    <w:rsid w:val="00815FEF"/>
    <w:rsid w:val="00816027"/>
    <w:rsid w:val="0081627A"/>
    <w:rsid w:val="0081640B"/>
    <w:rsid w:val="008164EF"/>
    <w:rsid w:val="0081659C"/>
    <w:rsid w:val="00816645"/>
    <w:rsid w:val="008166C5"/>
    <w:rsid w:val="0081680F"/>
    <w:rsid w:val="0081691B"/>
    <w:rsid w:val="00816982"/>
    <w:rsid w:val="008169B1"/>
    <w:rsid w:val="00816C62"/>
    <w:rsid w:val="00816CB7"/>
    <w:rsid w:val="00816D33"/>
    <w:rsid w:val="00816FB2"/>
    <w:rsid w:val="00816FFD"/>
    <w:rsid w:val="0081701D"/>
    <w:rsid w:val="00817045"/>
    <w:rsid w:val="008170D3"/>
    <w:rsid w:val="00817156"/>
    <w:rsid w:val="008171C6"/>
    <w:rsid w:val="0081721E"/>
    <w:rsid w:val="00817289"/>
    <w:rsid w:val="00817466"/>
    <w:rsid w:val="008176C1"/>
    <w:rsid w:val="0081785A"/>
    <w:rsid w:val="00817A95"/>
    <w:rsid w:val="00817AA6"/>
    <w:rsid w:val="00817AEF"/>
    <w:rsid w:val="00817B11"/>
    <w:rsid w:val="00817BAA"/>
    <w:rsid w:val="00817C30"/>
    <w:rsid w:val="00817CBB"/>
    <w:rsid w:val="00817D85"/>
    <w:rsid w:val="00817EA4"/>
    <w:rsid w:val="00820049"/>
    <w:rsid w:val="0082005F"/>
    <w:rsid w:val="00820312"/>
    <w:rsid w:val="008206E7"/>
    <w:rsid w:val="0082086F"/>
    <w:rsid w:val="00820882"/>
    <w:rsid w:val="00820896"/>
    <w:rsid w:val="00820904"/>
    <w:rsid w:val="00820A13"/>
    <w:rsid w:val="00820A61"/>
    <w:rsid w:val="00820AEE"/>
    <w:rsid w:val="00820B8A"/>
    <w:rsid w:val="00820BBC"/>
    <w:rsid w:val="00820C6B"/>
    <w:rsid w:val="00820CD8"/>
    <w:rsid w:val="00820E0A"/>
    <w:rsid w:val="00820F68"/>
    <w:rsid w:val="00821061"/>
    <w:rsid w:val="00821072"/>
    <w:rsid w:val="008213DC"/>
    <w:rsid w:val="008213F0"/>
    <w:rsid w:val="00821567"/>
    <w:rsid w:val="00821722"/>
    <w:rsid w:val="00821840"/>
    <w:rsid w:val="008218B7"/>
    <w:rsid w:val="0082193F"/>
    <w:rsid w:val="00821A39"/>
    <w:rsid w:val="00821A7B"/>
    <w:rsid w:val="00821ABB"/>
    <w:rsid w:val="00821AE5"/>
    <w:rsid w:val="00821C17"/>
    <w:rsid w:val="00821D02"/>
    <w:rsid w:val="00821E6D"/>
    <w:rsid w:val="00821F75"/>
    <w:rsid w:val="00821FCC"/>
    <w:rsid w:val="008220AB"/>
    <w:rsid w:val="008221AB"/>
    <w:rsid w:val="008221C6"/>
    <w:rsid w:val="00822202"/>
    <w:rsid w:val="008223AA"/>
    <w:rsid w:val="00822631"/>
    <w:rsid w:val="008226DD"/>
    <w:rsid w:val="0082281D"/>
    <w:rsid w:val="00822827"/>
    <w:rsid w:val="008228CD"/>
    <w:rsid w:val="00822A50"/>
    <w:rsid w:val="00822B6A"/>
    <w:rsid w:val="00822B8B"/>
    <w:rsid w:val="00822C74"/>
    <w:rsid w:val="00822FB6"/>
    <w:rsid w:val="00823080"/>
    <w:rsid w:val="008230F5"/>
    <w:rsid w:val="00823128"/>
    <w:rsid w:val="00823253"/>
    <w:rsid w:val="00823279"/>
    <w:rsid w:val="00823485"/>
    <w:rsid w:val="0082348D"/>
    <w:rsid w:val="008235C0"/>
    <w:rsid w:val="008236AA"/>
    <w:rsid w:val="008237C9"/>
    <w:rsid w:val="008238E8"/>
    <w:rsid w:val="008239B2"/>
    <w:rsid w:val="00823AA5"/>
    <w:rsid w:val="00823C84"/>
    <w:rsid w:val="00823CF2"/>
    <w:rsid w:val="00823CF6"/>
    <w:rsid w:val="00823ECA"/>
    <w:rsid w:val="00824180"/>
    <w:rsid w:val="00824184"/>
    <w:rsid w:val="008242B9"/>
    <w:rsid w:val="00824390"/>
    <w:rsid w:val="00824442"/>
    <w:rsid w:val="008244FF"/>
    <w:rsid w:val="00824934"/>
    <w:rsid w:val="00824970"/>
    <w:rsid w:val="00824A4F"/>
    <w:rsid w:val="00824F87"/>
    <w:rsid w:val="00825026"/>
    <w:rsid w:val="00825279"/>
    <w:rsid w:val="0082545B"/>
    <w:rsid w:val="008254B5"/>
    <w:rsid w:val="00825588"/>
    <w:rsid w:val="008256F9"/>
    <w:rsid w:val="0082587E"/>
    <w:rsid w:val="008258ED"/>
    <w:rsid w:val="00825972"/>
    <w:rsid w:val="00825A31"/>
    <w:rsid w:val="00825B8B"/>
    <w:rsid w:val="00825D50"/>
    <w:rsid w:val="00825D63"/>
    <w:rsid w:val="00826038"/>
    <w:rsid w:val="008260E7"/>
    <w:rsid w:val="0082620B"/>
    <w:rsid w:val="008263B9"/>
    <w:rsid w:val="008267C4"/>
    <w:rsid w:val="00826939"/>
    <w:rsid w:val="00826A99"/>
    <w:rsid w:val="00826ACB"/>
    <w:rsid w:val="00826BB5"/>
    <w:rsid w:val="00827326"/>
    <w:rsid w:val="008274C9"/>
    <w:rsid w:val="008275A7"/>
    <w:rsid w:val="008276A9"/>
    <w:rsid w:val="008276FA"/>
    <w:rsid w:val="00827AEA"/>
    <w:rsid w:val="00827C98"/>
    <w:rsid w:val="00827D7F"/>
    <w:rsid w:val="00827E1B"/>
    <w:rsid w:val="0083039F"/>
    <w:rsid w:val="008304D8"/>
    <w:rsid w:val="008307DF"/>
    <w:rsid w:val="00830971"/>
    <w:rsid w:val="00830AD7"/>
    <w:rsid w:val="00830B15"/>
    <w:rsid w:val="00830BC6"/>
    <w:rsid w:val="00830D07"/>
    <w:rsid w:val="00830D33"/>
    <w:rsid w:val="008314ED"/>
    <w:rsid w:val="00831F26"/>
    <w:rsid w:val="00831F47"/>
    <w:rsid w:val="00831FB5"/>
    <w:rsid w:val="0083202D"/>
    <w:rsid w:val="008321D5"/>
    <w:rsid w:val="008322F8"/>
    <w:rsid w:val="008324B2"/>
    <w:rsid w:val="0083253F"/>
    <w:rsid w:val="008325C2"/>
    <w:rsid w:val="008326B7"/>
    <w:rsid w:val="00832947"/>
    <w:rsid w:val="008329CD"/>
    <w:rsid w:val="008329D1"/>
    <w:rsid w:val="00832A10"/>
    <w:rsid w:val="00832A30"/>
    <w:rsid w:val="00832C54"/>
    <w:rsid w:val="00832D3D"/>
    <w:rsid w:val="00832F25"/>
    <w:rsid w:val="00832F72"/>
    <w:rsid w:val="008331BF"/>
    <w:rsid w:val="008331C6"/>
    <w:rsid w:val="00833241"/>
    <w:rsid w:val="00833431"/>
    <w:rsid w:val="008334A3"/>
    <w:rsid w:val="00833627"/>
    <w:rsid w:val="00833775"/>
    <w:rsid w:val="00833899"/>
    <w:rsid w:val="008338AA"/>
    <w:rsid w:val="00833A0F"/>
    <w:rsid w:val="00833C2E"/>
    <w:rsid w:val="00833C51"/>
    <w:rsid w:val="00833F85"/>
    <w:rsid w:val="00834050"/>
    <w:rsid w:val="00834564"/>
    <w:rsid w:val="00834683"/>
    <w:rsid w:val="00834953"/>
    <w:rsid w:val="00834AA7"/>
    <w:rsid w:val="00834B9E"/>
    <w:rsid w:val="00834CD6"/>
    <w:rsid w:val="00834D08"/>
    <w:rsid w:val="00834E45"/>
    <w:rsid w:val="00834E50"/>
    <w:rsid w:val="00834E5E"/>
    <w:rsid w:val="00834F54"/>
    <w:rsid w:val="008350E9"/>
    <w:rsid w:val="00835298"/>
    <w:rsid w:val="008352BD"/>
    <w:rsid w:val="008353F6"/>
    <w:rsid w:val="0083558E"/>
    <w:rsid w:val="008355F0"/>
    <w:rsid w:val="008355F1"/>
    <w:rsid w:val="008357A5"/>
    <w:rsid w:val="00835897"/>
    <w:rsid w:val="00835902"/>
    <w:rsid w:val="00835970"/>
    <w:rsid w:val="00835978"/>
    <w:rsid w:val="008359FF"/>
    <w:rsid w:val="00835AEC"/>
    <w:rsid w:val="00835CE7"/>
    <w:rsid w:val="00835EA1"/>
    <w:rsid w:val="00835EC1"/>
    <w:rsid w:val="00835FC6"/>
    <w:rsid w:val="00836081"/>
    <w:rsid w:val="008360A8"/>
    <w:rsid w:val="008365B3"/>
    <w:rsid w:val="0083694D"/>
    <w:rsid w:val="008369CF"/>
    <w:rsid w:val="008369DF"/>
    <w:rsid w:val="00836A66"/>
    <w:rsid w:val="00836A93"/>
    <w:rsid w:val="00836B59"/>
    <w:rsid w:val="00836CBC"/>
    <w:rsid w:val="00836CCA"/>
    <w:rsid w:val="00836CCE"/>
    <w:rsid w:val="00836F3E"/>
    <w:rsid w:val="00837088"/>
    <w:rsid w:val="008370BC"/>
    <w:rsid w:val="0083715E"/>
    <w:rsid w:val="0083731D"/>
    <w:rsid w:val="00837371"/>
    <w:rsid w:val="0083764B"/>
    <w:rsid w:val="00837741"/>
    <w:rsid w:val="0083788B"/>
    <w:rsid w:val="008378A6"/>
    <w:rsid w:val="00837A29"/>
    <w:rsid w:val="00837C2C"/>
    <w:rsid w:val="00837D10"/>
    <w:rsid w:val="00837E9B"/>
    <w:rsid w:val="00837EA0"/>
    <w:rsid w:val="00840043"/>
    <w:rsid w:val="008402F7"/>
    <w:rsid w:val="00840429"/>
    <w:rsid w:val="008404DE"/>
    <w:rsid w:val="0084056C"/>
    <w:rsid w:val="00840938"/>
    <w:rsid w:val="00840DBE"/>
    <w:rsid w:val="00840FD7"/>
    <w:rsid w:val="0084125B"/>
    <w:rsid w:val="0084126E"/>
    <w:rsid w:val="00841367"/>
    <w:rsid w:val="00841416"/>
    <w:rsid w:val="008417D1"/>
    <w:rsid w:val="00841A12"/>
    <w:rsid w:val="00841A40"/>
    <w:rsid w:val="00841BA7"/>
    <w:rsid w:val="00841D5D"/>
    <w:rsid w:val="00841EB9"/>
    <w:rsid w:val="00841EFC"/>
    <w:rsid w:val="00841FBF"/>
    <w:rsid w:val="008420D3"/>
    <w:rsid w:val="008421D1"/>
    <w:rsid w:val="008423DA"/>
    <w:rsid w:val="008424F0"/>
    <w:rsid w:val="0084289A"/>
    <w:rsid w:val="00842AFD"/>
    <w:rsid w:val="00842DBA"/>
    <w:rsid w:val="00842FF6"/>
    <w:rsid w:val="008430AB"/>
    <w:rsid w:val="008431DA"/>
    <w:rsid w:val="0084322A"/>
    <w:rsid w:val="008433E2"/>
    <w:rsid w:val="0084374C"/>
    <w:rsid w:val="0084381E"/>
    <w:rsid w:val="008439B8"/>
    <w:rsid w:val="008439C8"/>
    <w:rsid w:val="00843ADD"/>
    <w:rsid w:val="00843EAC"/>
    <w:rsid w:val="00843EB4"/>
    <w:rsid w:val="00843F3F"/>
    <w:rsid w:val="00844194"/>
    <w:rsid w:val="00844387"/>
    <w:rsid w:val="00844433"/>
    <w:rsid w:val="008444E9"/>
    <w:rsid w:val="0084453B"/>
    <w:rsid w:val="0084458E"/>
    <w:rsid w:val="008445DA"/>
    <w:rsid w:val="00844719"/>
    <w:rsid w:val="0084491A"/>
    <w:rsid w:val="00844ABB"/>
    <w:rsid w:val="00844ABE"/>
    <w:rsid w:val="00844BC1"/>
    <w:rsid w:val="00844E0E"/>
    <w:rsid w:val="00844E34"/>
    <w:rsid w:val="00844E6A"/>
    <w:rsid w:val="00844F3D"/>
    <w:rsid w:val="008450ED"/>
    <w:rsid w:val="0084511B"/>
    <w:rsid w:val="0084515E"/>
    <w:rsid w:val="00845264"/>
    <w:rsid w:val="00845298"/>
    <w:rsid w:val="008455AD"/>
    <w:rsid w:val="00845894"/>
    <w:rsid w:val="00845939"/>
    <w:rsid w:val="008459DD"/>
    <w:rsid w:val="00845B85"/>
    <w:rsid w:val="00845DED"/>
    <w:rsid w:val="00845E51"/>
    <w:rsid w:val="00846162"/>
    <w:rsid w:val="00846371"/>
    <w:rsid w:val="0084694A"/>
    <w:rsid w:val="00846A20"/>
    <w:rsid w:val="00846AD0"/>
    <w:rsid w:val="00846CAC"/>
    <w:rsid w:val="00847022"/>
    <w:rsid w:val="0084756A"/>
    <w:rsid w:val="00847695"/>
    <w:rsid w:val="008478C0"/>
    <w:rsid w:val="00847AFF"/>
    <w:rsid w:val="00847B70"/>
    <w:rsid w:val="00847D39"/>
    <w:rsid w:val="00847E1F"/>
    <w:rsid w:val="00847F16"/>
    <w:rsid w:val="008500FE"/>
    <w:rsid w:val="00850270"/>
    <w:rsid w:val="008502B1"/>
    <w:rsid w:val="0085038C"/>
    <w:rsid w:val="008504AC"/>
    <w:rsid w:val="008506F3"/>
    <w:rsid w:val="008509FB"/>
    <w:rsid w:val="00850C0C"/>
    <w:rsid w:val="00850C41"/>
    <w:rsid w:val="00850DDB"/>
    <w:rsid w:val="00850E37"/>
    <w:rsid w:val="00850FB7"/>
    <w:rsid w:val="00850FE0"/>
    <w:rsid w:val="00851197"/>
    <w:rsid w:val="0085122F"/>
    <w:rsid w:val="008512C9"/>
    <w:rsid w:val="008513ED"/>
    <w:rsid w:val="00851496"/>
    <w:rsid w:val="008514E6"/>
    <w:rsid w:val="00851596"/>
    <w:rsid w:val="008515B6"/>
    <w:rsid w:val="00851716"/>
    <w:rsid w:val="00851813"/>
    <w:rsid w:val="00851916"/>
    <w:rsid w:val="00851B8A"/>
    <w:rsid w:val="00851CA9"/>
    <w:rsid w:val="00851CDC"/>
    <w:rsid w:val="00851D9B"/>
    <w:rsid w:val="00851E0A"/>
    <w:rsid w:val="00851E76"/>
    <w:rsid w:val="00851E9D"/>
    <w:rsid w:val="00851EC0"/>
    <w:rsid w:val="00851FF3"/>
    <w:rsid w:val="0085210E"/>
    <w:rsid w:val="008521FF"/>
    <w:rsid w:val="0085221C"/>
    <w:rsid w:val="00852291"/>
    <w:rsid w:val="008522B2"/>
    <w:rsid w:val="00852376"/>
    <w:rsid w:val="00852393"/>
    <w:rsid w:val="00852415"/>
    <w:rsid w:val="0085242C"/>
    <w:rsid w:val="008524E2"/>
    <w:rsid w:val="008525EA"/>
    <w:rsid w:val="008526D0"/>
    <w:rsid w:val="008527E8"/>
    <w:rsid w:val="008529EF"/>
    <w:rsid w:val="00852A21"/>
    <w:rsid w:val="00852A43"/>
    <w:rsid w:val="00852AAA"/>
    <w:rsid w:val="00852AD8"/>
    <w:rsid w:val="00852B37"/>
    <w:rsid w:val="00852C05"/>
    <w:rsid w:val="00852E2A"/>
    <w:rsid w:val="0085300D"/>
    <w:rsid w:val="00853063"/>
    <w:rsid w:val="00853270"/>
    <w:rsid w:val="008533A8"/>
    <w:rsid w:val="008533C4"/>
    <w:rsid w:val="00853404"/>
    <w:rsid w:val="00853499"/>
    <w:rsid w:val="00853615"/>
    <w:rsid w:val="0085373B"/>
    <w:rsid w:val="0085380D"/>
    <w:rsid w:val="00853A4A"/>
    <w:rsid w:val="00853B90"/>
    <w:rsid w:val="00853C1C"/>
    <w:rsid w:val="00853D24"/>
    <w:rsid w:val="00853E60"/>
    <w:rsid w:val="0085417D"/>
    <w:rsid w:val="008542F1"/>
    <w:rsid w:val="008544D8"/>
    <w:rsid w:val="00854550"/>
    <w:rsid w:val="008547D2"/>
    <w:rsid w:val="00854AD5"/>
    <w:rsid w:val="00854AF6"/>
    <w:rsid w:val="00854BD2"/>
    <w:rsid w:val="00854E85"/>
    <w:rsid w:val="00855094"/>
    <w:rsid w:val="0085531A"/>
    <w:rsid w:val="0085536A"/>
    <w:rsid w:val="008553E5"/>
    <w:rsid w:val="00855639"/>
    <w:rsid w:val="00855764"/>
    <w:rsid w:val="00855A20"/>
    <w:rsid w:val="00855B1C"/>
    <w:rsid w:val="00855BBF"/>
    <w:rsid w:val="00855C8E"/>
    <w:rsid w:val="00855D8D"/>
    <w:rsid w:val="00855F82"/>
    <w:rsid w:val="00855FE1"/>
    <w:rsid w:val="0085608B"/>
    <w:rsid w:val="008562AB"/>
    <w:rsid w:val="00856586"/>
    <w:rsid w:val="00856720"/>
    <w:rsid w:val="00856ADC"/>
    <w:rsid w:val="00856BAD"/>
    <w:rsid w:val="00856D6C"/>
    <w:rsid w:val="00856D6F"/>
    <w:rsid w:val="00856F02"/>
    <w:rsid w:val="00856F98"/>
    <w:rsid w:val="00856FB8"/>
    <w:rsid w:val="00856FFA"/>
    <w:rsid w:val="00857104"/>
    <w:rsid w:val="0085756A"/>
    <w:rsid w:val="008575E9"/>
    <w:rsid w:val="00857710"/>
    <w:rsid w:val="00857AB1"/>
    <w:rsid w:val="00857B7B"/>
    <w:rsid w:val="00857CED"/>
    <w:rsid w:val="00857D95"/>
    <w:rsid w:val="00857D99"/>
    <w:rsid w:val="0086006C"/>
    <w:rsid w:val="0086021F"/>
    <w:rsid w:val="00860366"/>
    <w:rsid w:val="00860515"/>
    <w:rsid w:val="00860601"/>
    <w:rsid w:val="00860700"/>
    <w:rsid w:val="00860813"/>
    <w:rsid w:val="00860D51"/>
    <w:rsid w:val="00860DD9"/>
    <w:rsid w:val="00860E82"/>
    <w:rsid w:val="00860F2D"/>
    <w:rsid w:val="00861152"/>
    <w:rsid w:val="0086118B"/>
    <w:rsid w:val="008611F9"/>
    <w:rsid w:val="00861277"/>
    <w:rsid w:val="00861345"/>
    <w:rsid w:val="00861482"/>
    <w:rsid w:val="00861645"/>
    <w:rsid w:val="00861674"/>
    <w:rsid w:val="00861958"/>
    <w:rsid w:val="00861A4B"/>
    <w:rsid w:val="00861B91"/>
    <w:rsid w:val="00861B94"/>
    <w:rsid w:val="00861BB8"/>
    <w:rsid w:val="00861BE8"/>
    <w:rsid w:val="0086217F"/>
    <w:rsid w:val="008621E2"/>
    <w:rsid w:val="0086248F"/>
    <w:rsid w:val="008624C6"/>
    <w:rsid w:val="008626A1"/>
    <w:rsid w:val="00862707"/>
    <w:rsid w:val="0086285B"/>
    <w:rsid w:val="00862A49"/>
    <w:rsid w:val="00862B06"/>
    <w:rsid w:val="00862E6B"/>
    <w:rsid w:val="00863162"/>
    <w:rsid w:val="00863173"/>
    <w:rsid w:val="008631C0"/>
    <w:rsid w:val="00863225"/>
    <w:rsid w:val="008633DD"/>
    <w:rsid w:val="00863510"/>
    <w:rsid w:val="008635E8"/>
    <w:rsid w:val="0086390E"/>
    <w:rsid w:val="008639E6"/>
    <w:rsid w:val="00863A8A"/>
    <w:rsid w:val="00863B2E"/>
    <w:rsid w:val="00863C90"/>
    <w:rsid w:val="00863CAF"/>
    <w:rsid w:val="00863E24"/>
    <w:rsid w:val="008640E0"/>
    <w:rsid w:val="00864202"/>
    <w:rsid w:val="008643AB"/>
    <w:rsid w:val="008644B7"/>
    <w:rsid w:val="008644F8"/>
    <w:rsid w:val="00864508"/>
    <w:rsid w:val="008645E2"/>
    <w:rsid w:val="008646A7"/>
    <w:rsid w:val="0086477A"/>
    <w:rsid w:val="0086490C"/>
    <w:rsid w:val="00864930"/>
    <w:rsid w:val="00864A46"/>
    <w:rsid w:val="00864C10"/>
    <w:rsid w:val="00864C1A"/>
    <w:rsid w:val="00864C4C"/>
    <w:rsid w:val="00864D13"/>
    <w:rsid w:val="00865026"/>
    <w:rsid w:val="0086508E"/>
    <w:rsid w:val="008650CC"/>
    <w:rsid w:val="00865164"/>
    <w:rsid w:val="0086535C"/>
    <w:rsid w:val="0086537B"/>
    <w:rsid w:val="008653C3"/>
    <w:rsid w:val="00865457"/>
    <w:rsid w:val="0086557D"/>
    <w:rsid w:val="00865679"/>
    <w:rsid w:val="0086568F"/>
    <w:rsid w:val="0086593F"/>
    <w:rsid w:val="0086595C"/>
    <w:rsid w:val="00865C31"/>
    <w:rsid w:val="00865C59"/>
    <w:rsid w:val="00865D20"/>
    <w:rsid w:val="00865DA3"/>
    <w:rsid w:val="00865E3E"/>
    <w:rsid w:val="008660A9"/>
    <w:rsid w:val="008661A9"/>
    <w:rsid w:val="008662EC"/>
    <w:rsid w:val="008665BD"/>
    <w:rsid w:val="008666D5"/>
    <w:rsid w:val="00866819"/>
    <w:rsid w:val="00866B40"/>
    <w:rsid w:val="00866CC7"/>
    <w:rsid w:val="00866D1E"/>
    <w:rsid w:val="00866D51"/>
    <w:rsid w:val="00866E06"/>
    <w:rsid w:val="00866E2C"/>
    <w:rsid w:val="00866FC5"/>
    <w:rsid w:val="0086700E"/>
    <w:rsid w:val="00867070"/>
    <w:rsid w:val="008672E3"/>
    <w:rsid w:val="008674CB"/>
    <w:rsid w:val="0086755C"/>
    <w:rsid w:val="008676BC"/>
    <w:rsid w:val="008676E7"/>
    <w:rsid w:val="0086775D"/>
    <w:rsid w:val="0086790D"/>
    <w:rsid w:val="00867CDF"/>
    <w:rsid w:val="00867CE1"/>
    <w:rsid w:val="00867EF6"/>
    <w:rsid w:val="00870130"/>
    <w:rsid w:val="00870151"/>
    <w:rsid w:val="00870192"/>
    <w:rsid w:val="0087055B"/>
    <w:rsid w:val="00870605"/>
    <w:rsid w:val="008707FD"/>
    <w:rsid w:val="00870C90"/>
    <w:rsid w:val="00870CE2"/>
    <w:rsid w:val="00870EC4"/>
    <w:rsid w:val="00870FDF"/>
    <w:rsid w:val="00871426"/>
    <w:rsid w:val="00871622"/>
    <w:rsid w:val="00871A52"/>
    <w:rsid w:val="00871B37"/>
    <w:rsid w:val="00871C21"/>
    <w:rsid w:val="00871D3E"/>
    <w:rsid w:val="00871E88"/>
    <w:rsid w:val="0087207C"/>
    <w:rsid w:val="008720CE"/>
    <w:rsid w:val="0087213D"/>
    <w:rsid w:val="00872674"/>
    <w:rsid w:val="008727E0"/>
    <w:rsid w:val="008728DA"/>
    <w:rsid w:val="00872ABC"/>
    <w:rsid w:val="00872B0A"/>
    <w:rsid w:val="00872CC4"/>
    <w:rsid w:val="00872E06"/>
    <w:rsid w:val="00872E91"/>
    <w:rsid w:val="00872E9F"/>
    <w:rsid w:val="008730A9"/>
    <w:rsid w:val="008733CF"/>
    <w:rsid w:val="008736E8"/>
    <w:rsid w:val="00873735"/>
    <w:rsid w:val="00873743"/>
    <w:rsid w:val="008737D0"/>
    <w:rsid w:val="00873B28"/>
    <w:rsid w:val="00873C57"/>
    <w:rsid w:val="00873CDE"/>
    <w:rsid w:val="00873FFA"/>
    <w:rsid w:val="00874057"/>
    <w:rsid w:val="008740A6"/>
    <w:rsid w:val="008740F8"/>
    <w:rsid w:val="0087458E"/>
    <w:rsid w:val="0087460D"/>
    <w:rsid w:val="00874721"/>
    <w:rsid w:val="0087479C"/>
    <w:rsid w:val="008747B0"/>
    <w:rsid w:val="00874889"/>
    <w:rsid w:val="008749B4"/>
    <w:rsid w:val="00874BFA"/>
    <w:rsid w:val="00874C1F"/>
    <w:rsid w:val="00874C66"/>
    <w:rsid w:val="00874D2C"/>
    <w:rsid w:val="00875204"/>
    <w:rsid w:val="00875290"/>
    <w:rsid w:val="008752B9"/>
    <w:rsid w:val="00875496"/>
    <w:rsid w:val="00875634"/>
    <w:rsid w:val="0087565E"/>
    <w:rsid w:val="00875A0C"/>
    <w:rsid w:val="00875BDC"/>
    <w:rsid w:val="00875D91"/>
    <w:rsid w:val="00875DDB"/>
    <w:rsid w:val="00875E4E"/>
    <w:rsid w:val="00875E9D"/>
    <w:rsid w:val="00876147"/>
    <w:rsid w:val="00876634"/>
    <w:rsid w:val="008766C5"/>
    <w:rsid w:val="00876714"/>
    <w:rsid w:val="008767A0"/>
    <w:rsid w:val="008768A4"/>
    <w:rsid w:val="008768B5"/>
    <w:rsid w:val="00876AB4"/>
    <w:rsid w:val="00876B12"/>
    <w:rsid w:val="00876C78"/>
    <w:rsid w:val="00876E18"/>
    <w:rsid w:val="00876E7D"/>
    <w:rsid w:val="00877086"/>
    <w:rsid w:val="00877092"/>
    <w:rsid w:val="008770B4"/>
    <w:rsid w:val="00877133"/>
    <w:rsid w:val="0087718D"/>
    <w:rsid w:val="008771AD"/>
    <w:rsid w:val="00877266"/>
    <w:rsid w:val="00877470"/>
    <w:rsid w:val="008774A0"/>
    <w:rsid w:val="00877551"/>
    <w:rsid w:val="00877575"/>
    <w:rsid w:val="0087772B"/>
    <w:rsid w:val="00877819"/>
    <w:rsid w:val="00877864"/>
    <w:rsid w:val="0087790F"/>
    <w:rsid w:val="00877A3A"/>
    <w:rsid w:val="00877BBA"/>
    <w:rsid w:val="00877C68"/>
    <w:rsid w:val="00877D59"/>
    <w:rsid w:val="00880024"/>
    <w:rsid w:val="00880095"/>
    <w:rsid w:val="00880202"/>
    <w:rsid w:val="00880601"/>
    <w:rsid w:val="008806A0"/>
    <w:rsid w:val="008806A3"/>
    <w:rsid w:val="0088070B"/>
    <w:rsid w:val="00880B08"/>
    <w:rsid w:val="00880B0B"/>
    <w:rsid w:val="00880D87"/>
    <w:rsid w:val="00880E1F"/>
    <w:rsid w:val="00880E86"/>
    <w:rsid w:val="00880ED5"/>
    <w:rsid w:val="008810C0"/>
    <w:rsid w:val="0088114B"/>
    <w:rsid w:val="00881228"/>
    <w:rsid w:val="008815D3"/>
    <w:rsid w:val="008815F0"/>
    <w:rsid w:val="00881660"/>
    <w:rsid w:val="008816A1"/>
    <w:rsid w:val="008817E9"/>
    <w:rsid w:val="00881E2E"/>
    <w:rsid w:val="008821A2"/>
    <w:rsid w:val="008821D9"/>
    <w:rsid w:val="008828A3"/>
    <w:rsid w:val="00882B25"/>
    <w:rsid w:val="00882B85"/>
    <w:rsid w:val="00882E2B"/>
    <w:rsid w:val="00882FAF"/>
    <w:rsid w:val="0088302D"/>
    <w:rsid w:val="00883190"/>
    <w:rsid w:val="00883472"/>
    <w:rsid w:val="00883554"/>
    <w:rsid w:val="0088379D"/>
    <w:rsid w:val="008838F3"/>
    <w:rsid w:val="00883970"/>
    <w:rsid w:val="008839FF"/>
    <w:rsid w:val="00883B18"/>
    <w:rsid w:val="00883BA0"/>
    <w:rsid w:val="00883BEC"/>
    <w:rsid w:val="00883CC3"/>
    <w:rsid w:val="00883D1D"/>
    <w:rsid w:val="00883E45"/>
    <w:rsid w:val="00883ED9"/>
    <w:rsid w:val="00883FA3"/>
    <w:rsid w:val="00884102"/>
    <w:rsid w:val="00884388"/>
    <w:rsid w:val="00884601"/>
    <w:rsid w:val="00884763"/>
    <w:rsid w:val="0088482C"/>
    <w:rsid w:val="00884A0C"/>
    <w:rsid w:val="00884C16"/>
    <w:rsid w:val="00884D7A"/>
    <w:rsid w:val="00884E72"/>
    <w:rsid w:val="008852C6"/>
    <w:rsid w:val="00885442"/>
    <w:rsid w:val="008854DC"/>
    <w:rsid w:val="008854FE"/>
    <w:rsid w:val="008855AB"/>
    <w:rsid w:val="00885908"/>
    <w:rsid w:val="00885AF5"/>
    <w:rsid w:val="00885BE0"/>
    <w:rsid w:val="00885DBF"/>
    <w:rsid w:val="00885E54"/>
    <w:rsid w:val="00885EAD"/>
    <w:rsid w:val="00885F36"/>
    <w:rsid w:val="00886021"/>
    <w:rsid w:val="00886162"/>
    <w:rsid w:val="00886ADC"/>
    <w:rsid w:val="00886AE0"/>
    <w:rsid w:val="00886C8A"/>
    <w:rsid w:val="00886CE1"/>
    <w:rsid w:val="00886CFF"/>
    <w:rsid w:val="00886E19"/>
    <w:rsid w:val="008871B6"/>
    <w:rsid w:val="00887321"/>
    <w:rsid w:val="00887457"/>
    <w:rsid w:val="00887661"/>
    <w:rsid w:val="008876EC"/>
    <w:rsid w:val="00887867"/>
    <w:rsid w:val="008879AB"/>
    <w:rsid w:val="00887C3F"/>
    <w:rsid w:val="0089004B"/>
    <w:rsid w:val="00890200"/>
    <w:rsid w:val="00890332"/>
    <w:rsid w:val="008905C5"/>
    <w:rsid w:val="008905C8"/>
    <w:rsid w:val="008905CB"/>
    <w:rsid w:val="008905E2"/>
    <w:rsid w:val="00890723"/>
    <w:rsid w:val="00890755"/>
    <w:rsid w:val="0089078F"/>
    <w:rsid w:val="008908E2"/>
    <w:rsid w:val="00890A1D"/>
    <w:rsid w:val="00890A9C"/>
    <w:rsid w:val="00890B3B"/>
    <w:rsid w:val="00890C84"/>
    <w:rsid w:val="00890E11"/>
    <w:rsid w:val="008910AA"/>
    <w:rsid w:val="008911C4"/>
    <w:rsid w:val="00891782"/>
    <w:rsid w:val="0089180D"/>
    <w:rsid w:val="00891835"/>
    <w:rsid w:val="00891AF0"/>
    <w:rsid w:val="00891BB9"/>
    <w:rsid w:val="00891BC3"/>
    <w:rsid w:val="00891DEA"/>
    <w:rsid w:val="00891DFA"/>
    <w:rsid w:val="00891E4D"/>
    <w:rsid w:val="00891E80"/>
    <w:rsid w:val="00892109"/>
    <w:rsid w:val="0089213D"/>
    <w:rsid w:val="0089217E"/>
    <w:rsid w:val="00892241"/>
    <w:rsid w:val="0089249F"/>
    <w:rsid w:val="00892603"/>
    <w:rsid w:val="008926A7"/>
    <w:rsid w:val="0089274A"/>
    <w:rsid w:val="00892752"/>
    <w:rsid w:val="008929A4"/>
    <w:rsid w:val="00892A9D"/>
    <w:rsid w:val="00892B3B"/>
    <w:rsid w:val="00892C1C"/>
    <w:rsid w:val="00892D59"/>
    <w:rsid w:val="00892E9E"/>
    <w:rsid w:val="00892FBC"/>
    <w:rsid w:val="0089324E"/>
    <w:rsid w:val="00893271"/>
    <w:rsid w:val="00893297"/>
    <w:rsid w:val="008934FA"/>
    <w:rsid w:val="00893549"/>
    <w:rsid w:val="00893662"/>
    <w:rsid w:val="00893714"/>
    <w:rsid w:val="00893736"/>
    <w:rsid w:val="00893847"/>
    <w:rsid w:val="008939EA"/>
    <w:rsid w:val="00893BED"/>
    <w:rsid w:val="00893D09"/>
    <w:rsid w:val="00893E16"/>
    <w:rsid w:val="008940A0"/>
    <w:rsid w:val="008941C0"/>
    <w:rsid w:val="008942CB"/>
    <w:rsid w:val="00894439"/>
    <w:rsid w:val="00894453"/>
    <w:rsid w:val="00894696"/>
    <w:rsid w:val="00894740"/>
    <w:rsid w:val="00894BFE"/>
    <w:rsid w:val="00894D1E"/>
    <w:rsid w:val="0089525A"/>
    <w:rsid w:val="00895310"/>
    <w:rsid w:val="0089535E"/>
    <w:rsid w:val="008954D4"/>
    <w:rsid w:val="00895504"/>
    <w:rsid w:val="0089555F"/>
    <w:rsid w:val="008955FC"/>
    <w:rsid w:val="0089563D"/>
    <w:rsid w:val="008957C2"/>
    <w:rsid w:val="00895B07"/>
    <w:rsid w:val="00895B49"/>
    <w:rsid w:val="00895F71"/>
    <w:rsid w:val="0089622D"/>
    <w:rsid w:val="00896385"/>
    <w:rsid w:val="00896387"/>
    <w:rsid w:val="00896480"/>
    <w:rsid w:val="00896693"/>
    <w:rsid w:val="00896708"/>
    <w:rsid w:val="0089676C"/>
    <w:rsid w:val="0089678A"/>
    <w:rsid w:val="0089697D"/>
    <w:rsid w:val="008969B3"/>
    <w:rsid w:val="008969E6"/>
    <w:rsid w:val="00896C95"/>
    <w:rsid w:val="00896E5E"/>
    <w:rsid w:val="008970D9"/>
    <w:rsid w:val="00897699"/>
    <w:rsid w:val="0089771A"/>
    <w:rsid w:val="00897867"/>
    <w:rsid w:val="00897883"/>
    <w:rsid w:val="008978A4"/>
    <w:rsid w:val="00897963"/>
    <w:rsid w:val="00897BC2"/>
    <w:rsid w:val="00897C4C"/>
    <w:rsid w:val="00897C59"/>
    <w:rsid w:val="00897D06"/>
    <w:rsid w:val="00897DE5"/>
    <w:rsid w:val="00897ECF"/>
    <w:rsid w:val="00897F5C"/>
    <w:rsid w:val="008A003C"/>
    <w:rsid w:val="008A00CD"/>
    <w:rsid w:val="008A02EE"/>
    <w:rsid w:val="008A02F2"/>
    <w:rsid w:val="008A0316"/>
    <w:rsid w:val="008A0453"/>
    <w:rsid w:val="008A04BD"/>
    <w:rsid w:val="008A0986"/>
    <w:rsid w:val="008A0C54"/>
    <w:rsid w:val="008A0D81"/>
    <w:rsid w:val="008A0E2F"/>
    <w:rsid w:val="008A104D"/>
    <w:rsid w:val="008A11B4"/>
    <w:rsid w:val="008A11C2"/>
    <w:rsid w:val="008A1452"/>
    <w:rsid w:val="008A14AC"/>
    <w:rsid w:val="008A14B0"/>
    <w:rsid w:val="008A156D"/>
    <w:rsid w:val="008A159A"/>
    <w:rsid w:val="008A1634"/>
    <w:rsid w:val="008A17F6"/>
    <w:rsid w:val="008A1871"/>
    <w:rsid w:val="008A188F"/>
    <w:rsid w:val="008A1F62"/>
    <w:rsid w:val="008A1F66"/>
    <w:rsid w:val="008A1FA8"/>
    <w:rsid w:val="008A2218"/>
    <w:rsid w:val="008A2515"/>
    <w:rsid w:val="008A2674"/>
    <w:rsid w:val="008A2729"/>
    <w:rsid w:val="008A2735"/>
    <w:rsid w:val="008A2878"/>
    <w:rsid w:val="008A28A6"/>
    <w:rsid w:val="008A2971"/>
    <w:rsid w:val="008A29E8"/>
    <w:rsid w:val="008A2C9F"/>
    <w:rsid w:val="008A2D45"/>
    <w:rsid w:val="008A2DE6"/>
    <w:rsid w:val="008A2EBD"/>
    <w:rsid w:val="008A2FBA"/>
    <w:rsid w:val="008A3040"/>
    <w:rsid w:val="008A304F"/>
    <w:rsid w:val="008A3239"/>
    <w:rsid w:val="008A327B"/>
    <w:rsid w:val="008A32B8"/>
    <w:rsid w:val="008A32E3"/>
    <w:rsid w:val="008A32FF"/>
    <w:rsid w:val="008A3ACD"/>
    <w:rsid w:val="008A3BA7"/>
    <w:rsid w:val="008A3CCB"/>
    <w:rsid w:val="008A3DC1"/>
    <w:rsid w:val="008A4029"/>
    <w:rsid w:val="008A40BF"/>
    <w:rsid w:val="008A4119"/>
    <w:rsid w:val="008A41AB"/>
    <w:rsid w:val="008A422D"/>
    <w:rsid w:val="008A42A6"/>
    <w:rsid w:val="008A4390"/>
    <w:rsid w:val="008A45FB"/>
    <w:rsid w:val="008A466B"/>
    <w:rsid w:val="008A48A1"/>
    <w:rsid w:val="008A4927"/>
    <w:rsid w:val="008A4B28"/>
    <w:rsid w:val="008A4CD3"/>
    <w:rsid w:val="008A4D15"/>
    <w:rsid w:val="008A4D84"/>
    <w:rsid w:val="008A4E32"/>
    <w:rsid w:val="008A4E46"/>
    <w:rsid w:val="008A4E47"/>
    <w:rsid w:val="008A4F2C"/>
    <w:rsid w:val="008A522A"/>
    <w:rsid w:val="008A5258"/>
    <w:rsid w:val="008A5276"/>
    <w:rsid w:val="008A5437"/>
    <w:rsid w:val="008A54F0"/>
    <w:rsid w:val="008A55F5"/>
    <w:rsid w:val="008A58EF"/>
    <w:rsid w:val="008A59DF"/>
    <w:rsid w:val="008A5A37"/>
    <w:rsid w:val="008A5E0E"/>
    <w:rsid w:val="008A5E86"/>
    <w:rsid w:val="008A604E"/>
    <w:rsid w:val="008A605B"/>
    <w:rsid w:val="008A6360"/>
    <w:rsid w:val="008A6382"/>
    <w:rsid w:val="008A6518"/>
    <w:rsid w:val="008A67DE"/>
    <w:rsid w:val="008A680C"/>
    <w:rsid w:val="008A695F"/>
    <w:rsid w:val="008A6A93"/>
    <w:rsid w:val="008A6E70"/>
    <w:rsid w:val="008A6EEA"/>
    <w:rsid w:val="008A6F39"/>
    <w:rsid w:val="008A6F6C"/>
    <w:rsid w:val="008A6FA9"/>
    <w:rsid w:val="008A7009"/>
    <w:rsid w:val="008A700D"/>
    <w:rsid w:val="008A774A"/>
    <w:rsid w:val="008A7782"/>
    <w:rsid w:val="008A78DD"/>
    <w:rsid w:val="008A7947"/>
    <w:rsid w:val="008A7A75"/>
    <w:rsid w:val="008A7DD5"/>
    <w:rsid w:val="008A7E94"/>
    <w:rsid w:val="008B0037"/>
    <w:rsid w:val="008B0094"/>
    <w:rsid w:val="008B01E9"/>
    <w:rsid w:val="008B0237"/>
    <w:rsid w:val="008B02EA"/>
    <w:rsid w:val="008B032F"/>
    <w:rsid w:val="008B0342"/>
    <w:rsid w:val="008B048D"/>
    <w:rsid w:val="008B05B4"/>
    <w:rsid w:val="008B0764"/>
    <w:rsid w:val="008B0B96"/>
    <w:rsid w:val="008B0C50"/>
    <w:rsid w:val="008B0C65"/>
    <w:rsid w:val="008B0C9B"/>
    <w:rsid w:val="008B0CE7"/>
    <w:rsid w:val="008B0D5B"/>
    <w:rsid w:val="008B0E89"/>
    <w:rsid w:val="008B0EE3"/>
    <w:rsid w:val="008B115F"/>
    <w:rsid w:val="008B14B5"/>
    <w:rsid w:val="008B1569"/>
    <w:rsid w:val="008B161B"/>
    <w:rsid w:val="008B1631"/>
    <w:rsid w:val="008B177F"/>
    <w:rsid w:val="008B1823"/>
    <w:rsid w:val="008B1903"/>
    <w:rsid w:val="008B19AB"/>
    <w:rsid w:val="008B1E4C"/>
    <w:rsid w:val="008B1ED5"/>
    <w:rsid w:val="008B225C"/>
    <w:rsid w:val="008B24B9"/>
    <w:rsid w:val="008B2610"/>
    <w:rsid w:val="008B26B1"/>
    <w:rsid w:val="008B282B"/>
    <w:rsid w:val="008B28D2"/>
    <w:rsid w:val="008B2968"/>
    <w:rsid w:val="008B31C0"/>
    <w:rsid w:val="008B3281"/>
    <w:rsid w:val="008B33C7"/>
    <w:rsid w:val="008B3454"/>
    <w:rsid w:val="008B352F"/>
    <w:rsid w:val="008B35BC"/>
    <w:rsid w:val="008B371F"/>
    <w:rsid w:val="008B37F4"/>
    <w:rsid w:val="008B390D"/>
    <w:rsid w:val="008B3960"/>
    <w:rsid w:val="008B39FB"/>
    <w:rsid w:val="008B3B5B"/>
    <w:rsid w:val="008B3EA8"/>
    <w:rsid w:val="008B3F28"/>
    <w:rsid w:val="008B409C"/>
    <w:rsid w:val="008B4195"/>
    <w:rsid w:val="008B4209"/>
    <w:rsid w:val="008B421C"/>
    <w:rsid w:val="008B44E6"/>
    <w:rsid w:val="008B46EB"/>
    <w:rsid w:val="008B4770"/>
    <w:rsid w:val="008B48F1"/>
    <w:rsid w:val="008B493D"/>
    <w:rsid w:val="008B4A00"/>
    <w:rsid w:val="008B4A25"/>
    <w:rsid w:val="008B4AB4"/>
    <w:rsid w:val="008B4B6C"/>
    <w:rsid w:val="008B4EC9"/>
    <w:rsid w:val="008B4F31"/>
    <w:rsid w:val="008B4F6E"/>
    <w:rsid w:val="008B4FB8"/>
    <w:rsid w:val="008B50A4"/>
    <w:rsid w:val="008B51A5"/>
    <w:rsid w:val="008B5315"/>
    <w:rsid w:val="008B53AC"/>
    <w:rsid w:val="008B54C1"/>
    <w:rsid w:val="008B563A"/>
    <w:rsid w:val="008B5989"/>
    <w:rsid w:val="008B59A7"/>
    <w:rsid w:val="008B5ADD"/>
    <w:rsid w:val="008B5D4A"/>
    <w:rsid w:val="008B5EA1"/>
    <w:rsid w:val="008B5EDE"/>
    <w:rsid w:val="008B5FC7"/>
    <w:rsid w:val="008B60B3"/>
    <w:rsid w:val="008B61C8"/>
    <w:rsid w:val="008B61EA"/>
    <w:rsid w:val="008B6278"/>
    <w:rsid w:val="008B627A"/>
    <w:rsid w:val="008B628A"/>
    <w:rsid w:val="008B62AE"/>
    <w:rsid w:val="008B639A"/>
    <w:rsid w:val="008B6586"/>
    <w:rsid w:val="008B66A5"/>
    <w:rsid w:val="008B6741"/>
    <w:rsid w:val="008B67C2"/>
    <w:rsid w:val="008B6A5D"/>
    <w:rsid w:val="008B6A93"/>
    <w:rsid w:val="008B6BF3"/>
    <w:rsid w:val="008B6CE8"/>
    <w:rsid w:val="008B6D0D"/>
    <w:rsid w:val="008B6E05"/>
    <w:rsid w:val="008B6E9F"/>
    <w:rsid w:val="008B7106"/>
    <w:rsid w:val="008B71EF"/>
    <w:rsid w:val="008B7277"/>
    <w:rsid w:val="008B7441"/>
    <w:rsid w:val="008B7461"/>
    <w:rsid w:val="008B7586"/>
    <w:rsid w:val="008B7679"/>
    <w:rsid w:val="008B79A7"/>
    <w:rsid w:val="008B7B85"/>
    <w:rsid w:val="008B7BFC"/>
    <w:rsid w:val="008B7C06"/>
    <w:rsid w:val="008B7C1A"/>
    <w:rsid w:val="008B7D0D"/>
    <w:rsid w:val="008B7D31"/>
    <w:rsid w:val="008B7EE6"/>
    <w:rsid w:val="008B7F4B"/>
    <w:rsid w:val="008C0001"/>
    <w:rsid w:val="008C001B"/>
    <w:rsid w:val="008C00AC"/>
    <w:rsid w:val="008C0357"/>
    <w:rsid w:val="008C03CD"/>
    <w:rsid w:val="008C05D7"/>
    <w:rsid w:val="008C0724"/>
    <w:rsid w:val="008C0795"/>
    <w:rsid w:val="008C07B6"/>
    <w:rsid w:val="008C0817"/>
    <w:rsid w:val="008C0838"/>
    <w:rsid w:val="008C092D"/>
    <w:rsid w:val="008C0C43"/>
    <w:rsid w:val="008C0D69"/>
    <w:rsid w:val="008C1484"/>
    <w:rsid w:val="008C15FE"/>
    <w:rsid w:val="008C179B"/>
    <w:rsid w:val="008C191D"/>
    <w:rsid w:val="008C1A1B"/>
    <w:rsid w:val="008C1B53"/>
    <w:rsid w:val="008C1C52"/>
    <w:rsid w:val="008C1E1B"/>
    <w:rsid w:val="008C1F90"/>
    <w:rsid w:val="008C1FD0"/>
    <w:rsid w:val="008C20FC"/>
    <w:rsid w:val="008C22A6"/>
    <w:rsid w:val="008C2454"/>
    <w:rsid w:val="008C24C1"/>
    <w:rsid w:val="008C24E6"/>
    <w:rsid w:val="008C2514"/>
    <w:rsid w:val="008C254B"/>
    <w:rsid w:val="008C29D2"/>
    <w:rsid w:val="008C2AC5"/>
    <w:rsid w:val="008C2BAA"/>
    <w:rsid w:val="008C2DDC"/>
    <w:rsid w:val="008C2E91"/>
    <w:rsid w:val="008C30AB"/>
    <w:rsid w:val="008C3257"/>
    <w:rsid w:val="008C32BA"/>
    <w:rsid w:val="008C3694"/>
    <w:rsid w:val="008C36D4"/>
    <w:rsid w:val="008C3AC7"/>
    <w:rsid w:val="008C3B0B"/>
    <w:rsid w:val="008C3C1A"/>
    <w:rsid w:val="008C43D6"/>
    <w:rsid w:val="008C4642"/>
    <w:rsid w:val="008C48E4"/>
    <w:rsid w:val="008C49D2"/>
    <w:rsid w:val="008C4B06"/>
    <w:rsid w:val="008C4B1C"/>
    <w:rsid w:val="008C4B53"/>
    <w:rsid w:val="008C4B5E"/>
    <w:rsid w:val="008C4F30"/>
    <w:rsid w:val="008C50F1"/>
    <w:rsid w:val="008C5261"/>
    <w:rsid w:val="008C52EF"/>
    <w:rsid w:val="008C535C"/>
    <w:rsid w:val="008C53C0"/>
    <w:rsid w:val="008C543E"/>
    <w:rsid w:val="008C5871"/>
    <w:rsid w:val="008C59E9"/>
    <w:rsid w:val="008C5A2B"/>
    <w:rsid w:val="008C5A67"/>
    <w:rsid w:val="008C5A89"/>
    <w:rsid w:val="008C5C45"/>
    <w:rsid w:val="008C5D42"/>
    <w:rsid w:val="008C5E48"/>
    <w:rsid w:val="008C5F10"/>
    <w:rsid w:val="008C5F1B"/>
    <w:rsid w:val="008C607D"/>
    <w:rsid w:val="008C60CE"/>
    <w:rsid w:val="008C6434"/>
    <w:rsid w:val="008C677C"/>
    <w:rsid w:val="008C6B44"/>
    <w:rsid w:val="008C7022"/>
    <w:rsid w:val="008C7418"/>
    <w:rsid w:val="008C75C4"/>
    <w:rsid w:val="008C77C4"/>
    <w:rsid w:val="008C7AC1"/>
    <w:rsid w:val="008C7B09"/>
    <w:rsid w:val="008C7B3A"/>
    <w:rsid w:val="008C7CF1"/>
    <w:rsid w:val="008C7D76"/>
    <w:rsid w:val="008C7E12"/>
    <w:rsid w:val="008C7E7D"/>
    <w:rsid w:val="008C7F15"/>
    <w:rsid w:val="008C7F51"/>
    <w:rsid w:val="008D002E"/>
    <w:rsid w:val="008D04C4"/>
    <w:rsid w:val="008D05E3"/>
    <w:rsid w:val="008D068C"/>
    <w:rsid w:val="008D071D"/>
    <w:rsid w:val="008D0A55"/>
    <w:rsid w:val="008D0D28"/>
    <w:rsid w:val="008D1001"/>
    <w:rsid w:val="008D119A"/>
    <w:rsid w:val="008D1577"/>
    <w:rsid w:val="008D15C6"/>
    <w:rsid w:val="008D1608"/>
    <w:rsid w:val="008D187E"/>
    <w:rsid w:val="008D1AF2"/>
    <w:rsid w:val="008D1BF9"/>
    <w:rsid w:val="008D1D5E"/>
    <w:rsid w:val="008D1E61"/>
    <w:rsid w:val="008D1E84"/>
    <w:rsid w:val="008D1EEB"/>
    <w:rsid w:val="008D1F44"/>
    <w:rsid w:val="008D20BF"/>
    <w:rsid w:val="008D21D0"/>
    <w:rsid w:val="008D244F"/>
    <w:rsid w:val="008D24C6"/>
    <w:rsid w:val="008D2621"/>
    <w:rsid w:val="008D2721"/>
    <w:rsid w:val="008D29F8"/>
    <w:rsid w:val="008D2C62"/>
    <w:rsid w:val="008D2E15"/>
    <w:rsid w:val="008D2E28"/>
    <w:rsid w:val="008D2F70"/>
    <w:rsid w:val="008D2FD8"/>
    <w:rsid w:val="008D3063"/>
    <w:rsid w:val="008D314E"/>
    <w:rsid w:val="008D33A2"/>
    <w:rsid w:val="008D3561"/>
    <w:rsid w:val="008D3686"/>
    <w:rsid w:val="008D3712"/>
    <w:rsid w:val="008D3791"/>
    <w:rsid w:val="008D37FC"/>
    <w:rsid w:val="008D3CF0"/>
    <w:rsid w:val="008D41BA"/>
    <w:rsid w:val="008D42B8"/>
    <w:rsid w:val="008D43A7"/>
    <w:rsid w:val="008D43DA"/>
    <w:rsid w:val="008D4883"/>
    <w:rsid w:val="008D4917"/>
    <w:rsid w:val="008D4976"/>
    <w:rsid w:val="008D49FD"/>
    <w:rsid w:val="008D4AF7"/>
    <w:rsid w:val="008D4BA1"/>
    <w:rsid w:val="008D4BBA"/>
    <w:rsid w:val="008D4BEB"/>
    <w:rsid w:val="008D4C01"/>
    <w:rsid w:val="008D4D8A"/>
    <w:rsid w:val="008D503B"/>
    <w:rsid w:val="008D519B"/>
    <w:rsid w:val="008D51EE"/>
    <w:rsid w:val="008D529F"/>
    <w:rsid w:val="008D52A3"/>
    <w:rsid w:val="008D532A"/>
    <w:rsid w:val="008D5616"/>
    <w:rsid w:val="008D5684"/>
    <w:rsid w:val="008D57DD"/>
    <w:rsid w:val="008D5A88"/>
    <w:rsid w:val="008D5C3A"/>
    <w:rsid w:val="008D6176"/>
    <w:rsid w:val="008D624B"/>
    <w:rsid w:val="008D650B"/>
    <w:rsid w:val="008D6557"/>
    <w:rsid w:val="008D677B"/>
    <w:rsid w:val="008D67AC"/>
    <w:rsid w:val="008D6923"/>
    <w:rsid w:val="008D69DB"/>
    <w:rsid w:val="008D6B74"/>
    <w:rsid w:val="008D6B7E"/>
    <w:rsid w:val="008D6C22"/>
    <w:rsid w:val="008D6CFC"/>
    <w:rsid w:val="008D6D28"/>
    <w:rsid w:val="008D6D83"/>
    <w:rsid w:val="008D6E03"/>
    <w:rsid w:val="008D6E89"/>
    <w:rsid w:val="008D72FA"/>
    <w:rsid w:val="008D74E3"/>
    <w:rsid w:val="008D7597"/>
    <w:rsid w:val="008D78FE"/>
    <w:rsid w:val="008D797E"/>
    <w:rsid w:val="008D7C36"/>
    <w:rsid w:val="008D7C51"/>
    <w:rsid w:val="008D7C5E"/>
    <w:rsid w:val="008D7CAD"/>
    <w:rsid w:val="008E02D3"/>
    <w:rsid w:val="008E03A4"/>
    <w:rsid w:val="008E063A"/>
    <w:rsid w:val="008E073B"/>
    <w:rsid w:val="008E084C"/>
    <w:rsid w:val="008E0963"/>
    <w:rsid w:val="008E0980"/>
    <w:rsid w:val="008E0D1D"/>
    <w:rsid w:val="008E0FD5"/>
    <w:rsid w:val="008E1065"/>
    <w:rsid w:val="008E12CC"/>
    <w:rsid w:val="008E12EE"/>
    <w:rsid w:val="008E15D4"/>
    <w:rsid w:val="008E17EB"/>
    <w:rsid w:val="008E1883"/>
    <w:rsid w:val="008E1AB1"/>
    <w:rsid w:val="008E1C93"/>
    <w:rsid w:val="008E1CF3"/>
    <w:rsid w:val="008E1E34"/>
    <w:rsid w:val="008E1F34"/>
    <w:rsid w:val="008E21E9"/>
    <w:rsid w:val="008E233A"/>
    <w:rsid w:val="008E243C"/>
    <w:rsid w:val="008E276A"/>
    <w:rsid w:val="008E2865"/>
    <w:rsid w:val="008E2889"/>
    <w:rsid w:val="008E28AC"/>
    <w:rsid w:val="008E2977"/>
    <w:rsid w:val="008E2AD6"/>
    <w:rsid w:val="008E2BCE"/>
    <w:rsid w:val="008E2C86"/>
    <w:rsid w:val="008E2E9A"/>
    <w:rsid w:val="008E2EE4"/>
    <w:rsid w:val="008E2F24"/>
    <w:rsid w:val="008E30F6"/>
    <w:rsid w:val="008E341C"/>
    <w:rsid w:val="008E343A"/>
    <w:rsid w:val="008E3537"/>
    <w:rsid w:val="008E3609"/>
    <w:rsid w:val="008E3720"/>
    <w:rsid w:val="008E3B82"/>
    <w:rsid w:val="008E3DB0"/>
    <w:rsid w:val="008E40B7"/>
    <w:rsid w:val="008E4109"/>
    <w:rsid w:val="008E4131"/>
    <w:rsid w:val="008E4286"/>
    <w:rsid w:val="008E4487"/>
    <w:rsid w:val="008E4546"/>
    <w:rsid w:val="008E4571"/>
    <w:rsid w:val="008E4A66"/>
    <w:rsid w:val="008E4B52"/>
    <w:rsid w:val="008E4B73"/>
    <w:rsid w:val="008E4C1B"/>
    <w:rsid w:val="008E4C4A"/>
    <w:rsid w:val="008E4D9B"/>
    <w:rsid w:val="008E4DF6"/>
    <w:rsid w:val="008E4EE4"/>
    <w:rsid w:val="008E502A"/>
    <w:rsid w:val="008E5031"/>
    <w:rsid w:val="008E506F"/>
    <w:rsid w:val="008E531E"/>
    <w:rsid w:val="008E542A"/>
    <w:rsid w:val="008E5884"/>
    <w:rsid w:val="008E58AD"/>
    <w:rsid w:val="008E58C1"/>
    <w:rsid w:val="008E5A44"/>
    <w:rsid w:val="008E5B0E"/>
    <w:rsid w:val="008E62F9"/>
    <w:rsid w:val="008E6396"/>
    <w:rsid w:val="008E64D7"/>
    <w:rsid w:val="008E65DF"/>
    <w:rsid w:val="008E66CF"/>
    <w:rsid w:val="008E6817"/>
    <w:rsid w:val="008E6A8B"/>
    <w:rsid w:val="008E6A99"/>
    <w:rsid w:val="008E6AAA"/>
    <w:rsid w:val="008E6C23"/>
    <w:rsid w:val="008E6C3D"/>
    <w:rsid w:val="008E704C"/>
    <w:rsid w:val="008E709B"/>
    <w:rsid w:val="008E712E"/>
    <w:rsid w:val="008E7245"/>
    <w:rsid w:val="008E7363"/>
    <w:rsid w:val="008E741A"/>
    <w:rsid w:val="008E749A"/>
    <w:rsid w:val="008E74C9"/>
    <w:rsid w:val="008E755D"/>
    <w:rsid w:val="008E7644"/>
    <w:rsid w:val="008E766D"/>
    <w:rsid w:val="008E7A40"/>
    <w:rsid w:val="008E7AF6"/>
    <w:rsid w:val="008E7C6F"/>
    <w:rsid w:val="008E7DE7"/>
    <w:rsid w:val="008E7F56"/>
    <w:rsid w:val="008E7FED"/>
    <w:rsid w:val="008F00E5"/>
    <w:rsid w:val="008F028D"/>
    <w:rsid w:val="008F0328"/>
    <w:rsid w:val="008F0461"/>
    <w:rsid w:val="008F051D"/>
    <w:rsid w:val="008F05BA"/>
    <w:rsid w:val="008F0653"/>
    <w:rsid w:val="008F0831"/>
    <w:rsid w:val="008F0988"/>
    <w:rsid w:val="008F0A42"/>
    <w:rsid w:val="008F0B05"/>
    <w:rsid w:val="008F0CD3"/>
    <w:rsid w:val="008F0CE9"/>
    <w:rsid w:val="008F0D40"/>
    <w:rsid w:val="008F0D89"/>
    <w:rsid w:val="008F0E50"/>
    <w:rsid w:val="008F0E8E"/>
    <w:rsid w:val="008F0ECA"/>
    <w:rsid w:val="008F0F34"/>
    <w:rsid w:val="008F0FF8"/>
    <w:rsid w:val="008F10D0"/>
    <w:rsid w:val="008F11AB"/>
    <w:rsid w:val="008F1240"/>
    <w:rsid w:val="008F13EE"/>
    <w:rsid w:val="008F15FE"/>
    <w:rsid w:val="008F1694"/>
    <w:rsid w:val="008F1891"/>
    <w:rsid w:val="008F1A20"/>
    <w:rsid w:val="008F1B9F"/>
    <w:rsid w:val="008F1DE1"/>
    <w:rsid w:val="008F2022"/>
    <w:rsid w:val="008F22A5"/>
    <w:rsid w:val="008F231E"/>
    <w:rsid w:val="008F239A"/>
    <w:rsid w:val="008F23C7"/>
    <w:rsid w:val="008F282B"/>
    <w:rsid w:val="008F2A87"/>
    <w:rsid w:val="008F2B3E"/>
    <w:rsid w:val="008F2CCF"/>
    <w:rsid w:val="008F2DDA"/>
    <w:rsid w:val="008F2E5A"/>
    <w:rsid w:val="008F3308"/>
    <w:rsid w:val="008F33B2"/>
    <w:rsid w:val="008F34AB"/>
    <w:rsid w:val="008F376B"/>
    <w:rsid w:val="008F3862"/>
    <w:rsid w:val="008F3900"/>
    <w:rsid w:val="008F3A81"/>
    <w:rsid w:val="008F3D3B"/>
    <w:rsid w:val="008F3D4F"/>
    <w:rsid w:val="008F3EA7"/>
    <w:rsid w:val="008F40A3"/>
    <w:rsid w:val="008F4164"/>
    <w:rsid w:val="008F41AB"/>
    <w:rsid w:val="008F4215"/>
    <w:rsid w:val="008F445A"/>
    <w:rsid w:val="008F4516"/>
    <w:rsid w:val="008F4D7D"/>
    <w:rsid w:val="008F4FF8"/>
    <w:rsid w:val="008F50CF"/>
    <w:rsid w:val="008F53E4"/>
    <w:rsid w:val="008F5457"/>
    <w:rsid w:val="008F5759"/>
    <w:rsid w:val="008F59AD"/>
    <w:rsid w:val="008F5B15"/>
    <w:rsid w:val="008F5BF3"/>
    <w:rsid w:val="008F5D4F"/>
    <w:rsid w:val="008F60DF"/>
    <w:rsid w:val="008F61EB"/>
    <w:rsid w:val="008F6342"/>
    <w:rsid w:val="008F661E"/>
    <w:rsid w:val="008F6758"/>
    <w:rsid w:val="008F6778"/>
    <w:rsid w:val="008F684C"/>
    <w:rsid w:val="008F6B5C"/>
    <w:rsid w:val="008F6D3E"/>
    <w:rsid w:val="008F72C1"/>
    <w:rsid w:val="008F732C"/>
    <w:rsid w:val="008F743D"/>
    <w:rsid w:val="008F745C"/>
    <w:rsid w:val="008F76BF"/>
    <w:rsid w:val="008F77AA"/>
    <w:rsid w:val="008F796F"/>
    <w:rsid w:val="008F79CE"/>
    <w:rsid w:val="008F7A7A"/>
    <w:rsid w:val="008F7AC3"/>
    <w:rsid w:val="008F7D86"/>
    <w:rsid w:val="008F7DAD"/>
    <w:rsid w:val="008F7EAE"/>
    <w:rsid w:val="008F7FB8"/>
    <w:rsid w:val="009000A0"/>
    <w:rsid w:val="0090017C"/>
    <w:rsid w:val="009001CD"/>
    <w:rsid w:val="0090023F"/>
    <w:rsid w:val="009002AD"/>
    <w:rsid w:val="0090044E"/>
    <w:rsid w:val="0090047E"/>
    <w:rsid w:val="00900551"/>
    <w:rsid w:val="0090059D"/>
    <w:rsid w:val="009005AD"/>
    <w:rsid w:val="009006CD"/>
    <w:rsid w:val="0090095B"/>
    <w:rsid w:val="00900AB1"/>
    <w:rsid w:val="00900B49"/>
    <w:rsid w:val="00900C9F"/>
    <w:rsid w:val="00900D70"/>
    <w:rsid w:val="00900E4D"/>
    <w:rsid w:val="00900ED0"/>
    <w:rsid w:val="00900EE2"/>
    <w:rsid w:val="00900FF7"/>
    <w:rsid w:val="009010BD"/>
    <w:rsid w:val="00901295"/>
    <w:rsid w:val="00901347"/>
    <w:rsid w:val="00901380"/>
    <w:rsid w:val="00901493"/>
    <w:rsid w:val="009015E7"/>
    <w:rsid w:val="00901899"/>
    <w:rsid w:val="009019C4"/>
    <w:rsid w:val="00901B9F"/>
    <w:rsid w:val="00901BD9"/>
    <w:rsid w:val="00901C0E"/>
    <w:rsid w:val="00901D8E"/>
    <w:rsid w:val="00901F4C"/>
    <w:rsid w:val="00902347"/>
    <w:rsid w:val="00902393"/>
    <w:rsid w:val="00902568"/>
    <w:rsid w:val="009029DC"/>
    <w:rsid w:val="00902A6D"/>
    <w:rsid w:val="00902B88"/>
    <w:rsid w:val="00902BD8"/>
    <w:rsid w:val="00902D9C"/>
    <w:rsid w:val="00902EB5"/>
    <w:rsid w:val="0090341F"/>
    <w:rsid w:val="00903569"/>
    <w:rsid w:val="009039B3"/>
    <w:rsid w:val="00903A30"/>
    <w:rsid w:val="00903ABD"/>
    <w:rsid w:val="00903F3E"/>
    <w:rsid w:val="009040EA"/>
    <w:rsid w:val="0090420D"/>
    <w:rsid w:val="009042C4"/>
    <w:rsid w:val="00904374"/>
    <w:rsid w:val="00904489"/>
    <w:rsid w:val="009044F1"/>
    <w:rsid w:val="0090472E"/>
    <w:rsid w:val="0090490C"/>
    <w:rsid w:val="00904926"/>
    <w:rsid w:val="0090498A"/>
    <w:rsid w:val="00904D2B"/>
    <w:rsid w:val="00904D3C"/>
    <w:rsid w:val="00904D40"/>
    <w:rsid w:val="00904ED7"/>
    <w:rsid w:val="00905019"/>
    <w:rsid w:val="00905471"/>
    <w:rsid w:val="00905679"/>
    <w:rsid w:val="00905727"/>
    <w:rsid w:val="0090572C"/>
    <w:rsid w:val="0090577A"/>
    <w:rsid w:val="0090583E"/>
    <w:rsid w:val="00905853"/>
    <w:rsid w:val="009058EC"/>
    <w:rsid w:val="00905954"/>
    <w:rsid w:val="00905B94"/>
    <w:rsid w:val="00905D8E"/>
    <w:rsid w:val="00905E90"/>
    <w:rsid w:val="00905F54"/>
    <w:rsid w:val="009061EA"/>
    <w:rsid w:val="00906242"/>
    <w:rsid w:val="0090646B"/>
    <w:rsid w:val="009064BE"/>
    <w:rsid w:val="009064C0"/>
    <w:rsid w:val="00906584"/>
    <w:rsid w:val="00906586"/>
    <w:rsid w:val="00906690"/>
    <w:rsid w:val="009066CB"/>
    <w:rsid w:val="00906DD5"/>
    <w:rsid w:val="00906EB5"/>
    <w:rsid w:val="0090712A"/>
    <w:rsid w:val="009074CA"/>
    <w:rsid w:val="0090777C"/>
    <w:rsid w:val="00907871"/>
    <w:rsid w:val="009078C1"/>
    <w:rsid w:val="00907CEE"/>
    <w:rsid w:val="00907FCD"/>
    <w:rsid w:val="009103A4"/>
    <w:rsid w:val="00910433"/>
    <w:rsid w:val="0091056C"/>
    <w:rsid w:val="00910616"/>
    <w:rsid w:val="00910629"/>
    <w:rsid w:val="0091081E"/>
    <w:rsid w:val="00910980"/>
    <w:rsid w:val="009109EA"/>
    <w:rsid w:val="00910CD7"/>
    <w:rsid w:val="00910E04"/>
    <w:rsid w:val="00910E40"/>
    <w:rsid w:val="00911102"/>
    <w:rsid w:val="009112CB"/>
    <w:rsid w:val="009113CF"/>
    <w:rsid w:val="0091147D"/>
    <w:rsid w:val="009114E2"/>
    <w:rsid w:val="00911640"/>
    <w:rsid w:val="00911730"/>
    <w:rsid w:val="00911831"/>
    <w:rsid w:val="00911868"/>
    <w:rsid w:val="00911885"/>
    <w:rsid w:val="00911A61"/>
    <w:rsid w:val="00911B00"/>
    <w:rsid w:val="00911B21"/>
    <w:rsid w:val="00911C75"/>
    <w:rsid w:val="00911C9B"/>
    <w:rsid w:val="00912160"/>
    <w:rsid w:val="00912315"/>
    <w:rsid w:val="0091236C"/>
    <w:rsid w:val="009126EF"/>
    <w:rsid w:val="00912A27"/>
    <w:rsid w:val="00912A2B"/>
    <w:rsid w:val="00912A69"/>
    <w:rsid w:val="00912B98"/>
    <w:rsid w:val="00912B99"/>
    <w:rsid w:val="00912BB1"/>
    <w:rsid w:val="00912FD6"/>
    <w:rsid w:val="0091306F"/>
    <w:rsid w:val="00913090"/>
    <w:rsid w:val="009132A8"/>
    <w:rsid w:val="00913400"/>
    <w:rsid w:val="0091343B"/>
    <w:rsid w:val="0091346A"/>
    <w:rsid w:val="0091358A"/>
    <w:rsid w:val="0091361C"/>
    <w:rsid w:val="00913697"/>
    <w:rsid w:val="00913A62"/>
    <w:rsid w:val="00913C73"/>
    <w:rsid w:val="00913DB2"/>
    <w:rsid w:val="00914292"/>
    <w:rsid w:val="009142C5"/>
    <w:rsid w:val="009143E4"/>
    <w:rsid w:val="0091448E"/>
    <w:rsid w:val="009144E0"/>
    <w:rsid w:val="0091478A"/>
    <w:rsid w:val="00914FB1"/>
    <w:rsid w:val="0091509D"/>
    <w:rsid w:val="0091526B"/>
    <w:rsid w:val="0091537F"/>
    <w:rsid w:val="009153BF"/>
    <w:rsid w:val="00915573"/>
    <w:rsid w:val="00915707"/>
    <w:rsid w:val="009157DF"/>
    <w:rsid w:val="0091585E"/>
    <w:rsid w:val="00915C93"/>
    <w:rsid w:val="00915DF4"/>
    <w:rsid w:val="00915E28"/>
    <w:rsid w:val="00915E57"/>
    <w:rsid w:val="0091601C"/>
    <w:rsid w:val="009161BC"/>
    <w:rsid w:val="00916215"/>
    <w:rsid w:val="0091656B"/>
    <w:rsid w:val="009165B3"/>
    <w:rsid w:val="009165BB"/>
    <w:rsid w:val="00916613"/>
    <w:rsid w:val="009167F8"/>
    <w:rsid w:val="0091695C"/>
    <w:rsid w:val="00916A05"/>
    <w:rsid w:val="00916B49"/>
    <w:rsid w:val="00916BF0"/>
    <w:rsid w:val="00916E6C"/>
    <w:rsid w:val="00917351"/>
    <w:rsid w:val="00917431"/>
    <w:rsid w:val="0091769A"/>
    <w:rsid w:val="0091776E"/>
    <w:rsid w:val="00917BCB"/>
    <w:rsid w:val="00917D61"/>
    <w:rsid w:val="00917DA9"/>
    <w:rsid w:val="00917DDB"/>
    <w:rsid w:val="0092058A"/>
    <w:rsid w:val="009205A0"/>
    <w:rsid w:val="00920624"/>
    <w:rsid w:val="009207FE"/>
    <w:rsid w:val="0092086E"/>
    <w:rsid w:val="009208F3"/>
    <w:rsid w:val="009209BB"/>
    <w:rsid w:val="00920C15"/>
    <w:rsid w:val="00920C30"/>
    <w:rsid w:val="00920C65"/>
    <w:rsid w:val="00920C72"/>
    <w:rsid w:val="00920C73"/>
    <w:rsid w:val="00920E26"/>
    <w:rsid w:val="00920E45"/>
    <w:rsid w:val="00920E83"/>
    <w:rsid w:val="00921068"/>
    <w:rsid w:val="00921132"/>
    <w:rsid w:val="0092117B"/>
    <w:rsid w:val="00921231"/>
    <w:rsid w:val="00921295"/>
    <w:rsid w:val="009212EE"/>
    <w:rsid w:val="00921434"/>
    <w:rsid w:val="0092155D"/>
    <w:rsid w:val="00921595"/>
    <w:rsid w:val="00921623"/>
    <w:rsid w:val="00921816"/>
    <w:rsid w:val="009219C2"/>
    <w:rsid w:val="00921A9F"/>
    <w:rsid w:val="00921B30"/>
    <w:rsid w:val="00921B93"/>
    <w:rsid w:val="00921D04"/>
    <w:rsid w:val="00921DCD"/>
    <w:rsid w:val="00921DE2"/>
    <w:rsid w:val="009221A1"/>
    <w:rsid w:val="009221E8"/>
    <w:rsid w:val="00922254"/>
    <w:rsid w:val="009223CB"/>
    <w:rsid w:val="009223EF"/>
    <w:rsid w:val="0092287D"/>
    <w:rsid w:val="0092291A"/>
    <w:rsid w:val="00922994"/>
    <w:rsid w:val="009229B4"/>
    <w:rsid w:val="00922A79"/>
    <w:rsid w:val="00922EE3"/>
    <w:rsid w:val="0092322C"/>
    <w:rsid w:val="0092340B"/>
    <w:rsid w:val="00923514"/>
    <w:rsid w:val="00923624"/>
    <w:rsid w:val="0092369A"/>
    <w:rsid w:val="00923AF5"/>
    <w:rsid w:val="00923B5F"/>
    <w:rsid w:val="009240ED"/>
    <w:rsid w:val="00924219"/>
    <w:rsid w:val="009242AC"/>
    <w:rsid w:val="00924383"/>
    <w:rsid w:val="009247F6"/>
    <w:rsid w:val="00924C93"/>
    <w:rsid w:val="00924F1E"/>
    <w:rsid w:val="00925110"/>
    <w:rsid w:val="0092528A"/>
    <w:rsid w:val="009252B5"/>
    <w:rsid w:val="00925378"/>
    <w:rsid w:val="0092575F"/>
    <w:rsid w:val="00925E7B"/>
    <w:rsid w:val="00925EB0"/>
    <w:rsid w:val="009260AE"/>
    <w:rsid w:val="00926141"/>
    <w:rsid w:val="00926292"/>
    <w:rsid w:val="00926401"/>
    <w:rsid w:val="0092642F"/>
    <w:rsid w:val="00926607"/>
    <w:rsid w:val="00926643"/>
    <w:rsid w:val="00926667"/>
    <w:rsid w:val="0092667A"/>
    <w:rsid w:val="009266B6"/>
    <w:rsid w:val="00926807"/>
    <w:rsid w:val="0092682E"/>
    <w:rsid w:val="00926AC7"/>
    <w:rsid w:val="00926B1E"/>
    <w:rsid w:val="00926D67"/>
    <w:rsid w:val="00926D72"/>
    <w:rsid w:val="00926E15"/>
    <w:rsid w:val="00927595"/>
    <w:rsid w:val="00927664"/>
    <w:rsid w:val="009277CD"/>
    <w:rsid w:val="0092786D"/>
    <w:rsid w:val="009278E1"/>
    <w:rsid w:val="0092796C"/>
    <w:rsid w:val="00927A66"/>
    <w:rsid w:val="00927AB3"/>
    <w:rsid w:val="00927C39"/>
    <w:rsid w:val="00927D36"/>
    <w:rsid w:val="00927F36"/>
    <w:rsid w:val="00927F84"/>
    <w:rsid w:val="00927FF1"/>
    <w:rsid w:val="009304F3"/>
    <w:rsid w:val="00930675"/>
    <w:rsid w:val="0093089A"/>
    <w:rsid w:val="00930931"/>
    <w:rsid w:val="00930AB3"/>
    <w:rsid w:val="00930B22"/>
    <w:rsid w:val="00930CEB"/>
    <w:rsid w:val="00930E09"/>
    <w:rsid w:val="00930F23"/>
    <w:rsid w:val="00930FD4"/>
    <w:rsid w:val="0093108A"/>
    <w:rsid w:val="00931266"/>
    <w:rsid w:val="00931526"/>
    <w:rsid w:val="009315D3"/>
    <w:rsid w:val="009317F2"/>
    <w:rsid w:val="00931894"/>
    <w:rsid w:val="00931ABA"/>
    <w:rsid w:val="00931B24"/>
    <w:rsid w:val="00931B6D"/>
    <w:rsid w:val="00931BA7"/>
    <w:rsid w:val="00931C3E"/>
    <w:rsid w:val="00932051"/>
    <w:rsid w:val="009320EE"/>
    <w:rsid w:val="009323BB"/>
    <w:rsid w:val="0093249F"/>
    <w:rsid w:val="00932616"/>
    <w:rsid w:val="0093263D"/>
    <w:rsid w:val="009326A2"/>
    <w:rsid w:val="009329DF"/>
    <w:rsid w:val="00932AC4"/>
    <w:rsid w:val="00932B18"/>
    <w:rsid w:val="00932B31"/>
    <w:rsid w:val="00932BF8"/>
    <w:rsid w:val="00932D34"/>
    <w:rsid w:val="00933095"/>
    <w:rsid w:val="00933407"/>
    <w:rsid w:val="0093365A"/>
    <w:rsid w:val="00933769"/>
    <w:rsid w:val="009337A0"/>
    <w:rsid w:val="009337F1"/>
    <w:rsid w:val="0093386E"/>
    <w:rsid w:val="00933871"/>
    <w:rsid w:val="00933888"/>
    <w:rsid w:val="0093396C"/>
    <w:rsid w:val="00933B8D"/>
    <w:rsid w:val="00933C14"/>
    <w:rsid w:val="00933E55"/>
    <w:rsid w:val="009343DB"/>
    <w:rsid w:val="009343F6"/>
    <w:rsid w:val="009347F2"/>
    <w:rsid w:val="00934A31"/>
    <w:rsid w:val="00934A7B"/>
    <w:rsid w:val="00934AD6"/>
    <w:rsid w:val="00934B74"/>
    <w:rsid w:val="00934C5A"/>
    <w:rsid w:val="00934E2E"/>
    <w:rsid w:val="00934EBF"/>
    <w:rsid w:val="00934F1B"/>
    <w:rsid w:val="00934F78"/>
    <w:rsid w:val="00934F8B"/>
    <w:rsid w:val="00934FD7"/>
    <w:rsid w:val="0093519B"/>
    <w:rsid w:val="0093520D"/>
    <w:rsid w:val="00935708"/>
    <w:rsid w:val="00935736"/>
    <w:rsid w:val="00935795"/>
    <w:rsid w:val="009358A6"/>
    <w:rsid w:val="009359FF"/>
    <w:rsid w:val="00935B9C"/>
    <w:rsid w:val="00935DCC"/>
    <w:rsid w:val="0093633D"/>
    <w:rsid w:val="009366B1"/>
    <w:rsid w:val="009367D2"/>
    <w:rsid w:val="00936843"/>
    <w:rsid w:val="009368D0"/>
    <w:rsid w:val="009369F6"/>
    <w:rsid w:val="00936EAF"/>
    <w:rsid w:val="00936EF4"/>
    <w:rsid w:val="00937095"/>
    <w:rsid w:val="00937118"/>
    <w:rsid w:val="00937124"/>
    <w:rsid w:val="0093712D"/>
    <w:rsid w:val="00937238"/>
    <w:rsid w:val="0093730F"/>
    <w:rsid w:val="00937339"/>
    <w:rsid w:val="009373DB"/>
    <w:rsid w:val="00937475"/>
    <w:rsid w:val="00937496"/>
    <w:rsid w:val="00937515"/>
    <w:rsid w:val="0093752D"/>
    <w:rsid w:val="009375A0"/>
    <w:rsid w:val="00937BF9"/>
    <w:rsid w:val="00937C5E"/>
    <w:rsid w:val="00937F20"/>
    <w:rsid w:val="00937FDD"/>
    <w:rsid w:val="0094007E"/>
    <w:rsid w:val="009401A4"/>
    <w:rsid w:val="0094029D"/>
    <w:rsid w:val="00940418"/>
    <w:rsid w:val="009406C3"/>
    <w:rsid w:val="009407DD"/>
    <w:rsid w:val="0094081E"/>
    <w:rsid w:val="009408D4"/>
    <w:rsid w:val="009408E4"/>
    <w:rsid w:val="009409A2"/>
    <w:rsid w:val="00940ABC"/>
    <w:rsid w:val="00940B62"/>
    <w:rsid w:val="00940DDE"/>
    <w:rsid w:val="00940EDD"/>
    <w:rsid w:val="00940EF6"/>
    <w:rsid w:val="00941092"/>
    <w:rsid w:val="009410B5"/>
    <w:rsid w:val="0094110A"/>
    <w:rsid w:val="00941137"/>
    <w:rsid w:val="0094120A"/>
    <w:rsid w:val="0094128D"/>
    <w:rsid w:val="00941293"/>
    <w:rsid w:val="009412B3"/>
    <w:rsid w:val="009415A7"/>
    <w:rsid w:val="009415C8"/>
    <w:rsid w:val="009416A5"/>
    <w:rsid w:val="009416C6"/>
    <w:rsid w:val="009417C6"/>
    <w:rsid w:val="009417FE"/>
    <w:rsid w:val="00941A18"/>
    <w:rsid w:val="00941B78"/>
    <w:rsid w:val="00941BF6"/>
    <w:rsid w:val="00941BFD"/>
    <w:rsid w:val="00941F2C"/>
    <w:rsid w:val="00941F3A"/>
    <w:rsid w:val="00941FAE"/>
    <w:rsid w:val="0094220B"/>
    <w:rsid w:val="0094221E"/>
    <w:rsid w:val="00942569"/>
    <w:rsid w:val="009429F9"/>
    <w:rsid w:val="00942AF8"/>
    <w:rsid w:val="00942E81"/>
    <w:rsid w:val="00942F1B"/>
    <w:rsid w:val="00942F36"/>
    <w:rsid w:val="00942FF5"/>
    <w:rsid w:val="00943065"/>
    <w:rsid w:val="009430BE"/>
    <w:rsid w:val="00943396"/>
    <w:rsid w:val="00943BB4"/>
    <w:rsid w:val="00943DBE"/>
    <w:rsid w:val="00943FCE"/>
    <w:rsid w:val="0094410C"/>
    <w:rsid w:val="0094412D"/>
    <w:rsid w:val="0094437D"/>
    <w:rsid w:val="00944384"/>
    <w:rsid w:val="00944417"/>
    <w:rsid w:val="00944427"/>
    <w:rsid w:val="00944498"/>
    <w:rsid w:val="009446C7"/>
    <w:rsid w:val="009446F2"/>
    <w:rsid w:val="009447DC"/>
    <w:rsid w:val="009448DA"/>
    <w:rsid w:val="009448F0"/>
    <w:rsid w:val="00944B9B"/>
    <w:rsid w:val="00944CDD"/>
    <w:rsid w:val="00944D00"/>
    <w:rsid w:val="00944D4E"/>
    <w:rsid w:val="00944FF8"/>
    <w:rsid w:val="0094522E"/>
    <w:rsid w:val="00945423"/>
    <w:rsid w:val="0094585F"/>
    <w:rsid w:val="009458DD"/>
    <w:rsid w:val="0094599F"/>
    <w:rsid w:val="00945AC5"/>
    <w:rsid w:val="00945C77"/>
    <w:rsid w:val="00945E90"/>
    <w:rsid w:val="00946049"/>
    <w:rsid w:val="00946372"/>
    <w:rsid w:val="009463A7"/>
    <w:rsid w:val="009467C1"/>
    <w:rsid w:val="00946DED"/>
    <w:rsid w:val="00947038"/>
    <w:rsid w:val="009472A8"/>
    <w:rsid w:val="009472F3"/>
    <w:rsid w:val="0094732C"/>
    <w:rsid w:val="009474FA"/>
    <w:rsid w:val="009479F8"/>
    <w:rsid w:val="00947AC1"/>
    <w:rsid w:val="00947C67"/>
    <w:rsid w:val="00947DA4"/>
    <w:rsid w:val="00947F6B"/>
    <w:rsid w:val="0095028C"/>
    <w:rsid w:val="009504FE"/>
    <w:rsid w:val="009505CA"/>
    <w:rsid w:val="00950693"/>
    <w:rsid w:val="00950697"/>
    <w:rsid w:val="009506C6"/>
    <w:rsid w:val="00950762"/>
    <w:rsid w:val="00950769"/>
    <w:rsid w:val="009507CA"/>
    <w:rsid w:val="0095087D"/>
    <w:rsid w:val="00950881"/>
    <w:rsid w:val="0095093D"/>
    <w:rsid w:val="0095094A"/>
    <w:rsid w:val="00950992"/>
    <w:rsid w:val="00950C00"/>
    <w:rsid w:val="00950C92"/>
    <w:rsid w:val="00950E62"/>
    <w:rsid w:val="00950E7B"/>
    <w:rsid w:val="00950E92"/>
    <w:rsid w:val="00950EC3"/>
    <w:rsid w:val="00951054"/>
    <w:rsid w:val="0095114C"/>
    <w:rsid w:val="0095133E"/>
    <w:rsid w:val="009513BA"/>
    <w:rsid w:val="009513C3"/>
    <w:rsid w:val="00951512"/>
    <w:rsid w:val="0095151B"/>
    <w:rsid w:val="00951613"/>
    <w:rsid w:val="009516CC"/>
    <w:rsid w:val="009516E5"/>
    <w:rsid w:val="00951A8F"/>
    <w:rsid w:val="00951E13"/>
    <w:rsid w:val="00952180"/>
    <w:rsid w:val="00952194"/>
    <w:rsid w:val="009521C1"/>
    <w:rsid w:val="00952292"/>
    <w:rsid w:val="00952466"/>
    <w:rsid w:val="009524AE"/>
    <w:rsid w:val="00952523"/>
    <w:rsid w:val="009525F4"/>
    <w:rsid w:val="0095264B"/>
    <w:rsid w:val="00952674"/>
    <w:rsid w:val="00952777"/>
    <w:rsid w:val="009527FB"/>
    <w:rsid w:val="0095292B"/>
    <w:rsid w:val="00952AF1"/>
    <w:rsid w:val="00952B14"/>
    <w:rsid w:val="00952BF5"/>
    <w:rsid w:val="00952C47"/>
    <w:rsid w:val="00952C98"/>
    <w:rsid w:val="00952CC9"/>
    <w:rsid w:val="0095307F"/>
    <w:rsid w:val="00953374"/>
    <w:rsid w:val="009533BC"/>
    <w:rsid w:val="009533D5"/>
    <w:rsid w:val="009533DD"/>
    <w:rsid w:val="009536CC"/>
    <w:rsid w:val="0095375A"/>
    <w:rsid w:val="00953887"/>
    <w:rsid w:val="009539BA"/>
    <w:rsid w:val="00953A0D"/>
    <w:rsid w:val="00953AD6"/>
    <w:rsid w:val="00953B0C"/>
    <w:rsid w:val="00953CC5"/>
    <w:rsid w:val="00953FC5"/>
    <w:rsid w:val="00954119"/>
    <w:rsid w:val="0095420F"/>
    <w:rsid w:val="009542E7"/>
    <w:rsid w:val="00954508"/>
    <w:rsid w:val="009547FD"/>
    <w:rsid w:val="0095481B"/>
    <w:rsid w:val="009548B6"/>
    <w:rsid w:val="009548BC"/>
    <w:rsid w:val="00954916"/>
    <w:rsid w:val="0095495F"/>
    <w:rsid w:val="00954DE9"/>
    <w:rsid w:val="00954E23"/>
    <w:rsid w:val="00954F09"/>
    <w:rsid w:val="00954F15"/>
    <w:rsid w:val="009553B7"/>
    <w:rsid w:val="0095541C"/>
    <w:rsid w:val="00955446"/>
    <w:rsid w:val="009556E9"/>
    <w:rsid w:val="0095574B"/>
    <w:rsid w:val="0095591D"/>
    <w:rsid w:val="00955BFE"/>
    <w:rsid w:val="00955D02"/>
    <w:rsid w:val="00955DD3"/>
    <w:rsid w:val="00955F49"/>
    <w:rsid w:val="0095649F"/>
    <w:rsid w:val="009565B3"/>
    <w:rsid w:val="00956B94"/>
    <w:rsid w:val="00956D12"/>
    <w:rsid w:val="00956E34"/>
    <w:rsid w:val="0095757D"/>
    <w:rsid w:val="009575EA"/>
    <w:rsid w:val="009575EF"/>
    <w:rsid w:val="00957698"/>
    <w:rsid w:val="00957775"/>
    <w:rsid w:val="009577B3"/>
    <w:rsid w:val="009578DF"/>
    <w:rsid w:val="0095790C"/>
    <w:rsid w:val="0095798E"/>
    <w:rsid w:val="00957A6E"/>
    <w:rsid w:val="00957A76"/>
    <w:rsid w:val="00957CAB"/>
    <w:rsid w:val="00957CEA"/>
    <w:rsid w:val="00957D6C"/>
    <w:rsid w:val="00957E3F"/>
    <w:rsid w:val="00957E70"/>
    <w:rsid w:val="00957EFD"/>
    <w:rsid w:val="00960029"/>
    <w:rsid w:val="00960085"/>
    <w:rsid w:val="009600FD"/>
    <w:rsid w:val="0096024D"/>
    <w:rsid w:val="0096031C"/>
    <w:rsid w:val="009604A2"/>
    <w:rsid w:val="00960640"/>
    <w:rsid w:val="00960806"/>
    <w:rsid w:val="00960810"/>
    <w:rsid w:val="00960826"/>
    <w:rsid w:val="00960A16"/>
    <w:rsid w:val="00960F33"/>
    <w:rsid w:val="0096129D"/>
    <w:rsid w:val="0096158E"/>
    <w:rsid w:val="009615D3"/>
    <w:rsid w:val="0096167C"/>
    <w:rsid w:val="009619A5"/>
    <w:rsid w:val="00961FF1"/>
    <w:rsid w:val="0096203F"/>
    <w:rsid w:val="0096227A"/>
    <w:rsid w:val="00962314"/>
    <w:rsid w:val="00962351"/>
    <w:rsid w:val="009624D5"/>
    <w:rsid w:val="00962DE0"/>
    <w:rsid w:val="00962EAE"/>
    <w:rsid w:val="00962EAF"/>
    <w:rsid w:val="00963111"/>
    <w:rsid w:val="00963258"/>
    <w:rsid w:val="009632D6"/>
    <w:rsid w:val="0096331A"/>
    <w:rsid w:val="00963435"/>
    <w:rsid w:val="009637D6"/>
    <w:rsid w:val="00963975"/>
    <w:rsid w:val="00963A78"/>
    <w:rsid w:val="00963AEE"/>
    <w:rsid w:val="00963B5B"/>
    <w:rsid w:val="00963C1E"/>
    <w:rsid w:val="00963C7D"/>
    <w:rsid w:val="00963D4F"/>
    <w:rsid w:val="00963E3B"/>
    <w:rsid w:val="00963E90"/>
    <w:rsid w:val="00963F31"/>
    <w:rsid w:val="00963F44"/>
    <w:rsid w:val="00963F81"/>
    <w:rsid w:val="00964201"/>
    <w:rsid w:val="009642A0"/>
    <w:rsid w:val="00964394"/>
    <w:rsid w:val="009643D9"/>
    <w:rsid w:val="00964487"/>
    <w:rsid w:val="00964697"/>
    <w:rsid w:val="0096478A"/>
    <w:rsid w:val="009647CA"/>
    <w:rsid w:val="009648FB"/>
    <w:rsid w:val="00964A04"/>
    <w:rsid w:val="00964A70"/>
    <w:rsid w:val="00964D72"/>
    <w:rsid w:val="00964E95"/>
    <w:rsid w:val="00964F4A"/>
    <w:rsid w:val="009650F1"/>
    <w:rsid w:val="00965166"/>
    <w:rsid w:val="009652E9"/>
    <w:rsid w:val="009654DC"/>
    <w:rsid w:val="0096550E"/>
    <w:rsid w:val="00965BC3"/>
    <w:rsid w:val="00965CBF"/>
    <w:rsid w:val="00965D88"/>
    <w:rsid w:val="00965F1D"/>
    <w:rsid w:val="00965F88"/>
    <w:rsid w:val="00966040"/>
    <w:rsid w:val="009662C9"/>
    <w:rsid w:val="00966368"/>
    <w:rsid w:val="009666A6"/>
    <w:rsid w:val="00966738"/>
    <w:rsid w:val="009667BF"/>
    <w:rsid w:val="00966938"/>
    <w:rsid w:val="00966E07"/>
    <w:rsid w:val="00966E45"/>
    <w:rsid w:val="00966F5B"/>
    <w:rsid w:val="0096701C"/>
    <w:rsid w:val="0096703D"/>
    <w:rsid w:val="00967165"/>
    <w:rsid w:val="009671DA"/>
    <w:rsid w:val="009671F1"/>
    <w:rsid w:val="00967233"/>
    <w:rsid w:val="0096723B"/>
    <w:rsid w:val="00967294"/>
    <w:rsid w:val="009675C2"/>
    <w:rsid w:val="0096789C"/>
    <w:rsid w:val="00967969"/>
    <w:rsid w:val="0096799B"/>
    <w:rsid w:val="00967BDB"/>
    <w:rsid w:val="00967C1D"/>
    <w:rsid w:val="00967E50"/>
    <w:rsid w:val="00967F3C"/>
    <w:rsid w:val="009700C3"/>
    <w:rsid w:val="0097029F"/>
    <w:rsid w:val="0097032F"/>
    <w:rsid w:val="00970330"/>
    <w:rsid w:val="009704C4"/>
    <w:rsid w:val="009704EB"/>
    <w:rsid w:val="00970620"/>
    <w:rsid w:val="00970645"/>
    <w:rsid w:val="009707A2"/>
    <w:rsid w:val="009709ED"/>
    <w:rsid w:val="00970A33"/>
    <w:rsid w:val="00970AC6"/>
    <w:rsid w:val="00970AD4"/>
    <w:rsid w:val="00970BF6"/>
    <w:rsid w:val="00970CE5"/>
    <w:rsid w:val="00970EB3"/>
    <w:rsid w:val="00970EB7"/>
    <w:rsid w:val="00970F69"/>
    <w:rsid w:val="00970FA2"/>
    <w:rsid w:val="00971049"/>
    <w:rsid w:val="009712BC"/>
    <w:rsid w:val="00971306"/>
    <w:rsid w:val="00971371"/>
    <w:rsid w:val="0097178D"/>
    <w:rsid w:val="009718C7"/>
    <w:rsid w:val="009718CA"/>
    <w:rsid w:val="00971A6A"/>
    <w:rsid w:val="00971A98"/>
    <w:rsid w:val="00971C87"/>
    <w:rsid w:val="009720C1"/>
    <w:rsid w:val="00972135"/>
    <w:rsid w:val="0097221F"/>
    <w:rsid w:val="009722CE"/>
    <w:rsid w:val="00972319"/>
    <w:rsid w:val="009723CA"/>
    <w:rsid w:val="009723EC"/>
    <w:rsid w:val="00972411"/>
    <w:rsid w:val="00972876"/>
    <w:rsid w:val="0097289F"/>
    <w:rsid w:val="009728BB"/>
    <w:rsid w:val="00972910"/>
    <w:rsid w:val="00972929"/>
    <w:rsid w:val="00972B06"/>
    <w:rsid w:val="00972B44"/>
    <w:rsid w:val="00972F08"/>
    <w:rsid w:val="00972F6C"/>
    <w:rsid w:val="00972FD5"/>
    <w:rsid w:val="00973023"/>
    <w:rsid w:val="0097303A"/>
    <w:rsid w:val="00973319"/>
    <w:rsid w:val="00973445"/>
    <w:rsid w:val="00973486"/>
    <w:rsid w:val="00973531"/>
    <w:rsid w:val="00973678"/>
    <w:rsid w:val="009736A7"/>
    <w:rsid w:val="00973712"/>
    <w:rsid w:val="00973A40"/>
    <w:rsid w:val="00973C25"/>
    <w:rsid w:val="00973E43"/>
    <w:rsid w:val="00973E7A"/>
    <w:rsid w:val="00973F24"/>
    <w:rsid w:val="00973FEF"/>
    <w:rsid w:val="00974094"/>
    <w:rsid w:val="0097424F"/>
    <w:rsid w:val="00974270"/>
    <w:rsid w:val="0097436E"/>
    <w:rsid w:val="00974721"/>
    <w:rsid w:val="00974723"/>
    <w:rsid w:val="00974C39"/>
    <w:rsid w:val="00974D14"/>
    <w:rsid w:val="00974F0B"/>
    <w:rsid w:val="009750FD"/>
    <w:rsid w:val="009751AE"/>
    <w:rsid w:val="009751C2"/>
    <w:rsid w:val="00975503"/>
    <w:rsid w:val="009755CC"/>
    <w:rsid w:val="009755DE"/>
    <w:rsid w:val="00975660"/>
    <w:rsid w:val="009757D0"/>
    <w:rsid w:val="00975890"/>
    <w:rsid w:val="00975B15"/>
    <w:rsid w:val="00975F0E"/>
    <w:rsid w:val="00975F53"/>
    <w:rsid w:val="00975F5A"/>
    <w:rsid w:val="00975F84"/>
    <w:rsid w:val="00976125"/>
    <w:rsid w:val="00976159"/>
    <w:rsid w:val="009762A2"/>
    <w:rsid w:val="009762DB"/>
    <w:rsid w:val="009763BE"/>
    <w:rsid w:val="009764B1"/>
    <w:rsid w:val="009764BF"/>
    <w:rsid w:val="009765F4"/>
    <w:rsid w:val="009769DC"/>
    <w:rsid w:val="00976B96"/>
    <w:rsid w:val="00976CBC"/>
    <w:rsid w:val="00976D78"/>
    <w:rsid w:val="00976D9F"/>
    <w:rsid w:val="00976F3D"/>
    <w:rsid w:val="00976FD5"/>
    <w:rsid w:val="00976FFE"/>
    <w:rsid w:val="00977020"/>
    <w:rsid w:val="0097737A"/>
    <w:rsid w:val="0097758D"/>
    <w:rsid w:val="00977739"/>
    <w:rsid w:val="0097773C"/>
    <w:rsid w:val="009778A0"/>
    <w:rsid w:val="00977B56"/>
    <w:rsid w:val="00977B69"/>
    <w:rsid w:val="00977BF7"/>
    <w:rsid w:val="00977CDE"/>
    <w:rsid w:val="00977D0B"/>
    <w:rsid w:val="00977D95"/>
    <w:rsid w:val="00977DFB"/>
    <w:rsid w:val="00977FE7"/>
    <w:rsid w:val="00980096"/>
    <w:rsid w:val="0098009E"/>
    <w:rsid w:val="009801A9"/>
    <w:rsid w:val="009802E7"/>
    <w:rsid w:val="0098042E"/>
    <w:rsid w:val="009804A4"/>
    <w:rsid w:val="009805CF"/>
    <w:rsid w:val="00980708"/>
    <w:rsid w:val="0098075C"/>
    <w:rsid w:val="00980A5A"/>
    <w:rsid w:val="00980AF6"/>
    <w:rsid w:val="00980C4A"/>
    <w:rsid w:val="00980D35"/>
    <w:rsid w:val="00980D9B"/>
    <w:rsid w:val="0098116B"/>
    <w:rsid w:val="009811EF"/>
    <w:rsid w:val="0098130D"/>
    <w:rsid w:val="00981395"/>
    <w:rsid w:val="00981472"/>
    <w:rsid w:val="0098153B"/>
    <w:rsid w:val="0098162E"/>
    <w:rsid w:val="009819CC"/>
    <w:rsid w:val="00981B08"/>
    <w:rsid w:val="00981B14"/>
    <w:rsid w:val="00981CEF"/>
    <w:rsid w:val="00981E58"/>
    <w:rsid w:val="00982452"/>
    <w:rsid w:val="009824E2"/>
    <w:rsid w:val="0098274F"/>
    <w:rsid w:val="00982A8E"/>
    <w:rsid w:val="00982CEC"/>
    <w:rsid w:val="00982D44"/>
    <w:rsid w:val="00982FF8"/>
    <w:rsid w:val="009834D7"/>
    <w:rsid w:val="0098362C"/>
    <w:rsid w:val="00983643"/>
    <w:rsid w:val="0098367F"/>
    <w:rsid w:val="009836A0"/>
    <w:rsid w:val="009837B6"/>
    <w:rsid w:val="009837CA"/>
    <w:rsid w:val="00984025"/>
    <w:rsid w:val="009841B0"/>
    <w:rsid w:val="009846AB"/>
    <w:rsid w:val="00984841"/>
    <w:rsid w:val="00984B3C"/>
    <w:rsid w:val="00984B68"/>
    <w:rsid w:val="00984B6E"/>
    <w:rsid w:val="00984BAA"/>
    <w:rsid w:val="00984CB3"/>
    <w:rsid w:val="00984D93"/>
    <w:rsid w:val="00984E81"/>
    <w:rsid w:val="00984FEB"/>
    <w:rsid w:val="00985068"/>
    <w:rsid w:val="00985389"/>
    <w:rsid w:val="00985607"/>
    <w:rsid w:val="00985746"/>
    <w:rsid w:val="009858C7"/>
    <w:rsid w:val="00985999"/>
    <w:rsid w:val="00985AF3"/>
    <w:rsid w:val="009860FA"/>
    <w:rsid w:val="00986621"/>
    <w:rsid w:val="00986B30"/>
    <w:rsid w:val="00986C36"/>
    <w:rsid w:val="00986CC0"/>
    <w:rsid w:val="00986D83"/>
    <w:rsid w:val="00986D91"/>
    <w:rsid w:val="00986DBB"/>
    <w:rsid w:val="00986DF8"/>
    <w:rsid w:val="00986E8C"/>
    <w:rsid w:val="00987002"/>
    <w:rsid w:val="00987101"/>
    <w:rsid w:val="00987137"/>
    <w:rsid w:val="0098739A"/>
    <w:rsid w:val="00987468"/>
    <w:rsid w:val="009878C5"/>
    <w:rsid w:val="00987A17"/>
    <w:rsid w:val="00987C47"/>
    <w:rsid w:val="00987CFD"/>
    <w:rsid w:val="00987E4E"/>
    <w:rsid w:val="00987FF4"/>
    <w:rsid w:val="00990037"/>
    <w:rsid w:val="009902DB"/>
    <w:rsid w:val="0099037F"/>
    <w:rsid w:val="00990517"/>
    <w:rsid w:val="0099055A"/>
    <w:rsid w:val="009906AF"/>
    <w:rsid w:val="0099072A"/>
    <w:rsid w:val="009909D8"/>
    <w:rsid w:val="009911E9"/>
    <w:rsid w:val="009912D3"/>
    <w:rsid w:val="00991675"/>
    <w:rsid w:val="009916B9"/>
    <w:rsid w:val="009918D7"/>
    <w:rsid w:val="00991932"/>
    <w:rsid w:val="00991933"/>
    <w:rsid w:val="009919F3"/>
    <w:rsid w:val="00991AC6"/>
    <w:rsid w:val="00991CE0"/>
    <w:rsid w:val="0099254F"/>
    <w:rsid w:val="0099264B"/>
    <w:rsid w:val="009927B8"/>
    <w:rsid w:val="009927F7"/>
    <w:rsid w:val="0099293E"/>
    <w:rsid w:val="00992A47"/>
    <w:rsid w:val="00992A7D"/>
    <w:rsid w:val="00992B0B"/>
    <w:rsid w:val="00992DBA"/>
    <w:rsid w:val="00992F97"/>
    <w:rsid w:val="00992FCE"/>
    <w:rsid w:val="0099300B"/>
    <w:rsid w:val="009931FA"/>
    <w:rsid w:val="00993245"/>
    <w:rsid w:val="009932B4"/>
    <w:rsid w:val="009932C3"/>
    <w:rsid w:val="009932CA"/>
    <w:rsid w:val="009935D4"/>
    <w:rsid w:val="009938E7"/>
    <w:rsid w:val="00993B2A"/>
    <w:rsid w:val="00993CFC"/>
    <w:rsid w:val="00993DD6"/>
    <w:rsid w:val="00993E33"/>
    <w:rsid w:val="0099414C"/>
    <w:rsid w:val="00994796"/>
    <w:rsid w:val="0099497E"/>
    <w:rsid w:val="00994A51"/>
    <w:rsid w:val="00994BE8"/>
    <w:rsid w:val="00994C6A"/>
    <w:rsid w:val="0099502B"/>
    <w:rsid w:val="009951AA"/>
    <w:rsid w:val="00995217"/>
    <w:rsid w:val="00995220"/>
    <w:rsid w:val="00995335"/>
    <w:rsid w:val="0099536D"/>
    <w:rsid w:val="00995640"/>
    <w:rsid w:val="009956A0"/>
    <w:rsid w:val="00995754"/>
    <w:rsid w:val="009957CE"/>
    <w:rsid w:val="00995968"/>
    <w:rsid w:val="009959E1"/>
    <w:rsid w:val="00995A46"/>
    <w:rsid w:val="00995AD4"/>
    <w:rsid w:val="00995BD7"/>
    <w:rsid w:val="00995CD7"/>
    <w:rsid w:val="00995E7C"/>
    <w:rsid w:val="00995EB3"/>
    <w:rsid w:val="00995EFB"/>
    <w:rsid w:val="0099623F"/>
    <w:rsid w:val="00996244"/>
    <w:rsid w:val="00996302"/>
    <w:rsid w:val="00996337"/>
    <w:rsid w:val="00996426"/>
    <w:rsid w:val="00996819"/>
    <w:rsid w:val="00996BE2"/>
    <w:rsid w:val="00996E3B"/>
    <w:rsid w:val="009970C0"/>
    <w:rsid w:val="009971CB"/>
    <w:rsid w:val="009972ED"/>
    <w:rsid w:val="00997429"/>
    <w:rsid w:val="00997556"/>
    <w:rsid w:val="00997631"/>
    <w:rsid w:val="0099766A"/>
    <w:rsid w:val="00997926"/>
    <w:rsid w:val="00997939"/>
    <w:rsid w:val="009979E2"/>
    <w:rsid w:val="00997A8B"/>
    <w:rsid w:val="00997AF9"/>
    <w:rsid w:val="00997C69"/>
    <w:rsid w:val="00997D61"/>
    <w:rsid w:val="00997E15"/>
    <w:rsid w:val="009A0079"/>
    <w:rsid w:val="009A02E0"/>
    <w:rsid w:val="009A0350"/>
    <w:rsid w:val="009A0361"/>
    <w:rsid w:val="009A0495"/>
    <w:rsid w:val="009A089E"/>
    <w:rsid w:val="009A08B9"/>
    <w:rsid w:val="009A093F"/>
    <w:rsid w:val="009A0BB4"/>
    <w:rsid w:val="009A0BF8"/>
    <w:rsid w:val="009A0D61"/>
    <w:rsid w:val="009A0DD8"/>
    <w:rsid w:val="009A0F95"/>
    <w:rsid w:val="009A103C"/>
    <w:rsid w:val="009A1293"/>
    <w:rsid w:val="009A12C0"/>
    <w:rsid w:val="009A1391"/>
    <w:rsid w:val="009A1404"/>
    <w:rsid w:val="009A162E"/>
    <w:rsid w:val="009A16AC"/>
    <w:rsid w:val="009A171D"/>
    <w:rsid w:val="009A1740"/>
    <w:rsid w:val="009A1B68"/>
    <w:rsid w:val="009A1C25"/>
    <w:rsid w:val="009A1C3D"/>
    <w:rsid w:val="009A1D3F"/>
    <w:rsid w:val="009A1D70"/>
    <w:rsid w:val="009A1DF2"/>
    <w:rsid w:val="009A1E31"/>
    <w:rsid w:val="009A1EC9"/>
    <w:rsid w:val="009A20DB"/>
    <w:rsid w:val="009A2207"/>
    <w:rsid w:val="009A2247"/>
    <w:rsid w:val="009A2318"/>
    <w:rsid w:val="009A2685"/>
    <w:rsid w:val="009A2752"/>
    <w:rsid w:val="009A287E"/>
    <w:rsid w:val="009A2A81"/>
    <w:rsid w:val="009A2B22"/>
    <w:rsid w:val="009A2B78"/>
    <w:rsid w:val="009A2BC5"/>
    <w:rsid w:val="009A2BDA"/>
    <w:rsid w:val="009A2C34"/>
    <w:rsid w:val="009A2C76"/>
    <w:rsid w:val="009A2D8F"/>
    <w:rsid w:val="009A3027"/>
    <w:rsid w:val="009A3110"/>
    <w:rsid w:val="009A32F4"/>
    <w:rsid w:val="009A3392"/>
    <w:rsid w:val="009A33CD"/>
    <w:rsid w:val="009A350A"/>
    <w:rsid w:val="009A35FE"/>
    <w:rsid w:val="009A3855"/>
    <w:rsid w:val="009A3883"/>
    <w:rsid w:val="009A38B2"/>
    <w:rsid w:val="009A394C"/>
    <w:rsid w:val="009A394E"/>
    <w:rsid w:val="009A39A1"/>
    <w:rsid w:val="009A3A50"/>
    <w:rsid w:val="009A3C4B"/>
    <w:rsid w:val="009A3C60"/>
    <w:rsid w:val="009A3CDB"/>
    <w:rsid w:val="009A3D6E"/>
    <w:rsid w:val="009A3E55"/>
    <w:rsid w:val="009A3E9A"/>
    <w:rsid w:val="009A401C"/>
    <w:rsid w:val="009A405A"/>
    <w:rsid w:val="009A424B"/>
    <w:rsid w:val="009A4285"/>
    <w:rsid w:val="009A42EF"/>
    <w:rsid w:val="009A45B0"/>
    <w:rsid w:val="009A46DA"/>
    <w:rsid w:val="009A4884"/>
    <w:rsid w:val="009A50C7"/>
    <w:rsid w:val="009A5172"/>
    <w:rsid w:val="009A528A"/>
    <w:rsid w:val="009A56CB"/>
    <w:rsid w:val="009A5947"/>
    <w:rsid w:val="009A5A0E"/>
    <w:rsid w:val="009A5C4D"/>
    <w:rsid w:val="009A5D00"/>
    <w:rsid w:val="009A5F91"/>
    <w:rsid w:val="009A62C1"/>
    <w:rsid w:val="009A63DA"/>
    <w:rsid w:val="009A64E5"/>
    <w:rsid w:val="009A6A10"/>
    <w:rsid w:val="009A6BC8"/>
    <w:rsid w:val="009A6C01"/>
    <w:rsid w:val="009A6C95"/>
    <w:rsid w:val="009A7355"/>
    <w:rsid w:val="009A7471"/>
    <w:rsid w:val="009A764C"/>
    <w:rsid w:val="009A76EC"/>
    <w:rsid w:val="009A7A5A"/>
    <w:rsid w:val="009A7C7A"/>
    <w:rsid w:val="009A7D65"/>
    <w:rsid w:val="009A7EE9"/>
    <w:rsid w:val="009A7F9F"/>
    <w:rsid w:val="009B00FF"/>
    <w:rsid w:val="009B02B3"/>
    <w:rsid w:val="009B030F"/>
    <w:rsid w:val="009B0356"/>
    <w:rsid w:val="009B0540"/>
    <w:rsid w:val="009B073D"/>
    <w:rsid w:val="009B08E2"/>
    <w:rsid w:val="009B0995"/>
    <w:rsid w:val="009B099A"/>
    <w:rsid w:val="009B0C53"/>
    <w:rsid w:val="009B0C75"/>
    <w:rsid w:val="009B0C98"/>
    <w:rsid w:val="009B0DBC"/>
    <w:rsid w:val="009B10DE"/>
    <w:rsid w:val="009B111A"/>
    <w:rsid w:val="009B1177"/>
    <w:rsid w:val="009B15D4"/>
    <w:rsid w:val="009B163E"/>
    <w:rsid w:val="009B1899"/>
    <w:rsid w:val="009B1A03"/>
    <w:rsid w:val="009B1C5B"/>
    <w:rsid w:val="009B1E7B"/>
    <w:rsid w:val="009B209E"/>
    <w:rsid w:val="009B2238"/>
    <w:rsid w:val="009B234A"/>
    <w:rsid w:val="009B2636"/>
    <w:rsid w:val="009B26C1"/>
    <w:rsid w:val="009B26DC"/>
    <w:rsid w:val="009B2725"/>
    <w:rsid w:val="009B27DD"/>
    <w:rsid w:val="009B2839"/>
    <w:rsid w:val="009B2876"/>
    <w:rsid w:val="009B2A2F"/>
    <w:rsid w:val="009B2ACD"/>
    <w:rsid w:val="009B2C3E"/>
    <w:rsid w:val="009B2CAA"/>
    <w:rsid w:val="009B2DBF"/>
    <w:rsid w:val="009B2F39"/>
    <w:rsid w:val="009B2FE7"/>
    <w:rsid w:val="009B30C1"/>
    <w:rsid w:val="009B3120"/>
    <w:rsid w:val="009B3182"/>
    <w:rsid w:val="009B31D9"/>
    <w:rsid w:val="009B3360"/>
    <w:rsid w:val="009B33C3"/>
    <w:rsid w:val="009B33E6"/>
    <w:rsid w:val="009B3474"/>
    <w:rsid w:val="009B3536"/>
    <w:rsid w:val="009B3611"/>
    <w:rsid w:val="009B36BF"/>
    <w:rsid w:val="009B3791"/>
    <w:rsid w:val="009B3C52"/>
    <w:rsid w:val="009B3E78"/>
    <w:rsid w:val="009B3EBA"/>
    <w:rsid w:val="009B401A"/>
    <w:rsid w:val="009B4059"/>
    <w:rsid w:val="009B4485"/>
    <w:rsid w:val="009B4593"/>
    <w:rsid w:val="009B46D7"/>
    <w:rsid w:val="009B46DE"/>
    <w:rsid w:val="009B46DF"/>
    <w:rsid w:val="009B46F0"/>
    <w:rsid w:val="009B493A"/>
    <w:rsid w:val="009B4B68"/>
    <w:rsid w:val="009B4D9C"/>
    <w:rsid w:val="009B4DC7"/>
    <w:rsid w:val="009B4EA6"/>
    <w:rsid w:val="009B5008"/>
    <w:rsid w:val="009B5166"/>
    <w:rsid w:val="009B518D"/>
    <w:rsid w:val="009B51DA"/>
    <w:rsid w:val="009B5526"/>
    <w:rsid w:val="009B557B"/>
    <w:rsid w:val="009B5ACE"/>
    <w:rsid w:val="009B5AE6"/>
    <w:rsid w:val="009B5CFD"/>
    <w:rsid w:val="009B61A2"/>
    <w:rsid w:val="009B6210"/>
    <w:rsid w:val="009B6494"/>
    <w:rsid w:val="009B6676"/>
    <w:rsid w:val="009B6890"/>
    <w:rsid w:val="009B6B39"/>
    <w:rsid w:val="009B6CBD"/>
    <w:rsid w:val="009B6F36"/>
    <w:rsid w:val="009B6FCD"/>
    <w:rsid w:val="009B7013"/>
    <w:rsid w:val="009B7073"/>
    <w:rsid w:val="009B7194"/>
    <w:rsid w:val="009B71EE"/>
    <w:rsid w:val="009B7353"/>
    <w:rsid w:val="009B736C"/>
    <w:rsid w:val="009B7445"/>
    <w:rsid w:val="009B7624"/>
    <w:rsid w:val="009B7625"/>
    <w:rsid w:val="009B7759"/>
    <w:rsid w:val="009B78EB"/>
    <w:rsid w:val="009B7A20"/>
    <w:rsid w:val="009B7A96"/>
    <w:rsid w:val="009B7AE4"/>
    <w:rsid w:val="009B7CDA"/>
    <w:rsid w:val="009B7E80"/>
    <w:rsid w:val="009B7E9C"/>
    <w:rsid w:val="009C00FD"/>
    <w:rsid w:val="009C021A"/>
    <w:rsid w:val="009C02B2"/>
    <w:rsid w:val="009C03A2"/>
    <w:rsid w:val="009C0442"/>
    <w:rsid w:val="009C0508"/>
    <w:rsid w:val="009C05F6"/>
    <w:rsid w:val="009C064B"/>
    <w:rsid w:val="009C06A0"/>
    <w:rsid w:val="009C07AE"/>
    <w:rsid w:val="009C080D"/>
    <w:rsid w:val="009C08F9"/>
    <w:rsid w:val="009C0A3B"/>
    <w:rsid w:val="009C0A63"/>
    <w:rsid w:val="009C0ABD"/>
    <w:rsid w:val="009C0B2C"/>
    <w:rsid w:val="009C0F19"/>
    <w:rsid w:val="009C121D"/>
    <w:rsid w:val="009C1230"/>
    <w:rsid w:val="009C1350"/>
    <w:rsid w:val="009C141B"/>
    <w:rsid w:val="009C154F"/>
    <w:rsid w:val="009C159E"/>
    <w:rsid w:val="009C1862"/>
    <w:rsid w:val="009C18F0"/>
    <w:rsid w:val="009C1A88"/>
    <w:rsid w:val="009C1ADA"/>
    <w:rsid w:val="009C1C24"/>
    <w:rsid w:val="009C1DC2"/>
    <w:rsid w:val="009C1E02"/>
    <w:rsid w:val="009C1E06"/>
    <w:rsid w:val="009C1EC5"/>
    <w:rsid w:val="009C2141"/>
    <w:rsid w:val="009C2249"/>
    <w:rsid w:val="009C237B"/>
    <w:rsid w:val="009C2396"/>
    <w:rsid w:val="009C2490"/>
    <w:rsid w:val="009C27BE"/>
    <w:rsid w:val="009C285B"/>
    <w:rsid w:val="009C28B6"/>
    <w:rsid w:val="009C2906"/>
    <w:rsid w:val="009C29A0"/>
    <w:rsid w:val="009C2A14"/>
    <w:rsid w:val="009C2AB3"/>
    <w:rsid w:val="009C2BED"/>
    <w:rsid w:val="009C2CAE"/>
    <w:rsid w:val="009C2D18"/>
    <w:rsid w:val="009C2D3D"/>
    <w:rsid w:val="009C2F53"/>
    <w:rsid w:val="009C30B6"/>
    <w:rsid w:val="009C31EF"/>
    <w:rsid w:val="009C331C"/>
    <w:rsid w:val="009C3499"/>
    <w:rsid w:val="009C34C7"/>
    <w:rsid w:val="009C3592"/>
    <w:rsid w:val="009C367C"/>
    <w:rsid w:val="009C39AB"/>
    <w:rsid w:val="009C3B11"/>
    <w:rsid w:val="009C3B1D"/>
    <w:rsid w:val="009C3BB6"/>
    <w:rsid w:val="009C3C1D"/>
    <w:rsid w:val="009C3C21"/>
    <w:rsid w:val="009C3E00"/>
    <w:rsid w:val="009C3FED"/>
    <w:rsid w:val="009C419F"/>
    <w:rsid w:val="009C42C0"/>
    <w:rsid w:val="009C43B6"/>
    <w:rsid w:val="009C441C"/>
    <w:rsid w:val="009C4435"/>
    <w:rsid w:val="009C4655"/>
    <w:rsid w:val="009C4AE8"/>
    <w:rsid w:val="009C4B75"/>
    <w:rsid w:val="009C4BF9"/>
    <w:rsid w:val="009C4E51"/>
    <w:rsid w:val="009C50DE"/>
    <w:rsid w:val="009C5247"/>
    <w:rsid w:val="009C55C0"/>
    <w:rsid w:val="009C58EE"/>
    <w:rsid w:val="009C5975"/>
    <w:rsid w:val="009C5AFF"/>
    <w:rsid w:val="009C5E02"/>
    <w:rsid w:val="009C5E31"/>
    <w:rsid w:val="009C62EE"/>
    <w:rsid w:val="009C6473"/>
    <w:rsid w:val="009C671E"/>
    <w:rsid w:val="009C6845"/>
    <w:rsid w:val="009C68BE"/>
    <w:rsid w:val="009C6984"/>
    <w:rsid w:val="009C6A1C"/>
    <w:rsid w:val="009C6BA5"/>
    <w:rsid w:val="009C6BE7"/>
    <w:rsid w:val="009C6CA9"/>
    <w:rsid w:val="009C729E"/>
    <w:rsid w:val="009C72B6"/>
    <w:rsid w:val="009C738D"/>
    <w:rsid w:val="009C7399"/>
    <w:rsid w:val="009C7545"/>
    <w:rsid w:val="009C756C"/>
    <w:rsid w:val="009C7583"/>
    <w:rsid w:val="009C76FB"/>
    <w:rsid w:val="009C78B7"/>
    <w:rsid w:val="009C7A00"/>
    <w:rsid w:val="009C7C75"/>
    <w:rsid w:val="009C7E6A"/>
    <w:rsid w:val="009C7F3B"/>
    <w:rsid w:val="009D004A"/>
    <w:rsid w:val="009D00EE"/>
    <w:rsid w:val="009D016C"/>
    <w:rsid w:val="009D0223"/>
    <w:rsid w:val="009D0461"/>
    <w:rsid w:val="009D06BA"/>
    <w:rsid w:val="009D06C4"/>
    <w:rsid w:val="009D0733"/>
    <w:rsid w:val="009D07D0"/>
    <w:rsid w:val="009D0B3A"/>
    <w:rsid w:val="009D0B78"/>
    <w:rsid w:val="009D0BE3"/>
    <w:rsid w:val="009D0CF9"/>
    <w:rsid w:val="009D0D51"/>
    <w:rsid w:val="009D0F41"/>
    <w:rsid w:val="009D1048"/>
    <w:rsid w:val="009D10B7"/>
    <w:rsid w:val="009D128E"/>
    <w:rsid w:val="009D1459"/>
    <w:rsid w:val="009D15FD"/>
    <w:rsid w:val="009D1693"/>
    <w:rsid w:val="009D16C6"/>
    <w:rsid w:val="009D1BC6"/>
    <w:rsid w:val="009D1C95"/>
    <w:rsid w:val="009D1D28"/>
    <w:rsid w:val="009D1EAD"/>
    <w:rsid w:val="009D20D7"/>
    <w:rsid w:val="009D2311"/>
    <w:rsid w:val="009D253C"/>
    <w:rsid w:val="009D25DE"/>
    <w:rsid w:val="009D26AB"/>
    <w:rsid w:val="009D26EF"/>
    <w:rsid w:val="009D2742"/>
    <w:rsid w:val="009D290F"/>
    <w:rsid w:val="009D2967"/>
    <w:rsid w:val="009D2B40"/>
    <w:rsid w:val="009D2CEF"/>
    <w:rsid w:val="009D2E30"/>
    <w:rsid w:val="009D3067"/>
    <w:rsid w:val="009D3204"/>
    <w:rsid w:val="009D329E"/>
    <w:rsid w:val="009D3382"/>
    <w:rsid w:val="009D33A0"/>
    <w:rsid w:val="009D34B6"/>
    <w:rsid w:val="009D34EF"/>
    <w:rsid w:val="009D35C0"/>
    <w:rsid w:val="009D35F0"/>
    <w:rsid w:val="009D367A"/>
    <w:rsid w:val="009D3B3D"/>
    <w:rsid w:val="009D3B60"/>
    <w:rsid w:val="009D3C6D"/>
    <w:rsid w:val="009D3D86"/>
    <w:rsid w:val="009D3F1B"/>
    <w:rsid w:val="009D40EB"/>
    <w:rsid w:val="009D413C"/>
    <w:rsid w:val="009D41D5"/>
    <w:rsid w:val="009D48BA"/>
    <w:rsid w:val="009D4A63"/>
    <w:rsid w:val="009D4AEA"/>
    <w:rsid w:val="009D4B5C"/>
    <w:rsid w:val="009D4FC1"/>
    <w:rsid w:val="009D4FF6"/>
    <w:rsid w:val="009D5093"/>
    <w:rsid w:val="009D5121"/>
    <w:rsid w:val="009D5220"/>
    <w:rsid w:val="009D52BF"/>
    <w:rsid w:val="009D5303"/>
    <w:rsid w:val="009D55A3"/>
    <w:rsid w:val="009D569D"/>
    <w:rsid w:val="009D571C"/>
    <w:rsid w:val="009D58BD"/>
    <w:rsid w:val="009D58EF"/>
    <w:rsid w:val="009D597D"/>
    <w:rsid w:val="009D5AC6"/>
    <w:rsid w:val="009D5B7F"/>
    <w:rsid w:val="009D62A6"/>
    <w:rsid w:val="009D64A7"/>
    <w:rsid w:val="009D662B"/>
    <w:rsid w:val="009D66AB"/>
    <w:rsid w:val="009D6810"/>
    <w:rsid w:val="009D6897"/>
    <w:rsid w:val="009D6923"/>
    <w:rsid w:val="009D6B00"/>
    <w:rsid w:val="009D6BD7"/>
    <w:rsid w:val="009D6F13"/>
    <w:rsid w:val="009D708E"/>
    <w:rsid w:val="009D74A8"/>
    <w:rsid w:val="009D759E"/>
    <w:rsid w:val="009D75F8"/>
    <w:rsid w:val="009D7665"/>
    <w:rsid w:val="009D773A"/>
    <w:rsid w:val="009D7775"/>
    <w:rsid w:val="009D7853"/>
    <w:rsid w:val="009D7889"/>
    <w:rsid w:val="009D7949"/>
    <w:rsid w:val="009D7DCD"/>
    <w:rsid w:val="009D7F1E"/>
    <w:rsid w:val="009E01A0"/>
    <w:rsid w:val="009E01B7"/>
    <w:rsid w:val="009E03AE"/>
    <w:rsid w:val="009E03B6"/>
    <w:rsid w:val="009E0615"/>
    <w:rsid w:val="009E0731"/>
    <w:rsid w:val="009E081A"/>
    <w:rsid w:val="009E08CA"/>
    <w:rsid w:val="009E08E7"/>
    <w:rsid w:val="009E0FB1"/>
    <w:rsid w:val="009E10FB"/>
    <w:rsid w:val="009E115D"/>
    <w:rsid w:val="009E13DC"/>
    <w:rsid w:val="009E1509"/>
    <w:rsid w:val="009E17E1"/>
    <w:rsid w:val="009E1850"/>
    <w:rsid w:val="009E19E7"/>
    <w:rsid w:val="009E19E8"/>
    <w:rsid w:val="009E1AB6"/>
    <w:rsid w:val="009E1AF0"/>
    <w:rsid w:val="009E1BCB"/>
    <w:rsid w:val="009E1C54"/>
    <w:rsid w:val="009E1F20"/>
    <w:rsid w:val="009E22E2"/>
    <w:rsid w:val="009E2561"/>
    <w:rsid w:val="009E2576"/>
    <w:rsid w:val="009E25C6"/>
    <w:rsid w:val="009E25D4"/>
    <w:rsid w:val="009E291A"/>
    <w:rsid w:val="009E2C0A"/>
    <w:rsid w:val="009E2C9D"/>
    <w:rsid w:val="009E2E2E"/>
    <w:rsid w:val="009E2F33"/>
    <w:rsid w:val="009E321A"/>
    <w:rsid w:val="009E33AF"/>
    <w:rsid w:val="009E3499"/>
    <w:rsid w:val="009E34C2"/>
    <w:rsid w:val="009E377D"/>
    <w:rsid w:val="009E381B"/>
    <w:rsid w:val="009E3835"/>
    <w:rsid w:val="009E3859"/>
    <w:rsid w:val="009E394B"/>
    <w:rsid w:val="009E399C"/>
    <w:rsid w:val="009E3B83"/>
    <w:rsid w:val="009E3DA7"/>
    <w:rsid w:val="009E3FC6"/>
    <w:rsid w:val="009E4081"/>
    <w:rsid w:val="009E4098"/>
    <w:rsid w:val="009E4210"/>
    <w:rsid w:val="009E421F"/>
    <w:rsid w:val="009E4297"/>
    <w:rsid w:val="009E4361"/>
    <w:rsid w:val="009E4483"/>
    <w:rsid w:val="009E44A2"/>
    <w:rsid w:val="009E44E5"/>
    <w:rsid w:val="009E4528"/>
    <w:rsid w:val="009E457D"/>
    <w:rsid w:val="009E4795"/>
    <w:rsid w:val="009E47E2"/>
    <w:rsid w:val="009E49A5"/>
    <w:rsid w:val="009E4B27"/>
    <w:rsid w:val="009E4C2A"/>
    <w:rsid w:val="009E4C44"/>
    <w:rsid w:val="009E4C7F"/>
    <w:rsid w:val="009E4F43"/>
    <w:rsid w:val="009E4F6E"/>
    <w:rsid w:val="009E4F82"/>
    <w:rsid w:val="009E4FDC"/>
    <w:rsid w:val="009E5023"/>
    <w:rsid w:val="009E543B"/>
    <w:rsid w:val="009E5490"/>
    <w:rsid w:val="009E559A"/>
    <w:rsid w:val="009E55B2"/>
    <w:rsid w:val="009E570D"/>
    <w:rsid w:val="009E584D"/>
    <w:rsid w:val="009E5AAF"/>
    <w:rsid w:val="009E5AD1"/>
    <w:rsid w:val="009E5BFB"/>
    <w:rsid w:val="009E5C30"/>
    <w:rsid w:val="009E5E07"/>
    <w:rsid w:val="009E5E2F"/>
    <w:rsid w:val="009E622A"/>
    <w:rsid w:val="009E6489"/>
    <w:rsid w:val="009E6674"/>
    <w:rsid w:val="009E67CC"/>
    <w:rsid w:val="009E6B41"/>
    <w:rsid w:val="009E6B61"/>
    <w:rsid w:val="009E6CF9"/>
    <w:rsid w:val="009E6CFE"/>
    <w:rsid w:val="009E6D7C"/>
    <w:rsid w:val="009E6E37"/>
    <w:rsid w:val="009E6E62"/>
    <w:rsid w:val="009E713D"/>
    <w:rsid w:val="009E72B7"/>
    <w:rsid w:val="009E74BA"/>
    <w:rsid w:val="009E74E2"/>
    <w:rsid w:val="009E7552"/>
    <w:rsid w:val="009E7700"/>
    <w:rsid w:val="009E7A3A"/>
    <w:rsid w:val="009E7AA1"/>
    <w:rsid w:val="009E7B81"/>
    <w:rsid w:val="009E7BF9"/>
    <w:rsid w:val="009E7CBE"/>
    <w:rsid w:val="009E7F55"/>
    <w:rsid w:val="009F0006"/>
    <w:rsid w:val="009F00FD"/>
    <w:rsid w:val="009F0325"/>
    <w:rsid w:val="009F0388"/>
    <w:rsid w:val="009F03D8"/>
    <w:rsid w:val="009F080A"/>
    <w:rsid w:val="009F0A48"/>
    <w:rsid w:val="009F102F"/>
    <w:rsid w:val="009F1138"/>
    <w:rsid w:val="009F1147"/>
    <w:rsid w:val="009F1161"/>
    <w:rsid w:val="009F118E"/>
    <w:rsid w:val="009F1458"/>
    <w:rsid w:val="009F151F"/>
    <w:rsid w:val="009F15C6"/>
    <w:rsid w:val="009F1674"/>
    <w:rsid w:val="009F1845"/>
    <w:rsid w:val="009F1B75"/>
    <w:rsid w:val="009F1C4B"/>
    <w:rsid w:val="009F1CD0"/>
    <w:rsid w:val="009F1E77"/>
    <w:rsid w:val="009F1FB0"/>
    <w:rsid w:val="009F2026"/>
    <w:rsid w:val="009F207C"/>
    <w:rsid w:val="009F20DA"/>
    <w:rsid w:val="009F2129"/>
    <w:rsid w:val="009F2153"/>
    <w:rsid w:val="009F2406"/>
    <w:rsid w:val="009F241B"/>
    <w:rsid w:val="009F24C1"/>
    <w:rsid w:val="009F2672"/>
    <w:rsid w:val="009F2692"/>
    <w:rsid w:val="009F2770"/>
    <w:rsid w:val="009F2926"/>
    <w:rsid w:val="009F293D"/>
    <w:rsid w:val="009F29B7"/>
    <w:rsid w:val="009F2A21"/>
    <w:rsid w:val="009F2D74"/>
    <w:rsid w:val="009F2DD0"/>
    <w:rsid w:val="009F2E18"/>
    <w:rsid w:val="009F2E24"/>
    <w:rsid w:val="009F2F87"/>
    <w:rsid w:val="009F2FA9"/>
    <w:rsid w:val="009F3008"/>
    <w:rsid w:val="009F31FA"/>
    <w:rsid w:val="009F3752"/>
    <w:rsid w:val="009F3A68"/>
    <w:rsid w:val="009F3B1A"/>
    <w:rsid w:val="009F3B1E"/>
    <w:rsid w:val="009F3F03"/>
    <w:rsid w:val="009F4250"/>
    <w:rsid w:val="009F43C4"/>
    <w:rsid w:val="009F43E4"/>
    <w:rsid w:val="009F449E"/>
    <w:rsid w:val="009F45A0"/>
    <w:rsid w:val="009F46CD"/>
    <w:rsid w:val="009F46E4"/>
    <w:rsid w:val="009F4746"/>
    <w:rsid w:val="009F4894"/>
    <w:rsid w:val="009F49C1"/>
    <w:rsid w:val="009F4A0E"/>
    <w:rsid w:val="009F4AB1"/>
    <w:rsid w:val="009F4BD4"/>
    <w:rsid w:val="009F4BEF"/>
    <w:rsid w:val="009F5239"/>
    <w:rsid w:val="009F5620"/>
    <w:rsid w:val="009F56C4"/>
    <w:rsid w:val="009F5B7D"/>
    <w:rsid w:val="009F5D5B"/>
    <w:rsid w:val="009F5DEC"/>
    <w:rsid w:val="009F5EEA"/>
    <w:rsid w:val="009F5F21"/>
    <w:rsid w:val="009F6176"/>
    <w:rsid w:val="009F6246"/>
    <w:rsid w:val="009F6334"/>
    <w:rsid w:val="009F6376"/>
    <w:rsid w:val="009F647C"/>
    <w:rsid w:val="009F6593"/>
    <w:rsid w:val="009F65B4"/>
    <w:rsid w:val="009F67FC"/>
    <w:rsid w:val="009F6A13"/>
    <w:rsid w:val="009F6A14"/>
    <w:rsid w:val="009F6CAA"/>
    <w:rsid w:val="009F6D36"/>
    <w:rsid w:val="009F70E1"/>
    <w:rsid w:val="009F71A5"/>
    <w:rsid w:val="009F76FD"/>
    <w:rsid w:val="009F7799"/>
    <w:rsid w:val="009F793F"/>
    <w:rsid w:val="009F7993"/>
    <w:rsid w:val="009F7B3A"/>
    <w:rsid w:val="009F7B56"/>
    <w:rsid w:val="009F7B8B"/>
    <w:rsid w:val="009F7BAE"/>
    <w:rsid w:val="009F7CC3"/>
    <w:rsid w:val="009F7D05"/>
    <w:rsid w:val="009F7D60"/>
    <w:rsid w:val="009F7DC4"/>
    <w:rsid w:val="009F7FBA"/>
    <w:rsid w:val="00A000A3"/>
    <w:rsid w:val="00A00274"/>
    <w:rsid w:val="00A0028B"/>
    <w:rsid w:val="00A00590"/>
    <w:rsid w:val="00A00686"/>
    <w:rsid w:val="00A00AA2"/>
    <w:rsid w:val="00A00B17"/>
    <w:rsid w:val="00A00BA8"/>
    <w:rsid w:val="00A00BF5"/>
    <w:rsid w:val="00A01047"/>
    <w:rsid w:val="00A010F1"/>
    <w:rsid w:val="00A01140"/>
    <w:rsid w:val="00A011DC"/>
    <w:rsid w:val="00A01201"/>
    <w:rsid w:val="00A01277"/>
    <w:rsid w:val="00A0129D"/>
    <w:rsid w:val="00A0138F"/>
    <w:rsid w:val="00A014DA"/>
    <w:rsid w:val="00A017EF"/>
    <w:rsid w:val="00A01D00"/>
    <w:rsid w:val="00A01D18"/>
    <w:rsid w:val="00A01E00"/>
    <w:rsid w:val="00A0201E"/>
    <w:rsid w:val="00A02046"/>
    <w:rsid w:val="00A02059"/>
    <w:rsid w:val="00A0219D"/>
    <w:rsid w:val="00A0224F"/>
    <w:rsid w:val="00A022D1"/>
    <w:rsid w:val="00A022EE"/>
    <w:rsid w:val="00A02793"/>
    <w:rsid w:val="00A028F1"/>
    <w:rsid w:val="00A02940"/>
    <w:rsid w:val="00A02A73"/>
    <w:rsid w:val="00A02C4B"/>
    <w:rsid w:val="00A02C92"/>
    <w:rsid w:val="00A02F4B"/>
    <w:rsid w:val="00A0318E"/>
    <w:rsid w:val="00A031FF"/>
    <w:rsid w:val="00A03377"/>
    <w:rsid w:val="00A03389"/>
    <w:rsid w:val="00A03481"/>
    <w:rsid w:val="00A03523"/>
    <w:rsid w:val="00A03534"/>
    <w:rsid w:val="00A038AB"/>
    <w:rsid w:val="00A03C53"/>
    <w:rsid w:val="00A03D9C"/>
    <w:rsid w:val="00A03EF7"/>
    <w:rsid w:val="00A041FE"/>
    <w:rsid w:val="00A045B5"/>
    <w:rsid w:val="00A04967"/>
    <w:rsid w:val="00A049BB"/>
    <w:rsid w:val="00A04B97"/>
    <w:rsid w:val="00A05029"/>
    <w:rsid w:val="00A05230"/>
    <w:rsid w:val="00A053D3"/>
    <w:rsid w:val="00A054AD"/>
    <w:rsid w:val="00A05528"/>
    <w:rsid w:val="00A0564C"/>
    <w:rsid w:val="00A05721"/>
    <w:rsid w:val="00A0579C"/>
    <w:rsid w:val="00A05871"/>
    <w:rsid w:val="00A058FC"/>
    <w:rsid w:val="00A059E0"/>
    <w:rsid w:val="00A05A96"/>
    <w:rsid w:val="00A05B30"/>
    <w:rsid w:val="00A05EB1"/>
    <w:rsid w:val="00A05F83"/>
    <w:rsid w:val="00A05FD1"/>
    <w:rsid w:val="00A0630F"/>
    <w:rsid w:val="00A064EA"/>
    <w:rsid w:val="00A06706"/>
    <w:rsid w:val="00A0693E"/>
    <w:rsid w:val="00A06B98"/>
    <w:rsid w:val="00A06BEB"/>
    <w:rsid w:val="00A06BF8"/>
    <w:rsid w:val="00A06C5A"/>
    <w:rsid w:val="00A06C66"/>
    <w:rsid w:val="00A06CBF"/>
    <w:rsid w:val="00A06EA3"/>
    <w:rsid w:val="00A06EB3"/>
    <w:rsid w:val="00A06F60"/>
    <w:rsid w:val="00A070B5"/>
    <w:rsid w:val="00A07286"/>
    <w:rsid w:val="00A07340"/>
    <w:rsid w:val="00A07350"/>
    <w:rsid w:val="00A073CD"/>
    <w:rsid w:val="00A073F9"/>
    <w:rsid w:val="00A076C0"/>
    <w:rsid w:val="00A07992"/>
    <w:rsid w:val="00A07A28"/>
    <w:rsid w:val="00A07BDB"/>
    <w:rsid w:val="00A07C30"/>
    <w:rsid w:val="00A07DB3"/>
    <w:rsid w:val="00A07FEE"/>
    <w:rsid w:val="00A1006A"/>
    <w:rsid w:val="00A10153"/>
    <w:rsid w:val="00A10208"/>
    <w:rsid w:val="00A1048C"/>
    <w:rsid w:val="00A10533"/>
    <w:rsid w:val="00A1055C"/>
    <w:rsid w:val="00A1058E"/>
    <w:rsid w:val="00A10607"/>
    <w:rsid w:val="00A1068E"/>
    <w:rsid w:val="00A1076F"/>
    <w:rsid w:val="00A1089D"/>
    <w:rsid w:val="00A108B1"/>
    <w:rsid w:val="00A1097C"/>
    <w:rsid w:val="00A10BA2"/>
    <w:rsid w:val="00A10EAE"/>
    <w:rsid w:val="00A10EE3"/>
    <w:rsid w:val="00A10EEF"/>
    <w:rsid w:val="00A111C4"/>
    <w:rsid w:val="00A1121C"/>
    <w:rsid w:val="00A112A6"/>
    <w:rsid w:val="00A113BC"/>
    <w:rsid w:val="00A11551"/>
    <w:rsid w:val="00A11623"/>
    <w:rsid w:val="00A1166C"/>
    <w:rsid w:val="00A1167F"/>
    <w:rsid w:val="00A116CA"/>
    <w:rsid w:val="00A1175C"/>
    <w:rsid w:val="00A119EB"/>
    <w:rsid w:val="00A11A56"/>
    <w:rsid w:val="00A11A7D"/>
    <w:rsid w:val="00A11C0D"/>
    <w:rsid w:val="00A11ED2"/>
    <w:rsid w:val="00A12374"/>
    <w:rsid w:val="00A1253F"/>
    <w:rsid w:val="00A1255F"/>
    <w:rsid w:val="00A126E5"/>
    <w:rsid w:val="00A12758"/>
    <w:rsid w:val="00A12A24"/>
    <w:rsid w:val="00A12CCA"/>
    <w:rsid w:val="00A12D56"/>
    <w:rsid w:val="00A1313B"/>
    <w:rsid w:val="00A13466"/>
    <w:rsid w:val="00A13527"/>
    <w:rsid w:val="00A1375B"/>
    <w:rsid w:val="00A13990"/>
    <w:rsid w:val="00A13AE5"/>
    <w:rsid w:val="00A13B41"/>
    <w:rsid w:val="00A13BF0"/>
    <w:rsid w:val="00A13E30"/>
    <w:rsid w:val="00A13FA1"/>
    <w:rsid w:val="00A143F2"/>
    <w:rsid w:val="00A14776"/>
    <w:rsid w:val="00A14885"/>
    <w:rsid w:val="00A14893"/>
    <w:rsid w:val="00A148AF"/>
    <w:rsid w:val="00A14A35"/>
    <w:rsid w:val="00A14D23"/>
    <w:rsid w:val="00A14D57"/>
    <w:rsid w:val="00A14DAF"/>
    <w:rsid w:val="00A15030"/>
    <w:rsid w:val="00A15066"/>
    <w:rsid w:val="00A1516B"/>
    <w:rsid w:val="00A15321"/>
    <w:rsid w:val="00A15342"/>
    <w:rsid w:val="00A1535A"/>
    <w:rsid w:val="00A154DD"/>
    <w:rsid w:val="00A154E7"/>
    <w:rsid w:val="00A155DE"/>
    <w:rsid w:val="00A15645"/>
    <w:rsid w:val="00A156DA"/>
    <w:rsid w:val="00A15A7F"/>
    <w:rsid w:val="00A15C48"/>
    <w:rsid w:val="00A15E57"/>
    <w:rsid w:val="00A15F00"/>
    <w:rsid w:val="00A162FA"/>
    <w:rsid w:val="00A16356"/>
    <w:rsid w:val="00A163F7"/>
    <w:rsid w:val="00A1641C"/>
    <w:rsid w:val="00A165C2"/>
    <w:rsid w:val="00A16DD0"/>
    <w:rsid w:val="00A16EB2"/>
    <w:rsid w:val="00A1701D"/>
    <w:rsid w:val="00A1721B"/>
    <w:rsid w:val="00A1727D"/>
    <w:rsid w:val="00A172A6"/>
    <w:rsid w:val="00A173C0"/>
    <w:rsid w:val="00A174DD"/>
    <w:rsid w:val="00A17764"/>
    <w:rsid w:val="00A17A1C"/>
    <w:rsid w:val="00A17CA6"/>
    <w:rsid w:val="00A17D24"/>
    <w:rsid w:val="00A17D32"/>
    <w:rsid w:val="00A20020"/>
    <w:rsid w:val="00A20085"/>
    <w:rsid w:val="00A20208"/>
    <w:rsid w:val="00A20269"/>
    <w:rsid w:val="00A2029D"/>
    <w:rsid w:val="00A2037F"/>
    <w:rsid w:val="00A2047A"/>
    <w:rsid w:val="00A20564"/>
    <w:rsid w:val="00A205A6"/>
    <w:rsid w:val="00A20756"/>
    <w:rsid w:val="00A207EE"/>
    <w:rsid w:val="00A20841"/>
    <w:rsid w:val="00A209A7"/>
    <w:rsid w:val="00A20A14"/>
    <w:rsid w:val="00A20C34"/>
    <w:rsid w:val="00A20DCC"/>
    <w:rsid w:val="00A21339"/>
    <w:rsid w:val="00A21914"/>
    <w:rsid w:val="00A21AB8"/>
    <w:rsid w:val="00A21C47"/>
    <w:rsid w:val="00A220AB"/>
    <w:rsid w:val="00A220EC"/>
    <w:rsid w:val="00A222C9"/>
    <w:rsid w:val="00A223B3"/>
    <w:rsid w:val="00A22510"/>
    <w:rsid w:val="00A22546"/>
    <w:rsid w:val="00A2264D"/>
    <w:rsid w:val="00A22678"/>
    <w:rsid w:val="00A22943"/>
    <w:rsid w:val="00A229CA"/>
    <w:rsid w:val="00A22AF6"/>
    <w:rsid w:val="00A22C05"/>
    <w:rsid w:val="00A22C67"/>
    <w:rsid w:val="00A22DB2"/>
    <w:rsid w:val="00A23164"/>
    <w:rsid w:val="00A231C5"/>
    <w:rsid w:val="00A2333F"/>
    <w:rsid w:val="00A23491"/>
    <w:rsid w:val="00A234B6"/>
    <w:rsid w:val="00A23585"/>
    <w:rsid w:val="00A2358B"/>
    <w:rsid w:val="00A23AB9"/>
    <w:rsid w:val="00A23C66"/>
    <w:rsid w:val="00A23C7A"/>
    <w:rsid w:val="00A23CA5"/>
    <w:rsid w:val="00A23E9A"/>
    <w:rsid w:val="00A2412E"/>
    <w:rsid w:val="00A242BF"/>
    <w:rsid w:val="00A242E1"/>
    <w:rsid w:val="00A24499"/>
    <w:rsid w:val="00A24558"/>
    <w:rsid w:val="00A2483E"/>
    <w:rsid w:val="00A248D9"/>
    <w:rsid w:val="00A24B4C"/>
    <w:rsid w:val="00A24CA0"/>
    <w:rsid w:val="00A25804"/>
    <w:rsid w:val="00A25B8B"/>
    <w:rsid w:val="00A25C69"/>
    <w:rsid w:val="00A25D2B"/>
    <w:rsid w:val="00A25DEB"/>
    <w:rsid w:val="00A25E82"/>
    <w:rsid w:val="00A2603F"/>
    <w:rsid w:val="00A26248"/>
    <w:rsid w:val="00A263A4"/>
    <w:rsid w:val="00A263FB"/>
    <w:rsid w:val="00A26714"/>
    <w:rsid w:val="00A269FD"/>
    <w:rsid w:val="00A26CE6"/>
    <w:rsid w:val="00A26E4E"/>
    <w:rsid w:val="00A27117"/>
    <w:rsid w:val="00A27160"/>
    <w:rsid w:val="00A271FD"/>
    <w:rsid w:val="00A2746F"/>
    <w:rsid w:val="00A275D0"/>
    <w:rsid w:val="00A27659"/>
    <w:rsid w:val="00A2765F"/>
    <w:rsid w:val="00A27817"/>
    <w:rsid w:val="00A27975"/>
    <w:rsid w:val="00A27A68"/>
    <w:rsid w:val="00A27A7B"/>
    <w:rsid w:val="00A27ADF"/>
    <w:rsid w:val="00A27B00"/>
    <w:rsid w:val="00A27F82"/>
    <w:rsid w:val="00A30411"/>
    <w:rsid w:val="00A30544"/>
    <w:rsid w:val="00A30605"/>
    <w:rsid w:val="00A3095D"/>
    <w:rsid w:val="00A30A57"/>
    <w:rsid w:val="00A30A72"/>
    <w:rsid w:val="00A30A89"/>
    <w:rsid w:val="00A30BAA"/>
    <w:rsid w:val="00A30C20"/>
    <w:rsid w:val="00A30CE2"/>
    <w:rsid w:val="00A30CEE"/>
    <w:rsid w:val="00A30F67"/>
    <w:rsid w:val="00A313CA"/>
    <w:rsid w:val="00A3148C"/>
    <w:rsid w:val="00A3149C"/>
    <w:rsid w:val="00A314D2"/>
    <w:rsid w:val="00A315B2"/>
    <w:rsid w:val="00A317AE"/>
    <w:rsid w:val="00A31A44"/>
    <w:rsid w:val="00A31BCE"/>
    <w:rsid w:val="00A31D3D"/>
    <w:rsid w:val="00A31EDE"/>
    <w:rsid w:val="00A31EF8"/>
    <w:rsid w:val="00A320C8"/>
    <w:rsid w:val="00A326FF"/>
    <w:rsid w:val="00A32916"/>
    <w:rsid w:val="00A329A1"/>
    <w:rsid w:val="00A32AB0"/>
    <w:rsid w:val="00A32CB9"/>
    <w:rsid w:val="00A32D6D"/>
    <w:rsid w:val="00A32F32"/>
    <w:rsid w:val="00A32F4C"/>
    <w:rsid w:val="00A32F92"/>
    <w:rsid w:val="00A33171"/>
    <w:rsid w:val="00A33411"/>
    <w:rsid w:val="00A334FA"/>
    <w:rsid w:val="00A3371B"/>
    <w:rsid w:val="00A33A0B"/>
    <w:rsid w:val="00A33E81"/>
    <w:rsid w:val="00A33E9A"/>
    <w:rsid w:val="00A33F3C"/>
    <w:rsid w:val="00A341A2"/>
    <w:rsid w:val="00A341F3"/>
    <w:rsid w:val="00A34206"/>
    <w:rsid w:val="00A3441A"/>
    <w:rsid w:val="00A34441"/>
    <w:rsid w:val="00A34777"/>
    <w:rsid w:val="00A347B1"/>
    <w:rsid w:val="00A3482A"/>
    <w:rsid w:val="00A34864"/>
    <w:rsid w:val="00A34C8E"/>
    <w:rsid w:val="00A34D53"/>
    <w:rsid w:val="00A34EF2"/>
    <w:rsid w:val="00A35001"/>
    <w:rsid w:val="00A352DB"/>
    <w:rsid w:val="00A3537D"/>
    <w:rsid w:val="00A3565C"/>
    <w:rsid w:val="00A35800"/>
    <w:rsid w:val="00A359D6"/>
    <w:rsid w:val="00A35A89"/>
    <w:rsid w:val="00A35B9A"/>
    <w:rsid w:val="00A35EA4"/>
    <w:rsid w:val="00A35F12"/>
    <w:rsid w:val="00A35F4B"/>
    <w:rsid w:val="00A35F56"/>
    <w:rsid w:val="00A36538"/>
    <w:rsid w:val="00A367C0"/>
    <w:rsid w:val="00A368DF"/>
    <w:rsid w:val="00A3698A"/>
    <w:rsid w:val="00A36B58"/>
    <w:rsid w:val="00A36DCC"/>
    <w:rsid w:val="00A36F96"/>
    <w:rsid w:val="00A375A5"/>
    <w:rsid w:val="00A3766F"/>
    <w:rsid w:val="00A37701"/>
    <w:rsid w:val="00A3774D"/>
    <w:rsid w:val="00A37836"/>
    <w:rsid w:val="00A3784B"/>
    <w:rsid w:val="00A37859"/>
    <w:rsid w:val="00A3786E"/>
    <w:rsid w:val="00A378C9"/>
    <w:rsid w:val="00A37C22"/>
    <w:rsid w:val="00A37D84"/>
    <w:rsid w:val="00A37DA0"/>
    <w:rsid w:val="00A37F27"/>
    <w:rsid w:val="00A40264"/>
    <w:rsid w:val="00A40326"/>
    <w:rsid w:val="00A406DD"/>
    <w:rsid w:val="00A40886"/>
    <w:rsid w:val="00A40D87"/>
    <w:rsid w:val="00A40EAD"/>
    <w:rsid w:val="00A4124D"/>
    <w:rsid w:val="00A412B4"/>
    <w:rsid w:val="00A412E9"/>
    <w:rsid w:val="00A41419"/>
    <w:rsid w:val="00A414D0"/>
    <w:rsid w:val="00A414FC"/>
    <w:rsid w:val="00A41753"/>
    <w:rsid w:val="00A41DB6"/>
    <w:rsid w:val="00A41FDC"/>
    <w:rsid w:val="00A421A1"/>
    <w:rsid w:val="00A421B3"/>
    <w:rsid w:val="00A42222"/>
    <w:rsid w:val="00A4231E"/>
    <w:rsid w:val="00A42429"/>
    <w:rsid w:val="00A424E0"/>
    <w:rsid w:val="00A42526"/>
    <w:rsid w:val="00A425D1"/>
    <w:rsid w:val="00A42609"/>
    <w:rsid w:val="00A42676"/>
    <w:rsid w:val="00A42679"/>
    <w:rsid w:val="00A42701"/>
    <w:rsid w:val="00A4282A"/>
    <w:rsid w:val="00A42A2D"/>
    <w:rsid w:val="00A42B38"/>
    <w:rsid w:val="00A42C8B"/>
    <w:rsid w:val="00A42F7F"/>
    <w:rsid w:val="00A430A1"/>
    <w:rsid w:val="00A433C6"/>
    <w:rsid w:val="00A433DC"/>
    <w:rsid w:val="00A43486"/>
    <w:rsid w:val="00A4351E"/>
    <w:rsid w:val="00A437F0"/>
    <w:rsid w:val="00A43B70"/>
    <w:rsid w:val="00A43D9C"/>
    <w:rsid w:val="00A44084"/>
    <w:rsid w:val="00A44105"/>
    <w:rsid w:val="00A444AD"/>
    <w:rsid w:val="00A44615"/>
    <w:rsid w:val="00A446AB"/>
    <w:rsid w:val="00A446C0"/>
    <w:rsid w:val="00A4472D"/>
    <w:rsid w:val="00A44D18"/>
    <w:rsid w:val="00A44E94"/>
    <w:rsid w:val="00A45015"/>
    <w:rsid w:val="00A450DC"/>
    <w:rsid w:val="00A451C6"/>
    <w:rsid w:val="00A4522D"/>
    <w:rsid w:val="00A455D7"/>
    <w:rsid w:val="00A4574E"/>
    <w:rsid w:val="00A4590A"/>
    <w:rsid w:val="00A45A6E"/>
    <w:rsid w:val="00A45AED"/>
    <w:rsid w:val="00A45B3A"/>
    <w:rsid w:val="00A45B63"/>
    <w:rsid w:val="00A45ECC"/>
    <w:rsid w:val="00A45EF6"/>
    <w:rsid w:val="00A4610A"/>
    <w:rsid w:val="00A4628A"/>
    <w:rsid w:val="00A464D0"/>
    <w:rsid w:val="00A46572"/>
    <w:rsid w:val="00A465CE"/>
    <w:rsid w:val="00A46811"/>
    <w:rsid w:val="00A46AEF"/>
    <w:rsid w:val="00A46B18"/>
    <w:rsid w:val="00A46CAF"/>
    <w:rsid w:val="00A46E1B"/>
    <w:rsid w:val="00A46E2E"/>
    <w:rsid w:val="00A46F43"/>
    <w:rsid w:val="00A46FF9"/>
    <w:rsid w:val="00A47067"/>
    <w:rsid w:val="00A4708D"/>
    <w:rsid w:val="00A4750F"/>
    <w:rsid w:val="00A47641"/>
    <w:rsid w:val="00A47654"/>
    <w:rsid w:val="00A4766E"/>
    <w:rsid w:val="00A47704"/>
    <w:rsid w:val="00A4782E"/>
    <w:rsid w:val="00A4795F"/>
    <w:rsid w:val="00A4798B"/>
    <w:rsid w:val="00A47AE9"/>
    <w:rsid w:val="00A47D66"/>
    <w:rsid w:val="00A47EED"/>
    <w:rsid w:val="00A47EFD"/>
    <w:rsid w:val="00A47FA7"/>
    <w:rsid w:val="00A5005C"/>
    <w:rsid w:val="00A5026F"/>
    <w:rsid w:val="00A503A2"/>
    <w:rsid w:val="00A507A2"/>
    <w:rsid w:val="00A507BA"/>
    <w:rsid w:val="00A5084B"/>
    <w:rsid w:val="00A508AF"/>
    <w:rsid w:val="00A50968"/>
    <w:rsid w:val="00A50BC5"/>
    <w:rsid w:val="00A50C3E"/>
    <w:rsid w:val="00A50D9A"/>
    <w:rsid w:val="00A50E27"/>
    <w:rsid w:val="00A50EC5"/>
    <w:rsid w:val="00A510E9"/>
    <w:rsid w:val="00A511D4"/>
    <w:rsid w:val="00A5131B"/>
    <w:rsid w:val="00A516AB"/>
    <w:rsid w:val="00A5194F"/>
    <w:rsid w:val="00A519A0"/>
    <w:rsid w:val="00A51D0A"/>
    <w:rsid w:val="00A5206C"/>
    <w:rsid w:val="00A520E8"/>
    <w:rsid w:val="00A5218A"/>
    <w:rsid w:val="00A524FB"/>
    <w:rsid w:val="00A5284B"/>
    <w:rsid w:val="00A528E1"/>
    <w:rsid w:val="00A52900"/>
    <w:rsid w:val="00A52912"/>
    <w:rsid w:val="00A52B4C"/>
    <w:rsid w:val="00A52C19"/>
    <w:rsid w:val="00A53158"/>
    <w:rsid w:val="00A53164"/>
    <w:rsid w:val="00A53194"/>
    <w:rsid w:val="00A53451"/>
    <w:rsid w:val="00A534D4"/>
    <w:rsid w:val="00A53AB2"/>
    <w:rsid w:val="00A53D2F"/>
    <w:rsid w:val="00A53E25"/>
    <w:rsid w:val="00A540A9"/>
    <w:rsid w:val="00A5415F"/>
    <w:rsid w:val="00A542B1"/>
    <w:rsid w:val="00A542E3"/>
    <w:rsid w:val="00A5441C"/>
    <w:rsid w:val="00A54457"/>
    <w:rsid w:val="00A54529"/>
    <w:rsid w:val="00A54768"/>
    <w:rsid w:val="00A549A9"/>
    <w:rsid w:val="00A54B76"/>
    <w:rsid w:val="00A54D60"/>
    <w:rsid w:val="00A54E78"/>
    <w:rsid w:val="00A54F07"/>
    <w:rsid w:val="00A54F2A"/>
    <w:rsid w:val="00A5517A"/>
    <w:rsid w:val="00A554FE"/>
    <w:rsid w:val="00A55577"/>
    <w:rsid w:val="00A55935"/>
    <w:rsid w:val="00A5594B"/>
    <w:rsid w:val="00A55A3B"/>
    <w:rsid w:val="00A55B5E"/>
    <w:rsid w:val="00A55BD8"/>
    <w:rsid w:val="00A55C25"/>
    <w:rsid w:val="00A55E0E"/>
    <w:rsid w:val="00A56184"/>
    <w:rsid w:val="00A5634A"/>
    <w:rsid w:val="00A56472"/>
    <w:rsid w:val="00A5647D"/>
    <w:rsid w:val="00A5670D"/>
    <w:rsid w:val="00A56E41"/>
    <w:rsid w:val="00A57040"/>
    <w:rsid w:val="00A57635"/>
    <w:rsid w:val="00A579E9"/>
    <w:rsid w:val="00A57A7B"/>
    <w:rsid w:val="00A57AF1"/>
    <w:rsid w:val="00A57CF9"/>
    <w:rsid w:val="00A57EDD"/>
    <w:rsid w:val="00A57F80"/>
    <w:rsid w:val="00A57FFC"/>
    <w:rsid w:val="00A604C4"/>
    <w:rsid w:val="00A605EE"/>
    <w:rsid w:val="00A606D5"/>
    <w:rsid w:val="00A606E6"/>
    <w:rsid w:val="00A608B5"/>
    <w:rsid w:val="00A608DC"/>
    <w:rsid w:val="00A60903"/>
    <w:rsid w:val="00A60D62"/>
    <w:rsid w:val="00A60E25"/>
    <w:rsid w:val="00A60E3E"/>
    <w:rsid w:val="00A60E45"/>
    <w:rsid w:val="00A60E76"/>
    <w:rsid w:val="00A60E92"/>
    <w:rsid w:val="00A60F24"/>
    <w:rsid w:val="00A60FD5"/>
    <w:rsid w:val="00A61064"/>
    <w:rsid w:val="00A61222"/>
    <w:rsid w:val="00A6136D"/>
    <w:rsid w:val="00A614D2"/>
    <w:rsid w:val="00A6156C"/>
    <w:rsid w:val="00A615C9"/>
    <w:rsid w:val="00A61775"/>
    <w:rsid w:val="00A619A4"/>
    <w:rsid w:val="00A61A8C"/>
    <w:rsid w:val="00A61BF1"/>
    <w:rsid w:val="00A61EDD"/>
    <w:rsid w:val="00A61F8B"/>
    <w:rsid w:val="00A62307"/>
    <w:rsid w:val="00A623BC"/>
    <w:rsid w:val="00A62551"/>
    <w:rsid w:val="00A625D5"/>
    <w:rsid w:val="00A628DC"/>
    <w:rsid w:val="00A6294B"/>
    <w:rsid w:val="00A6298A"/>
    <w:rsid w:val="00A62A0F"/>
    <w:rsid w:val="00A62BC2"/>
    <w:rsid w:val="00A62DFA"/>
    <w:rsid w:val="00A62E28"/>
    <w:rsid w:val="00A62F81"/>
    <w:rsid w:val="00A6329F"/>
    <w:rsid w:val="00A6361E"/>
    <w:rsid w:val="00A636B4"/>
    <w:rsid w:val="00A6377F"/>
    <w:rsid w:val="00A6386A"/>
    <w:rsid w:val="00A63A15"/>
    <w:rsid w:val="00A63C01"/>
    <w:rsid w:val="00A63CF0"/>
    <w:rsid w:val="00A63D79"/>
    <w:rsid w:val="00A63E3F"/>
    <w:rsid w:val="00A64311"/>
    <w:rsid w:val="00A64558"/>
    <w:rsid w:val="00A647A1"/>
    <w:rsid w:val="00A64825"/>
    <w:rsid w:val="00A6488B"/>
    <w:rsid w:val="00A648AD"/>
    <w:rsid w:val="00A649F4"/>
    <w:rsid w:val="00A64A7F"/>
    <w:rsid w:val="00A64C0F"/>
    <w:rsid w:val="00A65116"/>
    <w:rsid w:val="00A65127"/>
    <w:rsid w:val="00A65167"/>
    <w:rsid w:val="00A651FD"/>
    <w:rsid w:val="00A65381"/>
    <w:rsid w:val="00A653FF"/>
    <w:rsid w:val="00A6548F"/>
    <w:rsid w:val="00A65502"/>
    <w:rsid w:val="00A6559E"/>
    <w:rsid w:val="00A6583A"/>
    <w:rsid w:val="00A65857"/>
    <w:rsid w:val="00A65B6D"/>
    <w:rsid w:val="00A65CCB"/>
    <w:rsid w:val="00A65D12"/>
    <w:rsid w:val="00A65E24"/>
    <w:rsid w:val="00A65EC8"/>
    <w:rsid w:val="00A65F0E"/>
    <w:rsid w:val="00A65F21"/>
    <w:rsid w:val="00A65F34"/>
    <w:rsid w:val="00A66081"/>
    <w:rsid w:val="00A660A2"/>
    <w:rsid w:val="00A661E0"/>
    <w:rsid w:val="00A6623E"/>
    <w:rsid w:val="00A6628A"/>
    <w:rsid w:val="00A663F2"/>
    <w:rsid w:val="00A66414"/>
    <w:rsid w:val="00A666EB"/>
    <w:rsid w:val="00A66797"/>
    <w:rsid w:val="00A66865"/>
    <w:rsid w:val="00A6691F"/>
    <w:rsid w:val="00A66A25"/>
    <w:rsid w:val="00A66AF9"/>
    <w:rsid w:val="00A66C0A"/>
    <w:rsid w:val="00A66E5F"/>
    <w:rsid w:val="00A66EEE"/>
    <w:rsid w:val="00A670C4"/>
    <w:rsid w:val="00A670D9"/>
    <w:rsid w:val="00A6739C"/>
    <w:rsid w:val="00A674AA"/>
    <w:rsid w:val="00A6777F"/>
    <w:rsid w:val="00A6788E"/>
    <w:rsid w:val="00A67B1C"/>
    <w:rsid w:val="00A67D0D"/>
    <w:rsid w:val="00A7008D"/>
    <w:rsid w:val="00A7013C"/>
    <w:rsid w:val="00A7019E"/>
    <w:rsid w:val="00A70263"/>
    <w:rsid w:val="00A70387"/>
    <w:rsid w:val="00A704ED"/>
    <w:rsid w:val="00A70684"/>
    <w:rsid w:val="00A706AA"/>
    <w:rsid w:val="00A706EE"/>
    <w:rsid w:val="00A7076A"/>
    <w:rsid w:val="00A7076B"/>
    <w:rsid w:val="00A70794"/>
    <w:rsid w:val="00A70801"/>
    <w:rsid w:val="00A7082A"/>
    <w:rsid w:val="00A7086C"/>
    <w:rsid w:val="00A70935"/>
    <w:rsid w:val="00A70AEC"/>
    <w:rsid w:val="00A70BAB"/>
    <w:rsid w:val="00A70BBC"/>
    <w:rsid w:val="00A70BF5"/>
    <w:rsid w:val="00A70CD4"/>
    <w:rsid w:val="00A70D5F"/>
    <w:rsid w:val="00A70DBF"/>
    <w:rsid w:val="00A70DD1"/>
    <w:rsid w:val="00A70E2A"/>
    <w:rsid w:val="00A70EE9"/>
    <w:rsid w:val="00A70EF3"/>
    <w:rsid w:val="00A70FDE"/>
    <w:rsid w:val="00A70FEA"/>
    <w:rsid w:val="00A7109B"/>
    <w:rsid w:val="00A71170"/>
    <w:rsid w:val="00A716D9"/>
    <w:rsid w:val="00A71875"/>
    <w:rsid w:val="00A718BF"/>
    <w:rsid w:val="00A718D5"/>
    <w:rsid w:val="00A7191D"/>
    <w:rsid w:val="00A71D82"/>
    <w:rsid w:val="00A72319"/>
    <w:rsid w:val="00A72452"/>
    <w:rsid w:val="00A72800"/>
    <w:rsid w:val="00A728E0"/>
    <w:rsid w:val="00A72ADF"/>
    <w:rsid w:val="00A72B10"/>
    <w:rsid w:val="00A72B17"/>
    <w:rsid w:val="00A73223"/>
    <w:rsid w:val="00A73308"/>
    <w:rsid w:val="00A73361"/>
    <w:rsid w:val="00A733B7"/>
    <w:rsid w:val="00A7376A"/>
    <w:rsid w:val="00A739D2"/>
    <w:rsid w:val="00A73A3E"/>
    <w:rsid w:val="00A73D83"/>
    <w:rsid w:val="00A73E16"/>
    <w:rsid w:val="00A73F70"/>
    <w:rsid w:val="00A740DB"/>
    <w:rsid w:val="00A7417B"/>
    <w:rsid w:val="00A74340"/>
    <w:rsid w:val="00A7434D"/>
    <w:rsid w:val="00A74551"/>
    <w:rsid w:val="00A7457C"/>
    <w:rsid w:val="00A74A99"/>
    <w:rsid w:val="00A74AC6"/>
    <w:rsid w:val="00A74D08"/>
    <w:rsid w:val="00A74D11"/>
    <w:rsid w:val="00A74E62"/>
    <w:rsid w:val="00A75310"/>
    <w:rsid w:val="00A7531E"/>
    <w:rsid w:val="00A75669"/>
    <w:rsid w:val="00A75797"/>
    <w:rsid w:val="00A75825"/>
    <w:rsid w:val="00A758B0"/>
    <w:rsid w:val="00A75ACB"/>
    <w:rsid w:val="00A75C6D"/>
    <w:rsid w:val="00A75CDC"/>
    <w:rsid w:val="00A75FB7"/>
    <w:rsid w:val="00A76080"/>
    <w:rsid w:val="00A761A9"/>
    <w:rsid w:val="00A762B0"/>
    <w:rsid w:val="00A76456"/>
    <w:rsid w:val="00A765FC"/>
    <w:rsid w:val="00A766FE"/>
    <w:rsid w:val="00A76841"/>
    <w:rsid w:val="00A76876"/>
    <w:rsid w:val="00A76950"/>
    <w:rsid w:val="00A76CDB"/>
    <w:rsid w:val="00A76D12"/>
    <w:rsid w:val="00A76D5C"/>
    <w:rsid w:val="00A76DC6"/>
    <w:rsid w:val="00A76E0F"/>
    <w:rsid w:val="00A77080"/>
    <w:rsid w:val="00A7714E"/>
    <w:rsid w:val="00A773AB"/>
    <w:rsid w:val="00A774D9"/>
    <w:rsid w:val="00A77500"/>
    <w:rsid w:val="00A775B3"/>
    <w:rsid w:val="00A77634"/>
    <w:rsid w:val="00A779B9"/>
    <w:rsid w:val="00A77A28"/>
    <w:rsid w:val="00A77AF0"/>
    <w:rsid w:val="00A77BC9"/>
    <w:rsid w:val="00A77C78"/>
    <w:rsid w:val="00A77D8F"/>
    <w:rsid w:val="00A77FA3"/>
    <w:rsid w:val="00A80310"/>
    <w:rsid w:val="00A80415"/>
    <w:rsid w:val="00A8047A"/>
    <w:rsid w:val="00A805F3"/>
    <w:rsid w:val="00A8067F"/>
    <w:rsid w:val="00A806E2"/>
    <w:rsid w:val="00A807BC"/>
    <w:rsid w:val="00A807BE"/>
    <w:rsid w:val="00A80836"/>
    <w:rsid w:val="00A808EB"/>
    <w:rsid w:val="00A809F4"/>
    <w:rsid w:val="00A80A32"/>
    <w:rsid w:val="00A80B89"/>
    <w:rsid w:val="00A80BA2"/>
    <w:rsid w:val="00A80CD1"/>
    <w:rsid w:val="00A80DF4"/>
    <w:rsid w:val="00A80E8B"/>
    <w:rsid w:val="00A80FE7"/>
    <w:rsid w:val="00A810B1"/>
    <w:rsid w:val="00A810D7"/>
    <w:rsid w:val="00A8121B"/>
    <w:rsid w:val="00A81510"/>
    <w:rsid w:val="00A8164F"/>
    <w:rsid w:val="00A81657"/>
    <w:rsid w:val="00A8186B"/>
    <w:rsid w:val="00A818A4"/>
    <w:rsid w:val="00A818C2"/>
    <w:rsid w:val="00A8196A"/>
    <w:rsid w:val="00A819EF"/>
    <w:rsid w:val="00A81BDD"/>
    <w:rsid w:val="00A81CB8"/>
    <w:rsid w:val="00A81DF4"/>
    <w:rsid w:val="00A81E8F"/>
    <w:rsid w:val="00A822D2"/>
    <w:rsid w:val="00A82594"/>
    <w:rsid w:val="00A826E0"/>
    <w:rsid w:val="00A8289D"/>
    <w:rsid w:val="00A8297E"/>
    <w:rsid w:val="00A82B49"/>
    <w:rsid w:val="00A83291"/>
    <w:rsid w:val="00A83388"/>
    <w:rsid w:val="00A834B4"/>
    <w:rsid w:val="00A835A1"/>
    <w:rsid w:val="00A835F1"/>
    <w:rsid w:val="00A8361F"/>
    <w:rsid w:val="00A836C8"/>
    <w:rsid w:val="00A83829"/>
    <w:rsid w:val="00A83964"/>
    <w:rsid w:val="00A839C2"/>
    <w:rsid w:val="00A83A0B"/>
    <w:rsid w:val="00A83B53"/>
    <w:rsid w:val="00A83BDC"/>
    <w:rsid w:val="00A83CA4"/>
    <w:rsid w:val="00A83D39"/>
    <w:rsid w:val="00A83D5A"/>
    <w:rsid w:val="00A83DC7"/>
    <w:rsid w:val="00A83E80"/>
    <w:rsid w:val="00A83F66"/>
    <w:rsid w:val="00A83FCC"/>
    <w:rsid w:val="00A84244"/>
    <w:rsid w:val="00A84340"/>
    <w:rsid w:val="00A8447F"/>
    <w:rsid w:val="00A84626"/>
    <w:rsid w:val="00A8473D"/>
    <w:rsid w:val="00A8475A"/>
    <w:rsid w:val="00A84872"/>
    <w:rsid w:val="00A84888"/>
    <w:rsid w:val="00A84A03"/>
    <w:rsid w:val="00A84BB3"/>
    <w:rsid w:val="00A84C20"/>
    <w:rsid w:val="00A84DE2"/>
    <w:rsid w:val="00A84DFC"/>
    <w:rsid w:val="00A85229"/>
    <w:rsid w:val="00A852BC"/>
    <w:rsid w:val="00A8593F"/>
    <w:rsid w:val="00A859E8"/>
    <w:rsid w:val="00A85A80"/>
    <w:rsid w:val="00A85DF0"/>
    <w:rsid w:val="00A85E64"/>
    <w:rsid w:val="00A85EC6"/>
    <w:rsid w:val="00A85F7F"/>
    <w:rsid w:val="00A86221"/>
    <w:rsid w:val="00A8630E"/>
    <w:rsid w:val="00A8648A"/>
    <w:rsid w:val="00A8676F"/>
    <w:rsid w:val="00A86833"/>
    <w:rsid w:val="00A8683B"/>
    <w:rsid w:val="00A86C3B"/>
    <w:rsid w:val="00A86CD4"/>
    <w:rsid w:val="00A86CE1"/>
    <w:rsid w:val="00A86DBB"/>
    <w:rsid w:val="00A86DCB"/>
    <w:rsid w:val="00A87240"/>
    <w:rsid w:val="00A8739B"/>
    <w:rsid w:val="00A873B4"/>
    <w:rsid w:val="00A87515"/>
    <w:rsid w:val="00A87557"/>
    <w:rsid w:val="00A87635"/>
    <w:rsid w:val="00A878F9"/>
    <w:rsid w:val="00A87B03"/>
    <w:rsid w:val="00A87BC7"/>
    <w:rsid w:val="00A87BE8"/>
    <w:rsid w:val="00A87C4F"/>
    <w:rsid w:val="00A87CA1"/>
    <w:rsid w:val="00A87D30"/>
    <w:rsid w:val="00A87D36"/>
    <w:rsid w:val="00A87ED2"/>
    <w:rsid w:val="00A87EE3"/>
    <w:rsid w:val="00A90449"/>
    <w:rsid w:val="00A90593"/>
    <w:rsid w:val="00A90672"/>
    <w:rsid w:val="00A90836"/>
    <w:rsid w:val="00A90AE7"/>
    <w:rsid w:val="00A90AFC"/>
    <w:rsid w:val="00A90CD8"/>
    <w:rsid w:val="00A90F68"/>
    <w:rsid w:val="00A91004"/>
    <w:rsid w:val="00A911D8"/>
    <w:rsid w:val="00A914CE"/>
    <w:rsid w:val="00A91563"/>
    <w:rsid w:val="00A915A9"/>
    <w:rsid w:val="00A916E3"/>
    <w:rsid w:val="00A91775"/>
    <w:rsid w:val="00A91794"/>
    <w:rsid w:val="00A919A6"/>
    <w:rsid w:val="00A91A27"/>
    <w:rsid w:val="00A91BC6"/>
    <w:rsid w:val="00A91C4A"/>
    <w:rsid w:val="00A91CEE"/>
    <w:rsid w:val="00A91DAF"/>
    <w:rsid w:val="00A91E0C"/>
    <w:rsid w:val="00A91F20"/>
    <w:rsid w:val="00A91F6D"/>
    <w:rsid w:val="00A920D2"/>
    <w:rsid w:val="00A9213E"/>
    <w:rsid w:val="00A921DE"/>
    <w:rsid w:val="00A9224C"/>
    <w:rsid w:val="00A922D4"/>
    <w:rsid w:val="00A92436"/>
    <w:rsid w:val="00A92456"/>
    <w:rsid w:val="00A92590"/>
    <w:rsid w:val="00A9283C"/>
    <w:rsid w:val="00A92AB3"/>
    <w:rsid w:val="00A92AC7"/>
    <w:rsid w:val="00A92AD4"/>
    <w:rsid w:val="00A92C8F"/>
    <w:rsid w:val="00A92D97"/>
    <w:rsid w:val="00A92F7D"/>
    <w:rsid w:val="00A9356C"/>
    <w:rsid w:val="00A9357E"/>
    <w:rsid w:val="00A937EA"/>
    <w:rsid w:val="00A9381A"/>
    <w:rsid w:val="00A93859"/>
    <w:rsid w:val="00A938C7"/>
    <w:rsid w:val="00A93BCB"/>
    <w:rsid w:val="00A93C0C"/>
    <w:rsid w:val="00A9401B"/>
    <w:rsid w:val="00A9427D"/>
    <w:rsid w:val="00A942D7"/>
    <w:rsid w:val="00A9434C"/>
    <w:rsid w:val="00A943D0"/>
    <w:rsid w:val="00A94598"/>
    <w:rsid w:val="00A9485C"/>
    <w:rsid w:val="00A948D3"/>
    <w:rsid w:val="00A94AA9"/>
    <w:rsid w:val="00A94BD2"/>
    <w:rsid w:val="00A94D83"/>
    <w:rsid w:val="00A95041"/>
    <w:rsid w:val="00A951C5"/>
    <w:rsid w:val="00A951D1"/>
    <w:rsid w:val="00A95279"/>
    <w:rsid w:val="00A952B2"/>
    <w:rsid w:val="00A95557"/>
    <w:rsid w:val="00A95992"/>
    <w:rsid w:val="00A95A3D"/>
    <w:rsid w:val="00A95BB1"/>
    <w:rsid w:val="00A95D34"/>
    <w:rsid w:val="00A96084"/>
    <w:rsid w:val="00A961A7"/>
    <w:rsid w:val="00A96228"/>
    <w:rsid w:val="00A96541"/>
    <w:rsid w:val="00A9671D"/>
    <w:rsid w:val="00A9686C"/>
    <w:rsid w:val="00A9696A"/>
    <w:rsid w:val="00A969B6"/>
    <w:rsid w:val="00A96AD1"/>
    <w:rsid w:val="00A96C11"/>
    <w:rsid w:val="00A96CDA"/>
    <w:rsid w:val="00A96D8D"/>
    <w:rsid w:val="00A9738F"/>
    <w:rsid w:val="00A976B9"/>
    <w:rsid w:val="00A9778D"/>
    <w:rsid w:val="00A97803"/>
    <w:rsid w:val="00A97829"/>
    <w:rsid w:val="00A97902"/>
    <w:rsid w:val="00A9795C"/>
    <w:rsid w:val="00A97AB9"/>
    <w:rsid w:val="00A97B44"/>
    <w:rsid w:val="00A97B80"/>
    <w:rsid w:val="00A97D1B"/>
    <w:rsid w:val="00AA01A6"/>
    <w:rsid w:val="00AA01EB"/>
    <w:rsid w:val="00AA035A"/>
    <w:rsid w:val="00AA047B"/>
    <w:rsid w:val="00AA0563"/>
    <w:rsid w:val="00AA0718"/>
    <w:rsid w:val="00AA0799"/>
    <w:rsid w:val="00AA0918"/>
    <w:rsid w:val="00AA0A2D"/>
    <w:rsid w:val="00AA0AAC"/>
    <w:rsid w:val="00AA0BA6"/>
    <w:rsid w:val="00AA0BF4"/>
    <w:rsid w:val="00AA116D"/>
    <w:rsid w:val="00AA11B0"/>
    <w:rsid w:val="00AA1254"/>
    <w:rsid w:val="00AA12E1"/>
    <w:rsid w:val="00AA1576"/>
    <w:rsid w:val="00AA159C"/>
    <w:rsid w:val="00AA16B8"/>
    <w:rsid w:val="00AA176A"/>
    <w:rsid w:val="00AA178E"/>
    <w:rsid w:val="00AA1807"/>
    <w:rsid w:val="00AA1908"/>
    <w:rsid w:val="00AA19EC"/>
    <w:rsid w:val="00AA19F1"/>
    <w:rsid w:val="00AA19FA"/>
    <w:rsid w:val="00AA1DD0"/>
    <w:rsid w:val="00AA1ED1"/>
    <w:rsid w:val="00AA201D"/>
    <w:rsid w:val="00AA2197"/>
    <w:rsid w:val="00AA21CF"/>
    <w:rsid w:val="00AA21E4"/>
    <w:rsid w:val="00AA22DB"/>
    <w:rsid w:val="00AA281C"/>
    <w:rsid w:val="00AA285F"/>
    <w:rsid w:val="00AA291D"/>
    <w:rsid w:val="00AA29A1"/>
    <w:rsid w:val="00AA2B06"/>
    <w:rsid w:val="00AA2E9D"/>
    <w:rsid w:val="00AA31A5"/>
    <w:rsid w:val="00AA32EC"/>
    <w:rsid w:val="00AA3398"/>
    <w:rsid w:val="00AA3426"/>
    <w:rsid w:val="00AA359A"/>
    <w:rsid w:val="00AA35CE"/>
    <w:rsid w:val="00AA368D"/>
    <w:rsid w:val="00AA379A"/>
    <w:rsid w:val="00AA37B4"/>
    <w:rsid w:val="00AA383E"/>
    <w:rsid w:val="00AA3884"/>
    <w:rsid w:val="00AA3918"/>
    <w:rsid w:val="00AA3953"/>
    <w:rsid w:val="00AA3962"/>
    <w:rsid w:val="00AA3A7F"/>
    <w:rsid w:val="00AA3B97"/>
    <w:rsid w:val="00AA3BE5"/>
    <w:rsid w:val="00AA3C3E"/>
    <w:rsid w:val="00AA3E54"/>
    <w:rsid w:val="00AA42A3"/>
    <w:rsid w:val="00AA4327"/>
    <w:rsid w:val="00AA4532"/>
    <w:rsid w:val="00AA45DF"/>
    <w:rsid w:val="00AA486C"/>
    <w:rsid w:val="00AA49DD"/>
    <w:rsid w:val="00AA4A3C"/>
    <w:rsid w:val="00AA4A4D"/>
    <w:rsid w:val="00AA4B6A"/>
    <w:rsid w:val="00AA4E31"/>
    <w:rsid w:val="00AA4F41"/>
    <w:rsid w:val="00AA4F93"/>
    <w:rsid w:val="00AA4FEB"/>
    <w:rsid w:val="00AA51E0"/>
    <w:rsid w:val="00AA5278"/>
    <w:rsid w:val="00AA527C"/>
    <w:rsid w:val="00AA52F8"/>
    <w:rsid w:val="00AA56D1"/>
    <w:rsid w:val="00AA58DE"/>
    <w:rsid w:val="00AA5B3F"/>
    <w:rsid w:val="00AA5D86"/>
    <w:rsid w:val="00AA5EB8"/>
    <w:rsid w:val="00AA5F74"/>
    <w:rsid w:val="00AA5FC7"/>
    <w:rsid w:val="00AA608B"/>
    <w:rsid w:val="00AA6324"/>
    <w:rsid w:val="00AA6399"/>
    <w:rsid w:val="00AA657C"/>
    <w:rsid w:val="00AA669F"/>
    <w:rsid w:val="00AA6705"/>
    <w:rsid w:val="00AA67FC"/>
    <w:rsid w:val="00AA68DB"/>
    <w:rsid w:val="00AA6AF1"/>
    <w:rsid w:val="00AA6C06"/>
    <w:rsid w:val="00AA6EBD"/>
    <w:rsid w:val="00AA72A6"/>
    <w:rsid w:val="00AA72ED"/>
    <w:rsid w:val="00AA735A"/>
    <w:rsid w:val="00AA75CE"/>
    <w:rsid w:val="00AA75EB"/>
    <w:rsid w:val="00AA76F8"/>
    <w:rsid w:val="00AA7E09"/>
    <w:rsid w:val="00AB0037"/>
    <w:rsid w:val="00AB016B"/>
    <w:rsid w:val="00AB01BF"/>
    <w:rsid w:val="00AB0200"/>
    <w:rsid w:val="00AB0236"/>
    <w:rsid w:val="00AB0557"/>
    <w:rsid w:val="00AB064E"/>
    <w:rsid w:val="00AB0668"/>
    <w:rsid w:val="00AB06AE"/>
    <w:rsid w:val="00AB0772"/>
    <w:rsid w:val="00AB07F2"/>
    <w:rsid w:val="00AB07F5"/>
    <w:rsid w:val="00AB08FE"/>
    <w:rsid w:val="00AB0A78"/>
    <w:rsid w:val="00AB0A9B"/>
    <w:rsid w:val="00AB0B77"/>
    <w:rsid w:val="00AB0B8F"/>
    <w:rsid w:val="00AB0C7C"/>
    <w:rsid w:val="00AB0D6A"/>
    <w:rsid w:val="00AB0ECF"/>
    <w:rsid w:val="00AB1013"/>
    <w:rsid w:val="00AB1056"/>
    <w:rsid w:val="00AB107A"/>
    <w:rsid w:val="00AB1088"/>
    <w:rsid w:val="00AB111E"/>
    <w:rsid w:val="00AB1127"/>
    <w:rsid w:val="00AB1175"/>
    <w:rsid w:val="00AB1208"/>
    <w:rsid w:val="00AB1209"/>
    <w:rsid w:val="00AB1377"/>
    <w:rsid w:val="00AB145D"/>
    <w:rsid w:val="00AB14F0"/>
    <w:rsid w:val="00AB159C"/>
    <w:rsid w:val="00AB1642"/>
    <w:rsid w:val="00AB1813"/>
    <w:rsid w:val="00AB1A71"/>
    <w:rsid w:val="00AB1CD2"/>
    <w:rsid w:val="00AB1D3A"/>
    <w:rsid w:val="00AB1F1E"/>
    <w:rsid w:val="00AB201B"/>
    <w:rsid w:val="00AB21FC"/>
    <w:rsid w:val="00AB223F"/>
    <w:rsid w:val="00AB22A5"/>
    <w:rsid w:val="00AB2844"/>
    <w:rsid w:val="00AB2B3A"/>
    <w:rsid w:val="00AB2D74"/>
    <w:rsid w:val="00AB2FAD"/>
    <w:rsid w:val="00AB2FDB"/>
    <w:rsid w:val="00AB33FA"/>
    <w:rsid w:val="00AB3428"/>
    <w:rsid w:val="00AB356B"/>
    <w:rsid w:val="00AB358D"/>
    <w:rsid w:val="00AB35DC"/>
    <w:rsid w:val="00AB369D"/>
    <w:rsid w:val="00AB3798"/>
    <w:rsid w:val="00AB37CE"/>
    <w:rsid w:val="00AB3868"/>
    <w:rsid w:val="00AB3983"/>
    <w:rsid w:val="00AB39A3"/>
    <w:rsid w:val="00AB3ADA"/>
    <w:rsid w:val="00AB3B83"/>
    <w:rsid w:val="00AB3C72"/>
    <w:rsid w:val="00AB4304"/>
    <w:rsid w:val="00AB47BB"/>
    <w:rsid w:val="00AB482C"/>
    <w:rsid w:val="00AB49A9"/>
    <w:rsid w:val="00AB4A28"/>
    <w:rsid w:val="00AB4B33"/>
    <w:rsid w:val="00AB4D45"/>
    <w:rsid w:val="00AB4EFB"/>
    <w:rsid w:val="00AB4F1A"/>
    <w:rsid w:val="00AB50A5"/>
    <w:rsid w:val="00AB5104"/>
    <w:rsid w:val="00AB51BA"/>
    <w:rsid w:val="00AB5537"/>
    <w:rsid w:val="00AB56A6"/>
    <w:rsid w:val="00AB58B7"/>
    <w:rsid w:val="00AB59FD"/>
    <w:rsid w:val="00AB5D15"/>
    <w:rsid w:val="00AB60FF"/>
    <w:rsid w:val="00AB612C"/>
    <w:rsid w:val="00AB62F6"/>
    <w:rsid w:val="00AB6386"/>
    <w:rsid w:val="00AB6457"/>
    <w:rsid w:val="00AB64F6"/>
    <w:rsid w:val="00AB6562"/>
    <w:rsid w:val="00AB6998"/>
    <w:rsid w:val="00AB6A9A"/>
    <w:rsid w:val="00AB6E25"/>
    <w:rsid w:val="00AB6F58"/>
    <w:rsid w:val="00AB70E1"/>
    <w:rsid w:val="00AB7275"/>
    <w:rsid w:val="00AB7401"/>
    <w:rsid w:val="00AB75A2"/>
    <w:rsid w:val="00AB7760"/>
    <w:rsid w:val="00AB778A"/>
    <w:rsid w:val="00AB7790"/>
    <w:rsid w:val="00AB7818"/>
    <w:rsid w:val="00AB782F"/>
    <w:rsid w:val="00AB7907"/>
    <w:rsid w:val="00AB7916"/>
    <w:rsid w:val="00AB7AC0"/>
    <w:rsid w:val="00AB7E58"/>
    <w:rsid w:val="00AB7FC2"/>
    <w:rsid w:val="00AC0391"/>
    <w:rsid w:val="00AC03CD"/>
    <w:rsid w:val="00AC04FE"/>
    <w:rsid w:val="00AC0535"/>
    <w:rsid w:val="00AC05F0"/>
    <w:rsid w:val="00AC066F"/>
    <w:rsid w:val="00AC06A0"/>
    <w:rsid w:val="00AC0AC7"/>
    <w:rsid w:val="00AC0F54"/>
    <w:rsid w:val="00AC12EC"/>
    <w:rsid w:val="00AC152B"/>
    <w:rsid w:val="00AC156C"/>
    <w:rsid w:val="00AC1597"/>
    <w:rsid w:val="00AC1896"/>
    <w:rsid w:val="00AC1955"/>
    <w:rsid w:val="00AC1A5C"/>
    <w:rsid w:val="00AC1BE3"/>
    <w:rsid w:val="00AC1D84"/>
    <w:rsid w:val="00AC1FE6"/>
    <w:rsid w:val="00AC1FFA"/>
    <w:rsid w:val="00AC202E"/>
    <w:rsid w:val="00AC2069"/>
    <w:rsid w:val="00AC2117"/>
    <w:rsid w:val="00AC2137"/>
    <w:rsid w:val="00AC215E"/>
    <w:rsid w:val="00AC24E6"/>
    <w:rsid w:val="00AC2532"/>
    <w:rsid w:val="00AC2933"/>
    <w:rsid w:val="00AC2995"/>
    <w:rsid w:val="00AC29CD"/>
    <w:rsid w:val="00AC2B57"/>
    <w:rsid w:val="00AC2CF4"/>
    <w:rsid w:val="00AC2D28"/>
    <w:rsid w:val="00AC300D"/>
    <w:rsid w:val="00AC318A"/>
    <w:rsid w:val="00AC31C1"/>
    <w:rsid w:val="00AC3616"/>
    <w:rsid w:val="00AC391E"/>
    <w:rsid w:val="00AC3B03"/>
    <w:rsid w:val="00AC3B93"/>
    <w:rsid w:val="00AC3C38"/>
    <w:rsid w:val="00AC3C68"/>
    <w:rsid w:val="00AC3D67"/>
    <w:rsid w:val="00AC3EE2"/>
    <w:rsid w:val="00AC4057"/>
    <w:rsid w:val="00AC4059"/>
    <w:rsid w:val="00AC407D"/>
    <w:rsid w:val="00AC414A"/>
    <w:rsid w:val="00AC421B"/>
    <w:rsid w:val="00AC42E6"/>
    <w:rsid w:val="00AC440A"/>
    <w:rsid w:val="00AC4621"/>
    <w:rsid w:val="00AC46CE"/>
    <w:rsid w:val="00AC4724"/>
    <w:rsid w:val="00AC4A7B"/>
    <w:rsid w:val="00AC4B76"/>
    <w:rsid w:val="00AC4CA5"/>
    <w:rsid w:val="00AC4CBC"/>
    <w:rsid w:val="00AC4F8B"/>
    <w:rsid w:val="00AC5028"/>
    <w:rsid w:val="00AC561A"/>
    <w:rsid w:val="00AC5639"/>
    <w:rsid w:val="00AC5658"/>
    <w:rsid w:val="00AC5684"/>
    <w:rsid w:val="00AC575E"/>
    <w:rsid w:val="00AC5BD7"/>
    <w:rsid w:val="00AC5CB7"/>
    <w:rsid w:val="00AC5D2E"/>
    <w:rsid w:val="00AC5D82"/>
    <w:rsid w:val="00AC5E6C"/>
    <w:rsid w:val="00AC5EC0"/>
    <w:rsid w:val="00AC5F91"/>
    <w:rsid w:val="00AC5FCA"/>
    <w:rsid w:val="00AC5FEE"/>
    <w:rsid w:val="00AC6016"/>
    <w:rsid w:val="00AC6019"/>
    <w:rsid w:val="00AC606D"/>
    <w:rsid w:val="00AC60CC"/>
    <w:rsid w:val="00AC6186"/>
    <w:rsid w:val="00AC6384"/>
    <w:rsid w:val="00AC63FC"/>
    <w:rsid w:val="00AC64A6"/>
    <w:rsid w:val="00AC6564"/>
    <w:rsid w:val="00AC6630"/>
    <w:rsid w:val="00AC6B63"/>
    <w:rsid w:val="00AC6CAD"/>
    <w:rsid w:val="00AC6CE5"/>
    <w:rsid w:val="00AC6D6E"/>
    <w:rsid w:val="00AC6DCE"/>
    <w:rsid w:val="00AC6F43"/>
    <w:rsid w:val="00AC6F68"/>
    <w:rsid w:val="00AC6F99"/>
    <w:rsid w:val="00AC70A9"/>
    <w:rsid w:val="00AC7417"/>
    <w:rsid w:val="00AC742A"/>
    <w:rsid w:val="00AC747C"/>
    <w:rsid w:val="00AC750E"/>
    <w:rsid w:val="00AC762F"/>
    <w:rsid w:val="00AC76DF"/>
    <w:rsid w:val="00AC78E4"/>
    <w:rsid w:val="00AC7919"/>
    <w:rsid w:val="00AC7A21"/>
    <w:rsid w:val="00AC7A2A"/>
    <w:rsid w:val="00AC7C2F"/>
    <w:rsid w:val="00AC7D74"/>
    <w:rsid w:val="00AC7DD9"/>
    <w:rsid w:val="00AC7E47"/>
    <w:rsid w:val="00AD009F"/>
    <w:rsid w:val="00AD00BF"/>
    <w:rsid w:val="00AD0109"/>
    <w:rsid w:val="00AD01F0"/>
    <w:rsid w:val="00AD053D"/>
    <w:rsid w:val="00AD05D9"/>
    <w:rsid w:val="00AD07C2"/>
    <w:rsid w:val="00AD0A30"/>
    <w:rsid w:val="00AD0BF8"/>
    <w:rsid w:val="00AD0C96"/>
    <w:rsid w:val="00AD10E0"/>
    <w:rsid w:val="00AD12D3"/>
    <w:rsid w:val="00AD12FC"/>
    <w:rsid w:val="00AD1479"/>
    <w:rsid w:val="00AD1837"/>
    <w:rsid w:val="00AD1964"/>
    <w:rsid w:val="00AD19F4"/>
    <w:rsid w:val="00AD1A49"/>
    <w:rsid w:val="00AD1B30"/>
    <w:rsid w:val="00AD1FAC"/>
    <w:rsid w:val="00AD1FB4"/>
    <w:rsid w:val="00AD235D"/>
    <w:rsid w:val="00AD2664"/>
    <w:rsid w:val="00AD283E"/>
    <w:rsid w:val="00AD2DCF"/>
    <w:rsid w:val="00AD31D1"/>
    <w:rsid w:val="00AD3249"/>
    <w:rsid w:val="00AD33C8"/>
    <w:rsid w:val="00AD3590"/>
    <w:rsid w:val="00AD36A0"/>
    <w:rsid w:val="00AD37A9"/>
    <w:rsid w:val="00AD382A"/>
    <w:rsid w:val="00AD39F3"/>
    <w:rsid w:val="00AD3A8C"/>
    <w:rsid w:val="00AD3AA6"/>
    <w:rsid w:val="00AD3BF6"/>
    <w:rsid w:val="00AD3C67"/>
    <w:rsid w:val="00AD3D01"/>
    <w:rsid w:val="00AD3FCF"/>
    <w:rsid w:val="00AD41FD"/>
    <w:rsid w:val="00AD4521"/>
    <w:rsid w:val="00AD47EA"/>
    <w:rsid w:val="00AD4AB4"/>
    <w:rsid w:val="00AD4DD3"/>
    <w:rsid w:val="00AD4E96"/>
    <w:rsid w:val="00AD4EE7"/>
    <w:rsid w:val="00AD5158"/>
    <w:rsid w:val="00AD5447"/>
    <w:rsid w:val="00AD54C9"/>
    <w:rsid w:val="00AD5693"/>
    <w:rsid w:val="00AD5925"/>
    <w:rsid w:val="00AD5965"/>
    <w:rsid w:val="00AD59C7"/>
    <w:rsid w:val="00AD5A23"/>
    <w:rsid w:val="00AD5B17"/>
    <w:rsid w:val="00AD5B30"/>
    <w:rsid w:val="00AD5C06"/>
    <w:rsid w:val="00AD5DA6"/>
    <w:rsid w:val="00AD5E92"/>
    <w:rsid w:val="00AD5EED"/>
    <w:rsid w:val="00AD5F5D"/>
    <w:rsid w:val="00AD600C"/>
    <w:rsid w:val="00AD60BB"/>
    <w:rsid w:val="00AD611A"/>
    <w:rsid w:val="00AD6277"/>
    <w:rsid w:val="00AD62A5"/>
    <w:rsid w:val="00AD62F3"/>
    <w:rsid w:val="00AD6408"/>
    <w:rsid w:val="00AD643B"/>
    <w:rsid w:val="00AD64D4"/>
    <w:rsid w:val="00AD687D"/>
    <w:rsid w:val="00AD6884"/>
    <w:rsid w:val="00AD6903"/>
    <w:rsid w:val="00AD699F"/>
    <w:rsid w:val="00AD6A0A"/>
    <w:rsid w:val="00AD6D2E"/>
    <w:rsid w:val="00AD6D8F"/>
    <w:rsid w:val="00AD6E0B"/>
    <w:rsid w:val="00AD6EE8"/>
    <w:rsid w:val="00AD71B8"/>
    <w:rsid w:val="00AD71DB"/>
    <w:rsid w:val="00AD72A3"/>
    <w:rsid w:val="00AD72F6"/>
    <w:rsid w:val="00AD736D"/>
    <w:rsid w:val="00AD751B"/>
    <w:rsid w:val="00AD759A"/>
    <w:rsid w:val="00AD77E0"/>
    <w:rsid w:val="00AD7A39"/>
    <w:rsid w:val="00AD7AB6"/>
    <w:rsid w:val="00AD7B01"/>
    <w:rsid w:val="00AD7D57"/>
    <w:rsid w:val="00AD7DED"/>
    <w:rsid w:val="00AE0331"/>
    <w:rsid w:val="00AE03D0"/>
    <w:rsid w:val="00AE0403"/>
    <w:rsid w:val="00AE0537"/>
    <w:rsid w:val="00AE065E"/>
    <w:rsid w:val="00AE08C8"/>
    <w:rsid w:val="00AE099C"/>
    <w:rsid w:val="00AE0B0E"/>
    <w:rsid w:val="00AE0B5D"/>
    <w:rsid w:val="00AE0D60"/>
    <w:rsid w:val="00AE0F32"/>
    <w:rsid w:val="00AE10EC"/>
    <w:rsid w:val="00AE11FE"/>
    <w:rsid w:val="00AE1310"/>
    <w:rsid w:val="00AE139C"/>
    <w:rsid w:val="00AE1425"/>
    <w:rsid w:val="00AE14CF"/>
    <w:rsid w:val="00AE163A"/>
    <w:rsid w:val="00AE1641"/>
    <w:rsid w:val="00AE1713"/>
    <w:rsid w:val="00AE1729"/>
    <w:rsid w:val="00AE1783"/>
    <w:rsid w:val="00AE18D9"/>
    <w:rsid w:val="00AE18FD"/>
    <w:rsid w:val="00AE1B7F"/>
    <w:rsid w:val="00AE1C68"/>
    <w:rsid w:val="00AE1CF1"/>
    <w:rsid w:val="00AE1D1B"/>
    <w:rsid w:val="00AE1E62"/>
    <w:rsid w:val="00AE1F0F"/>
    <w:rsid w:val="00AE234D"/>
    <w:rsid w:val="00AE2390"/>
    <w:rsid w:val="00AE245E"/>
    <w:rsid w:val="00AE246A"/>
    <w:rsid w:val="00AE2533"/>
    <w:rsid w:val="00AE2547"/>
    <w:rsid w:val="00AE2672"/>
    <w:rsid w:val="00AE269E"/>
    <w:rsid w:val="00AE2757"/>
    <w:rsid w:val="00AE27CD"/>
    <w:rsid w:val="00AE2B38"/>
    <w:rsid w:val="00AE2C31"/>
    <w:rsid w:val="00AE2C8D"/>
    <w:rsid w:val="00AE2CA9"/>
    <w:rsid w:val="00AE2D4E"/>
    <w:rsid w:val="00AE2DF3"/>
    <w:rsid w:val="00AE2F2D"/>
    <w:rsid w:val="00AE2FCD"/>
    <w:rsid w:val="00AE3216"/>
    <w:rsid w:val="00AE32FC"/>
    <w:rsid w:val="00AE33EA"/>
    <w:rsid w:val="00AE3709"/>
    <w:rsid w:val="00AE370A"/>
    <w:rsid w:val="00AE371B"/>
    <w:rsid w:val="00AE3934"/>
    <w:rsid w:val="00AE3B2F"/>
    <w:rsid w:val="00AE3E6F"/>
    <w:rsid w:val="00AE3EF9"/>
    <w:rsid w:val="00AE4103"/>
    <w:rsid w:val="00AE42DF"/>
    <w:rsid w:val="00AE4559"/>
    <w:rsid w:val="00AE4674"/>
    <w:rsid w:val="00AE4788"/>
    <w:rsid w:val="00AE47E1"/>
    <w:rsid w:val="00AE47E8"/>
    <w:rsid w:val="00AE4910"/>
    <w:rsid w:val="00AE496B"/>
    <w:rsid w:val="00AE4B2B"/>
    <w:rsid w:val="00AE4B88"/>
    <w:rsid w:val="00AE4BFF"/>
    <w:rsid w:val="00AE4C2D"/>
    <w:rsid w:val="00AE4C5E"/>
    <w:rsid w:val="00AE4CC1"/>
    <w:rsid w:val="00AE4F69"/>
    <w:rsid w:val="00AE5071"/>
    <w:rsid w:val="00AE50AE"/>
    <w:rsid w:val="00AE55B4"/>
    <w:rsid w:val="00AE59C4"/>
    <w:rsid w:val="00AE59E6"/>
    <w:rsid w:val="00AE5B16"/>
    <w:rsid w:val="00AE5B5A"/>
    <w:rsid w:val="00AE5B62"/>
    <w:rsid w:val="00AE5B78"/>
    <w:rsid w:val="00AE5EF8"/>
    <w:rsid w:val="00AE5F84"/>
    <w:rsid w:val="00AE5FA4"/>
    <w:rsid w:val="00AE60D4"/>
    <w:rsid w:val="00AE60F4"/>
    <w:rsid w:val="00AE6157"/>
    <w:rsid w:val="00AE615B"/>
    <w:rsid w:val="00AE62C0"/>
    <w:rsid w:val="00AE6537"/>
    <w:rsid w:val="00AE65A1"/>
    <w:rsid w:val="00AE66A2"/>
    <w:rsid w:val="00AE66C3"/>
    <w:rsid w:val="00AE67F3"/>
    <w:rsid w:val="00AE6CEC"/>
    <w:rsid w:val="00AE710A"/>
    <w:rsid w:val="00AE7137"/>
    <w:rsid w:val="00AE71DB"/>
    <w:rsid w:val="00AE72D3"/>
    <w:rsid w:val="00AE737F"/>
    <w:rsid w:val="00AE7611"/>
    <w:rsid w:val="00AE7760"/>
    <w:rsid w:val="00AE7783"/>
    <w:rsid w:val="00AE781B"/>
    <w:rsid w:val="00AE7827"/>
    <w:rsid w:val="00AE7A1A"/>
    <w:rsid w:val="00AE7F23"/>
    <w:rsid w:val="00AE7F63"/>
    <w:rsid w:val="00AF0439"/>
    <w:rsid w:val="00AF04DF"/>
    <w:rsid w:val="00AF06A6"/>
    <w:rsid w:val="00AF06B7"/>
    <w:rsid w:val="00AF06EB"/>
    <w:rsid w:val="00AF09BB"/>
    <w:rsid w:val="00AF0A0E"/>
    <w:rsid w:val="00AF0F61"/>
    <w:rsid w:val="00AF0F99"/>
    <w:rsid w:val="00AF1073"/>
    <w:rsid w:val="00AF10D5"/>
    <w:rsid w:val="00AF11F7"/>
    <w:rsid w:val="00AF13D9"/>
    <w:rsid w:val="00AF153C"/>
    <w:rsid w:val="00AF1709"/>
    <w:rsid w:val="00AF1A6E"/>
    <w:rsid w:val="00AF2553"/>
    <w:rsid w:val="00AF2698"/>
    <w:rsid w:val="00AF2B47"/>
    <w:rsid w:val="00AF306A"/>
    <w:rsid w:val="00AF313C"/>
    <w:rsid w:val="00AF318C"/>
    <w:rsid w:val="00AF3481"/>
    <w:rsid w:val="00AF349E"/>
    <w:rsid w:val="00AF34CF"/>
    <w:rsid w:val="00AF34D2"/>
    <w:rsid w:val="00AF3581"/>
    <w:rsid w:val="00AF3867"/>
    <w:rsid w:val="00AF3970"/>
    <w:rsid w:val="00AF3AB0"/>
    <w:rsid w:val="00AF3AD4"/>
    <w:rsid w:val="00AF3B64"/>
    <w:rsid w:val="00AF3C24"/>
    <w:rsid w:val="00AF3D71"/>
    <w:rsid w:val="00AF3E9C"/>
    <w:rsid w:val="00AF4134"/>
    <w:rsid w:val="00AF4388"/>
    <w:rsid w:val="00AF447A"/>
    <w:rsid w:val="00AF4503"/>
    <w:rsid w:val="00AF45DE"/>
    <w:rsid w:val="00AF49CF"/>
    <w:rsid w:val="00AF4A0F"/>
    <w:rsid w:val="00AF4E4D"/>
    <w:rsid w:val="00AF4FAB"/>
    <w:rsid w:val="00AF5395"/>
    <w:rsid w:val="00AF53B0"/>
    <w:rsid w:val="00AF54F4"/>
    <w:rsid w:val="00AF5506"/>
    <w:rsid w:val="00AF55E7"/>
    <w:rsid w:val="00AF5659"/>
    <w:rsid w:val="00AF5877"/>
    <w:rsid w:val="00AF5C6D"/>
    <w:rsid w:val="00AF6105"/>
    <w:rsid w:val="00AF61B0"/>
    <w:rsid w:val="00AF61F3"/>
    <w:rsid w:val="00AF622A"/>
    <w:rsid w:val="00AF6384"/>
    <w:rsid w:val="00AF6463"/>
    <w:rsid w:val="00AF64E4"/>
    <w:rsid w:val="00AF6541"/>
    <w:rsid w:val="00AF6547"/>
    <w:rsid w:val="00AF6690"/>
    <w:rsid w:val="00AF690B"/>
    <w:rsid w:val="00AF69A1"/>
    <w:rsid w:val="00AF69AA"/>
    <w:rsid w:val="00AF6CBF"/>
    <w:rsid w:val="00AF6D56"/>
    <w:rsid w:val="00AF6EED"/>
    <w:rsid w:val="00AF6F0F"/>
    <w:rsid w:val="00AF6F4E"/>
    <w:rsid w:val="00AF7149"/>
    <w:rsid w:val="00AF7405"/>
    <w:rsid w:val="00AF7455"/>
    <w:rsid w:val="00AF7473"/>
    <w:rsid w:val="00AF7569"/>
    <w:rsid w:val="00AF778B"/>
    <w:rsid w:val="00AF79FC"/>
    <w:rsid w:val="00AF7A55"/>
    <w:rsid w:val="00AF7C55"/>
    <w:rsid w:val="00AF7DAC"/>
    <w:rsid w:val="00AF7ED0"/>
    <w:rsid w:val="00B001A6"/>
    <w:rsid w:val="00B0023B"/>
    <w:rsid w:val="00B00265"/>
    <w:rsid w:val="00B00F22"/>
    <w:rsid w:val="00B00F8F"/>
    <w:rsid w:val="00B00F91"/>
    <w:rsid w:val="00B01013"/>
    <w:rsid w:val="00B0107C"/>
    <w:rsid w:val="00B01142"/>
    <w:rsid w:val="00B01274"/>
    <w:rsid w:val="00B01389"/>
    <w:rsid w:val="00B013A1"/>
    <w:rsid w:val="00B01590"/>
    <w:rsid w:val="00B01620"/>
    <w:rsid w:val="00B0174D"/>
    <w:rsid w:val="00B01A1A"/>
    <w:rsid w:val="00B01BCF"/>
    <w:rsid w:val="00B01D8A"/>
    <w:rsid w:val="00B01EC1"/>
    <w:rsid w:val="00B021D2"/>
    <w:rsid w:val="00B0227B"/>
    <w:rsid w:val="00B0233E"/>
    <w:rsid w:val="00B0246D"/>
    <w:rsid w:val="00B0259C"/>
    <w:rsid w:val="00B027A9"/>
    <w:rsid w:val="00B02871"/>
    <w:rsid w:val="00B0291F"/>
    <w:rsid w:val="00B02B8F"/>
    <w:rsid w:val="00B02D2B"/>
    <w:rsid w:val="00B02F72"/>
    <w:rsid w:val="00B02F90"/>
    <w:rsid w:val="00B03052"/>
    <w:rsid w:val="00B03053"/>
    <w:rsid w:val="00B03071"/>
    <w:rsid w:val="00B03090"/>
    <w:rsid w:val="00B031C0"/>
    <w:rsid w:val="00B03614"/>
    <w:rsid w:val="00B03695"/>
    <w:rsid w:val="00B0386A"/>
    <w:rsid w:val="00B03997"/>
    <w:rsid w:val="00B039D2"/>
    <w:rsid w:val="00B039FD"/>
    <w:rsid w:val="00B03C81"/>
    <w:rsid w:val="00B040A7"/>
    <w:rsid w:val="00B0410A"/>
    <w:rsid w:val="00B046FC"/>
    <w:rsid w:val="00B04A22"/>
    <w:rsid w:val="00B04ABC"/>
    <w:rsid w:val="00B04B7B"/>
    <w:rsid w:val="00B04C64"/>
    <w:rsid w:val="00B04C6B"/>
    <w:rsid w:val="00B04DF3"/>
    <w:rsid w:val="00B04EB1"/>
    <w:rsid w:val="00B0517A"/>
    <w:rsid w:val="00B0520C"/>
    <w:rsid w:val="00B0534D"/>
    <w:rsid w:val="00B05553"/>
    <w:rsid w:val="00B05594"/>
    <w:rsid w:val="00B05811"/>
    <w:rsid w:val="00B05BF7"/>
    <w:rsid w:val="00B05C10"/>
    <w:rsid w:val="00B06072"/>
    <w:rsid w:val="00B063C7"/>
    <w:rsid w:val="00B065B3"/>
    <w:rsid w:val="00B066C6"/>
    <w:rsid w:val="00B06761"/>
    <w:rsid w:val="00B06789"/>
    <w:rsid w:val="00B0696E"/>
    <w:rsid w:val="00B0698B"/>
    <w:rsid w:val="00B07056"/>
    <w:rsid w:val="00B07191"/>
    <w:rsid w:val="00B072B3"/>
    <w:rsid w:val="00B072D6"/>
    <w:rsid w:val="00B075C6"/>
    <w:rsid w:val="00B076AA"/>
    <w:rsid w:val="00B07863"/>
    <w:rsid w:val="00B07925"/>
    <w:rsid w:val="00B0797B"/>
    <w:rsid w:val="00B07B82"/>
    <w:rsid w:val="00B07C5C"/>
    <w:rsid w:val="00B07E18"/>
    <w:rsid w:val="00B07E4F"/>
    <w:rsid w:val="00B07EA0"/>
    <w:rsid w:val="00B07EE9"/>
    <w:rsid w:val="00B10096"/>
    <w:rsid w:val="00B10129"/>
    <w:rsid w:val="00B10174"/>
    <w:rsid w:val="00B102EC"/>
    <w:rsid w:val="00B10397"/>
    <w:rsid w:val="00B104F0"/>
    <w:rsid w:val="00B10622"/>
    <w:rsid w:val="00B1074C"/>
    <w:rsid w:val="00B10A7D"/>
    <w:rsid w:val="00B10BBF"/>
    <w:rsid w:val="00B10BF5"/>
    <w:rsid w:val="00B10C7C"/>
    <w:rsid w:val="00B10C8C"/>
    <w:rsid w:val="00B10CB6"/>
    <w:rsid w:val="00B10D1A"/>
    <w:rsid w:val="00B10D4B"/>
    <w:rsid w:val="00B10DCE"/>
    <w:rsid w:val="00B10E71"/>
    <w:rsid w:val="00B10EA8"/>
    <w:rsid w:val="00B11385"/>
    <w:rsid w:val="00B11457"/>
    <w:rsid w:val="00B114A3"/>
    <w:rsid w:val="00B114B0"/>
    <w:rsid w:val="00B115F8"/>
    <w:rsid w:val="00B11663"/>
    <w:rsid w:val="00B11706"/>
    <w:rsid w:val="00B11736"/>
    <w:rsid w:val="00B11770"/>
    <w:rsid w:val="00B11881"/>
    <w:rsid w:val="00B11E17"/>
    <w:rsid w:val="00B120EB"/>
    <w:rsid w:val="00B1214A"/>
    <w:rsid w:val="00B121EB"/>
    <w:rsid w:val="00B1220B"/>
    <w:rsid w:val="00B1224D"/>
    <w:rsid w:val="00B12278"/>
    <w:rsid w:val="00B1249A"/>
    <w:rsid w:val="00B12511"/>
    <w:rsid w:val="00B125C2"/>
    <w:rsid w:val="00B125FE"/>
    <w:rsid w:val="00B1283A"/>
    <w:rsid w:val="00B12DC8"/>
    <w:rsid w:val="00B12DDD"/>
    <w:rsid w:val="00B130CD"/>
    <w:rsid w:val="00B131C0"/>
    <w:rsid w:val="00B131FD"/>
    <w:rsid w:val="00B132FD"/>
    <w:rsid w:val="00B133AD"/>
    <w:rsid w:val="00B133D4"/>
    <w:rsid w:val="00B1347B"/>
    <w:rsid w:val="00B1347D"/>
    <w:rsid w:val="00B1348C"/>
    <w:rsid w:val="00B13617"/>
    <w:rsid w:val="00B13644"/>
    <w:rsid w:val="00B13665"/>
    <w:rsid w:val="00B136D8"/>
    <w:rsid w:val="00B137F6"/>
    <w:rsid w:val="00B13C28"/>
    <w:rsid w:val="00B13FA7"/>
    <w:rsid w:val="00B14062"/>
    <w:rsid w:val="00B14161"/>
    <w:rsid w:val="00B14575"/>
    <w:rsid w:val="00B14631"/>
    <w:rsid w:val="00B146D8"/>
    <w:rsid w:val="00B1470E"/>
    <w:rsid w:val="00B14743"/>
    <w:rsid w:val="00B14952"/>
    <w:rsid w:val="00B149DE"/>
    <w:rsid w:val="00B14A47"/>
    <w:rsid w:val="00B14A99"/>
    <w:rsid w:val="00B14C9B"/>
    <w:rsid w:val="00B15348"/>
    <w:rsid w:val="00B15520"/>
    <w:rsid w:val="00B158B5"/>
    <w:rsid w:val="00B158E3"/>
    <w:rsid w:val="00B1590B"/>
    <w:rsid w:val="00B15B99"/>
    <w:rsid w:val="00B15C49"/>
    <w:rsid w:val="00B15C7F"/>
    <w:rsid w:val="00B15D47"/>
    <w:rsid w:val="00B1609F"/>
    <w:rsid w:val="00B16136"/>
    <w:rsid w:val="00B1618E"/>
    <w:rsid w:val="00B162A4"/>
    <w:rsid w:val="00B163E2"/>
    <w:rsid w:val="00B16453"/>
    <w:rsid w:val="00B16458"/>
    <w:rsid w:val="00B164E2"/>
    <w:rsid w:val="00B16751"/>
    <w:rsid w:val="00B168C8"/>
    <w:rsid w:val="00B16A35"/>
    <w:rsid w:val="00B16B72"/>
    <w:rsid w:val="00B16DFE"/>
    <w:rsid w:val="00B16E51"/>
    <w:rsid w:val="00B16E97"/>
    <w:rsid w:val="00B16EA8"/>
    <w:rsid w:val="00B16EB0"/>
    <w:rsid w:val="00B16FA7"/>
    <w:rsid w:val="00B17033"/>
    <w:rsid w:val="00B171C7"/>
    <w:rsid w:val="00B17297"/>
    <w:rsid w:val="00B17399"/>
    <w:rsid w:val="00B17463"/>
    <w:rsid w:val="00B1764E"/>
    <w:rsid w:val="00B17767"/>
    <w:rsid w:val="00B178C9"/>
    <w:rsid w:val="00B17971"/>
    <w:rsid w:val="00B179DC"/>
    <w:rsid w:val="00B17B50"/>
    <w:rsid w:val="00B17C12"/>
    <w:rsid w:val="00B17C45"/>
    <w:rsid w:val="00B17F09"/>
    <w:rsid w:val="00B200C5"/>
    <w:rsid w:val="00B2010D"/>
    <w:rsid w:val="00B20247"/>
    <w:rsid w:val="00B203A0"/>
    <w:rsid w:val="00B20493"/>
    <w:rsid w:val="00B20514"/>
    <w:rsid w:val="00B2054E"/>
    <w:rsid w:val="00B20569"/>
    <w:rsid w:val="00B20823"/>
    <w:rsid w:val="00B20829"/>
    <w:rsid w:val="00B2098B"/>
    <w:rsid w:val="00B2099B"/>
    <w:rsid w:val="00B209A8"/>
    <w:rsid w:val="00B20A67"/>
    <w:rsid w:val="00B20D3F"/>
    <w:rsid w:val="00B20E46"/>
    <w:rsid w:val="00B20E96"/>
    <w:rsid w:val="00B20ED5"/>
    <w:rsid w:val="00B20FF7"/>
    <w:rsid w:val="00B2101B"/>
    <w:rsid w:val="00B211D9"/>
    <w:rsid w:val="00B21226"/>
    <w:rsid w:val="00B2123E"/>
    <w:rsid w:val="00B21362"/>
    <w:rsid w:val="00B214D1"/>
    <w:rsid w:val="00B214D6"/>
    <w:rsid w:val="00B2177B"/>
    <w:rsid w:val="00B217AD"/>
    <w:rsid w:val="00B218D8"/>
    <w:rsid w:val="00B21988"/>
    <w:rsid w:val="00B21A46"/>
    <w:rsid w:val="00B21C7B"/>
    <w:rsid w:val="00B21EC9"/>
    <w:rsid w:val="00B21FFA"/>
    <w:rsid w:val="00B223AB"/>
    <w:rsid w:val="00B2248E"/>
    <w:rsid w:val="00B2280A"/>
    <w:rsid w:val="00B229D7"/>
    <w:rsid w:val="00B22A4E"/>
    <w:rsid w:val="00B22BCF"/>
    <w:rsid w:val="00B22BD7"/>
    <w:rsid w:val="00B22E81"/>
    <w:rsid w:val="00B22EC1"/>
    <w:rsid w:val="00B22EDA"/>
    <w:rsid w:val="00B22F66"/>
    <w:rsid w:val="00B2303C"/>
    <w:rsid w:val="00B23045"/>
    <w:rsid w:val="00B23543"/>
    <w:rsid w:val="00B235D5"/>
    <w:rsid w:val="00B23676"/>
    <w:rsid w:val="00B237B9"/>
    <w:rsid w:val="00B23802"/>
    <w:rsid w:val="00B239FF"/>
    <w:rsid w:val="00B23B38"/>
    <w:rsid w:val="00B23D45"/>
    <w:rsid w:val="00B23D9D"/>
    <w:rsid w:val="00B23E4C"/>
    <w:rsid w:val="00B240A6"/>
    <w:rsid w:val="00B24128"/>
    <w:rsid w:val="00B2415D"/>
    <w:rsid w:val="00B2432A"/>
    <w:rsid w:val="00B2445C"/>
    <w:rsid w:val="00B244F9"/>
    <w:rsid w:val="00B248D2"/>
    <w:rsid w:val="00B24997"/>
    <w:rsid w:val="00B24BCE"/>
    <w:rsid w:val="00B24C30"/>
    <w:rsid w:val="00B2502D"/>
    <w:rsid w:val="00B25342"/>
    <w:rsid w:val="00B2539A"/>
    <w:rsid w:val="00B254CF"/>
    <w:rsid w:val="00B257E4"/>
    <w:rsid w:val="00B25B06"/>
    <w:rsid w:val="00B25C35"/>
    <w:rsid w:val="00B25FD3"/>
    <w:rsid w:val="00B25FF5"/>
    <w:rsid w:val="00B26482"/>
    <w:rsid w:val="00B265EE"/>
    <w:rsid w:val="00B2672E"/>
    <w:rsid w:val="00B2680C"/>
    <w:rsid w:val="00B26833"/>
    <w:rsid w:val="00B26835"/>
    <w:rsid w:val="00B26909"/>
    <w:rsid w:val="00B269B2"/>
    <w:rsid w:val="00B26A10"/>
    <w:rsid w:val="00B26A48"/>
    <w:rsid w:val="00B26AD1"/>
    <w:rsid w:val="00B26E99"/>
    <w:rsid w:val="00B26F08"/>
    <w:rsid w:val="00B271FC"/>
    <w:rsid w:val="00B27252"/>
    <w:rsid w:val="00B276FA"/>
    <w:rsid w:val="00B277AD"/>
    <w:rsid w:val="00B277C0"/>
    <w:rsid w:val="00B278A1"/>
    <w:rsid w:val="00B279AB"/>
    <w:rsid w:val="00B27A5A"/>
    <w:rsid w:val="00B27B4C"/>
    <w:rsid w:val="00B27BB3"/>
    <w:rsid w:val="00B27C62"/>
    <w:rsid w:val="00B27DF1"/>
    <w:rsid w:val="00B27F63"/>
    <w:rsid w:val="00B27FE5"/>
    <w:rsid w:val="00B3005D"/>
    <w:rsid w:val="00B303F2"/>
    <w:rsid w:val="00B305D7"/>
    <w:rsid w:val="00B306CC"/>
    <w:rsid w:val="00B3073C"/>
    <w:rsid w:val="00B3094D"/>
    <w:rsid w:val="00B30BFB"/>
    <w:rsid w:val="00B30E8E"/>
    <w:rsid w:val="00B30F10"/>
    <w:rsid w:val="00B31076"/>
    <w:rsid w:val="00B31092"/>
    <w:rsid w:val="00B310B1"/>
    <w:rsid w:val="00B31232"/>
    <w:rsid w:val="00B31398"/>
    <w:rsid w:val="00B313B6"/>
    <w:rsid w:val="00B31470"/>
    <w:rsid w:val="00B3149C"/>
    <w:rsid w:val="00B316C6"/>
    <w:rsid w:val="00B3170F"/>
    <w:rsid w:val="00B317D9"/>
    <w:rsid w:val="00B3195D"/>
    <w:rsid w:val="00B319A0"/>
    <w:rsid w:val="00B31A1C"/>
    <w:rsid w:val="00B31A1E"/>
    <w:rsid w:val="00B31C6C"/>
    <w:rsid w:val="00B31C73"/>
    <w:rsid w:val="00B31D9B"/>
    <w:rsid w:val="00B31E9E"/>
    <w:rsid w:val="00B31EDB"/>
    <w:rsid w:val="00B3203D"/>
    <w:rsid w:val="00B32044"/>
    <w:rsid w:val="00B320C8"/>
    <w:rsid w:val="00B3259E"/>
    <w:rsid w:val="00B325EA"/>
    <w:rsid w:val="00B327CF"/>
    <w:rsid w:val="00B32EDE"/>
    <w:rsid w:val="00B32F3E"/>
    <w:rsid w:val="00B3304B"/>
    <w:rsid w:val="00B33193"/>
    <w:rsid w:val="00B33373"/>
    <w:rsid w:val="00B334E8"/>
    <w:rsid w:val="00B33ACF"/>
    <w:rsid w:val="00B33BFF"/>
    <w:rsid w:val="00B33C2B"/>
    <w:rsid w:val="00B33C6E"/>
    <w:rsid w:val="00B33F0B"/>
    <w:rsid w:val="00B33F45"/>
    <w:rsid w:val="00B340CF"/>
    <w:rsid w:val="00B3417E"/>
    <w:rsid w:val="00B3423B"/>
    <w:rsid w:val="00B34325"/>
    <w:rsid w:val="00B3441D"/>
    <w:rsid w:val="00B344E4"/>
    <w:rsid w:val="00B345EF"/>
    <w:rsid w:val="00B3478A"/>
    <w:rsid w:val="00B3489B"/>
    <w:rsid w:val="00B348AC"/>
    <w:rsid w:val="00B34C9A"/>
    <w:rsid w:val="00B34E04"/>
    <w:rsid w:val="00B34E53"/>
    <w:rsid w:val="00B34EBA"/>
    <w:rsid w:val="00B34F5C"/>
    <w:rsid w:val="00B3500A"/>
    <w:rsid w:val="00B354CE"/>
    <w:rsid w:val="00B35557"/>
    <w:rsid w:val="00B35756"/>
    <w:rsid w:val="00B357C2"/>
    <w:rsid w:val="00B35B1B"/>
    <w:rsid w:val="00B35B41"/>
    <w:rsid w:val="00B35BE8"/>
    <w:rsid w:val="00B35C09"/>
    <w:rsid w:val="00B35D50"/>
    <w:rsid w:val="00B35E71"/>
    <w:rsid w:val="00B36163"/>
    <w:rsid w:val="00B36786"/>
    <w:rsid w:val="00B36A06"/>
    <w:rsid w:val="00B36BC4"/>
    <w:rsid w:val="00B36DBC"/>
    <w:rsid w:val="00B36E9A"/>
    <w:rsid w:val="00B36EF5"/>
    <w:rsid w:val="00B36F9B"/>
    <w:rsid w:val="00B37183"/>
    <w:rsid w:val="00B371A9"/>
    <w:rsid w:val="00B371FC"/>
    <w:rsid w:val="00B37554"/>
    <w:rsid w:val="00B375F7"/>
    <w:rsid w:val="00B3783E"/>
    <w:rsid w:val="00B378C2"/>
    <w:rsid w:val="00B378F3"/>
    <w:rsid w:val="00B37A08"/>
    <w:rsid w:val="00B37AB2"/>
    <w:rsid w:val="00B37B6B"/>
    <w:rsid w:val="00B37B7C"/>
    <w:rsid w:val="00B37C2E"/>
    <w:rsid w:val="00B37E52"/>
    <w:rsid w:val="00B37EEE"/>
    <w:rsid w:val="00B4013A"/>
    <w:rsid w:val="00B40283"/>
    <w:rsid w:val="00B40378"/>
    <w:rsid w:val="00B4062D"/>
    <w:rsid w:val="00B406BB"/>
    <w:rsid w:val="00B40796"/>
    <w:rsid w:val="00B4079E"/>
    <w:rsid w:val="00B40991"/>
    <w:rsid w:val="00B409D9"/>
    <w:rsid w:val="00B40AD4"/>
    <w:rsid w:val="00B40DED"/>
    <w:rsid w:val="00B40F2E"/>
    <w:rsid w:val="00B40F62"/>
    <w:rsid w:val="00B4149F"/>
    <w:rsid w:val="00B414E1"/>
    <w:rsid w:val="00B41645"/>
    <w:rsid w:val="00B4164E"/>
    <w:rsid w:val="00B41B83"/>
    <w:rsid w:val="00B41B9E"/>
    <w:rsid w:val="00B41F0F"/>
    <w:rsid w:val="00B41F72"/>
    <w:rsid w:val="00B41F92"/>
    <w:rsid w:val="00B41F96"/>
    <w:rsid w:val="00B42133"/>
    <w:rsid w:val="00B42265"/>
    <w:rsid w:val="00B4232D"/>
    <w:rsid w:val="00B426D7"/>
    <w:rsid w:val="00B4287A"/>
    <w:rsid w:val="00B42A85"/>
    <w:rsid w:val="00B42C74"/>
    <w:rsid w:val="00B42DED"/>
    <w:rsid w:val="00B430D1"/>
    <w:rsid w:val="00B430F6"/>
    <w:rsid w:val="00B4337A"/>
    <w:rsid w:val="00B4354E"/>
    <w:rsid w:val="00B43BFF"/>
    <w:rsid w:val="00B43C1E"/>
    <w:rsid w:val="00B43CB5"/>
    <w:rsid w:val="00B43CDF"/>
    <w:rsid w:val="00B43EDF"/>
    <w:rsid w:val="00B43F27"/>
    <w:rsid w:val="00B43F99"/>
    <w:rsid w:val="00B441C7"/>
    <w:rsid w:val="00B445F3"/>
    <w:rsid w:val="00B44602"/>
    <w:rsid w:val="00B447DF"/>
    <w:rsid w:val="00B44A62"/>
    <w:rsid w:val="00B44ADE"/>
    <w:rsid w:val="00B44B06"/>
    <w:rsid w:val="00B44CD2"/>
    <w:rsid w:val="00B44E40"/>
    <w:rsid w:val="00B44E86"/>
    <w:rsid w:val="00B45012"/>
    <w:rsid w:val="00B451D5"/>
    <w:rsid w:val="00B4537C"/>
    <w:rsid w:val="00B454C6"/>
    <w:rsid w:val="00B454EC"/>
    <w:rsid w:val="00B456C6"/>
    <w:rsid w:val="00B45893"/>
    <w:rsid w:val="00B45B3D"/>
    <w:rsid w:val="00B45C05"/>
    <w:rsid w:val="00B45DDB"/>
    <w:rsid w:val="00B45E3E"/>
    <w:rsid w:val="00B45ED3"/>
    <w:rsid w:val="00B46494"/>
    <w:rsid w:val="00B46834"/>
    <w:rsid w:val="00B4689A"/>
    <w:rsid w:val="00B46991"/>
    <w:rsid w:val="00B46B65"/>
    <w:rsid w:val="00B46CD7"/>
    <w:rsid w:val="00B46F6A"/>
    <w:rsid w:val="00B47060"/>
    <w:rsid w:val="00B470B8"/>
    <w:rsid w:val="00B4716F"/>
    <w:rsid w:val="00B471A3"/>
    <w:rsid w:val="00B4726A"/>
    <w:rsid w:val="00B47271"/>
    <w:rsid w:val="00B474D1"/>
    <w:rsid w:val="00B47519"/>
    <w:rsid w:val="00B476FA"/>
    <w:rsid w:val="00B478E8"/>
    <w:rsid w:val="00B47916"/>
    <w:rsid w:val="00B47A50"/>
    <w:rsid w:val="00B47BCA"/>
    <w:rsid w:val="00B47E2E"/>
    <w:rsid w:val="00B501D0"/>
    <w:rsid w:val="00B502E1"/>
    <w:rsid w:val="00B503FF"/>
    <w:rsid w:val="00B50413"/>
    <w:rsid w:val="00B504F2"/>
    <w:rsid w:val="00B5054D"/>
    <w:rsid w:val="00B505E5"/>
    <w:rsid w:val="00B50998"/>
    <w:rsid w:val="00B50BBF"/>
    <w:rsid w:val="00B50F73"/>
    <w:rsid w:val="00B51084"/>
    <w:rsid w:val="00B511C4"/>
    <w:rsid w:val="00B5137A"/>
    <w:rsid w:val="00B513EB"/>
    <w:rsid w:val="00B514FD"/>
    <w:rsid w:val="00B5168E"/>
    <w:rsid w:val="00B51804"/>
    <w:rsid w:val="00B519DC"/>
    <w:rsid w:val="00B51A37"/>
    <w:rsid w:val="00B51ABB"/>
    <w:rsid w:val="00B51CE6"/>
    <w:rsid w:val="00B51DF7"/>
    <w:rsid w:val="00B51EEE"/>
    <w:rsid w:val="00B52026"/>
    <w:rsid w:val="00B52035"/>
    <w:rsid w:val="00B5249C"/>
    <w:rsid w:val="00B52517"/>
    <w:rsid w:val="00B525AA"/>
    <w:rsid w:val="00B52602"/>
    <w:rsid w:val="00B5261B"/>
    <w:rsid w:val="00B52663"/>
    <w:rsid w:val="00B526D7"/>
    <w:rsid w:val="00B52750"/>
    <w:rsid w:val="00B52838"/>
    <w:rsid w:val="00B5290B"/>
    <w:rsid w:val="00B52935"/>
    <w:rsid w:val="00B529A1"/>
    <w:rsid w:val="00B52B98"/>
    <w:rsid w:val="00B52C6B"/>
    <w:rsid w:val="00B52E9B"/>
    <w:rsid w:val="00B52F64"/>
    <w:rsid w:val="00B52FB1"/>
    <w:rsid w:val="00B52FF0"/>
    <w:rsid w:val="00B533A6"/>
    <w:rsid w:val="00B533DC"/>
    <w:rsid w:val="00B53405"/>
    <w:rsid w:val="00B53644"/>
    <w:rsid w:val="00B536A3"/>
    <w:rsid w:val="00B536B4"/>
    <w:rsid w:val="00B5375E"/>
    <w:rsid w:val="00B53854"/>
    <w:rsid w:val="00B538EA"/>
    <w:rsid w:val="00B53D28"/>
    <w:rsid w:val="00B53D60"/>
    <w:rsid w:val="00B53EE8"/>
    <w:rsid w:val="00B540ED"/>
    <w:rsid w:val="00B54127"/>
    <w:rsid w:val="00B54214"/>
    <w:rsid w:val="00B5422C"/>
    <w:rsid w:val="00B54630"/>
    <w:rsid w:val="00B54AB1"/>
    <w:rsid w:val="00B54BB7"/>
    <w:rsid w:val="00B54C25"/>
    <w:rsid w:val="00B54C31"/>
    <w:rsid w:val="00B54CFE"/>
    <w:rsid w:val="00B54F95"/>
    <w:rsid w:val="00B550A1"/>
    <w:rsid w:val="00B5513C"/>
    <w:rsid w:val="00B5523C"/>
    <w:rsid w:val="00B552E9"/>
    <w:rsid w:val="00B553DC"/>
    <w:rsid w:val="00B55523"/>
    <w:rsid w:val="00B5566C"/>
    <w:rsid w:val="00B5573E"/>
    <w:rsid w:val="00B55763"/>
    <w:rsid w:val="00B559BA"/>
    <w:rsid w:val="00B55B4F"/>
    <w:rsid w:val="00B55B67"/>
    <w:rsid w:val="00B55EEF"/>
    <w:rsid w:val="00B55F01"/>
    <w:rsid w:val="00B55F80"/>
    <w:rsid w:val="00B55F82"/>
    <w:rsid w:val="00B55FB1"/>
    <w:rsid w:val="00B55FB3"/>
    <w:rsid w:val="00B5615A"/>
    <w:rsid w:val="00B561ED"/>
    <w:rsid w:val="00B564D3"/>
    <w:rsid w:val="00B56627"/>
    <w:rsid w:val="00B5664A"/>
    <w:rsid w:val="00B566FC"/>
    <w:rsid w:val="00B569E7"/>
    <w:rsid w:val="00B56FCD"/>
    <w:rsid w:val="00B57010"/>
    <w:rsid w:val="00B5719F"/>
    <w:rsid w:val="00B574EC"/>
    <w:rsid w:val="00B576D2"/>
    <w:rsid w:val="00B5791F"/>
    <w:rsid w:val="00B57968"/>
    <w:rsid w:val="00B57B4C"/>
    <w:rsid w:val="00B600E1"/>
    <w:rsid w:val="00B601E1"/>
    <w:rsid w:val="00B6028E"/>
    <w:rsid w:val="00B6058E"/>
    <w:rsid w:val="00B605EA"/>
    <w:rsid w:val="00B606E5"/>
    <w:rsid w:val="00B60948"/>
    <w:rsid w:val="00B60A98"/>
    <w:rsid w:val="00B60BBD"/>
    <w:rsid w:val="00B60C39"/>
    <w:rsid w:val="00B60DD2"/>
    <w:rsid w:val="00B6126C"/>
    <w:rsid w:val="00B612BC"/>
    <w:rsid w:val="00B61340"/>
    <w:rsid w:val="00B61B80"/>
    <w:rsid w:val="00B61C2E"/>
    <w:rsid w:val="00B61DF7"/>
    <w:rsid w:val="00B61EAE"/>
    <w:rsid w:val="00B61ED9"/>
    <w:rsid w:val="00B61EFA"/>
    <w:rsid w:val="00B62255"/>
    <w:rsid w:val="00B62318"/>
    <w:rsid w:val="00B624DC"/>
    <w:rsid w:val="00B624F8"/>
    <w:rsid w:val="00B62843"/>
    <w:rsid w:val="00B63151"/>
    <w:rsid w:val="00B6325D"/>
    <w:rsid w:val="00B63304"/>
    <w:rsid w:val="00B6353E"/>
    <w:rsid w:val="00B63837"/>
    <w:rsid w:val="00B639F7"/>
    <w:rsid w:val="00B63AD2"/>
    <w:rsid w:val="00B63B25"/>
    <w:rsid w:val="00B63C5C"/>
    <w:rsid w:val="00B63D04"/>
    <w:rsid w:val="00B63EA7"/>
    <w:rsid w:val="00B63EC0"/>
    <w:rsid w:val="00B64209"/>
    <w:rsid w:val="00B64238"/>
    <w:rsid w:val="00B643A3"/>
    <w:rsid w:val="00B6459D"/>
    <w:rsid w:val="00B6470A"/>
    <w:rsid w:val="00B64769"/>
    <w:rsid w:val="00B6481C"/>
    <w:rsid w:val="00B64A76"/>
    <w:rsid w:val="00B64AD3"/>
    <w:rsid w:val="00B64AF1"/>
    <w:rsid w:val="00B64B13"/>
    <w:rsid w:val="00B64C26"/>
    <w:rsid w:val="00B64C91"/>
    <w:rsid w:val="00B64F55"/>
    <w:rsid w:val="00B650BE"/>
    <w:rsid w:val="00B65130"/>
    <w:rsid w:val="00B651D0"/>
    <w:rsid w:val="00B655F1"/>
    <w:rsid w:val="00B65705"/>
    <w:rsid w:val="00B658DA"/>
    <w:rsid w:val="00B65997"/>
    <w:rsid w:val="00B65A1D"/>
    <w:rsid w:val="00B65A27"/>
    <w:rsid w:val="00B65BA6"/>
    <w:rsid w:val="00B65CCF"/>
    <w:rsid w:val="00B65EF6"/>
    <w:rsid w:val="00B65F78"/>
    <w:rsid w:val="00B660A6"/>
    <w:rsid w:val="00B660DE"/>
    <w:rsid w:val="00B661B0"/>
    <w:rsid w:val="00B664D4"/>
    <w:rsid w:val="00B664DE"/>
    <w:rsid w:val="00B66659"/>
    <w:rsid w:val="00B668BA"/>
    <w:rsid w:val="00B66948"/>
    <w:rsid w:val="00B66BBE"/>
    <w:rsid w:val="00B66D30"/>
    <w:rsid w:val="00B66F85"/>
    <w:rsid w:val="00B66FE5"/>
    <w:rsid w:val="00B66FEA"/>
    <w:rsid w:val="00B6718D"/>
    <w:rsid w:val="00B67386"/>
    <w:rsid w:val="00B674F4"/>
    <w:rsid w:val="00B6767E"/>
    <w:rsid w:val="00B678AD"/>
    <w:rsid w:val="00B67988"/>
    <w:rsid w:val="00B679D9"/>
    <w:rsid w:val="00B67A05"/>
    <w:rsid w:val="00B67B78"/>
    <w:rsid w:val="00B67C82"/>
    <w:rsid w:val="00B67D86"/>
    <w:rsid w:val="00B701BF"/>
    <w:rsid w:val="00B70346"/>
    <w:rsid w:val="00B7034D"/>
    <w:rsid w:val="00B70914"/>
    <w:rsid w:val="00B70C9C"/>
    <w:rsid w:val="00B70DEE"/>
    <w:rsid w:val="00B70E3F"/>
    <w:rsid w:val="00B7112C"/>
    <w:rsid w:val="00B711D2"/>
    <w:rsid w:val="00B7154D"/>
    <w:rsid w:val="00B7159A"/>
    <w:rsid w:val="00B715A6"/>
    <w:rsid w:val="00B71680"/>
    <w:rsid w:val="00B71754"/>
    <w:rsid w:val="00B71883"/>
    <w:rsid w:val="00B718E5"/>
    <w:rsid w:val="00B71B5A"/>
    <w:rsid w:val="00B71D14"/>
    <w:rsid w:val="00B71E1B"/>
    <w:rsid w:val="00B71EFE"/>
    <w:rsid w:val="00B720B3"/>
    <w:rsid w:val="00B723AB"/>
    <w:rsid w:val="00B72615"/>
    <w:rsid w:val="00B7274E"/>
    <w:rsid w:val="00B7277D"/>
    <w:rsid w:val="00B727F5"/>
    <w:rsid w:val="00B728B5"/>
    <w:rsid w:val="00B729E8"/>
    <w:rsid w:val="00B72AD9"/>
    <w:rsid w:val="00B72C68"/>
    <w:rsid w:val="00B72EAD"/>
    <w:rsid w:val="00B73215"/>
    <w:rsid w:val="00B73611"/>
    <w:rsid w:val="00B736C3"/>
    <w:rsid w:val="00B738EE"/>
    <w:rsid w:val="00B73D85"/>
    <w:rsid w:val="00B73F30"/>
    <w:rsid w:val="00B73F4C"/>
    <w:rsid w:val="00B73F79"/>
    <w:rsid w:val="00B7409A"/>
    <w:rsid w:val="00B74143"/>
    <w:rsid w:val="00B7417D"/>
    <w:rsid w:val="00B742B2"/>
    <w:rsid w:val="00B7474C"/>
    <w:rsid w:val="00B7494E"/>
    <w:rsid w:val="00B74A3A"/>
    <w:rsid w:val="00B74AEB"/>
    <w:rsid w:val="00B74B7A"/>
    <w:rsid w:val="00B74EB4"/>
    <w:rsid w:val="00B74F20"/>
    <w:rsid w:val="00B750DD"/>
    <w:rsid w:val="00B752F7"/>
    <w:rsid w:val="00B7533C"/>
    <w:rsid w:val="00B75408"/>
    <w:rsid w:val="00B75444"/>
    <w:rsid w:val="00B754B5"/>
    <w:rsid w:val="00B755ED"/>
    <w:rsid w:val="00B7589A"/>
    <w:rsid w:val="00B760BA"/>
    <w:rsid w:val="00B7646A"/>
    <w:rsid w:val="00B764F7"/>
    <w:rsid w:val="00B765DB"/>
    <w:rsid w:val="00B767ED"/>
    <w:rsid w:val="00B7682A"/>
    <w:rsid w:val="00B7688D"/>
    <w:rsid w:val="00B76941"/>
    <w:rsid w:val="00B769E7"/>
    <w:rsid w:val="00B76EC5"/>
    <w:rsid w:val="00B770A7"/>
    <w:rsid w:val="00B7716F"/>
    <w:rsid w:val="00B77209"/>
    <w:rsid w:val="00B7725B"/>
    <w:rsid w:val="00B77320"/>
    <w:rsid w:val="00B7732E"/>
    <w:rsid w:val="00B77393"/>
    <w:rsid w:val="00B774CF"/>
    <w:rsid w:val="00B77825"/>
    <w:rsid w:val="00B77A42"/>
    <w:rsid w:val="00B77ABF"/>
    <w:rsid w:val="00B77CA0"/>
    <w:rsid w:val="00B77EB5"/>
    <w:rsid w:val="00B802DB"/>
    <w:rsid w:val="00B80416"/>
    <w:rsid w:val="00B805BD"/>
    <w:rsid w:val="00B805C2"/>
    <w:rsid w:val="00B806EA"/>
    <w:rsid w:val="00B80A48"/>
    <w:rsid w:val="00B80B5A"/>
    <w:rsid w:val="00B80C0B"/>
    <w:rsid w:val="00B80C20"/>
    <w:rsid w:val="00B80D0F"/>
    <w:rsid w:val="00B810C0"/>
    <w:rsid w:val="00B81147"/>
    <w:rsid w:val="00B81261"/>
    <w:rsid w:val="00B81287"/>
    <w:rsid w:val="00B812F3"/>
    <w:rsid w:val="00B814CF"/>
    <w:rsid w:val="00B81618"/>
    <w:rsid w:val="00B8188D"/>
    <w:rsid w:val="00B81915"/>
    <w:rsid w:val="00B81A6A"/>
    <w:rsid w:val="00B81BC9"/>
    <w:rsid w:val="00B81BF1"/>
    <w:rsid w:val="00B81E3D"/>
    <w:rsid w:val="00B81F09"/>
    <w:rsid w:val="00B81F8A"/>
    <w:rsid w:val="00B82131"/>
    <w:rsid w:val="00B821CE"/>
    <w:rsid w:val="00B82237"/>
    <w:rsid w:val="00B8229F"/>
    <w:rsid w:val="00B82426"/>
    <w:rsid w:val="00B825FE"/>
    <w:rsid w:val="00B8261A"/>
    <w:rsid w:val="00B82702"/>
    <w:rsid w:val="00B8279D"/>
    <w:rsid w:val="00B8294F"/>
    <w:rsid w:val="00B829AA"/>
    <w:rsid w:val="00B82D55"/>
    <w:rsid w:val="00B82DAD"/>
    <w:rsid w:val="00B82F9C"/>
    <w:rsid w:val="00B83062"/>
    <w:rsid w:val="00B831A3"/>
    <w:rsid w:val="00B834CC"/>
    <w:rsid w:val="00B837AE"/>
    <w:rsid w:val="00B837B0"/>
    <w:rsid w:val="00B837D5"/>
    <w:rsid w:val="00B838BF"/>
    <w:rsid w:val="00B8394D"/>
    <w:rsid w:val="00B83AD6"/>
    <w:rsid w:val="00B83B81"/>
    <w:rsid w:val="00B83C54"/>
    <w:rsid w:val="00B83DBF"/>
    <w:rsid w:val="00B83FA6"/>
    <w:rsid w:val="00B84059"/>
    <w:rsid w:val="00B84094"/>
    <w:rsid w:val="00B84381"/>
    <w:rsid w:val="00B844E4"/>
    <w:rsid w:val="00B845F1"/>
    <w:rsid w:val="00B8471D"/>
    <w:rsid w:val="00B84740"/>
    <w:rsid w:val="00B84754"/>
    <w:rsid w:val="00B84883"/>
    <w:rsid w:val="00B84C7F"/>
    <w:rsid w:val="00B84CBC"/>
    <w:rsid w:val="00B84E62"/>
    <w:rsid w:val="00B84E9F"/>
    <w:rsid w:val="00B84ECD"/>
    <w:rsid w:val="00B85108"/>
    <w:rsid w:val="00B851C4"/>
    <w:rsid w:val="00B852C6"/>
    <w:rsid w:val="00B8543A"/>
    <w:rsid w:val="00B854E3"/>
    <w:rsid w:val="00B85588"/>
    <w:rsid w:val="00B8570C"/>
    <w:rsid w:val="00B85A0D"/>
    <w:rsid w:val="00B85AAD"/>
    <w:rsid w:val="00B85AFB"/>
    <w:rsid w:val="00B85CCC"/>
    <w:rsid w:val="00B86062"/>
    <w:rsid w:val="00B860FB"/>
    <w:rsid w:val="00B86202"/>
    <w:rsid w:val="00B86304"/>
    <w:rsid w:val="00B86422"/>
    <w:rsid w:val="00B86499"/>
    <w:rsid w:val="00B8670C"/>
    <w:rsid w:val="00B8672E"/>
    <w:rsid w:val="00B8691C"/>
    <w:rsid w:val="00B86980"/>
    <w:rsid w:val="00B8698B"/>
    <w:rsid w:val="00B86B8E"/>
    <w:rsid w:val="00B86C4E"/>
    <w:rsid w:val="00B86DCC"/>
    <w:rsid w:val="00B86E78"/>
    <w:rsid w:val="00B86F01"/>
    <w:rsid w:val="00B8709A"/>
    <w:rsid w:val="00B87148"/>
    <w:rsid w:val="00B872F3"/>
    <w:rsid w:val="00B8732B"/>
    <w:rsid w:val="00B8740E"/>
    <w:rsid w:val="00B875F7"/>
    <w:rsid w:val="00B878FB"/>
    <w:rsid w:val="00B87A51"/>
    <w:rsid w:val="00B87A63"/>
    <w:rsid w:val="00B87C3E"/>
    <w:rsid w:val="00B87E4C"/>
    <w:rsid w:val="00B900D4"/>
    <w:rsid w:val="00B90382"/>
    <w:rsid w:val="00B906A4"/>
    <w:rsid w:val="00B90756"/>
    <w:rsid w:val="00B90799"/>
    <w:rsid w:val="00B90802"/>
    <w:rsid w:val="00B9080A"/>
    <w:rsid w:val="00B90C09"/>
    <w:rsid w:val="00B90C88"/>
    <w:rsid w:val="00B90D05"/>
    <w:rsid w:val="00B90D4D"/>
    <w:rsid w:val="00B90EF3"/>
    <w:rsid w:val="00B91101"/>
    <w:rsid w:val="00B9119F"/>
    <w:rsid w:val="00B913DD"/>
    <w:rsid w:val="00B9146A"/>
    <w:rsid w:val="00B9156D"/>
    <w:rsid w:val="00B916BB"/>
    <w:rsid w:val="00B916C5"/>
    <w:rsid w:val="00B917C7"/>
    <w:rsid w:val="00B9196A"/>
    <w:rsid w:val="00B9198B"/>
    <w:rsid w:val="00B91CAD"/>
    <w:rsid w:val="00B91CF2"/>
    <w:rsid w:val="00B91D67"/>
    <w:rsid w:val="00B91DAA"/>
    <w:rsid w:val="00B91DF2"/>
    <w:rsid w:val="00B91F4C"/>
    <w:rsid w:val="00B921B3"/>
    <w:rsid w:val="00B923FA"/>
    <w:rsid w:val="00B9244D"/>
    <w:rsid w:val="00B9246C"/>
    <w:rsid w:val="00B92586"/>
    <w:rsid w:val="00B92625"/>
    <w:rsid w:val="00B927E7"/>
    <w:rsid w:val="00B9289E"/>
    <w:rsid w:val="00B92A7A"/>
    <w:rsid w:val="00B92B8F"/>
    <w:rsid w:val="00B92BFB"/>
    <w:rsid w:val="00B92D6B"/>
    <w:rsid w:val="00B92EB8"/>
    <w:rsid w:val="00B92F82"/>
    <w:rsid w:val="00B931BD"/>
    <w:rsid w:val="00B93200"/>
    <w:rsid w:val="00B9324D"/>
    <w:rsid w:val="00B934BC"/>
    <w:rsid w:val="00B93530"/>
    <w:rsid w:val="00B935CF"/>
    <w:rsid w:val="00B93804"/>
    <w:rsid w:val="00B9381C"/>
    <w:rsid w:val="00B93A6F"/>
    <w:rsid w:val="00B93B12"/>
    <w:rsid w:val="00B93BD7"/>
    <w:rsid w:val="00B93D07"/>
    <w:rsid w:val="00B93EBD"/>
    <w:rsid w:val="00B93F86"/>
    <w:rsid w:val="00B9403F"/>
    <w:rsid w:val="00B9405E"/>
    <w:rsid w:val="00B94280"/>
    <w:rsid w:val="00B94289"/>
    <w:rsid w:val="00B945C3"/>
    <w:rsid w:val="00B948E7"/>
    <w:rsid w:val="00B949F1"/>
    <w:rsid w:val="00B94B2A"/>
    <w:rsid w:val="00B94B32"/>
    <w:rsid w:val="00B94B48"/>
    <w:rsid w:val="00B94BC9"/>
    <w:rsid w:val="00B94CCF"/>
    <w:rsid w:val="00B94CF9"/>
    <w:rsid w:val="00B94F0B"/>
    <w:rsid w:val="00B95183"/>
    <w:rsid w:val="00B952AE"/>
    <w:rsid w:val="00B95538"/>
    <w:rsid w:val="00B9557D"/>
    <w:rsid w:val="00B95775"/>
    <w:rsid w:val="00B95912"/>
    <w:rsid w:val="00B9593D"/>
    <w:rsid w:val="00B95AAE"/>
    <w:rsid w:val="00B95AD4"/>
    <w:rsid w:val="00B95E03"/>
    <w:rsid w:val="00B95F3A"/>
    <w:rsid w:val="00B9626B"/>
    <w:rsid w:val="00B9631D"/>
    <w:rsid w:val="00B9639E"/>
    <w:rsid w:val="00B963D3"/>
    <w:rsid w:val="00B96ADF"/>
    <w:rsid w:val="00B96B58"/>
    <w:rsid w:val="00B96BC0"/>
    <w:rsid w:val="00B96CBA"/>
    <w:rsid w:val="00B96D4C"/>
    <w:rsid w:val="00B9707C"/>
    <w:rsid w:val="00B972EA"/>
    <w:rsid w:val="00B97343"/>
    <w:rsid w:val="00B973ED"/>
    <w:rsid w:val="00B975F0"/>
    <w:rsid w:val="00B97628"/>
    <w:rsid w:val="00B976ED"/>
    <w:rsid w:val="00B9797E"/>
    <w:rsid w:val="00B97A0E"/>
    <w:rsid w:val="00B97B26"/>
    <w:rsid w:val="00B97C34"/>
    <w:rsid w:val="00B97D30"/>
    <w:rsid w:val="00B97E54"/>
    <w:rsid w:val="00B97F60"/>
    <w:rsid w:val="00BA024D"/>
    <w:rsid w:val="00BA0398"/>
    <w:rsid w:val="00BA0405"/>
    <w:rsid w:val="00BA0588"/>
    <w:rsid w:val="00BA07CC"/>
    <w:rsid w:val="00BA080E"/>
    <w:rsid w:val="00BA08FF"/>
    <w:rsid w:val="00BA0A17"/>
    <w:rsid w:val="00BA0A2D"/>
    <w:rsid w:val="00BA0A7D"/>
    <w:rsid w:val="00BA0A82"/>
    <w:rsid w:val="00BA0A99"/>
    <w:rsid w:val="00BA0D15"/>
    <w:rsid w:val="00BA0D77"/>
    <w:rsid w:val="00BA0EFA"/>
    <w:rsid w:val="00BA0F1A"/>
    <w:rsid w:val="00BA1034"/>
    <w:rsid w:val="00BA10EC"/>
    <w:rsid w:val="00BA1367"/>
    <w:rsid w:val="00BA13E8"/>
    <w:rsid w:val="00BA1417"/>
    <w:rsid w:val="00BA14A0"/>
    <w:rsid w:val="00BA1516"/>
    <w:rsid w:val="00BA1571"/>
    <w:rsid w:val="00BA1854"/>
    <w:rsid w:val="00BA189C"/>
    <w:rsid w:val="00BA1907"/>
    <w:rsid w:val="00BA199F"/>
    <w:rsid w:val="00BA1A4C"/>
    <w:rsid w:val="00BA1BA8"/>
    <w:rsid w:val="00BA1BBC"/>
    <w:rsid w:val="00BA1C81"/>
    <w:rsid w:val="00BA1C98"/>
    <w:rsid w:val="00BA1D0B"/>
    <w:rsid w:val="00BA1DF4"/>
    <w:rsid w:val="00BA1E67"/>
    <w:rsid w:val="00BA22AC"/>
    <w:rsid w:val="00BA250F"/>
    <w:rsid w:val="00BA26EA"/>
    <w:rsid w:val="00BA28A5"/>
    <w:rsid w:val="00BA28F1"/>
    <w:rsid w:val="00BA32DE"/>
    <w:rsid w:val="00BA3304"/>
    <w:rsid w:val="00BA339D"/>
    <w:rsid w:val="00BA347A"/>
    <w:rsid w:val="00BA3761"/>
    <w:rsid w:val="00BA37AD"/>
    <w:rsid w:val="00BA37C0"/>
    <w:rsid w:val="00BA37EA"/>
    <w:rsid w:val="00BA37FD"/>
    <w:rsid w:val="00BA3CC8"/>
    <w:rsid w:val="00BA4197"/>
    <w:rsid w:val="00BA42FE"/>
    <w:rsid w:val="00BA4347"/>
    <w:rsid w:val="00BA45CF"/>
    <w:rsid w:val="00BA4785"/>
    <w:rsid w:val="00BA4877"/>
    <w:rsid w:val="00BA48DF"/>
    <w:rsid w:val="00BA4913"/>
    <w:rsid w:val="00BA4DF8"/>
    <w:rsid w:val="00BA4E30"/>
    <w:rsid w:val="00BA4E3F"/>
    <w:rsid w:val="00BA4E44"/>
    <w:rsid w:val="00BA4E89"/>
    <w:rsid w:val="00BA521E"/>
    <w:rsid w:val="00BA5242"/>
    <w:rsid w:val="00BA52AD"/>
    <w:rsid w:val="00BA53D1"/>
    <w:rsid w:val="00BA53D9"/>
    <w:rsid w:val="00BA5450"/>
    <w:rsid w:val="00BA5464"/>
    <w:rsid w:val="00BA5498"/>
    <w:rsid w:val="00BA5504"/>
    <w:rsid w:val="00BA55A1"/>
    <w:rsid w:val="00BA57ED"/>
    <w:rsid w:val="00BA582B"/>
    <w:rsid w:val="00BA586C"/>
    <w:rsid w:val="00BA58BE"/>
    <w:rsid w:val="00BA591C"/>
    <w:rsid w:val="00BA5998"/>
    <w:rsid w:val="00BA59F1"/>
    <w:rsid w:val="00BA5ABF"/>
    <w:rsid w:val="00BA5B05"/>
    <w:rsid w:val="00BA5D0A"/>
    <w:rsid w:val="00BA5DA9"/>
    <w:rsid w:val="00BA5E33"/>
    <w:rsid w:val="00BA6048"/>
    <w:rsid w:val="00BA6318"/>
    <w:rsid w:val="00BA63FA"/>
    <w:rsid w:val="00BA6474"/>
    <w:rsid w:val="00BA6538"/>
    <w:rsid w:val="00BA670D"/>
    <w:rsid w:val="00BA67B2"/>
    <w:rsid w:val="00BA69B7"/>
    <w:rsid w:val="00BA6C47"/>
    <w:rsid w:val="00BA6D38"/>
    <w:rsid w:val="00BA6DC2"/>
    <w:rsid w:val="00BA6EA1"/>
    <w:rsid w:val="00BA6F69"/>
    <w:rsid w:val="00BA7394"/>
    <w:rsid w:val="00BA788B"/>
    <w:rsid w:val="00BA795E"/>
    <w:rsid w:val="00BA79C0"/>
    <w:rsid w:val="00BA7C80"/>
    <w:rsid w:val="00BA7E08"/>
    <w:rsid w:val="00BB0082"/>
    <w:rsid w:val="00BB0196"/>
    <w:rsid w:val="00BB04B6"/>
    <w:rsid w:val="00BB0699"/>
    <w:rsid w:val="00BB098B"/>
    <w:rsid w:val="00BB0990"/>
    <w:rsid w:val="00BB09E1"/>
    <w:rsid w:val="00BB0AF2"/>
    <w:rsid w:val="00BB0AF4"/>
    <w:rsid w:val="00BB0C28"/>
    <w:rsid w:val="00BB0CF8"/>
    <w:rsid w:val="00BB0E69"/>
    <w:rsid w:val="00BB1043"/>
    <w:rsid w:val="00BB1128"/>
    <w:rsid w:val="00BB11BB"/>
    <w:rsid w:val="00BB13A2"/>
    <w:rsid w:val="00BB13EA"/>
    <w:rsid w:val="00BB148C"/>
    <w:rsid w:val="00BB1599"/>
    <w:rsid w:val="00BB165E"/>
    <w:rsid w:val="00BB179B"/>
    <w:rsid w:val="00BB17C5"/>
    <w:rsid w:val="00BB1978"/>
    <w:rsid w:val="00BB1ABB"/>
    <w:rsid w:val="00BB1ADA"/>
    <w:rsid w:val="00BB1B41"/>
    <w:rsid w:val="00BB1B78"/>
    <w:rsid w:val="00BB1D20"/>
    <w:rsid w:val="00BB1E95"/>
    <w:rsid w:val="00BB1EAF"/>
    <w:rsid w:val="00BB259E"/>
    <w:rsid w:val="00BB2692"/>
    <w:rsid w:val="00BB269E"/>
    <w:rsid w:val="00BB27FE"/>
    <w:rsid w:val="00BB2A41"/>
    <w:rsid w:val="00BB2BE6"/>
    <w:rsid w:val="00BB2C84"/>
    <w:rsid w:val="00BB2D7D"/>
    <w:rsid w:val="00BB2EA9"/>
    <w:rsid w:val="00BB30C0"/>
    <w:rsid w:val="00BB3133"/>
    <w:rsid w:val="00BB315C"/>
    <w:rsid w:val="00BB3272"/>
    <w:rsid w:val="00BB33DA"/>
    <w:rsid w:val="00BB3516"/>
    <w:rsid w:val="00BB354D"/>
    <w:rsid w:val="00BB357C"/>
    <w:rsid w:val="00BB3929"/>
    <w:rsid w:val="00BB3A7F"/>
    <w:rsid w:val="00BB3C17"/>
    <w:rsid w:val="00BB3CA9"/>
    <w:rsid w:val="00BB3CE0"/>
    <w:rsid w:val="00BB4080"/>
    <w:rsid w:val="00BB4168"/>
    <w:rsid w:val="00BB431D"/>
    <w:rsid w:val="00BB461D"/>
    <w:rsid w:val="00BB462D"/>
    <w:rsid w:val="00BB468D"/>
    <w:rsid w:val="00BB49BF"/>
    <w:rsid w:val="00BB4B07"/>
    <w:rsid w:val="00BB4B31"/>
    <w:rsid w:val="00BB4EB6"/>
    <w:rsid w:val="00BB501A"/>
    <w:rsid w:val="00BB51E1"/>
    <w:rsid w:val="00BB522E"/>
    <w:rsid w:val="00BB53D5"/>
    <w:rsid w:val="00BB588C"/>
    <w:rsid w:val="00BB58AC"/>
    <w:rsid w:val="00BB58CC"/>
    <w:rsid w:val="00BB5A42"/>
    <w:rsid w:val="00BB5C4F"/>
    <w:rsid w:val="00BB5C5D"/>
    <w:rsid w:val="00BB5C69"/>
    <w:rsid w:val="00BB5D41"/>
    <w:rsid w:val="00BB5D45"/>
    <w:rsid w:val="00BB5E42"/>
    <w:rsid w:val="00BB5F1A"/>
    <w:rsid w:val="00BB5FD6"/>
    <w:rsid w:val="00BB6147"/>
    <w:rsid w:val="00BB62A3"/>
    <w:rsid w:val="00BB63AE"/>
    <w:rsid w:val="00BB6B43"/>
    <w:rsid w:val="00BB7210"/>
    <w:rsid w:val="00BB72CE"/>
    <w:rsid w:val="00BB737A"/>
    <w:rsid w:val="00BB75C8"/>
    <w:rsid w:val="00BB763C"/>
    <w:rsid w:val="00BB79C3"/>
    <w:rsid w:val="00BB7C62"/>
    <w:rsid w:val="00BC002A"/>
    <w:rsid w:val="00BC0058"/>
    <w:rsid w:val="00BC0167"/>
    <w:rsid w:val="00BC0481"/>
    <w:rsid w:val="00BC04C3"/>
    <w:rsid w:val="00BC0596"/>
    <w:rsid w:val="00BC05AE"/>
    <w:rsid w:val="00BC05FD"/>
    <w:rsid w:val="00BC09FC"/>
    <w:rsid w:val="00BC0CD3"/>
    <w:rsid w:val="00BC0CD4"/>
    <w:rsid w:val="00BC0CE0"/>
    <w:rsid w:val="00BC0D00"/>
    <w:rsid w:val="00BC101F"/>
    <w:rsid w:val="00BC121E"/>
    <w:rsid w:val="00BC1377"/>
    <w:rsid w:val="00BC13EC"/>
    <w:rsid w:val="00BC16FD"/>
    <w:rsid w:val="00BC181D"/>
    <w:rsid w:val="00BC18FA"/>
    <w:rsid w:val="00BC195E"/>
    <w:rsid w:val="00BC1E00"/>
    <w:rsid w:val="00BC2078"/>
    <w:rsid w:val="00BC2081"/>
    <w:rsid w:val="00BC239C"/>
    <w:rsid w:val="00BC27BA"/>
    <w:rsid w:val="00BC2AFF"/>
    <w:rsid w:val="00BC2C3A"/>
    <w:rsid w:val="00BC2CD4"/>
    <w:rsid w:val="00BC2F66"/>
    <w:rsid w:val="00BC2F6D"/>
    <w:rsid w:val="00BC2F8C"/>
    <w:rsid w:val="00BC331C"/>
    <w:rsid w:val="00BC338A"/>
    <w:rsid w:val="00BC355B"/>
    <w:rsid w:val="00BC3710"/>
    <w:rsid w:val="00BC3AD5"/>
    <w:rsid w:val="00BC3B93"/>
    <w:rsid w:val="00BC3D86"/>
    <w:rsid w:val="00BC3EAE"/>
    <w:rsid w:val="00BC3EFE"/>
    <w:rsid w:val="00BC3FB7"/>
    <w:rsid w:val="00BC408E"/>
    <w:rsid w:val="00BC40DF"/>
    <w:rsid w:val="00BC41FD"/>
    <w:rsid w:val="00BC43A1"/>
    <w:rsid w:val="00BC4462"/>
    <w:rsid w:val="00BC450C"/>
    <w:rsid w:val="00BC4A07"/>
    <w:rsid w:val="00BC4A86"/>
    <w:rsid w:val="00BC4B9C"/>
    <w:rsid w:val="00BC4CB2"/>
    <w:rsid w:val="00BC4F39"/>
    <w:rsid w:val="00BC4F8E"/>
    <w:rsid w:val="00BC51DB"/>
    <w:rsid w:val="00BC53AA"/>
    <w:rsid w:val="00BC54C1"/>
    <w:rsid w:val="00BC55FC"/>
    <w:rsid w:val="00BC564D"/>
    <w:rsid w:val="00BC564F"/>
    <w:rsid w:val="00BC576E"/>
    <w:rsid w:val="00BC5844"/>
    <w:rsid w:val="00BC588A"/>
    <w:rsid w:val="00BC5BEA"/>
    <w:rsid w:val="00BC5C7D"/>
    <w:rsid w:val="00BC5CA7"/>
    <w:rsid w:val="00BC5DCB"/>
    <w:rsid w:val="00BC5DDB"/>
    <w:rsid w:val="00BC616D"/>
    <w:rsid w:val="00BC61B7"/>
    <w:rsid w:val="00BC61F8"/>
    <w:rsid w:val="00BC65A2"/>
    <w:rsid w:val="00BC699A"/>
    <w:rsid w:val="00BC69A2"/>
    <w:rsid w:val="00BC6D56"/>
    <w:rsid w:val="00BC709B"/>
    <w:rsid w:val="00BC7220"/>
    <w:rsid w:val="00BC72E1"/>
    <w:rsid w:val="00BC7490"/>
    <w:rsid w:val="00BC75DA"/>
    <w:rsid w:val="00BC765B"/>
    <w:rsid w:val="00BC79CB"/>
    <w:rsid w:val="00BC7A15"/>
    <w:rsid w:val="00BC7A20"/>
    <w:rsid w:val="00BC7B74"/>
    <w:rsid w:val="00BC7BCC"/>
    <w:rsid w:val="00BC7C48"/>
    <w:rsid w:val="00BC7CF8"/>
    <w:rsid w:val="00BC7F40"/>
    <w:rsid w:val="00BD042D"/>
    <w:rsid w:val="00BD0439"/>
    <w:rsid w:val="00BD0683"/>
    <w:rsid w:val="00BD074E"/>
    <w:rsid w:val="00BD0CFF"/>
    <w:rsid w:val="00BD0D2E"/>
    <w:rsid w:val="00BD0D6A"/>
    <w:rsid w:val="00BD0F5D"/>
    <w:rsid w:val="00BD0F8E"/>
    <w:rsid w:val="00BD10E7"/>
    <w:rsid w:val="00BD1277"/>
    <w:rsid w:val="00BD1296"/>
    <w:rsid w:val="00BD12D5"/>
    <w:rsid w:val="00BD1338"/>
    <w:rsid w:val="00BD137F"/>
    <w:rsid w:val="00BD1528"/>
    <w:rsid w:val="00BD1926"/>
    <w:rsid w:val="00BD1AD6"/>
    <w:rsid w:val="00BD1C22"/>
    <w:rsid w:val="00BD1C99"/>
    <w:rsid w:val="00BD1E2E"/>
    <w:rsid w:val="00BD1F3E"/>
    <w:rsid w:val="00BD1F5A"/>
    <w:rsid w:val="00BD1F8D"/>
    <w:rsid w:val="00BD1FDD"/>
    <w:rsid w:val="00BD200E"/>
    <w:rsid w:val="00BD202E"/>
    <w:rsid w:val="00BD20DB"/>
    <w:rsid w:val="00BD24E0"/>
    <w:rsid w:val="00BD27B9"/>
    <w:rsid w:val="00BD2A73"/>
    <w:rsid w:val="00BD2B43"/>
    <w:rsid w:val="00BD2C42"/>
    <w:rsid w:val="00BD2C57"/>
    <w:rsid w:val="00BD2F6D"/>
    <w:rsid w:val="00BD305A"/>
    <w:rsid w:val="00BD31D4"/>
    <w:rsid w:val="00BD336D"/>
    <w:rsid w:val="00BD3610"/>
    <w:rsid w:val="00BD3745"/>
    <w:rsid w:val="00BD3771"/>
    <w:rsid w:val="00BD38D1"/>
    <w:rsid w:val="00BD38D2"/>
    <w:rsid w:val="00BD3C60"/>
    <w:rsid w:val="00BD3C67"/>
    <w:rsid w:val="00BD3E84"/>
    <w:rsid w:val="00BD40CF"/>
    <w:rsid w:val="00BD424C"/>
    <w:rsid w:val="00BD45A5"/>
    <w:rsid w:val="00BD4796"/>
    <w:rsid w:val="00BD4883"/>
    <w:rsid w:val="00BD4B2D"/>
    <w:rsid w:val="00BD4DAC"/>
    <w:rsid w:val="00BD4E82"/>
    <w:rsid w:val="00BD50FB"/>
    <w:rsid w:val="00BD5130"/>
    <w:rsid w:val="00BD5349"/>
    <w:rsid w:val="00BD53CB"/>
    <w:rsid w:val="00BD54E2"/>
    <w:rsid w:val="00BD54F8"/>
    <w:rsid w:val="00BD5501"/>
    <w:rsid w:val="00BD5547"/>
    <w:rsid w:val="00BD55AF"/>
    <w:rsid w:val="00BD599D"/>
    <w:rsid w:val="00BD59D0"/>
    <w:rsid w:val="00BD5B4A"/>
    <w:rsid w:val="00BD5C05"/>
    <w:rsid w:val="00BD5C18"/>
    <w:rsid w:val="00BD5CB6"/>
    <w:rsid w:val="00BD5FDC"/>
    <w:rsid w:val="00BD6078"/>
    <w:rsid w:val="00BD61C1"/>
    <w:rsid w:val="00BD65BA"/>
    <w:rsid w:val="00BD697F"/>
    <w:rsid w:val="00BD69F9"/>
    <w:rsid w:val="00BD6B9D"/>
    <w:rsid w:val="00BD6BA0"/>
    <w:rsid w:val="00BD6E68"/>
    <w:rsid w:val="00BD6F57"/>
    <w:rsid w:val="00BD6F6B"/>
    <w:rsid w:val="00BD7111"/>
    <w:rsid w:val="00BD71DB"/>
    <w:rsid w:val="00BD7304"/>
    <w:rsid w:val="00BD7346"/>
    <w:rsid w:val="00BD78D7"/>
    <w:rsid w:val="00BD7D87"/>
    <w:rsid w:val="00BE000A"/>
    <w:rsid w:val="00BE000D"/>
    <w:rsid w:val="00BE0070"/>
    <w:rsid w:val="00BE0496"/>
    <w:rsid w:val="00BE05AC"/>
    <w:rsid w:val="00BE05F4"/>
    <w:rsid w:val="00BE07C3"/>
    <w:rsid w:val="00BE0807"/>
    <w:rsid w:val="00BE08D0"/>
    <w:rsid w:val="00BE093D"/>
    <w:rsid w:val="00BE0BBA"/>
    <w:rsid w:val="00BE0BE1"/>
    <w:rsid w:val="00BE0C12"/>
    <w:rsid w:val="00BE0CA7"/>
    <w:rsid w:val="00BE0DB9"/>
    <w:rsid w:val="00BE1099"/>
    <w:rsid w:val="00BE10AC"/>
    <w:rsid w:val="00BE10D4"/>
    <w:rsid w:val="00BE12E3"/>
    <w:rsid w:val="00BE1427"/>
    <w:rsid w:val="00BE1581"/>
    <w:rsid w:val="00BE1738"/>
    <w:rsid w:val="00BE1864"/>
    <w:rsid w:val="00BE1D25"/>
    <w:rsid w:val="00BE1E36"/>
    <w:rsid w:val="00BE2075"/>
    <w:rsid w:val="00BE2321"/>
    <w:rsid w:val="00BE235C"/>
    <w:rsid w:val="00BE23A3"/>
    <w:rsid w:val="00BE2553"/>
    <w:rsid w:val="00BE2579"/>
    <w:rsid w:val="00BE26B6"/>
    <w:rsid w:val="00BE27E5"/>
    <w:rsid w:val="00BE27FA"/>
    <w:rsid w:val="00BE27FC"/>
    <w:rsid w:val="00BE2A07"/>
    <w:rsid w:val="00BE2A5F"/>
    <w:rsid w:val="00BE2AFE"/>
    <w:rsid w:val="00BE2C94"/>
    <w:rsid w:val="00BE2DDF"/>
    <w:rsid w:val="00BE2E8F"/>
    <w:rsid w:val="00BE2FAF"/>
    <w:rsid w:val="00BE313F"/>
    <w:rsid w:val="00BE32AA"/>
    <w:rsid w:val="00BE33E8"/>
    <w:rsid w:val="00BE35DE"/>
    <w:rsid w:val="00BE3621"/>
    <w:rsid w:val="00BE36DC"/>
    <w:rsid w:val="00BE3CA3"/>
    <w:rsid w:val="00BE3DC8"/>
    <w:rsid w:val="00BE416D"/>
    <w:rsid w:val="00BE4304"/>
    <w:rsid w:val="00BE4446"/>
    <w:rsid w:val="00BE4588"/>
    <w:rsid w:val="00BE4589"/>
    <w:rsid w:val="00BE461B"/>
    <w:rsid w:val="00BE46A3"/>
    <w:rsid w:val="00BE479C"/>
    <w:rsid w:val="00BE497E"/>
    <w:rsid w:val="00BE4A09"/>
    <w:rsid w:val="00BE4A7B"/>
    <w:rsid w:val="00BE4AD3"/>
    <w:rsid w:val="00BE4B4E"/>
    <w:rsid w:val="00BE4C49"/>
    <w:rsid w:val="00BE4CA2"/>
    <w:rsid w:val="00BE4D30"/>
    <w:rsid w:val="00BE4DB1"/>
    <w:rsid w:val="00BE4F83"/>
    <w:rsid w:val="00BE4FC3"/>
    <w:rsid w:val="00BE504B"/>
    <w:rsid w:val="00BE51FF"/>
    <w:rsid w:val="00BE54D9"/>
    <w:rsid w:val="00BE5689"/>
    <w:rsid w:val="00BE58C4"/>
    <w:rsid w:val="00BE5B26"/>
    <w:rsid w:val="00BE5C9B"/>
    <w:rsid w:val="00BE5F3E"/>
    <w:rsid w:val="00BE61B4"/>
    <w:rsid w:val="00BE62DC"/>
    <w:rsid w:val="00BE62F2"/>
    <w:rsid w:val="00BE62F3"/>
    <w:rsid w:val="00BE63CD"/>
    <w:rsid w:val="00BE6405"/>
    <w:rsid w:val="00BE6579"/>
    <w:rsid w:val="00BE6590"/>
    <w:rsid w:val="00BE65E4"/>
    <w:rsid w:val="00BE66FA"/>
    <w:rsid w:val="00BE66FE"/>
    <w:rsid w:val="00BE6A2B"/>
    <w:rsid w:val="00BE6AB3"/>
    <w:rsid w:val="00BE6DE9"/>
    <w:rsid w:val="00BE6FE3"/>
    <w:rsid w:val="00BE7033"/>
    <w:rsid w:val="00BE7273"/>
    <w:rsid w:val="00BE73C5"/>
    <w:rsid w:val="00BE7568"/>
    <w:rsid w:val="00BE76B2"/>
    <w:rsid w:val="00BE7763"/>
    <w:rsid w:val="00BE780E"/>
    <w:rsid w:val="00BE78DB"/>
    <w:rsid w:val="00BE7982"/>
    <w:rsid w:val="00BE7A27"/>
    <w:rsid w:val="00BE7A42"/>
    <w:rsid w:val="00BE7AC1"/>
    <w:rsid w:val="00BE7DA6"/>
    <w:rsid w:val="00BE7E59"/>
    <w:rsid w:val="00BE7F78"/>
    <w:rsid w:val="00BF0044"/>
    <w:rsid w:val="00BF024A"/>
    <w:rsid w:val="00BF057B"/>
    <w:rsid w:val="00BF05C8"/>
    <w:rsid w:val="00BF062A"/>
    <w:rsid w:val="00BF09C2"/>
    <w:rsid w:val="00BF0A19"/>
    <w:rsid w:val="00BF0ACA"/>
    <w:rsid w:val="00BF0B90"/>
    <w:rsid w:val="00BF0C48"/>
    <w:rsid w:val="00BF0FDD"/>
    <w:rsid w:val="00BF1019"/>
    <w:rsid w:val="00BF1247"/>
    <w:rsid w:val="00BF1266"/>
    <w:rsid w:val="00BF1272"/>
    <w:rsid w:val="00BF14C1"/>
    <w:rsid w:val="00BF14CE"/>
    <w:rsid w:val="00BF14FB"/>
    <w:rsid w:val="00BF14FE"/>
    <w:rsid w:val="00BF1562"/>
    <w:rsid w:val="00BF15C6"/>
    <w:rsid w:val="00BF1729"/>
    <w:rsid w:val="00BF1880"/>
    <w:rsid w:val="00BF18D2"/>
    <w:rsid w:val="00BF1A99"/>
    <w:rsid w:val="00BF1B2D"/>
    <w:rsid w:val="00BF1B5D"/>
    <w:rsid w:val="00BF1BFF"/>
    <w:rsid w:val="00BF1D34"/>
    <w:rsid w:val="00BF1DFF"/>
    <w:rsid w:val="00BF1E7A"/>
    <w:rsid w:val="00BF1F8D"/>
    <w:rsid w:val="00BF1FA5"/>
    <w:rsid w:val="00BF208E"/>
    <w:rsid w:val="00BF2366"/>
    <w:rsid w:val="00BF2418"/>
    <w:rsid w:val="00BF2BED"/>
    <w:rsid w:val="00BF2CB6"/>
    <w:rsid w:val="00BF300E"/>
    <w:rsid w:val="00BF30E1"/>
    <w:rsid w:val="00BF344A"/>
    <w:rsid w:val="00BF34DB"/>
    <w:rsid w:val="00BF350C"/>
    <w:rsid w:val="00BF355A"/>
    <w:rsid w:val="00BF371F"/>
    <w:rsid w:val="00BF37F5"/>
    <w:rsid w:val="00BF3997"/>
    <w:rsid w:val="00BF3AD1"/>
    <w:rsid w:val="00BF3B2C"/>
    <w:rsid w:val="00BF3F25"/>
    <w:rsid w:val="00BF4038"/>
    <w:rsid w:val="00BF408E"/>
    <w:rsid w:val="00BF4178"/>
    <w:rsid w:val="00BF41B4"/>
    <w:rsid w:val="00BF429E"/>
    <w:rsid w:val="00BF4438"/>
    <w:rsid w:val="00BF45D3"/>
    <w:rsid w:val="00BF46BC"/>
    <w:rsid w:val="00BF4B75"/>
    <w:rsid w:val="00BF4C26"/>
    <w:rsid w:val="00BF4F8B"/>
    <w:rsid w:val="00BF507D"/>
    <w:rsid w:val="00BF543E"/>
    <w:rsid w:val="00BF560F"/>
    <w:rsid w:val="00BF579C"/>
    <w:rsid w:val="00BF5840"/>
    <w:rsid w:val="00BF5850"/>
    <w:rsid w:val="00BF599C"/>
    <w:rsid w:val="00BF59C5"/>
    <w:rsid w:val="00BF59ED"/>
    <w:rsid w:val="00BF5AF1"/>
    <w:rsid w:val="00BF5D07"/>
    <w:rsid w:val="00BF5ECB"/>
    <w:rsid w:val="00BF5F3E"/>
    <w:rsid w:val="00BF6287"/>
    <w:rsid w:val="00BF62FD"/>
    <w:rsid w:val="00BF647B"/>
    <w:rsid w:val="00BF66FB"/>
    <w:rsid w:val="00BF6702"/>
    <w:rsid w:val="00BF674F"/>
    <w:rsid w:val="00BF6779"/>
    <w:rsid w:val="00BF67A9"/>
    <w:rsid w:val="00BF6843"/>
    <w:rsid w:val="00BF6880"/>
    <w:rsid w:val="00BF6C8D"/>
    <w:rsid w:val="00BF6CF2"/>
    <w:rsid w:val="00BF7022"/>
    <w:rsid w:val="00BF72AA"/>
    <w:rsid w:val="00BF7497"/>
    <w:rsid w:val="00BF74B3"/>
    <w:rsid w:val="00BF7725"/>
    <w:rsid w:val="00BF7886"/>
    <w:rsid w:val="00BF7945"/>
    <w:rsid w:val="00BF794E"/>
    <w:rsid w:val="00BF79A7"/>
    <w:rsid w:val="00BF79CB"/>
    <w:rsid w:val="00BF7C4C"/>
    <w:rsid w:val="00BF7C5C"/>
    <w:rsid w:val="00BF7D96"/>
    <w:rsid w:val="00BF7E47"/>
    <w:rsid w:val="00BF7F6D"/>
    <w:rsid w:val="00BF7FB3"/>
    <w:rsid w:val="00BF7FFD"/>
    <w:rsid w:val="00C0003D"/>
    <w:rsid w:val="00C00197"/>
    <w:rsid w:val="00C001A3"/>
    <w:rsid w:val="00C00390"/>
    <w:rsid w:val="00C00425"/>
    <w:rsid w:val="00C004CF"/>
    <w:rsid w:val="00C005F8"/>
    <w:rsid w:val="00C00A37"/>
    <w:rsid w:val="00C00B59"/>
    <w:rsid w:val="00C00D6A"/>
    <w:rsid w:val="00C00DD3"/>
    <w:rsid w:val="00C00E88"/>
    <w:rsid w:val="00C00F5A"/>
    <w:rsid w:val="00C0143C"/>
    <w:rsid w:val="00C0146C"/>
    <w:rsid w:val="00C0175A"/>
    <w:rsid w:val="00C017DA"/>
    <w:rsid w:val="00C01810"/>
    <w:rsid w:val="00C01945"/>
    <w:rsid w:val="00C019AA"/>
    <w:rsid w:val="00C01A01"/>
    <w:rsid w:val="00C01C9D"/>
    <w:rsid w:val="00C01CB4"/>
    <w:rsid w:val="00C01D7A"/>
    <w:rsid w:val="00C0201D"/>
    <w:rsid w:val="00C020F2"/>
    <w:rsid w:val="00C022D0"/>
    <w:rsid w:val="00C02317"/>
    <w:rsid w:val="00C02401"/>
    <w:rsid w:val="00C02481"/>
    <w:rsid w:val="00C02488"/>
    <w:rsid w:val="00C02534"/>
    <w:rsid w:val="00C0271E"/>
    <w:rsid w:val="00C02AFC"/>
    <w:rsid w:val="00C02D82"/>
    <w:rsid w:val="00C02E2B"/>
    <w:rsid w:val="00C02E30"/>
    <w:rsid w:val="00C03143"/>
    <w:rsid w:val="00C031C6"/>
    <w:rsid w:val="00C03241"/>
    <w:rsid w:val="00C03318"/>
    <w:rsid w:val="00C033CF"/>
    <w:rsid w:val="00C03487"/>
    <w:rsid w:val="00C034BB"/>
    <w:rsid w:val="00C03A86"/>
    <w:rsid w:val="00C03A8B"/>
    <w:rsid w:val="00C03ABB"/>
    <w:rsid w:val="00C03B3A"/>
    <w:rsid w:val="00C03C65"/>
    <w:rsid w:val="00C03DC9"/>
    <w:rsid w:val="00C03E34"/>
    <w:rsid w:val="00C03E3B"/>
    <w:rsid w:val="00C03E8B"/>
    <w:rsid w:val="00C04137"/>
    <w:rsid w:val="00C041D5"/>
    <w:rsid w:val="00C04444"/>
    <w:rsid w:val="00C04567"/>
    <w:rsid w:val="00C045A4"/>
    <w:rsid w:val="00C04866"/>
    <w:rsid w:val="00C049AE"/>
    <w:rsid w:val="00C04A18"/>
    <w:rsid w:val="00C04BEF"/>
    <w:rsid w:val="00C04CF7"/>
    <w:rsid w:val="00C04D53"/>
    <w:rsid w:val="00C04F0D"/>
    <w:rsid w:val="00C04F22"/>
    <w:rsid w:val="00C04F5D"/>
    <w:rsid w:val="00C04FAE"/>
    <w:rsid w:val="00C05320"/>
    <w:rsid w:val="00C05721"/>
    <w:rsid w:val="00C0574C"/>
    <w:rsid w:val="00C057CE"/>
    <w:rsid w:val="00C05874"/>
    <w:rsid w:val="00C05AC9"/>
    <w:rsid w:val="00C05AF5"/>
    <w:rsid w:val="00C05D50"/>
    <w:rsid w:val="00C0616C"/>
    <w:rsid w:val="00C06288"/>
    <w:rsid w:val="00C0632D"/>
    <w:rsid w:val="00C06580"/>
    <w:rsid w:val="00C06630"/>
    <w:rsid w:val="00C06708"/>
    <w:rsid w:val="00C06781"/>
    <w:rsid w:val="00C06C48"/>
    <w:rsid w:val="00C06F60"/>
    <w:rsid w:val="00C0706E"/>
    <w:rsid w:val="00C0721C"/>
    <w:rsid w:val="00C07805"/>
    <w:rsid w:val="00C07A1E"/>
    <w:rsid w:val="00C07DAE"/>
    <w:rsid w:val="00C07FBD"/>
    <w:rsid w:val="00C102FB"/>
    <w:rsid w:val="00C10427"/>
    <w:rsid w:val="00C106CE"/>
    <w:rsid w:val="00C106ED"/>
    <w:rsid w:val="00C107F8"/>
    <w:rsid w:val="00C10AA7"/>
    <w:rsid w:val="00C10AB8"/>
    <w:rsid w:val="00C10B6D"/>
    <w:rsid w:val="00C10C7A"/>
    <w:rsid w:val="00C10DE0"/>
    <w:rsid w:val="00C10E25"/>
    <w:rsid w:val="00C10E6E"/>
    <w:rsid w:val="00C10EBC"/>
    <w:rsid w:val="00C10EE4"/>
    <w:rsid w:val="00C10EFD"/>
    <w:rsid w:val="00C10FB5"/>
    <w:rsid w:val="00C110C3"/>
    <w:rsid w:val="00C111C2"/>
    <w:rsid w:val="00C11392"/>
    <w:rsid w:val="00C114BF"/>
    <w:rsid w:val="00C114FF"/>
    <w:rsid w:val="00C11627"/>
    <w:rsid w:val="00C1170A"/>
    <w:rsid w:val="00C1173C"/>
    <w:rsid w:val="00C11808"/>
    <w:rsid w:val="00C1185F"/>
    <w:rsid w:val="00C11AE3"/>
    <w:rsid w:val="00C11E0B"/>
    <w:rsid w:val="00C11EE3"/>
    <w:rsid w:val="00C1208C"/>
    <w:rsid w:val="00C120B2"/>
    <w:rsid w:val="00C121B2"/>
    <w:rsid w:val="00C121D7"/>
    <w:rsid w:val="00C12326"/>
    <w:rsid w:val="00C1232B"/>
    <w:rsid w:val="00C1234E"/>
    <w:rsid w:val="00C12392"/>
    <w:rsid w:val="00C12409"/>
    <w:rsid w:val="00C124B6"/>
    <w:rsid w:val="00C1255D"/>
    <w:rsid w:val="00C12689"/>
    <w:rsid w:val="00C12871"/>
    <w:rsid w:val="00C12889"/>
    <w:rsid w:val="00C12956"/>
    <w:rsid w:val="00C12A42"/>
    <w:rsid w:val="00C12A67"/>
    <w:rsid w:val="00C12A71"/>
    <w:rsid w:val="00C12AB4"/>
    <w:rsid w:val="00C12D79"/>
    <w:rsid w:val="00C12D9C"/>
    <w:rsid w:val="00C1308D"/>
    <w:rsid w:val="00C131F5"/>
    <w:rsid w:val="00C13270"/>
    <w:rsid w:val="00C133D9"/>
    <w:rsid w:val="00C138D6"/>
    <w:rsid w:val="00C13AD8"/>
    <w:rsid w:val="00C13D11"/>
    <w:rsid w:val="00C13D41"/>
    <w:rsid w:val="00C14255"/>
    <w:rsid w:val="00C1434E"/>
    <w:rsid w:val="00C14783"/>
    <w:rsid w:val="00C1488F"/>
    <w:rsid w:val="00C149B7"/>
    <w:rsid w:val="00C14A08"/>
    <w:rsid w:val="00C14BDA"/>
    <w:rsid w:val="00C14DF5"/>
    <w:rsid w:val="00C14E79"/>
    <w:rsid w:val="00C14FB7"/>
    <w:rsid w:val="00C15198"/>
    <w:rsid w:val="00C152C8"/>
    <w:rsid w:val="00C1559D"/>
    <w:rsid w:val="00C155CA"/>
    <w:rsid w:val="00C15732"/>
    <w:rsid w:val="00C15CBB"/>
    <w:rsid w:val="00C15CFD"/>
    <w:rsid w:val="00C15D6E"/>
    <w:rsid w:val="00C15D7A"/>
    <w:rsid w:val="00C16066"/>
    <w:rsid w:val="00C160E0"/>
    <w:rsid w:val="00C16195"/>
    <w:rsid w:val="00C16427"/>
    <w:rsid w:val="00C164E6"/>
    <w:rsid w:val="00C165C9"/>
    <w:rsid w:val="00C1662C"/>
    <w:rsid w:val="00C16748"/>
    <w:rsid w:val="00C167A7"/>
    <w:rsid w:val="00C16827"/>
    <w:rsid w:val="00C1686A"/>
    <w:rsid w:val="00C16982"/>
    <w:rsid w:val="00C16B0F"/>
    <w:rsid w:val="00C16B8F"/>
    <w:rsid w:val="00C16C47"/>
    <w:rsid w:val="00C16F3D"/>
    <w:rsid w:val="00C17034"/>
    <w:rsid w:val="00C171F7"/>
    <w:rsid w:val="00C173AE"/>
    <w:rsid w:val="00C173FD"/>
    <w:rsid w:val="00C17542"/>
    <w:rsid w:val="00C175FB"/>
    <w:rsid w:val="00C17A0F"/>
    <w:rsid w:val="00C17DBC"/>
    <w:rsid w:val="00C17F19"/>
    <w:rsid w:val="00C17F40"/>
    <w:rsid w:val="00C17F76"/>
    <w:rsid w:val="00C17F8E"/>
    <w:rsid w:val="00C20063"/>
    <w:rsid w:val="00C200A4"/>
    <w:rsid w:val="00C200A8"/>
    <w:rsid w:val="00C200C9"/>
    <w:rsid w:val="00C20279"/>
    <w:rsid w:val="00C203D4"/>
    <w:rsid w:val="00C204B0"/>
    <w:rsid w:val="00C20560"/>
    <w:rsid w:val="00C2066C"/>
    <w:rsid w:val="00C20956"/>
    <w:rsid w:val="00C209E0"/>
    <w:rsid w:val="00C20A19"/>
    <w:rsid w:val="00C20A8D"/>
    <w:rsid w:val="00C20AF1"/>
    <w:rsid w:val="00C20CCA"/>
    <w:rsid w:val="00C20D1A"/>
    <w:rsid w:val="00C20DC8"/>
    <w:rsid w:val="00C20F87"/>
    <w:rsid w:val="00C21086"/>
    <w:rsid w:val="00C210A1"/>
    <w:rsid w:val="00C21271"/>
    <w:rsid w:val="00C21299"/>
    <w:rsid w:val="00C21321"/>
    <w:rsid w:val="00C21344"/>
    <w:rsid w:val="00C2139C"/>
    <w:rsid w:val="00C2144E"/>
    <w:rsid w:val="00C21777"/>
    <w:rsid w:val="00C21823"/>
    <w:rsid w:val="00C21D32"/>
    <w:rsid w:val="00C21DDE"/>
    <w:rsid w:val="00C22004"/>
    <w:rsid w:val="00C22066"/>
    <w:rsid w:val="00C2207D"/>
    <w:rsid w:val="00C22525"/>
    <w:rsid w:val="00C22562"/>
    <w:rsid w:val="00C229E1"/>
    <w:rsid w:val="00C22C1D"/>
    <w:rsid w:val="00C22CC1"/>
    <w:rsid w:val="00C23080"/>
    <w:rsid w:val="00C23097"/>
    <w:rsid w:val="00C2325B"/>
    <w:rsid w:val="00C23430"/>
    <w:rsid w:val="00C235B1"/>
    <w:rsid w:val="00C23686"/>
    <w:rsid w:val="00C236D7"/>
    <w:rsid w:val="00C237FC"/>
    <w:rsid w:val="00C239A3"/>
    <w:rsid w:val="00C239DE"/>
    <w:rsid w:val="00C23BEE"/>
    <w:rsid w:val="00C23C84"/>
    <w:rsid w:val="00C23DF6"/>
    <w:rsid w:val="00C23E51"/>
    <w:rsid w:val="00C24467"/>
    <w:rsid w:val="00C246F2"/>
    <w:rsid w:val="00C24847"/>
    <w:rsid w:val="00C2484E"/>
    <w:rsid w:val="00C249FC"/>
    <w:rsid w:val="00C24A5F"/>
    <w:rsid w:val="00C24B02"/>
    <w:rsid w:val="00C24BDE"/>
    <w:rsid w:val="00C24C50"/>
    <w:rsid w:val="00C24C64"/>
    <w:rsid w:val="00C24D3F"/>
    <w:rsid w:val="00C24E19"/>
    <w:rsid w:val="00C24EF6"/>
    <w:rsid w:val="00C24F40"/>
    <w:rsid w:val="00C25117"/>
    <w:rsid w:val="00C2520C"/>
    <w:rsid w:val="00C2526B"/>
    <w:rsid w:val="00C25299"/>
    <w:rsid w:val="00C25305"/>
    <w:rsid w:val="00C25526"/>
    <w:rsid w:val="00C255EB"/>
    <w:rsid w:val="00C25632"/>
    <w:rsid w:val="00C25699"/>
    <w:rsid w:val="00C2573D"/>
    <w:rsid w:val="00C257EB"/>
    <w:rsid w:val="00C25A33"/>
    <w:rsid w:val="00C25AB5"/>
    <w:rsid w:val="00C25AE7"/>
    <w:rsid w:val="00C25FC9"/>
    <w:rsid w:val="00C261FD"/>
    <w:rsid w:val="00C2649D"/>
    <w:rsid w:val="00C2660B"/>
    <w:rsid w:val="00C2671D"/>
    <w:rsid w:val="00C26841"/>
    <w:rsid w:val="00C26B53"/>
    <w:rsid w:val="00C26BF6"/>
    <w:rsid w:val="00C26BFC"/>
    <w:rsid w:val="00C26C78"/>
    <w:rsid w:val="00C26EC1"/>
    <w:rsid w:val="00C271B2"/>
    <w:rsid w:val="00C272B6"/>
    <w:rsid w:val="00C2730E"/>
    <w:rsid w:val="00C276BB"/>
    <w:rsid w:val="00C276D6"/>
    <w:rsid w:val="00C27B85"/>
    <w:rsid w:val="00C3001F"/>
    <w:rsid w:val="00C303BB"/>
    <w:rsid w:val="00C3059D"/>
    <w:rsid w:val="00C30690"/>
    <w:rsid w:val="00C30764"/>
    <w:rsid w:val="00C307D2"/>
    <w:rsid w:val="00C3080D"/>
    <w:rsid w:val="00C308CC"/>
    <w:rsid w:val="00C308DB"/>
    <w:rsid w:val="00C313AF"/>
    <w:rsid w:val="00C317B0"/>
    <w:rsid w:val="00C31977"/>
    <w:rsid w:val="00C31A0D"/>
    <w:rsid w:val="00C31B20"/>
    <w:rsid w:val="00C31B75"/>
    <w:rsid w:val="00C31F00"/>
    <w:rsid w:val="00C3219F"/>
    <w:rsid w:val="00C322B8"/>
    <w:rsid w:val="00C32681"/>
    <w:rsid w:val="00C32AA8"/>
    <w:rsid w:val="00C32AB1"/>
    <w:rsid w:val="00C32B87"/>
    <w:rsid w:val="00C32D8B"/>
    <w:rsid w:val="00C32E1C"/>
    <w:rsid w:val="00C32F54"/>
    <w:rsid w:val="00C33168"/>
    <w:rsid w:val="00C3338B"/>
    <w:rsid w:val="00C335B2"/>
    <w:rsid w:val="00C33A83"/>
    <w:rsid w:val="00C33B41"/>
    <w:rsid w:val="00C33CC1"/>
    <w:rsid w:val="00C33FF2"/>
    <w:rsid w:val="00C340A2"/>
    <w:rsid w:val="00C341AA"/>
    <w:rsid w:val="00C34409"/>
    <w:rsid w:val="00C3460B"/>
    <w:rsid w:val="00C34654"/>
    <w:rsid w:val="00C34742"/>
    <w:rsid w:val="00C349AF"/>
    <w:rsid w:val="00C34C85"/>
    <w:rsid w:val="00C34E6E"/>
    <w:rsid w:val="00C34F02"/>
    <w:rsid w:val="00C34F84"/>
    <w:rsid w:val="00C351B0"/>
    <w:rsid w:val="00C351C1"/>
    <w:rsid w:val="00C35202"/>
    <w:rsid w:val="00C35277"/>
    <w:rsid w:val="00C3531C"/>
    <w:rsid w:val="00C35379"/>
    <w:rsid w:val="00C355D4"/>
    <w:rsid w:val="00C3561A"/>
    <w:rsid w:val="00C35666"/>
    <w:rsid w:val="00C357A9"/>
    <w:rsid w:val="00C358A9"/>
    <w:rsid w:val="00C35B75"/>
    <w:rsid w:val="00C35C5E"/>
    <w:rsid w:val="00C35D93"/>
    <w:rsid w:val="00C35F43"/>
    <w:rsid w:val="00C35F8B"/>
    <w:rsid w:val="00C36022"/>
    <w:rsid w:val="00C360CD"/>
    <w:rsid w:val="00C361D6"/>
    <w:rsid w:val="00C3622D"/>
    <w:rsid w:val="00C36272"/>
    <w:rsid w:val="00C363DD"/>
    <w:rsid w:val="00C36692"/>
    <w:rsid w:val="00C367CD"/>
    <w:rsid w:val="00C367D5"/>
    <w:rsid w:val="00C368F0"/>
    <w:rsid w:val="00C36995"/>
    <w:rsid w:val="00C369B1"/>
    <w:rsid w:val="00C36BAF"/>
    <w:rsid w:val="00C36C72"/>
    <w:rsid w:val="00C36CE7"/>
    <w:rsid w:val="00C36CED"/>
    <w:rsid w:val="00C370A4"/>
    <w:rsid w:val="00C373B0"/>
    <w:rsid w:val="00C3758A"/>
    <w:rsid w:val="00C3791C"/>
    <w:rsid w:val="00C37C50"/>
    <w:rsid w:val="00C37CB2"/>
    <w:rsid w:val="00C37DCA"/>
    <w:rsid w:val="00C37E65"/>
    <w:rsid w:val="00C37FE6"/>
    <w:rsid w:val="00C40047"/>
    <w:rsid w:val="00C40061"/>
    <w:rsid w:val="00C40112"/>
    <w:rsid w:val="00C403E1"/>
    <w:rsid w:val="00C40797"/>
    <w:rsid w:val="00C408EE"/>
    <w:rsid w:val="00C40921"/>
    <w:rsid w:val="00C409DA"/>
    <w:rsid w:val="00C40A81"/>
    <w:rsid w:val="00C40BE4"/>
    <w:rsid w:val="00C40CF3"/>
    <w:rsid w:val="00C411B4"/>
    <w:rsid w:val="00C411DC"/>
    <w:rsid w:val="00C412D0"/>
    <w:rsid w:val="00C413F5"/>
    <w:rsid w:val="00C413F7"/>
    <w:rsid w:val="00C417B0"/>
    <w:rsid w:val="00C41808"/>
    <w:rsid w:val="00C419F7"/>
    <w:rsid w:val="00C41B95"/>
    <w:rsid w:val="00C41D7F"/>
    <w:rsid w:val="00C41DDA"/>
    <w:rsid w:val="00C41E9B"/>
    <w:rsid w:val="00C41EFD"/>
    <w:rsid w:val="00C41F76"/>
    <w:rsid w:val="00C420C0"/>
    <w:rsid w:val="00C420D2"/>
    <w:rsid w:val="00C421B4"/>
    <w:rsid w:val="00C4259B"/>
    <w:rsid w:val="00C426B7"/>
    <w:rsid w:val="00C426C3"/>
    <w:rsid w:val="00C42728"/>
    <w:rsid w:val="00C42940"/>
    <w:rsid w:val="00C42B5F"/>
    <w:rsid w:val="00C42B78"/>
    <w:rsid w:val="00C42C44"/>
    <w:rsid w:val="00C42D7A"/>
    <w:rsid w:val="00C42D97"/>
    <w:rsid w:val="00C43339"/>
    <w:rsid w:val="00C4333D"/>
    <w:rsid w:val="00C433ED"/>
    <w:rsid w:val="00C434AE"/>
    <w:rsid w:val="00C43637"/>
    <w:rsid w:val="00C43CC8"/>
    <w:rsid w:val="00C43D00"/>
    <w:rsid w:val="00C44692"/>
    <w:rsid w:val="00C446CF"/>
    <w:rsid w:val="00C4470D"/>
    <w:rsid w:val="00C44753"/>
    <w:rsid w:val="00C44772"/>
    <w:rsid w:val="00C44774"/>
    <w:rsid w:val="00C4478B"/>
    <w:rsid w:val="00C44B31"/>
    <w:rsid w:val="00C44D37"/>
    <w:rsid w:val="00C44E0F"/>
    <w:rsid w:val="00C451E2"/>
    <w:rsid w:val="00C45304"/>
    <w:rsid w:val="00C454B0"/>
    <w:rsid w:val="00C4559B"/>
    <w:rsid w:val="00C456B4"/>
    <w:rsid w:val="00C45915"/>
    <w:rsid w:val="00C45B2F"/>
    <w:rsid w:val="00C45C4C"/>
    <w:rsid w:val="00C4600E"/>
    <w:rsid w:val="00C4601B"/>
    <w:rsid w:val="00C4606C"/>
    <w:rsid w:val="00C4610C"/>
    <w:rsid w:val="00C461AD"/>
    <w:rsid w:val="00C46453"/>
    <w:rsid w:val="00C46653"/>
    <w:rsid w:val="00C46848"/>
    <w:rsid w:val="00C46894"/>
    <w:rsid w:val="00C468D2"/>
    <w:rsid w:val="00C46952"/>
    <w:rsid w:val="00C469DB"/>
    <w:rsid w:val="00C46D3F"/>
    <w:rsid w:val="00C46D91"/>
    <w:rsid w:val="00C46EE6"/>
    <w:rsid w:val="00C4709C"/>
    <w:rsid w:val="00C47108"/>
    <w:rsid w:val="00C471F0"/>
    <w:rsid w:val="00C4747C"/>
    <w:rsid w:val="00C47524"/>
    <w:rsid w:val="00C4790A"/>
    <w:rsid w:val="00C47EC3"/>
    <w:rsid w:val="00C47EF2"/>
    <w:rsid w:val="00C50104"/>
    <w:rsid w:val="00C5012E"/>
    <w:rsid w:val="00C50187"/>
    <w:rsid w:val="00C501A9"/>
    <w:rsid w:val="00C5048F"/>
    <w:rsid w:val="00C50875"/>
    <w:rsid w:val="00C508B6"/>
    <w:rsid w:val="00C5098E"/>
    <w:rsid w:val="00C50AEA"/>
    <w:rsid w:val="00C50B5A"/>
    <w:rsid w:val="00C50BE6"/>
    <w:rsid w:val="00C510BD"/>
    <w:rsid w:val="00C511AA"/>
    <w:rsid w:val="00C51287"/>
    <w:rsid w:val="00C512FE"/>
    <w:rsid w:val="00C51379"/>
    <w:rsid w:val="00C514F3"/>
    <w:rsid w:val="00C5159A"/>
    <w:rsid w:val="00C5174E"/>
    <w:rsid w:val="00C5175C"/>
    <w:rsid w:val="00C517A1"/>
    <w:rsid w:val="00C51895"/>
    <w:rsid w:val="00C519E7"/>
    <w:rsid w:val="00C51A17"/>
    <w:rsid w:val="00C51EE5"/>
    <w:rsid w:val="00C5244C"/>
    <w:rsid w:val="00C52910"/>
    <w:rsid w:val="00C52A06"/>
    <w:rsid w:val="00C52C87"/>
    <w:rsid w:val="00C52DD8"/>
    <w:rsid w:val="00C52FC2"/>
    <w:rsid w:val="00C530D1"/>
    <w:rsid w:val="00C53276"/>
    <w:rsid w:val="00C5354D"/>
    <w:rsid w:val="00C536AA"/>
    <w:rsid w:val="00C5378A"/>
    <w:rsid w:val="00C537A2"/>
    <w:rsid w:val="00C538BB"/>
    <w:rsid w:val="00C539E7"/>
    <w:rsid w:val="00C53A73"/>
    <w:rsid w:val="00C53AA8"/>
    <w:rsid w:val="00C53BA7"/>
    <w:rsid w:val="00C53CA5"/>
    <w:rsid w:val="00C540F0"/>
    <w:rsid w:val="00C5426D"/>
    <w:rsid w:val="00C5450A"/>
    <w:rsid w:val="00C546D3"/>
    <w:rsid w:val="00C54BEB"/>
    <w:rsid w:val="00C54CCB"/>
    <w:rsid w:val="00C54EB3"/>
    <w:rsid w:val="00C54F42"/>
    <w:rsid w:val="00C55233"/>
    <w:rsid w:val="00C5537D"/>
    <w:rsid w:val="00C5541D"/>
    <w:rsid w:val="00C555D2"/>
    <w:rsid w:val="00C55785"/>
    <w:rsid w:val="00C55D63"/>
    <w:rsid w:val="00C55E65"/>
    <w:rsid w:val="00C5612D"/>
    <w:rsid w:val="00C562FA"/>
    <w:rsid w:val="00C5632B"/>
    <w:rsid w:val="00C563C1"/>
    <w:rsid w:val="00C564B1"/>
    <w:rsid w:val="00C56737"/>
    <w:rsid w:val="00C56A80"/>
    <w:rsid w:val="00C56B15"/>
    <w:rsid w:val="00C56F59"/>
    <w:rsid w:val="00C56FA9"/>
    <w:rsid w:val="00C5703F"/>
    <w:rsid w:val="00C57270"/>
    <w:rsid w:val="00C572AE"/>
    <w:rsid w:val="00C5734E"/>
    <w:rsid w:val="00C5774F"/>
    <w:rsid w:val="00C57A03"/>
    <w:rsid w:val="00C57A37"/>
    <w:rsid w:val="00C57AC9"/>
    <w:rsid w:val="00C57BD0"/>
    <w:rsid w:val="00C57C01"/>
    <w:rsid w:val="00C57C9B"/>
    <w:rsid w:val="00C57C9F"/>
    <w:rsid w:val="00C57D89"/>
    <w:rsid w:val="00C57E00"/>
    <w:rsid w:val="00C57EA8"/>
    <w:rsid w:val="00C57F1A"/>
    <w:rsid w:val="00C6005E"/>
    <w:rsid w:val="00C600AB"/>
    <w:rsid w:val="00C60183"/>
    <w:rsid w:val="00C602C3"/>
    <w:rsid w:val="00C6036A"/>
    <w:rsid w:val="00C6036F"/>
    <w:rsid w:val="00C60490"/>
    <w:rsid w:val="00C607A3"/>
    <w:rsid w:val="00C60A91"/>
    <w:rsid w:val="00C60C4B"/>
    <w:rsid w:val="00C60DFC"/>
    <w:rsid w:val="00C60FBF"/>
    <w:rsid w:val="00C612ED"/>
    <w:rsid w:val="00C6178C"/>
    <w:rsid w:val="00C618AD"/>
    <w:rsid w:val="00C618DB"/>
    <w:rsid w:val="00C618DD"/>
    <w:rsid w:val="00C61A4D"/>
    <w:rsid w:val="00C61F77"/>
    <w:rsid w:val="00C61F93"/>
    <w:rsid w:val="00C62048"/>
    <w:rsid w:val="00C62229"/>
    <w:rsid w:val="00C6242C"/>
    <w:rsid w:val="00C62477"/>
    <w:rsid w:val="00C625AD"/>
    <w:rsid w:val="00C625B2"/>
    <w:rsid w:val="00C626CA"/>
    <w:rsid w:val="00C6276B"/>
    <w:rsid w:val="00C627D2"/>
    <w:rsid w:val="00C628C8"/>
    <w:rsid w:val="00C629B3"/>
    <w:rsid w:val="00C62A3F"/>
    <w:rsid w:val="00C62A50"/>
    <w:rsid w:val="00C62AB7"/>
    <w:rsid w:val="00C62B47"/>
    <w:rsid w:val="00C62B88"/>
    <w:rsid w:val="00C62D62"/>
    <w:rsid w:val="00C62E6E"/>
    <w:rsid w:val="00C631E2"/>
    <w:rsid w:val="00C63498"/>
    <w:rsid w:val="00C63513"/>
    <w:rsid w:val="00C63605"/>
    <w:rsid w:val="00C637E7"/>
    <w:rsid w:val="00C637F0"/>
    <w:rsid w:val="00C638F1"/>
    <w:rsid w:val="00C63A03"/>
    <w:rsid w:val="00C63A24"/>
    <w:rsid w:val="00C63B06"/>
    <w:rsid w:val="00C63B8F"/>
    <w:rsid w:val="00C63BBC"/>
    <w:rsid w:val="00C63C9B"/>
    <w:rsid w:val="00C63DD4"/>
    <w:rsid w:val="00C63E79"/>
    <w:rsid w:val="00C63F11"/>
    <w:rsid w:val="00C640B8"/>
    <w:rsid w:val="00C64102"/>
    <w:rsid w:val="00C64160"/>
    <w:rsid w:val="00C641D3"/>
    <w:rsid w:val="00C641EA"/>
    <w:rsid w:val="00C64249"/>
    <w:rsid w:val="00C6428C"/>
    <w:rsid w:val="00C646BE"/>
    <w:rsid w:val="00C6477E"/>
    <w:rsid w:val="00C64810"/>
    <w:rsid w:val="00C6487D"/>
    <w:rsid w:val="00C6495F"/>
    <w:rsid w:val="00C64A0A"/>
    <w:rsid w:val="00C64A6F"/>
    <w:rsid w:val="00C64A9F"/>
    <w:rsid w:val="00C65017"/>
    <w:rsid w:val="00C6523A"/>
    <w:rsid w:val="00C65492"/>
    <w:rsid w:val="00C6576B"/>
    <w:rsid w:val="00C65949"/>
    <w:rsid w:val="00C659DD"/>
    <w:rsid w:val="00C65A48"/>
    <w:rsid w:val="00C65A74"/>
    <w:rsid w:val="00C65DD7"/>
    <w:rsid w:val="00C65EC3"/>
    <w:rsid w:val="00C6603A"/>
    <w:rsid w:val="00C66050"/>
    <w:rsid w:val="00C6612D"/>
    <w:rsid w:val="00C663E8"/>
    <w:rsid w:val="00C6659E"/>
    <w:rsid w:val="00C667B1"/>
    <w:rsid w:val="00C66989"/>
    <w:rsid w:val="00C669B9"/>
    <w:rsid w:val="00C66AC3"/>
    <w:rsid w:val="00C66B59"/>
    <w:rsid w:val="00C66BE1"/>
    <w:rsid w:val="00C66F66"/>
    <w:rsid w:val="00C67142"/>
    <w:rsid w:val="00C672FE"/>
    <w:rsid w:val="00C67419"/>
    <w:rsid w:val="00C6742A"/>
    <w:rsid w:val="00C677FC"/>
    <w:rsid w:val="00C67885"/>
    <w:rsid w:val="00C678C9"/>
    <w:rsid w:val="00C678F3"/>
    <w:rsid w:val="00C67963"/>
    <w:rsid w:val="00C6798F"/>
    <w:rsid w:val="00C67A88"/>
    <w:rsid w:val="00C67B8C"/>
    <w:rsid w:val="00C67C07"/>
    <w:rsid w:val="00C67C8F"/>
    <w:rsid w:val="00C67D0A"/>
    <w:rsid w:val="00C67E06"/>
    <w:rsid w:val="00C701F0"/>
    <w:rsid w:val="00C7025D"/>
    <w:rsid w:val="00C703A4"/>
    <w:rsid w:val="00C703CE"/>
    <w:rsid w:val="00C7067A"/>
    <w:rsid w:val="00C707F3"/>
    <w:rsid w:val="00C70AC5"/>
    <w:rsid w:val="00C70AE1"/>
    <w:rsid w:val="00C70AE9"/>
    <w:rsid w:val="00C70C6B"/>
    <w:rsid w:val="00C71188"/>
    <w:rsid w:val="00C7121E"/>
    <w:rsid w:val="00C714EB"/>
    <w:rsid w:val="00C71599"/>
    <w:rsid w:val="00C71650"/>
    <w:rsid w:val="00C71699"/>
    <w:rsid w:val="00C718BB"/>
    <w:rsid w:val="00C71AA8"/>
    <w:rsid w:val="00C71AAB"/>
    <w:rsid w:val="00C71B27"/>
    <w:rsid w:val="00C71C5A"/>
    <w:rsid w:val="00C71C86"/>
    <w:rsid w:val="00C71CDE"/>
    <w:rsid w:val="00C71DC5"/>
    <w:rsid w:val="00C71F09"/>
    <w:rsid w:val="00C72100"/>
    <w:rsid w:val="00C72274"/>
    <w:rsid w:val="00C7249F"/>
    <w:rsid w:val="00C72563"/>
    <w:rsid w:val="00C726B0"/>
    <w:rsid w:val="00C727F8"/>
    <w:rsid w:val="00C72976"/>
    <w:rsid w:val="00C72A0E"/>
    <w:rsid w:val="00C72A70"/>
    <w:rsid w:val="00C72B48"/>
    <w:rsid w:val="00C72D42"/>
    <w:rsid w:val="00C72DFB"/>
    <w:rsid w:val="00C72E99"/>
    <w:rsid w:val="00C72F75"/>
    <w:rsid w:val="00C72F7F"/>
    <w:rsid w:val="00C730B8"/>
    <w:rsid w:val="00C73122"/>
    <w:rsid w:val="00C731A6"/>
    <w:rsid w:val="00C7345F"/>
    <w:rsid w:val="00C7350F"/>
    <w:rsid w:val="00C73536"/>
    <w:rsid w:val="00C7362A"/>
    <w:rsid w:val="00C73640"/>
    <w:rsid w:val="00C73756"/>
    <w:rsid w:val="00C7378C"/>
    <w:rsid w:val="00C737D5"/>
    <w:rsid w:val="00C7383F"/>
    <w:rsid w:val="00C739B8"/>
    <w:rsid w:val="00C73A11"/>
    <w:rsid w:val="00C73AB6"/>
    <w:rsid w:val="00C73BF1"/>
    <w:rsid w:val="00C73E1E"/>
    <w:rsid w:val="00C73E6D"/>
    <w:rsid w:val="00C73E7F"/>
    <w:rsid w:val="00C73F65"/>
    <w:rsid w:val="00C741BC"/>
    <w:rsid w:val="00C74202"/>
    <w:rsid w:val="00C742F6"/>
    <w:rsid w:val="00C74309"/>
    <w:rsid w:val="00C74338"/>
    <w:rsid w:val="00C74347"/>
    <w:rsid w:val="00C74514"/>
    <w:rsid w:val="00C746A1"/>
    <w:rsid w:val="00C747E7"/>
    <w:rsid w:val="00C74816"/>
    <w:rsid w:val="00C748EA"/>
    <w:rsid w:val="00C74A02"/>
    <w:rsid w:val="00C74A0D"/>
    <w:rsid w:val="00C74B87"/>
    <w:rsid w:val="00C74BD3"/>
    <w:rsid w:val="00C74D3C"/>
    <w:rsid w:val="00C74D6B"/>
    <w:rsid w:val="00C7506C"/>
    <w:rsid w:val="00C75070"/>
    <w:rsid w:val="00C7510B"/>
    <w:rsid w:val="00C7520A"/>
    <w:rsid w:val="00C755CE"/>
    <w:rsid w:val="00C7569B"/>
    <w:rsid w:val="00C7572F"/>
    <w:rsid w:val="00C75805"/>
    <w:rsid w:val="00C75921"/>
    <w:rsid w:val="00C75A4D"/>
    <w:rsid w:val="00C75A6B"/>
    <w:rsid w:val="00C75AB8"/>
    <w:rsid w:val="00C75B54"/>
    <w:rsid w:val="00C75C60"/>
    <w:rsid w:val="00C75DC8"/>
    <w:rsid w:val="00C761C9"/>
    <w:rsid w:val="00C7634A"/>
    <w:rsid w:val="00C76408"/>
    <w:rsid w:val="00C76417"/>
    <w:rsid w:val="00C767F3"/>
    <w:rsid w:val="00C7695D"/>
    <w:rsid w:val="00C76C8B"/>
    <w:rsid w:val="00C76FE3"/>
    <w:rsid w:val="00C77072"/>
    <w:rsid w:val="00C7731B"/>
    <w:rsid w:val="00C7737C"/>
    <w:rsid w:val="00C775A4"/>
    <w:rsid w:val="00C775D7"/>
    <w:rsid w:val="00C77BDA"/>
    <w:rsid w:val="00C77C6F"/>
    <w:rsid w:val="00C77C7F"/>
    <w:rsid w:val="00C77D76"/>
    <w:rsid w:val="00C77D7B"/>
    <w:rsid w:val="00C77DEF"/>
    <w:rsid w:val="00C803BF"/>
    <w:rsid w:val="00C8042B"/>
    <w:rsid w:val="00C80574"/>
    <w:rsid w:val="00C8067A"/>
    <w:rsid w:val="00C806AE"/>
    <w:rsid w:val="00C807A0"/>
    <w:rsid w:val="00C80911"/>
    <w:rsid w:val="00C80934"/>
    <w:rsid w:val="00C80B93"/>
    <w:rsid w:val="00C80BD4"/>
    <w:rsid w:val="00C80F53"/>
    <w:rsid w:val="00C8113A"/>
    <w:rsid w:val="00C812CE"/>
    <w:rsid w:val="00C81315"/>
    <w:rsid w:val="00C814AE"/>
    <w:rsid w:val="00C81568"/>
    <w:rsid w:val="00C815D0"/>
    <w:rsid w:val="00C81663"/>
    <w:rsid w:val="00C817B6"/>
    <w:rsid w:val="00C817FF"/>
    <w:rsid w:val="00C81A7D"/>
    <w:rsid w:val="00C81B53"/>
    <w:rsid w:val="00C81B7E"/>
    <w:rsid w:val="00C81C11"/>
    <w:rsid w:val="00C81D78"/>
    <w:rsid w:val="00C82201"/>
    <w:rsid w:val="00C822B8"/>
    <w:rsid w:val="00C82427"/>
    <w:rsid w:val="00C829A3"/>
    <w:rsid w:val="00C82B70"/>
    <w:rsid w:val="00C82C2F"/>
    <w:rsid w:val="00C82C93"/>
    <w:rsid w:val="00C82D4A"/>
    <w:rsid w:val="00C82D76"/>
    <w:rsid w:val="00C82FCB"/>
    <w:rsid w:val="00C83092"/>
    <w:rsid w:val="00C831F4"/>
    <w:rsid w:val="00C832E1"/>
    <w:rsid w:val="00C834BD"/>
    <w:rsid w:val="00C836D3"/>
    <w:rsid w:val="00C8395A"/>
    <w:rsid w:val="00C839A8"/>
    <w:rsid w:val="00C83A1B"/>
    <w:rsid w:val="00C83A36"/>
    <w:rsid w:val="00C83A90"/>
    <w:rsid w:val="00C83FB7"/>
    <w:rsid w:val="00C84114"/>
    <w:rsid w:val="00C84135"/>
    <w:rsid w:val="00C84150"/>
    <w:rsid w:val="00C8459B"/>
    <w:rsid w:val="00C845A4"/>
    <w:rsid w:val="00C84B27"/>
    <w:rsid w:val="00C84DE0"/>
    <w:rsid w:val="00C84EBB"/>
    <w:rsid w:val="00C8500E"/>
    <w:rsid w:val="00C85260"/>
    <w:rsid w:val="00C85796"/>
    <w:rsid w:val="00C858FE"/>
    <w:rsid w:val="00C85C8E"/>
    <w:rsid w:val="00C85F40"/>
    <w:rsid w:val="00C85F4F"/>
    <w:rsid w:val="00C85F55"/>
    <w:rsid w:val="00C85FF8"/>
    <w:rsid w:val="00C86123"/>
    <w:rsid w:val="00C86336"/>
    <w:rsid w:val="00C86391"/>
    <w:rsid w:val="00C863ED"/>
    <w:rsid w:val="00C864EF"/>
    <w:rsid w:val="00C8657C"/>
    <w:rsid w:val="00C8658F"/>
    <w:rsid w:val="00C866D4"/>
    <w:rsid w:val="00C86899"/>
    <w:rsid w:val="00C86D1D"/>
    <w:rsid w:val="00C87308"/>
    <w:rsid w:val="00C87449"/>
    <w:rsid w:val="00C87481"/>
    <w:rsid w:val="00C874D8"/>
    <w:rsid w:val="00C87569"/>
    <w:rsid w:val="00C87633"/>
    <w:rsid w:val="00C87635"/>
    <w:rsid w:val="00C876D8"/>
    <w:rsid w:val="00C876DD"/>
    <w:rsid w:val="00C87867"/>
    <w:rsid w:val="00C8790C"/>
    <w:rsid w:val="00C87AA7"/>
    <w:rsid w:val="00C87B87"/>
    <w:rsid w:val="00C87DEB"/>
    <w:rsid w:val="00C87E06"/>
    <w:rsid w:val="00C87F0C"/>
    <w:rsid w:val="00C900C7"/>
    <w:rsid w:val="00C901EC"/>
    <w:rsid w:val="00C9024A"/>
    <w:rsid w:val="00C9032C"/>
    <w:rsid w:val="00C90333"/>
    <w:rsid w:val="00C90442"/>
    <w:rsid w:val="00C90590"/>
    <w:rsid w:val="00C90A0B"/>
    <w:rsid w:val="00C90C1E"/>
    <w:rsid w:val="00C90D8A"/>
    <w:rsid w:val="00C90EC2"/>
    <w:rsid w:val="00C90FAA"/>
    <w:rsid w:val="00C91189"/>
    <w:rsid w:val="00C914D1"/>
    <w:rsid w:val="00C9154A"/>
    <w:rsid w:val="00C917DB"/>
    <w:rsid w:val="00C918BB"/>
    <w:rsid w:val="00C919A5"/>
    <w:rsid w:val="00C91B02"/>
    <w:rsid w:val="00C91B19"/>
    <w:rsid w:val="00C91C0E"/>
    <w:rsid w:val="00C91C1D"/>
    <w:rsid w:val="00C91CDC"/>
    <w:rsid w:val="00C91D96"/>
    <w:rsid w:val="00C920E8"/>
    <w:rsid w:val="00C9221E"/>
    <w:rsid w:val="00C929C7"/>
    <w:rsid w:val="00C92DB4"/>
    <w:rsid w:val="00C92E9D"/>
    <w:rsid w:val="00C92EE8"/>
    <w:rsid w:val="00C93120"/>
    <w:rsid w:val="00C93129"/>
    <w:rsid w:val="00C9316A"/>
    <w:rsid w:val="00C9333E"/>
    <w:rsid w:val="00C936EB"/>
    <w:rsid w:val="00C93A18"/>
    <w:rsid w:val="00C93D92"/>
    <w:rsid w:val="00C93E93"/>
    <w:rsid w:val="00C93F8B"/>
    <w:rsid w:val="00C9401B"/>
    <w:rsid w:val="00C944AB"/>
    <w:rsid w:val="00C94579"/>
    <w:rsid w:val="00C94592"/>
    <w:rsid w:val="00C946B3"/>
    <w:rsid w:val="00C946FF"/>
    <w:rsid w:val="00C94793"/>
    <w:rsid w:val="00C948A1"/>
    <w:rsid w:val="00C94A8A"/>
    <w:rsid w:val="00C94B74"/>
    <w:rsid w:val="00C94BBE"/>
    <w:rsid w:val="00C94CC4"/>
    <w:rsid w:val="00C94DA8"/>
    <w:rsid w:val="00C94E09"/>
    <w:rsid w:val="00C94E0C"/>
    <w:rsid w:val="00C94EBC"/>
    <w:rsid w:val="00C94FD3"/>
    <w:rsid w:val="00C951BA"/>
    <w:rsid w:val="00C951FB"/>
    <w:rsid w:val="00C9526F"/>
    <w:rsid w:val="00C95351"/>
    <w:rsid w:val="00C953BB"/>
    <w:rsid w:val="00C9575D"/>
    <w:rsid w:val="00C957FA"/>
    <w:rsid w:val="00C95925"/>
    <w:rsid w:val="00C95EF1"/>
    <w:rsid w:val="00C960CC"/>
    <w:rsid w:val="00C9626B"/>
    <w:rsid w:val="00C96532"/>
    <w:rsid w:val="00C96716"/>
    <w:rsid w:val="00C96792"/>
    <w:rsid w:val="00C96844"/>
    <w:rsid w:val="00C96B61"/>
    <w:rsid w:val="00C96DE8"/>
    <w:rsid w:val="00C96E9C"/>
    <w:rsid w:val="00C96FCA"/>
    <w:rsid w:val="00C970CD"/>
    <w:rsid w:val="00C971A5"/>
    <w:rsid w:val="00C97494"/>
    <w:rsid w:val="00C9770A"/>
    <w:rsid w:val="00C97A45"/>
    <w:rsid w:val="00C97BF8"/>
    <w:rsid w:val="00C97CA8"/>
    <w:rsid w:val="00C97CB6"/>
    <w:rsid w:val="00CA00D6"/>
    <w:rsid w:val="00CA024D"/>
    <w:rsid w:val="00CA0332"/>
    <w:rsid w:val="00CA0388"/>
    <w:rsid w:val="00CA03A6"/>
    <w:rsid w:val="00CA0468"/>
    <w:rsid w:val="00CA05DA"/>
    <w:rsid w:val="00CA0758"/>
    <w:rsid w:val="00CA087A"/>
    <w:rsid w:val="00CA08DE"/>
    <w:rsid w:val="00CA0A54"/>
    <w:rsid w:val="00CA0AAB"/>
    <w:rsid w:val="00CA0BDD"/>
    <w:rsid w:val="00CA0C2E"/>
    <w:rsid w:val="00CA0DCB"/>
    <w:rsid w:val="00CA107E"/>
    <w:rsid w:val="00CA12A4"/>
    <w:rsid w:val="00CA13C9"/>
    <w:rsid w:val="00CA1428"/>
    <w:rsid w:val="00CA149A"/>
    <w:rsid w:val="00CA151F"/>
    <w:rsid w:val="00CA185B"/>
    <w:rsid w:val="00CA18AC"/>
    <w:rsid w:val="00CA1AB5"/>
    <w:rsid w:val="00CA1B36"/>
    <w:rsid w:val="00CA1B8F"/>
    <w:rsid w:val="00CA1BDE"/>
    <w:rsid w:val="00CA1BEF"/>
    <w:rsid w:val="00CA1D0B"/>
    <w:rsid w:val="00CA1F84"/>
    <w:rsid w:val="00CA207C"/>
    <w:rsid w:val="00CA209C"/>
    <w:rsid w:val="00CA2214"/>
    <w:rsid w:val="00CA2267"/>
    <w:rsid w:val="00CA2352"/>
    <w:rsid w:val="00CA24AF"/>
    <w:rsid w:val="00CA277A"/>
    <w:rsid w:val="00CA2885"/>
    <w:rsid w:val="00CA2997"/>
    <w:rsid w:val="00CA2C72"/>
    <w:rsid w:val="00CA2CCE"/>
    <w:rsid w:val="00CA2D85"/>
    <w:rsid w:val="00CA2D97"/>
    <w:rsid w:val="00CA2FC0"/>
    <w:rsid w:val="00CA3123"/>
    <w:rsid w:val="00CA322D"/>
    <w:rsid w:val="00CA3281"/>
    <w:rsid w:val="00CA348B"/>
    <w:rsid w:val="00CA3512"/>
    <w:rsid w:val="00CA3532"/>
    <w:rsid w:val="00CA3546"/>
    <w:rsid w:val="00CA3649"/>
    <w:rsid w:val="00CA36C1"/>
    <w:rsid w:val="00CA3768"/>
    <w:rsid w:val="00CA38BF"/>
    <w:rsid w:val="00CA39B3"/>
    <w:rsid w:val="00CA39E9"/>
    <w:rsid w:val="00CA3BC9"/>
    <w:rsid w:val="00CA3BFD"/>
    <w:rsid w:val="00CA3C9C"/>
    <w:rsid w:val="00CA3D86"/>
    <w:rsid w:val="00CA3E44"/>
    <w:rsid w:val="00CA3E9C"/>
    <w:rsid w:val="00CA3F9E"/>
    <w:rsid w:val="00CA42CF"/>
    <w:rsid w:val="00CA4321"/>
    <w:rsid w:val="00CA4853"/>
    <w:rsid w:val="00CA4B12"/>
    <w:rsid w:val="00CA4BB8"/>
    <w:rsid w:val="00CA501D"/>
    <w:rsid w:val="00CA50EC"/>
    <w:rsid w:val="00CA522D"/>
    <w:rsid w:val="00CA53B2"/>
    <w:rsid w:val="00CA53D4"/>
    <w:rsid w:val="00CA542B"/>
    <w:rsid w:val="00CA5532"/>
    <w:rsid w:val="00CA559E"/>
    <w:rsid w:val="00CA55C4"/>
    <w:rsid w:val="00CA55F6"/>
    <w:rsid w:val="00CA574C"/>
    <w:rsid w:val="00CA5761"/>
    <w:rsid w:val="00CA5842"/>
    <w:rsid w:val="00CA5874"/>
    <w:rsid w:val="00CA59F7"/>
    <w:rsid w:val="00CA5A98"/>
    <w:rsid w:val="00CA5B39"/>
    <w:rsid w:val="00CA5CC0"/>
    <w:rsid w:val="00CA5EA6"/>
    <w:rsid w:val="00CA5F77"/>
    <w:rsid w:val="00CA62A1"/>
    <w:rsid w:val="00CA63AB"/>
    <w:rsid w:val="00CA63F0"/>
    <w:rsid w:val="00CA6642"/>
    <w:rsid w:val="00CA66CA"/>
    <w:rsid w:val="00CA671E"/>
    <w:rsid w:val="00CA6761"/>
    <w:rsid w:val="00CA68A0"/>
    <w:rsid w:val="00CA68AA"/>
    <w:rsid w:val="00CA6902"/>
    <w:rsid w:val="00CA6BC8"/>
    <w:rsid w:val="00CA6C43"/>
    <w:rsid w:val="00CA6D92"/>
    <w:rsid w:val="00CA706F"/>
    <w:rsid w:val="00CA70C5"/>
    <w:rsid w:val="00CA70DF"/>
    <w:rsid w:val="00CA714A"/>
    <w:rsid w:val="00CA741C"/>
    <w:rsid w:val="00CA748A"/>
    <w:rsid w:val="00CA7648"/>
    <w:rsid w:val="00CA76BC"/>
    <w:rsid w:val="00CA76C3"/>
    <w:rsid w:val="00CA7B57"/>
    <w:rsid w:val="00CA7D2F"/>
    <w:rsid w:val="00CA7FDE"/>
    <w:rsid w:val="00CB0180"/>
    <w:rsid w:val="00CB07C9"/>
    <w:rsid w:val="00CB0854"/>
    <w:rsid w:val="00CB09BD"/>
    <w:rsid w:val="00CB09DD"/>
    <w:rsid w:val="00CB0B02"/>
    <w:rsid w:val="00CB1095"/>
    <w:rsid w:val="00CB11BF"/>
    <w:rsid w:val="00CB11E9"/>
    <w:rsid w:val="00CB130F"/>
    <w:rsid w:val="00CB14FB"/>
    <w:rsid w:val="00CB150F"/>
    <w:rsid w:val="00CB1525"/>
    <w:rsid w:val="00CB15B0"/>
    <w:rsid w:val="00CB175F"/>
    <w:rsid w:val="00CB18FF"/>
    <w:rsid w:val="00CB1AC5"/>
    <w:rsid w:val="00CB23F0"/>
    <w:rsid w:val="00CB26E8"/>
    <w:rsid w:val="00CB27E1"/>
    <w:rsid w:val="00CB28F5"/>
    <w:rsid w:val="00CB2934"/>
    <w:rsid w:val="00CB2955"/>
    <w:rsid w:val="00CB2A79"/>
    <w:rsid w:val="00CB2AF6"/>
    <w:rsid w:val="00CB2B11"/>
    <w:rsid w:val="00CB2B3F"/>
    <w:rsid w:val="00CB2B88"/>
    <w:rsid w:val="00CB2F15"/>
    <w:rsid w:val="00CB2F3B"/>
    <w:rsid w:val="00CB306D"/>
    <w:rsid w:val="00CB31C1"/>
    <w:rsid w:val="00CB3288"/>
    <w:rsid w:val="00CB32BB"/>
    <w:rsid w:val="00CB3337"/>
    <w:rsid w:val="00CB334D"/>
    <w:rsid w:val="00CB3367"/>
    <w:rsid w:val="00CB33AF"/>
    <w:rsid w:val="00CB366F"/>
    <w:rsid w:val="00CB36F9"/>
    <w:rsid w:val="00CB3848"/>
    <w:rsid w:val="00CB396E"/>
    <w:rsid w:val="00CB3B0B"/>
    <w:rsid w:val="00CB3B4E"/>
    <w:rsid w:val="00CB3D3D"/>
    <w:rsid w:val="00CB3E33"/>
    <w:rsid w:val="00CB3EDD"/>
    <w:rsid w:val="00CB3EFD"/>
    <w:rsid w:val="00CB40BE"/>
    <w:rsid w:val="00CB4282"/>
    <w:rsid w:val="00CB4427"/>
    <w:rsid w:val="00CB453E"/>
    <w:rsid w:val="00CB4568"/>
    <w:rsid w:val="00CB460E"/>
    <w:rsid w:val="00CB4EE4"/>
    <w:rsid w:val="00CB4F15"/>
    <w:rsid w:val="00CB4F79"/>
    <w:rsid w:val="00CB5243"/>
    <w:rsid w:val="00CB5265"/>
    <w:rsid w:val="00CB553D"/>
    <w:rsid w:val="00CB5544"/>
    <w:rsid w:val="00CB57D8"/>
    <w:rsid w:val="00CB5977"/>
    <w:rsid w:val="00CB5DAD"/>
    <w:rsid w:val="00CB608C"/>
    <w:rsid w:val="00CB60DF"/>
    <w:rsid w:val="00CB6334"/>
    <w:rsid w:val="00CB64A1"/>
    <w:rsid w:val="00CB6532"/>
    <w:rsid w:val="00CB6619"/>
    <w:rsid w:val="00CB66A5"/>
    <w:rsid w:val="00CB6ABA"/>
    <w:rsid w:val="00CB6BF5"/>
    <w:rsid w:val="00CB6C3C"/>
    <w:rsid w:val="00CB6CF4"/>
    <w:rsid w:val="00CB6F61"/>
    <w:rsid w:val="00CB6F78"/>
    <w:rsid w:val="00CB70BC"/>
    <w:rsid w:val="00CB72C2"/>
    <w:rsid w:val="00CB74E2"/>
    <w:rsid w:val="00CB75E4"/>
    <w:rsid w:val="00CB7620"/>
    <w:rsid w:val="00CB7754"/>
    <w:rsid w:val="00CB78A4"/>
    <w:rsid w:val="00CB7910"/>
    <w:rsid w:val="00CB7A52"/>
    <w:rsid w:val="00CB7A65"/>
    <w:rsid w:val="00CB7ABA"/>
    <w:rsid w:val="00CB7B02"/>
    <w:rsid w:val="00CB7F2E"/>
    <w:rsid w:val="00CC0103"/>
    <w:rsid w:val="00CC0283"/>
    <w:rsid w:val="00CC0372"/>
    <w:rsid w:val="00CC05FE"/>
    <w:rsid w:val="00CC0722"/>
    <w:rsid w:val="00CC0749"/>
    <w:rsid w:val="00CC0848"/>
    <w:rsid w:val="00CC0872"/>
    <w:rsid w:val="00CC0984"/>
    <w:rsid w:val="00CC09F5"/>
    <w:rsid w:val="00CC0AF2"/>
    <w:rsid w:val="00CC0BE5"/>
    <w:rsid w:val="00CC0C6A"/>
    <w:rsid w:val="00CC0C8B"/>
    <w:rsid w:val="00CC0D2E"/>
    <w:rsid w:val="00CC0DEA"/>
    <w:rsid w:val="00CC0EA7"/>
    <w:rsid w:val="00CC0EAC"/>
    <w:rsid w:val="00CC0EF2"/>
    <w:rsid w:val="00CC10D9"/>
    <w:rsid w:val="00CC135F"/>
    <w:rsid w:val="00CC1385"/>
    <w:rsid w:val="00CC1411"/>
    <w:rsid w:val="00CC162C"/>
    <w:rsid w:val="00CC167F"/>
    <w:rsid w:val="00CC1794"/>
    <w:rsid w:val="00CC1BE8"/>
    <w:rsid w:val="00CC1BF5"/>
    <w:rsid w:val="00CC1C75"/>
    <w:rsid w:val="00CC2177"/>
    <w:rsid w:val="00CC2256"/>
    <w:rsid w:val="00CC2332"/>
    <w:rsid w:val="00CC24B5"/>
    <w:rsid w:val="00CC26D2"/>
    <w:rsid w:val="00CC271A"/>
    <w:rsid w:val="00CC2757"/>
    <w:rsid w:val="00CC28AD"/>
    <w:rsid w:val="00CC2A28"/>
    <w:rsid w:val="00CC2C34"/>
    <w:rsid w:val="00CC2D57"/>
    <w:rsid w:val="00CC2FE1"/>
    <w:rsid w:val="00CC2FF8"/>
    <w:rsid w:val="00CC30FD"/>
    <w:rsid w:val="00CC3100"/>
    <w:rsid w:val="00CC32DF"/>
    <w:rsid w:val="00CC33CD"/>
    <w:rsid w:val="00CC37EC"/>
    <w:rsid w:val="00CC3915"/>
    <w:rsid w:val="00CC392C"/>
    <w:rsid w:val="00CC3A54"/>
    <w:rsid w:val="00CC3AC7"/>
    <w:rsid w:val="00CC3AF3"/>
    <w:rsid w:val="00CC3D78"/>
    <w:rsid w:val="00CC3E4E"/>
    <w:rsid w:val="00CC4583"/>
    <w:rsid w:val="00CC480B"/>
    <w:rsid w:val="00CC4845"/>
    <w:rsid w:val="00CC4A79"/>
    <w:rsid w:val="00CC4EE6"/>
    <w:rsid w:val="00CC501F"/>
    <w:rsid w:val="00CC5040"/>
    <w:rsid w:val="00CC5258"/>
    <w:rsid w:val="00CC52F1"/>
    <w:rsid w:val="00CC5587"/>
    <w:rsid w:val="00CC55AD"/>
    <w:rsid w:val="00CC5970"/>
    <w:rsid w:val="00CC59DE"/>
    <w:rsid w:val="00CC5A79"/>
    <w:rsid w:val="00CC5A9C"/>
    <w:rsid w:val="00CC5C49"/>
    <w:rsid w:val="00CC5D17"/>
    <w:rsid w:val="00CC5E35"/>
    <w:rsid w:val="00CC5FE5"/>
    <w:rsid w:val="00CC60F3"/>
    <w:rsid w:val="00CC618E"/>
    <w:rsid w:val="00CC61DC"/>
    <w:rsid w:val="00CC6238"/>
    <w:rsid w:val="00CC643D"/>
    <w:rsid w:val="00CC6458"/>
    <w:rsid w:val="00CC64E3"/>
    <w:rsid w:val="00CC6984"/>
    <w:rsid w:val="00CC6A18"/>
    <w:rsid w:val="00CC6A27"/>
    <w:rsid w:val="00CC6A47"/>
    <w:rsid w:val="00CC6AAC"/>
    <w:rsid w:val="00CC6BC8"/>
    <w:rsid w:val="00CC6C2C"/>
    <w:rsid w:val="00CC6CFF"/>
    <w:rsid w:val="00CC6DA7"/>
    <w:rsid w:val="00CC6E72"/>
    <w:rsid w:val="00CC6E75"/>
    <w:rsid w:val="00CC6FD8"/>
    <w:rsid w:val="00CC7124"/>
    <w:rsid w:val="00CC71B4"/>
    <w:rsid w:val="00CC72DA"/>
    <w:rsid w:val="00CC73A9"/>
    <w:rsid w:val="00CC7573"/>
    <w:rsid w:val="00CC7604"/>
    <w:rsid w:val="00CC7636"/>
    <w:rsid w:val="00CC78D7"/>
    <w:rsid w:val="00CC7A92"/>
    <w:rsid w:val="00CC7ABE"/>
    <w:rsid w:val="00CC7CB7"/>
    <w:rsid w:val="00CD00DE"/>
    <w:rsid w:val="00CD0228"/>
    <w:rsid w:val="00CD02AA"/>
    <w:rsid w:val="00CD02D7"/>
    <w:rsid w:val="00CD0580"/>
    <w:rsid w:val="00CD0667"/>
    <w:rsid w:val="00CD0933"/>
    <w:rsid w:val="00CD094F"/>
    <w:rsid w:val="00CD0A06"/>
    <w:rsid w:val="00CD0B67"/>
    <w:rsid w:val="00CD0BF9"/>
    <w:rsid w:val="00CD0CE9"/>
    <w:rsid w:val="00CD0E00"/>
    <w:rsid w:val="00CD0E29"/>
    <w:rsid w:val="00CD0E61"/>
    <w:rsid w:val="00CD109A"/>
    <w:rsid w:val="00CD116A"/>
    <w:rsid w:val="00CD129F"/>
    <w:rsid w:val="00CD1425"/>
    <w:rsid w:val="00CD1445"/>
    <w:rsid w:val="00CD14C1"/>
    <w:rsid w:val="00CD17C6"/>
    <w:rsid w:val="00CD1883"/>
    <w:rsid w:val="00CD18B5"/>
    <w:rsid w:val="00CD191B"/>
    <w:rsid w:val="00CD1926"/>
    <w:rsid w:val="00CD1956"/>
    <w:rsid w:val="00CD19EB"/>
    <w:rsid w:val="00CD1ADD"/>
    <w:rsid w:val="00CD1B1D"/>
    <w:rsid w:val="00CD1D8B"/>
    <w:rsid w:val="00CD1DBB"/>
    <w:rsid w:val="00CD1E99"/>
    <w:rsid w:val="00CD1F94"/>
    <w:rsid w:val="00CD200C"/>
    <w:rsid w:val="00CD2096"/>
    <w:rsid w:val="00CD20E1"/>
    <w:rsid w:val="00CD2236"/>
    <w:rsid w:val="00CD2382"/>
    <w:rsid w:val="00CD2472"/>
    <w:rsid w:val="00CD25C2"/>
    <w:rsid w:val="00CD27B4"/>
    <w:rsid w:val="00CD27C1"/>
    <w:rsid w:val="00CD27F2"/>
    <w:rsid w:val="00CD29F8"/>
    <w:rsid w:val="00CD2A89"/>
    <w:rsid w:val="00CD2B51"/>
    <w:rsid w:val="00CD2C47"/>
    <w:rsid w:val="00CD323A"/>
    <w:rsid w:val="00CD327C"/>
    <w:rsid w:val="00CD342D"/>
    <w:rsid w:val="00CD3776"/>
    <w:rsid w:val="00CD377A"/>
    <w:rsid w:val="00CD37D4"/>
    <w:rsid w:val="00CD39A7"/>
    <w:rsid w:val="00CD3D1C"/>
    <w:rsid w:val="00CD41A7"/>
    <w:rsid w:val="00CD4214"/>
    <w:rsid w:val="00CD4237"/>
    <w:rsid w:val="00CD42E7"/>
    <w:rsid w:val="00CD4305"/>
    <w:rsid w:val="00CD454F"/>
    <w:rsid w:val="00CD470C"/>
    <w:rsid w:val="00CD4755"/>
    <w:rsid w:val="00CD4ADF"/>
    <w:rsid w:val="00CD4D96"/>
    <w:rsid w:val="00CD4F0F"/>
    <w:rsid w:val="00CD4FCA"/>
    <w:rsid w:val="00CD4FE1"/>
    <w:rsid w:val="00CD5177"/>
    <w:rsid w:val="00CD5212"/>
    <w:rsid w:val="00CD53BD"/>
    <w:rsid w:val="00CD5421"/>
    <w:rsid w:val="00CD551C"/>
    <w:rsid w:val="00CD577C"/>
    <w:rsid w:val="00CD5A63"/>
    <w:rsid w:val="00CD5FEA"/>
    <w:rsid w:val="00CD60D8"/>
    <w:rsid w:val="00CD62C5"/>
    <w:rsid w:val="00CD6460"/>
    <w:rsid w:val="00CD6577"/>
    <w:rsid w:val="00CD65C1"/>
    <w:rsid w:val="00CD6783"/>
    <w:rsid w:val="00CD69FE"/>
    <w:rsid w:val="00CD6D3E"/>
    <w:rsid w:val="00CD6EB2"/>
    <w:rsid w:val="00CD6F08"/>
    <w:rsid w:val="00CD710A"/>
    <w:rsid w:val="00CD74AA"/>
    <w:rsid w:val="00CD7918"/>
    <w:rsid w:val="00CD7AE7"/>
    <w:rsid w:val="00CD7E1D"/>
    <w:rsid w:val="00CD7FB4"/>
    <w:rsid w:val="00CE0213"/>
    <w:rsid w:val="00CE05D9"/>
    <w:rsid w:val="00CE068C"/>
    <w:rsid w:val="00CE0718"/>
    <w:rsid w:val="00CE0842"/>
    <w:rsid w:val="00CE0955"/>
    <w:rsid w:val="00CE0DCC"/>
    <w:rsid w:val="00CE116D"/>
    <w:rsid w:val="00CE12BE"/>
    <w:rsid w:val="00CE14CC"/>
    <w:rsid w:val="00CE1626"/>
    <w:rsid w:val="00CE16E3"/>
    <w:rsid w:val="00CE172C"/>
    <w:rsid w:val="00CE1774"/>
    <w:rsid w:val="00CE1845"/>
    <w:rsid w:val="00CE1BFA"/>
    <w:rsid w:val="00CE1CF6"/>
    <w:rsid w:val="00CE1F68"/>
    <w:rsid w:val="00CE1FDA"/>
    <w:rsid w:val="00CE2706"/>
    <w:rsid w:val="00CE2835"/>
    <w:rsid w:val="00CE283E"/>
    <w:rsid w:val="00CE2A6B"/>
    <w:rsid w:val="00CE2C34"/>
    <w:rsid w:val="00CE2D00"/>
    <w:rsid w:val="00CE2E93"/>
    <w:rsid w:val="00CE2F4A"/>
    <w:rsid w:val="00CE3007"/>
    <w:rsid w:val="00CE3227"/>
    <w:rsid w:val="00CE32F2"/>
    <w:rsid w:val="00CE3366"/>
    <w:rsid w:val="00CE3506"/>
    <w:rsid w:val="00CE365D"/>
    <w:rsid w:val="00CE36C8"/>
    <w:rsid w:val="00CE3735"/>
    <w:rsid w:val="00CE3BAE"/>
    <w:rsid w:val="00CE3C66"/>
    <w:rsid w:val="00CE3E44"/>
    <w:rsid w:val="00CE413F"/>
    <w:rsid w:val="00CE419F"/>
    <w:rsid w:val="00CE455A"/>
    <w:rsid w:val="00CE45B0"/>
    <w:rsid w:val="00CE4B3E"/>
    <w:rsid w:val="00CE4B72"/>
    <w:rsid w:val="00CE4C91"/>
    <w:rsid w:val="00CE4F45"/>
    <w:rsid w:val="00CE4FD3"/>
    <w:rsid w:val="00CE52C3"/>
    <w:rsid w:val="00CE5533"/>
    <w:rsid w:val="00CE58AD"/>
    <w:rsid w:val="00CE598C"/>
    <w:rsid w:val="00CE5A1F"/>
    <w:rsid w:val="00CE5A80"/>
    <w:rsid w:val="00CE5B31"/>
    <w:rsid w:val="00CE5B51"/>
    <w:rsid w:val="00CE6059"/>
    <w:rsid w:val="00CE621A"/>
    <w:rsid w:val="00CE6590"/>
    <w:rsid w:val="00CE663B"/>
    <w:rsid w:val="00CE668E"/>
    <w:rsid w:val="00CE69DE"/>
    <w:rsid w:val="00CE6AB4"/>
    <w:rsid w:val="00CE6AC8"/>
    <w:rsid w:val="00CE6B9E"/>
    <w:rsid w:val="00CE6C56"/>
    <w:rsid w:val="00CE6C77"/>
    <w:rsid w:val="00CE6CA8"/>
    <w:rsid w:val="00CE6E0F"/>
    <w:rsid w:val="00CE711E"/>
    <w:rsid w:val="00CE7549"/>
    <w:rsid w:val="00CE78B5"/>
    <w:rsid w:val="00CE7967"/>
    <w:rsid w:val="00CE79B2"/>
    <w:rsid w:val="00CE79F2"/>
    <w:rsid w:val="00CE7B6E"/>
    <w:rsid w:val="00CE7BC6"/>
    <w:rsid w:val="00CE7E01"/>
    <w:rsid w:val="00CE7F3B"/>
    <w:rsid w:val="00CE7F43"/>
    <w:rsid w:val="00CF0381"/>
    <w:rsid w:val="00CF0511"/>
    <w:rsid w:val="00CF06B1"/>
    <w:rsid w:val="00CF08DC"/>
    <w:rsid w:val="00CF0B4A"/>
    <w:rsid w:val="00CF0B7F"/>
    <w:rsid w:val="00CF0C6E"/>
    <w:rsid w:val="00CF0CBC"/>
    <w:rsid w:val="00CF0D69"/>
    <w:rsid w:val="00CF0D6C"/>
    <w:rsid w:val="00CF0ED7"/>
    <w:rsid w:val="00CF1305"/>
    <w:rsid w:val="00CF1471"/>
    <w:rsid w:val="00CF151D"/>
    <w:rsid w:val="00CF1701"/>
    <w:rsid w:val="00CF1788"/>
    <w:rsid w:val="00CF17C1"/>
    <w:rsid w:val="00CF1927"/>
    <w:rsid w:val="00CF19DC"/>
    <w:rsid w:val="00CF1AAF"/>
    <w:rsid w:val="00CF1B75"/>
    <w:rsid w:val="00CF1BCB"/>
    <w:rsid w:val="00CF1DE5"/>
    <w:rsid w:val="00CF1EAB"/>
    <w:rsid w:val="00CF1F00"/>
    <w:rsid w:val="00CF1FAA"/>
    <w:rsid w:val="00CF208E"/>
    <w:rsid w:val="00CF20F7"/>
    <w:rsid w:val="00CF210D"/>
    <w:rsid w:val="00CF21B0"/>
    <w:rsid w:val="00CF21E5"/>
    <w:rsid w:val="00CF21F9"/>
    <w:rsid w:val="00CF2261"/>
    <w:rsid w:val="00CF25DC"/>
    <w:rsid w:val="00CF278D"/>
    <w:rsid w:val="00CF2992"/>
    <w:rsid w:val="00CF31F6"/>
    <w:rsid w:val="00CF32A6"/>
    <w:rsid w:val="00CF3359"/>
    <w:rsid w:val="00CF3377"/>
    <w:rsid w:val="00CF3412"/>
    <w:rsid w:val="00CF35C8"/>
    <w:rsid w:val="00CF367D"/>
    <w:rsid w:val="00CF3734"/>
    <w:rsid w:val="00CF385B"/>
    <w:rsid w:val="00CF3BE9"/>
    <w:rsid w:val="00CF3FE8"/>
    <w:rsid w:val="00CF40BE"/>
    <w:rsid w:val="00CF421C"/>
    <w:rsid w:val="00CF42FA"/>
    <w:rsid w:val="00CF42FE"/>
    <w:rsid w:val="00CF44B3"/>
    <w:rsid w:val="00CF464D"/>
    <w:rsid w:val="00CF4659"/>
    <w:rsid w:val="00CF497C"/>
    <w:rsid w:val="00CF4B04"/>
    <w:rsid w:val="00CF4B32"/>
    <w:rsid w:val="00CF4C11"/>
    <w:rsid w:val="00CF4D3A"/>
    <w:rsid w:val="00CF4D86"/>
    <w:rsid w:val="00CF508C"/>
    <w:rsid w:val="00CF50C6"/>
    <w:rsid w:val="00CF535B"/>
    <w:rsid w:val="00CF56EF"/>
    <w:rsid w:val="00CF59FF"/>
    <w:rsid w:val="00CF6188"/>
    <w:rsid w:val="00CF644F"/>
    <w:rsid w:val="00CF64BA"/>
    <w:rsid w:val="00CF681E"/>
    <w:rsid w:val="00CF68F6"/>
    <w:rsid w:val="00CF6953"/>
    <w:rsid w:val="00CF6E44"/>
    <w:rsid w:val="00CF701C"/>
    <w:rsid w:val="00CF7203"/>
    <w:rsid w:val="00CF7475"/>
    <w:rsid w:val="00CF74A3"/>
    <w:rsid w:val="00CF75B9"/>
    <w:rsid w:val="00CF768C"/>
    <w:rsid w:val="00CF789A"/>
    <w:rsid w:val="00CF78B3"/>
    <w:rsid w:val="00CF78DF"/>
    <w:rsid w:val="00CF7B87"/>
    <w:rsid w:val="00CF7FCA"/>
    <w:rsid w:val="00D0024C"/>
    <w:rsid w:val="00D005AB"/>
    <w:rsid w:val="00D005FD"/>
    <w:rsid w:val="00D00684"/>
    <w:rsid w:val="00D00766"/>
    <w:rsid w:val="00D009BB"/>
    <w:rsid w:val="00D00A8A"/>
    <w:rsid w:val="00D00AFB"/>
    <w:rsid w:val="00D00C94"/>
    <w:rsid w:val="00D00E26"/>
    <w:rsid w:val="00D00F1B"/>
    <w:rsid w:val="00D0100F"/>
    <w:rsid w:val="00D01021"/>
    <w:rsid w:val="00D01137"/>
    <w:rsid w:val="00D01187"/>
    <w:rsid w:val="00D011E1"/>
    <w:rsid w:val="00D014EC"/>
    <w:rsid w:val="00D01703"/>
    <w:rsid w:val="00D01736"/>
    <w:rsid w:val="00D017A0"/>
    <w:rsid w:val="00D0198A"/>
    <w:rsid w:val="00D019A3"/>
    <w:rsid w:val="00D01A4A"/>
    <w:rsid w:val="00D01B6B"/>
    <w:rsid w:val="00D01BDC"/>
    <w:rsid w:val="00D020E4"/>
    <w:rsid w:val="00D0216B"/>
    <w:rsid w:val="00D0218B"/>
    <w:rsid w:val="00D02242"/>
    <w:rsid w:val="00D02380"/>
    <w:rsid w:val="00D0249C"/>
    <w:rsid w:val="00D025CB"/>
    <w:rsid w:val="00D0276F"/>
    <w:rsid w:val="00D027AA"/>
    <w:rsid w:val="00D02A97"/>
    <w:rsid w:val="00D02AA3"/>
    <w:rsid w:val="00D02AE8"/>
    <w:rsid w:val="00D02B2C"/>
    <w:rsid w:val="00D02B31"/>
    <w:rsid w:val="00D02B59"/>
    <w:rsid w:val="00D02BBC"/>
    <w:rsid w:val="00D02D90"/>
    <w:rsid w:val="00D02EC1"/>
    <w:rsid w:val="00D02F18"/>
    <w:rsid w:val="00D02F54"/>
    <w:rsid w:val="00D03044"/>
    <w:rsid w:val="00D0317C"/>
    <w:rsid w:val="00D03270"/>
    <w:rsid w:val="00D033F0"/>
    <w:rsid w:val="00D0343E"/>
    <w:rsid w:val="00D03625"/>
    <w:rsid w:val="00D0373F"/>
    <w:rsid w:val="00D0379B"/>
    <w:rsid w:val="00D03998"/>
    <w:rsid w:val="00D03A16"/>
    <w:rsid w:val="00D03A27"/>
    <w:rsid w:val="00D03AA6"/>
    <w:rsid w:val="00D03BE2"/>
    <w:rsid w:val="00D03C83"/>
    <w:rsid w:val="00D040E0"/>
    <w:rsid w:val="00D040E1"/>
    <w:rsid w:val="00D04159"/>
    <w:rsid w:val="00D04600"/>
    <w:rsid w:val="00D04854"/>
    <w:rsid w:val="00D048D2"/>
    <w:rsid w:val="00D048EF"/>
    <w:rsid w:val="00D04A3B"/>
    <w:rsid w:val="00D04B9B"/>
    <w:rsid w:val="00D04C77"/>
    <w:rsid w:val="00D04D3B"/>
    <w:rsid w:val="00D04D6D"/>
    <w:rsid w:val="00D04E9E"/>
    <w:rsid w:val="00D050FC"/>
    <w:rsid w:val="00D05117"/>
    <w:rsid w:val="00D05353"/>
    <w:rsid w:val="00D054E2"/>
    <w:rsid w:val="00D05908"/>
    <w:rsid w:val="00D059E6"/>
    <w:rsid w:val="00D05B22"/>
    <w:rsid w:val="00D05B4C"/>
    <w:rsid w:val="00D05E7C"/>
    <w:rsid w:val="00D05F3F"/>
    <w:rsid w:val="00D05F64"/>
    <w:rsid w:val="00D0608B"/>
    <w:rsid w:val="00D063AB"/>
    <w:rsid w:val="00D06489"/>
    <w:rsid w:val="00D0668E"/>
    <w:rsid w:val="00D06749"/>
    <w:rsid w:val="00D0674E"/>
    <w:rsid w:val="00D0681C"/>
    <w:rsid w:val="00D06827"/>
    <w:rsid w:val="00D06A35"/>
    <w:rsid w:val="00D06ABB"/>
    <w:rsid w:val="00D06AF7"/>
    <w:rsid w:val="00D06BA8"/>
    <w:rsid w:val="00D06E67"/>
    <w:rsid w:val="00D06FA2"/>
    <w:rsid w:val="00D07284"/>
    <w:rsid w:val="00D07369"/>
    <w:rsid w:val="00D07629"/>
    <w:rsid w:val="00D076E5"/>
    <w:rsid w:val="00D07823"/>
    <w:rsid w:val="00D078C0"/>
    <w:rsid w:val="00D078CC"/>
    <w:rsid w:val="00D079D7"/>
    <w:rsid w:val="00D07BC2"/>
    <w:rsid w:val="00D07CE0"/>
    <w:rsid w:val="00D07EB0"/>
    <w:rsid w:val="00D10029"/>
    <w:rsid w:val="00D1005E"/>
    <w:rsid w:val="00D102F9"/>
    <w:rsid w:val="00D104C2"/>
    <w:rsid w:val="00D10508"/>
    <w:rsid w:val="00D10731"/>
    <w:rsid w:val="00D1090C"/>
    <w:rsid w:val="00D10973"/>
    <w:rsid w:val="00D10A55"/>
    <w:rsid w:val="00D10AED"/>
    <w:rsid w:val="00D10B23"/>
    <w:rsid w:val="00D10EF2"/>
    <w:rsid w:val="00D11067"/>
    <w:rsid w:val="00D11071"/>
    <w:rsid w:val="00D1110C"/>
    <w:rsid w:val="00D1118B"/>
    <w:rsid w:val="00D11266"/>
    <w:rsid w:val="00D1137A"/>
    <w:rsid w:val="00D1148D"/>
    <w:rsid w:val="00D11647"/>
    <w:rsid w:val="00D11A56"/>
    <w:rsid w:val="00D11B3F"/>
    <w:rsid w:val="00D11D9C"/>
    <w:rsid w:val="00D11EC2"/>
    <w:rsid w:val="00D1226F"/>
    <w:rsid w:val="00D1254B"/>
    <w:rsid w:val="00D12660"/>
    <w:rsid w:val="00D12685"/>
    <w:rsid w:val="00D129C9"/>
    <w:rsid w:val="00D12AC1"/>
    <w:rsid w:val="00D12DF5"/>
    <w:rsid w:val="00D12FF3"/>
    <w:rsid w:val="00D13041"/>
    <w:rsid w:val="00D1372E"/>
    <w:rsid w:val="00D13800"/>
    <w:rsid w:val="00D13A64"/>
    <w:rsid w:val="00D13ADE"/>
    <w:rsid w:val="00D13C6A"/>
    <w:rsid w:val="00D13C6E"/>
    <w:rsid w:val="00D13E29"/>
    <w:rsid w:val="00D13F22"/>
    <w:rsid w:val="00D14361"/>
    <w:rsid w:val="00D144AA"/>
    <w:rsid w:val="00D144B6"/>
    <w:rsid w:val="00D1452D"/>
    <w:rsid w:val="00D14530"/>
    <w:rsid w:val="00D146BB"/>
    <w:rsid w:val="00D146D5"/>
    <w:rsid w:val="00D14739"/>
    <w:rsid w:val="00D147C7"/>
    <w:rsid w:val="00D14B32"/>
    <w:rsid w:val="00D14CCD"/>
    <w:rsid w:val="00D14F55"/>
    <w:rsid w:val="00D15003"/>
    <w:rsid w:val="00D15177"/>
    <w:rsid w:val="00D1524D"/>
    <w:rsid w:val="00D1527E"/>
    <w:rsid w:val="00D152AF"/>
    <w:rsid w:val="00D1531D"/>
    <w:rsid w:val="00D15370"/>
    <w:rsid w:val="00D15422"/>
    <w:rsid w:val="00D15564"/>
    <w:rsid w:val="00D1581C"/>
    <w:rsid w:val="00D159CC"/>
    <w:rsid w:val="00D15B45"/>
    <w:rsid w:val="00D15D4D"/>
    <w:rsid w:val="00D15FCC"/>
    <w:rsid w:val="00D1603B"/>
    <w:rsid w:val="00D1617B"/>
    <w:rsid w:val="00D164E0"/>
    <w:rsid w:val="00D16545"/>
    <w:rsid w:val="00D16702"/>
    <w:rsid w:val="00D16779"/>
    <w:rsid w:val="00D16B2C"/>
    <w:rsid w:val="00D16B5C"/>
    <w:rsid w:val="00D16B70"/>
    <w:rsid w:val="00D16C4A"/>
    <w:rsid w:val="00D16C9A"/>
    <w:rsid w:val="00D16F67"/>
    <w:rsid w:val="00D16FCC"/>
    <w:rsid w:val="00D16FD4"/>
    <w:rsid w:val="00D17463"/>
    <w:rsid w:val="00D17646"/>
    <w:rsid w:val="00D17763"/>
    <w:rsid w:val="00D17A3B"/>
    <w:rsid w:val="00D17B46"/>
    <w:rsid w:val="00D17BCB"/>
    <w:rsid w:val="00D17C49"/>
    <w:rsid w:val="00D17E48"/>
    <w:rsid w:val="00D17F45"/>
    <w:rsid w:val="00D17FC4"/>
    <w:rsid w:val="00D20214"/>
    <w:rsid w:val="00D20221"/>
    <w:rsid w:val="00D202EC"/>
    <w:rsid w:val="00D202FF"/>
    <w:rsid w:val="00D20AA1"/>
    <w:rsid w:val="00D20E3A"/>
    <w:rsid w:val="00D20F7F"/>
    <w:rsid w:val="00D20FCA"/>
    <w:rsid w:val="00D21123"/>
    <w:rsid w:val="00D2138B"/>
    <w:rsid w:val="00D213EE"/>
    <w:rsid w:val="00D215DD"/>
    <w:rsid w:val="00D21801"/>
    <w:rsid w:val="00D21B4C"/>
    <w:rsid w:val="00D21CAF"/>
    <w:rsid w:val="00D21D65"/>
    <w:rsid w:val="00D21DD1"/>
    <w:rsid w:val="00D21F1F"/>
    <w:rsid w:val="00D21FE4"/>
    <w:rsid w:val="00D22039"/>
    <w:rsid w:val="00D2209D"/>
    <w:rsid w:val="00D2212F"/>
    <w:rsid w:val="00D224F7"/>
    <w:rsid w:val="00D22520"/>
    <w:rsid w:val="00D225F9"/>
    <w:rsid w:val="00D2265C"/>
    <w:rsid w:val="00D228BD"/>
    <w:rsid w:val="00D229A4"/>
    <w:rsid w:val="00D22A3D"/>
    <w:rsid w:val="00D22B3D"/>
    <w:rsid w:val="00D22B87"/>
    <w:rsid w:val="00D22BD2"/>
    <w:rsid w:val="00D22D7B"/>
    <w:rsid w:val="00D22E3B"/>
    <w:rsid w:val="00D22F30"/>
    <w:rsid w:val="00D230EF"/>
    <w:rsid w:val="00D2323F"/>
    <w:rsid w:val="00D23240"/>
    <w:rsid w:val="00D2324F"/>
    <w:rsid w:val="00D2325D"/>
    <w:rsid w:val="00D234CB"/>
    <w:rsid w:val="00D2359B"/>
    <w:rsid w:val="00D23610"/>
    <w:rsid w:val="00D2362C"/>
    <w:rsid w:val="00D236EB"/>
    <w:rsid w:val="00D23842"/>
    <w:rsid w:val="00D23AC8"/>
    <w:rsid w:val="00D23D10"/>
    <w:rsid w:val="00D23F41"/>
    <w:rsid w:val="00D23FBE"/>
    <w:rsid w:val="00D242BB"/>
    <w:rsid w:val="00D2438F"/>
    <w:rsid w:val="00D2450A"/>
    <w:rsid w:val="00D24810"/>
    <w:rsid w:val="00D2487B"/>
    <w:rsid w:val="00D24AE7"/>
    <w:rsid w:val="00D24B82"/>
    <w:rsid w:val="00D24B92"/>
    <w:rsid w:val="00D24B99"/>
    <w:rsid w:val="00D24D18"/>
    <w:rsid w:val="00D2500E"/>
    <w:rsid w:val="00D251C9"/>
    <w:rsid w:val="00D25231"/>
    <w:rsid w:val="00D25317"/>
    <w:rsid w:val="00D253A0"/>
    <w:rsid w:val="00D254B5"/>
    <w:rsid w:val="00D2555A"/>
    <w:rsid w:val="00D25936"/>
    <w:rsid w:val="00D25970"/>
    <w:rsid w:val="00D25A51"/>
    <w:rsid w:val="00D25BD0"/>
    <w:rsid w:val="00D25DC3"/>
    <w:rsid w:val="00D25EFD"/>
    <w:rsid w:val="00D25F70"/>
    <w:rsid w:val="00D25FF6"/>
    <w:rsid w:val="00D26048"/>
    <w:rsid w:val="00D26316"/>
    <w:rsid w:val="00D265EA"/>
    <w:rsid w:val="00D26677"/>
    <w:rsid w:val="00D2671D"/>
    <w:rsid w:val="00D267EE"/>
    <w:rsid w:val="00D26815"/>
    <w:rsid w:val="00D26AA5"/>
    <w:rsid w:val="00D26D39"/>
    <w:rsid w:val="00D26DD9"/>
    <w:rsid w:val="00D27082"/>
    <w:rsid w:val="00D271BB"/>
    <w:rsid w:val="00D271FC"/>
    <w:rsid w:val="00D27243"/>
    <w:rsid w:val="00D272FA"/>
    <w:rsid w:val="00D274EC"/>
    <w:rsid w:val="00D277B3"/>
    <w:rsid w:val="00D278C6"/>
    <w:rsid w:val="00D27B16"/>
    <w:rsid w:val="00D27DC3"/>
    <w:rsid w:val="00D27EE6"/>
    <w:rsid w:val="00D27FEC"/>
    <w:rsid w:val="00D303DC"/>
    <w:rsid w:val="00D304A3"/>
    <w:rsid w:val="00D305BA"/>
    <w:rsid w:val="00D3064A"/>
    <w:rsid w:val="00D306FF"/>
    <w:rsid w:val="00D307D2"/>
    <w:rsid w:val="00D30C22"/>
    <w:rsid w:val="00D31016"/>
    <w:rsid w:val="00D31080"/>
    <w:rsid w:val="00D31426"/>
    <w:rsid w:val="00D316B5"/>
    <w:rsid w:val="00D31767"/>
    <w:rsid w:val="00D317F1"/>
    <w:rsid w:val="00D3187E"/>
    <w:rsid w:val="00D319A6"/>
    <w:rsid w:val="00D31C75"/>
    <w:rsid w:val="00D31C77"/>
    <w:rsid w:val="00D31CE2"/>
    <w:rsid w:val="00D31F15"/>
    <w:rsid w:val="00D31F1F"/>
    <w:rsid w:val="00D320F8"/>
    <w:rsid w:val="00D32379"/>
    <w:rsid w:val="00D32779"/>
    <w:rsid w:val="00D32938"/>
    <w:rsid w:val="00D329F8"/>
    <w:rsid w:val="00D32DD5"/>
    <w:rsid w:val="00D32DF6"/>
    <w:rsid w:val="00D334EF"/>
    <w:rsid w:val="00D3360C"/>
    <w:rsid w:val="00D3386D"/>
    <w:rsid w:val="00D33893"/>
    <w:rsid w:val="00D3396F"/>
    <w:rsid w:val="00D3398F"/>
    <w:rsid w:val="00D33A63"/>
    <w:rsid w:val="00D33AE2"/>
    <w:rsid w:val="00D33C70"/>
    <w:rsid w:val="00D33F94"/>
    <w:rsid w:val="00D34030"/>
    <w:rsid w:val="00D34065"/>
    <w:rsid w:val="00D34105"/>
    <w:rsid w:val="00D341EE"/>
    <w:rsid w:val="00D343D9"/>
    <w:rsid w:val="00D344D3"/>
    <w:rsid w:val="00D34C22"/>
    <w:rsid w:val="00D34CAE"/>
    <w:rsid w:val="00D34D50"/>
    <w:rsid w:val="00D34ECB"/>
    <w:rsid w:val="00D34FE6"/>
    <w:rsid w:val="00D350C4"/>
    <w:rsid w:val="00D35178"/>
    <w:rsid w:val="00D354B8"/>
    <w:rsid w:val="00D35598"/>
    <w:rsid w:val="00D35774"/>
    <w:rsid w:val="00D3585A"/>
    <w:rsid w:val="00D358B2"/>
    <w:rsid w:val="00D35B40"/>
    <w:rsid w:val="00D35BBD"/>
    <w:rsid w:val="00D35C25"/>
    <w:rsid w:val="00D35D40"/>
    <w:rsid w:val="00D35F13"/>
    <w:rsid w:val="00D360A6"/>
    <w:rsid w:val="00D360F3"/>
    <w:rsid w:val="00D36170"/>
    <w:rsid w:val="00D3632D"/>
    <w:rsid w:val="00D36744"/>
    <w:rsid w:val="00D367E9"/>
    <w:rsid w:val="00D369A4"/>
    <w:rsid w:val="00D36CD9"/>
    <w:rsid w:val="00D37001"/>
    <w:rsid w:val="00D37208"/>
    <w:rsid w:val="00D37253"/>
    <w:rsid w:val="00D3755F"/>
    <w:rsid w:val="00D37591"/>
    <w:rsid w:val="00D37616"/>
    <w:rsid w:val="00D376DE"/>
    <w:rsid w:val="00D3779C"/>
    <w:rsid w:val="00D37A92"/>
    <w:rsid w:val="00D37AA1"/>
    <w:rsid w:val="00D37B78"/>
    <w:rsid w:val="00D37CE3"/>
    <w:rsid w:val="00D37DB1"/>
    <w:rsid w:val="00D37EB6"/>
    <w:rsid w:val="00D4001E"/>
    <w:rsid w:val="00D401DB"/>
    <w:rsid w:val="00D40539"/>
    <w:rsid w:val="00D406E2"/>
    <w:rsid w:val="00D407E6"/>
    <w:rsid w:val="00D4090B"/>
    <w:rsid w:val="00D40B27"/>
    <w:rsid w:val="00D40BBC"/>
    <w:rsid w:val="00D40C40"/>
    <w:rsid w:val="00D40C45"/>
    <w:rsid w:val="00D40D9E"/>
    <w:rsid w:val="00D413A1"/>
    <w:rsid w:val="00D413ED"/>
    <w:rsid w:val="00D414AB"/>
    <w:rsid w:val="00D4170D"/>
    <w:rsid w:val="00D41767"/>
    <w:rsid w:val="00D417A5"/>
    <w:rsid w:val="00D418FF"/>
    <w:rsid w:val="00D419C9"/>
    <w:rsid w:val="00D41CF1"/>
    <w:rsid w:val="00D41E87"/>
    <w:rsid w:val="00D41EB6"/>
    <w:rsid w:val="00D41F86"/>
    <w:rsid w:val="00D421C4"/>
    <w:rsid w:val="00D421E4"/>
    <w:rsid w:val="00D422E0"/>
    <w:rsid w:val="00D4253F"/>
    <w:rsid w:val="00D4258B"/>
    <w:rsid w:val="00D425FB"/>
    <w:rsid w:val="00D42BE2"/>
    <w:rsid w:val="00D42CC1"/>
    <w:rsid w:val="00D42F28"/>
    <w:rsid w:val="00D43134"/>
    <w:rsid w:val="00D432A6"/>
    <w:rsid w:val="00D432B4"/>
    <w:rsid w:val="00D43498"/>
    <w:rsid w:val="00D4362E"/>
    <w:rsid w:val="00D43667"/>
    <w:rsid w:val="00D43916"/>
    <w:rsid w:val="00D4396D"/>
    <w:rsid w:val="00D43986"/>
    <w:rsid w:val="00D43C5A"/>
    <w:rsid w:val="00D43DDB"/>
    <w:rsid w:val="00D43F3D"/>
    <w:rsid w:val="00D43F6F"/>
    <w:rsid w:val="00D441CB"/>
    <w:rsid w:val="00D444F0"/>
    <w:rsid w:val="00D446EB"/>
    <w:rsid w:val="00D44805"/>
    <w:rsid w:val="00D44829"/>
    <w:rsid w:val="00D44BCF"/>
    <w:rsid w:val="00D44DE0"/>
    <w:rsid w:val="00D44DE1"/>
    <w:rsid w:val="00D451E5"/>
    <w:rsid w:val="00D456F0"/>
    <w:rsid w:val="00D4579C"/>
    <w:rsid w:val="00D4585C"/>
    <w:rsid w:val="00D45D7A"/>
    <w:rsid w:val="00D45FDC"/>
    <w:rsid w:val="00D46057"/>
    <w:rsid w:val="00D46335"/>
    <w:rsid w:val="00D4644B"/>
    <w:rsid w:val="00D46527"/>
    <w:rsid w:val="00D467A7"/>
    <w:rsid w:val="00D46B14"/>
    <w:rsid w:val="00D46EB6"/>
    <w:rsid w:val="00D47038"/>
    <w:rsid w:val="00D47283"/>
    <w:rsid w:val="00D474AF"/>
    <w:rsid w:val="00D4764F"/>
    <w:rsid w:val="00D47712"/>
    <w:rsid w:val="00D47813"/>
    <w:rsid w:val="00D47CE3"/>
    <w:rsid w:val="00D47DDB"/>
    <w:rsid w:val="00D500FD"/>
    <w:rsid w:val="00D50123"/>
    <w:rsid w:val="00D501A6"/>
    <w:rsid w:val="00D501C0"/>
    <w:rsid w:val="00D506DA"/>
    <w:rsid w:val="00D50855"/>
    <w:rsid w:val="00D50978"/>
    <w:rsid w:val="00D50990"/>
    <w:rsid w:val="00D50B97"/>
    <w:rsid w:val="00D50C6E"/>
    <w:rsid w:val="00D50DC8"/>
    <w:rsid w:val="00D50E30"/>
    <w:rsid w:val="00D51165"/>
    <w:rsid w:val="00D5123F"/>
    <w:rsid w:val="00D513D2"/>
    <w:rsid w:val="00D51408"/>
    <w:rsid w:val="00D51584"/>
    <w:rsid w:val="00D515F1"/>
    <w:rsid w:val="00D516BA"/>
    <w:rsid w:val="00D516F8"/>
    <w:rsid w:val="00D51760"/>
    <w:rsid w:val="00D5189C"/>
    <w:rsid w:val="00D51A78"/>
    <w:rsid w:val="00D51B79"/>
    <w:rsid w:val="00D51CD6"/>
    <w:rsid w:val="00D51E06"/>
    <w:rsid w:val="00D51E4D"/>
    <w:rsid w:val="00D51ECF"/>
    <w:rsid w:val="00D51FA4"/>
    <w:rsid w:val="00D521DF"/>
    <w:rsid w:val="00D52257"/>
    <w:rsid w:val="00D52329"/>
    <w:rsid w:val="00D52580"/>
    <w:rsid w:val="00D52754"/>
    <w:rsid w:val="00D52C01"/>
    <w:rsid w:val="00D52D81"/>
    <w:rsid w:val="00D53096"/>
    <w:rsid w:val="00D530FC"/>
    <w:rsid w:val="00D53185"/>
    <w:rsid w:val="00D5324A"/>
    <w:rsid w:val="00D532D5"/>
    <w:rsid w:val="00D53410"/>
    <w:rsid w:val="00D53429"/>
    <w:rsid w:val="00D5345C"/>
    <w:rsid w:val="00D53487"/>
    <w:rsid w:val="00D5384E"/>
    <w:rsid w:val="00D5388E"/>
    <w:rsid w:val="00D538A1"/>
    <w:rsid w:val="00D538F2"/>
    <w:rsid w:val="00D53B5B"/>
    <w:rsid w:val="00D53BF7"/>
    <w:rsid w:val="00D53C55"/>
    <w:rsid w:val="00D53E64"/>
    <w:rsid w:val="00D53EBA"/>
    <w:rsid w:val="00D5418D"/>
    <w:rsid w:val="00D54231"/>
    <w:rsid w:val="00D5431A"/>
    <w:rsid w:val="00D544DD"/>
    <w:rsid w:val="00D545BD"/>
    <w:rsid w:val="00D54614"/>
    <w:rsid w:val="00D54728"/>
    <w:rsid w:val="00D54801"/>
    <w:rsid w:val="00D54A03"/>
    <w:rsid w:val="00D54BC6"/>
    <w:rsid w:val="00D54E7A"/>
    <w:rsid w:val="00D54F5A"/>
    <w:rsid w:val="00D54F92"/>
    <w:rsid w:val="00D551B6"/>
    <w:rsid w:val="00D55271"/>
    <w:rsid w:val="00D55287"/>
    <w:rsid w:val="00D5554D"/>
    <w:rsid w:val="00D556F7"/>
    <w:rsid w:val="00D5581B"/>
    <w:rsid w:val="00D55ADF"/>
    <w:rsid w:val="00D55B07"/>
    <w:rsid w:val="00D55BEC"/>
    <w:rsid w:val="00D55CB4"/>
    <w:rsid w:val="00D55E1E"/>
    <w:rsid w:val="00D560B1"/>
    <w:rsid w:val="00D56160"/>
    <w:rsid w:val="00D5618B"/>
    <w:rsid w:val="00D56258"/>
    <w:rsid w:val="00D56288"/>
    <w:rsid w:val="00D56296"/>
    <w:rsid w:val="00D56389"/>
    <w:rsid w:val="00D56584"/>
    <w:rsid w:val="00D568E9"/>
    <w:rsid w:val="00D56BFB"/>
    <w:rsid w:val="00D56C21"/>
    <w:rsid w:val="00D56CA5"/>
    <w:rsid w:val="00D56D47"/>
    <w:rsid w:val="00D56D7E"/>
    <w:rsid w:val="00D57088"/>
    <w:rsid w:val="00D571FD"/>
    <w:rsid w:val="00D574B3"/>
    <w:rsid w:val="00D575E4"/>
    <w:rsid w:val="00D577B4"/>
    <w:rsid w:val="00D577D9"/>
    <w:rsid w:val="00D57823"/>
    <w:rsid w:val="00D57892"/>
    <w:rsid w:val="00D578B1"/>
    <w:rsid w:val="00D57AB7"/>
    <w:rsid w:val="00D57CCF"/>
    <w:rsid w:val="00D57E49"/>
    <w:rsid w:val="00D57FF9"/>
    <w:rsid w:val="00D60132"/>
    <w:rsid w:val="00D60209"/>
    <w:rsid w:val="00D60217"/>
    <w:rsid w:val="00D60258"/>
    <w:rsid w:val="00D602AB"/>
    <w:rsid w:val="00D602C8"/>
    <w:rsid w:val="00D602EB"/>
    <w:rsid w:val="00D606C2"/>
    <w:rsid w:val="00D607C0"/>
    <w:rsid w:val="00D608F9"/>
    <w:rsid w:val="00D60A14"/>
    <w:rsid w:val="00D60AEC"/>
    <w:rsid w:val="00D60AF8"/>
    <w:rsid w:val="00D60C35"/>
    <w:rsid w:val="00D60CBE"/>
    <w:rsid w:val="00D60CC6"/>
    <w:rsid w:val="00D60FAD"/>
    <w:rsid w:val="00D6107C"/>
    <w:rsid w:val="00D612B8"/>
    <w:rsid w:val="00D615DD"/>
    <w:rsid w:val="00D61653"/>
    <w:rsid w:val="00D616CC"/>
    <w:rsid w:val="00D61790"/>
    <w:rsid w:val="00D61913"/>
    <w:rsid w:val="00D61A30"/>
    <w:rsid w:val="00D61B1A"/>
    <w:rsid w:val="00D61C61"/>
    <w:rsid w:val="00D61CA8"/>
    <w:rsid w:val="00D61CB0"/>
    <w:rsid w:val="00D62005"/>
    <w:rsid w:val="00D6210A"/>
    <w:rsid w:val="00D621DE"/>
    <w:rsid w:val="00D62396"/>
    <w:rsid w:val="00D624B3"/>
    <w:rsid w:val="00D6262C"/>
    <w:rsid w:val="00D6272B"/>
    <w:rsid w:val="00D6299D"/>
    <w:rsid w:val="00D62B16"/>
    <w:rsid w:val="00D62B6E"/>
    <w:rsid w:val="00D62BD1"/>
    <w:rsid w:val="00D62C45"/>
    <w:rsid w:val="00D62C81"/>
    <w:rsid w:val="00D62D5D"/>
    <w:rsid w:val="00D62E15"/>
    <w:rsid w:val="00D62EF4"/>
    <w:rsid w:val="00D62F18"/>
    <w:rsid w:val="00D6314F"/>
    <w:rsid w:val="00D6315C"/>
    <w:rsid w:val="00D631D2"/>
    <w:rsid w:val="00D632BE"/>
    <w:rsid w:val="00D633A0"/>
    <w:rsid w:val="00D633DA"/>
    <w:rsid w:val="00D63438"/>
    <w:rsid w:val="00D63531"/>
    <w:rsid w:val="00D6364B"/>
    <w:rsid w:val="00D63824"/>
    <w:rsid w:val="00D63934"/>
    <w:rsid w:val="00D63A0A"/>
    <w:rsid w:val="00D63A1A"/>
    <w:rsid w:val="00D63B8B"/>
    <w:rsid w:val="00D63B9D"/>
    <w:rsid w:val="00D63CE4"/>
    <w:rsid w:val="00D63CF9"/>
    <w:rsid w:val="00D63D30"/>
    <w:rsid w:val="00D63E62"/>
    <w:rsid w:val="00D642A5"/>
    <w:rsid w:val="00D6462E"/>
    <w:rsid w:val="00D6493C"/>
    <w:rsid w:val="00D64A1E"/>
    <w:rsid w:val="00D64B2D"/>
    <w:rsid w:val="00D64F29"/>
    <w:rsid w:val="00D65139"/>
    <w:rsid w:val="00D6517C"/>
    <w:rsid w:val="00D6530E"/>
    <w:rsid w:val="00D6548F"/>
    <w:rsid w:val="00D65585"/>
    <w:rsid w:val="00D65656"/>
    <w:rsid w:val="00D656E6"/>
    <w:rsid w:val="00D6571B"/>
    <w:rsid w:val="00D6574C"/>
    <w:rsid w:val="00D657C9"/>
    <w:rsid w:val="00D6583B"/>
    <w:rsid w:val="00D65DBE"/>
    <w:rsid w:val="00D65DF6"/>
    <w:rsid w:val="00D65E22"/>
    <w:rsid w:val="00D65FA4"/>
    <w:rsid w:val="00D660FF"/>
    <w:rsid w:val="00D662A8"/>
    <w:rsid w:val="00D662C1"/>
    <w:rsid w:val="00D66590"/>
    <w:rsid w:val="00D666E5"/>
    <w:rsid w:val="00D66818"/>
    <w:rsid w:val="00D66AD5"/>
    <w:rsid w:val="00D66C46"/>
    <w:rsid w:val="00D67184"/>
    <w:rsid w:val="00D672C9"/>
    <w:rsid w:val="00D672E4"/>
    <w:rsid w:val="00D67573"/>
    <w:rsid w:val="00D67A2D"/>
    <w:rsid w:val="00D67C4D"/>
    <w:rsid w:val="00D67C6A"/>
    <w:rsid w:val="00D67CEA"/>
    <w:rsid w:val="00D67DC0"/>
    <w:rsid w:val="00D67EAE"/>
    <w:rsid w:val="00D67F06"/>
    <w:rsid w:val="00D70122"/>
    <w:rsid w:val="00D70509"/>
    <w:rsid w:val="00D706EB"/>
    <w:rsid w:val="00D70844"/>
    <w:rsid w:val="00D708B9"/>
    <w:rsid w:val="00D70999"/>
    <w:rsid w:val="00D70A09"/>
    <w:rsid w:val="00D70A58"/>
    <w:rsid w:val="00D70FDA"/>
    <w:rsid w:val="00D7153C"/>
    <w:rsid w:val="00D7167A"/>
    <w:rsid w:val="00D718A3"/>
    <w:rsid w:val="00D71A8A"/>
    <w:rsid w:val="00D71A9A"/>
    <w:rsid w:val="00D71C8F"/>
    <w:rsid w:val="00D71D73"/>
    <w:rsid w:val="00D71F13"/>
    <w:rsid w:val="00D720E4"/>
    <w:rsid w:val="00D723B2"/>
    <w:rsid w:val="00D723D6"/>
    <w:rsid w:val="00D723FB"/>
    <w:rsid w:val="00D7243D"/>
    <w:rsid w:val="00D7246F"/>
    <w:rsid w:val="00D72515"/>
    <w:rsid w:val="00D727BB"/>
    <w:rsid w:val="00D72B3D"/>
    <w:rsid w:val="00D72D9B"/>
    <w:rsid w:val="00D72DAF"/>
    <w:rsid w:val="00D72EED"/>
    <w:rsid w:val="00D72FE9"/>
    <w:rsid w:val="00D72FED"/>
    <w:rsid w:val="00D730E6"/>
    <w:rsid w:val="00D731CB"/>
    <w:rsid w:val="00D73497"/>
    <w:rsid w:val="00D73623"/>
    <w:rsid w:val="00D738C1"/>
    <w:rsid w:val="00D739CB"/>
    <w:rsid w:val="00D739E9"/>
    <w:rsid w:val="00D739F4"/>
    <w:rsid w:val="00D73AD4"/>
    <w:rsid w:val="00D73CC6"/>
    <w:rsid w:val="00D73E8D"/>
    <w:rsid w:val="00D740AF"/>
    <w:rsid w:val="00D74101"/>
    <w:rsid w:val="00D7448F"/>
    <w:rsid w:val="00D745D0"/>
    <w:rsid w:val="00D745F8"/>
    <w:rsid w:val="00D748F2"/>
    <w:rsid w:val="00D749AA"/>
    <w:rsid w:val="00D74A98"/>
    <w:rsid w:val="00D74AF6"/>
    <w:rsid w:val="00D74B7F"/>
    <w:rsid w:val="00D74DB7"/>
    <w:rsid w:val="00D74DBF"/>
    <w:rsid w:val="00D74E05"/>
    <w:rsid w:val="00D74E51"/>
    <w:rsid w:val="00D74F7D"/>
    <w:rsid w:val="00D75057"/>
    <w:rsid w:val="00D751AE"/>
    <w:rsid w:val="00D7532A"/>
    <w:rsid w:val="00D7538C"/>
    <w:rsid w:val="00D754B9"/>
    <w:rsid w:val="00D75511"/>
    <w:rsid w:val="00D757B1"/>
    <w:rsid w:val="00D75C99"/>
    <w:rsid w:val="00D75D5C"/>
    <w:rsid w:val="00D76223"/>
    <w:rsid w:val="00D76374"/>
    <w:rsid w:val="00D764DC"/>
    <w:rsid w:val="00D767BE"/>
    <w:rsid w:val="00D768FE"/>
    <w:rsid w:val="00D76B59"/>
    <w:rsid w:val="00D772BE"/>
    <w:rsid w:val="00D772FF"/>
    <w:rsid w:val="00D7746B"/>
    <w:rsid w:val="00D774A4"/>
    <w:rsid w:val="00D7750F"/>
    <w:rsid w:val="00D7754D"/>
    <w:rsid w:val="00D7787E"/>
    <w:rsid w:val="00D778CB"/>
    <w:rsid w:val="00D7797C"/>
    <w:rsid w:val="00D77A57"/>
    <w:rsid w:val="00D77E7B"/>
    <w:rsid w:val="00D77ECC"/>
    <w:rsid w:val="00D77F58"/>
    <w:rsid w:val="00D77FDA"/>
    <w:rsid w:val="00D77FEB"/>
    <w:rsid w:val="00D800F5"/>
    <w:rsid w:val="00D80190"/>
    <w:rsid w:val="00D802D3"/>
    <w:rsid w:val="00D80399"/>
    <w:rsid w:val="00D803B3"/>
    <w:rsid w:val="00D804DD"/>
    <w:rsid w:val="00D80AD3"/>
    <w:rsid w:val="00D80C2A"/>
    <w:rsid w:val="00D80C50"/>
    <w:rsid w:val="00D80FF8"/>
    <w:rsid w:val="00D810DA"/>
    <w:rsid w:val="00D810E2"/>
    <w:rsid w:val="00D81567"/>
    <w:rsid w:val="00D81750"/>
    <w:rsid w:val="00D817D5"/>
    <w:rsid w:val="00D81AF9"/>
    <w:rsid w:val="00D81BBF"/>
    <w:rsid w:val="00D81BFC"/>
    <w:rsid w:val="00D81DB5"/>
    <w:rsid w:val="00D81EBA"/>
    <w:rsid w:val="00D82026"/>
    <w:rsid w:val="00D8206E"/>
    <w:rsid w:val="00D823E4"/>
    <w:rsid w:val="00D8247D"/>
    <w:rsid w:val="00D82568"/>
    <w:rsid w:val="00D82668"/>
    <w:rsid w:val="00D8296A"/>
    <w:rsid w:val="00D82C66"/>
    <w:rsid w:val="00D82D48"/>
    <w:rsid w:val="00D82E99"/>
    <w:rsid w:val="00D830D3"/>
    <w:rsid w:val="00D835F5"/>
    <w:rsid w:val="00D837F8"/>
    <w:rsid w:val="00D8385A"/>
    <w:rsid w:val="00D83880"/>
    <w:rsid w:val="00D839A8"/>
    <w:rsid w:val="00D839B6"/>
    <w:rsid w:val="00D83A05"/>
    <w:rsid w:val="00D83A9C"/>
    <w:rsid w:val="00D83B34"/>
    <w:rsid w:val="00D83B7C"/>
    <w:rsid w:val="00D83BC7"/>
    <w:rsid w:val="00D83BE0"/>
    <w:rsid w:val="00D83C03"/>
    <w:rsid w:val="00D83E36"/>
    <w:rsid w:val="00D83E8B"/>
    <w:rsid w:val="00D84097"/>
    <w:rsid w:val="00D842BB"/>
    <w:rsid w:val="00D842DE"/>
    <w:rsid w:val="00D842F0"/>
    <w:rsid w:val="00D843E2"/>
    <w:rsid w:val="00D845B4"/>
    <w:rsid w:val="00D84625"/>
    <w:rsid w:val="00D847F4"/>
    <w:rsid w:val="00D848F0"/>
    <w:rsid w:val="00D84AC2"/>
    <w:rsid w:val="00D84B51"/>
    <w:rsid w:val="00D84BC7"/>
    <w:rsid w:val="00D84E7D"/>
    <w:rsid w:val="00D84ED9"/>
    <w:rsid w:val="00D850C4"/>
    <w:rsid w:val="00D85150"/>
    <w:rsid w:val="00D851DB"/>
    <w:rsid w:val="00D852AD"/>
    <w:rsid w:val="00D852F2"/>
    <w:rsid w:val="00D857B3"/>
    <w:rsid w:val="00D85884"/>
    <w:rsid w:val="00D85C00"/>
    <w:rsid w:val="00D85CD1"/>
    <w:rsid w:val="00D85E17"/>
    <w:rsid w:val="00D85F15"/>
    <w:rsid w:val="00D86005"/>
    <w:rsid w:val="00D8617F"/>
    <w:rsid w:val="00D861DB"/>
    <w:rsid w:val="00D865E3"/>
    <w:rsid w:val="00D86730"/>
    <w:rsid w:val="00D867FA"/>
    <w:rsid w:val="00D86A07"/>
    <w:rsid w:val="00D86C06"/>
    <w:rsid w:val="00D86C2B"/>
    <w:rsid w:val="00D86D67"/>
    <w:rsid w:val="00D86E6B"/>
    <w:rsid w:val="00D86FEC"/>
    <w:rsid w:val="00D870A0"/>
    <w:rsid w:val="00D87115"/>
    <w:rsid w:val="00D8714F"/>
    <w:rsid w:val="00D872D6"/>
    <w:rsid w:val="00D876A0"/>
    <w:rsid w:val="00D87853"/>
    <w:rsid w:val="00D87917"/>
    <w:rsid w:val="00D87BC3"/>
    <w:rsid w:val="00D87BE1"/>
    <w:rsid w:val="00D87C8E"/>
    <w:rsid w:val="00D87D21"/>
    <w:rsid w:val="00D9051B"/>
    <w:rsid w:val="00D907F5"/>
    <w:rsid w:val="00D908B7"/>
    <w:rsid w:val="00D9097C"/>
    <w:rsid w:val="00D90B2A"/>
    <w:rsid w:val="00D90B4A"/>
    <w:rsid w:val="00D90D5D"/>
    <w:rsid w:val="00D90E1A"/>
    <w:rsid w:val="00D90E25"/>
    <w:rsid w:val="00D90F7F"/>
    <w:rsid w:val="00D90FC7"/>
    <w:rsid w:val="00D910DD"/>
    <w:rsid w:val="00D91140"/>
    <w:rsid w:val="00D91179"/>
    <w:rsid w:val="00D911F0"/>
    <w:rsid w:val="00D91333"/>
    <w:rsid w:val="00D91370"/>
    <w:rsid w:val="00D9160D"/>
    <w:rsid w:val="00D91676"/>
    <w:rsid w:val="00D9180D"/>
    <w:rsid w:val="00D91908"/>
    <w:rsid w:val="00D91A2F"/>
    <w:rsid w:val="00D91C51"/>
    <w:rsid w:val="00D91CCF"/>
    <w:rsid w:val="00D91D52"/>
    <w:rsid w:val="00D91D93"/>
    <w:rsid w:val="00D91DD0"/>
    <w:rsid w:val="00D91EF9"/>
    <w:rsid w:val="00D9201B"/>
    <w:rsid w:val="00D9207D"/>
    <w:rsid w:val="00D921CA"/>
    <w:rsid w:val="00D921CF"/>
    <w:rsid w:val="00D922CA"/>
    <w:rsid w:val="00D92545"/>
    <w:rsid w:val="00D92566"/>
    <w:rsid w:val="00D9286B"/>
    <w:rsid w:val="00D92AAE"/>
    <w:rsid w:val="00D92AF9"/>
    <w:rsid w:val="00D92B94"/>
    <w:rsid w:val="00D92C6F"/>
    <w:rsid w:val="00D92C92"/>
    <w:rsid w:val="00D92F3A"/>
    <w:rsid w:val="00D93044"/>
    <w:rsid w:val="00D9317E"/>
    <w:rsid w:val="00D931CF"/>
    <w:rsid w:val="00D931F2"/>
    <w:rsid w:val="00D93276"/>
    <w:rsid w:val="00D933A3"/>
    <w:rsid w:val="00D935AB"/>
    <w:rsid w:val="00D937B5"/>
    <w:rsid w:val="00D937E0"/>
    <w:rsid w:val="00D938B8"/>
    <w:rsid w:val="00D93A2B"/>
    <w:rsid w:val="00D93A63"/>
    <w:rsid w:val="00D93A76"/>
    <w:rsid w:val="00D93B9B"/>
    <w:rsid w:val="00D93BB6"/>
    <w:rsid w:val="00D93BD6"/>
    <w:rsid w:val="00D93CA8"/>
    <w:rsid w:val="00D93D2D"/>
    <w:rsid w:val="00D93F27"/>
    <w:rsid w:val="00D940C0"/>
    <w:rsid w:val="00D9412B"/>
    <w:rsid w:val="00D94195"/>
    <w:rsid w:val="00D941F5"/>
    <w:rsid w:val="00D947B0"/>
    <w:rsid w:val="00D947FB"/>
    <w:rsid w:val="00D9491B"/>
    <w:rsid w:val="00D94B8F"/>
    <w:rsid w:val="00D94CC9"/>
    <w:rsid w:val="00D94E3C"/>
    <w:rsid w:val="00D95172"/>
    <w:rsid w:val="00D9543E"/>
    <w:rsid w:val="00D95473"/>
    <w:rsid w:val="00D955DD"/>
    <w:rsid w:val="00D956DA"/>
    <w:rsid w:val="00D957C4"/>
    <w:rsid w:val="00D95A38"/>
    <w:rsid w:val="00D95A40"/>
    <w:rsid w:val="00D95C79"/>
    <w:rsid w:val="00D95E1C"/>
    <w:rsid w:val="00D95F00"/>
    <w:rsid w:val="00D95F82"/>
    <w:rsid w:val="00D96182"/>
    <w:rsid w:val="00D962A0"/>
    <w:rsid w:val="00D963DF"/>
    <w:rsid w:val="00D96709"/>
    <w:rsid w:val="00D967AF"/>
    <w:rsid w:val="00D967C6"/>
    <w:rsid w:val="00D9687D"/>
    <w:rsid w:val="00D9689E"/>
    <w:rsid w:val="00D96BED"/>
    <w:rsid w:val="00D96D64"/>
    <w:rsid w:val="00D96EF9"/>
    <w:rsid w:val="00D96F0B"/>
    <w:rsid w:val="00D972B5"/>
    <w:rsid w:val="00D97358"/>
    <w:rsid w:val="00D97700"/>
    <w:rsid w:val="00D979B6"/>
    <w:rsid w:val="00D979F8"/>
    <w:rsid w:val="00D97A1C"/>
    <w:rsid w:val="00D97AE5"/>
    <w:rsid w:val="00D97B96"/>
    <w:rsid w:val="00D97CA7"/>
    <w:rsid w:val="00DA00E8"/>
    <w:rsid w:val="00DA0166"/>
    <w:rsid w:val="00DA01A9"/>
    <w:rsid w:val="00DA0233"/>
    <w:rsid w:val="00DA03D5"/>
    <w:rsid w:val="00DA04E8"/>
    <w:rsid w:val="00DA081F"/>
    <w:rsid w:val="00DA0A66"/>
    <w:rsid w:val="00DA0B38"/>
    <w:rsid w:val="00DA0BE2"/>
    <w:rsid w:val="00DA0CBD"/>
    <w:rsid w:val="00DA0EB2"/>
    <w:rsid w:val="00DA1379"/>
    <w:rsid w:val="00DA14A4"/>
    <w:rsid w:val="00DA17F8"/>
    <w:rsid w:val="00DA18E9"/>
    <w:rsid w:val="00DA193F"/>
    <w:rsid w:val="00DA19B5"/>
    <w:rsid w:val="00DA1B72"/>
    <w:rsid w:val="00DA1BDC"/>
    <w:rsid w:val="00DA1C56"/>
    <w:rsid w:val="00DA1D92"/>
    <w:rsid w:val="00DA2081"/>
    <w:rsid w:val="00DA209D"/>
    <w:rsid w:val="00DA2385"/>
    <w:rsid w:val="00DA2485"/>
    <w:rsid w:val="00DA249B"/>
    <w:rsid w:val="00DA24FB"/>
    <w:rsid w:val="00DA2502"/>
    <w:rsid w:val="00DA2642"/>
    <w:rsid w:val="00DA2696"/>
    <w:rsid w:val="00DA2ADC"/>
    <w:rsid w:val="00DA2BC1"/>
    <w:rsid w:val="00DA2C5A"/>
    <w:rsid w:val="00DA2C77"/>
    <w:rsid w:val="00DA2CB0"/>
    <w:rsid w:val="00DA2DC1"/>
    <w:rsid w:val="00DA2E71"/>
    <w:rsid w:val="00DA2F16"/>
    <w:rsid w:val="00DA2F2D"/>
    <w:rsid w:val="00DA311C"/>
    <w:rsid w:val="00DA3170"/>
    <w:rsid w:val="00DA33AE"/>
    <w:rsid w:val="00DA363E"/>
    <w:rsid w:val="00DA3672"/>
    <w:rsid w:val="00DA375F"/>
    <w:rsid w:val="00DA38F8"/>
    <w:rsid w:val="00DA394E"/>
    <w:rsid w:val="00DA3953"/>
    <w:rsid w:val="00DA3B66"/>
    <w:rsid w:val="00DA3CE4"/>
    <w:rsid w:val="00DA3E12"/>
    <w:rsid w:val="00DA3F89"/>
    <w:rsid w:val="00DA3FD7"/>
    <w:rsid w:val="00DA4037"/>
    <w:rsid w:val="00DA4134"/>
    <w:rsid w:val="00DA42B5"/>
    <w:rsid w:val="00DA42EF"/>
    <w:rsid w:val="00DA43F8"/>
    <w:rsid w:val="00DA44BA"/>
    <w:rsid w:val="00DA450A"/>
    <w:rsid w:val="00DA4610"/>
    <w:rsid w:val="00DA4706"/>
    <w:rsid w:val="00DA47A5"/>
    <w:rsid w:val="00DA4836"/>
    <w:rsid w:val="00DA49B8"/>
    <w:rsid w:val="00DA4A27"/>
    <w:rsid w:val="00DA4CB2"/>
    <w:rsid w:val="00DA4FFB"/>
    <w:rsid w:val="00DA5357"/>
    <w:rsid w:val="00DA53B1"/>
    <w:rsid w:val="00DA5558"/>
    <w:rsid w:val="00DA5624"/>
    <w:rsid w:val="00DA5629"/>
    <w:rsid w:val="00DA59B3"/>
    <w:rsid w:val="00DA5A68"/>
    <w:rsid w:val="00DA5A82"/>
    <w:rsid w:val="00DA5DDA"/>
    <w:rsid w:val="00DA5E6D"/>
    <w:rsid w:val="00DA5E74"/>
    <w:rsid w:val="00DA6263"/>
    <w:rsid w:val="00DA6353"/>
    <w:rsid w:val="00DA642D"/>
    <w:rsid w:val="00DA66BA"/>
    <w:rsid w:val="00DA6785"/>
    <w:rsid w:val="00DA6805"/>
    <w:rsid w:val="00DA6897"/>
    <w:rsid w:val="00DA68E3"/>
    <w:rsid w:val="00DA69B1"/>
    <w:rsid w:val="00DA6BE0"/>
    <w:rsid w:val="00DA6C54"/>
    <w:rsid w:val="00DA6CD1"/>
    <w:rsid w:val="00DA6E64"/>
    <w:rsid w:val="00DA6FCD"/>
    <w:rsid w:val="00DA71FA"/>
    <w:rsid w:val="00DA720C"/>
    <w:rsid w:val="00DA757A"/>
    <w:rsid w:val="00DA765E"/>
    <w:rsid w:val="00DA7766"/>
    <w:rsid w:val="00DA77C9"/>
    <w:rsid w:val="00DA78CA"/>
    <w:rsid w:val="00DA7908"/>
    <w:rsid w:val="00DA7C8F"/>
    <w:rsid w:val="00DA7EE8"/>
    <w:rsid w:val="00DA7F38"/>
    <w:rsid w:val="00DA7F94"/>
    <w:rsid w:val="00DB03E5"/>
    <w:rsid w:val="00DB04F3"/>
    <w:rsid w:val="00DB050B"/>
    <w:rsid w:val="00DB06D1"/>
    <w:rsid w:val="00DB071A"/>
    <w:rsid w:val="00DB0754"/>
    <w:rsid w:val="00DB07AB"/>
    <w:rsid w:val="00DB086D"/>
    <w:rsid w:val="00DB0981"/>
    <w:rsid w:val="00DB0B4D"/>
    <w:rsid w:val="00DB0B8F"/>
    <w:rsid w:val="00DB0C03"/>
    <w:rsid w:val="00DB0CAA"/>
    <w:rsid w:val="00DB0D8D"/>
    <w:rsid w:val="00DB0F2B"/>
    <w:rsid w:val="00DB0FE8"/>
    <w:rsid w:val="00DB1062"/>
    <w:rsid w:val="00DB106A"/>
    <w:rsid w:val="00DB117A"/>
    <w:rsid w:val="00DB119D"/>
    <w:rsid w:val="00DB1270"/>
    <w:rsid w:val="00DB1282"/>
    <w:rsid w:val="00DB1288"/>
    <w:rsid w:val="00DB12D1"/>
    <w:rsid w:val="00DB163E"/>
    <w:rsid w:val="00DB1718"/>
    <w:rsid w:val="00DB1880"/>
    <w:rsid w:val="00DB189F"/>
    <w:rsid w:val="00DB19B1"/>
    <w:rsid w:val="00DB1BC4"/>
    <w:rsid w:val="00DB1C83"/>
    <w:rsid w:val="00DB1CA7"/>
    <w:rsid w:val="00DB1CBC"/>
    <w:rsid w:val="00DB1DC7"/>
    <w:rsid w:val="00DB1F1B"/>
    <w:rsid w:val="00DB2207"/>
    <w:rsid w:val="00DB225F"/>
    <w:rsid w:val="00DB26AC"/>
    <w:rsid w:val="00DB276C"/>
    <w:rsid w:val="00DB29DA"/>
    <w:rsid w:val="00DB2AD7"/>
    <w:rsid w:val="00DB2EC8"/>
    <w:rsid w:val="00DB3057"/>
    <w:rsid w:val="00DB3297"/>
    <w:rsid w:val="00DB3353"/>
    <w:rsid w:val="00DB3389"/>
    <w:rsid w:val="00DB3509"/>
    <w:rsid w:val="00DB388B"/>
    <w:rsid w:val="00DB3C1C"/>
    <w:rsid w:val="00DB3D08"/>
    <w:rsid w:val="00DB3DB3"/>
    <w:rsid w:val="00DB3E72"/>
    <w:rsid w:val="00DB42A1"/>
    <w:rsid w:val="00DB43E6"/>
    <w:rsid w:val="00DB43EA"/>
    <w:rsid w:val="00DB4457"/>
    <w:rsid w:val="00DB44EB"/>
    <w:rsid w:val="00DB450A"/>
    <w:rsid w:val="00DB4543"/>
    <w:rsid w:val="00DB4719"/>
    <w:rsid w:val="00DB4757"/>
    <w:rsid w:val="00DB47AC"/>
    <w:rsid w:val="00DB481D"/>
    <w:rsid w:val="00DB4B23"/>
    <w:rsid w:val="00DB4FD5"/>
    <w:rsid w:val="00DB4FF7"/>
    <w:rsid w:val="00DB5018"/>
    <w:rsid w:val="00DB5078"/>
    <w:rsid w:val="00DB50B9"/>
    <w:rsid w:val="00DB532F"/>
    <w:rsid w:val="00DB5333"/>
    <w:rsid w:val="00DB534F"/>
    <w:rsid w:val="00DB5389"/>
    <w:rsid w:val="00DB540C"/>
    <w:rsid w:val="00DB540E"/>
    <w:rsid w:val="00DB54D6"/>
    <w:rsid w:val="00DB554B"/>
    <w:rsid w:val="00DB56D9"/>
    <w:rsid w:val="00DB58C4"/>
    <w:rsid w:val="00DB5ABB"/>
    <w:rsid w:val="00DB5AD2"/>
    <w:rsid w:val="00DB5C81"/>
    <w:rsid w:val="00DB628C"/>
    <w:rsid w:val="00DB63C9"/>
    <w:rsid w:val="00DB6405"/>
    <w:rsid w:val="00DB6478"/>
    <w:rsid w:val="00DB6532"/>
    <w:rsid w:val="00DB6594"/>
    <w:rsid w:val="00DB6705"/>
    <w:rsid w:val="00DB6A15"/>
    <w:rsid w:val="00DB6A81"/>
    <w:rsid w:val="00DB6BCA"/>
    <w:rsid w:val="00DB6C5C"/>
    <w:rsid w:val="00DB6D49"/>
    <w:rsid w:val="00DB6D63"/>
    <w:rsid w:val="00DB7103"/>
    <w:rsid w:val="00DB7185"/>
    <w:rsid w:val="00DB72D9"/>
    <w:rsid w:val="00DB73E2"/>
    <w:rsid w:val="00DB74B2"/>
    <w:rsid w:val="00DB759A"/>
    <w:rsid w:val="00DB75FA"/>
    <w:rsid w:val="00DB75FB"/>
    <w:rsid w:val="00DB7727"/>
    <w:rsid w:val="00DB781C"/>
    <w:rsid w:val="00DB788F"/>
    <w:rsid w:val="00DB7E1E"/>
    <w:rsid w:val="00DB7E74"/>
    <w:rsid w:val="00DC064F"/>
    <w:rsid w:val="00DC073C"/>
    <w:rsid w:val="00DC09B9"/>
    <w:rsid w:val="00DC0A05"/>
    <w:rsid w:val="00DC0B08"/>
    <w:rsid w:val="00DC0D8C"/>
    <w:rsid w:val="00DC0DCD"/>
    <w:rsid w:val="00DC0E0A"/>
    <w:rsid w:val="00DC0FC5"/>
    <w:rsid w:val="00DC0FD2"/>
    <w:rsid w:val="00DC12AF"/>
    <w:rsid w:val="00DC12D5"/>
    <w:rsid w:val="00DC1331"/>
    <w:rsid w:val="00DC136F"/>
    <w:rsid w:val="00DC142F"/>
    <w:rsid w:val="00DC14CF"/>
    <w:rsid w:val="00DC15CA"/>
    <w:rsid w:val="00DC16C4"/>
    <w:rsid w:val="00DC1870"/>
    <w:rsid w:val="00DC18FD"/>
    <w:rsid w:val="00DC1CE9"/>
    <w:rsid w:val="00DC1D23"/>
    <w:rsid w:val="00DC1D7A"/>
    <w:rsid w:val="00DC1EE0"/>
    <w:rsid w:val="00DC1F3D"/>
    <w:rsid w:val="00DC20CB"/>
    <w:rsid w:val="00DC20E4"/>
    <w:rsid w:val="00DC2538"/>
    <w:rsid w:val="00DC259E"/>
    <w:rsid w:val="00DC26FF"/>
    <w:rsid w:val="00DC27BF"/>
    <w:rsid w:val="00DC2C39"/>
    <w:rsid w:val="00DC2CD2"/>
    <w:rsid w:val="00DC2E26"/>
    <w:rsid w:val="00DC2F2F"/>
    <w:rsid w:val="00DC301E"/>
    <w:rsid w:val="00DC3049"/>
    <w:rsid w:val="00DC3289"/>
    <w:rsid w:val="00DC340A"/>
    <w:rsid w:val="00DC355F"/>
    <w:rsid w:val="00DC3B8A"/>
    <w:rsid w:val="00DC3E09"/>
    <w:rsid w:val="00DC3F9E"/>
    <w:rsid w:val="00DC4149"/>
    <w:rsid w:val="00DC43D5"/>
    <w:rsid w:val="00DC440A"/>
    <w:rsid w:val="00DC45BD"/>
    <w:rsid w:val="00DC46DC"/>
    <w:rsid w:val="00DC470A"/>
    <w:rsid w:val="00DC499A"/>
    <w:rsid w:val="00DC4C89"/>
    <w:rsid w:val="00DC4FD3"/>
    <w:rsid w:val="00DC51C0"/>
    <w:rsid w:val="00DC53F2"/>
    <w:rsid w:val="00DC542C"/>
    <w:rsid w:val="00DC5479"/>
    <w:rsid w:val="00DC5492"/>
    <w:rsid w:val="00DC560F"/>
    <w:rsid w:val="00DC571A"/>
    <w:rsid w:val="00DC5980"/>
    <w:rsid w:val="00DC5A37"/>
    <w:rsid w:val="00DC5A59"/>
    <w:rsid w:val="00DC5F2B"/>
    <w:rsid w:val="00DC61D7"/>
    <w:rsid w:val="00DC6316"/>
    <w:rsid w:val="00DC6375"/>
    <w:rsid w:val="00DC641B"/>
    <w:rsid w:val="00DC65E2"/>
    <w:rsid w:val="00DC668D"/>
    <w:rsid w:val="00DC6954"/>
    <w:rsid w:val="00DC6A4E"/>
    <w:rsid w:val="00DC6C22"/>
    <w:rsid w:val="00DC6C3D"/>
    <w:rsid w:val="00DC6DB6"/>
    <w:rsid w:val="00DC6DDC"/>
    <w:rsid w:val="00DC6E4F"/>
    <w:rsid w:val="00DC6F5A"/>
    <w:rsid w:val="00DC6F87"/>
    <w:rsid w:val="00DC70F0"/>
    <w:rsid w:val="00DC71E8"/>
    <w:rsid w:val="00DC7378"/>
    <w:rsid w:val="00DC79C1"/>
    <w:rsid w:val="00DC7A90"/>
    <w:rsid w:val="00DC7B2E"/>
    <w:rsid w:val="00DC7EBD"/>
    <w:rsid w:val="00DD0053"/>
    <w:rsid w:val="00DD028C"/>
    <w:rsid w:val="00DD02CF"/>
    <w:rsid w:val="00DD04FD"/>
    <w:rsid w:val="00DD061E"/>
    <w:rsid w:val="00DD06F9"/>
    <w:rsid w:val="00DD072E"/>
    <w:rsid w:val="00DD07E1"/>
    <w:rsid w:val="00DD09E2"/>
    <w:rsid w:val="00DD0D61"/>
    <w:rsid w:val="00DD0D70"/>
    <w:rsid w:val="00DD0DC3"/>
    <w:rsid w:val="00DD0EAB"/>
    <w:rsid w:val="00DD0F40"/>
    <w:rsid w:val="00DD0F99"/>
    <w:rsid w:val="00DD0FBA"/>
    <w:rsid w:val="00DD10AA"/>
    <w:rsid w:val="00DD10E4"/>
    <w:rsid w:val="00DD1371"/>
    <w:rsid w:val="00DD162D"/>
    <w:rsid w:val="00DD182D"/>
    <w:rsid w:val="00DD1870"/>
    <w:rsid w:val="00DD1A95"/>
    <w:rsid w:val="00DD1C7D"/>
    <w:rsid w:val="00DD1CDF"/>
    <w:rsid w:val="00DD1FF1"/>
    <w:rsid w:val="00DD2070"/>
    <w:rsid w:val="00DD2184"/>
    <w:rsid w:val="00DD2188"/>
    <w:rsid w:val="00DD220A"/>
    <w:rsid w:val="00DD2251"/>
    <w:rsid w:val="00DD2298"/>
    <w:rsid w:val="00DD26AE"/>
    <w:rsid w:val="00DD275C"/>
    <w:rsid w:val="00DD27AD"/>
    <w:rsid w:val="00DD2829"/>
    <w:rsid w:val="00DD294E"/>
    <w:rsid w:val="00DD2AC2"/>
    <w:rsid w:val="00DD2C65"/>
    <w:rsid w:val="00DD2CC2"/>
    <w:rsid w:val="00DD2CDD"/>
    <w:rsid w:val="00DD2D07"/>
    <w:rsid w:val="00DD2DA0"/>
    <w:rsid w:val="00DD2E3A"/>
    <w:rsid w:val="00DD2F6A"/>
    <w:rsid w:val="00DD3056"/>
    <w:rsid w:val="00DD306C"/>
    <w:rsid w:val="00DD307A"/>
    <w:rsid w:val="00DD3299"/>
    <w:rsid w:val="00DD32ED"/>
    <w:rsid w:val="00DD35DE"/>
    <w:rsid w:val="00DD3CDB"/>
    <w:rsid w:val="00DD3CE2"/>
    <w:rsid w:val="00DD3F37"/>
    <w:rsid w:val="00DD41B8"/>
    <w:rsid w:val="00DD482A"/>
    <w:rsid w:val="00DD4867"/>
    <w:rsid w:val="00DD4B0B"/>
    <w:rsid w:val="00DD4F1E"/>
    <w:rsid w:val="00DD5027"/>
    <w:rsid w:val="00DD5085"/>
    <w:rsid w:val="00DD50F2"/>
    <w:rsid w:val="00DD5131"/>
    <w:rsid w:val="00DD52FA"/>
    <w:rsid w:val="00DD5434"/>
    <w:rsid w:val="00DD5486"/>
    <w:rsid w:val="00DD5576"/>
    <w:rsid w:val="00DD557B"/>
    <w:rsid w:val="00DD55BE"/>
    <w:rsid w:val="00DD57FA"/>
    <w:rsid w:val="00DD588F"/>
    <w:rsid w:val="00DD5974"/>
    <w:rsid w:val="00DD5A18"/>
    <w:rsid w:val="00DD6160"/>
    <w:rsid w:val="00DD6265"/>
    <w:rsid w:val="00DD63AD"/>
    <w:rsid w:val="00DD648B"/>
    <w:rsid w:val="00DD650F"/>
    <w:rsid w:val="00DD6835"/>
    <w:rsid w:val="00DD696F"/>
    <w:rsid w:val="00DD6C07"/>
    <w:rsid w:val="00DD6C25"/>
    <w:rsid w:val="00DD6E4D"/>
    <w:rsid w:val="00DD7157"/>
    <w:rsid w:val="00DD72BC"/>
    <w:rsid w:val="00DD7370"/>
    <w:rsid w:val="00DD7509"/>
    <w:rsid w:val="00DD77B1"/>
    <w:rsid w:val="00DD7BE2"/>
    <w:rsid w:val="00DD7C50"/>
    <w:rsid w:val="00DD7CF6"/>
    <w:rsid w:val="00DD7D2E"/>
    <w:rsid w:val="00DE045D"/>
    <w:rsid w:val="00DE047C"/>
    <w:rsid w:val="00DE04C3"/>
    <w:rsid w:val="00DE04CB"/>
    <w:rsid w:val="00DE0612"/>
    <w:rsid w:val="00DE067D"/>
    <w:rsid w:val="00DE0694"/>
    <w:rsid w:val="00DE06DC"/>
    <w:rsid w:val="00DE08B6"/>
    <w:rsid w:val="00DE099C"/>
    <w:rsid w:val="00DE0CA7"/>
    <w:rsid w:val="00DE0D85"/>
    <w:rsid w:val="00DE0E61"/>
    <w:rsid w:val="00DE0EAC"/>
    <w:rsid w:val="00DE0F82"/>
    <w:rsid w:val="00DE1498"/>
    <w:rsid w:val="00DE17D8"/>
    <w:rsid w:val="00DE1B90"/>
    <w:rsid w:val="00DE1B94"/>
    <w:rsid w:val="00DE1BA6"/>
    <w:rsid w:val="00DE1BD4"/>
    <w:rsid w:val="00DE1DB1"/>
    <w:rsid w:val="00DE211A"/>
    <w:rsid w:val="00DE24AD"/>
    <w:rsid w:val="00DE2686"/>
    <w:rsid w:val="00DE28AA"/>
    <w:rsid w:val="00DE2901"/>
    <w:rsid w:val="00DE2B9C"/>
    <w:rsid w:val="00DE2BFF"/>
    <w:rsid w:val="00DE2C8E"/>
    <w:rsid w:val="00DE2D2A"/>
    <w:rsid w:val="00DE2DB5"/>
    <w:rsid w:val="00DE2DC1"/>
    <w:rsid w:val="00DE2E23"/>
    <w:rsid w:val="00DE304E"/>
    <w:rsid w:val="00DE312C"/>
    <w:rsid w:val="00DE3233"/>
    <w:rsid w:val="00DE3241"/>
    <w:rsid w:val="00DE32E2"/>
    <w:rsid w:val="00DE3378"/>
    <w:rsid w:val="00DE3380"/>
    <w:rsid w:val="00DE3543"/>
    <w:rsid w:val="00DE3638"/>
    <w:rsid w:val="00DE3645"/>
    <w:rsid w:val="00DE366F"/>
    <w:rsid w:val="00DE377B"/>
    <w:rsid w:val="00DE39EF"/>
    <w:rsid w:val="00DE39F1"/>
    <w:rsid w:val="00DE3C86"/>
    <w:rsid w:val="00DE3CE7"/>
    <w:rsid w:val="00DE3ED3"/>
    <w:rsid w:val="00DE4062"/>
    <w:rsid w:val="00DE40A9"/>
    <w:rsid w:val="00DE411A"/>
    <w:rsid w:val="00DE4166"/>
    <w:rsid w:val="00DE4372"/>
    <w:rsid w:val="00DE43CD"/>
    <w:rsid w:val="00DE4660"/>
    <w:rsid w:val="00DE4913"/>
    <w:rsid w:val="00DE49B5"/>
    <w:rsid w:val="00DE4A29"/>
    <w:rsid w:val="00DE4A39"/>
    <w:rsid w:val="00DE4CC5"/>
    <w:rsid w:val="00DE4D0E"/>
    <w:rsid w:val="00DE4DA3"/>
    <w:rsid w:val="00DE4EB3"/>
    <w:rsid w:val="00DE4F2D"/>
    <w:rsid w:val="00DE5182"/>
    <w:rsid w:val="00DE5215"/>
    <w:rsid w:val="00DE534F"/>
    <w:rsid w:val="00DE552E"/>
    <w:rsid w:val="00DE553D"/>
    <w:rsid w:val="00DE55A7"/>
    <w:rsid w:val="00DE58F7"/>
    <w:rsid w:val="00DE5B8A"/>
    <w:rsid w:val="00DE5C92"/>
    <w:rsid w:val="00DE5CAF"/>
    <w:rsid w:val="00DE602F"/>
    <w:rsid w:val="00DE6167"/>
    <w:rsid w:val="00DE6310"/>
    <w:rsid w:val="00DE6833"/>
    <w:rsid w:val="00DE6894"/>
    <w:rsid w:val="00DE68D9"/>
    <w:rsid w:val="00DE69C1"/>
    <w:rsid w:val="00DE6A6B"/>
    <w:rsid w:val="00DE6CF8"/>
    <w:rsid w:val="00DE6E04"/>
    <w:rsid w:val="00DE6E32"/>
    <w:rsid w:val="00DE6EDE"/>
    <w:rsid w:val="00DE6F47"/>
    <w:rsid w:val="00DE6FD1"/>
    <w:rsid w:val="00DE7037"/>
    <w:rsid w:val="00DE73F0"/>
    <w:rsid w:val="00DE7453"/>
    <w:rsid w:val="00DE7674"/>
    <w:rsid w:val="00DE7937"/>
    <w:rsid w:val="00DE7A3A"/>
    <w:rsid w:val="00DF03A6"/>
    <w:rsid w:val="00DF03F5"/>
    <w:rsid w:val="00DF0466"/>
    <w:rsid w:val="00DF0635"/>
    <w:rsid w:val="00DF0640"/>
    <w:rsid w:val="00DF07CF"/>
    <w:rsid w:val="00DF090F"/>
    <w:rsid w:val="00DF0A93"/>
    <w:rsid w:val="00DF0A97"/>
    <w:rsid w:val="00DF0B47"/>
    <w:rsid w:val="00DF0FCD"/>
    <w:rsid w:val="00DF120F"/>
    <w:rsid w:val="00DF1298"/>
    <w:rsid w:val="00DF1477"/>
    <w:rsid w:val="00DF18B1"/>
    <w:rsid w:val="00DF19FE"/>
    <w:rsid w:val="00DF207A"/>
    <w:rsid w:val="00DF20B1"/>
    <w:rsid w:val="00DF2139"/>
    <w:rsid w:val="00DF24CD"/>
    <w:rsid w:val="00DF2624"/>
    <w:rsid w:val="00DF26A1"/>
    <w:rsid w:val="00DF2BCA"/>
    <w:rsid w:val="00DF2C0D"/>
    <w:rsid w:val="00DF2EFA"/>
    <w:rsid w:val="00DF309C"/>
    <w:rsid w:val="00DF30F6"/>
    <w:rsid w:val="00DF32B9"/>
    <w:rsid w:val="00DF341E"/>
    <w:rsid w:val="00DF3484"/>
    <w:rsid w:val="00DF35E8"/>
    <w:rsid w:val="00DF37B4"/>
    <w:rsid w:val="00DF37FE"/>
    <w:rsid w:val="00DF381F"/>
    <w:rsid w:val="00DF386C"/>
    <w:rsid w:val="00DF38A8"/>
    <w:rsid w:val="00DF38EC"/>
    <w:rsid w:val="00DF3955"/>
    <w:rsid w:val="00DF3C1D"/>
    <w:rsid w:val="00DF3C28"/>
    <w:rsid w:val="00DF3CD8"/>
    <w:rsid w:val="00DF3DD0"/>
    <w:rsid w:val="00DF3F74"/>
    <w:rsid w:val="00DF3F93"/>
    <w:rsid w:val="00DF4248"/>
    <w:rsid w:val="00DF42A7"/>
    <w:rsid w:val="00DF45DD"/>
    <w:rsid w:val="00DF46F0"/>
    <w:rsid w:val="00DF4702"/>
    <w:rsid w:val="00DF47D5"/>
    <w:rsid w:val="00DF4A1C"/>
    <w:rsid w:val="00DF4AE4"/>
    <w:rsid w:val="00DF4B08"/>
    <w:rsid w:val="00DF4B84"/>
    <w:rsid w:val="00DF4DEB"/>
    <w:rsid w:val="00DF4F4F"/>
    <w:rsid w:val="00DF5263"/>
    <w:rsid w:val="00DF527D"/>
    <w:rsid w:val="00DF5917"/>
    <w:rsid w:val="00DF5A6D"/>
    <w:rsid w:val="00DF5ADA"/>
    <w:rsid w:val="00DF5B6B"/>
    <w:rsid w:val="00DF601D"/>
    <w:rsid w:val="00DF64A3"/>
    <w:rsid w:val="00DF6DD6"/>
    <w:rsid w:val="00DF702F"/>
    <w:rsid w:val="00DF7037"/>
    <w:rsid w:val="00DF70BF"/>
    <w:rsid w:val="00DF70D4"/>
    <w:rsid w:val="00DF72C9"/>
    <w:rsid w:val="00DF73C8"/>
    <w:rsid w:val="00DF7456"/>
    <w:rsid w:val="00DF759F"/>
    <w:rsid w:val="00DF7654"/>
    <w:rsid w:val="00DF76F2"/>
    <w:rsid w:val="00DF77B0"/>
    <w:rsid w:val="00DF7871"/>
    <w:rsid w:val="00DF7B34"/>
    <w:rsid w:val="00DF7BBD"/>
    <w:rsid w:val="00DF7DF2"/>
    <w:rsid w:val="00DF7DF3"/>
    <w:rsid w:val="00DF7EE8"/>
    <w:rsid w:val="00DF7F26"/>
    <w:rsid w:val="00E001C2"/>
    <w:rsid w:val="00E005CC"/>
    <w:rsid w:val="00E00606"/>
    <w:rsid w:val="00E0060E"/>
    <w:rsid w:val="00E006DA"/>
    <w:rsid w:val="00E00873"/>
    <w:rsid w:val="00E0091B"/>
    <w:rsid w:val="00E00A64"/>
    <w:rsid w:val="00E00B76"/>
    <w:rsid w:val="00E00C1F"/>
    <w:rsid w:val="00E00C9D"/>
    <w:rsid w:val="00E00E16"/>
    <w:rsid w:val="00E00FD3"/>
    <w:rsid w:val="00E01211"/>
    <w:rsid w:val="00E01400"/>
    <w:rsid w:val="00E0190A"/>
    <w:rsid w:val="00E01C3E"/>
    <w:rsid w:val="00E01CA2"/>
    <w:rsid w:val="00E01D73"/>
    <w:rsid w:val="00E020FD"/>
    <w:rsid w:val="00E0213F"/>
    <w:rsid w:val="00E021E7"/>
    <w:rsid w:val="00E0237B"/>
    <w:rsid w:val="00E02387"/>
    <w:rsid w:val="00E0239E"/>
    <w:rsid w:val="00E02611"/>
    <w:rsid w:val="00E0278C"/>
    <w:rsid w:val="00E02AA4"/>
    <w:rsid w:val="00E02ADE"/>
    <w:rsid w:val="00E02B22"/>
    <w:rsid w:val="00E02BEC"/>
    <w:rsid w:val="00E02F58"/>
    <w:rsid w:val="00E02FB5"/>
    <w:rsid w:val="00E031C1"/>
    <w:rsid w:val="00E0328E"/>
    <w:rsid w:val="00E03353"/>
    <w:rsid w:val="00E033C2"/>
    <w:rsid w:val="00E03437"/>
    <w:rsid w:val="00E0348B"/>
    <w:rsid w:val="00E036C4"/>
    <w:rsid w:val="00E0379E"/>
    <w:rsid w:val="00E03A14"/>
    <w:rsid w:val="00E03BF8"/>
    <w:rsid w:val="00E03E1C"/>
    <w:rsid w:val="00E0418E"/>
    <w:rsid w:val="00E042A6"/>
    <w:rsid w:val="00E042F3"/>
    <w:rsid w:val="00E04432"/>
    <w:rsid w:val="00E04658"/>
    <w:rsid w:val="00E046A3"/>
    <w:rsid w:val="00E04735"/>
    <w:rsid w:val="00E0479D"/>
    <w:rsid w:val="00E048F2"/>
    <w:rsid w:val="00E04995"/>
    <w:rsid w:val="00E04A31"/>
    <w:rsid w:val="00E04DD3"/>
    <w:rsid w:val="00E04FA7"/>
    <w:rsid w:val="00E050BC"/>
    <w:rsid w:val="00E05217"/>
    <w:rsid w:val="00E0523D"/>
    <w:rsid w:val="00E052B6"/>
    <w:rsid w:val="00E054C0"/>
    <w:rsid w:val="00E05552"/>
    <w:rsid w:val="00E055D2"/>
    <w:rsid w:val="00E058AF"/>
    <w:rsid w:val="00E058E4"/>
    <w:rsid w:val="00E05945"/>
    <w:rsid w:val="00E059B3"/>
    <w:rsid w:val="00E059D6"/>
    <w:rsid w:val="00E05BB4"/>
    <w:rsid w:val="00E05C08"/>
    <w:rsid w:val="00E05CD3"/>
    <w:rsid w:val="00E05DB7"/>
    <w:rsid w:val="00E05F9F"/>
    <w:rsid w:val="00E05FB1"/>
    <w:rsid w:val="00E06123"/>
    <w:rsid w:val="00E0659F"/>
    <w:rsid w:val="00E06648"/>
    <w:rsid w:val="00E067F0"/>
    <w:rsid w:val="00E06C18"/>
    <w:rsid w:val="00E06DBF"/>
    <w:rsid w:val="00E06F3C"/>
    <w:rsid w:val="00E073A2"/>
    <w:rsid w:val="00E07679"/>
    <w:rsid w:val="00E077F0"/>
    <w:rsid w:val="00E07837"/>
    <w:rsid w:val="00E078F5"/>
    <w:rsid w:val="00E079CE"/>
    <w:rsid w:val="00E079D9"/>
    <w:rsid w:val="00E07C52"/>
    <w:rsid w:val="00E07EA6"/>
    <w:rsid w:val="00E07F2E"/>
    <w:rsid w:val="00E07F9D"/>
    <w:rsid w:val="00E10108"/>
    <w:rsid w:val="00E1015A"/>
    <w:rsid w:val="00E10230"/>
    <w:rsid w:val="00E1052E"/>
    <w:rsid w:val="00E105C4"/>
    <w:rsid w:val="00E107C7"/>
    <w:rsid w:val="00E10A2B"/>
    <w:rsid w:val="00E10BB6"/>
    <w:rsid w:val="00E10E4A"/>
    <w:rsid w:val="00E11172"/>
    <w:rsid w:val="00E11263"/>
    <w:rsid w:val="00E11285"/>
    <w:rsid w:val="00E11348"/>
    <w:rsid w:val="00E11353"/>
    <w:rsid w:val="00E1145E"/>
    <w:rsid w:val="00E114DA"/>
    <w:rsid w:val="00E11539"/>
    <w:rsid w:val="00E115BE"/>
    <w:rsid w:val="00E11832"/>
    <w:rsid w:val="00E119E8"/>
    <w:rsid w:val="00E11B45"/>
    <w:rsid w:val="00E11DE2"/>
    <w:rsid w:val="00E11E98"/>
    <w:rsid w:val="00E11ED2"/>
    <w:rsid w:val="00E122AC"/>
    <w:rsid w:val="00E12305"/>
    <w:rsid w:val="00E123C4"/>
    <w:rsid w:val="00E123CB"/>
    <w:rsid w:val="00E123FF"/>
    <w:rsid w:val="00E124AD"/>
    <w:rsid w:val="00E1250D"/>
    <w:rsid w:val="00E12572"/>
    <w:rsid w:val="00E12624"/>
    <w:rsid w:val="00E1263B"/>
    <w:rsid w:val="00E127B5"/>
    <w:rsid w:val="00E12BDD"/>
    <w:rsid w:val="00E12D35"/>
    <w:rsid w:val="00E12F5A"/>
    <w:rsid w:val="00E1315C"/>
    <w:rsid w:val="00E13196"/>
    <w:rsid w:val="00E1319E"/>
    <w:rsid w:val="00E133E0"/>
    <w:rsid w:val="00E135EF"/>
    <w:rsid w:val="00E13728"/>
    <w:rsid w:val="00E13798"/>
    <w:rsid w:val="00E138E5"/>
    <w:rsid w:val="00E13911"/>
    <w:rsid w:val="00E13915"/>
    <w:rsid w:val="00E13AB9"/>
    <w:rsid w:val="00E13D95"/>
    <w:rsid w:val="00E13EF3"/>
    <w:rsid w:val="00E13F3A"/>
    <w:rsid w:val="00E1406E"/>
    <w:rsid w:val="00E141D6"/>
    <w:rsid w:val="00E142DF"/>
    <w:rsid w:val="00E142E8"/>
    <w:rsid w:val="00E14440"/>
    <w:rsid w:val="00E14457"/>
    <w:rsid w:val="00E144EB"/>
    <w:rsid w:val="00E146F4"/>
    <w:rsid w:val="00E1497B"/>
    <w:rsid w:val="00E14AA6"/>
    <w:rsid w:val="00E14B4B"/>
    <w:rsid w:val="00E14C3F"/>
    <w:rsid w:val="00E14C54"/>
    <w:rsid w:val="00E14CB9"/>
    <w:rsid w:val="00E14F8A"/>
    <w:rsid w:val="00E15285"/>
    <w:rsid w:val="00E154A5"/>
    <w:rsid w:val="00E15588"/>
    <w:rsid w:val="00E15598"/>
    <w:rsid w:val="00E1568D"/>
    <w:rsid w:val="00E1599A"/>
    <w:rsid w:val="00E159B7"/>
    <w:rsid w:val="00E15C84"/>
    <w:rsid w:val="00E15F38"/>
    <w:rsid w:val="00E15F39"/>
    <w:rsid w:val="00E16143"/>
    <w:rsid w:val="00E161A6"/>
    <w:rsid w:val="00E16206"/>
    <w:rsid w:val="00E1621B"/>
    <w:rsid w:val="00E163BB"/>
    <w:rsid w:val="00E167BA"/>
    <w:rsid w:val="00E167EA"/>
    <w:rsid w:val="00E169CF"/>
    <w:rsid w:val="00E16B61"/>
    <w:rsid w:val="00E16C20"/>
    <w:rsid w:val="00E16C6A"/>
    <w:rsid w:val="00E16C88"/>
    <w:rsid w:val="00E170AF"/>
    <w:rsid w:val="00E1715D"/>
    <w:rsid w:val="00E172F9"/>
    <w:rsid w:val="00E1739C"/>
    <w:rsid w:val="00E1739F"/>
    <w:rsid w:val="00E174A3"/>
    <w:rsid w:val="00E17514"/>
    <w:rsid w:val="00E17613"/>
    <w:rsid w:val="00E17761"/>
    <w:rsid w:val="00E17815"/>
    <w:rsid w:val="00E1789C"/>
    <w:rsid w:val="00E17CA8"/>
    <w:rsid w:val="00E203B9"/>
    <w:rsid w:val="00E204D5"/>
    <w:rsid w:val="00E20822"/>
    <w:rsid w:val="00E2085C"/>
    <w:rsid w:val="00E208EB"/>
    <w:rsid w:val="00E20C03"/>
    <w:rsid w:val="00E20CA4"/>
    <w:rsid w:val="00E2124D"/>
    <w:rsid w:val="00E2125F"/>
    <w:rsid w:val="00E21452"/>
    <w:rsid w:val="00E2152A"/>
    <w:rsid w:val="00E218FA"/>
    <w:rsid w:val="00E21AE6"/>
    <w:rsid w:val="00E21AE9"/>
    <w:rsid w:val="00E21BCD"/>
    <w:rsid w:val="00E21C30"/>
    <w:rsid w:val="00E21C45"/>
    <w:rsid w:val="00E21F02"/>
    <w:rsid w:val="00E21F0F"/>
    <w:rsid w:val="00E221B5"/>
    <w:rsid w:val="00E221F7"/>
    <w:rsid w:val="00E222D2"/>
    <w:rsid w:val="00E2264C"/>
    <w:rsid w:val="00E227BD"/>
    <w:rsid w:val="00E22843"/>
    <w:rsid w:val="00E22A87"/>
    <w:rsid w:val="00E22AB7"/>
    <w:rsid w:val="00E22B10"/>
    <w:rsid w:val="00E22BCE"/>
    <w:rsid w:val="00E22D00"/>
    <w:rsid w:val="00E22D78"/>
    <w:rsid w:val="00E22ED0"/>
    <w:rsid w:val="00E22F89"/>
    <w:rsid w:val="00E22F9D"/>
    <w:rsid w:val="00E22FE1"/>
    <w:rsid w:val="00E2301D"/>
    <w:rsid w:val="00E23049"/>
    <w:rsid w:val="00E234C1"/>
    <w:rsid w:val="00E23C1C"/>
    <w:rsid w:val="00E23C8D"/>
    <w:rsid w:val="00E23E8D"/>
    <w:rsid w:val="00E2400B"/>
    <w:rsid w:val="00E2418F"/>
    <w:rsid w:val="00E243D3"/>
    <w:rsid w:val="00E24501"/>
    <w:rsid w:val="00E246EF"/>
    <w:rsid w:val="00E249C2"/>
    <w:rsid w:val="00E249E4"/>
    <w:rsid w:val="00E24B56"/>
    <w:rsid w:val="00E24C5B"/>
    <w:rsid w:val="00E24E1E"/>
    <w:rsid w:val="00E25194"/>
    <w:rsid w:val="00E25210"/>
    <w:rsid w:val="00E25434"/>
    <w:rsid w:val="00E25462"/>
    <w:rsid w:val="00E255A8"/>
    <w:rsid w:val="00E2567D"/>
    <w:rsid w:val="00E2597F"/>
    <w:rsid w:val="00E259BC"/>
    <w:rsid w:val="00E25A57"/>
    <w:rsid w:val="00E25C81"/>
    <w:rsid w:val="00E25D01"/>
    <w:rsid w:val="00E25E54"/>
    <w:rsid w:val="00E25EE4"/>
    <w:rsid w:val="00E25F48"/>
    <w:rsid w:val="00E26280"/>
    <w:rsid w:val="00E265D7"/>
    <w:rsid w:val="00E26638"/>
    <w:rsid w:val="00E266E9"/>
    <w:rsid w:val="00E2678B"/>
    <w:rsid w:val="00E26EE8"/>
    <w:rsid w:val="00E26F7C"/>
    <w:rsid w:val="00E272E9"/>
    <w:rsid w:val="00E275B3"/>
    <w:rsid w:val="00E277DF"/>
    <w:rsid w:val="00E27901"/>
    <w:rsid w:val="00E27B86"/>
    <w:rsid w:val="00E27EFF"/>
    <w:rsid w:val="00E27F25"/>
    <w:rsid w:val="00E30369"/>
    <w:rsid w:val="00E3044D"/>
    <w:rsid w:val="00E304C0"/>
    <w:rsid w:val="00E306AA"/>
    <w:rsid w:val="00E30726"/>
    <w:rsid w:val="00E307DE"/>
    <w:rsid w:val="00E30808"/>
    <w:rsid w:val="00E308A5"/>
    <w:rsid w:val="00E30ABC"/>
    <w:rsid w:val="00E30ACA"/>
    <w:rsid w:val="00E30C1A"/>
    <w:rsid w:val="00E30CE9"/>
    <w:rsid w:val="00E30E79"/>
    <w:rsid w:val="00E30EB6"/>
    <w:rsid w:val="00E30F66"/>
    <w:rsid w:val="00E30F8E"/>
    <w:rsid w:val="00E30FA4"/>
    <w:rsid w:val="00E311EA"/>
    <w:rsid w:val="00E31549"/>
    <w:rsid w:val="00E31616"/>
    <w:rsid w:val="00E317E8"/>
    <w:rsid w:val="00E31974"/>
    <w:rsid w:val="00E31BB9"/>
    <w:rsid w:val="00E31EAE"/>
    <w:rsid w:val="00E31EFE"/>
    <w:rsid w:val="00E31F24"/>
    <w:rsid w:val="00E320B0"/>
    <w:rsid w:val="00E320E3"/>
    <w:rsid w:val="00E3220B"/>
    <w:rsid w:val="00E3222A"/>
    <w:rsid w:val="00E3225D"/>
    <w:rsid w:val="00E323AF"/>
    <w:rsid w:val="00E323F4"/>
    <w:rsid w:val="00E324B8"/>
    <w:rsid w:val="00E32796"/>
    <w:rsid w:val="00E328F5"/>
    <w:rsid w:val="00E329B1"/>
    <w:rsid w:val="00E32CA5"/>
    <w:rsid w:val="00E32EAB"/>
    <w:rsid w:val="00E33066"/>
    <w:rsid w:val="00E330CA"/>
    <w:rsid w:val="00E33123"/>
    <w:rsid w:val="00E33147"/>
    <w:rsid w:val="00E33151"/>
    <w:rsid w:val="00E331E8"/>
    <w:rsid w:val="00E33336"/>
    <w:rsid w:val="00E3337F"/>
    <w:rsid w:val="00E336C6"/>
    <w:rsid w:val="00E337F8"/>
    <w:rsid w:val="00E33A5B"/>
    <w:rsid w:val="00E33B26"/>
    <w:rsid w:val="00E33BDF"/>
    <w:rsid w:val="00E33C62"/>
    <w:rsid w:val="00E33FD1"/>
    <w:rsid w:val="00E3414D"/>
    <w:rsid w:val="00E342A7"/>
    <w:rsid w:val="00E342FC"/>
    <w:rsid w:val="00E34411"/>
    <w:rsid w:val="00E3446E"/>
    <w:rsid w:val="00E34561"/>
    <w:rsid w:val="00E34574"/>
    <w:rsid w:val="00E34742"/>
    <w:rsid w:val="00E34887"/>
    <w:rsid w:val="00E34901"/>
    <w:rsid w:val="00E349D5"/>
    <w:rsid w:val="00E35005"/>
    <w:rsid w:val="00E35119"/>
    <w:rsid w:val="00E35167"/>
    <w:rsid w:val="00E352A5"/>
    <w:rsid w:val="00E355B8"/>
    <w:rsid w:val="00E3597A"/>
    <w:rsid w:val="00E35990"/>
    <w:rsid w:val="00E35B45"/>
    <w:rsid w:val="00E35C4F"/>
    <w:rsid w:val="00E36034"/>
    <w:rsid w:val="00E3661D"/>
    <w:rsid w:val="00E3667D"/>
    <w:rsid w:val="00E3681B"/>
    <w:rsid w:val="00E36B27"/>
    <w:rsid w:val="00E36C71"/>
    <w:rsid w:val="00E36CC9"/>
    <w:rsid w:val="00E36FAE"/>
    <w:rsid w:val="00E36FEC"/>
    <w:rsid w:val="00E370D3"/>
    <w:rsid w:val="00E373BC"/>
    <w:rsid w:val="00E374D7"/>
    <w:rsid w:val="00E37708"/>
    <w:rsid w:val="00E3777F"/>
    <w:rsid w:val="00E3778E"/>
    <w:rsid w:val="00E377B3"/>
    <w:rsid w:val="00E379FC"/>
    <w:rsid w:val="00E37A2A"/>
    <w:rsid w:val="00E37AA5"/>
    <w:rsid w:val="00E37B43"/>
    <w:rsid w:val="00E37D83"/>
    <w:rsid w:val="00E37ECE"/>
    <w:rsid w:val="00E37FAA"/>
    <w:rsid w:val="00E4001C"/>
    <w:rsid w:val="00E40293"/>
    <w:rsid w:val="00E402D7"/>
    <w:rsid w:val="00E403C9"/>
    <w:rsid w:val="00E403F9"/>
    <w:rsid w:val="00E4076B"/>
    <w:rsid w:val="00E4078D"/>
    <w:rsid w:val="00E40A49"/>
    <w:rsid w:val="00E40A96"/>
    <w:rsid w:val="00E40D3B"/>
    <w:rsid w:val="00E40E55"/>
    <w:rsid w:val="00E41135"/>
    <w:rsid w:val="00E411A9"/>
    <w:rsid w:val="00E411D9"/>
    <w:rsid w:val="00E4123F"/>
    <w:rsid w:val="00E41251"/>
    <w:rsid w:val="00E412CB"/>
    <w:rsid w:val="00E4170B"/>
    <w:rsid w:val="00E41875"/>
    <w:rsid w:val="00E418FA"/>
    <w:rsid w:val="00E419D8"/>
    <w:rsid w:val="00E41A8C"/>
    <w:rsid w:val="00E41A8D"/>
    <w:rsid w:val="00E41B0C"/>
    <w:rsid w:val="00E41C38"/>
    <w:rsid w:val="00E41E77"/>
    <w:rsid w:val="00E42055"/>
    <w:rsid w:val="00E423B9"/>
    <w:rsid w:val="00E427A7"/>
    <w:rsid w:val="00E427AF"/>
    <w:rsid w:val="00E42972"/>
    <w:rsid w:val="00E42D48"/>
    <w:rsid w:val="00E42E34"/>
    <w:rsid w:val="00E42EC3"/>
    <w:rsid w:val="00E43006"/>
    <w:rsid w:val="00E43136"/>
    <w:rsid w:val="00E43150"/>
    <w:rsid w:val="00E4357D"/>
    <w:rsid w:val="00E43699"/>
    <w:rsid w:val="00E438AB"/>
    <w:rsid w:val="00E43D98"/>
    <w:rsid w:val="00E43DEA"/>
    <w:rsid w:val="00E43ED6"/>
    <w:rsid w:val="00E4409E"/>
    <w:rsid w:val="00E441FC"/>
    <w:rsid w:val="00E44214"/>
    <w:rsid w:val="00E44215"/>
    <w:rsid w:val="00E444D3"/>
    <w:rsid w:val="00E44502"/>
    <w:rsid w:val="00E44522"/>
    <w:rsid w:val="00E445FB"/>
    <w:rsid w:val="00E44690"/>
    <w:rsid w:val="00E448FD"/>
    <w:rsid w:val="00E45124"/>
    <w:rsid w:val="00E45155"/>
    <w:rsid w:val="00E4517D"/>
    <w:rsid w:val="00E453DE"/>
    <w:rsid w:val="00E4541D"/>
    <w:rsid w:val="00E4548E"/>
    <w:rsid w:val="00E45492"/>
    <w:rsid w:val="00E454B2"/>
    <w:rsid w:val="00E454D5"/>
    <w:rsid w:val="00E45529"/>
    <w:rsid w:val="00E45714"/>
    <w:rsid w:val="00E457B4"/>
    <w:rsid w:val="00E457ED"/>
    <w:rsid w:val="00E45965"/>
    <w:rsid w:val="00E45A90"/>
    <w:rsid w:val="00E45AE0"/>
    <w:rsid w:val="00E45B4C"/>
    <w:rsid w:val="00E45BD2"/>
    <w:rsid w:val="00E45C20"/>
    <w:rsid w:val="00E45C8E"/>
    <w:rsid w:val="00E45D07"/>
    <w:rsid w:val="00E45DC9"/>
    <w:rsid w:val="00E45DF1"/>
    <w:rsid w:val="00E46022"/>
    <w:rsid w:val="00E46159"/>
    <w:rsid w:val="00E46617"/>
    <w:rsid w:val="00E466D3"/>
    <w:rsid w:val="00E467BF"/>
    <w:rsid w:val="00E46996"/>
    <w:rsid w:val="00E46A4C"/>
    <w:rsid w:val="00E46E8E"/>
    <w:rsid w:val="00E470DE"/>
    <w:rsid w:val="00E47542"/>
    <w:rsid w:val="00E477F8"/>
    <w:rsid w:val="00E47977"/>
    <w:rsid w:val="00E479A8"/>
    <w:rsid w:val="00E47A36"/>
    <w:rsid w:val="00E47FC7"/>
    <w:rsid w:val="00E5070B"/>
    <w:rsid w:val="00E50768"/>
    <w:rsid w:val="00E50B90"/>
    <w:rsid w:val="00E50BBC"/>
    <w:rsid w:val="00E50BE2"/>
    <w:rsid w:val="00E50C65"/>
    <w:rsid w:val="00E50C91"/>
    <w:rsid w:val="00E50D10"/>
    <w:rsid w:val="00E51138"/>
    <w:rsid w:val="00E5118C"/>
    <w:rsid w:val="00E512D3"/>
    <w:rsid w:val="00E5135D"/>
    <w:rsid w:val="00E51A63"/>
    <w:rsid w:val="00E51B96"/>
    <w:rsid w:val="00E51BBC"/>
    <w:rsid w:val="00E51C16"/>
    <w:rsid w:val="00E521DE"/>
    <w:rsid w:val="00E522A6"/>
    <w:rsid w:val="00E524CD"/>
    <w:rsid w:val="00E52875"/>
    <w:rsid w:val="00E5288B"/>
    <w:rsid w:val="00E52A00"/>
    <w:rsid w:val="00E52A05"/>
    <w:rsid w:val="00E52AEA"/>
    <w:rsid w:val="00E52B78"/>
    <w:rsid w:val="00E52B88"/>
    <w:rsid w:val="00E52BB7"/>
    <w:rsid w:val="00E52C72"/>
    <w:rsid w:val="00E52D77"/>
    <w:rsid w:val="00E52DEE"/>
    <w:rsid w:val="00E52F19"/>
    <w:rsid w:val="00E52F40"/>
    <w:rsid w:val="00E5301D"/>
    <w:rsid w:val="00E533FD"/>
    <w:rsid w:val="00E5347D"/>
    <w:rsid w:val="00E5359F"/>
    <w:rsid w:val="00E53801"/>
    <w:rsid w:val="00E538BB"/>
    <w:rsid w:val="00E53976"/>
    <w:rsid w:val="00E53AE5"/>
    <w:rsid w:val="00E53D35"/>
    <w:rsid w:val="00E53D48"/>
    <w:rsid w:val="00E53E22"/>
    <w:rsid w:val="00E541AA"/>
    <w:rsid w:val="00E54471"/>
    <w:rsid w:val="00E5447B"/>
    <w:rsid w:val="00E5456C"/>
    <w:rsid w:val="00E545DE"/>
    <w:rsid w:val="00E549AF"/>
    <w:rsid w:val="00E54A9E"/>
    <w:rsid w:val="00E54AEF"/>
    <w:rsid w:val="00E54AFE"/>
    <w:rsid w:val="00E54F6D"/>
    <w:rsid w:val="00E5503D"/>
    <w:rsid w:val="00E55097"/>
    <w:rsid w:val="00E55541"/>
    <w:rsid w:val="00E55591"/>
    <w:rsid w:val="00E55A04"/>
    <w:rsid w:val="00E55AA0"/>
    <w:rsid w:val="00E55B8E"/>
    <w:rsid w:val="00E55DBF"/>
    <w:rsid w:val="00E56094"/>
    <w:rsid w:val="00E5625D"/>
    <w:rsid w:val="00E569CA"/>
    <w:rsid w:val="00E56BB0"/>
    <w:rsid w:val="00E56C1D"/>
    <w:rsid w:val="00E56D3B"/>
    <w:rsid w:val="00E56D62"/>
    <w:rsid w:val="00E56E48"/>
    <w:rsid w:val="00E57026"/>
    <w:rsid w:val="00E57872"/>
    <w:rsid w:val="00E60275"/>
    <w:rsid w:val="00E602A6"/>
    <w:rsid w:val="00E60389"/>
    <w:rsid w:val="00E603B9"/>
    <w:rsid w:val="00E60757"/>
    <w:rsid w:val="00E60829"/>
    <w:rsid w:val="00E6083A"/>
    <w:rsid w:val="00E60A88"/>
    <w:rsid w:val="00E60B33"/>
    <w:rsid w:val="00E60C6A"/>
    <w:rsid w:val="00E60C6D"/>
    <w:rsid w:val="00E60CDC"/>
    <w:rsid w:val="00E60CF4"/>
    <w:rsid w:val="00E61084"/>
    <w:rsid w:val="00E610C0"/>
    <w:rsid w:val="00E61175"/>
    <w:rsid w:val="00E61454"/>
    <w:rsid w:val="00E6149E"/>
    <w:rsid w:val="00E614E4"/>
    <w:rsid w:val="00E619F3"/>
    <w:rsid w:val="00E61C39"/>
    <w:rsid w:val="00E61D57"/>
    <w:rsid w:val="00E61E94"/>
    <w:rsid w:val="00E61ED4"/>
    <w:rsid w:val="00E61F77"/>
    <w:rsid w:val="00E61FFB"/>
    <w:rsid w:val="00E62123"/>
    <w:rsid w:val="00E62129"/>
    <w:rsid w:val="00E62170"/>
    <w:rsid w:val="00E6242C"/>
    <w:rsid w:val="00E6265C"/>
    <w:rsid w:val="00E626BD"/>
    <w:rsid w:val="00E6287D"/>
    <w:rsid w:val="00E629CB"/>
    <w:rsid w:val="00E62AEE"/>
    <w:rsid w:val="00E62B54"/>
    <w:rsid w:val="00E62B6E"/>
    <w:rsid w:val="00E62B7A"/>
    <w:rsid w:val="00E62BB7"/>
    <w:rsid w:val="00E62C9D"/>
    <w:rsid w:val="00E62CDC"/>
    <w:rsid w:val="00E62F4D"/>
    <w:rsid w:val="00E632AA"/>
    <w:rsid w:val="00E633D7"/>
    <w:rsid w:val="00E634CB"/>
    <w:rsid w:val="00E634D3"/>
    <w:rsid w:val="00E634DD"/>
    <w:rsid w:val="00E63543"/>
    <w:rsid w:val="00E638B7"/>
    <w:rsid w:val="00E6390F"/>
    <w:rsid w:val="00E63948"/>
    <w:rsid w:val="00E63A68"/>
    <w:rsid w:val="00E63C05"/>
    <w:rsid w:val="00E63E14"/>
    <w:rsid w:val="00E63EE0"/>
    <w:rsid w:val="00E64067"/>
    <w:rsid w:val="00E640BC"/>
    <w:rsid w:val="00E641D2"/>
    <w:rsid w:val="00E642BC"/>
    <w:rsid w:val="00E6431C"/>
    <w:rsid w:val="00E643C1"/>
    <w:rsid w:val="00E643C6"/>
    <w:rsid w:val="00E64434"/>
    <w:rsid w:val="00E644FD"/>
    <w:rsid w:val="00E645D3"/>
    <w:rsid w:val="00E64618"/>
    <w:rsid w:val="00E64E29"/>
    <w:rsid w:val="00E65196"/>
    <w:rsid w:val="00E6535A"/>
    <w:rsid w:val="00E655A6"/>
    <w:rsid w:val="00E6563F"/>
    <w:rsid w:val="00E659B6"/>
    <w:rsid w:val="00E65D6D"/>
    <w:rsid w:val="00E66033"/>
    <w:rsid w:val="00E66330"/>
    <w:rsid w:val="00E66391"/>
    <w:rsid w:val="00E66615"/>
    <w:rsid w:val="00E66740"/>
    <w:rsid w:val="00E66778"/>
    <w:rsid w:val="00E6688A"/>
    <w:rsid w:val="00E669A5"/>
    <w:rsid w:val="00E66A86"/>
    <w:rsid w:val="00E66BDA"/>
    <w:rsid w:val="00E66BFD"/>
    <w:rsid w:val="00E66D1D"/>
    <w:rsid w:val="00E66EC4"/>
    <w:rsid w:val="00E66F6D"/>
    <w:rsid w:val="00E670EC"/>
    <w:rsid w:val="00E673AE"/>
    <w:rsid w:val="00E673F1"/>
    <w:rsid w:val="00E6757D"/>
    <w:rsid w:val="00E67710"/>
    <w:rsid w:val="00E679FE"/>
    <w:rsid w:val="00E67A51"/>
    <w:rsid w:val="00E67BB3"/>
    <w:rsid w:val="00E67D50"/>
    <w:rsid w:val="00E70107"/>
    <w:rsid w:val="00E7024D"/>
    <w:rsid w:val="00E70258"/>
    <w:rsid w:val="00E7039A"/>
    <w:rsid w:val="00E70631"/>
    <w:rsid w:val="00E70667"/>
    <w:rsid w:val="00E707C1"/>
    <w:rsid w:val="00E70AD8"/>
    <w:rsid w:val="00E70CB5"/>
    <w:rsid w:val="00E70F02"/>
    <w:rsid w:val="00E70F58"/>
    <w:rsid w:val="00E70F85"/>
    <w:rsid w:val="00E7107D"/>
    <w:rsid w:val="00E71293"/>
    <w:rsid w:val="00E713A0"/>
    <w:rsid w:val="00E71441"/>
    <w:rsid w:val="00E7149B"/>
    <w:rsid w:val="00E715D0"/>
    <w:rsid w:val="00E715F5"/>
    <w:rsid w:val="00E7166E"/>
    <w:rsid w:val="00E7167A"/>
    <w:rsid w:val="00E7188C"/>
    <w:rsid w:val="00E71977"/>
    <w:rsid w:val="00E71A20"/>
    <w:rsid w:val="00E71B16"/>
    <w:rsid w:val="00E71B81"/>
    <w:rsid w:val="00E71CE9"/>
    <w:rsid w:val="00E71DC8"/>
    <w:rsid w:val="00E71E22"/>
    <w:rsid w:val="00E722B9"/>
    <w:rsid w:val="00E722CB"/>
    <w:rsid w:val="00E72375"/>
    <w:rsid w:val="00E724AD"/>
    <w:rsid w:val="00E727F5"/>
    <w:rsid w:val="00E728EB"/>
    <w:rsid w:val="00E72A86"/>
    <w:rsid w:val="00E72BEE"/>
    <w:rsid w:val="00E72D37"/>
    <w:rsid w:val="00E72E6D"/>
    <w:rsid w:val="00E72E7D"/>
    <w:rsid w:val="00E72FC7"/>
    <w:rsid w:val="00E730F3"/>
    <w:rsid w:val="00E7345D"/>
    <w:rsid w:val="00E7359C"/>
    <w:rsid w:val="00E735F7"/>
    <w:rsid w:val="00E73802"/>
    <w:rsid w:val="00E73833"/>
    <w:rsid w:val="00E738BE"/>
    <w:rsid w:val="00E7390B"/>
    <w:rsid w:val="00E73A62"/>
    <w:rsid w:val="00E73C57"/>
    <w:rsid w:val="00E73EEF"/>
    <w:rsid w:val="00E73FDD"/>
    <w:rsid w:val="00E74009"/>
    <w:rsid w:val="00E7410F"/>
    <w:rsid w:val="00E7411B"/>
    <w:rsid w:val="00E74326"/>
    <w:rsid w:val="00E746FA"/>
    <w:rsid w:val="00E74937"/>
    <w:rsid w:val="00E749DD"/>
    <w:rsid w:val="00E74A76"/>
    <w:rsid w:val="00E74AB0"/>
    <w:rsid w:val="00E74BDC"/>
    <w:rsid w:val="00E74C17"/>
    <w:rsid w:val="00E74D69"/>
    <w:rsid w:val="00E74DC6"/>
    <w:rsid w:val="00E74E12"/>
    <w:rsid w:val="00E74E54"/>
    <w:rsid w:val="00E74EFE"/>
    <w:rsid w:val="00E74F5C"/>
    <w:rsid w:val="00E7557D"/>
    <w:rsid w:val="00E755CF"/>
    <w:rsid w:val="00E75648"/>
    <w:rsid w:val="00E756A6"/>
    <w:rsid w:val="00E75825"/>
    <w:rsid w:val="00E75A0F"/>
    <w:rsid w:val="00E75C94"/>
    <w:rsid w:val="00E75D4B"/>
    <w:rsid w:val="00E75E10"/>
    <w:rsid w:val="00E75EA6"/>
    <w:rsid w:val="00E75F8B"/>
    <w:rsid w:val="00E76243"/>
    <w:rsid w:val="00E763CE"/>
    <w:rsid w:val="00E76518"/>
    <w:rsid w:val="00E76671"/>
    <w:rsid w:val="00E76968"/>
    <w:rsid w:val="00E769CD"/>
    <w:rsid w:val="00E769D7"/>
    <w:rsid w:val="00E76A01"/>
    <w:rsid w:val="00E76C7B"/>
    <w:rsid w:val="00E76C99"/>
    <w:rsid w:val="00E76DA1"/>
    <w:rsid w:val="00E76DDC"/>
    <w:rsid w:val="00E76E16"/>
    <w:rsid w:val="00E76E3A"/>
    <w:rsid w:val="00E76F82"/>
    <w:rsid w:val="00E7708F"/>
    <w:rsid w:val="00E770C1"/>
    <w:rsid w:val="00E771FF"/>
    <w:rsid w:val="00E7726C"/>
    <w:rsid w:val="00E77359"/>
    <w:rsid w:val="00E77817"/>
    <w:rsid w:val="00E77905"/>
    <w:rsid w:val="00E7794C"/>
    <w:rsid w:val="00E77D4A"/>
    <w:rsid w:val="00E77ED7"/>
    <w:rsid w:val="00E77F77"/>
    <w:rsid w:val="00E8011C"/>
    <w:rsid w:val="00E8018E"/>
    <w:rsid w:val="00E802C6"/>
    <w:rsid w:val="00E8032C"/>
    <w:rsid w:val="00E80688"/>
    <w:rsid w:val="00E80732"/>
    <w:rsid w:val="00E80939"/>
    <w:rsid w:val="00E80CC7"/>
    <w:rsid w:val="00E80FAD"/>
    <w:rsid w:val="00E8100A"/>
    <w:rsid w:val="00E81277"/>
    <w:rsid w:val="00E812C0"/>
    <w:rsid w:val="00E81642"/>
    <w:rsid w:val="00E8178F"/>
    <w:rsid w:val="00E81942"/>
    <w:rsid w:val="00E819DE"/>
    <w:rsid w:val="00E81AB3"/>
    <w:rsid w:val="00E81B90"/>
    <w:rsid w:val="00E81DC7"/>
    <w:rsid w:val="00E81E02"/>
    <w:rsid w:val="00E82054"/>
    <w:rsid w:val="00E82085"/>
    <w:rsid w:val="00E82281"/>
    <w:rsid w:val="00E8289A"/>
    <w:rsid w:val="00E82C19"/>
    <w:rsid w:val="00E82E74"/>
    <w:rsid w:val="00E82F79"/>
    <w:rsid w:val="00E82FD8"/>
    <w:rsid w:val="00E83308"/>
    <w:rsid w:val="00E83482"/>
    <w:rsid w:val="00E83700"/>
    <w:rsid w:val="00E83846"/>
    <w:rsid w:val="00E8386D"/>
    <w:rsid w:val="00E838C6"/>
    <w:rsid w:val="00E83D54"/>
    <w:rsid w:val="00E83DCF"/>
    <w:rsid w:val="00E83DF6"/>
    <w:rsid w:val="00E83F68"/>
    <w:rsid w:val="00E8407E"/>
    <w:rsid w:val="00E841ED"/>
    <w:rsid w:val="00E84226"/>
    <w:rsid w:val="00E843F4"/>
    <w:rsid w:val="00E84414"/>
    <w:rsid w:val="00E84675"/>
    <w:rsid w:val="00E848CF"/>
    <w:rsid w:val="00E848E6"/>
    <w:rsid w:val="00E84B16"/>
    <w:rsid w:val="00E84BD6"/>
    <w:rsid w:val="00E84C86"/>
    <w:rsid w:val="00E84D6E"/>
    <w:rsid w:val="00E84DA9"/>
    <w:rsid w:val="00E84E1E"/>
    <w:rsid w:val="00E84E36"/>
    <w:rsid w:val="00E84F5A"/>
    <w:rsid w:val="00E85095"/>
    <w:rsid w:val="00E8546A"/>
    <w:rsid w:val="00E85620"/>
    <w:rsid w:val="00E859F2"/>
    <w:rsid w:val="00E85AA8"/>
    <w:rsid w:val="00E85B2D"/>
    <w:rsid w:val="00E85B73"/>
    <w:rsid w:val="00E85B77"/>
    <w:rsid w:val="00E85C15"/>
    <w:rsid w:val="00E85CD1"/>
    <w:rsid w:val="00E85D3A"/>
    <w:rsid w:val="00E85EE6"/>
    <w:rsid w:val="00E85FD9"/>
    <w:rsid w:val="00E86055"/>
    <w:rsid w:val="00E860A4"/>
    <w:rsid w:val="00E86100"/>
    <w:rsid w:val="00E8612B"/>
    <w:rsid w:val="00E8628D"/>
    <w:rsid w:val="00E86530"/>
    <w:rsid w:val="00E86936"/>
    <w:rsid w:val="00E869A9"/>
    <w:rsid w:val="00E869F3"/>
    <w:rsid w:val="00E86A88"/>
    <w:rsid w:val="00E86F67"/>
    <w:rsid w:val="00E8707E"/>
    <w:rsid w:val="00E877E0"/>
    <w:rsid w:val="00E87AE9"/>
    <w:rsid w:val="00E87F94"/>
    <w:rsid w:val="00E87FC0"/>
    <w:rsid w:val="00E9004C"/>
    <w:rsid w:val="00E900BD"/>
    <w:rsid w:val="00E900E4"/>
    <w:rsid w:val="00E900EF"/>
    <w:rsid w:val="00E90650"/>
    <w:rsid w:val="00E90998"/>
    <w:rsid w:val="00E90A02"/>
    <w:rsid w:val="00E90CBC"/>
    <w:rsid w:val="00E90D0A"/>
    <w:rsid w:val="00E9103E"/>
    <w:rsid w:val="00E9108F"/>
    <w:rsid w:val="00E9116D"/>
    <w:rsid w:val="00E912B7"/>
    <w:rsid w:val="00E91677"/>
    <w:rsid w:val="00E9173A"/>
    <w:rsid w:val="00E91864"/>
    <w:rsid w:val="00E918A0"/>
    <w:rsid w:val="00E91C5F"/>
    <w:rsid w:val="00E91D47"/>
    <w:rsid w:val="00E91D94"/>
    <w:rsid w:val="00E91FFD"/>
    <w:rsid w:val="00E9208C"/>
    <w:rsid w:val="00E92503"/>
    <w:rsid w:val="00E926CB"/>
    <w:rsid w:val="00E926F2"/>
    <w:rsid w:val="00E92A5B"/>
    <w:rsid w:val="00E92A98"/>
    <w:rsid w:val="00E92ADB"/>
    <w:rsid w:val="00E92B52"/>
    <w:rsid w:val="00E92B8E"/>
    <w:rsid w:val="00E92DD8"/>
    <w:rsid w:val="00E92DE9"/>
    <w:rsid w:val="00E92EBB"/>
    <w:rsid w:val="00E92F2A"/>
    <w:rsid w:val="00E92FBF"/>
    <w:rsid w:val="00E932DA"/>
    <w:rsid w:val="00E933A8"/>
    <w:rsid w:val="00E93488"/>
    <w:rsid w:val="00E936B7"/>
    <w:rsid w:val="00E936BF"/>
    <w:rsid w:val="00E93B3C"/>
    <w:rsid w:val="00E93B8D"/>
    <w:rsid w:val="00E93C48"/>
    <w:rsid w:val="00E9413E"/>
    <w:rsid w:val="00E945DA"/>
    <w:rsid w:val="00E9466B"/>
    <w:rsid w:val="00E947E3"/>
    <w:rsid w:val="00E9492B"/>
    <w:rsid w:val="00E949D9"/>
    <w:rsid w:val="00E94D55"/>
    <w:rsid w:val="00E94F67"/>
    <w:rsid w:val="00E94F7E"/>
    <w:rsid w:val="00E95053"/>
    <w:rsid w:val="00E950BA"/>
    <w:rsid w:val="00E950DF"/>
    <w:rsid w:val="00E95161"/>
    <w:rsid w:val="00E9518C"/>
    <w:rsid w:val="00E95199"/>
    <w:rsid w:val="00E9519D"/>
    <w:rsid w:val="00E9521F"/>
    <w:rsid w:val="00E95222"/>
    <w:rsid w:val="00E953DA"/>
    <w:rsid w:val="00E9557F"/>
    <w:rsid w:val="00E95615"/>
    <w:rsid w:val="00E95653"/>
    <w:rsid w:val="00E95835"/>
    <w:rsid w:val="00E95928"/>
    <w:rsid w:val="00E9594E"/>
    <w:rsid w:val="00E9598E"/>
    <w:rsid w:val="00E959EA"/>
    <w:rsid w:val="00E95BB5"/>
    <w:rsid w:val="00E95C45"/>
    <w:rsid w:val="00E95E84"/>
    <w:rsid w:val="00E967B0"/>
    <w:rsid w:val="00E967C4"/>
    <w:rsid w:val="00E96831"/>
    <w:rsid w:val="00E96875"/>
    <w:rsid w:val="00E96A0E"/>
    <w:rsid w:val="00E96AEB"/>
    <w:rsid w:val="00E96EA9"/>
    <w:rsid w:val="00E97362"/>
    <w:rsid w:val="00E9767C"/>
    <w:rsid w:val="00E97A29"/>
    <w:rsid w:val="00E97AA4"/>
    <w:rsid w:val="00E97AC6"/>
    <w:rsid w:val="00E97B01"/>
    <w:rsid w:val="00E97B59"/>
    <w:rsid w:val="00E97C1E"/>
    <w:rsid w:val="00E97C31"/>
    <w:rsid w:val="00E97C87"/>
    <w:rsid w:val="00E97DE8"/>
    <w:rsid w:val="00E97E35"/>
    <w:rsid w:val="00E97E5C"/>
    <w:rsid w:val="00EA01A4"/>
    <w:rsid w:val="00EA032B"/>
    <w:rsid w:val="00EA05E6"/>
    <w:rsid w:val="00EA0784"/>
    <w:rsid w:val="00EA07D2"/>
    <w:rsid w:val="00EA0A78"/>
    <w:rsid w:val="00EA0CC2"/>
    <w:rsid w:val="00EA0D9E"/>
    <w:rsid w:val="00EA0F7B"/>
    <w:rsid w:val="00EA1055"/>
    <w:rsid w:val="00EA10C8"/>
    <w:rsid w:val="00EA1317"/>
    <w:rsid w:val="00EA13C4"/>
    <w:rsid w:val="00EA13EF"/>
    <w:rsid w:val="00EA1438"/>
    <w:rsid w:val="00EA1507"/>
    <w:rsid w:val="00EA1577"/>
    <w:rsid w:val="00EA1B45"/>
    <w:rsid w:val="00EA1C01"/>
    <w:rsid w:val="00EA20B3"/>
    <w:rsid w:val="00EA24FD"/>
    <w:rsid w:val="00EA2541"/>
    <w:rsid w:val="00EA2574"/>
    <w:rsid w:val="00EA27CF"/>
    <w:rsid w:val="00EA2A8A"/>
    <w:rsid w:val="00EA2AAB"/>
    <w:rsid w:val="00EA2CB8"/>
    <w:rsid w:val="00EA2DD7"/>
    <w:rsid w:val="00EA2E61"/>
    <w:rsid w:val="00EA2E68"/>
    <w:rsid w:val="00EA3441"/>
    <w:rsid w:val="00EA347D"/>
    <w:rsid w:val="00EA34C8"/>
    <w:rsid w:val="00EA37C0"/>
    <w:rsid w:val="00EA37D5"/>
    <w:rsid w:val="00EA3828"/>
    <w:rsid w:val="00EA38A3"/>
    <w:rsid w:val="00EA38FD"/>
    <w:rsid w:val="00EA3BB1"/>
    <w:rsid w:val="00EA3BB4"/>
    <w:rsid w:val="00EA3C15"/>
    <w:rsid w:val="00EA3D17"/>
    <w:rsid w:val="00EA3D45"/>
    <w:rsid w:val="00EA4024"/>
    <w:rsid w:val="00EA4095"/>
    <w:rsid w:val="00EA40D2"/>
    <w:rsid w:val="00EA42BA"/>
    <w:rsid w:val="00EA433D"/>
    <w:rsid w:val="00EA4541"/>
    <w:rsid w:val="00EA4612"/>
    <w:rsid w:val="00EA47EE"/>
    <w:rsid w:val="00EA4951"/>
    <w:rsid w:val="00EA4A23"/>
    <w:rsid w:val="00EA4AA9"/>
    <w:rsid w:val="00EA4BE1"/>
    <w:rsid w:val="00EA4D24"/>
    <w:rsid w:val="00EA4E21"/>
    <w:rsid w:val="00EA4F64"/>
    <w:rsid w:val="00EA5032"/>
    <w:rsid w:val="00EA50E2"/>
    <w:rsid w:val="00EA5141"/>
    <w:rsid w:val="00EA517B"/>
    <w:rsid w:val="00EA5352"/>
    <w:rsid w:val="00EA53AE"/>
    <w:rsid w:val="00EA53B9"/>
    <w:rsid w:val="00EA53D7"/>
    <w:rsid w:val="00EA54B6"/>
    <w:rsid w:val="00EA551B"/>
    <w:rsid w:val="00EA56D3"/>
    <w:rsid w:val="00EA57F4"/>
    <w:rsid w:val="00EA5820"/>
    <w:rsid w:val="00EA5909"/>
    <w:rsid w:val="00EA5954"/>
    <w:rsid w:val="00EA5E83"/>
    <w:rsid w:val="00EA5F79"/>
    <w:rsid w:val="00EA5FE1"/>
    <w:rsid w:val="00EA6304"/>
    <w:rsid w:val="00EA6517"/>
    <w:rsid w:val="00EA6540"/>
    <w:rsid w:val="00EA65A7"/>
    <w:rsid w:val="00EA66EC"/>
    <w:rsid w:val="00EA6774"/>
    <w:rsid w:val="00EA6B7C"/>
    <w:rsid w:val="00EA6C88"/>
    <w:rsid w:val="00EA6CEA"/>
    <w:rsid w:val="00EA6D27"/>
    <w:rsid w:val="00EA6F09"/>
    <w:rsid w:val="00EA7022"/>
    <w:rsid w:val="00EA75AF"/>
    <w:rsid w:val="00EA780D"/>
    <w:rsid w:val="00EA782B"/>
    <w:rsid w:val="00EA78D3"/>
    <w:rsid w:val="00EA7900"/>
    <w:rsid w:val="00EA7A35"/>
    <w:rsid w:val="00EA7B8D"/>
    <w:rsid w:val="00EA7E9E"/>
    <w:rsid w:val="00EB0055"/>
    <w:rsid w:val="00EB0110"/>
    <w:rsid w:val="00EB0416"/>
    <w:rsid w:val="00EB0489"/>
    <w:rsid w:val="00EB0496"/>
    <w:rsid w:val="00EB058D"/>
    <w:rsid w:val="00EB09BA"/>
    <w:rsid w:val="00EB0A73"/>
    <w:rsid w:val="00EB0DBC"/>
    <w:rsid w:val="00EB0FEF"/>
    <w:rsid w:val="00EB1037"/>
    <w:rsid w:val="00EB12D7"/>
    <w:rsid w:val="00EB133C"/>
    <w:rsid w:val="00EB13C7"/>
    <w:rsid w:val="00EB1596"/>
    <w:rsid w:val="00EB16B5"/>
    <w:rsid w:val="00EB16FC"/>
    <w:rsid w:val="00EB1791"/>
    <w:rsid w:val="00EB1AED"/>
    <w:rsid w:val="00EB1CBE"/>
    <w:rsid w:val="00EB1D23"/>
    <w:rsid w:val="00EB1E25"/>
    <w:rsid w:val="00EB1E3E"/>
    <w:rsid w:val="00EB1EE2"/>
    <w:rsid w:val="00EB1F80"/>
    <w:rsid w:val="00EB1FBC"/>
    <w:rsid w:val="00EB21CD"/>
    <w:rsid w:val="00EB241A"/>
    <w:rsid w:val="00EB2575"/>
    <w:rsid w:val="00EB269E"/>
    <w:rsid w:val="00EB285A"/>
    <w:rsid w:val="00EB285D"/>
    <w:rsid w:val="00EB2A15"/>
    <w:rsid w:val="00EB2BD1"/>
    <w:rsid w:val="00EB2DCB"/>
    <w:rsid w:val="00EB2DD5"/>
    <w:rsid w:val="00EB2FBF"/>
    <w:rsid w:val="00EB30E0"/>
    <w:rsid w:val="00EB30EF"/>
    <w:rsid w:val="00EB30F6"/>
    <w:rsid w:val="00EB31E9"/>
    <w:rsid w:val="00EB3207"/>
    <w:rsid w:val="00EB3402"/>
    <w:rsid w:val="00EB3422"/>
    <w:rsid w:val="00EB3670"/>
    <w:rsid w:val="00EB36A7"/>
    <w:rsid w:val="00EB3845"/>
    <w:rsid w:val="00EB387D"/>
    <w:rsid w:val="00EB398C"/>
    <w:rsid w:val="00EB3BA6"/>
    <w:rsid w:val="00EB3D06"/>
    <w:rsid w:val="00EB3E32"/>
    <w:rsid w:val="00EB3F29"/>
    <w:rsid w:val="00EB44F2"/>
    <w:rsid w:val="00EB45C9"/>
    <w:rsid w:val="00EB46F3"/>
    <w:rsid w:val="00EB492C"/>
    <w:rsid w:val="00EB4B3B"/>
    <w:rsid w:val="00EB4DED"/>
    <w:rsid w:val="00EB4E3D"/>
    <w:rsid w:val="00EB513E"/>
    <w:rsid w:val="00EB52B3"/>
    <w:rsid w:val="00EB52B9"/>
    <w:rsid w:val="00EB5424"/>
    <w:rsid w:val="00EB55BD"/>
    <w:rsid w:val="00EB5851"/>
    <w:rsid w:val="00EB5940"/>
    <w:rsid w:val="00EB5AB5"/>
    <w:rsid w:val="00EB5DCF"/>
    <w:rsid w:val="00EB611D"/>
    <w:rsid w:val="00EB62C7"/>
    <w:rsid w:val="00EB633E"/>
    <w:rsid w:val="00EB637B"/>
    <w:rsid w:val="00EB64CD"/>
    <w:rsid w:val="00EB6627"/>
    <w:rsid w:val="00EB662F"/>
    <w:rsid w:val="00EB66A6"/>
    <w:rsid w:val="00EB6825"/>
    <w:rsid w:val="00EB689E"/>
    <w:rsid w:val="00EB697A"/>
    <w:rsid w:val="00EB6A6B"/>
    <w:rsid w:val="00EB6B36"/>
    <w:rsid w:val="00EB6C4C"/>
    <w:rsid w:val="00EB6C85"/>
    <w:rsid w:val="00EB6C9A"/>
    <w:rsid w:val="00EB6D99"/>
    <w:rsid w:val="00EB6DF9"/>
    <w:rsid w:val="00EB6F3B"/>
    <w:rsid w:val="00EB6FF2"/>
    <w:rsid w:val="00EB704D"/>
    <w:rsid w:val="00EB71D0"/>
    <w:rsid w:val="00EB72DF"/>
    <w:rsid w:val="00EB7493"/>
    <w:rsid w:val="00EB7735"/>
    <w:rsid w:val="00EB77F9"/>
    <w:rsid w:val="00EB78CF"/>
    <w:rsid w:val="00EB7C23"/>
    <w:rsid w:val="00EB7C34"/>
    <w:rsid w:val="00EB7ED0"/>
    <w:rsid w:val="00EC027C"/>
    <w:rsid w:val="00EC03EB"/>
    <w:rsid w:val="00EC04D1"/>
    <w:rsid w:val="00EC0627"/>
    <w:rsid w:val="00EC068C"/>
    <w:rsid w:val="00EC0696"/>
    <w:rsid w:val="00EC07E9"/>
    <w:rsid w:val="00EC096F"/>
    <w:rsid w:val="00EC0B1D"/>
    <w:rsid w:val="00EC0CA0"/>
    <w:rsid w:val="00EC0DA7"/>
    <w:rsid w:val="00EC0E22"/>
    <w:rsid w:val="00EC10B7"/>
    <w:rsid w:val="00EC1154"/>
    <w:rsid w:val="00EC1184"/>
    <w:rsid w:val="00EC16AF"/>
    <w:rsid w:val="00EC1838"/>
    <w:rsid w:val="00EC1AB8"/>
    <w:rsid w:val="00EC1BD2"/>
    <w:rsid w:val="00EC1F07"/>
    <w:rsid w:val="00EC1F8A"/>
    <w:rsid w:val="00EC2041"/>
    <w:rsid w:val="00EC2058"/>
    <w:rsid w:val="00EC222F"/>
    <w:rsid w:val="00EC2400"/>
    <w:rsid w:val="00EC247B"/>
    <w:rsid w:val="00EC2C03"/>
    <w:rsid w:val="00EC31B5"/>
    <w:rsid w:val="00EC32BC"/>
    <w:rsid w:val="00EC3538"/>
    <w:rsid w:val="00EC355F"/>
    <w:rsid w:val="00EC35A7"/>
    <w:rsid w:val="00EC3820"/>
    <w:rsid w:val="00EC396F"/>
    <w:rsid w:val="00EC3991"/>
    <w:rsid w:val="00EC39DA"/>
    <w:rsid w:val="00EC3C94"/>
    <w:rsid w:val="00EC40CF"/>
    <w:rsid w:val="00EC43EE"/>
    <w:rsid w:val="00EC445F"/>
    <w:rsid w:val="00EC4511"/>
    <w:rsid w:val="00EC4532"/>
    <w:rsid w:val="00EC4594"/>
    <w:rsid w:val="00EC466D"/>
    <w:rsid w:val="00EC48DC"/>
    <w:rsid w:val="00EC4AF0"/>
    <w:rsid w:val="00EC4C04"/>
    <w:rsid w:val="00EC4CF4"/>
    <w:rsid w:val="00EC4E23"/>
    <w:rsid w:val="00EC4E47"/>
    <w:rsid w:val="00EC4F93"/>
    <w:rsid w:val="00EC50BC"/>
    <w:rsid w:val="00EC50D8"/>
    <w:rsid w:val="00EC50DA"/>
    <w:rsid w:val="00EC50DB"/>
    <w:rsid w:val="00EC5440"/>
    <w:rsid w:val="00EC548E"/>
    <w:rsid w:val="00EC55DD"/>
    <w:rsid w:val="00EC572A"/>
    <w:rsid w:val="00EC5970"/>
    <w:rsid w:val="00EC5C91"/>
    <w:rsid w:val="00EC5CFF"/>
    <w:rsid w:val="00EC5E80"/>
    <w:rsid w:val="00EC64CB"/>
    <w:rsid w:val="00EC668E"/>
    <w:rsid w:val="00EC6792"/>
    <w:rsid w:val="00EC67B5"/>
    <w:rsid w:val="00EC6807"/>
    <w:rsid w:val="00EC685B"/>
    <w:rsid w:val="00EC69A5"/>
    <w:rsid w:val="00EC69F6"/>
    <w:rsid w:val="00EC6BB2"/>
    <w:rsid w:val="00EC6E8D"/>
    <w:rsid w:val="00EC7188"/>
    <w:rsid w:val="00EC7201"/>
    <w:rsid w:val="00EC7217"/>
    <w:rsid w:val="00EC736A"/>
    <w:rsid w:val="00EC7521"/>
    <w:rsid w:val="00EC7752"/>
    <w:rsid w:val="00EC7759"/>
    <w:rsid w:val="00EC7787"/>
    <w:rsid w:val="00EC7852"/>
    <w:rsid w:val="00EC7CCE"/>
    <w:rsid w:val="00EC7EEC"/>
    <w:rsid w:val="00EC7FB1"/>
    <w:rsid w:val="00ED010C"/>
    <w:rsid w:val="00ED03AE"/>
    <w:rsid w:val="00ED0425"/>
    <w:rsid w:val="00ED0758"/>
    <w:rsid w:val="00ED08AF"/>
    <w:rsid w:val="00ED09D0"/>
    <w:rsid w:val="00ED0A80"/>
    <w:rsid w:val="00ED0B8E"/>
    <w:rsid w:val="00ED0C07"/>
    <w:rsid w:val="00ED0E7F"/>
    <w:rsid w:val="00ED1112"/>
    <w:rsid w:val="00ED1A44"/>
    <w:rsid w:val="00ED1BAA"/>
    <w:rsid w:val="00ED1DB6"/>
    <w:rsid w:val="00ED1DD8"/>
    <w:rsid w:val="00ED2271"/>
    <w:rsid w:val="00ED249F"/>
    <w:rsid w:val="00ED29E4"/>
    <w:rsid w:val="00ED2BC8"/>
    <w:rsid w:val="00ED2DA7"/>
    <w:rsid w:val="00ED2E4B"/>
    <w:rsid w:val="00ED309E"/>
    <w:rsid w:val="00ED3117"/>
    <w:rsid w:val="00ED318F"/>
    <w:rsid w:val="00ED32E3"/>
    <w:rsid w:val="00ED3427"/>
    <w:rsid w:val="00ED39A1"/>
    <w:rsid w:val="00ED3AD9"/>
    <w:rsid w:val="00ED3B42"/>
    <w:rsid w:val="00ED3B60"/>
    <w:rsid w:val="00ED3C5E"/>
    <w:rsid w:val="00ED3CFD"/>
    <w:rsid w:val="00ED4146"/>
    <w:rsid w:val="00ED41C1"/>
    <w:rsid w:val="00ED45CE"/>
    <w:rsid w:val="00ED47D0"/>
    <w:rsid w:val="00ED47E8"/>
    <w:rsid w:val="00ED48FE"/>
    <w:rsid w:val="00ED4BA7"/>
    <w:rsid w:val="00ED4C9A"/>
    <w:rsid w:val="00ED4D11"/>
    <w:rsid w:val="00ED4DE9"/>
    <w:rsid w:val="00ED4F15"/>
    <w:rsid w:val="00ED562C"/>
    <w:rsid w:val="00ED56B2"/>
    <w:rsid w:val="00ED56CA"/>
    <w:rsid w:val="00ED57A2"/>
    <w:rsid w:val="00ED5A41"/>
    <w:rsid w:val="00ED5D2F"/>
    <w:rsid w:val="00ED5EA2"/>
    <w:rsid w:val="00ED5F6E"/>
    <w:rsid w:val="00ED635D"/>
    <w:rsid w:val="00ED67CA"/>
    <w:rsid w:val="00ED69E7"/>
    <w:rsid w:val="00ED6A72"/>
    <w:rsid w:val="00ED6D22"/>
    <w:rsid w:val="00ED74BD"/>
    <w:rsid w:val="00ED7667"/>
    <w:rsid w:val="00ED7D3B"/>
    <w:rsid w:val="00ED7D86"/>
    <w:rsid w:val="00EE01A9"/>
    <w:rsid w:val="00EE0408"/>
    <w:rsid w:val="00EE044E"/>
    <w:rsid w:val="00EE0464"/>
    <w:rsid w:val="00EE0466"/>
    <w:rsid w:val="00EE04F0"/>
    <w:rsid w:val="00EE052E"/>
    <w:rsid w:val="00EE056E"/>
    <w:rsid w:val="00EE0693"/>
    <w:rsid w:val="00EE0A56"/>
    <w:rsid w:val="00EE0A98"/>
    <w:rsid w:val="00EE0AE4"/>
    <w:rsid w:val="00EE0B3D"/>
    <w:rsid w:val="00EE0B84"/>
    <w:rsid w:val="00EE0D84"/>
    <w:rsid w:val="00EE0DC5"/>
    <w:rsid w:val="00EE10CC"/>
    <w:rsid w:val="00EE10DF"/>
    <w:rsid w:val="00EE1372"/>
    <w:rsid w:val="00EE15B2"/>
    <w:rsid w:val="00EE170D"/>
    <w:rsid w:val="00EE1722"/>
    <w:rsid w:val="00EE1837"/>
    <w:rsid w:val="00EE19B0"/>
    <w:rsid w:val="00EE19FC"/>
    <w:rsid w:val="00EE1A24"/>
    <w:rsid w:val="00EE1E45"/>
    <w:rsid w:val="00EE1E48"/>
    <w:rsid w:val="00EE1F5A"/>
    <w:rsid w:val="00EE1FAC"/>
    <w:rsid w:val="00EE1FAF"/>
    <w:rsid w:val="00EE22F0"/>
    <w:rsid w:val="00EE2563"/>
    <w:rsid w:val="00EE2836"/>
    <w:rsid w:val="00EE293D"/>
    <w:rsid w:val="00EE2B4F"/>
    <w:rsid w:val="00EE2B6C"/>
    <w:rsid w:val="00EE2CD3"/>
    <w:rsid w:val="00EE2DC5"/>
    <w:rsid w:val="00EE2E3C"/>
    <w:rsid w:val="00EE2E6D"/>
    <w:rsid w:val="00EE30D5"/>
    <w:rsid w:val="00EE3150"/>
    <w:rsid w:val="00EE32A2"/>
    <w:rsid w:val="00EE32DC"/>
    <w:rsid w:val="00EE3398"/>
    <w:rsid w:val="00EE33CC"/>
    <w:rsid w:val="00EE352D"/>
    <w:rsid w:val="00EE3753"/>
    <w:rsid w:val="00EE382A"/>
    <w:rsid w:val="00EE38FF"/>
    <w:rsid w:val="00EE39B1"/>
    <w:rsid w:val="00EE39E9"/>
    <w:rsid w:val="00EE3C1A"/>
    <w:rsid w:val="00EE3D3B"/>
    <w:rsid w:val="00EE3F2B"/>
    <w:rsid w:val="00EE456D"/>
    <w:rsid w:val="00EE4650"/>
    <w:rsid w:val="00EE468B"/>
    <w:rsid w:val="00EE4756"/>
    <w:rsid w:val="00EE49CC"/>
    <w:rsid w:val="00EE4A85"/>
    <w:rsid w:val="00EE4AA2"/>
    <w:rsid w:val="00EE4BCE"/>
    <w:rsid w:val="00EE4C6F"/>
    <w:rsid w:val="00EE4ED7"/>
    <w:rsid w:val="00EE4F23"/>
    <w:rsid w:val="00EE50F4"/>
    <w:rsid w:val="00EE521C"/>
    <w:rsid w:val="00EE544D"/>
    <w:rsid w:val="00EE57C6"/>
    <w:rsid w:val="00EE5939"/>
    <w:rsid w:val="00EE5B49"/>
    <w:rsid w:val="00EE5C01"/>
    <w:rsid w:val="00EE5C83"/>
    <w:rsid w:val="00EE5CD5"/>
    <w:rsid w:val="00EE5EF8"/>
    <w:rsid w:val="00EE621B"/>
    <w:rsid w:val="00EE6289"/>
    <w:rsid w:val="00EE649C"/>
    <w:rsid w:val="00EE6500"/>
    <w:rsid w:val="00EE65C0"/>
    <w:rsid w:val="00EE6622"/>
    <w:rsid w:val="00EE6661"/>
    <w:rsid w:val="00EE68AA"/>
    <w:rsid w:val="00EE6F9D"/>
    <w:rsid w:val="00EE7140"/>
    <w:rsid w:val="00EE7231"/>
    <w:rsid w:val="00EE72A6"/>
    <w:rsid w:val="00EE734C"/>
    <w:rsid w:val="00EE73F9"/>
    <w:rsid w:val="00EE76D3"/>
    <w:rsid w:val="00EE7C38"/>
    <w:rsid w:val="00EE7D23"/>
    <w:rsid w:val="00EE7DD5"/>
    <w:rsid w:val="00EF002A"/>
    <w:rsid w:val="00EF0050"/>
    <w:rsid w:val="00EF026C"/>
    <w:rsid w:val="00EF0576"/>
    <w:rsid w:val="00EF0595"/>
    <w:rsid w:val="00EF0724"/>
    <w:rsid w:val="00EF0780"/>
    <w:rsid w:val="00EF08B1"/>
    <w:rsid w:val="00EF094E"/>
    <w:rsid w:val="00EF0B8F"/>
    <w:rsid w:val="00EF0D0B"/>
    <w:rsid w:val="00EF0D34"/>
    <w:rsid w:val="00EF0EE2"/>
    <w:rsid w:val="00EF0F6D"/>
    <w:rsid w:val="00EF11B2"/>
    <w:rsid w:val="00EF138E"/>
    <w:rsid w:val="00EF1751"/>
    <w:rsid w:val="00EF193A"/>
    <w:rsid w:val="00EF1979"/>
    <w:rsid w:val="00EF1A68"/>
    <w:rsid w:val="00EF1AEA"/>
    <w:rsid w:val="00EF1BBF"/>
    <w:rsid w:val="00EF1BC7"/>
    <w:rsid w:val="00EF1D5D"/>
    <w:rsid w:val="00EF1E9C"/>
    <w:rsid w:val="00EF2000"/>
    <w:rsid w:val="00EF2156"/>
    <w:rsid w:val="00EF225B"/>
    <w:rsid w:val="00EF234F"/>
    <w:rsid w:val="00EF2495"/>
    <w:rsid w:val="00EF2514"/>
    <w:rsid w:val="00EF26B5"/>
    <w:rsid w:val="00EF270D"/>
    <w:rsid w:val="00EF2A2F"/>
    <w:rsid w:val="00EF2AA0"/>
    <w:rsid w:val="00EF2B43"/>
    <w:rsid w:val="00EF2EED"/>
    <w:rsid w:val="00EF3024"/>
    <w:rsid w:val="00EF323D"/>
    <w:rsid w:val="00EF32BA"/>
    <w:rsid w:val="00EF3423"/>
    <w:rsid w:val="00EF3866"/>
    <w:rsid w:val="00EF3A6C"/>
    <w:rsid w:val="00EF3D52"/>
    <w:rsid w:val="00EF3D9E"/>
    <w:rsid w:val="00EF436A"/>
    <w:rsid w:val="00EF4466"/>
    <w:rsid w:val="00EF44D2"/>
    <w:rsid w:val="00EF44D7"/>
    <w:rsid w:val="00EF46AA"/>
    <w:rsid w:val="00EF4749"/>
    <w:rsid w:val="00EF47B8"/>
    <w:rsid w:val="00EF47E8"/>
    <w:rsid w:val="00EF490F"/>
    <w:rsid w:val="00EF4B9A"/>
    <w:rsid w:val="00EF4BB5"/>
    <w:rsid w:val="00EF4BC9"/>
    <w:rsid w:val="00EF4CD0"/>
    <w:rsid w:val="00EF4F0F"/>
    <w:rsid w:val="00EF5036"/>
    <w:rsid w:val="00EF5043"/>
    <w:rsid w:val="00EF5073"/>
    <w:rsid w:val="00EF50D1"/>
    <w:rsid w:val="00EF51F1"/>
    <w:rsid w:val="00EF52E1"/>
    <w:rsid w:val="00EF54B0"/>
    <w:rsid w:val="00EF565D"/>
    <w:rsid w:val="00EF5B46"/>
    <w:rsid w:val="00EF5CA3"/>
    <w:rsid w:val="00EF5E92"/>
    <w:rsid w:val="00EF5F78"/>
    <w:rsid w:val="00EF5FAD"/>
    <w:rsid w:val="00EF6098"/>
    <w:rsid w:val="00EF617A"/>
    <w:rsid w:val="00EF6200"/>
    <w:rsid w:val="00EF626C"/>
    <w:rsid w:val="00EF6665"/>
    <w:rsid w:val="00EF673E"/>
    <w:rsid w:val="00EF6E16"/>
    <w:rsid w:val="00EF70C8"/>
    <w:rsid w:val="00EF716D"/>
    <w:rsid w:val="00EF71AC"/>
    <w:rsid w:val="00EF728C"/>
    <w:rsid w:val="00EF73DC"/>
    <w:rsid w:val="00EF750A"/>
    <w:rsid w:val="00EF75CA"/>
    <w:rsid w:val="00EF75DE"/>
    <w:rsid w:val="00EF7857"/>
    <w:rsid w:val="00EF7885"/>
    <w:rsid w:val="00EF7B73"/>
    <w:rsid w:val="00EF7CE5"/>
    <w:rsid w:val="00EF7D98"/>
    <w:rsid w:val="00EF7FDB"/>
    <w:rsid w:val="00F00072"/>
    <w:rsid w:val="00F000AB"/>
    <w:rsid w:val="00F003C4"/>
    <w:rsid w:val="00F00559"/>
    <w:rsid w:val="00F008BB"/>
    <w:rsid w:val="00F00B45"/>
    <w:rsid w:val="00F00D64"/>
    <w:rsid w:val="00F00E2A"/>
    <w:rsid w:val="00F01032"/>
    <w:rsid w:val="00F011B5"/>
    <w:rsid w:val="00F011FD"/>
    <w:rsid w:val="00F01581"/>
    <w:rsid w:val="00F016C6"/>
    <w:rsid w:val="00F01A79"/>
    <w:rsid w:val="00F01C29"/>
    <w:rsid w:val="00F01E13"/>
    <w:rsid w:val="00F021EC"/>
    <w:rsid w:val="00F02273"/>
    <w:rsid w:val="00F0232F"/>
    <w:rsid w:val="00F024EF"/>
    <w:rsid w:val="00F02591"/>
    <w:rsid w:val="00F025F9"/>
    <w:rsid w:val="00F02688"/>
    <w:rsid w:val="00F02B0B"/>
    <w:rsid w:val="00F02BCC"/>
    <w:rsid w:val="00F02E6C"/>
    <w:rsid w:val="00F02FF7"/>
    <w:rsid w:val="00F03053"/>
    <w:rsid w:val="00F030F9"/>
    <w:rsid w:val="00F03207"/>
    <w:rsid w:val="00F03233"/>
    <w:rsid w:val="00F034FF"/>
    <w:rsid w:val="00F035AF"/>
    <w:rsid w:val="00F03684"/>
    <w:rsid w:val="00F0370B"/>
    <w:rsid w:val="00F0386F"/>
    <w:rsid w:val="00F03A94"/>
    <w:rsid w:val="00F03B96"/>
    <w:rsid w:val="00F03D1F"/>
    <w:rsid w:val="00F03FF7"/>
    <w:rsid w:val="00F0406F"/>
    <w:rsid w:val="00F041C1"/>
    <w:rsid w:val="00F042EC"/>
    <w:rsid w:val="00F044C7"/>
    <w:rsid w:val="00F045B8"/>
    <w:rsid w:val="00F0461B"/>
    <w:rsid w:val="00F04893"/>
    <w:rsid w:val="00F04894"/>
    <w:rsid w:val="00F04BF3"/>
    <w:rsid w:val="00F04CA4"/>
    <w:rsid w:val="00F04DB2"/>
    <w:rsid w:val="00F04E05"/>
    <w:rsid w:val="00F04EE6"/>
    <w:rsid w:val="00F04EFF"/>
    <w:rsid w:val="00F0539F"/>
    <w:rsid w:val="00F053F4"/>
    <w:rsid w:val="00F05437"/>
    <w:rsid w:val="00F05462"/>
    <w:rsid w:val="00F05550"/>
    <w:rsid w:val="00F05581"/>
    <w:rsid w:val="00F057C9"/>
    <w:rsid w:val="00F05B4A"/>
    <w:rsid w:val="00F05C49"/>
    <w:rsid w:val="00F05C63"/>
    <w:rsid w:val="00F05C78"/>
    <w:rsid w:val="00F05DD3"/>
    <w:rsid w:val="00F05EE9"/>
    <w:rsid w:val="00F05F0C"/>
    <w:rsid w:val="00F0611F"/>
    <w:rsid w:val="00F06389"/>
    <w:rsid w:val="00F063B3"/>
    <w:rsid w:val="00F06657"/>
    <w:rsid w:val="00F066D6"/>
    <w:rsid w:val="00F0674B"/>
    <w:rsid w:val="00F06B1F"/>
    <w:rsid w:val="00F06B61"/>
    <w:rsid w:val="00F06B63"/>
    <w:rsid w:val="00F06BB4"/>
    <w:rsid w:val="00F06E52"/>
    <w:rsid w:val="00F07086"/>
    <w:rsid w:val="00F07219"/>
    <w:rsid w:val="00F07574"/>
    <w:rsid w:val="00F076D0"/>
    <w:rsid w:val="00F07782"/>
    <w:rsid w:val="00F079B3"/>
    <w:rsid w:val="00F07A98"/>
    <w:rsid w:val="00F07C54"/>
    <w:rsid w:val="00F07CD7"/>
    <w:rsid w:val="00F07D49"/>
    <w:rsid w:val="00F07D9E"/>
    <w:rsid w:val="00F07E99"/>
    <w:rsid w:val="00F07F1D"/>
    <w:rsid w:val="00F102B0"/>
    <w:rsid w:val="00F105BB"/>
    <w:rsid w:val="00F10632"/>
    <w:rsid w:val="00F108C5"/>
    <w:rsid w:val="00F10C07"/>
    <w:rsid w:val="00F10CD1"/>
    <w:rsid w:val="00F10ECF"/>
    <w:rsid w:val="00F10F29"/>
    <w:rsid w:val="00F10F2A"/>
    <w:rsid w:val="00F10F9C"/>
    <w:rsid w:val="00F11527"/>
    <w:rsid w:val="00F117B8"/>
    <w:rsid w:val="00F11852"/>
    <w:rsid w:val="00F11899"/>
    <w:rsid w:val="00F119F2"/>
    <w:rsid w:val="00F12089"/>
    <w:rsid w:val="00F12273"/>
    <w:rsid w:val="00F1229C"/>
    <w:rsid w:val="00F122BF"/>
    <w:rsid w:val="00F1257E"/>
    <w:rsid w:val="00F125E9"/>
    <w:rsid w:val="00F12702"/>
    <w:rsid w:val="00F127BC"/>
    <w:rsid w:val="00F129D6"/>
    <w:rsid w:val="00F12A71"/>
    <w:rsid w:val="00F12C6E"/>
    <w:rsid w:val="00F12DA0"/>
    <w:rsid w:val="00F1303A"/>
    <w:rsid w:val="00F13068"/>
    <w:rsid w:val="00F131A7"/>
    <w:rsid w:val="00F1325F"/>
    <w:rsid w:val="00F13506"/>
    <w:rsid w:val="00F1355B"/>
    <w:rsid w:val="00F1372B"/>
    <w:rsid w:val="00F1373B"/>
    <w:rsid w:val="00F13741"/>
    <w:rsid w:val="00F13776"/>
    <w:rsid w:val="00F13B15"/>
    <w:rsid w:val="00F13BD3"/>
    <w:rsid w:val="00F13C72"/>
    <w:rsid w:val="00F13D2E"/>
    <w:rsid w:val="00F13E4D"/>
    <w:rsid w:val="00F13E68"/>
    <w:rsid w:val="00F13FBE"/>
    <w:rsid w:val="00F13FE6"/>
    <w:rsid w:val="00F14128"/>
    <w:rsid w:val="00F1436A"/>
    <w:rsid w:val="00F1452A"/>
    <w:rsid w:val="00F1464E"/>
    <w:rsid w:val="00F146DB"/>
    <w:rsid w:val="00F14A4D"/>
    <w:rsid w:val="00F14ABD"/>
    <w:rsid w:val="00F14CC6"/>
    <w:rsid w:val="00F14FB2"/>
    <w:rsid w:val="00F15086"/>
    <w:rsid w:val="00F15151"/>
    <w:rsid w:val="00F151D2"/>
    <w:rsid w:val="00F152F9"/>
    <w:rsid w:val="00F15628"/>
    <w:rsid w:val="00F1567B"/>
    <w:rsid w:val="00F156A7"/>
    <w:rsid w:val="00F1572E"/>
    <w:rsid w:val="00F158F0"/>
    <w:rsid w:val="00F15931"/>
    <w:rsid w:val="00F15A57"/>
    <w:rsid w:val="00F15AB5"/>
    <w:rsid w:val="00F15C64"/>
    <w:rsid w:val="00F15DAD"/>
    <w:rsid w:val="00F1641D"/>
    <w:rsid w:val="00F1687A"/>
    <w:rsid w:val="00F168A7"/>
    <w:rsid w:val="00F169A9"/>
    <w:rsid w:val="00F169B3"/>
    <w:rsid w:val="00F16C21"/>
    <w:rsid w:val="00F1702B"/>
    <w:rsid w:val="00F17176"/>
    <w:rsid w:val="00F1721F"/>
    <w:rsid w:val="00F173C4"/>
    <w:rsid w:val="00F17689"/>
    <w:rsid w:val="00F17BCA"/>
    <w:rsid w:val="00F17D37"/>
    <w:rsid w:val="00F17FF5"/>
    <w:rsid w:val="00F20041"/>
    <w:rsid w:val="00F2011A"/>
    <w:rsid w:val="00F201F0"/>
    <w:rsid w:val="00F206F4"/>
    <w:rsid w:val="00F20A23"/>
    <w:rsid w:val="00F20A76"/>
    <w:rsid w:val="00F20C95"/>
    <w:rsid w:val="00F20E43"/>
    <w:rsid w:val="00F211DA"/>
    <w:rsid w:val="00F2120B"/>
    <w:rsid w:val="00F212CE"/>
    <w:rsid w:val="00F21507"/>
    <w:rsid w:val="00F21590"/>
    <w:rsid w:val="00F2159E"/>
    <w:rsid w:val="00F216DD"/>
    <w:rsid w:val="00F2190D"/>
    <w:rsid w:val="00F21B97"/>
    <w:rsid w:val="00F21C3E"/>
    <w:rsid w:val="00F21C99"/>
    <w:rsid w:val="00F21E38"/>
    <w:rsid w:val="00F21EF4"/>
    <w:rsid w:val="00F21F19"/>
    <w:rsid w:val="00F222DF"/>
    <w:rsid w:val="00F22328"/>
    <w:rsid w:val="00F2240B"/>
    <w:rsid w:val="00F225FC"/>
    <w:rsid w:val="00F22724"/>
    <w:rsid w:val="00F22844"/>
    <w:rsid w:val="00F22903"/>
    <w:rsid w:val="00F22934"/>
    <w:rsid w:val="00F22975"/>
    <w:rsid w:val="00F22A68"/>
    <w:rsid w:val="00F23138"/>
    <w:rsid w:val="00F2316D"/>
    <w:rsid w:val="00F23248"/>
    <w:rsid w:val="00F232D0"/>
    <w:rsid w:val="00F235D2"/>
    <w:rsid w:val="00F23606"/>
    <w:rsid w:val="00F236A4"/>
    <w:rsid w:val="00F23731"/>
    <w:rsid w:val="00F238E1"/>
    <w:rsid w:val="00F23A9D"/>
    <w:rsid w:val="00F23C2B"/>
    <w:rsid w:val="00F23C53"/>
    <w:rsid w:val="00F23CF7"/>
    <w:rsid w:val="00F24387"/>
    <w:rsid w:val="00F244D2"/>
    <w:rsid w:val="00F2465F"/>
    <w:rsid w:val="00F24694"/>
    <w:rsid w:val="00F246FA"/>
    <w:rsid w:val="00F247AF"/>
    <w:rsid w:val="00F2499A"/>
    <w:rsid w:val="00F24D29"/>
    <w:rsid w:val="00F24FBE"/>
    <w:rsid w:val="00F2521D"/>
    <w:rsid w:val="00F25757"/>
    <w:rsid w:val="00F259B4"/>
    <w:rsid w:val="00F259B8"/>
    <w:rsid w:val="00F25BBE"/>
    <w:rsid w:val="00F25BFB"/>
    <w:rsid w:val="00F25C7B"/>
    <w:rsid w:val="00F26138"/>
    <w:rsid w:val="00F26195"/>
    <w:rsid w:val="00F262DD"/>
    <w:rsid w:val="00F268B8"/>
    <w:rsid w:val="00F269E1"/>
    <w:rsid w:val="00F26A8D"/>
    <w:rsid w:val="00F26AA8"/>
    <w:rsid w:val="00F26CE1"/>
    <w:rsid w:val="00F27092"/>
    <w:rsid w:val="00F27107"/>
    <w:rsid w:val="00F2742B"/>
    <w:rsid w:val="00F274FB"/>
    <w:rsid w:val="00F275AE"/>
    <w:rsid w:val="00F2761F"/>
    <w:rsid w:val="00F2763F"/>
    <w:rsid w:val="00F2774F"/>
    <w:rsid w:val="00F277AD"/>
    <w:rsid w:val="00F277AF"/>
    <w:rsid w:val="00F277D4"/>
    <w:rsid w:val="00F27AAD"/>
    <w:rsid w:val="00F27B69"/>
    <w:rsid w:val="00F27BAB"/>
    <w:rsid w:val="00F27CD6"/>
    <w:rsid w:val="00F27D97"/>
    <w:rsid w:val="00F27E59"/>
    <w:rsid w:val="00F27F52"/>
    <w:rsid w:val="00F27FAE"/>
    <w:rsid w:val="00F27FD6"/>
    <w:rsid w:val="00F30095"/>
    <w:rsid w:val="00F305D1"/>
    <w:rsid w:val="00F30697"/>
    <w:rsid w:val="00F30962"/>
    <w:rsid w:val="00F30A32"/>
    <w:rsid w:val="00F30D36"/>
    <w:rsid w:val="00F30E8D"/>
    <w:rsid w:val="00F3198E"/>
    <w:rsid w:val="00F31D82"/>
    <w:rsid w:val="00F31EE4"/>
    <w:rsid w:val="00F3200A"/>
    <w:rsid w:val="00F3204B"/>
    <w:rsid w:val="00F3205A"/>
    <w:rsid w:val="00F323FA"/>
    <w:rsid w:val="00F32484"/>
    <w:rsid w:val="00F32529"/>
    <w:rsid w:val="00F32808"/>
    <w:rsid w:val="00F32913"/>
    <w:rsid w:val="00F32CDD"/>
    <w:rsid w:val="00F32E17"/>
    <w:rsid w:val="00F32EC6"/>
    <w:rsid w:val="00F32F72"/>
    <w:rsid w:val="00F33087"/>
    <w:rsid w:val="00F3308F"/>
    <w:rsid w:val="00F33299"/>
    <w:rsid w:val="00F332A5"/>
    <w:rsid w:val="00F335B5"/>
    <w:rsid w:val="00F33616"/>
    <w:rsid w:val="00F33621"/>
    <w:rsid w:val="00F3369E"/>
    <w:rsid w:val="00F3370D"/>
    <w:rsid w:val="00F33744"/>
    <w:rsid w:val="00F3380A"/>
    <w:rsid w:val="00F33D64"/>
    <w:rsid w:val="00F33DDD"/>
    <w:rsid w:val="00F34209"/>
    <w:rsid w:val="00F342AB"/>
    <w:rsid w:val="00F3450E"/>
    <w:rsid w:val="00F3470A"/>
    <w:rsid w:val="00F347BA"/>
    <w:rsid w:val="00F34835"/>
    <w:rsid w:val="00F3485C"/>
    <w:rsid w:val="00F348A3"/>
    <w:rsid w:val="00F348C7"/>
    <w:rsid w:val="00F34B84"/>
    <w:rsid w:val="00F34C18"/>
    <w:rsid w:val="00F34FE2"/>
    <w:rsid w:val="00F3509F"/>
    <w:rsid w:val="00F3530C"/>
    <w:rsid w:val="00F3531D"/>
    <w:rsid w:val="00F3533D"/>
    <w:rsid w:val="00F354D2"/>
    <w:rsid w:val="00F35561"/>
    <w:rsid w:val="00F3557C"/>
    <w:rsid w:val="00F3561A"/>
    <w:rsid w:val="00F356A6"/>
    <w:rsid w:val="00F3586D"/>
    <w:rsid w:val="00F35AF8"/>
    <w:rsid w:val="00F35B03"/>
    <w:rsid w:val="00F35DE1"/>
    <w:rsid w:val="00F35DF2"/>
    <w:rsid w:val="00F35E0F"/>
    <w:rsid w:val="00F35E81"/>
    <w:rsid w:val="00F35FC3"/>
    <w:rsid w:val="00F36043"/>
    <w:rsid w:val="00F3615B"/>
    <w:rsid w:val="00F361B2"/>
    <w:rsid w:val="00F36212"/>
    <w:rsid w:val="00F36403"/>
    <w:rsid w:val="00F364B3"/>
    <w:rsid w:val="00F36882"/>
    <w:rsid w:val="00F36AAB"/>
    <w:rsid w:val="00F36B06"/>
    <w:rsid w:val="00F36B8B"/>
    <w:rsid w:val="00F36C33"/>
    <w:rsid w:val="00F36DEE"/>
    <w:rsid w:val="00F370B8"/>
    <w:rsid w:val="00F37236"/>
    <w:rsid w:val="00F3730E"/>
    <w:rsid w:val="00F37589"/>
    <w:rsid w:val="00F3794F"/>
    <w:rsid w:val="00F37B68"/>
    <w:rsid w:val="00F37BE2"/>
    <w:rsid w:val="00F37CEE"/>
    <w:rsid w:val="00F37D73"/>
    <w:rsid w:val="00F37F40"/>
    <w:rsid w:val="00F400F9"/>
    <w:rsid w:val="00F40B01"/>
    <w:rsid w:val="00F40B43"/>
    <w:rsid w:val="00F40B51"/>
    <w:rsid w:val="00F40D4F"/>
    <w:rsid w:val="00F40EF4"/>
    <w:rsid w:val="00F41401"/>
    <w:rsid w:val="00F41532"/>
    <w:rsid w:val="00F415E4"/>
    <w:rsid w:val="00F4176F"/>
    <w:rsid w:val="00F418AC"/>
    <w:rsid w:val="00F41922"/>
    <w:rsid w:val="00F41988"/>
    <w:rsid w:val="00F41B96"/>
    <w:rsid w:val="00F41BCE"/>
    <w:rsid w:val="00F41C35"/>
    <w:rsid w:val="00F41DCB"/>
    <w:rsid w:val="00F41EAD"/>
    <w:rsid w:val="00F42626"/>
    <w:rsid w:val="00F4263D"/>
    <w:rsid w:val="00F42776"/>
    <w:rsid w:val="00F428FA"/>
    <w:rsid w:val="00F42AE1"/>
    <w:rsid w:val="00F42B01"/>
    <w:rsid w:val="00F42F23"/>
    <w:rsid w:val="00F42F3D"/>
    <w:rsid w:val="00F42FDD"/>
    <w:rsid w:val="00F43089"/>
    <w:rsid w:val="00F43130"/>
    <w:rsid w:val="00F431F7"/>
    <w:rsid w:val="00F43617"/>
    <w:rsid w:val="00F436ED"/>
    <w:rsid w:val="00F43734"/>
    <w:rsid w:val="00F43935"/>
    <w:rsid w:val="00F43A3A"/>
    <w:rsid w:val="00F43B58"/>
    <w:rsid w:val="00F43BE5"/>
    <w:rsid w:val="00F43CCB"/>
    <w:rsid w:val="00F43DD0"/>
    <w:rsid w:val="00F43F7A"/>
    <w:rsid w:val="00F440D4"/>
    <w:rsid w:val="00F44100"/>
    <w:rsid w:val="00F44146"/>
    <w:rsid w:val="00F44287"/>
    <w:rsid w:val="00F444AA"/>
    <w:rsid w:val="00F44624"/>
    <w:rsid w:val="00F44768"/>
    <w:rsid w:val="00F448A1"/>
    <w:rsid w:val="00F449A5"/>
    <w:rsid w:val="00F44B82"/>
    <w:rsid w:val="00F44F6D"/>
    <w:rsid w:val="00F4506D"/>
    <w:rsid w:val="00F4510F"/>
    <w:rsid w:val="00F45161"/>
    <w:rsid w:val="00F452C5"/>
    <w:rsid w:val="00F453DC"/>
    <w:rsid w:val="00F454F3"/>
    <w:rsid w:val="00F45523"/>
    <w:rsid w:val="00F45570"/>
    <w:rsid w:val="00F4558F"/>
    <w:rsid w:val="00F459A1"/>
    <w:rsid w:val="00F45A60"/>
    <w:rsid w:val="00F45B07"/>
    <w:rsid w:val="00F45BB9"/>
    <w:rsid w:val="00F45C71"/>
    <w:rsid w:val="00F46058"/>
    <w:rsid w:val="00F4622B"/>
    <w:rsid w:val="00F46260"/>
    <w:rsid w:val="00F462D3"/>
    <w:rsid w:val="00F4659A"/>
    <w:rsid w:val="00F46709"/>
    <w:rsid w:val="00F467D5"/>
    <w:rsid w:val="00F46C54"/>
    <w:rsid w:val="00F46F01"/>
    <w:rsid w:val="00F46F4D"/>
    <w:rsid w:val="00F46F94"/>
    <w:rsid w:val="00F471B3"/>
    <w:rsid w:val="00F477C4"/>
    <w:rsid w:val="00F478EA"/>
    <w:rsid w:val="00F479B3"/>
    <w:rsid w:val="00F47A07"/>
    <w:rsid w:val="00F47CF0"/>
    <w:rsid w:val="00F47E24"/>
    <w:rsid w:val="00F5009A"/>
    <w:rsid w:val="00F5053C"/>
    <w:rsid w:val="00F506E8"/>
    <w:rsid w:val="00F5072D"/>
    <w:rsid w:val="00F50A59"/>
    <w:rsid w:val="00F50EC6"/>
    <w:rsid w:val="00F50EEB"/>
    <w:rsid w:val="00F50F8B"/>
    <w:rsid w:val="00F50F8D"/>
    <w:rsid w:val="00F51521"/>
    <w:rsid w:val="00F5154A"/>
    <w:rsid w:val="00F5178A"/>
    <w:rsid w:val="00F51842"/>
    <w:rsid w:val="00F51885"/>
    <w:rsid w:val="00F5190C"/>
    <w:rsid w:val="00F51EF5"/>
    <w:rsid w:val="00F52022"/>
    <w:rsid w:val="00F520DA"/>
    <w:rsid w:val="00F521C8"/>
    <w:rsid w:val="00F52483"/>
    <w:rsid w:val="00F524D2"/>
    <w:rsid w:val="00F524DA"/>
    <w:rsid w:val="00F52534"/>
    <w:rsid w:val="00F526C4"/>
    <w:rsid w:val="00F5276D"/>
    <w:rsid w:val="00F52911"/>
    <w:rsid w:val="00F52AED"/>
    <w:rsid w:val="00F52B59"/>
    <w:rsid w:val="00F52B95"/>
    <w:rsid w:val="00F52BEF"/>
    <w:rsid w:val="00F52D1C"/>
    <w:rsid w:val="00F52D2B"/>
    <w:rsid w:val="00F52EA3"/>
    <w:rsid w:val="00F53475"/>
    <w:rsid w:val="00F535EE"/>
    <w:rsid w:val="00F5360B"/>
    <w:rsid w:val="00F53634"/>
    <w:rsid w:val="00F53687"/>
    <w:rsid w:val="00F536D4"/>
    <w:rsid w:val="00F537B8"/>
    <w:rsid w:val="00F5387E"/>
    <w:rsid w:val="00F53892"/>
    <w:rsid w:val="00F5392F"/>
    <w:rsid w:val="00F53B0F"/>
    <w:rsid w:val="00F53B7A"/>
    <w:rsid w:val="00F54091"/>
    <w:rsid w:val="00F54237"/>
    <w:rsid w:val="00F54523"/>
    <w:rsid w:val="00F545F4"/>
    <w:rsid w:val="00F54605"/>
    <w:rsid w:val="00F54668"/>
    <w:rsid w:val="00F54982"/>
    <w:rsid w:val="00F54A2B"/>
    <w:rsid w:val="00F54CCE"/>
    <w:rsid w:val="00F54D9E"/>
    <w:rsid w:val="00F54EC9"/>
    <w:rsid w:val="00F54ED6"/>
    <w:rsid w:val="00F54F56"/>
    <w:rsid w:val="00F5508D"/>
    <w:rsid w:val="00F550DC"/>
    <w:rsid w:val="00F55352"/>
    <w:rsid w:val="00F554DF"/>
    <w:rsid w:val="00F55830"/>
    <w:rsid w:val="00F55834"/>
    <w:rsid w:val="00F5587A"/>
    <w:rsid w:val="00F558C4"/>
    <w:rsid w:val="00F55938"/>
    <w:rsid w:val="00F559B9"/>
    <w:rsid w:val="00F55B4A"/>
    <w:rsid w:val="00F55B51"/>
    <w:rsid w:val="00F55FC4"/>
    <w:rsid w:val="00F5606A"/>
    <w:rsid w:val="00F56078"/>
    <w:rsid w:val="00F56229"/>
    <w:rsid w:val="00F563AD"/>
    <w:rsid w:val="00F56436"/>
    <w:rsid w:val="00F566FB"/>
    <w:rsid w:val="00F567FA"/>
    <w:rsid w:val="00F56959"/>
    <w:rsid w:val="00F56B8C"/>
    <w:rsid w:val="00F56BFF"/>
    <w:rsid w:val="00F56C78"/>
    <w:rsid w:val="00F56D57"/>
    <w:rsid w:val="00F56D81"/>
    <w:rsid w:val="00F56FC6"/>
    <w:rsid w:val="00F5707C"/>
    <w:rsid w:val="00F5708F"/>
    <w:rsid w:val="00F574B0"/>
    <w:rsid w:val="00F574DF"/>
    <w:rsid w:val="00F5760D"/>
    <w:rsid w:val="00F578BD"/>
    <w:rsid w:val="00F57B0E"/>
    <w:rsid w:val="00F57B63"/>
    <w:rsid w:val="00F57D1A"/>
    <w:rsid w:val="00F57E85"/>
    <w:rsid w:val="00F57F2C"/>
    <w:rsid w:val="00F57F6D"/>
    <w:rsid w:val="00F600CF"/>
    <w:rsid w:val="00F603D2"/>
    <w:rsid w:val="00F60510"/>
    <w:rsid w:val="00F6058D"/>
    <w:rsid w:val="00F60608"/>
    <w:rsid w:val="00F6065F"/>
    <w:rsid w:val="00F607AF"/>
    <w:rsid w:val="00F60828"/>
    <w:rsid w:val="00F6087D"/>
    <w:rsid w:val="00F60998"/>
    <w:rsid w:val="00F60DCA"/>
    <w:rsid w:val="00F60DDD"/>
    <w:rsid w:val="00F611A2"/>
    <w:rsid w:val="00F6132C"/>
    <w:rsid w:val="00F6136A"/>
    <w:rsid w:val="00F6155A"/>
    <w:rsid w:val="00F618AD"/>
    <w:rsid w:val="00F61ABF"/>
    <w:rsid w:val="00F61BDB"/>
    <w:rsid w:val="00F61D1C"/>
    <w:rsid w:val="00F61DEB"/>
    <w:rsid w:val="00F61ED8"/>
    <w:rsid w:val="00F620B9"/>
    <w:rsid w:val="00F622C5"/>
    <w:rsid w:val="00F62325"/>
    <w:rsid w:val="00F62475"/>
    <w:rsid w:val="00F62622"/>
    <w:rsid w:val="00F62631"/>
    <w:rsid w:val="00F627B2"/>
    <w:rsid w:val="00F629B9"/>
    <w:rsid w:val="00F62B86"/>
    <w:rsid w:val="00F62C26"/>
    <w:rsid w:val="00F62C2F"/>
    <w:rsid w:val="00F62C52"/>
    <w:rsid w:val="00F62D79"/>
    <w:rsid w:val="00F62F21"/>
    <w:rsid w:val="00F63144"/>
    <w:rsid w:val="00F631C7"/>
    <w:rsid w:val="00F6356E"/>
    <w:rsid w:val="00F63780"/>
    <w:rsid w:val="00F63A67"/>
    <w:rsid w:val="00F63A7A"/>
    <w:rsid w:val="00F63AE4"/>
    <w:rsid w:val="00F63DF7"/>
    <w:rsid w:val="00F63FEA"/>
    <w:rsid w:val="00F640CE"/>
    <w:rsid w:val="00F640FC"/>
    <w:rsid w:val="00F6411A"/>
    <w:rsid w:val="00F64129"/>
    <w:rsid w:val="00F641A0"/>
    <w:rsid w:val="00F642F6"/>
    <w:rsid w:val="00F64518"/>
    <w:rsid w:val="00F646BC"/>
    <w:rsid w:val="00F646DD"/>
    <w:rsid w:val="00F64C04"/>
    <w:rsid w:val="00F64CA8"/>
    <w:rsid w:val="00F64CCF"/>
    <w:rsid w:val="00F64CD0"/>
    <w:rsid w:val="00F64E0A"/>
    <w:rsid w:val="00F64E9C"/>
    <w:rsid w:val="00F64FD2"/>
    <w:rsid w:val="00F65040"/>
    <w:rsid w:val="00F650B0"/>
    <w:rsid w:val="00F650BF"/>
    <w:rsid w:val="00F6530C"/>
    <w:rsid w:val="00F653DA"/>
    <w:rsid w:val="00F6541D"/>
    <w:rsid w:val="00F6551E"/>
    <w:rsid w:val="00F65783"/>
    <w:rsid w:val="00F658B3"/>
    <w:rsid w:val="00F659A3"/>
    <w:rsid w:val="00F65A18"/>
    <w:rsid w:val="00F65B21"/>
    <w:rsid w:val="00F65B29"/>
    <w:rsid w:val="00F65CF0"/>
    <w:rsid w:val="00F65E38"/>
    <w:rsid w:val="00F65E8E"/>
    <w:rsid w:val="00F65ED1"/>
    <w:rsid w:val="00F662A0"/>
    <w:rsid w:val="00F663AF"/>
    <w:rsid w:val="00F663F8"/>
    <w:rsid w:val="00F66417"/>
    <w:rsid w:val="00F66420"/>
    <w:rsid w:val="00F66465"/>
    <w:rsid w:val="00F666B0"/>
    <w:rsid w:val="00F6672A"/>
    <w:rsid w:val="00F66808"/>
    <w:rsid w:val="00F66C79"/>
    <w:rsid w:val="00F66F70"/>
    <w:rsid w:val="00F67072"/>
    <w:rsid w:val="00F67353"/>
    <w:rsid w:val="00F673AA"/>
    <w:rsid w:val="00F673EC"/>
    <w:rsid w:val="00F6785B"/>
    <w:rsid w:val="00F67BA2"/>
    <w:rsid w:val="00F70069"/>
    <w:rsid w:val="00F70291"/>
    <w:rsid w:val="00F7031F"/>
    <w:rsid w:val="00F704FC"/>
    <w:rsid w:val="00F70593"/>
    <w:rsid w:val="00F70722"/>
    <w:rsid w:val="00F70861"/>
    <w:rsid w:val="00F70A68"/>
    <w:rsid w:val="00F70BB3"/>
    <w:rsid w:val="00F70D00"/>
    <w:rsid w:val="00F710E6"/>
    <w:rsid w:val="00F711E6"/>
    <w:rsid w:val="00F716AE"/>
    <w:rsid w:val="00F71830"/>
    <w:rsid w:val="00F71870"/>
    <w:rsid w:val="00F71A67"/>
    <w:rsid w:val="00F71B36"/>
    <w:rsid w:val="00F71E35"/>
    <w:rsid w:val="00F720D9"/>
    <w:rsid w:val="00F7214D"/>
    <w:rsid w:val="00F723A8"/>
    <w:rsid w:val="00F723C6"/>
    <w:rsid w:val="00F72521"/>
    <w:rsid w:val="00F725A6"/>
    <w:rsid w:val="00F72665"/>
    <w:rsid w:val="00F72743"/>
    <w:rsid w:val="00F727F2"/>
    <w:rsid w:val="00F728A3"/>
    <w:rsid w:val="00F72922"/>
    <w:rsid w:val="00F72F83"/>
    <w:rsid w:val="00F72F8B"/>
    <w:rsid w:val="00F72FA0"/>
    <w:rsid w:val="00F7306E"/>
    <w:rsid w:val="00F7333C"/>
    <w:rsid w:val="00F73356"/>
    <w:rsid w:val="00F73988"/>
    <w:rsid w:val="00F739E8"/>
    <w:rsid w:val="00F73C5F"/>
    <w:rsid w:val="00F73CAD"/>
    <w:rsid w:val="00F73F2D"/>
    <w:rsid w:val="00F74002"/>
    <w:rsid w:val="00F74130"/>
    <w:rsid w:val="00F74367"/>
    <w:rsid w:val="00F743D8"/>
    <w:rsid w:val="00F743FA"/>
    <w:rsid w:val="00F74477"/>
    <w:rsid w:val="00F747F0"/>
    <w:rsid w:val="00F747F4"/>
    <w:rsid w:val="00F74BC9"/>
    <w:rsid w:val="00F74C76"/>
    <w:rsid w:val="00F74DD5"/>
    <w:rsid w:val="00F74DDA"/>
    <w:rsid w:val="00F74DF4"/>
    <w:rsid w:val="00F74E79"/>
    <w:rsid w:val="00F74FDB"/>
    <w:rsid w:val="00F752B2"/>
    <w:rsid w:val="00F753B9"/>
    <w:rsid w:val="00F753CA"/>
    <w:rsid w:val="00F75444"/>
    <w:rsid w:val="00F758D5"/>
    <w:rsid w:val="00F75A09"/>
    <w:rsid w:val="00F75A7A"/>
    <w:rsid w:val="00F75B5C"/>
    <w:rsid w:val="00F75D7A"/>
    <w:rsid w:val="00F75EE9"/>
    <w:rsid w:val="00F7607D"/>
    <w:rsid w:val="00F760DB"/>
    <w:rsid w:val="00F762FC"/>
    <w:rsid w:val="00F76356"/>
    <w:rsid w:val="00F76482"/>
    <w:rsid w:val="00F76488"/>
    <w:rsid w:val="00F765A1"/>
    <w:rsid w:val="00F765E9"/>
    <w:rsid w:val="00F76652"/>
    <w:rsid w:val="00F769A6"/>
    <w:rsid w:val="00F76A06"/>
    <w:rsid w:val="00F76BBF"/>
    <w:rsid w:val="00F76C54"/>
    <w:rsid w:val="00F76CDB"/>
    <w:rsid w:val="00F76D53"/>
    <w:rsid w:val="00F76DE6"/>
    <w:rsid w:val="00F76E8E"/>
    <w:rsid w:val="00F770A0"/>
    <w:rsid w:val="00F7728C"/>
    <w:rsid w:val="00F772E7"/>
    <w:rsid w:val="00F774EC"/>
    <w:rsid w:val="00F77604"/>
    <w:rsid w:val="00F77687"/>
    <w:rsid w:val="00F7777F"/>
    <w:rsid w:val="00F777A7"/>
    <w:rsid w:val="00F77A95"/>
    <w:rsid w:val="00F77D96"/>
    <w:rsid w:val="00F77EE3"/>
    <w:rsid w:val="00F77F82"/>
    <w:rsid w:val="00F80043"/>
    <w:rsid w:val="00F8009B"/>
    <w:rsid w:val="00F80210"/>
    <w:rsid w:val="00F803F1"/>
    <w:rsid w:val="00F80428"/>
    <w:rsid w:val="00F807AE"/>
    <w:rsid w:val="00F807D6"/>
    <w:rsid w:val="00F8095E"/>
    <w:rsid w:val="00F80A68"/>
    <w:rsid w:val="00F80DDF"/>
    <w:rsid w:val="00F80E18"/>
    <w:rsid w:val="00F80F23"/>
    <w:rsid w:val="00F80F2E"/>
    <w:rsid w:val="00F80F50"/>
    <w:rsid w:val="00F8100E"/>
    <w:rsid w:val="00F81176"/>
    <w:rsid w:val="00F8141B"/>
    <w:rsid w:val="00F815BD"/>
    <w:rsid w:val="00F815CF"/>
    <w:rsid w:val="00F81DCD"/>
    <w:rsid w:val="00F81ECF"/>
    <w:rsid w:val="00F81EDB"/>
    <w:rsid w:val="00F820F3"/>
    <w:rsid w:val="00F82243"/>
    <w:rsid w:val="00F822BF"/>
    <w:rsid w:val="00F8241B"/>
    <w:rsid w:val="00F827ED"/>
    <w:rsid w:val="00F82849"/>
    <w:rsid w:val="00F8291C"/>
    <w:rsid w:val="00F82A5D"/>
    <w:rsid w:val="00F82C9F"/>
    <w:rsid w:val="00F82D94"/>
    <w:rsid w:val="00F82E8A"/>
    <w:rsid w:val="00F82E9B"/>
    <w:rsid w:val="00F83005"/>
    <w:rsid w:val="00F83017"/>
    <w:rsid w:val="00F8306D"/>
    <w:rsid w:val="00F830A2"/>
    <w:rsid w:val="00F83137"/>
    <w:rsid w:val="00F832C4"/>
    <w:rsid w:val="00F832EF"/>
    <w:rsid w:val="00F8341F"/>
    <w:rsid w:val="00F83678"/>
    <w:rsid w:val="00F836B2"/>
    <w:rsid w:val="00F836FD"/>
    <w:rsid w:val="00F83984"/>
    <w:rsid w:val="00F83C6D"/>
    <w:rsid w:val="00F83C84"/>
    <w:rsid w:val="00F841F3"/>
    <w:rsid w:val="00F84605"/>
    <w:rsid w:val="00F84728"/>
    <w:rsid w:val="00F84DC0"/>
    <w:rsid w:val="00F84EAD"/>
    <w:rsid w:val="00F850DE"/>
    <w:rsid w:val="00F85225"/>
    <w:rsid w:val="00F85457"/>
    <w:rsid w:val="00F85458"/>
    <w:rsid w:val="00F85475"/>
    <w:rsid w:val="00F8561F"/>
    <w:rsid w:val="00F857B2"/>
    <w:rsid w:val="00F857FF"/>
    <w:rsid w:val="00F858D8"/>
    <w:rsid w:val="00F85AEF"/>
    <w:rsid w:val="00F85BC5"/>
    <w:rsid w:val="00F85C89"/>
    <w:rsid w:val="00F85D96"/>
    <w:rsid w:val="00F85D9B"/>
    <w:rsid w:val="00F85E0B"/>
    <w:rsid w:val="00F8618F"/>
    <w:rsid w:val="00F862DE"/>
    <w:rsid w:val="00F8642C"/>
    <w:rsid w:val="00F86486"/>
    <w:rsid w:val="00F865AD"/>
    <w:rsid w:val="00F86638"/>
    <w:rsid w:val="00F8673A"/>
    <w:rsid w:val="00F8679F"/>
    <w:rsid w:val="00F867C2"/>
    <w:rsid w:val="00F867FC"/>
    <w:rsid w:val="00F86805"/>
    <w:rsid w:val="00F8688A"/>
    <w:rsid w:val="00F86907"/>
    <w:rsid w:val="00F86986"/>
    <w:rsid w:val="00F86ABD"/>
    <w:rsid w:val="00F86BA1"/>
    <w:rsid w:val="00F86BE0"/>
    <w:rsid w:val="00F86C19"/>
    <w:rsid w:val="00F86D6C"/>
    <w:rsid w:val="00F86E23"/>
    <w:rsid w:val="00F86FAC"/>
    <w:rsid w:val="00F86FD7"/>
    <w:rsid w:val="00F87207"/>
    <w:rsid w:val="00F8722C"/>
    <w:rsid w:val="00F87352"/>
    <w:rsid w:val="00F8760D"/>
    <w:rsid w:val="00F879BC"/>
    <w:rsid w:val="00F87A4F"/>
    <w:rsid w:val="00F87A71"/>
    <w:rsid w:val="00F87B08"/>
    <w:rsid w:val="00F87D41"/>
    <w:rsid w:val="00F87F38"/>
    <w:rsid w:val="00F87F3B"/>
    <w:rsid w:val="00F9027E"/>
    <w:rsid w:val="00F90545"/>
    <w:rsid w:val="00F90696"/>
    <w:rsid w:val="00F9082E"/>
    <w:rsid w:val="00F9087F"/>
    <w:rsid w:val="00F909C2"/>
    <w:rsid w:val="00F9108D"/>
    <w:rsid w:val="00F91269"/>
    <w:rsid w:val="00F915EA"/>
    <w:rsid w:val="00F917DC"/>
    <w:rsid w:val="00F918A4"/>
    <w:rsid w:val="00F918D7"/>
    <w:rsid w:val="00F91CE4"/>
    <w:rsid w:val="00F91F7B"/>
    <w:rsid w:val="00F92164"/>
    <w:rsid w:val="00F92182"/>
    <w:rsid w:val="00F9218B"/>
    <w:rsid w:val="00F92266"/>
    <w:rsid w:val="00F92314"/>
    <w:rsid w:val="00F9237E"/>
    <w:rsid w:val="00F925AC"/>
    <w:rsid w:val="00F925E3"/>
    <w:rsid w:val="00F9296A"/>
    <w:rsid w:val="00F92A49"/>
    <w:rsid w:val="00F92B97"/>
    <w:rsid w:val="00F92D18"/>
    <w:rsid w:val="00F92D19"/>
    <w:rsid w:val="00F93076"/>
    <w:rsid w:val="00F93122"/>
    <w:rsid w:val="00F932AD"/>
    <w:rsid w:val="00F93328"/>
    <w:rsid w:val="00F933CC"/>
    <w:rsid w:val="00F93612"/>
    <w:rsid w:val="00F9383B"/>
    <w:rsid w:val="00F9391C"/>
    <w:rsid w:val="00F93AD5"/>
    <w:rsid w:val="00F94142"/>
    <w:rsid w:val="00F94162"/>
    <w:rsid w:val="00F9418A"/>
    <w:rsid w:val="00F941F9"/>
    <w:rsid w:val="00F94284"/>
    <w:rsid w:val="00F943B5"/>
    <w:rsid w:val="00F945D0"/>
    <w:rsid w:val="00F945E0"/>
    <w:rsid w:val="00F946E1"/>
    <w:rsid w:val="00F94938"/>
    <w:rsid w:val="00F94A0F"/>
    <w:rsid w:val="00F94BBA"/>
    <w:rsid w:val="00F94DC3"/>
    <w:rsid w:val="00F95147"/>
    <w:rsid w:val="00F9518A"/>
    <w:rsid w:val="00F95360"/>
    <w:rsid w:val="00F953F9"/>
    <w:rsid w:val="00F95461"/>
    <w:rsid w:val="00F954BC"/>
    <w:rsid w:val="00F95694"/>
    <w:rsid w:val="00F958BC"/>
    <w:rsid w:val="00F959C0"/>
    <w:rsid w:val="00F95B55"/>
    <w:rsid w:val="00F95B57"/>
    <w:rsid w:val="00F95BE6"/>
    <w:rsid w:val="00F95C1A"/>
    <w:rsid w:val="00F95D08"/>
    <w:rsid w:val="00F95E1F"/>
    <w:rsid w:val="00F95EB1"/>
    <w:rsid w:val="00F95F7B"/>
    <w:rsid w:val="00F95F85"/>
    <w:rsid w:val="00F96062"/>
    <w:rsid w:val="00F96128"/>
    <w:rsid w:val="00F96156"/>
    <w:rsid w:val="00F9621F"/>
    <w:rsid w:val="00F9641A"/>
    <w:rsid w:val="00F964A5"/>
    <w:rsid w:val="00F964D6"/>
    <w:rsid w:val="00F96688"/>
    <w:rsid w:val="00F966AD"/>
    <w:rsid w:val="00F967C3"/>
    <w:rsid w:val="00F967ED"/>
    <w:rsid w:val="00F968E6"/>
    <w:rsid w:val="00F969B9"/>
    <w:rsid w:val="00F97151"/>
    <w:rsid w:val="00F973EE"/>
    <w:rsid w:val="00F9751D"/>
    <w:rsid w:val="00F975A0"/>
    <w:rsid w:val="00F975CF"/>
    <w:rsid w:val="00F97879"/>
    <w:rsid w:val="00F979A7"/>
    <w:rsid w:val="00F97BDD"/>
    <w:rsid w:val="00F97BEE"/>
    <w:rsid w:val="00F97C52"/>
    <w:rsid w:val="00F97E57"/>
    <w:rsid w:val="00FA0033"/>
    <w:rsid w:val="00FA0132"/>
    <w:rsid w:val="00FA01F0"/>
    <w:rsid w:val="00FA0220"/>
    <w:rsid w:val="00FA0463"/>
    <w:rsid w:val="00FA05E2"/>
    <w:rsid w:val="00FA082A"/>
    <w:rsid w:val="00FA0832"/>
    <w:rsid w:val="00FA092F"/>
    <w:rsid w:val="00FA0999"/>
    <w:rsid w:val="00FA0D1F"/>
    <w:rsid w:val="00FA0F17"/>
    <w:rsid w:val="00FA0F8C"/>
    <w:rsid w:val="00FA1087"/>
    <w:rsid w:val="00FA1467"/>
    <w:rsid w:val="00FA14DC"/>
    <w:rsid w:val="00FA1598"/>
    <w:rsid w:val="00FA1623"/>
    <w:rsid w:val="00FA1634"/>
    <w:rsid w:val="00FA19DD"/>
    <w:rsid w:val="00FA1C24"/>
    <w:rsid w:val="00FA1C83"/>
    <w:rsid w:val="00FA1D90"/>
    <w:rsid w:val="00FA1F70"/>
    <w:rsid w:val="00FA2034"/>
    <w:rsid w:val="00FA205A"/>
    <w:rsid w:val="00FA21BD"/>
    <w:rsid w:val="00FA2226"/>
    <w:rsid w:val="00FA2272"/>
    <w:rsid w:val="00FA2584"/>
    <w:rsid w:val="00FA2611"/>
    <w:rsid w:val="00FA283A"/>
    <w:rsid w:val="00FA284C"/>
    <w:rsid w:val="00FA28DD"/>
    <w:rsid w:val="00FA2939"/>
    <w:rsid w:val="00FA29CE"/>
    <w:rsid w:val="00FA2A7B"/>
    <w:rsid w:val="00FA2ACD"/>
    <w:rsid w:val="00FA2C2B"/>
    <w:rsid w:val="00FA2E01"/>
    <w:rsid w:val="00FA3061"/>
    <w:rsid w:val="00FA3077"/>
    <w:rsid w:val="00FA32A1"/>
    <w:rsid w:val="00FA32EC"/>
    <w:rsid w:val="00FA3677"/>
    <w:rsid w:val="00FA36CA"/>
    <w:rsid w:val="00FA382A"/>
    <w:rsid w:val="00FA3846"/>
    <w:rsid w:val="00FA3BA7"/>
    <w:rsid w:val="00FA3D4F"/>
    <w:rsid w:val="00FA3E32"/>
    <w:rsid w:val="00FA3F31"/>
    <w:rsid w:val="00FA3FA8"/>
    <w:rsid w:val="00FA404A"/>
    <w:rsid w:val="00FA4156"/>
    <w:rsid w:val="00FA41B9"/>
    <w:rsid w:val="00FA42C4"/>
    <w:rsid w:val="00FA42F1"/>
    <w:rsid w:val="00FA4300"/>
    <w:rsid w:val="00FA4452"/>
    <w:rsid w:val="00FA449F"/>
    <w:rsid w:val="00FA44D6"/>
    <w:rsid w:val="00FA465A"/>
    <w:rsid w:val="00FA4892"/>
    <w:rsid w:val="00FA4B52"/>
    <w:rsid w:val="00FA4C5F"/>
    <w:rsid w:val="00FA4C6A"/>
    <w:rsid w:val="00FA4EBF"/>
    <w:rsid w:val="00FA50B6"/>
    <w:rsid w:val="00FA532E"/>
    <w:rsid w:val="00FA5349"/>
    <w:rsid w:val="00FA536E"/>
    <w:rsid w:val="00FA5381"/>
    <w:rsid w:val="00FA558B"/>
    <w:rsid w:val="00FA59E7"/>
    <w:rsid w:val="00FA5A82"/>
    <w:rsid w:val="00FA5ACB"/>
    <w:rsid w:val="00FA5DF4"/>
    <w:rsid w:val="00FA5F71"/>
    <w:rsid w:val="00FA611A"/>
    <w:rsid w:val="00FA61DD"/>
    <w:rsid w:val="00FA62F3"/>
    <w:rsid w:val="00FA6539"/>
    <w:rsid w:val="00FA65F3"/>
    <w:rsid w:val="00FA669E"/>
    <w:rsid w:val="00FA68DC"/>
    <w:rsid w:val="00FA68EB"/>
    <w:rsid w:val="00FA6956"/>
    <w:rsid w:val="00FA6B86"/>
    <w:rsid w:val="00FA6BDE"/>
    <w:rsid w:val="00FA6CA9"/>
    <w:rsid w:val="00FA6E67"/>
    <w:rsid w:val="00FA736E"/>
    <w:rsid w:val="00FA73EB"/>
    <w:rsid w:val="00FA771C"/>
    <w:rsid w:val="00FA775E"/>
    <w:rsid w:val="00FA77BF"/>
    <w:rsid w:val="00FA79F1"/>
    <w:rsid w:val="00FA7AB2"/>
    <w:rsid w:val="00FA7F57"/>
    <w:rsid w:val="00FB0009"/>
    <w:rsid w:val="00FB028F"/>
    <w:rsid w:val="00FB0365"/>
    <w:rsid w:val="00FB05F8"/>
    <w:rsid w:val="00FB06B6"/>
    <w:rsid w:val="00FB073B"/>
    <w:rsid w:val="00FB0756"/>
    <w:rsid w:val="00FB07C6"/>
    <w:rsid w:val="00FB0D21"/>
    <w:rsid w:val="00FB0FB2"/>
    <w:rsid w:val="00FB10F3"/>
    <w:rsid w:val="00FB1173"/>
    <w:rsid w:val="00FB123A"/>
    <w:rsid w:val="00FB123E"/>
    <w:rsid w:val="00FB12AE"/>
    <w:rsid w:val="00FB14CD"/>
    <w:rsid w:val="00FB162F"/>
    <w:rsid w:val="00FB1665"/>
    <w:rsid w:val="00FB18B5"/>
    <w:rsid w:val="00FB18E1"/>
    <w:rsid w:val="00FB1917"/>
    <w:rsid w:val="00FB1950"/>
    <w:rsid w:val="00FB1A4D"/>
    <w:rsid w:val="00FB1AA3"/>
    <w:rsid w:val="00FB1AB8"/>
    <w:rsid w:val="00FB1CA5"/>
    <w:rsid w:val="00FB1CD7"/>
    <w:rsid w:val="00FB1DBF"/>
    <w:rsid w:val="00FB1E07"/>
    <w:rsid w:val="00FB1E62"/>
    <w:rsid w:val="00FB2060"/>
    <w:rsid w:val="00FB21F4"/>
    <w:rsid w:val="00FB232E"/>
    <w:rsid w:val="00FB251E"/>
    <w:rsid w:val="00FB2A4E"/>
    <w:rsid w:val="00FB2B3C"/>
    <w:rsid w:val="00FB2B5E"/>
    <w:rsid w:val="00FB2D75"/>
    <w:rsid w:val="00FB335F"/>
    <w:rsid w:val="00FB3379"/>
    <w:rsid w:val="00FB3420"/>
    <w:rsid w:val="00FB36FD"/>
    <w:rsid w:val="00FB3742"/>
    <w:rsid w:val="00FB3910"/>
    <w:rsid w:val="00FB3AD1"/>
    <w:rsid w:val="00FB3B30"/>
    <w:rsid w:val="00FB3BE8"/>
    <w:rsid w:val="00FB3D00"/>
    <w:rsid w:val="00FB3FEE"/>
    <w:rsid w:val="00FB4048"/>
    <w:rsid w:val="00FB4478"/>
    <w:rsid w:val="00FB4546"/>
    <w:rsid w:val="00FB46BF"/>
    <w:rsid w:val="00FB4973"/>
    <w:rsid w:val="00FB49B1"/>
    <w:rsid w:val="00FB4C05"/>
    <w:rsid w:val="00FB4CA9"/>
    <w:rsid w:val="00FB4DBC"/>
    <w:rsid w:val="00FB4E9C"/>
    <w:rsid w:val="00FB4FB8"/>
    <w:rsid w:val="00FB5002"/>
    <w:rsid w:val="00FB50B3"/>
    <w:rsid w:val="00FB51CF"/>
    <w:rsid w:val="00FB51DF"/>
    <w:rsid w:val="00FB5201"/>
    <w:rsid w:val="00FB54C2"/>
    <w:rsid w:val="00FB573E"/>
    <w:rsid w:val="00FB5C74"/>
    <w:rsid w:val="00FB5DF7"/>
    <w:rsid w:val="00FB5DFB"/>
    <w:rsid w:val="00FB5EEA"/>
    <w:rsid w:val="00FB6071"/>
    <w:rsid w:val="00FB61E7"/>
    <w:rsid w:val="00FB66BC"/>
    <w:rsid w:val="00FB6AFB"/>
    <w:rsid w:val="00FB6BFC"/>
    <w:rsid w:val="00FB6C4C"/>
    <w:rsid w:val="00FB6F65"/>
    <w:rsid w:val="00FB71A4"/>
    <w:rsid w:val="00FB71AA"/>
    <w:rsid w:val="00FB7329"/>
    <w:rsid w:val="00FB7525"/>
    <w:rsid w:val="00FB7537"/>
    <w:rsid w:val="00FB7776"/>
    <w:rsid w:val="00FB78FF"/>
    <w:rsid w:val="00FB7964"/>
    <w:rsid w:val="00FB79BF"/>
    <w:rsid w:val="00FB7A1A"/>
    <w:rsid w:val="00FB7C13"/>
    <w:rsid w:val="00FB7F32"/>
    <w:rsid w:val="00FB7F63"/>
    <w:rsid w:val="00FC0199"/>
    <w:rsid w:val="00FC058F"/>
    <w:rsid w:val="00FC06C4"/>
    <w:rsid w:val="00FC078D"/>
    <w:rsid w:val="00FC0A15"/>
    <w:rsid w:val="00FC0A1D"/>
    <w:rsid w:val="00FC0A46"/>
    <w:rsid w:val="00FC0C5B"/>
    <w:rsid w:val="00FC0C87"/>
    <w:rsid w:val="00FC1127"/>
    <w:rsid w:val="00FC112E"/>
    <w:rsid w:val="00FC113F"/>
    <w:rsid w:val="00FC12F6"/>
    <w:rsid w:val="00FC1664"/>
    <w:rsid w:val="00FC1A89"/>
    <w:rsid w:val="00FC1D83"/>
    <w:rsid w:val="00FC1E79"/>
    <w:rsid w:val="00FC23B1"/>
    <w:rsid w:val="00FC2585"/>
    <w:rsid w:val="00FC275B"/>
    <w:rsid w:val="00FC27CC"/>
    <w:rsid w:val="00FC28B1"/>
    <w:rsid w:val="00FC29D4"/>
    <w:rsid w:val="00FC2FE5"/>
    <w:rsid w:val="00FC309A"/>
    <w:rsid w:val="00FC3127"/>
    <w:rsid w:val="00FC3290"/>
    <w:rsid w:val="00FC32D8"/>
    <w:rsid w:val="00FC3477"/>
    <w:rsid w:val="00FC3498"/>
    <w:rsid w:val="00FC35BE"/>
    <w:rsid w:val="00FC366A"/>
    <w:rsid w:val="00FC36AB"/>
    <w:rsid w:val="00FC384D"/>
    <w:rsid w:val="00FC388F"/>
    <w:rsid w:val="00FC3A22"/>
    <w:rsid w:val="00FC3AA6"/>
    <w:rsid w:val="00FC3B38"/>
    <w:rsid w:val="00FC3BA0"/>
    <w:rsid w:val="00FC3BE9"/>
    <w:rsid w:val="00FC3D5A"/>
    <w:rsid w:val="00FC3E2D"/>
    <w:rsid w:val="00FC3EA1"/>
    <w:rsid w:val="00FC40AB"/>
    <w:rsid w:val="00FC40C3"/>
    <w:rsid w:val="00FC411E"/>
    <w:rsid w:val="00FC419C"/>
    <w:rsid w:val="00FC4219"/>
    <w:rsid w:val="00FC4347"/>
    <w:rsid w:val="00FC4395"/>
    <w:rsid w:val="00FC456B"/>
    <w:rsid w:val="00FC4641"/>
    <w:rsid w:val="00FC4940"/>
    <w:rsid w:val="00FC4AB0"/>
    <w:rsid w:val="00FC4AFF"/>
    <w:rsid w:val="00FC4CCE"/>
    <w:rsid w:val="00FC4CE6"/>
    <w:rsid w:val="00FC4E07"/>
    <w:rsid w:val="00FC4E49"/>
    <w:rsid w:val="00FC4E72"/>
    <w:rsid w:val="00FC504E"/>
    <w:rsid w:val="00FC50B8"/>
    <w:rsid w:val="00FC52B4"/>
    <w:rsid w:val="00FC5401"/>
    <w:rsid w:val="00FC543D"/>
    <w:rsid w:val="00FC59FA"/>
    <w:rsid w:val="00FC5CEE"/>
    <w:rsid w:val="00FC5DCC"/>
    <w:rsid w:val="00FC5E3A"/>
    <w:rsid w:val="00FC5EF5"/>
    <w:rsid w:val="00FC5FB2"/>
    <w:rsid w:val="00FC60DF"/>
    <w:rsid w:val="00FC64B0"/>
    <w:rsid w:val="00FC66BF"/>
    <w:rsid w:val="00FC68B2"/>
    <w:rsid w:val="00FC6B73"/>
    <w:rsid w:val="00FC6BC0"/>
    <w:rsid w:val="00FC6C58"/>
    <w:rsid w:val="00FC6C6B"/>
    <w:rsid w:val="00FC6D11"/>
    <w:rsid w:val="00FC6D36"/>
    <w:rsid w:val="00FC6DD4"/>
    <w:rsid w:val="00FC6FD6"/>
    <w:rsid w:val="00FC70C3"/>
    <w:rsid w:val="00FC71A0"/>
    <w:rsid w:val="00FC7238"/>
    <w:rsid w:val="00FC72E1"/>
    <w:rsid w:val="00FC7357"/>
    <w:rsid w:val="00FC74D4"/>
    <w:rsid w:val="00FC787F"/>
    <w:rsid w:val="00FC794A"/>
    <w:rsid w:val="00FC7A51"/>
    <w:rsid w:val="00FC7AA1"/>
    <w:rsid w:val="00FC7DB5"/>
    <w:rsid w:val="00FC7DF9"/>
    <w:rsid w:val="00FC7EE4"/>
    <w:rsid w:val="00FD0001"/>
    <w:rsid w:val="00FD02B5"/>
    <w:rsid w:val="00FD0314"/>
    <w:rsid w:val="00FD04E9"/>
    <w:rsid w:val="00FD0517"/>
    <w:rsid w:val="00FD05E9"/>
    <w:rsid w:val="00FD0C33"/>
    <w:rsid w:val="00FD0C77"/>
    <w:rsid w:val="00FD0CBE"/>
    <w:rsid w:val="00FD0CE2"/>
    <w:rsid w:val="00FD0F1B"/>
    <w:rsid w:val="00FD127B"/>
    <w:rsid w:val="00FD12CB"/>
    <w:rsid w:val="00FD173F"/>
    <w:rsid w:val="00FD1781"/>
    <w:rsid w:val="00FD1811"/>
    <w:rsid w:val="00FD1A53"/>
    <w:rsid w:val="00FD1BD7"/>
    <w:rsid w:val="00FD1BF5"/>
    <w:rsid w:val="00FD1C66"/>
    <w:rsid w:val="00FD1E8D"/>
    <w:rsid w:val="00FD1FB2"/>
    <w:rsid w:val="00FD1FF6"/>
    <w:rsid w:val="00FD206A"/>
    <w:rsid w:val="00FD211A"/>
    <w:rsid w:val="00FD2181"/>
    <w:rsid w:val="00FD2245"/>
    <w:rsid w:val="00FD22F0"/>
    <w:rsid w:val="00FD2449"/>
    <w:rsid w:val="00FD26D2"/>
    <w:rsid w:val="00FD27DD"/>
    <w:rsid w:val="00FD2854"/>
    <w:rsid w:val="00FD2A53"/>
    <w:rsid w:val="00FD2B5B"/>
    <w:rsid w:val="00FD2EE4"/>
    <w:rsid w:val="00FD2FCA"/>
    <w:rsid w:val="00FD337B"/>
    <w:rsid w:val="00FD3444"/>
    <w:rsid w:val="00FD356B"/>
    <w:rsid w:val="00FD359F"/>
    <w:rsid w:val="00FD36C7"/>
    <w:rsid w:val="00FD370E"/>
    <w:rsid w:val="00FD38B2"/>
    <w:rsid w:val="00FD3AAF"/>
    <w:rsid w:val="00FD4087"/>
    <w:rsid w:val="00FD421F"/>
    <w:rsid w:val="00FD4253"/>
    <w:rsid w:val="00FD429C"/>
    <w:rsid w:val="00FD44DF"/>
    <w:rsid w:val="00FD45B4"/>
    <w:rsid w:val="00FD4910"/>
    <w:rsid w:val="00FD4B51"/>
    <w:rsid w:val="00FD4F29"/>
    <w:rsid w:val="00FD5099"/>
    <w:rsid w:val="00FD50C0"/>
    <w:rsid w:val="00FD528E"/>
    <w:rsid w:val="00FD52C5"/>
    <w:rsid w:val="00FD535F"/>
    <w:rsid w:val="00FD5414"/>
    <w:rsid w:val="00FD54C8"/>
    <w:rsid w:val="00FD5512"/>
    <w:rsid w:val="00FD5786"/>
    <w:rsid w:val="00FD5787"/>
    <w:rsid w:val="00FD584A"/>
    <w:rsid w:val="00FD5999"/>
    <w:rsid w:val="00FD5A6A"/>
    <w:rsid w:val="00FD5B94"/>
    <w:rsid w:val="00FD5E06"/>
    <w:rsid w:val="00FD60FA"/>
    <w:rsid w:val="00FD638E"/>
    <w:rsid w:val="00FD6501"/>
    <w:rsid w:val="00FD6617"/>
    <w:rsid w:val="00FD6620"/>
    <w:rsid w:val="00FD6808"/>
    <w:rsid w:val="00FD6896"/>
    <w:rsid w:val="00FD69FF"/>
    <w:rsid w:val="00FD6A2C"/>
    <w:rsid w:val="00FD6C8F"/>
    <w:rsid w:val="00FD6CBF"/>
    <w:rsid w:val="00FD6DEB"/>
    <w:rsid w:val="00FD6EBC"/>
    <w:rsid w:val="00FD6EF9"/>
    <w:rsid w:val="00FD7427"/>
    <w:rsid w:val="00FD744E"/>
    <w:rsid w:val="00FD7652"/>
    <w:rsid w:val="00FD77B6"/>
    <w:rsid w:val="00FD7882"/>
    <w:rsid w:val="00FD788F"/>
    <w:rsid w:val="00FD7CAD"/>
    <w:rsid w:val="00FD7D6D"/>
    <w:rsid w:val="00FD7FB2"/>
    <w:rsid w:val="00FD7FD6"/>
    <w:rsid w:val="00FE0037"/>
    <w:rsid w:val="00FE03AE"/>
    <w:rsid w:val="00FE0526"/>
    <w:rsid w:val="00FE070F"/>
    <w:rsid w:val="00FE09BC"/>
    <w:rsid w:val="00FE0A66"/>
    <w:rsid w:val="00FE0ABE"/>
    <w:rsid w:val="00FE0B47"/>
    <w:rsid w:val="00FE0FEB"/>
    <w:rsid w:val="00FE1122"/>
    <w:rsid w:val="00FE1154"/>
    <w:rsid w:val="00FE13E6"/>
    <w:rsid w:val="00FE156E"/>
    <w:rsid w:val="00FE176E"/>
    <w:rsid w:val="00FE1B8F"/>
    <w:rsid w:val="00FE1B9E"/>
    <w:rsid w:val="00FE1D42"/>
    <w:rsid w:val="00FE1EC4"/>
    <w:rsid w:val="00FE1F27"/>
    <w:rsid w:val="00FE23B6"/>
    <w:rsid w:val="00FE25DA"/>
    <w:rsid w:val="00FE2658"/>
    <w:rsid w:val="00FE274A"/>
    <w:rsid w:val="00FE2956"/>
    <w:rsid w:val="00FE2A07"/>
    <w:rsid w:val="00FE2BA7"/>
    <w:rsid w:val="00FE2E62"/>
    <w:rsid w:val="00FE30D9"/>
    <w:rsid w:val="00FE30F2"/>
    <w:rsid w:val="00FE33C6"/>
    <w:rsid w:val="00FE33E6"/>
    <w:rsid w:val="00FE344D"/>
    <w:rsid w:val="00FE34D9"/>
    <w:rsid w:val="00FE3716"/>
    <w:rsid w:val="00FE3768"/>
    <w:rsid w:val="00FE3D6C"/>
    <w:rsid w:val="00FE4482"/>
    <w:rsid w:val="00FE44C0"/>
    <w:rsid w:val="00FE4612"/>
    <w:rsid w:val="00FE4670"/>
    <w:rsid w:val="00FE4906"/>
    <w:rsid w:val="00FE4A75"/>
    <w:rsid w:val="00FE4B2F"/>
    <w:rsid w:val="00FE4BC3"/>
    <w:rsid w:val="00FE4BF2"/>
    <w:rsid w:val="00FE4CC8"/>
    <w:rsid w:val="00FE4E60"/>
    <w:rsid w:val="00FE5034"/>
    <w:rsid w:val="00FE50F9"/>
    <w:rsid w:val="00FE5366"/>
    <w:rsid w:val="00FE542F"/>
    <w:rsid w:val="00FE553D"/>
    <w:rsid w:val="00FE563D"/>
    <w:rsid w:val="00FE57C3"/>
    <w:rsid w:val="00FE5AC0"/>
    <w:rsid w:val="00FE5DCD"/>
    <w:rsid w:val="00FE5E22"/>
    <w:rsid w:val="00FE5EB6"/>
    <w:rsid w:val="00FE5F2B"/>
    <w:rsid w:val="00FE620D"/>
    <w:rsid w:val="00FE6222"/>
    <w:rsid w:val="00FE6345"/>
    <w:rsid w:val="00FE63BA"/>
    <w:rsid w:val="00FE6B07"/>
    <w:rsid w:val="00FE6B94"/>
    <w:rsid w:val="00FE6C15"/>
    <w:rsid w:val="00FE6D5C"/>
    <w:rsid w:val="00FE6DD6"/>
    <w:rsid w:val="00FE6E29"/>
    <w:rsid w:val="00FE6E86"/>
    <w:rsid w:val="00FE6F49"/>
    <w:rsid w:val="00FE70B8"/>
    <w:rsid w:val="00FE70F5"/>
    <w:rsid w:val="00FE71B1"/>
    <w:rsid w:val="00FE729A"/>
    <w:rsid w:val="00FE73DE"/>
    <w:rsid w:val="00FE73EB"/>
    <w:rsid w:val="00FE7503"/>
    <w:rsid w:val="00FE760E"/>
    <w:rsid w:val="00FE767F"/>
    <w:rsid w:val="00FE7777"/>
    <w:rsid w:val="00FE77A3"/>
    <w:rsid w:val="00FE79AC"/>
    <w:rsid w:val="00FE7B7D"/>
    <w:rsid w:val="00FE7C1C"/>
    <w:rsid w:val="00FE7C5C"/>
    <w:rsid w:val="00FE7D03"/>
    <w:rsid w:val="00FE7E6C"/>
    <w:rsid w:val="00FE7F14"/>
    <w:rsid w:val="00FF0166"/>
    <w:rsid w:val="00FF0215"/>
    <w:rsid w:val="00FF044D"/>
    <w:rsid w:val="00FF074A"/>
    <w:rsid w:val="00FF074C"/>
    <w:rsid w:val="00FF0823"/>
    <w:rsid w:val="00FF089C"/>
    <w:rsid w:val="00FF0AA6"/>
    <w:rsid w:val="00FF0B20"/>
    <w:rsid w:val="00FF0BEC"/>
    <w:rsid w:val="00FF0FE2"/>
    <w:rsid w:val="00FF0FFE"/>
    <w:rsid w:val="00FF1179"/>
    <w:rsid w:val="00FF1180"/>
    <w:rsid w:val="00FF1382"/>
    <w:rsid w:val="00FF13CE"/>
    <w:rsid w:val="00FF163B"/>
    <w:rsid w:val="00FF1828"/>
    <w:rsid w:val="00FF1888"/>
    <w:rsid w:val="00FF18F0"/>
    <w:rsid w:val="00FF1956"/>
    <w:rsid w:val="00FF1B2E"/>
    <w:rsid w:val="00FF1BAB"/>
    <w:rsid w:val="00FF1D2D"/>
    <w:rsid w:val="00FF1E38"/>
    <w:rsid w:val="00FF1F68"/>
    <w:rsid w:val="00FF2007"/>
    <w:rsid w:val="00FF2023"/>
    <w:rsid w:val="00FF21E9"/>
    <w:rsid w:val="00FF2305"/>
    <w:rsid w:val="00FF2326"/>
    <w:rsid w:val="00FF236D"/>
    <w:rsid w:val="00FF23CE"/>
    <w:rsid w:val="00FF243B"/>
    <w:rsid w:val="00FF2483"/>
    <w:rsid w:val="00FF2499"/>
    <w:rsid w:val="00FF24F2"/>
    <w:rsid w:val="00FF251F"/>
    <w:rsid w:val="00FF26B6"/>
    <w:rsid w:val="00FF294D"/>
    <w:rsid w:val="00FF295D"/>
    <w:rsid w:val="00FF2963"/>
    <w:rsid w:val="00FF2991"/>
    <w:rsid w:val="00FF29A6"/>
    <w:rsid w:val="00FF2C27"/>
    <w:rsid w:val="00FF2C3A"/>
    <w:rsid w:val="00FF2EEB"/>
    <w:rsid w:val="00FF2EEF"/>
    <w:rsid w:val="00FF2F28"/>
    <w:rsid w:val="00FF3317"/>
    <w:rsid w:val="00FF3378"/>
    <w:rsid w:val="00FF3427"/>
    <w:rsid w:val="00FF34E3"/>
    <w:rsid w:val="00FF377B"/>
    <w:rsid w:val="00FF3862"/>
    <w:rsid w:val="00FF39F1"/>
    <w:rsid w:val="00FF3CF4"/>
    <w:rsid w:val="00FF3E19"/>
    <w:rsid w:val="00FF3F1B"/>
    <w:rsid w:val="00FF3F1E"/>
    <w:rsid w:val="00FF4105"/>
    <w:rsid w:val="00FF4333"/>
    <w:rsid w:val="00FF4380"/>
    <w:rsid w:val="00FF43E5"/>
    <w:rsid w:val="00FF4507"/>
    <w:rsid w:val="00FF46BF"/>
    <w:rsid w:val="00FF487C"/>
    <w:rsid w:val="00FF48C9"/>
    <w:rsid w:val="00FF48CA"/>
    <w:rsid w:val="00FF4AF8"/>
    <w:rsid w:val="00FF4B5A"/>
    <w:rsid w:val="00FF4C61"/>
    <w:rsid w:val="00FF4DB5"/>
    <w:rsid w:val="00FF4E1E"/>
    <w:rsid w:val="00FF4EAC"/>
    <w:rsid w:val="00FF5022"/>
    <w:rsid w:val="00FF53BC"/>
    <w:rsid w:val="00FF5530"/>
    <w:rsid w:val="00FF5546"/>
    <w:rsid w:val="00FF5630"/>
    <w:rsid w:val="00FF566D"/>
    <w:rsid w:val="00FF5789"/>
    <w:rsid w:val="00FF57C2"/>
    <w:rsid w:val="00FF5898"/>
    <w:rsid w:val="00FF5B4E"/>
    <w:rsid w:val="00FF5DFE"/>
    <w:rsid w:val="00FF5E25"/>
    <w:rsid w:val="00FF5E85"/>
    <w:rsid w:val="00FF5EDB"/>
    <w:rsid w:val="00FF5F05"/>
    <w:rsid w:val="00FF5FAE"/>
    <w:rsid w:val="00FF617D"/>
    <w:rsid w:val="00FF63AC"/>
    <w:rsid w:val="00FF66BD"/>
    <w:rsid w:val="00FF6868"/>
    <w:rsid w:val="00FF6976"/>
    <w:rsid w:val="00FF6AB6"/>
    <w:rsid w:val="00FF6B8A"/>
    <w:rsid w:val="00FF6D42"/>
    <w:rsid w:val="00FF6DD4"/>
    <w:rsid w:val="00FF6E1F"/>
    <w:rsid w:val="00FF7067"/>
    <w:rsid w:val="00FF7404"/>
    <w:rsid w:val="00FF760B"/>
    <w:rsid w:val="00FF7A15"/>
    <w:rsid w:val="00FF7A72"/>
    <w:rsid w:val="00FF7B60"/>
    <w:rsid w:val="00FF7C03"/>
    <w:rsid w:val="00FF7D0F"/>
    <w:rsid w:val="00FF7F26"/>
    <w:rsid w:val="0303CED9"/>
    <w:rsid w:val="070BA052"/>
    <w:rsid w:val="0A60CB9C"/>
    <w:rsid w:val="0E8E3154"/>
    <w:rsid w:val="1025ED07"/>
    <w:rsid w:val="103B53D4"/>
    <w:rsid w:val="10725E29"/>
    <w:rsid w:val="108EC005"/>
    <w:rsid w:val="11196B09"/>
    <w:rsid w:val="11E0E6B7"/>
    <w:rsid w:val="1288F138"/>
    <w:rsid w:val="15877A8D"/>
    <w:rsid w:val="1928E9CC"/>
    <w:rsid w:val="1A70381E"/>
    <w:rsid w:val="1AA667CC"/>
    <w:rsid w:val="1B491C6E"/>
    <w:rsid w:val="2229E76D"/>
    <w:rsid w:val="22FB623A"/>
    <w:rsid w:val="23313081"/>
    <w:rsid w:val="238C8C4B"/>
    <w:rsid w:val="24EEC795"/>
    <w:rsid w:val="2D3ADD7F"/>
    <w:rsid w:val="30EE2F47"/>
    <w:rsid w:val="32AF100B"/>
    <w:rsid w:val="33CE9CB5"/>
    <w:rsid w:val="344BF8D0"/>
    <w:rsid w:val="3793C22C"/>
    <w:rsid w:val="3852B824"/>
    <w:rsid w:val="39CE49AF"/>
    <w:rsid w:val="39E4F5D5"/>
    <w:rsid w:val="3A5869BD"/>
    <w:rsid w:val="3B10D0B5"/>
    <w:rsid w:val="3B366974"/>
    <w:rsid w:val="3B9742EB"/>
    <w:rsid w:val="3C56578C"/>
    <w:rsid w:val="3FF2DABB"/>
    <w:rsid w:val="42659B1E"/>
    <w:rsid w:val="45DAE31B"/>
    <w:rsid w:val="463C0695"/>
    <w:rsid w:val="474FF12F"/>
    <w:rsid w:val="4950E759"/>
    <w:rsid w:val="4987DC6E"/>
    <w:rsid w:val="4A71C7F2"/>
    <w:rsid w:val="4E73F08F"/>
    <w:rsid w:val="521570E9"/>
    <w:rsid w:val="55C87A5F"/>
    <w:rsid w:val="57C2409F"/>
    <w:rsid w:val="5854143D"/>
    <w:rsid w:val="585F42DD"/>
    <w:rsid w:val="5C3BAFF3"/>
    <w:rsid w:val="5F460ACD"/>
    <w:rsid w:val="601113B8"/>
    <w:rsid w:val="6014395F"/>
    <w:rsid w:val="6250DA4D"/>
    <w:rsid w:val="63BECD33"/>
    <w:rsid w:val="669324A5"/>
    <w:rsid w:val="670C66C5"/>
    <w:rsid w:val="67F5F821"/>
    <w:rsid w:val="6883163C"/>
    <w:rsid w:val="6945C615"/>
    <w:rsid w:val="6B0A9E7D"/>
    <w:rsid w:val="6E36E706"/>
    <w:rsid w:val="73770482"/>
    <w:rsid w:val="74A1F748"/>
    <w:rsid w:val="76CD8F1D"/>
    <w:rsid w:val="77539DAB"/>
    <w:rsid w:val="7ED02A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21103019"/>
  <w15:chartTrackingRefBased/>
  <w15:docId w15:val="{C1AF3825-1B73-4DD8-97DF-EB02C6074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iPriority="99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9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2663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77E3C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qFormat/>
    <w:rsid w:val="00277E3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/>
      <w:b/>
      <w:bCs/>
      <w:sz w:val="32"/>
      <w:szCs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6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0"/>
      <w:outlineLvl w:val="7"/>
    </w:pPr>
    <w:rPr>
      <w:rFonts w:ascii="Times New Roman" w:hAnsi="Times New Roman"/>
      <w:sz w:val="28"/>
      <w:szCs w:val="28"/>
      <w:lang w:val="th-TH" w:eastAsia="x-none"/>
    </w:rPr>
  </w:style>
  <w:style w:type="paragraph" w:styleId="Heading9">
    <w:name w:val="heading 9"/>
    <w:basedOn w:val="Normal"/>
    <w:next w:val="Normal"/>
    <w:link w:val="Heading9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8"/>
    </w:pPr>
    <w:rPr>
      <w:rFonts w:ascii="Times New Roman" w:hAnsi="Times New Roman"/>
      <w:sz w:val="28"/>
      <w:szCs w:val="28"/>
      <w:lang w:val="th-TH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D73AD4"/>
    <w:rPr>
      <w:rFonts w:ascii="Arial" w:hAnsi="Arial"/>
      <w:b/>
      <w:bCs/>
      <w:sz w:val="18"/>
      <w:szCs w:val="18"/>
      <w:u w:val="single"/>
      <w:shd w:val="solid" w:color="FFFFFF" w:fill="FFFFFF"/>
      <w:lang w:val="x-none" w:eastAsia="x-none"/>
    </w:rPr>
  </w:style>
  <w:style w:type="character" w:customStyle="1" w:styleId="Heading2Char">
    <w:name w:val="Heading 2 Char"/>
    <w:link w:val="Heading2"/>
    <w:rsid w:val="007C41B7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locked/>
    <w:rsid w:val="00D73AD4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Heading4Char">
    <w:name w:val="Heading 4 Char"/>
    <w:link w:val="Heading4"/>
    <w:locked/>
    <w:rsid w:val="00D73AD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ink w:val="Heading5"/>
    <w:locked/>
    <w:rsid w:val="00D73AD4"/>
    <w:rPr>
      <w:rFonts w:cs="EucrosiaUPC"/>
      <w:b/>
      <w:bCs/>
      <w:sz w:val="32"/>
      <w:szCs w:val="32"/>
    </w:rPr>
  </w:style>
  <w:style w:type="character" w:customStyle="1" w:styleId="Heading6Char">
    <w:name w:val="Heading 6 Char"/>
    <w:link w:val="Heading6"/>
    <w:locked/>
    <w:rsid w:val="00D73AD4"/>
    <w:rPr>
      <w:rFonts w:cs="EucrosiaUPC"/>
      <w:b/>
      <w:bCs/>
      <w:sz w:val="24"/>
      <w:szCs w:val="24"/>
    </w:rPr>
  </w:style>
  <w:style w:type="character" w:customStyle="1" w:styleId="Heading7Char">
    <w:name w:val="Heading 7 Char"/>
    <w:link w:val="Heading7"/>
    <w:rsid w:val="00166F45"/>
    <w:rPr>
      <w:rFonts w:cs="EucrosiaUPC"/>
      <w:b/>
      <w:bCs/>
      <w:sz w:val="24"/>
      <w:szCs w:val="24"/>
    </w:rPr>
  </w:style>
  <w:style w:type="character" w:customStyle="1" w:styleId="Heading8Char">
    <w:name w:val="Heading 8 Char"/>
    <w:link w:val="Heading8"/>
    <w:locked/>
    <w:rsid w:val="00D73AD4"/>
    <w:rPr>
      <w:rFonts w:cs="EucrosiaUPC"/>
      <w:sz w:val="28"/>
      <w:szCs w:val="28"/>
      <w:lang w:val="th-TH"/>
    </w:rPr>
  </w:style>
  <w:style w:type="character" w:customStyle="1" w:styleId="Heading9Char">
    <w:name w:val="Heading 9 Char"/>
    <w:link w:val="Heading9"/>
    <w:locked/>
    <w:rsid w:val="00D73AD4"/>
    <w:rPr>
      <w:rFonts w:cs="EucrosiaUPC"/>
      <w:sz w:val="28"/>
      <w:szCs w:val="28"/>
      <w:lang w:val="th-TH"/>
    </w:rPr>
  </w:style>
  <w:style w:type="paragraph" w:styleId="Header">
    <w:name w:val="header"/>
    <w:basedOn w:val="Normal"/>
    <w:link w:val="Head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HeaderChar">
    <w:name w:val="Header Char"/>
    <w:link w:val="Header"/>
    <w:uiPriority w:val="99"/>
    <w:locked/>
    <w:rsid w:val="00D73AD4"/>
    <w:rPr>
      <w:rFonts w:ascii="Arial" w:hAnsi="Arial"/>
      <w:sz w:val="18"/>
      <w:szCs w:val="18"/>
    </w:rPr>
  </w:style>
  <w:style w:type="character" w:customStyle="1" w:styleId="AAAddress">
    <w:name w:val="AA Address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locked/>
    <w:rsid w:val="00D73AD4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277E3C"/>
    <w:rPr>
      <w:rFonts w:cs="Times New Roman"/>
      <w:b/>
      <w:bCs/>
    </w:rPr>
  </w:style>
  <w:style w:type="paragraph" w:styleId="ListBullet">
    <w:name w:val="List Bullet"/>
    <w:basedOn w:val="Normal"/>
    <w:rsid w:val="00277E3C"/>
    <w:pPr>
      <w:numPr>
        <w:numId w:val="3"/>
      </w:numPr>
      <w:tabs>
        <w:tab w:val="left" w:pos="284"/>
      </w:tabs>
    </w:pPr>
  </w:style>
  <w:style w:type="paragraph" w:styleId="ListBullet2">
    <w:name w:val="List Bullet 2"/>
    <w:basedOn w:val="Normal"/>
    <w:rsid w:val="00277E3C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277E3C"/>
    <w:pPr>
      <w:numPr>
        <w:numId w:val="1"/>
      </w:numPr>
      <w:tabs>
        <w:tab w:val="clear" w:pos="926"/>
        <w:tab w:val="left" w:pos="851"/>
      </w:tabs>
    </w:pPr>
  </w:style>
  <w:style w:type="paragraph" w:styleId="ListBullet4">
    <w:name w:val="List Bullet 4"/>
    <w:basedOn w:val="Normal"/>
    <w:rsid w:val="00277E3C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277E3C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277E3C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277E3C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277E3C"/>
    <w:pPr>
      <w:ind w:left="284"/>
    </w:pPr>
  </w:style>
  <w:style w:type="paragraph" w:customStyle="1" w:styleId="AAFrameAddress">
    <w:name w:val="AA Frame Address"/>
    <w:basedOn w:val="Heading1"/>
    <w:rsid w:val="00277E3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277E3C"/>
    <w:pPr>
      <w:numPr>
        <w:numId w:val="8"/>
      </w:numPr>
      <w:tabs>
        <w:tab w:val="left" w:pos="1418"/>
      </w:tabs>
      <w:ind w:left="1418" w:hanging="284"/>
    </w:pPr>
  </w:style>
  <w:style w:type="paragraph" w:styleId="ListNumber4">
    <w:name w:val="List Number 4"/>
    <w:basedOn w:val="Normal"/>
    <w:rsid w:val="00277E3C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rsid w:val="00277E3C"/>
    <w:pPr>
      <w:ind w:left="284" w:hanging="284"/>
    </w:pPr>
  </w:style>
  <w:style w:type="paragraph" w:styleId="Index1">
    <w:name w:val="index 1"/>
    <w:basedOn w:val="Normal"/>
    <w:next w:val="Normal"/>
    <w:autoRedefine/>
    <w:rsid w:val="00277E3C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277E3C"/>
    <w:pPr>
      <w:ind w:left="568" w:hanging="284"/>
    </w:pPr>
  </w:style>
  <w:style w:type="paragraph" w:styleId="Index3">
    <w:name w:val="index 3"/>
    <w:basedOn w:val="Normal"/>
    <w:next w:val="Normal"/>
    <w:autoRedefine/>
    <w:rsid w:val="00277E3C"/>
    <w:pPr>
      <w:ind w:left="851" w:hanging="284"/>
    </w:pPr>
  </w:style>
  <w:style w:type="paragraph" w:styleId="Index4">
    <w:name w:val="index 4"/>
    <w:basedOn w:val="Normal"/>
    <w:next w:val="Normal"/>
    <w:rsid w:val="00277E3C"/>
    <w:pPr>
      <w:ind w:left="1135" w:hanging="284"/>
    </w:pPr>
  </w:style>
  <w:style w:type="paragraph" w:styleId="Index6">
    <w:name w:val="index 6"/>
    <w:basedOn w:val="Normal"/>
    <w:next w:val="Normal"/>
    <w:rsid w:val="00277E3C"/>
    <w:pPr>
      <w:ind w:left="1702" w:hanging="284"/>
    </w:pPr>
  </w:style>
  <w:style w:type="paragraph" w:styleId="Index5">
    <w:name w:val="index 5"/>
    <w:basedOn w:val="Normal"/>
    <w:next w:val="Normal"/>
    <w:rsid w:val="00277E3C"/>
    <w:pPr>
      <w:ind w:left="1418" w:hanging="284"/>
    </w:pPr>
  </w:style>
  <w:style w:type="paragraph" w:styleId="Index7">
    <w:name w:val="index 7"/>
    <w:basedOn w:val="Normal"/>
    <w:next w:val="Normal"/>
    <w:semiHidden/>
    <w:rsid w:val="00277E3C"/>
    <w:pPr>
      <w:ind w:left="1985" w:hanging="284"/>
    </w:pPr>
  </w:style>
  <w:style w:type="paragraph" w:styleId="Index8">
    <w:name w:val="index 8"/>
    <w:basedOn w:val="Normal"/>
    <w:next w:val="Normal"/>
    <w:semiHidden/>
    <w:rsid w:val="00277E3C"/>
    <w:pPr>
      <w:ind w:left="2269" w:hanging="284"/>
    </w:pPr>
  </w:style>
  <w:style w:type="paragraph" w:styleId="Index9">
    <w:name w:val="index 9"/>
    <w:basedOn w:val="Normal"/>
    <w:next w:val="Normal"/>
    <w:rsid w:val="00277E3C"/>
    <w:pPr>
      <w:ind w:left="2552" w:hanging="284"/>
    </w:pPr>
  </w:style>
  <w:style w:type="paragraph" w:styleId="TOC2">
    <w:name w:val="toc 2"/>
    <w:basedOn w:val="Normal"/>
    <w:next w:val="Normal"/>
    <w:semiHidden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rsid w:val="00277E3C"/>
    <w:pPr>
      <w:ind w:left="851"/>
    </w:pPr>
  </w:style>
  <w:style w:type="paragraph" w:styleId="TOC5">
    <w:name w:val="toc 5"/>
    <w:basedOn w:val="Normal"/>
    <w:next w:val="Normal"/>
    <w:rsid w:val="00277E3C"/>
    <w:pPr>
      <w:ind w:left="1134"/>
    </w:pPr>
  </w:style>
  <w:style w:type="paragraph" w:styleId="TOC6">
    <w:name w:val="toc 6"/>
    <w:basedOn w:val="Normal"/>
    <w:next w:val="Normal"/>
    <w:rsid w:val="00277E3C"/>
    <w:pPr>
      <w:ind w:left="1418"/>
    </w:pPr>
  </w:style>
  <w:style w:type="paragraph" w:styleId="TOC7">
    <w:name w:val="toc 7"/>
    <w:basedOn w:val="Normal"/>
    <w:next w:val="Normal"/>
    <w:rsid w:val="00277E3C"/>
    <w:pPr>
      <w:ind w:left="1701"/>
    </w:pPr>
  </w:style>
  <w:style w:type="paragraph" w:styleId="TOC8">
    <w:name w:val="toc 8"/>
    <w:basedOn w:val="Normal"/>
    <w:next w:val="Normal"/>
    <w:rsid w:val="00277E3C"/>
    <w:pPr>
      <w:ind w:left="1985"/>
    </w:pPr>
  </w:style>
  <w:style w:type="paragraph" w:styleId="TOC9">
    <w:name w:val="toc 9"/>
    <w:basedOn w:val="Normal"/>
    <w:next w:val="Normal"/>
    <w:rsid w:val="00277E3C"/>
    <w:pPr>
      <w:ind w:left="2268"/>
    </w:pPr>
  </w:style>
  <w:style w:type="paragraph" w:styleId="TableofFigures">
    <w:name w:val="table of figures"/>
    <w:basedOn w:val="Normal"/>
    <w:next w:val="Normal"/>
    <w:rsid w:val="00277E3C"/>
    <w:pPr>
      <w:ind w:left="567" w:hanging="567"/>
    </w:pPr>
  </w:style>
  <w:style w:type="paragraph" w:styleId="ListBullet5">
    <w:name w:val="List Bullet 5"/>
    <w:basedOn w:val="Normal"/>
    <w:rsid w:val="00277E3C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"/>
    <w:basedOn w:val="Normal"/>
    <w:link w:val="BodyTextChar"/>
    <w:qFormat/>
    <w:rsid w:val="00277E3C"/>
    <w:pPr>
      <w:spacing w:after="120"/>
    </w:pPr>
  </w:style>
  <w:style w:type="character" w:customStyle="1" w:styleId="BodyTextChar">
    <w:name w:val="Body Text Char"/>
    <w:aliases w:val="bt Char,body text Char,Body Char"/>
    <w:link w:val="BodyText"/>
    <w:rsid w:val="000A47A5"/>
    <w:rPr>
      <w:rFonts w:ascii="Arial" w:hAnsi="Arial"/>
      <w:sz w:val="18"/>
      <w:szCs w:val="18"/>
      <w:lang w:val="en-US" w:eastAsia="en-US" w:bidi="th-TH"/>
    </w:rPr>
  </w:style>
  <w:style w:type="paragraph" w:styleId="BodyTextFirstIndent">
    <w:name w:val="Body Text First Indent"/>
    <w:basedOn w:val="BodyText"/>
    <w:link w:val="BodyTextFirstIndentChar"/>
    <w:rsid w:val="00277E3C"/>
    <w:pPr>
      <w:ind w:firstLine="284"/>
    </w:pPr>
    <w:rPr>
      <w:lang w:val="x-none" w:eastAsia="x-none"/>
    </w:rPr>
  </w:style>
  <w:style w:type="character" w:customStyle="1" w:styleId="BodyTextFirstIndentChar">
    <w:name w:val="Body Text First Indent Char"/>
    <w:link w:val="BodyTextFirstIndent"/>
    <w:locked/>
    <w:rsid w:val="00D73AD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277E3C"/>
    <w:pPr>
      <w:spacing w:after="120"/>
      <w:ind w:left="283"/>
    </w:pPr>
    <w:rPr>
      <w:lang w:val="x-none" w:eastAsia="x-none"/>
    </w:rPr>
  </w:style>
  <w:style w:type="character" w:customStyle="1" w:styleId="BodyTextIndentChar">
    <w:name w:val="Body Text Indent Char"/>
    <w:aliases w:val="i Char"/>
    <w:link w:val="BodyTextIndent"/>
    <w:locked/>
    <w:rsid w:val="00D73AD4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rsid w:val="00277E3C"/>
    <w:pPr>
      <w:ind w:left="284" w:firstLine="284"/>
    </w:pPr>
  </w:style>
  <w:style w:type="character" w:customStyle="1" w:styleId="BodyTextFirstIndent2Char">
    <w:name w:val="Body Text First Indent 2 Char"/>
    <w:link w:val="BodyTextFirstIndent2"/>
    <w:locked/>
    <w:rsid w:val="00D73AD4"/>
    <w:rPr>
      <w:rFonts w:ascii="Arial" w:hAnsi="Arial"/>
      <w:sz w:val="18"/>
      <w:szCs w:val="18"/>
    </w:rPr>
  </w:style>
  <w:style w:type="character" w:styleId="Strong">
    <w:name w:val="Strong"/>
    <w:qFormat/>
    <w:rsid w:val="00277E3C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277E3C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277E3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277E3C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277E3C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277E3C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rsid w:val="00277E3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277E3C"/>
    <w:pPr>
      <w:framePr w:h="1054" w:wrap="around" w:y="5920"/>
    </w:pPr>
  </w:style>
  <w:style w:type="paragraph" w:customStyle="1" w:styleId="ReportHeading3">
    <w:name w:val="ReportHeading3"/>
    <w:basedOn w:val="ReportHeading2"/>
    <w:rsid w:val="00277E3C"/>
    <w:pPr>
      <w:framePr w:h="443" w:wrap="around" w:y="8223"/>
    </w:pPr>
  </w:style>
  <w:style w:type="paragraph" w:customStyle="1" w:styleId="a">
    <w:name w:val="¢éÍ¤ÇÒÁ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rsid w:val="00277E3C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277E3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277E3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277E3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277E3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277E3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customStyle="1" w:styleId="30">
    <w:name w:val="?????3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character" w:styleId="PageNumber">
    <w:name w:val="page number"/>
    <w:basedOn w:val="DefaultParagraphFont"/>
    <w:uiPriority w:val="99"/>
    <w:rsid w:val="00277E3C"/>
  </w:style>
  <w:style w:type="paragraph" w:styleId="DocumentMap">
    <w:name w:val="Document Map"/>
    <w:basedOn w:val="Normal"/>
    <w:link w:val="DocumentMapChar"/>
    <w:semiHidden/>
    <w:rsid w:val="00277E3C"/>
    <w:pPr>
      <w:shd w:val="clear" w:color="auto" w:fill="000080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DocumentMapChar">
    <w:name w:val="Document Map Char"/>
    <w:link w:val="DocumentMap"/>
    <w:semiHidden/>
    <w:locked/>
    <w:rsid w:val="00D73AD4"/>
    <w:rPr>
      <w:rFonts w:cs="Cordia New"/>
      <w:sz w:val="28"/>
      <w:szCs w:val="28"/>
      <w:shd w:val="clear" w:color="auto" w:fill="000080"/>
    </w:rPr>
  </w:style>
  <w:style w:type="paragraph" w:styleId="BodyText2">
    <w:name w:val="Body Text 2"/>
    <w:basedOn w:val="Normal"/>
    <w:link w:val="BodyText2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Angsana New" w:hAnsi="Angsana New"/>
      <w:sz w:val="30"/>
      <w:szCs w:val="30"/>
      <w:lang w:val="th-TH" w:eastAsia="x-none"/>
    </w:rPr>
  </w:style>
  <w:style w:type="character" w:customStyle="1" w:styleId="BodyText2Char">
    <w:name w:val="Body Text 2 Char"/>
    <w:link w:val="BodyText2"/>
    <w:locked/>
    <w:rsid w:val="00D73AD4"/>
    <w:rPr>
      <w:rFonts w:ascii="Angsana New" w:hAnsi="Angsana New"/>
      <w:sz w:val="30"/>
      <w:szCs w:val="30"/>
      <w:lang w:val="th-TH"/>
    </w:rPr>
  </w:style>
  <w:style w:type="paragraph" w:customStyle="1" w:styleId="a0">
    <w:name w:val="Åº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10">
    <w:name w:val="10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1">
    <w:name w:val="ºÇ¡"/>
    <w:basedOn w:val="Normal"/>
    <w:uiPriority w:val="99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a2">
    <w:name w:val="???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Book Antiqua" w:eastAsia="Cordia New" w:hAnsi="Book Antiqua"/>
      <w:b/>
      <w:bCs/>
      <w:sz w:val="30"/>
      <w:szCs w:val="30"/>
      <w:lang w:val="th-TH" w:eastAsia="th-TH"/>
    </w:rPr>
  </w:style>
  <w:style w:type="paragraph" w:customStyle="1" w:styleId="a3">
    <w:name w:val="ข้อความ"/>
    <w:basedOn w:val="Normal"/>
    <w:rsid w:val="00277E3C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hAnsi="Book Antiqua" w:cs="BrowalliaUPC"/>
      <w:snapToGrid w:val="0"/>
      <w:sz w:val="30"/>
      <w:szCs w:val="30"/>
      <w:lang w:val="th-TH" w:eastAsia="th-TH"/>
    </w:rPr>
  </w:style>
  <w:style w:type="paragraph" w:customStyle="1" w:styleId="a4">
    <w:name w:val="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E">
    <w:name w:val="»¡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4"/>
      <w:szCs w:val="24"/>
      <w:lang w:val="th-TH"/>
    </w:rPr>
  </w:style>
  <w:style w:type="paragraph" w:customStyle="1" w:styleId="E0">
    <w:name w:val="ª×èÍºÃÔÉÑ·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SSETS">
    <w:name w:val="ASSETS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customStyle="1" w:styleId="5">
    <w:name w:val="5"/>
    <w:basedOn w:val="E"/>
    <w:rsid w:val="00277E3C"/>
    <w:pPr>
      <w:jc w:val="left"/>
    </w:pPr>
    <w:rPr>
      <w:sz w:val="10"/>
      <w:szCs w:val="10"/>
    </w:rPr>
  </w:style>
  <w:style w:type="paragraph" w:customStyle="1" w:styleId="E1">
    <w:name w:val="Å§ª×èÍ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Book Antiqua" w:hAnsi="Book Antiqua"/>
      <w:sz w:val="22"/>
      <w:szCs w:val="22"/>
      <w:lang w:val="th-TH"/>
    </w:rPr>
  </w:style>
  <w:style w:type="paragraph" w:customStyle="1" w:styleId="a5">
    <w:name w:val="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T0">
    <w:name w:val="?????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styleId="BodyText3">
    <w:name w:val="Body Text 3"/>
    <w:basedOn w:val="Normal"/>
    <w:link w:val="BodyText3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thaiDistribute"/>
    </w:pPr>
    <w:rPr>
      <w:rFonts w:ascii="Book Antiqua" w:hAnsi="Book Antiqua"/>
      <w:sz w:val="30"/>
      <w:szCs w:val="30"/>
      <w:lang w:val="x-none" w:eastAsia="x-none"/>
    </w:rPr>
  </w:style>
  <w:style w:type="character" w:customStyle="1" w:styleId="BodyText3Char">
    <w:name w:val="Body Text 3 Char"/>
    <w:link w:val="BodyText3"/>
    <w:locked/>
    <w:rsid w:val="00D73AD4"/>
    <w:rPr>
      <w:rFonts w:ascii="Book Antiqua" w:hAnsi="Book Antiqua"/>
      <w:sz w:val="30"/>
      <w:szCs w:val="30"/>
    </w:rPr>
  </w:style>
  <w:style w:type="table" w:styleId="TableGrid">
    <w:name w:val="Table Grid"/>
    <w:basedOn w:val="TableNormal"/>
    <w:uiPriority w:val="39"/>
    <w:rsid w:val="006F5A3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cPolicyHeading">
    <w:name w:val="Acc Policy Heading"/>
    <w:basedOn w:val="BodyText"/>
    <w:link w:val="AccPolicyHeadingChar"/>
    <w:autoRedefine/>
    <w:rsid w:val="0024411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900" w:right="387"/>
      <w:jc w:val="both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AccPolicyHeadingChar">
    <w:name w:val="Acc Policy Heading Char"/>
    <w:link w:val="AccPolicyHeading"/>
    <w:rsid w:val="00244117"/>
    <w:rPr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632D78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semiHidden/>
    <w:locked/>
    <w:rsid w:val="00D73AD4"/>
    <w:rPr>
      <w:rFonts w:ascii="Tahoma" w:hAnsi="Tahoma" w:cs="Tahoma"/>
      <w:sz w:val="16"/>
      <w:szCs w:val="16"/>
    </w:rPr>
  </w:style>
  <w:style w:type="character" w:styleId="CommentReference">
    <w:name w:val="annotation reference"/>
    <w:rsid w:val="00A315B2"/>
    <w:rPr>
      <w:sz w:val="16"/>
      <w:szCs w:val="16"/>
    </w:rPr>
  </w:style>
  <w:style w:type="paragraph" w:styleId="CommentText">
    <w:name w:val="annotation text"/>
    <w:basedOn w:val="Normal"/>
    <w:link w:val="CommentTextChar"/>
    <w:rsid w:val="00A315B2"/>
    <w:rPr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locked/>
    <w:rsid w:val="00D73AD4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A315B2"/>
    <w:rPr>
      <w:b/>
      <w:bCs/>
    </w:rPr>
  </w:style>
  <w:style w:type="character" w:customStyle="1" w:styleId="CommentSubjectChar">
    <w:name w:val="Comment Subject Char"/>
    <w:link w:val="CommentSubject"/>
    <w:locked/>
    <w:rsid w:val="00D73AD4"/>
    <w:rPr>
      <w:rFonts w:ascii="Arial" w:hAnsi="Arial"/>
      <w:b/>
      <w:bCs/>
    </w:rPr>
  </w:style>
  <w:style w:type="paragraph" w:customStyle="1" w:styleId="HTMLBody">
    <w:name w:val="HTML Body"/>
    <w:rsid w:val="00097E01"/>
    <w:pPr>
      <w:autoSpaceDE w:val="0"/>
      <w:autoSpaceDN w:val="0"/>
      <w:adjustRightInd w:val="0"/>
    </w:pPr>
    <w:rPr>
      <w:rFonts w:ascii="Cordia New" w:hAnsi="Cordia New"/>
      <w:sz w:val="28"/>
      <w:szCs w:val="28"/>
      <w:lang w:eastAsia="zh-CN"/>
    </w:rPr>
  </w:style>
  <w:style w:type="paragraph" w:customStyle="1" w:styleId="acctmainheading">
    <w:name w:val="acct main heading"/>
    <w:aliases w:val="am"/>
    <w:basedOn w:val="Normal"/>
    <w:rsid w:val="00156D0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customStyle="1" w:styleId="block">
    <w:name w:val="block"/>
    <w:aliases w:val="b,b + Angsana New,Bold,Left:  0....,Left:  1 cm,Rig..."/>
    <w:basedOn w:val="BodyText"/>
    <w:link w:val="blockChar"/>
    <w:rsid w:val="00C12A6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eastAsia="x-none" w:bidi="ar-SA"/>
    </w:rPr>
  </w:style>
  <w:style w:type="character" w:customStyle="1" w:styleId="blockChar">
    <w:name w:val="block Char"/>
    <w:aliases w:val="b Char"/>
    <w:link w:val="block"/>
    <w:locked/>
    <w:rsid w:val="00D15003"/>
    <w:rPr>
      <w:sz w:val="22"/>
      <w:lang w:val="en-GB" w:bidi="ar-SA"/>
    </w:rPr>
  </w:style>
  <w:style w:type="paragraph" w:styleId="FootnoteText">
    <w:name w:val="footnote text"/>
    <w:aliases w:val="ft"/>
    <w:basedOn w:val="Normal"/>
    <w:link w:val="FootnoteTextChar"/>
    <w:uiPriority w:val="99"/>
    <w:semiHidden/>
    <w:rsid w:val="00155E23"/>
    <w:rPr>
      <w:sz w:val="20"/>
      <w:szCs w:val="20"/>
      <w:lang w:val="x-none" w:eastAsia="x-none"/>
    </w:rPr>
  </w:style>
  <w:style w:type="character" w:customStyle="1" w:styleId="FootnoteTextChar">
    <w:name w:val="Footnote Text Char"/>
    <w:aliases w:val="ft Char"/>
    <w:link w:val="FootnoteText"/>
    <w:uiPriority w:val="99"/>
    <w:semiHidden/>
    <w:locked/>
    <w:rsid w:val="00D73AD4"/>
    <w:rPr>
      <w:rFonts w:ascii="Arial" w:hAnsi="Arial"/>
    </w:rPr>
  </w:style>
  <w:style w:type="character" w:styleId="FootnoteReference">
    <w:name w:val="footnote reference"/>
    <w:aliases w:val="fr"/>
    <w:uiPriority w:val="99"/>
    <w:semiHidden/>
    <w:rsid w:val="00155E23"/>
    <w:rPr>
      <w:vertAlign w:val="superscript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,Left:  -0.05&quot;,Right:  -0.05&quot;,Lin...,..."/>
    <w:basedOn w:val="Normal"/>
    <w:rsid w:val="00D019A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F4428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6037C2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RNormal">
    <w:name w:val="RNormal"/>
    <w:basedOn w:val="Normal"/>
    <w:rsid w:val="0072209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/>
      <w:sz w:val="22"/>
      <w:szCs w:val="24"/>
      <w:lang w:bidi="ar-SA"/>
    </w:rPr>
  </w:style>
  <w:style w:type="paragraph" w:customStyle="1" w:styleId="acctmergecolhdg">
    <w:name w:val="acct merge col hdg"/>
    <w:aliases w:val="mh"/>
    <w:basedOn w:val="Normal"/>
    <w:rsid w:val="00115D8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dividends">
    <w:name w:val="acct dividends"/>
    <w:aliases w:val="ad"/>
    <w:basedOn w:val="Normal"/>
    <w:rsid w:val="00D93D2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Graphic">
    <w:name w:val="Graphic"/>
    <w:basedOn w:val="Signature"/>
    <w:rsid w:val="002B24D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0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Signature">
    <w:name w:val="Signature"/>
    <w:basedOn w:val="Normal"/>
    <w:link w:val="SignatureChar"/>
    <w:rsid w:val="002B24DB"/>
    <w:pPr>
      <w:ind w:left="4320"/>
    </w:pPr>
    <w:rPr>
      <w:lang w:val="x-none" w:eastAsia="x-none"/>
    </w:rPr>
  </w:style>
  <w:style w:type="character" w:customStyle="1" w:styleId="SignatureChar">
    <w:name w:val="Signature Char"/>
    <w:link w:val="Signature"/>
    <w:locked/>
    <w:rsid w:val="00D73AD4"/>
    <w:rPr>
      <w:rFonts w:ascii="Arial" w:hAnsi="Arial"/>
      <w:sz w:val="18"/>
      <w:szCs w:val="18"/>
    </w:rPr>
  </w:style>
  <w:style w:type="paragraph" w:customStyle="1" w:styleId="Char">
    <w:name w:val="Char"/>
    <w:basedOn w:val="Normal"/>
    <w:rsid w:val="0006158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paragraph" w:customStyle="1" w:styleId="NormalAngsanaNew">
    <w:name w:val="Normal + Angsana New"/>
    <w:aliases w:val="15 pt,Thai Distributed Justification,Left:  0.31&quot;,Heading 8 + Angsana New,Right:  -0.28..."/>
    <w:basedOn w:val="Normal"/>
    <w:uiPriority w:val="99"/>
    <w:rsid w:val="00F5387E"/>
    <w:pPr>
      <w:tabs>
        <w:tab w:val="clear" w:pos="227"/>
      </w:tabs>
      <w:ind w:left="450"/>
      <w:jc w:val="thaiDistribute"/>
    </w:pPr>
    <w:rPr>
      <w:rFonts w:ascii="Angsana New" w:hAnsi="Angsana New"/>
      <w:sz w:val="30"/>
      <w:szCs w:val="30"/>
    </w:rPr>
  </w:style>
  <w:style w:type="paragraph" w:styleId="ListParagraph">
    <w:name w:val="List Paragraph"/>
    <w:aliases w:val="FS ENG01"/>
    <w:basedOn w:val="Normal"/>
    <w:link w:val="ListParagraphChar"/>
    <w:uiPriority w:val="34"/>
    <w:qFormat/>
    <w:rsid w:val="00453020"/>
    <w:pPr>
      <w:ind w:left="720"/>
      <w:contextualSpacing/>
    </w:pPr>
    <w:rPr>
      <w:szCs w:val="22"/>
    </w:rPr>
  </w:style>
  <w:style w:type="character" w:customStyle="1" w:styleId="BodyTextChar1">
    <w:name w:val="Body Text Char1"/>
    <w:aliases w:val="bt Char1,body text Char1,Body Char1"/>
    <w:uiPriority w:val="99"/>
    <w:locked/>
    <w:rsid w:val="00D73AD4"/>
    <w:rPr>
      <w:rFonts w:ascii="Arial" w:hAnsi="Arial" w:cs="Angsana New"/>
      <w:sz w:val="22"/>
      <w:szCs w:val="22"/>
    </w:rPr>
  </w:style>
  <w:style w:type="paragraph" w:customStyle="1" w:styleId="a6">
    <w:name w:val="ลบ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Indent2">
    <w:name w:val="Body Text Indent 2"/>
    <w:basedOn w:val="Normal"/>
    <w:link w:val="BodyTextIndent2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/>
      <w:sz w:val="30"/>
      <w:szCs w:val="30"/>
      <w:lang w:val="x-none" w:eastAsia="x-none"/>
    </w:rPr>
  </w:style>
  <w:style w:type="character" w:customStyle="1" w:styleId="BodyTextIndent2Char">
    <w:name w:val="Body Text Indent 2 Char"/>
    <w:link w:val="BodyTextIndent2"/>
    <w:rsid w:val="00D73AD4"/>
    <w:rPr>
      <w:rFonts w:cs="EucrosiaUPC"/>
      <w:sz w:val="30"/>
      <w:szCs w:val="30"/>
    </w:rPr>
  </w:style>
  <w:style w:type="paragraph" w:customStyle="1" w:styleId="acctcolumnheading">
    <w:name w:val="acct column heading"/>
    <w:aliases w:val="ac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D73AD4"/>
    <w:pPr>
      <w:spacing w:after="0"/>
    </w:pPr>
  </w:style>
  <w:style w:type="paragraph" w:customStyle="1" w:styleId="acctindentnospaceafter">
    <w:name w:val="acct indent no space after"/>
    <w:aliases w:val="ain"/>
    <w:basedOn w:val="acctindent"/>
    <w:rsid w:val="00D73AD4"/>
    <w:pPr>
      <w:spacing w:after="0"/>
    </w:pPr>
  </w:style>
  <w:style w:type="paragraph" w:customStyle="1" w:styleId="acctindent">
    <w:name w:val="acct indent"/>
    <w:aliases w:val="ai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D73AD4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D73AD4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D73AD4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D73AD4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D73AD4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D73AD4"/>
    <w:pPr>
      <w:ind w:left="1134"/>
    </w:pPr>
    <w:rPr>
      <w:rFonts w:cs="Times New Roman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D73AD4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D73AD4"/>
    <w:pPr>
      <w:spacing w:after="0"/>
    </w:pPr>
    <w:rPr>
      <w:rFonts w:cs="Times New Roman"/>
    </w:rPr>
  </w:style>
  <w:style w:type="paragraph" w:customStyle="1" w:styleId="block2nospaceafter">
    <w:name w:val="block2 no space after"/>
    <w:aliases w:val="b2n,block2 no sp"/>
    <w:basedOn w:val="block2"/>
    <w:rsid w:val="00D73AD4"/>
    <w:pPr>
      <w:spacing w:after="0"/>
    </w:pPr>
  </w:style>
  <w:style w:type="paragraph" w:customStyle="1" w:styleId="List1a">
    <w:name w:val="List 1a"/>
    <w:aliases w:val="1a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rsid w:val="00D73AD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rsid w:val="00D73AD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D73AD4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D73AD4"/>
    <w:rPr>
      <w:rFonts w:cs="Times New Roman"/>
    </w:rPr>
  </w:style>
  <w:style w:type="paragraph" w:customStyle="1" w:styleId="zreportaddinfo">
    <w:name w:val="zreport addinfo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D73AD4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D73AD4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D73AD4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D73AD4"/>
    <w:rPr>
      <w:b/>
      <w:bCs/>
    </w:rPr>
  </w:style>
  <w:style w:type="paragraph" w:customStyle="1" w:styleId="nineptbodytext">
    <w:name w:val="nine pt body text"/>
    <w:aliases w:val="9bt"/>
    <w:basedOn w:val="nineptnormal"/>
    <w:rsid w:val="00D73AD4"/>
    <w:pPr>
      <w:spacing w:after="220"/>
    </w:pPr>
  </w:style>
  <w:style w:type="paragraph" w:customStyle="1" w:styleId="nineptnormal">
    <w:name w:val="nine pt normal"/>
    <w:aliases w:val="9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D73AD4"/>
    <w:pPr>
      <w:jc w:val="center"/>
    </w:pPr>
  </w:style>
  <w:style w:type="paragraph" w:customStyle="1" w:styleId="heading">
    <w:name w:val="heading"/>
    <w:aliases w:val="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D73AD4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D73AD4"/>
  </w:style>
  <w:style w:type="paragraph" w:customStyle="1" w:styleId="nineptheadingcentredbold">
    <w:name w:val="nine pt heading centred bold"/>
    <w:aliases w:val="9hc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D73AD4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D73AD4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D73AD4"/>
    <w:rPr>
      <w:b/>
    </w:rPr>
  </w:style>
  <w:style w:type="paragraph" w:customStyle="1" w:styleId="nineptcolumntab1">
    <w:name w:val="nine pt column tab1"/>
    <w:aliases w:val="a91"/>
    <w:basedOn w:val="nineptnormal"/>
    <w:rsid w:val="00D73AD4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D73AD4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D73AD4"/>
    <w:pPr>
      <w:jc w:val="center"/>
    </w:pPr>
  </w:style>
  <w:style w:type="paragraph" w:customStyle="1" w:styleId="Normalheading">
    <w:name w:val="Normal heading"/>
    <w:aliases w:val="nh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D73AD4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D73AD4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D73AD4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D73AD4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D73AD4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D73AD4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D73AD4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D73AD4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D73AD4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D73AD4"/>
    <w:pPr>
      <w:ind w:left="1134" w:hanging="567"/>
    </w:pPr>
    <w:rPr>
      <w:rFonts w:cs="Times New Roman"/>
    </w:rPr>
  </w:style>
  <w:style w:type="paragraph" w:customStyle="1" w:styleId="blocklist2">
    <w:name w:val="block list2"/>
    <w:aliases w:val="blist2"/>
    <w:basedOn w:val="blocklist"/>
    <w:rsid w:val="00D73AD4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D73AD4"/>
    <w:pPr>
      <w:keepNext/>
      <w:keepLines/>
      <w:spacing w:before="70"/>
    </w:pPr>
    <w:rPr>
      <w:rFonts w:cs="Times New Roman"/>
      <w:b/>
    </w:rPr>
  </w:style>
  <w:style w:type="paragraph" w:customStyle="1" w:styleId="blockheadingitalicnosp">
    <w:name w:val="block heading italic no sp"/>
    <w:aliases w:val="bhin"/>
    <w:basedOn w:val="blockheadingitalic"/>
    <w:rsid w:val="00D73AD4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D73AD4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D73AD4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D73AD4"/>
    <w:pPr>
      <w:spacing w:after="0"/>
    </w:pPr>
  </w:style>
  <w:style w:type="paragraph" w:customStyle="1" w:styleId="smallreturn">
    <w:name w:val="small return"/>
    <w:aliases w:val="sr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D73AD4"/>
    <w:pPr>
      <w:spacing w:after="0"/>
    </w:pPr>
  </w:style>
  <w:style w:type="paragraph" w:customStyle="1" w:styleId="headingbolditalic">
    <w:name w:val="heading bold italic"/>
    <w:aliases w:val="hbi"/>
    <w:basedOn w:val="heading"/>
    <w:rsid w:val="00D73AD4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D73AD4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D73AD4"/>
    <w:pPr>
      <w:spacing w:after="0"/>
    </w:pPr>
  </w:style>
  <w:style w:type="paragraph" w:customStyle="1" w:styleId="blockbullet">
    <w:name w:val="block bullet"/>
    <w:aliases w:val="bb"/>
    <w:basedOn w:val="block"/>
    <w:rsid w:val="00D73AD4"/>
    <w:pPr>
      <w:tabs>
        <w:tab w:val="num" w:pos="907"/>
      </w:tabs>
      <w:ind w:left="907" w:hanging="340"/>
    </w:pPr>
    <w:rPr>
      <w:rFonts w:cs="Times New Roman"/>
    </w:rPr>
  </w:style>
  <w:style w:type="paragraph" w:customStyle="1" w:styleId="acctfourfigureslongernumber3">
    <w:name w:val="acct four figures longer number3"/>
    <w:aliases w:val="a4+3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D73AD4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D73AD4"/>
    <w:pPr>
      <w:spacing w:after="0"/>
    </w:pPr>
  </w:style>
  <w:style w:type="paragraph" w:customStyle="1" w:styleId="eightptnormal">
    <w:name w:val="eight pt normal"/>
    <w:aliases w:val="8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D73AD4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D73AD4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D73AD4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D73AD4"/>
    <w:rPr>
      <w:b/>
      <w:bCs/>
    </w:rPr>
  </w:style>
  <w:style w:type="paragraph" w:customStyle="1" w:styleId="eightptbodytext">
    <w:name w:val="eight pt body text"/>
    <w:aliases w:val="8bt"/>
    <w:basedOn w:val="eightptnormal"/>
    <w:rsid w:val="00D73AD4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D73AD4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D73AD4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D73AD4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D73AD4"/>
    <w:pPr>
      <w:spacing w:after="0"/>
    </w:pPr>
  </w:style>
  <w:style w:type="paragraph" w:customStyle="1" w:styleId="eightptblock">
    <w:name w:val="eight pt block"/>
    <w:aliases w:val="8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D73AD4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D73AD4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D73AD4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D73AD4"/>
    <w:pPr>
      <w:spacing w:after="0"/>
    </w:pPr>
  </w:style>
  <w:style w:type="paragraph" w:customStyle="1" w:styleId="blockindent">
    <w:name w:val="block indent"/>
    <w:aliases w:val="bi"/>
    <w:basedOn w:val="block"/>
    <w:rsid w:val="00D73AD4"/>
    <w:pPr>
      <w:ind w:left="737" w:hanging="170"/>
    </w:pPr>
    <w:rPr>
      <w:rFonts w:cs="Times New Roman"/>
    </w:rPr>
  </w:style>
  <w:style w:type="paragraph" w:customStyle="1" w:styleId="nineptnormalcentred">
    <w:name w:val="nine pt normal centred"/>
    <w:aliases w:val="9nc"/>
    <w:basedOn w:val="nineptnormal"/>
    <w:rsid w:val="00D73AD4"/>
    <w:pPr>
      <w:jc w:val="center"/>
    </w:pPr>
  </w:style>
  <w:style w:type="paragraph" w:customStyle="1" w:styleId="nineptcol">
    <w:name w:val="nine pt %col"/>
    <w:aliases w:val="9%"/>
    <w:basedOn w:val="nineptnormal"/>
    <w:rsid w:val="00D73AD4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D73AD4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D73AD4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D73AD4"/>
    <w:pPr>
      <w:spacing w:after="0"/>
    </w:pPr>
  </w:style>
  <w:style w:type="paragraph" w:customStyle="1" w:styleId="nineptblocklist">
    <w:name w:val="nine pt block list"/>
    <w:aliases w:val="9bl"/>
    <w:basedOn w:val="nineptblock"/>
    <w:rsid w:val="00D73AD4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D73AD4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D73AD4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D73AD4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D73AD4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D73AD4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D73AD4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D73AD4"/>
    <w:pPr>
      <w:spacing w:after="20"/>
    </w:pPr>
  </w:style>
  <w:style w:type="paragraph" w:customStyle="1" w:styleId="blockbulletnospaceafter">
    <w:name w:val="block bullet no space after"/>
    <w:aliases w:val="bbn,block bullet no sp"/>
    <w:rsid w:val="00D73AD4"/>
    <w:pPr>
      <w:tabs>
        <w:tab w:val="num" w:pos="907"/>
      </w:tabs>
      <w:spacing w:line="260" w:lineRule="atLeast"/>
      <w:ind w:left="907" w:hanging="340"/>
    </w:pPr>
    <w:rPr>
      <w:rFonts w:cs="Times New Roman"/>
      <w:sz w:val="22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D73AD4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D73AD4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D73AD4"/>
    <w:pPr>
      <w:spacing w:after="80"/>
    </w:pPr>
  </w:style>
  <w:style w:type="paragraph" w:customStyle="1" w:styleId="nineptratecol">
    <w:name w:val="nine pt rate col"/>
    <w:aliases w:val="a9r"/>
    <w:basedOn w:val="nineptnormal"/>
    <w:rsid w:val="00D73AD4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D73AD4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D73AD4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D73AD4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D73AD4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D73AD4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D73AD4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D73AD4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D73AD4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D73AD4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D73AD4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D73AD4"/>
    <w:pPr>
      <w:ind w:left="907" w:hanging="340"/>
    </w:pPr>
    <w:rPr>
      <w:rFonts w:cs="Times New Roman"/>
    </w:rPr>
  </w:style>
  <w:style w:type="paragraph" w:customStyle="1" w:styleId="List3i">
    <w:name w:val="List 3i"/>
    <w:aliases w:val="3i"/>
    <w:basedOn w:val="List2i"/>
    <w:rsid w:val="00D73AD4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D73AD4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D73AD4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D73AD4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D73AD4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D73AD4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D73AD4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D73AD4"/>
    <w:pPr>
      <w:spacing w:after="80"/>
    </w:pPr>
  </w:style>
  <w:style w:type="paragraph" w:customStyle="1" w:styleId="blockbullet2">
    <w:name w:val="block bullet 2"/>
    <w:aliases w:val="bb2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D73AD4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D73AD4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val="x-none" w:eastAsia="en-GB"/>
    </w:rPr>
  </w:style>
  <w:style w:type="character" w:customStyle="1" w:styleId="AccPolicysubheadChar">
    <w:name w:val="Acc Policy sub head Char"/>
    <w:link w:val="AccPolicysubhead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 w:cs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 w:cs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D73AD4"/>
    <w:pPr>
      <w:ind w:left="1134"/>
    </w:pPr>
  </w:style>
  <w:style w:type="character" w:customStyle="1" w:styleId="AccPolicyalternativeChar">
    <w:name w:val="Acc Policy alternative Char"/>
    <w:link w:val="AccPolicyalternative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CoverTitle">
    <w:name w:val="Cover Tit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character" w:customStyle="1" w:styleId="AccPolicyHeadingCharChar">
    <w:name w:val="Acc Policy Heading Char Char"/>
    <w:rsid w:val="00D73AD4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D73AD4"/>
    <w:rPr>
      <w:rFonts w:cs="Times New Roman"/>
      <w:sz w:val="29"/>
      <w:szCs w:val="29"/>
    </w:rPr>
  </w:style>
  <w:style w:type="character" w:customStyle="1" w:styleId="hps">
    <w:name w:val="hps"/>
    <w:rsid w:val="00D73AD4"/>
    <w:rPr>
      <w:rFonts w:cs="Times New Roman"/>
    </w:rPr>
  </w:style>
  <w:style w:type="character" w:customStyle="1" w:styleId="gt-icon-text1">
    <w:name w:val="gt-icon-text1"/>
    <w:rsid w:val="00D73AD4"/>
    <w:rPr>
      <w:rFonts w:cs="Times New Roman"/>
    </w:rPr>
  </w:style>
  <w:style w:type="character" w:customStyle="1" w:styleId="shorttext">
    <w:name w:val="short_text"/>
    <w:rsid w:val="00D73AD4"/>
    <w:rPr>
      <w:rFonts w:cs="Times New Roman"/>
    </w:rPr>
  </w:style>
  <w:style w:type="paragraph" w:customStyle="1" w:styleId="Default">
    <w:name w:val="Default"/>
    <w:rsid w:val="00D73AD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uiPriority w:val="99"/>
    <w:rsid w:val="00D73AD4"/>
    <w:rPr>
      <w:rFonts w:cs="Times New Roman"/>
    </w:rPr>
  </w:style>
  <w:style w:type="paragraph" w:styleId="PlainText">
    <w:name w:val="Plain Text"/>
    <w:basedOn w:val="Normal"/>
    <w:link w:val="PlainText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  <w:lang w:val="x-none" w:eastAsia="x-none"/>
    </w:rPr>
  </w:style>
  <w:style w:type="character" w:customStyle="1" w:styleId="PlainTextChar">
    <w:name w:val="Plain Text Char"/>
    <w:link w:val="PlainText"/>
    <w:rsid w:val="00D73AD4"/>
    <w:rPr>
      <w:rFonts w:ascii="Consolas" w:hAnsi="Consolas"/>
      <w:sz w:val="21"/>
      <w:szCs w:val="26"/>
    </w:rPr>
  </w:style>
  <w:style w:type="paragraph" w:styleId="Revision">
    <w:name w:val="Revision"/>
    <w:hidden/>
    <w:uiPriority w:val="99"/>
    <w:semiHidden/>
    <w:rsid w:val="00D73AD4"/>
    <w:rPr>
      <w:rFonts w:ascii="Arial" w:hAnsi="Arial"/>
      <w:sz w:val="18"/>
      <w:szCs w:val="22"/>
    </w:rPr>
  </w:style>
  <w:style w:type="character" w:customStyle="1" w:styleId="apple-converted-space">
    <w:name w:val="apple-converted-space"/>
    <w:basedOn w:val="DefaultParagraphFont"/>
    <w:rsid w:val="00C03143"/>
  </w:style>
  <w:style w:type="paragraph" w:customStyle="1" w:styleId="Style2">
    <w:name w:val="Style2"/>
    <w:basedOn w:val="Heading3"/>
    <w:link w:val="Style2Char"/>
    <w:qFormat/>
    <w:rsid w:val="004052A8"/>
    <w:pPr>
      <w:numPr>
        <w:numId w:val="17"/>
      </w:numPr>
      <w:tabs>
        <w:tab w:val="clear" w:pos="227"/>
        <w:tab w:val="clear" w:pos="454"/>
        <w:tab w:val="clear" w:pos="680"/>
        <w:tab w:val="clear" w:pos="907"/>
      </w:tabs>
      <w:spacing w:line="260" w:lineRule="atLeast"/>
      <w:ind w:right="-45"/>
      <w:jc w:val="both"/>
    </w:pPr>
    <w:rPr>
      <w:rFonts w:ascii="Angsana New" w:eastAsia="MS Mincho" w:hAnsi="Angsana New" w:cs="Angsana New"/>
      <w:b/>
      <w:bCs/>
      <w:i w:val="0"/>
      <w:iCs w:val="0"/>
      <w:sz w:val="30"/>
      <w:szCs w:val="30"/>
      <w:lang w:val="en-GB" w:eastAsia="th-TH"/>
    </w:rPr>
  </w:style>
  <w:style w:type="character" w:customStyle="1" w:styleId="Style2Char">
    <w:name w:val="Style2 Char"/>
    <w:link w:val="Style2"/>
    <w:rsid w:val="004052A8"/>
    <w:rPr>
      <w:rFonts w:ascii="Angsana New" w:eastAsia="MS Mincho" w:hAnsi="Angsana New"/>
      <w:b/>
      <w:bCs/>
      <w:sz w:val="30"/>
      <w:szCs w:val="30"/>
      <w:lang w:val="en-GB" w:eastAsia="th-TH"/>
    </w:rPr>
  </w:style>
  <w:style w:type="character" w:customStyle="1" w:styleId="TitleChar">
    <w:name w:val="Title Char"/>
    <w:link w:val="Title"/>
    <w:uiPriority w:val="99"/>
    <w:rsid w:val="00D15003"/>
    <w:rPr>
      <w:rFonts w:eastAsia="Times New Roman" w:hAnsi="Tms Rmn" w:cs="Tms Rmn"/>
      <w:b/>
      <w:bCs/>
      <w:kern w:val="28"/>
      <w:sz w:val="32"/>
      <w:szCs w:val="32"/>
    </w:rPr>
  </w:style>
  <w:style w:type="paragraph" w:styleId="Title">
    <w:name w:val="Title"/>
    <w:basedOn w:val="Normal"/>
    <w:link w:val="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before="240" w:after="60" w:line="240" w:lineRule="auto"/>
      <w:jc w:val="center"/>
      <w:textAlignment w:val="baseline"/>
    </w:pPr>
    <w:rPr>
      <w:rFonts w:ascii="Times New Roman" w:eastAsia="Times New Roman" w:hAnsi="Tms Rmn"/>
      <w:b/>
      <w:bCs/>
      <w:kern w:val="28"/>
      <w:sz w:val="32"/>
      <w:szCs w:val="32"/>
      <w:lang w:val="x-none" w:eastAsia="x-none"/>
    </w:rPr>
  </w:style>
  <w:style w:type="character" w:customStyle="1" w:styleId="SubtitleChar">
    <w:name w:val="Subtitle Char"/>
    <w:link w:val="Subtitle"/>
    <w:uiPriority w:val="99"/>
    <w:rsid w:val="00D15003"/>
    <w:rPr>
      <w:rFonts w:eastAsia="Times New Roman" w:hAnsi="Tms Rmn" w:cs="Tms Rmn"/>
      <w:i/>
      <w:iCs/>
      <w:sz w:val="24"/>
      <w:szCs w:val="28"/>
    </w:rPr>
  </w:style>
  <w:style w:type="paragraph" w:styleId="Subtitle">
    <w:name w:val="Subtitle"/>
    <w:basedOn w:val="Normal"/>
    <w:link w:val="Sub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60" w:line="240" w:lineRule="auto"/>
      <w:jc w:val="center"/>
      <w:textAlignment w:val="baseline"/>
    </w:pPr>
    <w:rPr>
      <w:rFonts w:ascii="Times New Roman" w:eastAsia="Times New Roman" w:hAnsi="Tms Rmn"/>
      <w:i/>
      <w:iCs/>
      <w:sz w:val="24"/>
      <w:szCs w:val="28"/>
      <w:lang w:val="x-none" w:eastAsia="x-none"/>
    </w:rPr>
  </w:style>
  <w:style w:type="character" w:customStyle="1" w:styleId="BodyTextIndent3Char">
    <w:name w:val="Body Text Indent 3 Char"/>
    <w:link w:val="BodyTextIndent3"/>
    <w:uiPriority w:val="99"/>
    <w:rsid w:val="00D15003"/>
    <w:rPr>
      <w:rFonts w:ascii="Arial" w:eastAsia="Times New Roman" w:hAnsi="Arial"/>
      <w:sz w:val="16"/>
      <w:szCs w:val="18"/>
      <w:lang w:val="en-GB" w:bidi="ar-SA"/>
    </w:rPr>
  </w:style>
  <w:style w:type="paragraph" w:styleId="BodyTextIndent3">
    <w:name w:val="Body Text Indent 3"/>
    <w:basedOn w:val="Normal"/>
    <w:link w:val="BodyTextIndent3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360"/>
    </w:pPr>
    <w:rPr>
      <w:rFonts w:eastAsia="Times New Roman"/>
      <w:sz w:val="16"/>
      <w:lang w:val="en-GB" w:eastAsia="x-none" w:bidi="ar-SA"/>
    </w:rPr>
  </w:style>
  <w:style w:type="character" w:customStyle="1" w:styleId="HTMLPreformattedChar">
    <w:name w:val="HTML Preformatted Char"/>
    <w:link w:val="HTMLPreformatted"/>
    <w:uiPriority w:val="99"/>
    <w:rsid w:val="00D15003"/>
    <w:rPr>
      <w:rFonts w:ascii="Tahoma" w:eastAsia="Times New Roman" w:hAnsi="Tahoma" w:cs="Tahoma"/>
    </w:rPr>
  </w:style>
  <w:style w:type="paragraph" w:styleId="HTMLPreformatted">
    <w:name w:val="HTML Preformatted"/>
    <w:basedOn w:val="Normal"/>
    <w:link w:val="HTMLPreformatted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Tahoma" w:eastAsia="Times New Roman" w:hAnsi="Tahoma"/>
      <w:sz w:val="20"/>
      <w:szCs w:val="20"/>
      <w:lang w:val="x-none" w:eastAsia="x-none"/>
    </w:rPr>
  </w:style>
  <w:style w:type="paragraph" w:customStyle="1" w:styleId="AccountingPolicy">
    <w:name w:val="Accounting Policy"/>
    <w:basedOn w:val="Normal"/>
    <w:link w:val="AccountingPolicyChar1"/>
    <w:rsid w:val="00D15003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eastAsia="x-none" w:bidi="ar-SA"/>
    </w:rPr>
  </w:style>
  <w:style w:type="character" w:customStyle="1" w:styleId="AccountingPolicyChar1">
    <w:name w:val="Accounting Policy Char1"/>
    <w:link w:val="AccountingPolicy"/>
    <w:locked/>
    <w:rsid w:val="00D15003"/>
    <w:rPr>
      <w:rFonts w:ascii="Univers 45 Light" w:eastAsia="MS Mincho" w:hAnsi="Univers 45 Light" w:cs="Univers 45 Light"/>
      <w:color w:val="000000"/>
      <w:lang w:val="en-GB" w:bidi="ar-SA"/>
    </w:rPr>
  </w:style>
  <w:style w:type="character" w:customStyle="1" w:styleId="FooterChar1">
    <w:name w:val="Footer Char1"/>
    <w:uiPriority w:val="99"/>
    <w:rsid w:val="00D15003"/>
    <w:rPr>
      <w:rFonts w:ascii="Arial" w:eastAsia="Times New Roman" w:hAnsi="Arial" w:cs="Times New Roman"/>
      <w:sz w:val="18"/>
      <w:szCs w:val="18"/>
    </w:rPr>
  </w:style>
  <w:style w:type="table" w:customStyle="1" w:styleId="TableGridLight1">
    <w:name w:val="Table Grid Light1"/>
    <w:basedOn w:val="TableNormal"/>
    <w:uiPriority w:val="40"/>
    <w:rsid w:val="00D15003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Heading1Char1">
    <w:name w:val="Heading 1 Char1"/>
    <w:uiPriority w:val="99"/>
    <w:locked/>
    <w:rsid w:val="00EB2DD5"/>
    <w:rPr>
      <w:rFonts w:ascii="Arial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1">
    <w:name w:val="Heading 3 Char1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styleId="List">
    <w:name w:val="List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2">
    <w:name w:val="List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72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Continue2">
    <w:name w:val="List Continue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20" w:line="240" w:lineRule="auto"/>
      <w:ind w:left="72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InsideAddress">
    <w:name w:val="Inside Address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4">
    <w:name w:val="Body Text 4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5">
    <w:name w:val="Body Text 5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character" w:customStyle="1" w:styleId="CharChar22">
    <w:name w:val="Char Char22"/>
    <w:locked/>
    <w:rsid w:val="00EB2DD5"/>
    <w:rPr>
      <w:rFonts w:ascii="Arial" w:hAnsi="Arial" w:cs="Times New Roman"/>
      <w:b/>
      <w:bCs/>
      <w:sz w:val="18"/>
      <w:szCs w:val="18"/>
      <w:u w:val="single"/>
      <w:lang w:val="en-US" w:eastAsia="en-US" w:bidi="th-TH"/>
    </w:rPr>
  </w:style>
  <w:style w:type="character" w:customStyle="1" w:styleId="CharChar21">
    <w:name w:val="Char Char2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CharChar20">
    <w:name w:val="Char Char20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customStyle="1" w:styleId="KNormal">
    <w:name w:val="KNormal"/>
    <w:uiPriority w:val="99"/>
    <w:rsid w:val="00EB2DD5"/>
    <w:pPr>
      <w:spacing w:before="120" w:after="120"/>
    </w:pPr>
    <w:rPr>
      <w:rFonts w:ascii="Arial" w:eastAsia="Times New Roman" w:hAnsi="Arial" w:cs="Times New Roman"/>
      <w:lang w:bidi="ar-SA"/>
    </w:rPr>
  </w:style>
  <w:style w:type="character" w:styleId="Emphasis">
    <w:name w:val="Emphasis"/>
    <w:uiPriority w:val="20"/>
    <w:qFormat/>
    <w:rsid w:val="00EB2DD5"/>
    <w:rPr>
      <w:rFonts w:cs="Times New Roman"/>
      <w:color w:val="auto"/>
    </w:rPr>
  </w:style>
  <w:style w:type="character" w:customStyle="1" w:styleId="st1">
    <w:name w:val="st1"/>
    <w:rsid w:val="00EB2DD5"/>
    <w:rPr>
      <w:rFonts w:cs="Times New Roman"/>
    </w:rPr>
  </w:style>
  <w:style w:type="character" w:customStyle="1" w:styleId="Heading8Char1">
    <w:name w:val="Heading 8 Char1"/>
    <w:rsid w:val="00EB2DD5"/>
    <w:rPr>
      <w:rFonts w:ascii="Times New Roman" w:hAnsi="Times New Roman" w:cs="EucrosiaUPC"/>
      <w:b/>
      <w:bCs/>
      <w:sz w:val="32"/>
      <w:szCs w:val="32"/>
      <w:lang w:bidi="th-TH"/>
    </w:rPr>
  </w:style>
  <w:style w:type="character" w:customStyle="1" w:styleId="Heading4Char1">
    <w:name w:val="Heading 4 Char1"/>
    <w:rsid w:val="00EB2DD5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rsid w:val="00EB2DD5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rsid w:val="00EB2DD5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9Char1">
    <w:name w:val="Heading 9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rsid w:val="00EB2DD5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rsid w:val="00EB2DD5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atn">
    <w:name w:val="atn"/>
    <w:basedOn w:val="DefaultParagraphFont"/>
    <w:rsid w:val="00EB2DD5"/>
  </w:style>
  <w:style w:type="character" w:customStyle="1" w:styleId="alt-edited1">
    <w:name w:val="alt-edited1"/>
    <w:rsid w:val="00EB2DD5"/>
    <w:rPr>
      <w:color w:val="4D90F0"/>
    </w:rPr>
  </w:style>
  <w:style w:type="paragraph" w:styleId="NoSpacing">
    <w:name w:val="No Spacing"/>
    <w:uiPriority w:val="1"/>
    <w:qFormat/>
    <w:rsid w:val="00EB2DD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eastAsia="Times New Roman" w:hAnsi="Arial"/>
      <w:sz w:val="18"/>
      <w:szCs w:val="22"/>
    </w:rPr>
  </w:style>
  <w:style w:type="paragraph" w:customStyle="1" w:styleId="Pa01">
    <w:name w:val="Pa0+1"/>
    <w:basedOn w:val="Default"/>
    <w:next w:val="Default"/>
    <w:uiPriority w:val="99"/>
    <w:rsid w:val="00EB2DD5"/>
    <w:pPr>
      <w:spacing w:line="151" w:lineRule="atLeast"/>
    </w:pPr>
    <w:rPr>
      <w:rFonts w:ascii="Tesco" w:eastAsia="Times New Roman" w:hAnsi="Tesco" w:cs="Angsana New"/>
      <w:color w:val="auto"/>
    </w:rPr>
  </w:style>
  <w:style w:type="table" w:customStyle="1" w:styleId="TableGridLight2">
    <w:name w:val="Table Grid Light2"/>
    <w:basedOn w:val="TableNormal"/>
    <w:uiPriority w:val="40"/>
    <w:rsid w:val="003E584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eGridLight">
    <w:name w:val="Grid Table Light"/>
    <w:basedOn w:val="TableNormal"/>
    <w:uiPriority w:val="40"/>
    <w:rsid w:val="005666D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NormalWeb">
    <w:name w:val="Normal (Web)"/>
    <w:basedOn w:val="Normal"/>
    <w:uiPriority w:val="99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eastAsia="Batang" w:hAnsi="Times New Roman" w:cs="Times New Roman"/>
      <w:sz w:val="24"/>
      <w:szCs w:val="24"/>
      <w:lang w:eastAsia="ko-KR" w:bidi="ar-SA"/>
    </w:rPr>
  </w:style>
  <w:style w:type="paragraph" w:customStyle="1" w:styleId="CharCharCharChar">
    <w:name w:val="Char Char อักขระ อักขระ Char Char อักขระ อักขระ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eastAsia="Times New Roman" w:hAnsi="Verdana"/>
      <w:sz w:val="20"/>
      <w:szCs w:val="20"/>
      <w:lang w:bidi="ar-SA"/>
    </w:rPr>
  </w:style>
  <w:style w:type="character" w:customStyle="1" w:styleId="CharChar221">
    <w:name w:val="Char Char221"/>
    <w:rsid w:val="0063373F"/>
    <w:rPr>
      <w:b/>
      <w:bCs/>
      <w:i/>
      <w:iCs/>
      <w:sz w:val="24"/>
      <w:szCs w:val="24"/>
      <w:lang w:val="en-GB" w:eastAsia="en-US" w:bidi="th-TH"/>
    </w:rPr>
  </w:style>
  <w:style w:type="paragraph" w:customStyle="1" w:styleId="a7">
    <w:name w:val="รายงาน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eastAsia="Cordia New" w:hAnsi="Times New Roman" w:cs="Cordia New"/>
      <w:b/>
      <w:bCs/>
      <w:sz w:val="22"/>
      <w:szCs w:val="30"/>
    </w:rPr>
  </w:style>
  <w:style w:type="paragraph" w:customStyle="1" w:styleId="NormalIndent2">
    <w:name w:val="Normal Indent2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customStyle="1" w:styleId="CharChar25">
    <w:name w:val="Char Char25"/>
    <w:rsid w:val="0063373F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paragraph" w:customStyle="1" w:styleId="zDistnHeader">
    <w:name w:val="zDistnHeader"/>
    <w:basedOn w:val="Normal"/>
    <w:next w:val="Normal"/>
    <w:rsid w:val="0063373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520" w:line="260" w:lineRule="atLeast"/>
    </w:pPr>
    <w:rPr>
      <w:rFonts w:ascii="Times New Roman" w:eastAsia="Times New Roman" w:hAnsi="Times New Roman"/>
      <w:sz w:val="22"/>
      <w:szCs w:val="22"/>
      <w:lang w:val="en-GB"/>
    </w:rPr>
  </w:style>
  <w:style w:type="paragraph" w:customStyle="1" w:styleId="numbernegative">
    <w:name w:val="number negative"/>
    <w:basedOn w:val="Normal"/>
    <w:rsid w:val="006B69F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spacing w:line="260" w:lineRule="atLeast"/>
      <w:jc w:val="right"/>
    </w:pPr>
    <w:rPr>
      <w:rFonts w:ascii="Angsana New" w:eastAsia="Times New Roman" w:hAnsi="Angsana New"/>
      <w:sz w:val="20"/>
      <w:szCs w:val="20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5D38B0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DC79C1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8">
    <w:name w:val="เนื้อเรื่อง"/>
    <w:basedOn w:val="Normal"/>
    <w:uiPriority w:val="99"/>
    <w:rsid w:val="001C7D7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86"/>
    </w:pPr>
    <w:rPr>
      <w:rFonts w:ascii="Times New Roman" w:eastAsia="Cordia New" w:hAnsi="Times New Roman" w:cs="Cordia New"/>
      <w:sz w:val="28"/>
      <w:szCs w:val="28"/>
      <w:lang w:val="th-TH" w:eastAsia="th-TH"/>
    </w:rPr>
  </w:style>
  <w:style w:type="character" w:styleId="Hyperlink">
    <w:name w:val="Hyperlink"/>
    <w:basedOn w:val="DefaultParagraphFont"/>
    <w:uiPriority w:val="99"/>
    <w:semiHidden/>
    <w:unhideWhenUsed/>
    <w:rsid w:val="0095307F"/>
    <w:rPr>
      <w:color w:val="0000FF"/>
      <w:u w:val="single"/>
    </w:rPr>
  </w:style>
  <w:style w:type="character" w:customStyle="1" w:styleId="ListParagraphChar">
    <w:name w:val="List Paragraph Char"/>
    <w:aliases w:val="FS ENG01 Char"/>
    <w:link w:val="ListParagraph"/>
    <w:uiPriority w:val="34"/>
    <w:locked/>
    <w:rsid w:val="00466AF6"/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D4703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eastAsia="Times New Roman" w:hAnsi="Univers LT Std 45 Light"/>
      <w:sz w:val="24"/>
      <w:szCs w:val="24"/>
    </w:rPr>
  </w:style>
  <w:style w:type="paragraph" w:customStyle="1" w:styleId="FSBlank">
    <w:name w:val="FS_Blank"/>
    <w:basedOn w:val="Normal"/>
    <w:link w:val="FSBlankChar"/>
    <w:qFormat/>
    <w:rsid w:val="00A859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20"/>
      <w:szCs w:val="20"/>
    </w:rPr>
  </w:style>
  <w:style w:type="character" w:customStyle="1" w:styleId="FSBlankChar">
    <w:name w:val="FS_Blank Char"/>
    <w:link w:val="FSBlank"/>
    <w:rsid w:val="00A8593F"/>
    <w:rPr>
      <w:rFonts w:ascii="Angsana New" w:eastAsia="MS Mincho" w:hAnsi="Angsan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96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9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3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2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6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17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56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4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4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8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1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1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5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9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6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0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92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5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99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2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2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8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67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9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0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7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44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230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53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757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717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9890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775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6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7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6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7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3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69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3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5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4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0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7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4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1.png"/><Relationship Id="rId3" Type="http://schemas.openxmlformats.org/officeDocument/2006/relationships/customXml" Target="../customXml/item3.xml"/><Relationship Id="rId21" Type="http://schemas.openxmlformats.org/officeDocument/2006/relationships/image" Target="media/image3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525" row="6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0F711F86-9141-493C-AFE3-DD05E9A19853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6ba49b0-bcda-4796-8236-5b5cc1493ace">
      <Terms xmlns="http://schemas.microsoft.com/office/infopath/2007/PartnerControls"/>
    </lcf76f155ced4ddcb4097134ff3c332f>
    <TaxCatchAll xmlns="4243d5be-521d-4052-81ca-f0f31ea6f2d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6" ma:contentTypeDescription="Create a new document." ma:contentTypeScope="" ma:versionID="0ba993d9eb45a2c10d3ad218f1e9b9d3">
  <xsd:schema xmlns:xsd="http://www.w3.org/2001/XMLSchema" xmlns:xs="http://www.w3.org/2001/XMLSchema" xmlns:p="http://schemas.microsoft.com/office/2006/metadata/properties" xmlns:ns2="f6ba49b0-bcda-4796-8236-5b5cc1493ace" xmlns:ns3="05716746-add9-412a-97a9-1b5167d151a3" xmlns:ns4="4243d5be-521d-4052-81ca-f0f31ea6f2da" targetNamespace="http://schemas.microsoft.com/office/2006/metadata/properties" ma:root="true" ma:fieldsID="d5b86c4601498e99444bfdcc881b6fd6" ns2:_="" ns3:_="" ns4:_=""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3005A9E-CAF8-4017-94AF-EABC4C4E40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912975C-F765-4518-AEC7-92864382DA4D}">
  <ds:schemaRefs>
    <ds:schemaRef ds:uri="http://schemas.microsoft.com/office/2006/metadata/properties"/>
    <ds:schemaRef ds:uri="http://schemas.microsoft.com/office/infopath/2007/PartnerControls"/>
    <ds:schemaRef ds:uri="f6ba49b0-bcda-4796-8236-5b5cc1493ace"/>
    <ds:schemaRef ds:uri="4243d5be-521d-4052-81ca-f0f31ea6f2da"/>
  </ds:schemaRefs>
</ds:datastoreItem>
</file>

<file path=customXml/itemProps3.xml><?xml version="1.0" encoding="utf-8"?>
<ds:datastoreItem xmlns:ds="http://schemas.openxmlformats.org/officeDocument/2006/customXml" ds:itemID="{92570234-17BD-458A-BEB6-674BE374AD7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0398FCF-88FA-4C61-ACD2-EEF98551B2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124</TotalTime>
  <Pages>125</Pages>
  <Words>31275</Words>
  <Characters>126919</Characters>
  <Application>Microsoft Office Word</Application>
  <DocSecurity>0</DocSecurity>
  <Lines>1057</Lines>
  <Paragraphs>315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วินท์คอม เทคโนโลยี จำกัด (มหาชน) และบริษัทย่อย</vt:lpstr>
    </vt:vector>
  </TitlesOfParts>
  <Company>KPMG</Company>
  <LinksUpToDate>false</LinksUpToDate>
  <CharactersWithSpaces>157879</CharactersWithSpaces>
  <SharedDoc>false</SharedDoc>
  <HLinks>
    <vt:vector size="6" baseType="variant">
      <vt:variant>
        <vt:i4>2949161</vt:i4>
      </vt:variant>
      <vt:variant>
        <vt:i4>0</vt:i4>
      </vt:variant>
      <vt:variant>
        <vt:i4>0</vt:i4>
      </vt:variant>
      <vt:variant>
        <vt:i4>5</vt:i4>
      </vt:variant>
      <vt:variant>
        <vt:lpwstr>javascript:showCompanyProfile('0105514000965','1')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วินท์คอม เทคโนโลยี จำกัด (มหาชน) และบริษัทย่อย</dc:title>
  <dc:subject/>
  <dc:creator>Waraporn, Sukjaroen</dc:creator>
  <cp:keywords/>
  <dc:description/>
  <cp:lastModifiedBy>Nattatat, Wongnikorn</cp:lastModifiedBy>
  <cp:revision>56</cp:revision>
  <cp:lastPrinted>2023-11-09T11:20:00Z</cp:lastPrinted>
  <dcterms:created xsi:type="dcterms:W3CDTF">2023-11-02T08:04:00Z</dcterms:created>
  <dcterms:modified xsi:type="dcterms:W3CDTF">2023-11-09T11:41:00Z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1291498937</vt:i4>
  </property>
  <property fmtid="{D5CDD505-2E9C-101B-9397-08002B2CF9AE}" pid="3" name="GrammarlyDocumentId">
    <vt:lpwstr>2fe5535927c24ec3ae798eb3c4614434d1ec65acdbc700c658199fd6dfa8931e</vt:lpwstr>
  </property>
  <property fmtid="{D5CDD505-2E9C-101B-9397-08002B2CF9AE}" pid="4" name="ContentTypeId">
    <vt:lpwstr>0x010100FC3C573FF70E394A86433F5E112C33AA</vt:lpwstr>
  </property>
</Properties>
</file>