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D2CCF" w14:textId="0ABBB1B9" w:rsidR="005552B1" w:rsidRDefault="005552B1"/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2E05767C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69D6A8CB" w:rsidR="00FF6735" w:rsidRPr="00A766E9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74271B38" w:rsidR="00FF6735" w:rsidRPr="000021AC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3DB1D247" w:rsidR="00FF6735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658703F7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313C9B68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05DB0" w:rsidRPr="008C010D" w14:paraId="7E69AC9C" w14:textId="77777777" w:rsidTr="00CF6826">
        <w:tc>
          <w:tcPr>
            <w:tcW w:w="1458" w:type="dxa"/>
          </w:tcPr>
          <w:p w14:paraId="3F295827" w14:textId="496E7966" w:rsidR="00205DB0" w:rsidRPr="00514620" w:rsidRDefault="003700DD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3027B579" w14:textId="2C8CAA54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05DB0" w:rsidRPr="008C010D" w14:paraId="114E3271" w14:textId="77777777" w:rsidTr="00CF6826">
        <w:tc>
          <w:tcPr>
            <w:tcW w:w="1458" w:type="dxa"/>
          </w:tcPr>
          <w:p w14:paraId="6C075F1A" w14:textId="7A2D354C" w:rsidR="00205DB0" w:rsidRDefault="003700DD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1D847FA" w14:textId="73FD21D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D701E6" w:rsidRPr="008C010D" w14:paraId="578A7B35" w14:textId="77777777" w:rsidTr="00CF6826">
        <w:tc>
          <w:tcPr>
            <w:tcW w:w="1458" w:type="dxa"/>
          </w:tcPr>
          <w:p w14:paraId="2CAA4138" w14:textId="39C4C0D9" w:rsidR="00D701E6" w:rsidRPr="003700DD" w:rsidRDefault="00C465E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1A94BFB0" w14:textId="2B878CDC" w:rsidR="00D701E6" w:rsidRPr="008C010D" w:rsidRDefault="00C465E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041EC" w:rsidRPr="008C010D" w14:paraId="43807595" w14:textId="77777777" w:rsidTr="00CF6826">
        <w:tc>
          <w:tcPr>
            <w:tcW w:w="1458" w:type="dxa"/>
          </w:tcPr>
          <w:p w14:paraId="7FF1CCD3" w14:textId="56D9633B" w:rsidR="00C041EC" w:rsidRDefault="00B55F16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7A4BA832" w14:textId="36B8E37D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041EC" w:rsidRPr="008C010D" w14:paraId="0D5148D5" w14:textId="77777777" w:rsidTr="00CF6826">
        <w:tc>
          <w:tcPr>
            <w:tcW w:w="1458" w:type="dxa"/>
          </w:tcPr>
          <w:p w14:paraId="5CE4D1C4" w14:textId="36BC4ED3" w:rsidR="00C041EC" w:rsidRPr="009C6BF5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B55F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515036C0" w14:textId="6B70C7AF" w:rsidR="00C041EC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41EC" w:rsidRPr="008C010D" w14:paraId="43A387E8" w14:textId="77777777" w:rsidTr="00CF6826">
        <w:tc>
          <w:tcPr>
            <w:tcW w:w="1458" w:type="dxa"/>
          </w:tcPr>
          <w:p w14:paraId="322BB2DE" w14:textId="463301B0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B55F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5179AB0A" w14:textId="60A96F92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C041EC" w:rsidRPr="008C010D" w14:paraId="7DA0A7CE" w14:textId="77777777" w:rsidTr="00CF6826">
        <w:tc>
          <w:tcPr>
            <w:tcW w:w="1458" w:type="dxa"/>
          </w:tcPr>
          <w:p w14:paraId="73A1B0FC" w14:textId="4D0E3FF8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B55F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D0FAE5B" w14:textId="5F2A1C90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0973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041EC" w:rsidRPr="008C010D" w14:paraId="298DCBD3" w14:textId="77777777" w:rsidTr="00CF6826">
        <w:tc>
          <w:tcPr>
            <w:tcW w:w="1458" w:type="dxa"/>
          </w:tcPr>
          <w:p w14:paraId="1752865F" w14:textId="0B7ECFC1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3F999CA" w14:textId="77F0D77B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264CAAA3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</w:t>
      </w:r>
      <w:r w:rsidR="00F05BC4" w:rsidRPr="000D7705">
        <w:rPr>
          <w:rFonts w:ascii="Angsana New" w:hAnsi="Angsana New"/>
          <w:sz w:val="30"/>
          <w:szCs w:val="30"/>
          <w:cs/>
        </w:rPr>
        <w:t>วันที่</w:t>
      </w:r>
      <w:r w:rsidR="00AC2585">
        <w:rPr>
          <w:rFonts w:ascii="Angsana New" w:hAnsi="Angsana New"/>
          <w:sz w:val="30"/>
          <w:szCs w:val="30"/>
        </w:rPr>
        <w:t xml:space="preserve"> 10 </w:t>
      </w:r>
      <w:r w:rsidR="00AC258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AC2585">
        <w:rPr>
          <w:rFonts w:ascii="Angsana New" w:hAnsi="Angsana New"/>
          <w:sz w:val="30"/>
          <w:szCs w:val="30"/>
        </w:rPr>
        <w:t>2566</w:t>
      </w:r>
      <w:r w:rsidR="004E5EFC">
        <w:t xml:space="preserve"> 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36475B1A" w:rsidR="003057D6" w:rsidRPr="004B5245" w:rsidRDefault="00EA3CEC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17D1DD6A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3700DD" w:rsidRPr="003700DD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>
        <w:rPr>
          <w:rFonts w:hint="cs"/>
          <w:cs/>
        </w:rPr>
        <w:t>และบริษัทย่อย</w:t>
      </w:r>
      <w:r w:rsidRPr="00E70F4C">
        <w:rPr>
          <w:cs/>
        </w:rPr>
        <w:t>สำหรับปี</w:t>
      </w:r>
      <w:r w:rsidRPr="000D7705">
        <w:rPr>
          <w:cs/>
        </w:rPr>
        <w:t xml:space="preserve">สิ้นสุดวันที่ </w:t>
      </w:r>
      <w:r w:rsidR="003700DD" w:rsidRPr="000D7705">
        <w:t>31</w:t>
      </w:r>
      <w:r w:rsidRPr="000D7705">
        <w:t xml:space="preserve"> </w:t>
      </w:r>
      <w:r w:rsidRPr="000D7705">
        <w:rPr>
          <w:cs/>
        </w:rPr>
        <w:t xml:space="preserve">ธันวาคม </w:t>
      </w:r>
      <w:r w:rsidR="003700DD" w:rsidRPr="000D7705">
        <w:t>256</w:t>
      </w:r>
      <w:r w:rsidR="0013435B" w:rsidRPr="000D7705">
        <w:t>5</w:t>
      </w:r>
    </w:p>
    <w:p w14:paraId="180CCCDE" w14:textId="77777777" w:rsidR="000145E4" w:rsidRPr="00AA5E8D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68844585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</w:t>
      </w:r>
      <w:r w:rsidRPr="000D7705">
        <w:rPr>
          <w:cs/>
        </w:rPr>
        <w:t xml:space="preserve">สิ้นสุดวันที่ </w:t>
      </w:r>
      <w:r w:rsidR="003700DD" w:rsidRPr="000D7705">
        <w:t>31</w:t>
      </w:r>
      <w:r w:rsidR="00F33153" w:rsidRPr="000D7705">
        <w:t xml:space="preserve"> </w:t>
      </w:r>
      <w:r w:rsidR="00F33153" w:rsidRPr="000D7705">
        <w:rPr>
          <w:rFonts w:hint="cs"/>
          <w:cs/>
        </w:rPr>
        <w:t xml:space="preserve">ธันวาคม </w:t>
      </w:r>
      <w:r w:rsidR="003700DD" w:rsidRPr="000D7705">
        <w:t>256</w:t>
      </w:r>
      <w:r w:rsidR="0013435B" w:rsidRPr="000D7705">
        <w:t>5</w:t>
      </w:r>
    </w:p>
    <w:p w14:paraId="1EF094DA" w14:textId="77777777" w:rsidR="00E70F4C" w:rsidRDefault="00E70F4C" w:rsidP="00F33153">
      <w:pPr>
        <w:pStyle w:val="FSContent"/>
      </w:pPr>
    </w:p>
    <w:p w14:paraId="4EBC7EB3" w14:textId="021A45C5" w:rsidR="002653E1" w:rsidRPr="003A2E4A" w:rsidRDefault="002653E1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3A2E4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2889A9AB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</w:t>
      </w:r>
      <w:r w:rsidR="00F549B4">
        <w:t xml:space="preserve"> </w:t>
      </w:r>
      <w:r w:rsidR="008B6D46" w:rsidRPr="00B465B7">
        <w:rPr>
          <w:rFonts w:hint="cs"/>
          <w:cs/>
        </w:rPr>
        <w:t>การร่วมค้า</w:t>
      </w:r>
      <w:r w:rsidR="00F549B4">
        <w:t xml:space="preserve"> </w:t>
      </w:r>
      <w:r w:rsidR="00F549B4">
        <w:rPr>
          <w:rFonts w:hint="cs"/>
          <w:cs/>
        </w:rPr>
        <w:t>ผู้บริหาร</w:t>
      </w:r>
      <w:r w:rsidR="00B310C6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>
        <w:rPr>
          <w:rFonts w:hint="cs"/>
          <w:cs/>
        </w:rPr>
        <w:t>ไม่มีการเปลี่ยนแปลงอย่างมีสาระสำคัญในระหว่างงวด</w:t>
      </w:r>
      <w:r w:rsidR="00BA5B3A">
        <w:rPr>
          <w:rFonts w:hint="cs"/>
          <w:cs/>
        </w:rPr>
        <w:t>เก้า</w:t>
      </w:r>
      <w:r w:rsidR="00A96BF9">
        <w:rPr>
          <w:rFonts w:hint="cs"/>
          <w:cs/>
        </w:rPr>
        <w:t>เดือน</w:t>
      </w:r>
      <w:r w:rsidR="001F042C">
        <w:rPr>
          <w:rFonts w:hint="cs"/>
          <w:cs/>
        </w:rPr>
        <w:t xml:space="preserve">สิ้นสุดวันที่ </w:t>
      </w:r>
      <w:r w:rsidR="001F042C">
        <w:t>30</w:t>
      </w:r>
      <w:r w:rsidR="001F042C">
        <w:rPr>
          <w:rFonts w:hint="cs"/>
          <w:cs/>
        </w:rPr>
        <w:t xml:space="preserve"> </w:t>
      </w:r>
      <w:r w:rsidR="00BA5B3A">
        <w:rPr>
          <w:rFonts w:hint="cs"/>
          <w:cs/>
        </w:rPr>
        <w:t xml:space="preserve">กันยายน </w:t>
      </w:r>
      <w:r w:rsidR="001F042C">
        <w:t>2566</w:t>
      </w:r>
    </w:p>
    <w:p w14:paraId="443EC7E2" w14:textId="139A31E3" w:rsidR="00BC7221" w:rsidRDefault="00BC7221" w:rsidP="00B465B7">
      <w:pPr>
        <w:pStyle w:val="FSContent"/>
      </w:pPr>
    </w:p>
    <w:p w14:paraId="0A5CB46D" w14:textId="3F355ACA" w:rsidR="00F14944" w:rsidRDefault="00F14944" w:rsidP="00B465B7">
      <w:pPr>
        <w:pStyle w:val="FSContent"/>
        <w:rPr>
          <w:cs/>
        </w:rPr>
      </w:pPr>
      <w:r>
        <w:br w:type="page"/>
      </w:r>
    </w:p>
    <w:p w14:paraId="33DC6BA8" w14:textId="0A2C5165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 w:rsidR="00BA5B3A">
        <w:rPr>
          <w:rFonts w:ascii="Angsana New" w:hAnsi="Angsana New" w:cs="Angsana New" w:hint="cs"/>
          <w:cs/>
          <w:lang w:val="en-US"/>
        </w:rPr>
        <w:t>เก้า</w:t>
      </w:r>
      <w:r w:rsidR="002F55FE" w:rsidRPr="00A93E4A">
        <w:rPr>
          <w:rFonts w:ascii="Angsana New" w:hAnsi="Angsana New" w:cs="Angsana New" w:hint="cs"/>
          <w:cs/>
          <w:lang w:val="en-US"/>
        </w:rPr>
        <w:t>เดือน</w:t>
      </w:r>
      <w:r w:rsidRPr="00A93E4A">
        <w:rPr>
          <w:rFonts w:ascii="Angsana New" w:hAnsi="Angsana New" w:cs="Angsana New"/>
          <w:cs/>
          <w:lang w:val="en-US"/>
        </w:rPr>
        <w:t>สิ้นสุดวันที่</w:t>
      </w:r>
      <w:r w:rsidRPr="00A93E4A">
        <w:rPr>
          <w:rFonts w:ascii="Angsana New" w:hAnsi="Angsana New" w:cs="Angsana New"/>
          <w:color w:val="FFFFFF"/>
          <w:lang w:val="en-US"/>
        </w:rPr>
        <w:t>/</w:t>
      </w:r>
      <w:r w:rsidR="003A3491" w:rsidRPr="003A3491">
        <w:rPr>
          <w:rFonts w:ascii="Angsana New" w:hAnsi="Angsana New" w:cs="Angsana New"/>
          <w:lang w:val="en-US"/>
        </w:rPr>
        <w:t>30</w:t>
      </w:r>
      <w:r w:rsidR="002F55FE" w:rsidRPr="00A93E4A">
        <w:rPr>
          <w:rFonts w:ascii="Angsana New" w:hAnsi="Angsana New" w:cs="Angsana New"/>
          <w:lang w:val="en-US"/>
        </w:rPr>
        <w:t xml:space="preserve"> </w:t>
      </w:r>
      <w:r w:rsidR="00BA5B3A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3700DD" w:rsidRPr="00A93E4A">
        <w:rPr>
          <w:rFonts w:ascii="Angsana New" w:hAnsi="Angsana New" w:cs="Angsana New"/>
          <w:lang w:val="en-US"/>
        </w:rPr>
        <w:t>256</w:t>
      </w:r>
      <w:r w:rsidR="0013435B" w:rsidRPr="00A93E4A">
        <w:rPr>
          <w:rFonts w:ascii="Angsana New" w:hAnsi="Angsana New" w:cs="Angsana New"/>
          <w:lang w:val="en-US"/>
        </w:rPr>
        <w:t>6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Pr="00A93E4A">
        <w:rPr>
          <w:rFonts w:ascii="Angsana New" w:hAnsi="Angsana New" w:cs="Angsana New"/>
          <w:cs/>
          <w:lang w:val="en-US"/>
        </w:rPr>
        <w:t>และ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="003700DD" w:rsidRPr="00A93E4A">
        <w:rPr>
          <w:rFonts w:ascii="Angsana New" w:hAnsi="Angsana New" w:cs="Angsana New"/>
          <w:lang w:val="en-US"/>
        </w:rPr>
        <w:t>25</w:t>
      </w:r>
      <w:r w:rsidR="003700DD" w:rsidRPr="00A93E4A">
        <w:rPr>
          <w:rFonts w:ascii="Angsana New" w:hAnsi="Angsana New" w:cs="Angsana New" w:hint="cs"/>
          <w:lang w:val="en-US"/>
        </w:rPr>
        <w:t>6</w:t>
      </w:r>
      <w:r w:rsidR="0013435B" w:rsidRPr="00A93E4A">
        <w:rPr>
          <w:rFonts w:ascii="Angsana New" w:hAnsi="Angsana New" w:cs="Angsana New"/>
          <w:lang w:val="en-US"/>
        </w:rPr>
        <w:t>5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7D86CB32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71"/>
        <w:gridCol w:w="1201"/>
        <w:gridCol w:w="269"/>
        <w:gridCol w:w="1138"/>
        <w:gridCol w:w="269"/>
        <w:gridCol w:w="1170"/>
      </w:tblGrid>
      <w:tr w:rsidR="00BA5B3A" w:rsidRPr="008C010D" w14:paraId="77911F32" w14:textId="77777777" w:rsidTr="00550164">
        <w:trPr>
          <w:tblHeader/>
        </w:trPr>
        <w:tc>
          <w:tcPr>
            <w:tcW w:w="2039" w:type="pct"/>
          </w:tcPr>
          <w:p w14:paraId="6F728274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6" w:type="pct"/>
            <w:gridSpan w:val="3"/>
          </w:tcPr>
          <w:p w14:paraId="17039E85" w14:textId="77777777" w:rsidR="00BA5B3A" w:rsidRPr="009C59A3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E509E5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0" w:type="pct"/>
            <w:gridSpan w:val="3"/>
          </w:tcPr>
          <w:p w14:paraId="6DB944CB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8C010D" w14:paraId="505D0929" w14:textId="77777777" w:rsidTr="00550164">
        <w:trPr>
          <w:tblHeader/>
        </w:trPr>
        <w:tc>
          <w:tcPr>
            <w:tcW w:w="2039" w:type="pct"/>
            <w:vAlign w:val="bottom"/>
          </w:tcPr>
          <w:p w14:paraId="1566CBDC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70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2" w:type="pct"/>
            <w:vAlign w:val="bottom"/>
          </w:tcPr>
          <w:p w14:paraId="23A772CB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69EB8E3D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0CBCB8B8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3F07164D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vAlign w:val="bottom"/>
          </w:tcPr>
          <w:p w14:paraId="0DEF6F4D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358DA2F5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5B15D82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5B3A" w:rsidRPr="008C010D" w14:paraId="2353B15D" w14:textId="77777777" w:rsidTr="00550164">
        <w:trPr>
          <w:tblHeader/>
        </w:trPr>
        <w:tc>
          <w:tcPr>
            <w:tcW w:w="2039" w:type="pct"/>
          </w:tcPr>
          <w:p w14:paraId="1C3547EF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43154DBA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A" w:rsidRPr="008C010D" w14:paraId="033B8AFF" w14:textId="77777777" w:rsidTr="00550164">
        <w:tc>
          <w:tcPr>
            <w:tcW w:w="2039" w:type="pct"/>
          </w:tcPr>
          <w:p w14:paraId="5CC7F9A0" w14:textId="77777777" w:rsidR="00BA5B3A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7EC05BD8" w14:textId="77777777" w:rsidR="00BA5B3A" w:rsidRPr="008C010D" w:rsidRDefault="00BA5B3A" w:rsidP="00E7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905CD0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1456E68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A95342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DEC161F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196294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9E78DE6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8C010D" w14:paraId="06556AAD" w14:textId="77777777" w:rsidTr="00550164">
        <w:tc>
          <w:tcPr>
            <w:tcW w:w="2039" w:type="pct"/>
          </w:tcPr>
          <w:p w14:paraId="1E501555" w14:textId="77777777" w:rsidR="00BA5B3A" w:rsidRPr="00621717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2171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014F164E" w14:textId="511300AB" w:rsidR="00BA5B3A" w:rsidRPr="008C010D" w:rsidRDefault="00A172E7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177032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8382167" w14:textId="77777777" w:rsidR="00BA5B3A" w:rsidRPr="008C010D" w:rsidRDefault="00BA5B3A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F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665FA8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E7097CF" w14:textId="3062974B" w:rsidR="00BA5B3A" w:rsidRPr="008C010D" w:rsidRDefault="00BE34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</w:t>
            </w:r>
            <w:r w:rsidR="00A064A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5" w:type="pct"/>
          </w:tcPr>
          <w:p w14:paraId="107CA9A2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845FA1" w14:textId="77777777" w:rsidR="00BA5B3A" w:rsidRPr="008C010D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A5B3A" w:rsidRPr="0025696C" w14:paraId="4064D484" w14:textId="77777777" w:rsidTr="00550164">
        <w:tc>
          <w:tcPr>
            <w:tcW w:w="2039" w:type="pct"/>
          </w:tcPr>
          <w:p w14:paraId="15EA1164" w14:textId="77777777" w:rsidR="00BA5B3A" w:rsidRPr="0025696C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14:paraId="4FA9F90D" w14:textId="77777777" w:rsidR="00BA5B3A" w:rsidRPr="0025696C" w:rsidRDefault="00BA5B3A" w:rsidP="00E7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46C44BC0" w14:textId="77777777" w:rsidR="00BA5B3A" w:rsidRPr="0025696C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pct"/>
          </w:tcPr>
          <w:p w14:paraId="739AF165" w14:textId="77777777" w:rsidR="00BA5B3A" w:rsidRPr="0025696C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1A2B9812" w14:textId="77777777" w:rsidR="00BA5B3A" w:rsidRPr="0025696C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pct"/>
          </w:tcPr>
          <w:p w14:paraId="15759F11" w14:textId="77777777" w:rsidR="00BA5B3A" w:rsidRPr="0025696C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5C640F50" w14:textId="77777777" w:rsidR="00BA5B3A" w:rsidRPr="0025696C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14:paraId="05AC5C7D" w14:textId="77777777" w:rsidR="00BA5B3A" w:rsidRPr="0025696C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A5B3A" w:rsidRPr="008C010D" w14:paraId="6D06C5E7" w14:textId="77777777" w:rsidTr="00550164">
        <w:tc>
          <w:tcPr>
            <w:tcW w:w="2039" w:type="pct"/>
          </w:tcPr>
          <w:p w14:paraId="7739B320" w14:textId="77777777" w:rsidR="00BA5B3A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7B99D765" w14:textId="77777777" w:rsidR="00BA5B3A" w:rsidRPr="008C010D" w:rsidRDefault="00BA5B3A" w:rsidP="00E7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E938CC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934D4BC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D1F5FA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3D6752E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5A14D8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DE5F9D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DF1EB3" w14:paraId="231874BC" w14:textId="77777777" w:rsidTr="00550164">
        <w:tc>
          <w:tcPr>
            <w:tcW w:w="2039" w:type="pct"/>
          </w:tcPr>
          <w:p w14:paraId="37E30DC7" w14:textId="77777777" w:rsidR="00BA5B3A" w:rsidRPr="008C010D" w:rsidRDefault="00BA5B3A" w:rsidP="0055016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2" w:type="pct"/>
            <w:shd w:val="clear" w:color="auto" w:fill="auto"/>
          </w:tcPr>
          <w:p w14:paraId="1C9463A3" w14:textId="65C90CCE" w:rsidR="00BA5B3A" w:rsidRPr="00E756CB" w:rsidRDefault="00AD7C36" w:rsidP="00E7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45,47</w:t>
            </w:r>
            <w:r w:rsidR="00DE2B7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3BF1D9D" w14:textId="77777777" w:rsidR="00BA5B3A" w:rsidRPr="00DF1EB3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55DFC8C1" w14:textId="77777777" w:rsidR="00BA5B3A" w:rsidRPr="00DF1EB3" w:rsidRDefault="00BA5B3A" w:rsidP="00E7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145" w:type="pct"/>
            <w:shd w:val="clear" w:color="auto" w:fill="auto"/>
          </w:tcPr>
          <w:p w14:paraId="05258136" w14:textId="77777777" w:rsidR="00BA5B3A" w:rsidRPr="00DF1EB3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ADABA14" w14:textId="47F195C6" w:rsidR="00BA5B3A" w:rsidRPr="00DF1EB3" w:rsidRDefault="00AD7C36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45,47</w:t>
            </w:r>
            <w:r w:rsidR="00DE2B7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421535B" w14:textId="77777777" w:rsidR="00BA5B3A" w:rsidRPr="00DF1EB3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D87857B" w14:textId="77777777" w:rsidR="00BA5B3A" w:rsidRPr="00DF1EB3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45</w:t>
            </w:r>
            <w:r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039</w:t>
            </w:r>
          </w:p>
        </w:tc>
      </w:tr>
      <w:tr w:rsidR="00E756CB" w:rsidRPr="00485AA2" w14:paraId="07C3B6D0" w14:textId="77777777" w:rsidTr="00550164">
        <w:tc>
          <w:tcPr>
            <w:tcW w:w="2039" w:type="pct"/>
          </w:tcPr>
          <w:p w14:paraId="1BF61989" w14:textId="7EA12ACD" w:rsidR="00E756CB" w:rsidRPr="00F8519A" w:rsidRDefault="00E756CB" w:rsidP="0055016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632" w:type="pct"/>
          </w:tcPr>
          <w:p w14:paraId="4B3E6599" w14:textId="77777777" w:rsidR="00E756CB" w:rsidRDefault="00E756CB" w:rsidP="00E7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CC8DB4" w14:textId="77777777" w:rsidR="00E756CB" w:rsidRPr="00485AA2" w:rsidRDefault="00E756CB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964F42D" w14:textId="77777777" w:rsidR="00E756CB" w:rsidRDefault="00E756CB" w:rsidP="00E7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F84E9F" w14:textId="77777777" w:rsidR="00E756CB" w:rsidRPr="00485AA2" w:rsidRDefault="00E756CB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0ECEF4C" w14:textId="77777777" w:rsidR="00E756CB" w:rsidRDefault="00E756CB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4FFA9" w14:textId="77777777" w:rsidR="00E756CB" w:rsidRPr="00485AA2" w:rsidRDefault="00E756CB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0F0FA6C" w14:textId="77777777" w:rsidR="00E756CB" w:rsidRDefault="00E756CB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485AA2" w14:paraId="5B2BED71" w14:textId="77777777" w:rsidTr="00550164">
        <w:tc>
          <w:tcPr>
            <w:tcW w:w="2039" w:type="pct"/>
          </w:tcPr>
          <w:p w14:paraId="7C431AD9" w14:textId="07F3EE2A" w:rsidR="00BA5B3A" w:rsidRPr="00F8519A" w:rsidRDefault="00BA5B3A" w:rsidP="0055016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32" w:type="pct"/>
          </w:tcPr>
          <w:p w14:paraId="3569ECC5" w14:textId="019C2394" w:rsidR="00BA5B3A" w:rsidRPr="00C5735F" w:rsidRDefault="00E647B9" w:rsidP="00E75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36,26</w:t>
            </w:r>
            <w:r w:rsidR="00AD33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BAD17CF" w14:textId="77777777" w:rsidR="00BA5B3A" w:rsidRPr="00485AA2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B5EFEC7" w14:textId="77777777" w:rsidR="00BA5B3A" w:rsidRPr="00485AA2" w:rsidRDefault="00BA5B3A" w:rsidP="00E75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5" w:type="pct"/>
          </w:tcPr>
          <w:p w14:paraId="1660FAFA" w14:textId="77777777" w:rsidR="00BA5B3A" w:rsidRPr="00485AA2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18904C4" w14:textId="246DD8B2" w:rsidR="00BA5B3A" w:rsidRPr="00485AA2" w:rsidRDefault="00E647B9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36,26</w:t>
            </w:r>
            <w:r w:rsidR="00AD33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08892AB" w14:textId="77777777" w:rsidR="00BA5B3A" w:rsidRPr="00485AA2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48EFFE" w14:textId="77777777" w:rsidR="00BA5B3A" w:rsidRPr="00485AA2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36</w:t>
            </w:r>
            <w:r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9A4509" w:rsidRPr="00485AA2" w14:paraId="74847A2A" w14:textId="77777777" w:rsidTr="00550164">
        <w:tc>
          <w:tcPr>
            <w:tcW w:w="2039" w:type="pct"/>
          </w:tcPr>
          <w:p w14:paraId="59A2F231" w14:textId="62B95487" w:rsidR="009A4509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76262">
              <w:rPr>
                <w:rFonts w:ascii="Angsana New" w:hAnsi="Angsana New" w:cs="Angsana New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632" w:type="pct"/>
          </w:tcPr>
          <w:p w14:paraId="5B321F3C" w14:textId="7AECBA86" w:rsidR="009A4509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25,746</w:t>
            </w:r>
          </w:p>
        </w:tc>
        <w:tc>
          <w:tcPr>
            <w:tcW w:w="146" w:type="pct"/>
          </w:tcPr>
          <w:p w14:paraId="2CE52E0B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F242F64" w14:textId="66BC8DB4" w:rsidR="009A4509" w:rsidRPr="003700DD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3AEF89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2043D4D" w14:textId="6A95294D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25,746</w:t>
            </w:r>
          </w:p>
        </w:tc>
        <w:tc>
          <w:tcPr>
            <w:tcW w:w="145" w:type="pct"/>
          </w:tcPr>
          <w:p w14:paraId="17B08758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4502AC" w14:textId="775E52ED" w:rsidR="009A4509" w:rsidRPr="003700DD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4509" w:rsidRPr="00485AA2" w14:paraId="6E8C1279" w14:textId="77777777" w:rsidTr="00550164">
        <w:tc>
          <w:tcPr>
            <w:tcW w:w="2039" w:type="pct"/>
          </w:tcPr>
          <w:p w14:paraId="3F40DFCB" w14:textId="77777777" w:rsidR="009A4509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32" w:type="pct"/>
          </w:tcPr>
          <w:p w14:paraId="36D63D1F" w14:textId="4FF71854" w:rsidR="009A4509" w:rsidRPr="009A4EDC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4,686</w:t>
            </w:r>
          </w:p>
        </w:tc>
        <w:tc>
          <w:tcPr>
            <w:tcW w:w="146" w:type="pct"/>
          </w:tcPr>
          <w:p w14:paraId="53F3A7F3" w14:textId="77777777" w:rsidR="009A4509" w:rsidRPr="009A4ED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57EFF60" w14:textId="77777777" w:rsidR="009A4509" w:rsidRPr="009A4ED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45" w:type="pct"/>
          </w:tcPr>
          <w:p w14:paraId="3417E782" w14:textId="77777777" w:rsidR="009A4509" w:rsidRPr="009A4ED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41933B5" w14:textId="42B32457" w:rsidR="009A4509" w:rsidRPr="009A4ED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4,686</w:t>
            </w:r>
          </w:p>
        </w:tc>
        <w:tc>
          <w:tcPr>
            <w:tcW w:w="145" w:type="pct"/>
          </w:tcPr>
          <w:p w14:paraId="25E15330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0412743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  <w:r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9A4509" w14:paraId="58E58CE6" w14:textId="77777777" w:rsidTr="00550164">
        <w:tc>
          <w:tcPr>
            <w:tcW w:w="2039" w:type="pct"/>
          </w:tcPr>
          <w:p w14:paraId="0EADA3B2" w14:textId="77777777" w:rsidR="009A4509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6C0D7E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32" w:type="pct"/>
          </w:tcPr>
          <w:p w14:paraId="366DA155" w14:textId="42259B4A" w:rsidR="009A4509" w:rsidRPr="008C2572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6" w:type="pct"/>
          </w:tcPr>
          <w:p w14:paraId="26D3002A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7BA0D46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5" w:type="pct"/>
          </w:tcPr>
          <w:p w14:paraId="079BEAE2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38E9947" w14:textId="7A1875F6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5" w:type="pct"/>
          </w:tcPr>
          <w:p w14:paraId="109ADC9D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0E1FC5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9A4509" w14:paraId="1667D393" w14:textId="77777777" w:rsidTr="00550164">
        <w:tc>
          <w:tcPr>
            <w:tcW w:w="2039" w:type="pct"/>
          </w:tcPr>
          <w:p w14:paraId="795B4691" w14:textId="77777777" w:rsidR="009A4509" w:rsidRPr="008C010D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2" w:type="pct"/>
          </w:tcPr>
          <w:p w14:paraId="3DAF21E9" w14:textId="2FB9193E" w:rsidR="009A4509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B4BD97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ADA0A71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CF80EC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891AF7B" w14:textId="5FE6DAD0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05E20B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BD8A1A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9A4509" w14:paraId="10616245" w14:textId="77777777" w:rsidTr="00550164">
        <w:tc>
          <w:tcPr>
            <w:tcW w:w="2039" w:type="pct"/>
          </w:tcPr>
          <w:p w14:paraId="282C76DC" w14:textId="77777777" w:rsidR="009A4509" w:rsidRPr="00155C23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32" w:type="pct"/>
          </w:tcPr>
          <w:p w14:paraId="4CD8A233" w14:textId="4641B8F4" w:rsidR="009A4509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46" w:type="pct"/>
          </w:tcPr>
          <w:p w14:paraId="2DD354EC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F6DA5C6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5" w:type="pct"/>
          </w:tcPr>
          <w:p w14:paraId="4C7D4DB5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E1AFC1B" w14:textId="355B3F45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45" w:type="pct"/>
          </w:tcPr>
          <w:p w14:paraId="6C469277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6DC668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9A4509" w:rsidRPr="0025696C" w14:paraId="23323511" w14:textId="77777777" w:rsidTr="00550164">
        <w:tc>
          <w:tcPr>
            <w:tcW w:w="2039" w:type="pct"/>
          </w:tcPr>
          <w:p w14:paraId="0303A66B" w14:textId="77777777" w:rsidR="009A4509" w:rsidRPr="0025696C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</w:tcPr>
          <w:p w14:paraId="3E1416EF" w14:textId="77777777" w:rsidR="009A4509" w:rsidRPr="00E756CB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C0B448" w14:textId="77777777" w:rsidR="009A4509" w:rsidRPr="0025696C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pct"/>
          </w:tcPr>
          <w:p w14:paraId="32D0F663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158911B4" w14:textId="77777777" w:rsidR="009A4509" w:rsidRPr="0025696C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4" w:type="pct"/>
          </w:tcPr>
          <w:p w14:paraId="4678E2C8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26A0FBEF" w14:textId="77777777" w:rsidR="009A4509" w:rsidRPr="0025696C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1" w:type="pct"/>
          </w:tcPr>
          <w:p w14:paraId="08EDBB2C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A4509" w:rsidRPr="00A74DEE" w14:paraId="3C1B6E10" w14:textId="77777777" w:rsidTr="00550164">
        <w:tc>
          <w:tcPr>
            <w:tcW w:w="2039" w:type="pct"/>
          </w:tcPr>
          <w:p w14:paraId="582A9BD9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</w:tcPr>
          <w:p w14:paraId="75A9C964" w14:textId="77777777" w:rsidR="009A4509" w:rsidRPr="00B75F73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A0014F" w14:textId="77777777" w:rsidR="009A4509" w:rsidRPr="00B75F73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E5EF077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3BEAFC" w14:textId="77777777" w:rsidR="009A4509" w:rsidRPr="00B75F73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4B292A6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1B0C09F" w14:textId="77777777" w:rsidR="009A4509" w:rsidRPr="008C010D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DA7731" w14:textId="77777777" w:rsidR="009A4509" w:rsidRPr="00A74DEE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509" w14:paraId="28657A2D" w14:textId="77777777" w:rsidTr="00550164">
        <w:tc>
          <w:tcPr>
            <w:tcW w:w="2039" w:type="pct"/>
          </w:tcPr>
          <w:p w14:paraId="035A3ECC" w14:textId="77777777" w:rsidR="009A4509" w:rsidRPr="00B75F73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2" w:type="pct"/>
            <w:shd w:val="clear" w:color="auto" w:fill="auto"/>
          </w:tcPr>
          <w:p w14:paraId="3827C990" w14:textId="196396B1" w:rsidR="009A4509" w:rsidRPr="00B75F73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46" w:type="pct"/>
            <w:shd w:val="clear" w:color="auto" w:fill="auto"/>
          </w:tcPr>
          <w:p w14:paraId="696C6EA7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FDDF899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5" w:type="pct"/>
            <w:shd w:val="clear" w:color="auto" w:fill="auto"/>
          </w:tcPr>
          <w:p w14:paraId="0196F00F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6842746" w14:textId="7B9DA953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945</w:t>
            </w:r>
          </w:p>
        </w:tc>
        <w:tc>
          <w:tcPr>
            <w:tcW w:w="145" w:type="pct"/>
          </w:tcPr>
          <w:p w14:paraId="66E36845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23FB1E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9A4509" w14:paraId="00A38833" w14:textId="77777777" w:rsidTr="00550164">
        <w:tc>
          <w:tcPr>
            <w:tcW w:w="2039" w:type="pct"/>
          </w:tcPr>
          <w:p w14:paraId="580CE6BD" w14:textId="77777777" w:rsidR="009A4509" w:rsidRPr="00B75F73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75F7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2" w:type="pct"/>
            <w:shd w:val="clear" w:color="auto" w:fill="auto"/>
          </w:tcPr>
          <w:p w14:paraId="01FCCB10" w14:textId="55940303" w:rsidR="009A4509" w:rsidRPr="00B75F73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146" w:type="pct"/>
            <w:shd w:val="clear" w:color="auto" w:fill="auto"/>
          </w:tcPr>
          <w:p w14:paraId="5A06D597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533CE536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45" w:type="pct"/>
            <w:shd w:val="clear" w:color="auto" w:fill="auto"/>
          </w:tcPr>
          <w:p w14:paraId="623233EA" w14:textId="77777777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AFE760B" w14:textId="41DEA17D" w:rsidR="009A4509" w:rsidRPr="00B75F73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145" w:type="pct"/>
          </w:tcPr>
          <w:p w14:paraId="4F035C43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EF74F21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  <w:r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9A4509" w:rsidRPr="0025696C" w14:paraId="6847596D" w14:textId="77777777" w:rsidTr="00550164">
        <w:tc>
          <w:tcPr>
            <w:tcW w:w="2039" w:type="pct"/>
          </w:tcPr>
          <w:p w14:paraId="1CACAC86" w14:textId="77777777" w:rsidR="009A4509" w:rsidRPr="0025696C" w:rsidRDefault="009A4509" w:rsidP="009A450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276359AA" w14:textId="77777777" w:rsidR="009A4509" w:rsidRPr="00E756CB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9738A97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pct"/>
            <w:shd w:val="clear" w:color="auto" w:fill="auto"/>
          </w:tcPr>
          <w:p w14:paraId="50988B0C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071B38CC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auto"/>
          </w:tcPr>
          <w:p w14:paraId="3A5E956B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59970342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pct"/>
          </w:tcPr>
          <w:p w14:paraId="1164EF91" w14:textId="77777777" w:rsidR="009A4509" w:rsidRPr="0025696C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A4509" w:rsidRPr="0048255F" w14:paraId="22B416C1" w14:textId="77777777" w:rsidTr="00550164">
        <w:tc>
          <w:tcPr>
            <w:tcW w:w="2039" w:type="pct"/>
          </w:tcPr>
          <w:p w14:paraId="143E9CF1" w14:textId="77777777" w:rsidR="009A4509" w:rsidRPr="008C010D" w:rsidRDefault="009A4509" w:rsidP="009A4509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44C9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2" w:type="pct"/>
            <w:shd w:val="clear" w:color="auto" w:fill="auto"/>
          </w:tcPr>
          <w:p w14:paraId="41178412" w14:textId="77777777" w:rsidR="009A4509" w:rsidRPr="00E756CB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E327B0F" w14:textId="77777777" w:rsidR="009A4509" w:rsidRPr="0048255F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31A7C418" w14:textId="77777777" w:rsidR="009A4509" w:rsidRPr="0048255F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1A97CD" w14:textId="77777777" w:rsidR="009A4509" w:rsidRPr="0048255F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33E4718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3A69B1" w14:textId="77777777" w:rsidR="009A4509" w:rsidRPr="0048255F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6F57C72" w14:textId="77777777" w:rsidR="009A4509" w:rsidRPr="0048255F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509" w:rsidRPr="00E360FD" w14:paraId="102AB5E7" w14:textId="77777777" w:rsidTr="00550164">
        <w:tc>
          <w:tcPr>
            <w:tcW w:w="2039" w:type="pct"/>
          </w:tcPr>
          <w:p w14:paraId="71D9AED2" w14:textId="77777777" w:rsidR="009A4509" w:rsidRPr="008C010D" w:rsidRDefault="009A4509" w:rsidP="009A4509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2" w:type="pct"/>
            <w:shd w:val="clear" w:color="auto" w:fill="auto"/>
          </w:tcPr>
          <w:p w14:paraId="47149DC8" w14:textId="77777777" w:rsidR="009A4509" w:rsidRPr="00E756CB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CF5E648" w14:textId="77777777" w:rsidR="009A4509" w:rsidRPr="0048255F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00905631" w14:textId="77777777" w:rsidR="009A4509" w:rsidRPr="00E360FD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C4736FF" w14:textId="77777777" w:rsidR="009A4509" w:rsidRPr="0048255F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3159A06" w14:textId="77777777" w:rsidR="009A4509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C29EC3" w14:textId="77777777" w:rsidR="009A4509" w:rsidRPr="0048255F" w:rsidRDefault="009A4509" w:rsidP="009A450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B517CBA" w14:textId="77777777" w:rsidR="009A4509" w:rsidRPr="00E360FD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509" w:rsidRPr="00485AA2" w14:paraId="64BFBA89" w14:textId="77777777" w:rsidTr="00550164">
        <w:tc>
          <w:tcPr>
            <w:tcW w:w="2039" w:type="pct"/>
          </w:tcPr>
          <w:p w14:paraId="51911996" w14:textId="77777777" w:rsidR="009A4509" w:rsidRPr="008C010D" w:rsidRDefault="009A4509" w:rsidP="009A4509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32" w:type="pct"/>
            <w:shd w:val="clear" w:color="auto" w:fill="auto"/>
          </w:tcPr>
          <w:p w14:paraId="468F71F3" w14:textId="349EC562" w:rsidR="009A4509" w:rsidRPr="004C69C3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31,018</w:t>
            </w:r>
          </w:p>
        </w:tc>
        <w:tc>
          <w:tcPr>
            <w:tcW w:w="146" w:type="pct"/>
            <w:shd w:val="clear" w:color="auto" w:fill="auto"/>
          </w:tcPr>
          <w:p w14:paraId="081344AF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63E9309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45" w:type="pct"/>
            <w:shd w:val="clear" w:color="auto" w:fill="auto"/>
          </w:tcPr>
          <w:p w14:paraId="099BB995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62B3F87" w14:textId="4553BBFE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31,018</w:t>
            </w:r>
          </w:p>
        </w:tc>
        <w:tc>
          <w:tcPr>
            <w:tcW w:w="145" w:type="pct"/>
          </w:tcPr>
          <w:p w14:paraId="3430F2F0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4E4B34F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29</w:t>
            </w:r>
            <w:r w:rsidRPr="00E47F62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9A4509" w:rsidRPr="00485AA2" w14:paraId="137AD614" w14:textId="77777777" w:rsidTr="00550164">
        <w:tc>
          <w:tcPr>
            <w:tcW w:w="2039" w:type="pct"/>
          </w:tcPr>
          <w:p w14:paraId="2A63F5A2" w14:textId="77777777" w:rsidR="009A4509" w:rsidRPr="008C010D" w:rsidRDefault="009A4509" w:rsidP="009A4509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7D315DA" w14:textId="1BE8C805" w:rsidR="009A4509" w:rsidRPr="004C69C3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6" w:type="pct"/>
            <w:shd w:val="clear" w:color="auto" w:fill="auto"/>
          </w:tcPr>
          <w:p w14:paraId="57FA2968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3313531F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45" w:type="pct"/>
            <w:shd w:val="clear" w:color="auto" w:fill="auto"/>
          </w:tcPr>
          <w:p w14:paraId="0768AC06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559C1AE6" w14:textId="5A74E51A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145" w:type="pct"/>
          </w:tcPr>
          <w:p w14:paraId="60C0D6A6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0F78A20" w14:textId="77777777" w:rsidR="009A4509" w:rsidRPr="00485AA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9A4509" w:rsidRPr="002E4422" w14:paraId="5CD84C90" w14:textId="77777777" w:rsidTr="00550164">
        <w:tc>
          <w:tcPr>
            <w:tcW w:w="2039" w:type="pct"/>
          </w:tcPr>
          <w:p w14:paraId="6A7378AE" w14:textId="77777777" w:rsidR="009A4509" w:rsidRPr="002E4422" w:rsidRDefault="009A4509" w:rsidP="009A4509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9ACFC" w14:textId="28C0850F" w:rsidR="009A4509" w:rsidRPr="004C69C3" w:rsidRDefault="009A4509" w:rsidP="009A4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31,703</w:t>
            </w:r>
          </w:p>
        </w:tc>
        <w:tc>
          <w:tcPr>
            <w:tcW w:w="146" w:type="pct"/>
            <w:shd w:val="clear" w:color="auto" w:fill="auto"/>
          </w:tcPr>
          <w:p w14:paraId="219E3077" w14:textId="77777777" w:rsidR="009A4509" w:rsidRPr="00A1435A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614E1" w14:textId="77777777" w:rsidR="009A4509" w:rsidRPr="00A1435A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F1D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45" w:type="pct"/>
            <w:shd w:val="clear" w:color="auto" w:fill="auto"/>
          </w:tcPr>
          <w:p w14:paraId="004BD8CE" w14:textId="77777777" w:rsidR="009A4509" w:rsidRPr="002E442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8FAE0" w14:textId="6F90CA9E" w:rsidR="009A4509" w:rsidRPr="00A1435A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31,703</w:t>
            </w:r>
          </w:p>
        </w:tc>
        <w:tc>
          <w:tcPr>
            <w:tcW w:w="145" w:type="pct"/>
          </w:tcPr>
          <w:p w14:paraId="514D4B60" w14:textId="77777777" w:rsidR="009A4509" w:rsidRPr="002E442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D518E99" w14:textId="77777777" w:rsidR="009A4509" w:rsidRPr="002E4422" w:rsidRDefault="009A4509" w:rsidP="009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F1D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</w:tr>
    </w:tbl>
    <w:p w14:paraId="298F685D" w14:textId="77777777" w:rsidR="005C2915" w:rsidRDefault="005C291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57B98F" w14:textId="0763BA63" w:rsidR="00270590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5F5586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B20546">
        <w:rPr>
          <w:rFonts w:ascii="Angsana New" w:hAnsi="Angsana New"/>
          <w:sz w:val="30"/>
          <w:szCs w:val="30"/>
        </w:rPr>
        <w:t xml:space="preserve">30 </w:t>
      </w:r>
      <w:r w:rsidR="00BA5B3A">
        <w:rPr>
          <w:rFonts w:ascii="Angsana New" w:hAnsi="Angsana New" w:hint="cs"/>
          <w:sz w:val="30"/>
          <w:szCs w:val="30"/>
          <w:cs/>
        </w:rPr>
        <w:t>กันยายน</w:t>
      </w:r>
      <w:r w:rsidR="00092C98" w:rsidRPr="00092C98">
        <w:rPr>
          <w:rFonts w:ascii="Angsana New" w:hAnsi="Angsana New" w:hint="cs"/>
          <w:sz w:val="30"/>
          <w:szCs w:val="30"/>
          <w:cs/>
        </w:rPr>
        <w:t xml:space="preserve"> </w:t>
      </w:r>
      <w:r w:rsidR="00092C98" w:rsidRPr="00092C98">
        <w:rPr>
          <w:rFonts w:ascii="Angsana New" w:hAnsi="Angsana New"/>
          <w:sz w:val="30"/>
          <w:szCs w:val="30"/>
        </w:rPr>
        <w:t>2566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092C98" w:rsidRPr="00092C98">
        <w:rPr>
          <w:rFonts w:ascii="Angsana New" w:hAnsi="Angsana New"/>
          <w:sz w:val="30"/>
          <w:szCs w:val="30"/>
          <w:cs/>
        </w:rPr>
        <w:t>และ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7D48EC">
        <w:rPr>
          <w:rFonts w:ascii="Angsana New" w:hAnsi="Angsana New"/>
          <w:sz w:val="30"/>
          <w:szCs w:val="30"/>
        </w:rPr>
        <w:t xml:space="preserve">31 </w:t>
      </w:r>
      <w:r w:rsidR="007D48E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2C98" w:rsidRPr="00092C98">
        <w:rPr>
          <w:rFonts w:ascii="Angsana New" w:hAnsi="Angsana New"/>
          <w:sz w:val="30"/>
          <w:szCs w:val="30"/>
        </w:rPr>
        <w:t>25</w:t>
      </w:r>
      <w:r w:rsidR="00092C98" w:rsidRPr="00092C98">
        <w:rPr>
          <w:rFonts w:ascii="Angsana New" w:hAnsi="Angsana New" w:hint="cs"/>
          <w:sz w:val="30"/>
          <w:szCs w:val="30"/>
        </w:rPr>
        <w:t>6</w:t>
      </w:r>
      <w:r w:rsidR="00092C98" w:rsidRPr="00092C98">
        <w:rPr>
          <w:rFonts w:ascii="Angsana New" w:hAnsi="Angsana New"/>
          <w:sz w:val="30"/>
          <w:szCs w:val="30"/>
        </w:rPr>
        <w:t>5</w:t>
      </w:r>
      <w:r w:rsidR="007D48E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77777777" w:rsidR="007D48EC" w:rsidRPr="005F5586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1"/>
        <w:gridCol w:w="265"/>
        <w:gridCol w:w="1090"/>
        <w:gridCol w:w="269"/>
        <w:gridCol w:w="1079"/>
        <w:gridCol w:w="6"/>
        <w:gridCol w:w="269"/>
        <w:gridCol w:w="1079"/>
      </w:tblGrid>
      <w:tr w:rsidR="005F5586" w:rsidRPr="00270590" w14:paraId="36DE751E" w14:textId="77777777" w:rsidTr="003C3C35">
        <w:trPr>
          <w:tblHeader/>
        </w:trPr>
        <w:tc>
          <w:tcPr>
            <w:tcW w:w="2229" w:type="pct"/>
          </w:tcPr>
          <w:p w14:paraId="583949AC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8CC27DF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226E6D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4"/>
          </w:tcPr>
          <w:p w14:paraId="32F33253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270590" w14:paraId="2FE6C2D5" w14:textId="77777777" w:rsidTr="003C3C35">
        <w:trPr>
          <w:trHeight w:val="470"/>
          <w:tblHeader/>
        </w:trPr>
        <w:tc>
          <w:tcPr>
            <w:tcW w:w="2229" w:type="pct"/>
          </w:tcPr>
          <w:p w14:paraId="0F3FC702" w14:textId="268803B8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CC259AA" w14:textId="62CBA666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66F6A29A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C8D19A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91DCAC1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26F7FE5E" w14:textId="42B2C64D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2E63517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8F7E23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5B3A" w:rsidRPr="00270590" w14:paraId="631D5992" w14:textId="77777777" w:rsidTr="003C3C35">
        <w:trPr>
          <w:tblHeader/>
        </w:trPr>
        <w:tc>
          <w:tcPr>
            <w:tcW w:w="2229" w:type="pct"/>
          </w:tcPr>
          <w:p w14:paraId="42CD2F1C" w14:textId="7B6AF472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549514D2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64C9959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A3DC19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03F9328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51FD4AE9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D2F9D57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B40480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5B3A" w:rsidRPr="00270590" w14:paraId="6448434A" w14:textId="77777777" w:rsidTr="003C3C35">
        <w:trPr>
          <w:tblHeader/>
        </w:trPr>
        <w:tc>
          <w:tcPr>
            <w:tcW w:w="2229" w:type="pct"/>
          </w:tcPr>
          <w:p w14:paraId="78022348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8"/>
          </w:tcPr>
          <w:p w14:paraId="05107AEB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A" w:rsidRPr="00270590" w14:paraId="115E30D5" w14:textId="77777777" w:rsidTr="003C3C35">
        <w:tc>
          <w:tcPr>
            <w:tcW w:w="2229" w:type="pct"/>
          </w:tcPr>
          <w:p w14:paraId="7B1E215E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4DF2FB00" w14:textId="6AC5086E" w:rsidR="00BA5B3A" w:rsidRPr="00270590" w:rsidRDefault="001C50E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Pr="009826DD">
              <w:rPr>
                <w:rFonts w:ascii="Angsana New" w:hAnsi="Angsana New"/>
                <w:sz w:val="30"/>
                <w:szCs w:val="30"/>
              </w:rPr>
              <w:t>92</w:t>
            </w:r>
            <w:r w:rsidR="0072215F" w:rsidRPr="009826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7D93FF8B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BF81D1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145" w:type="pct"/>
          </w:tcPr>
          <w:p w14:paraId="1AE3EE65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53D4666" w14:textId="34D729E0" w:rsidR="00BA5B3A" w:rsidRPr="00270590" w:rsidRDefault="001C50E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Pr="009826DD">
              <w:rPr>
                <w:rFonts w:ascii="Angsana New" w:hAnsi="Angsana New"/>
                <w:sz w:val="30"/>
                <w:szCs w:val="30"/>
              </w:rPr>
              <w:t>92</w:t>
            </w:r>
            <w:r w:rsidR="004A3137" w:rsidRPr="009826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  <w:gridSpan w:val="2"/>
          </w:tcPr>
          <w:p w14:paraId="0AC28941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18400D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</w:tr>
      <w:tr w:rsidR="00BA5B3A" w:rsidRPr="00270590" w14:paraId="356C3863" w14:textId="77777777" w:rsidTr="003C3C35">
        <w:tc>
          <w:tcPr>
            <w:tcW w:w="2229" w:type="pct"/>
          </w:tcPr>
          <w:p w14:paraId="65840363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270590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82ED05" w14:textId="51AF13A0" w:rsidR="00BA5B3A" w:rsidRPr="00270590" w:rsidRDefault="00DF0D5C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43" w:type="pct"/>
          </w:tcPr>
          <w:p w14:paraId="7DCB9C8C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741AEDC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5" w:type="pct"/>
          </w:tcPr>
          <w:p w14:paraId="7DDDD51B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456CF0" w14:textId="73CC8531" w:rsidR="00BA5B3A" w:rsidRPr="00270590" w:rsidRDefault="00DF0D5C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48" w:type="pct"/>
            <w:gridSpan w:val="2"/>
          </w:tcPr>
          <w:p w14:paraId="7C70FE0A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5CEB115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BA5B3A" w:rsidRPr="00A26A6A" w14:paraId="6AC5487A" w14:textId="77777777" w:rsidTr="007D48EC">
        <w:tc>
          <w:tcPr>
            <w:tcW w:w="2229" w:type="pct"/>
          </w:tcPr>
          <w:p w14:paraId="13BC0BEE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0225465" w14:textId="5EDF2FEA" w:rsidR="00BA5B3A" w:rsidRPr="00087D77" w:rsidRDefault="004420B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Pr="009826D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2215F" w:rsidRPr="009826D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300C839B" w14:textId="77777777" w:rsidR="00BA5B3A" w:rsidRPr="00A26A6A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B218DC6" w14:textId="77777777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5" w:type="pct"/>
          </w:tcPr>
          <w:p w14:paraId="0148D52D" w14:textId="77777777" w:rsidR="00BA5B3A" w:rsidRPr="00A26A6A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226D6B8" w14:textId="7BB2FD69" w:rsidR="00BA5B3A" w:rsidRPr="009F6A6B" w:rsidRDefault="004420B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Pr="009826D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A3137" w:rsidRPr="009826D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8" w:type="pct"/>
            <w:gridSpan w:val="2"/>
          </w:tcPr>
          <w:p w14:paraId="0708339B" w14:textId="77777777" w:rsidR="00BA5B3A" w:rsidRPr="009F6A6B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0B06952" w14:textId="77777777" w:rsidR="00BA5B3A" w:rsidRPr="009F6A6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A6B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</w:tr>
      <w:tr w:rsidR="00BA5B3A" w:rsidRPr="00C214A1" w14:paraId="232981A8" w14:textId="77777777" w:rsidTr="007D48EC">
        <w:tc>
          <w:tcPr>
            <w:tcW w:w="2229" w:type="pct"/>
          </w:tcPr>
          <w:p w14:paraId="2D7A5A6C" w14:textId="77777777" w:rsidR="00BA5B3A" w:rsidRPr="00C214A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83" w:type="pct"/>
          </w:tcPr>
          <w:p w14:paraId="49EB9C81" w14:textId="77777777" w:rsidR="00BA5B3A" w:rsidRPr="00C214A1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DFCE56" w14:textId="77777777" w:rsidR="00BA5B3A" w:rsidRPr="00C214A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FBB267" w14:textId="77777777" w:rsidR="00BA5B3A" w:rsidRPr="00C214A1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F7E851" w14:textId="77777777" w:rsidR="00BA5B3A" w:rsidRPr="00C214A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984F87" w14:textId="77777777" w:rsidR="00BA5B3A" w:rsidRPr="00C214A1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F2FE1A8" w14:textId="77777777" w:rsidR="00BA5B3A" w:rsidRPr="00C214A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F0CE5D" w14:textId="77777777" w:rsidR="00BA5B3A" w:rsidRPr="00C214A1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270590" w14:paraId="34DC591A" w14:textId="77777777" w:rsidTr="003C3C35">
        <w:tc>
          <w:tcPr>
            <w:tcW w:w="2229" w:type="pct"/>
          </w:tcPr>
          <w:p w14:paraId="0A5FC288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6B68D3D" w14:textId="3FC3EB89" w:rsidR="00BA5B3A" w:rsidRPr="00270590" w:rsidRDefault="00581E1F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55089E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387CB9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15B1A0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A4C4109" w14:textId="5A2FAA5B" w:rsidR="00BA5B3A" w:rsidRPr="00270590" w:rsidRDefault="00581E1F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A67BE21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8F5B2E1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B3A" w:rsidRPr="00A26A6A" w14:paraId="34788511" w14:textId="77777777" w:rsidTr="003C3C35">
        <w:tc>
          <w:tcPr>
            <w:tcW w:w="2229" w:type="pct"/>
          </w:tcPr>
          <w:p w14:paraId="0452FB7D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E8690FF" w14:textId="26B045F0" w:rsidR="00BA5B3A" w:rsidRPr="00087D77" w:rsidRDefault="005329CE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Pr="009826D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A3137" w:rsidRPr="009826D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0B757562" w14:textId="77777777" w:rsidR="00BA5B3A" w:rsidRPr="00A26A6A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424F610" w14:textId="77777777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5" w:type="pct"/>
          </w:tcPr>
          <w:p w14:paraId="090085E7" w14:textId="77777777" w:rsidR="00BA5B3A" w:rsidRPr="00A26A6A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41DAA55" w14:textId="13952DD6" w:rsidR="00BA5B3A" w:rsidRPr="00087D77" w:rsidRDefault="003D2501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Pr="009826D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4A3137" w:rsidRPr="009826DD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8" w:type="pct"/>
            <w:gridSpan w:val="2"/>
          </w:tcPr>
          <w:p w14:paraId="311C80A8" w14:textId="77777777" w:rsidR="00BA5B3A" w:rsidRPr="00087D77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D807796" w14:textId="77777777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</w:tr>
      <w:tr w:rsidR="00BA5B3A" w:rsidRPr="00A26A6A" w14:paraId="4A29AC53" w14:textId="77777777" w:rsidTr="00CF02BF">
        <w:tc>
          <w:tcPr>
            <w:tcW w:w="2229" w:type="pct"/>
          </w:tcPr>
          <w:p w14:paraId="0E95B346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0B2C98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BA847B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9794489" w14:textId="77777777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474484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51C4277" w14:textId="77777777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82E7FC8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AE91079" w14:textId="77777777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A26A6A" w14:paraId="573E53DB" w14:textId="77777777" w:rsidTr="00CF02BF">
        <w:tc>
          <w:tcPr>
            <w:tcW w:w="2229" w:type="pct"/>
          </w:tcPr>
          <w:p w14:paraId="199008E9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37407D08" w14:textId="352175F8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0096350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14:paraId="4F71AE73" w14:textId="75AA590B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A26A6A" w14:paraId="779B5D48" w14:textId="77777777" w:rsidTr="00CF02BF">
        <w:tc>
          <w:tcPr>
            <w:tcW w:w="2229" w:type="pct"/>
          </w:tcPr>
          <w:p w14:paraId="39738DC3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11231C2" w14:textId="38654F5F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20B90A1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0B85053" w14:textId="23C84E05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9EE3FD7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4140415" w14:textId="43D05D47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2"/>
          </w:tcPr>
          <w:p w14:paraId="2EED5F77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37416CB" w14:textId="43224D7F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5B3A" w:rsidRPr="00270590" w14:paraId="67B07F9C" w14:textId="77777777" w:rsidTr="003C3C35">
        <w:tc>
          <w:tcPr>
            <w:tcW w:w="2229" w:type="pct"/>
          </w:tcPr>
          <w:p w14:paraId="3BC4D919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83" w:type="pct"/>
          </w:tcPr>
          <w:p w14:paraId="09C971F9" w14:textId="29FD9CA3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1026016D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116D45" w14:textId="14AF1CF5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99AC29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6E6E4B" w14:textId="3A3452A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</w:tcPr>
          <w:p w14:paraId="418A2570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CB0CA1" w14:textId="16E27479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5B3A" w:rsidRPr="00270590" w14:paraId="5FFF81E5" w14:textId="77777777" w:rsidTr="00CF02BF">
        <w:tc>
          <w:tcPr>
            <w:tcW w:w="2229" w:type="pct"/>
          </w:tcPr>
          <w:p w14:paraId="3FDA8FCD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68249F48" w14:textId="60F0CEDC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A" w:rsidRPr="00270590" w14:paraId="000EC1B4" w14:textId="77777777" w:rsidTr="003C3C35">
        <w:tc>
          <w:tcPr>
            <w:tcW w:w="2229" w:type="pct"/>
          </w:tcPr>
          <w:p w14:paraId="791C7F13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55440253" w14:textId="3FB69086" w:rsidR="00BA5B3A" w:rsidRPr="00270590" w:rsidRDefault="00F73264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3" w:type="pct"/>
          </w:tcPr>
          <w:p w14:paraId="2D19FEE6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5481BD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1A0214BE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E271C6" w14:textId="27C050D1" w:rsidR="00BA5B3A" w:rsidRPr="00270590" w:rsidRDefault="00F73264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8" w:type="pct"/>
            <w:gridSpan w:val="2"/>
          </w:tcPr>
          <w:p w14:paraId="76338DF8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DA6984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A5B3A" w:rsidRPr="00A26A6A" w14:paraId="4BB53994" w14:textId="77777777" w:rsidTr="003C3C35">
        <w:tc>
          <w:tcPr>
            <w:tcW w:w="2229" w:type="pct"/>
          </w:tcPr>
          <w:p w14:paraId="5129B436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F360B2" w14:textId="13BAF243" w:rsidR="00BA5B3A" w:rsidRPr="00087D77" w:rsidRDefault="00F73264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3" w:type="pct"/>
          </w:tcPr>
          <w:p w14:paraId="5ED1756A" w14:textId="77777777" w:rsidR="00BA5B3A" w:rsidRPr="00A26A6A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923ACD" w14:textId="77777777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18E69567" w14:textId="77777777" w:rsidR="00BA5B3A" w:rsidRPr="00A26A6A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0FE5C78" w14:textId="6F1D548D" w:rsidR="00BA5B3A" w:rsidRPr="00087D77" w:rsidRDefault="00F73264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8" w:type="pct"/>
            <w:gridSpan w:val="2"/>
          </w:tcPr>
          <w:p w14:paraId="192E4F72" w14:textId="77777777" w:rsidR="00BA5B3A" w:rsidRPr="00087D77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0AA98D0" w14:textId="77777777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  <w:tr w:rsidR="00BA5B3A" w:rsidRPr="00270590" w14:paraId="0F97F801" w14:textId="77777777" w:rsidTr="003C3C35">
        <w:tc>
          <w:tcPr>
            <w:tcW w:w="2229" w:type="pct"/>
          </w:tcPr>
          <w:p w14:paraId="026ED0B1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048B552" w14:textId="77777777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60EC46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550FFA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52956F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63B6BDD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0A5BB07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04C8CB" w14:textId="77777777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270590" w14:paraId="6C02D5D2" w14:textId="77777777" w:rsidTr="00D9451C">
        <w:tc>
          <w:tcPr>
            <w:tcW w:w="2229" w:type="pct"/>
          </w:tcPr>
          <w:p w14:paraId="5DD57561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5E9EB022" w14:textId="2F10694B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8D7FFDE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4"/>
          </w:tcPr>
          <w:p w14:paraId="7F89FED9" w14:textId="2B2CBC43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270590" w14:paraId="6A584615" w14:textId="77777777" w:rsidTr="003C3C35">
        <w:tc>
          <w:tcPr>
            <w:tcW w:w="2229" w:type="pct"/>
          </w:tcPr>
          <w:p w14:paraId="4153E76A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AE1985C" w14:textId="20F7F978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B9EECDE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F1EC9F" w14:textId="110035D5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E0F5FCA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EDA7B8F" w14:textId="62A685CF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2"/>
          </w:tcPr>
          <w:p w14:paraId="2EC2F91D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DB910D" w14:textId="14E4B3B6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5B3A" w:rsidRPr="00270590" w14:paraId="51ECFBAF" w14:textId="77777777" w:rsidTr="003C3C35">
        <w:tc>
          <w:tcPr>
            <w:tcW w:w="2229" w:type="pct"/>
          </w:tcPr>
          <w:p w14:paraId="5411F330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3" w:type="pct"/>
          </w:tcPr>
          <w:p w14:paraId="4FAB5473" w14:textId="346AB7FD" w:rsidR="00BA5B3A" w:rsidRPr="00A26A6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AD39BB6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099074" w14:textId="7B0D2FFC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F76504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DEB311A" w14:textId="6F8DD603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</w:tcPr>
          <w:p w14:paraId="72C7ACCD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3D2623" w14:textId="631A9694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A5B3A" w:rsidRPr="00270590" w14:paraId="12A84BCE" w14:textId="77777777" w:rsidTr="00D9451C">
        <w:tc>
          <w:tcPr>
            <w:tcW w:w="2229" w:type="pct"/>
          </w:tcPr>
          <w:p w14:paraId="16BCB46E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1B687DA1" w14:textId="64807A7B" w:rsidR="00BA5B3A" w:rsidRPr="00270590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A" w:rsidRPr="00270590" w14:paraId="60C83BBF" w14:textId="77777777" w:rsidTr="003C3C35">
        <w:tc>
          <w:tcPr>
            <w:tcW w:w="2229" w:type="pct"/>
          </w:tcPr>
          <w:p w14:paraId="0B8042DE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291ED67" w14:textId="79302B82" w:rsidR="00BA5B3A" w:rsidRPr="00270590" w:rsidRDefault="00BC424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4,217</w:t>
            </w:r>
          </w:p>
        </w:tc>
        <w:tc>
          <w:tcPr>
            <w:tcW w:w="143" w:type="pct"/>
          </w:tcPr>
          <w:p w14:paraId="434D6F72" w14:textId="77777777" w:rsidR="00BA5B3A" w:rsidRPr="00270590" w:rsidRDefault="00BA5B3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B938E4" w14:textId="77777777" w:rsidR="00BA5B3A" w:rsidRPr="00270590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C83974" w14:textId="77777777" w:rsidR="00BA5B3A" w:rsidRPr="00270590" w:rsidRDefault="00BA5B3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450DA93" w14:textId="0A802846" w:rsidR="00BA5B3A" w:rsidRPr="00270590" w:rsidRDefault="00BC424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4,217</w:t>
            </w:r>
          </w:p>
        </w:tc>
        <w:tc>
          <w:tcPr>
            <w:tcW w:w="148" w:type="pct"/>
            <w:gridSpan w:val="2"/>
          </w:tcPr>
          <w:p w14:paraId="5CDE2586" w14:textId="77777777" w:rsidR="00BA5B3A" w:rsidRPr="00270590" w:rsidRDefault="00BA5B3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5263B7" w14:textId="77777777" w:rsidR="00BA5B3A" w:rsidRPr="00270590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A5B3A" w:rsidRPr="00A26A6A" w14:paraId="0DB172A4" w14:textId="77777777" w:rsidTr="003C3C35">
        <w:tc>
          <w:tcPr>
            <w:tcW w:w="2229" w:type="pct"/>
          </w:tcPr>
          <w:p w14:paraId="7CA8E72C" w14:textId="77777777" w:rsidR="00BA5B3A" w:rsidRPr="00270590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6B98C8D" w14:textId="54D6AE42" w:rsidR="00BA5B3A" w:rsidRPr="00087D77" w:rsidRDefault="00BC424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424A">
              <w:rPr>
                <w:rFonts w:ascii="Angsana New" w:hAnsi="Angsana New"/>
                <w:b/>
                <w:bCs/>
                <w:sz w:val="30"/>
                <w:szCs w:val="30"/>
              </w:rPr>
              <w:t>4,217</w:t>
            </w:r>
          </w:p>
        </w:tc>
        <w:tc>
          <w:tcPr>
            <w:tcW w:w="143" w:type="pct"/>
          </w:tcPr>
          <w:p w14:paraId="4751E9F2" w14:textId="77777777" w:rsidR="00BA5B3A" w:rsidRPr="00A26A6A" w:rsidRDefault="00BA5B3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C88B1F8" w14:textId="77777777" w:rsidR="00BA5B3A" w:rsidRPr="00087D77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2054C2" w14:textId="77777777" w:rsidR="00BA5B3A" w:rsidRPr="00A26A6A" w:rsidRDefault="00BA5B3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604BE6" w14:textId="47A73882" w:rsidR="00BA5B3A" w:rsidRPr="00BC424A" w:rsidRDefault="00BC424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24A">
              <w:rPr>
                <w:rFonts w:ascii="Angsana New" w:hAnsi="Angsana New"/>
                <w:b/>
                <w:bCs/>
                <w:sz w:val="30"/>
                <w:szCs w:val="30"/>
              </w:rPr>
              <w:t>4,217</w:t>
            </w:r>
          </w:p>
        </w:tc>
        <w:tc>
          <w:tcPr>
            <w:tcW w:w="148" w:type="pct"/>
            <w:gridSpan w:val="2"/>
          </w:tcPr>
          <w:p w14:paraId="3B4CA3F3" w14:textId="77777777" w:rsidR="00BA5B3A" w:rsidRPr="00087D77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63A829D" w14:textId="77777777" w:rsidR="00BA5B3A" w:rsidRPr="00087D77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</w:tbl>
    <w:p w14:paraId="29006EBE" w14:textId="77777777" w:rsidR="005F5586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2B9F095C" w14:textId="554E95FF" w:rsidR="00D9451C" w:rsidRDefault="00D94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1080"/>
      </w:tblGrid>
      <w:tr w:rsidR="007337C8" w:rsidRPr="00F7632D" w14:paraId="706D0C26" w14:textId="77777777" w:rsidTr="00BA5B3A">
        <w:tc>
          <w:tcPr>
            <w:tcW w:w="2160" w:type="dxa"/>
            <w:shd w:val="clear" w:color="auto" w:fill="auto"/>
            <w:vAlign w:val="bottom"/>
          </w:tcPr>
          <w:p w14:paraId="54557E8F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250" w:type="dxa"/>
            <w:gridSpan w:val="3"/>
          </w:tcPr>
          <w:p w14:paraId="6EE516DA" w14:textId="6E1FF9CC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57FF18F3" w14:textId="5437F991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0"/>
      <w:tr w:rsidR="00B20546" w:rsidRPr="00F7632D" w14:paraId="6A0C979E" w14:textId="77777777" w:rsidTr="00BA5B3A">
        <w:tc>
          <w:tcPr>
            <w:tcW w:w="2160" w:type="dxa"/>
            <w:vAlign w:val="bottom"/>
          </w:tcPr>
          <w:p w14:paraId="227800E6" w14:textId="03539B73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55EA8F36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C72B07" w14:textId="112481A3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24CC48F9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5B3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FF23E4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7B74880A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11CC4" w14:textId="6C805AAC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05EE7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4C185C12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5B3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20546" w:rsidRPr="00F7632D" w14:paraId="106F2F54" w14:textId="77777777" w:rsidTr="00BA5B3A">
        <w:tc>
          <w:tcPr>
            <w:tcW w:w="2160" w:type="dxa"/>
            <w:vAlign w:val="bottom"/>
          </w:tcPr>
          <w:p w14:paraId="31DD3434" w14:textId="397F3DE1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D33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33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608B9A32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AAC44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3812A3" w14:textId="3D63FC4A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472FB7F4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5D953AEE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7904757E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C192E" w14:textId="6561D9A5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28AC86" w14:textId="1C4F8E02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0546" w:rsidRPr="00F7632D" w14:paraId="678C168D" w14:textId="77777777" w:rsidTr="00BA5B3A">
        <w:tc>
          <w:tcPr>
            <w:tcW w:w="2160" w:type="dxa"/>
            <w:vAlign w:val="bottom"/>
          </w:tcPr>
          <w:p w14:paraId="00217C9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1FB66250" w14:textId="25975AF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8C9248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20546" w:rsidRPr="00F7632D" w14:paraId="0D1576FA" w14:textId="77777777" w:rsidTr="00BA5B3A">
        <w:tc>
          <w:tcPr>
            <w:tcW w:w="2160" w:type="dxa"/>
          </w:tcPr>
          <w:p w14:paraId="3602C47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23714EED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70" w:type="dxa"/>
          </w:tcPr>
          <w:p w14:paraId="0A9A4BF2" w14:textId="070A52BB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756E1" w14:textId="35F90515" w:rsidR="00B20546" w:rsidRPr="00F7632D" w:rsidRDefault="00726BE5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6.87</w:t>
            </w:r>
          </w:p>
        </w:tc>
        <w:tc>
          <w:tcPr>
            <w:tcW w:w="270" w:type="dxa"/>
          </w:tcPr>
          <w:p w14:paraId="1D0CCD2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3BF59475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14C28F9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692A457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10737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787404" w14:textId="15B76B1B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60DD0A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64302" w14:textId="221F0B42" w:rsidR="00B20546" w:rsidRPr="00F7632D" w:rsidRDefault="00A77894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</w:tr>
      <w:tr w:rsidR="00B20546" w:rsidRPr="00F7632D" w14:paraId="4CB6B863" w14:textId="77777777" w:rsidTr="00BA5B3A">
        <w:tc>
          <w:tcPr>
            <w:tcW w:w="2160" w:type="dxa"/>
          </w:tcPr>
          <w:p w14:paraId="0B8200B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CA59" w14:textId="5C60336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0F0DF5B8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08DEB07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B1669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15D5C4" w14:textId="07F6CBD7" w:rsidR="00B20546" w:rsidRPr="00F7632D" w:rsidRDefault="00A61E98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  <w:tr w:rsidR="00B20546" w:rsidRPr="00F7632D" w14:paraId="569ADC81" w14:textId="77777777" w:rsidTr="00BA5B3A">
        <w:tc>
          <w:tcPr>
            <w:tcW w:w="2160" w:type="dxa"/>
          </w:tcPr>
          <w:p w14:paraId="520D5CB4" w14:textId="4013CDB0" w:rsidR="00B20546" w:rsidRPr="0058197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</w:tcPr>
          <w:p w14:paraId="65AA4EF6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430F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69E3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15A5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3565B" w14:textId="77777777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4B4F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FC572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66C1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2DD21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0F85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A33E54" w14:textId="77777777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546" w:rsidRPr="00F7632D" w14:paraId="2616E87A" w14:textId="77777777" w:rsidTr="00BA5B3A">
        <w:tc>
          <w:tcPr>
            <w:tcW w:w="2160" w:type="dxa"/>
          </w:tcPr>
          <w:p w14:paraId="78D1DD36" w14:textId="3F375B51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E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990" w:type="dxa"/>
          </w:tcPr>
          <w:p w14:paraId="26205AA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374A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DE909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DE8F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F2C16" w14:textId="77777777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B387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1D2FF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8491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68E9FF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5B22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160AE" w14:textId="77777777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546" w:rsidRPr="00F7632D" w14:paraId="2567AFB2" w14:textId="77777777" w:rsidTr="00BA5B3A">
        <w:tc>
          <w:tcPr>
            <w:tcW w:w="2160" w:type="dxa"/>
          </w:tcPr>
          <w:p w14:paraId="3886CD8C" w14:textId="49B71029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990" w:type="dxa"/>
          </w:tcPr>
          <w:p w14:paraId="268845F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F1AA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81BD5" w14:textId="25984D51" w:rsidR="00B20546" w:rsidRPr="007337C8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E9BED2" w14:textId="1CEBDA6B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2D34D3" w14:textId="1862AF4D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B429F" w14:textId="21F6B167" w:rsidR="00B20546" w:rsidRPr="00C9330D" w:rsidRDefault="00A61E98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546" w:rsidRPr="00F7632D" w14:paraId="419DE366" w14:textId="77777777" w:rsidTr="00BA5B3A">
        <w:tc>
          <w:tcPr>
            <w:tcW w:w="2160" w:type="dxa"/>
          </w:tcPr>
          <w:p w14:paraId="528DD74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7BAC5" w14:textId="332289C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095B9ACC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0DF11E60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9B70C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76327AF6" w:rsidR="00B20546" w:rsidRPr="00F7632D" w:rsidRDefault="00A61E98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  <w:tr w:rsidR="00B20546" w:rsidRPr="005B1B4D" w14:paraId="1A6FC0B3" w14:textId="77777777" w:rsidTr="00BA5B3A">
        <w:tc>
          <w:tcPr>
            <w:tcW w:w="2160" w:type="dxa"/>
          </w:tcPr>
          <w:p w14:paraId="21A626B1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E270B5F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C28C2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E46E06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DA3F6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67EEA7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B7827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7D30D4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C72BDB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EA2756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3B940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16B021" w14:textId="77777777" w:rsidR="00B20546" w:rsidRPr="005B1B4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0546" w:rsidRPr="00F7632D" w14:paraId="441F8A15" w14:textId="77777777" w:rsidTr="00BA5B3A">
        <w:tc>
          <w:tcPr>
            <w:tcW w:w="2160" w:type="dxa"/>
            <w:shd w:val="clear" w:color="auto" w:fill="auto"/>
            <w:vAlign w:val="bottom"/>
          </w:tcPr>
          <w:p w14:paraId="74D0DD3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0BC3C33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024602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3E89B633" w14:textId="23D6E850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546" w:rsidRPr="00F7632D" w14:paraId="2B11022F" w14:textId="77777777" w:rsidTr="00BA5B3A">
        <w:tc>
          <w:tcPr>
            <w:tcW w:w="2160" w:type="dxa"/>
            <w:vAlign w:val="bottom"/>
          </w:tcPr>
          <w:p w14:paraId="0901336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1CCB5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B247F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7F836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4DBE3E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049EBD" w14:textId="0032A6AB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5B3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74AAA2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F614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F4C8D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EC9182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B141C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362C0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43676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E38F80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AE46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9F51AC6" w14:textId="3FD19295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5B3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20546" w:rsidRPr="00F7632D" w14:paraId="334F6E33" w14:textId="77777777" w:rsidTr="00BA5B3A">
        <w:tc>
          <w:tcPr>
            <w:tcW w:w="2160" w:type="dxa"/>
            <w:vAlign w:val="bottom"/>
          </w:tcPr>
          <w:p w14:paraId="468DA04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D33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33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424A065A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E286A2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53C9D3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E725660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89FF4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FCD2FE0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B29538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7134DF4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23D7D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1DD8ED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7C0E2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20546" w:rsidRPr="00F7632D" w14:paraId="2CE8C106" w14:textId="77777777" w:rsidTr="00BA5B3A">
        <w:tc>
          <w:tcPr>
            <w:tcW w:w="2160" w:type="dxa"/>
            <w:vAlign w:val="bottom"/>
          </w:tcPr>
          <w:p w14:paraId="09437B0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7CD3E04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75120F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2E69D3A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20546" w:rsidRPr="00F7632D" w14:paraId="55038DE4" w14:textId="77777777" w:rsidTr="00BA5B3A">
        <w:tc>
          <w:tcPr>
            <w:tcW w:w="2160" w:type="dxa"/>
          </w:tcPr>
          <w:p w14:paraId="44086CF9" w14:textId="65C287E5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01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2496540" w14:textId="565468AC" w:rsidR="00B2054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4.31</w:t>
            </w:r>
          </w:p>
        </w:tc>
        <w:tc>
          <w:tcPr>
            <w:tcW w:w="270" w:type="dxa"/>
          </w:tcPr>
          <w:p w14:paraId="24BE051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D63014" w14:textId="129B9F8A" w:rsidR="00B20546" w:rsidRPr="00034DDB" w:rsidRDefault="00D72D7A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5.87</w:t>
            </w:r>
          </w:p>
        </w:tc>
        <w:tc>
          <w:tcPr>
            <w:tcW w:w="270" w:type="dxa"/>
          </w:tcPr>
          <w:p w14:paraId="3BFF383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D9F94" w14:textId="5130D7A9" w:rsidR="00B20546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</w:t>
            </w:r>
          </w:p>
        </w:tc>
        <w:tc>
          <w:tcPr>
            <w:tcW w:w="270" w:type="dxa"/>
          </w:tcPr>
          <w:p w14:paraId="107FD0A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754382" w14:textId="3602B6C4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52A77B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B90B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DBA90D" w14:textId="3B8A84F6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5CFDC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1392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985EB" w14:textId="49451E25" w:rsidR="00B20546" w:rsidRPr="00F7632D" w:rsidRDefault="00D72D7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</w:t>
            </w:r>
          </w:p>
        </w:tc>
      </w:tr>
      <w:tr w:rsidR="00B20546" w:rsidRPr="00F7632D" w14:paraId="2F304FD0" w14:textId="77777777" w:rsidTr="00BA5B3A">
        <w:tc>
          <w:tcPr>
            <w:tcW w:w="2160" w:type="dxa"/>
          </w:tcPr>
          <w:p w14:paraId="7841CE7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F9B339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70" w:type="dxa"/>
          </w:tcPr>
          <w:p w14:paraId="5016880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6CAD5D" w14:textId="5E442C6F" w:rsidR="00B20546" w:rsidRPr="00F7632D" w:rsidRDefault="007156C2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6.87</w:t>
            </w:r>
          </w:p>
        </w:tc>
        <w:tc>
          <w:tcPr>
            <w:tcW w:w="270" w:type="dxa"/>
          </w:tcPr>
          <w:p w14:paraId="63438D3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C8AC9" w14:textId="77777777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77B50FC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2ACEBB" w14:textId="4523C04C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10737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9D7F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EE03B4" w14:textId="201525FA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60DD0A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0F15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7BED1" w14:textId="4190B391" w:rsidR="00B20546" w:rsidRPr="00F7632D" w:rsidRDefault="007156C2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</w:tr>
      <w:tr w:rsidR="00B20546" w:rsidRPr="00F7632D" w14:paraId="36D33DAA" w14:textId="77777777" w:rsidTr="00BA5B3A">
        <w:tc>
          <w:tcPr>
            <w:tcW w:w="2160" w:type="dxa"/>
          </w:tcPr>
          <w:p w14:paraId="6B72AA0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8F131E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4F5E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9E66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998B9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E4C2BB" w14:textId="195EA479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  <w:tc>
          <w:tcPr>
            <w:tcW w:w="270" w:type="dxa"/>
          </w:tcPr>
          <w:p w14:paraId="7F0F4B6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BEB70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3CC7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84548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6904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F9EBAE" w14:textId="5C7F9F8E" w:rsidR="00B20546" w:rsidRPr="00F7632D" w:rsidRDefault="00D72D7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</w:tr>
      <w:tr w:rsidR="00B20546" w:rsidRPr="00F7632D" w14:paraId="6C6B764E" w14:textId="77777777" w:rsidTr="00BA5B3A">
        <w:tc>
          <w:tcPr>
            <w:tcW w:w="2160" w:type="dxa"/>
          </w:tcPr>
          <w:p w14:paraId="60F17939" w14:textId="77777777" w:rsidR="00B20546" w:rsidRPr="0058197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</w:tcPr>
          <w:p w14:paraId="2AC4711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B8E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ED197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6BB00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70E7DC" w14:textId="77777777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BBC4F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F41749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3DA3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FF6244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9B28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3C222" w14:textId="77777777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546" w:rsidRPr="00F7632D" w14:paraId="626109D2" w14:textId="77777777" w:rsidTr="00BA5B3A">
        <w:tc>
          <w:tcPr>
            <w:tcW w:w="2160" w:type="dxa"/>
          </w:tcPr>
          <w:p w14:paraId="71A67403" w14:textId="5C476D38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2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990" w:type="dxa"/>
          </w:tcPr>
          <w:p w14:paraId="19BD83A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0CBE1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A3648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111CD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8BE575" w14:textId="3A466755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E85B5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8C402D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6ECDD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9D77E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CC45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4B644" w14:textId="77777777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546" w:rsidRPr="00F7632D" w14:paraId="56B879F1" w14:textId="77777777" w:rsidTr="00BA5B3A">
        <w:tc>
          <w:tcPr>
            <w:tcW w:w="2160" w:type="dxa"/>
          </w:tcPr>
          <w:p w14:paraId="3FC2A331" w14:textId="3B35E3EC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990" w:type="dxa"/>
          </w:tcPr>
          <w:p w14:paraId="28FB69D7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82B2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3D67E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76A0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C2E7D" w14:textId="77777777" w:rsidR="00B20546" w:rsidRPr="007337C8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D07356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E582E2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AED5F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D1241C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334C4" w14:textId="77777777" w:rsidR="00B20546" w:rsidRPr="007337C8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C20F1" w14:textId="0DFA5287" w:rsidR="00B20546" w:rsidRPr="00C9330D" w:rsidRDefault="00D72D7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546" w:rsidRPr="00F7632D" w14:paraId="317F633C" w14:textId="77777777" w:rsidTr="00BA5B3A">
        <w:tc>
          <w:tcPr>
            <w:tcW w:w="2160" w:type="dxa"/>
          </w:tcPr>
          <w:p w14:paraId="7E2AFBD2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520BAF5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330DE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6835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8D65A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41450" w14:textId="565A8509" w:rsidR="00B20546" w:rsidRPr="00F7632D" w:rsidRDefault="00B2054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  <w:tc>
          <w:tcPr>
            <w:tcW w:w="270" w:type="dxa"/>
          </w:tcPr>
          <w:p w14:paraId="68BBFDD4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0593C6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2D0AB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C23BC" w14:textId="77777777" w:rsidR="00B20546" w:rsidRPr="00225DB6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3C78C" w14:textId="77777777" w:rsidR="00B20546" w:rsidRPr="00F7632D" w:rsidRDefault="00B20546" w:rsidP="00B20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CB476A" w14:textId="1C15DE35" w:rsidR="00B20546" w:rsidRPr="00F7632D" w:rsidRDefault="00D72D7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</w:tr>
    </w:tbl>
    <w:p w14:paraId="53D6DBF7" w14:textId="32084CF8" w:rsidR="0001279F" w:rsidRPr="005B1B4D" w:rsidRDefault="0001279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6F42B6" w:rsidRPr="007F53EA" w14:paraId="391E0BC8" w14:textId="77777777">
        <w:trPr>
          <w:trHeight w:val="70"/>
        </w:trPr>
        <w:tc>
          <w:tcPr>
            <w:tcW w:w="2229" w:type="pct"/>
          </w:tcPr>
          <w:p w14:paraId="1A955C28" w14:textId="79C3427D" w:rsidR="006F42B6" w:rsidRPr="008C010D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6EFD21C0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04BDF0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0F744FA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7F53EA" w14:paraId="0C05FDD5" w14:textId="77777777">
        <w:tc>
          <w:tcPr>
            <w:tcW w:w="2229" w:type="pct"/>
          </w:tcPr>
          <w:p w14:paraId="3EA4BCAC" w14:textId="0B66E141" w:rsidR="00BA5B3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0E6EAC0" w14:textId="0191308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5C8A08A" w14:textId="77777777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3CC3B157" w14:textId="11EC8E1F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3A771CF7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69EF8B7" w14:textId="44F37F7C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1BB834D0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4CEC91D" w14:textId="2E81CA0A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5B3A" w:rsidRPr="007F53EA" w14:paraId="27D98571" w14:textId="77777777">
        <w:tc>
          <w:tcPr>
            <w:tcW w:w="2229" w:type="pct"/>
          </w:tcPr>
          <w:p w14:paraId="50B6BAA4" w14:textId="7F9A5320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57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  <w:vAlign w:val="bottom"/>
          </w:tcPr>
          <w:p w14:paraId="0D230E42" w14:textId="77777777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14E6A3F0" w14:textId="77777777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6F2BFD3C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059ED8D7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39F17544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7F2C7E47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8F55C0E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5B3A" w:rsidRPr="008C010D" w14:paraId="68254673" w14:textId="77777777">
        <w:tc>
          <w:tcPr>
            <w:tcW w:w="2229" w:type="pct"/>
          </w:tcPr>
          <w:p w14:paraId="5EE0F94B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77C8A9C1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A" w:rsidRPr="009D4866" w14:paraId="359D90DD" w14:textId="77777777">
        <w:tc>
          <w:tcPr>
            <w:tcW w:w="2229" w:type="pct"/>
          </w:tcPr>
          <w:p w14:paraId="575C2152" w14:textId="725E7A76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047739F5" w14:textId="707EE33A" w:rsidR="00BA5B3A" w:rsidRPr="007F53EA" w:rsidRDefault="00496D7D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15,547</w:t>
            </w:r>
          </w:p>
        </w:tc>
        <w:tc>
          <w:tcPr>
            <w:tcW w:w="143" w:type="pct"/>
          </w:tcPr>
          <w:p w14:paraId="6CF72672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08AD754" w14:textId="1B413665" w:rsidR="00BA5B3A" w:rsidRPr="009D4866" w:rsidRDefault="006A121B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15,744</w:t>
            </w:r>
          </w:p>
        </w:tc>
        <w:tc>
          <w:tcPr>
            <w:tcW w:w="145" w:type="pct"/>
          </w:tcPr>
          <w:p w14:paraId="49738B5B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0B5F3BA" w14:textId="1207643E" w:rsidR="00BA5B3A" w:rsidRPr="009D4866" w:rsidRDefault="00496D7D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15,547</w:t>
            </w:r>
          </w:p>
        </w:tc>
        <w:tc>
          <w:tcPr>
            <w:tcW w:w="148" w:type="pct"/>
          </w:tcPr>
          <w:p w14:paraId="0F542654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A4F0C74" w14:textId="515DA66F" w:rsidR="00BA5B3A" w:rsidRPr="009D4866" w:rsidRDefault="006A121B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15,744</w:t>
            </w:r>
          </w:p>
        </w:tc>
      </w:tr>
      <w:tr w:rsidR="00BA5B3A" w:rsidRPr="007F0AD3" w14:paraId="7CF03160" w14:textId="77777777" w:rsidTr="006F42B6">
        <w:tc>
          <w:tcPr>
            <w:tcW w:w="2229" w:type="pct"/>
          </w:tcPr>
          <w:p w14:paraId="78CB3623" w14:textId="38C7CAD8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42B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6E8E456" w14:textId="17FE17F2" w:rsidR="00BA5B3A" w:rsidRPr="007F53EA" w:rsidRDefault="00A84E7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143" w:type="pct"/>
          </w:tcPr>
          <w:p w14:paraId="4F8C8864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59334D" w14:textId="2A3858DC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</w:rPr>
              <w:t>7,629</w:t>
            </w:r>
          </w:p>
        </w:tc>
        <w:tc>
          <w:tcPr>
            <w:tcW w:w="145" w:type="pct"/>
          </w:tcPr>
          <w:p w14:paraId="4211FC0C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6FF217D" w14:textId="347E7942" w:rsidR="00BA5B3A" w:rsidRPr="007F0AD3" w:rsidRDefault="00F54F66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5,912</w:t>
            </w:r>
          </w:p>
        </w:tc>
        <w:tc>
          <w:tcPr>
            <w:tcW w:w="148" w:type="pct"/>
          </w:tcPr>
          <w:p w14:paraId="44B49D0A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FF9604C" w14:textId="14F746B9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</w:rPr>
              <w:t>7,629</w:t>
            </w:r>
          </w:p>
        </w:tc>
      </w:tr>
      <w:tr w:rsidR="00BA5B3A" w:rsidRPr="00DF1EB3" w14:paraId="52EE3693" w14:textId="77777777" w:rsidTr="006F42B6">
        <w:tc>
          <w:tcPr>
            <w:tcW w:w="2229" w:type="pct"/>
          </w:tcPr>
          <w:p w14:paraId="49A08623" w14:textId="3693A863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C475" w14:textId="2E8BD823" w:rsidR="00BA5B3A" w:rsidRPr="00087D77" w:rsidRDefault="00371D5B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21,459</w:t>
            </w:r>
          </w:p>
        </w:tc>
        <w:tc>
          <w:tcPr>
            <w:tcW w:w="143" w:type="pct"/>
            <w:shd w:val="clear" w:color="auto" w:fill="auto"/>
          </w:tcPr>
          <w:p w14:paraId="6BEB8AE0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BB36D" w14:textId="50494272" w:rsidR="00BA5B3A" w:rsidRPr="00087D77" w:rsidRDefault="009D2137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9E0387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145" w:type="pct"/>
            <w:shd w:val="clear" w:color="auto" w:fill="auto"/>
          </w:tcPr>
          <w:p w14:paraId="7B5F46C5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ADC2B" w14:textId="3F3A16F0" w:rsidR="00BA5B3A" w:rsidRPr="00087D77" w:rsidRDefault="00775730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21,459</w:t>
            </w:r>
          </w:p>
        </w:tc>
        <w:tc>
          <w:tcPr>
            <w:tcW w:w="148" w:type="pct"/>
          </w:tcPr>
          <w:p w14:paraId="344D26FA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EDD17FE" w14:textId="7CC5235D" w:rsidR="00BA5B3A" w:rsidRPr="00087D77" w:rsidRDefault="009E0387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23,373</w:t>
            </w:r>
          </w:p>
        </w:tc>
      </w:tr>
    </w:tbl>
    <w:p w14:paraId="33E73B05" w14:textId="334201A6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395D6FED" w:rsidR="00713C7F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2"/>
        <w:gridCol w:w="265"/>
        <w:gridCol w:w="1089"/>
        <w:gridCol w:w="269"/>
        <w:gridCol w:w="1085"/>
        <w:gridCol w:w="275"/>
        <w:gridCol w:w="1072"/>
      </w:tblGrid>
      <w:tr w:rsidR="006F42B6" w:rsidRPr="007F53EA" w14:paraId="7B2BCB00" w14:textId="77777777" w:rsidTr="00B7336C">
        <w:trPr>
          <w:trHeight w:val="70"/>
        </w:trPr>
        <w:tc>
          <w:tcPr>
            <w:tcW w:w="2231" w:type="pct"/>
          </w:tcPr>
          <w:p w14:paraId="05CA516B" w14:textId="77777777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3DA21AD0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EB6619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77B879F6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7F53EA" w14:paraId="334FCA0A" w14:textId="77777777" w:rsidTr="00B7336C">
        <w:tc>
          <w:tcPr>
            <w:tcW w:w="2231" w:type="pct"/>
          </w:tcPr>
          <w:p w14:paraId="5A17A9EC" w14:textId="0766390F" w:rsidR="00BA5B3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DEA45D" w14:textId="3432E231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7054779F" w14:textId="77777777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</w:tcPr>
          <w:p w14:paraId="737E07EB" w14:textId="402EF659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502B7A2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44BA609" w14:textId="50564088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52D5520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7278CC3" w14:textId="42904E3C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5B3A" w:rsidRPr="007F53EA" w14:paraId="1C9C5C49" w14:textId="77777777" w:rsidTr="00B7336C">
        <w:tc>
          <w:tcPr>
            <w:tcW w:w="2231" w:type="pct"/>
          </w:tcPr>
          <w:p w14:paraId="1706BA20" w14:textId="77A797F6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81F24F4" w14:textId="70B58558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5DD9A1D8" w14:textId="77777777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7" w:type="pct"/>
            <w:vAlign w:val="bottom"/>
          </w:tcPr>
          <w:p w14:paraId="0122C965" w14:textId="11C9999E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2E94C6B7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1C98159A" w14:textId="3170FA6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11817FFD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017D03C" w14:textId="6493E603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5B3A" w:rsidRPr="008C010D" w14:paraId="71E22306" w14:textId="77777777" w:rsidTr="00B7336C">
        <w:tc>
          <w:tcPr>
            <w:tcW w:w="2231" w:type="pct"/>
          </w:tcPr>
          <w:p w14:paraId="358D2D7B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0416986C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A" w:rsidRPr="007F0AD3" w14:paraId="1510C53D" w14:textId="77777777" w:rsidTr="00B7336C">
        <w:tc>
          <w:tcPr>
            <w:tcW w:w="2231" w:type="pct"/>
          </w:tcPr>
          <w:p w14:paraId="0B669B70" w14:textId="7A38A674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7A65CDB5" w14:textId="77777777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E919789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26F2323" w14:textId="77777777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A3AA51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DC9AC88" w14:textId="77777777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CECC5B5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269849A" w14:textId="77777777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5B3A" w:rsidRPr="009D4866" w14:paraId="6E2212FC" w14:textId="77777777" w:rsidTr="00B7336C">
        <w:tc>
          <w:tcPr>
            <w:tcW w:w="2231" w:type="pct"/>
          </w:tcPr>
          <w:p w14:paraId="3F6B7EF7" w14:textId="25E2E556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F42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14:paraId="19F2A05A" w14:textId="2A5E33CB" w:rsidR="00BA5B3A" w:rsidRPr="007F53EA" w:rsidRDefault="004679CC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317,312</w:t>
            </w:r>
          </w:p>
        </w:tc>
        <w:tc>
          <w:tcPr>
            <w:tcW w:w="143" w:type="pct"/>
          </w:tcPr>
          <w:p w14:paraId="0BFE4F47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633FB36" w14:textId="6EDEA681" w:rsidR="00BA5B3A" w:rsidRPr="009D486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>318,525</w:t>
            </w:r>
          </w:p>
        </w:tc>
        <w:tc>
          <w:tcPr>
            <w:tcW w:w="145" w:type="pct"/>
          </w:tcPr>
          <w:p w14:paraId="033904BD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D776A07" w14:textId="1C25E6ED" w:rsidR="00BA5B3A" w:rsidRPr="009D4866" w:rsidRDefault="004679CC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317,312</w:t>
            </w:r>
          </w:p>
        </w:tc>
        <w:tc>
          <w:tcPr>
            <w:tcW w:w="148" w:type="pct"/>
          </w:tcPr>
          <w:p w14:paraId="292B5E32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FC971DC" w14:textId="3D443B1B" w:rsidR="00BA5B3A" w:rsidRPr="009D486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>318,525</w:t>
            </w:r>
          </w:p>
        </w:tc>
      </w:tr>
      <w:tr w:rsidR="00BA5B3A" w:rsidRPr="009D4866" w14:paraId="20C36F20" w14:textId="77777777" w:rsidTr="00B7336C">
        <w:tc>
          <w:tcPr>
            <w:tcW w:w="2231" w:type="pct"/>
          </w:tcPr>
          <w:p w14:paraId="4C675206" w14:textId="2F69975E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583" w:type="pct"/>
          </w:tcPr>
          <w:p w14:paraId="32C284DA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B6F5C69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A391158" w14:textId="77777777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5B37B4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874F352" w14:textId="77777777" w:rsidR="00BA5B3A" w:rsidRPr="009D486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9A75F17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4F7C814" w14:textId="77777777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9D4866" w14:paraId="739EECCC" w14:textId="77777777" w:rsidTr="00B7336C">
        <w:tc>
          <w:tcPr>
            <w:tcW w:w="2231" w:type="pct"/>
          </w:tcPr>
          <w:p w14:paraId="79C0800F" w14:textId="00E0ADB2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583" w:type="pct"/>
          </w:tcPr>
          <w:p w14:paraId="68FDC5F1" w14:textId="2CA37B29" w:rsidR="00BA5B3A" w:rsidRPr="007F53EA" w:rsidRDefault="007122E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9FB08D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B44F0AF" w14:textId="621D13F0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15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5" w:type="pct"/>
          </w:tcPr>
          <w:p w14:paraId="6ED22CC8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00CF23D" w14:textId="16B89A54" w:rsidR="00BA5B3A" w:rsidRPr="009D4866" w:rsidRDefault="007122E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B5D21E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94ABF6F" w14:textId="73D42243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15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BA5B3A" w:rsidRPr="009D4866" w14:paraId="53DF1EA9" w14:textId="77777777" w:rsidTr="00B7336C">
        <w:tc>
          <w:tcPr>
            <w:tcW w:w="2231" w:type="pct"/>
          </w:tcPr>
          <w:p w14:paraId="0B4E96F6" w14:textId="0ABBF651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6F42B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1022219" w14:textId="2F998E89" w:rsidR="00BA5B3A" w:rsidRPr="007F53EA" w:rsidRDefault="006106B9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(12,719)</w:t>
            </w:r>
          </w:p>
        </w:tc>
        <w:tc>
          <w:tcPr>
            <w:tcW w:w="143" w:type="pct"/>
          </w:tcPr>
          <w:p w14:paraId="29E304E8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53FFA5F" w14:textId="4FB00282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3491">
              <w:rPr>
                <w:rFonts w:ascii="Angsana New" w:hAnsi="Angsana New"/>
                <w:sz w:val="30"/>
                <w:szCs w:val="30"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813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0274C9EF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5738ADF" w14:textId="7520146A" w:rsidR="00BA5B3A" w:rsidRPr="009D4866" w:rsidRDefault="006106B9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(12,719)</w:t>
            </w:r>
          </w:p>
        </w:tc>
        <w:tc>
          <w:tcPr>
            <w:tcW w:w="148" w:type="pct"/>
          </w:tcPr>
          <w:p w14:paraId="4CA37DEE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722FA0A" w14:textId="42A3FD1C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3491">
              <w:rPr>
                <w:rFonts w:ascii="Angsana New" w:hAnsi="Angsana New"/>
                <w:sz w:val="30"/>
                <w:szCs w:val="30"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813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A5B3A" w:rsidRPr="007F0AD3" w14:paraId="0D0C462E" w14:textId="77777777" w:rsidTr="00B7336C">
        <w:tc>
          <w:tcPr>
            <w:tcW w:w="2231" w:type="pct"/>
          </w:tcPr>
          <w:p w14:paraId="2C3F3660" w14:textId="396008DA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2454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C2633" w:rsidRPr="00A245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</w:t>
            </w:r>
            <w:r w:rsidRPr="00A245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A2454E">
              <w:rPr>
                <w:rFonts w:ascii="Angsana New" w:hAnsi="Angsana New"/>
                <w:b/>
                <w:bCs/>
                <w:sz w:val="30"/>
                <w:szCs w:val="30"/>
              </w:rPr>
              <w:t>/31</w:t>
            </w:r>
            <w:r w:rsidRPr="00A245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015B8DA" w14:textId="28153DB5" w:rsidR="00BA5B3A" w:rsidRPr="00087D77" w:rsidRDefault="00A2454E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304,593</w:t>
            </w:r>
          </w:p>
        </w:tc>
        <w:tc>
          <w:tcPr>
            <w:tcW w:w="143" w:type="pct"/>
          </w:tcPr>
          <w:p w14:paraId="2C612A9C" w14:textId="77777777" w:rsidR="00BA5B3A" w:rsidRPr="00131E4D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6AC6AFB" w14:textId="1E974A5A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5" w:type="pct"/>
          </w:tcPr>
          <w:p w14:paraId="3F90DD86" w14:textId="77777777" w:rsidR="00BA5B3A" w:rsidRPr="00131E4D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38F3C51" w14:textId="3049E614" w:rsidR="00BA5B3A" w:rsidRPr="00087D77" w:rsidRDefault="00A2454E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304,593</w:t>
            </w:r>
          </w:p>
        </w:tc>
        <w:tc>
          <w:tcPr>
            <w:tcW w:w="148" w:type="pct"/>
          </w:tcPr>
          <w:p w14:paraId="1909B2B7" w14:textId="77777777" w:rsidR="00BA5B3A" w:rsidRPr="00131E4D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419CE4E" w14:textId="28DE9575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</w:tr>
      <w:tr w:rsidR="00BA5B3A" w:rsidRPr="007F0AD3" w14:paraId="4EBAC600" w14:textId="77777777" w:rsidTr="00B7336C">
        <w:tc>
          <w:tcPr>
            <w:tcW w:w="2231" w:type="pct"/>
          </w:tcPr>
          <w:p w14:paraId="53A9D56E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56DD05A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DEDC0B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10AC798D" w14:textId="77777777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BFCABF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FD1E7E4" w14:textId="77777777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B9DBE3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F3566EF" w14:textId="77777777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7F0AD3" w14:paraId="594291E9" w14:textId="77777777" w:rsidTr="00B7336C">
        <w:tc>
          <w:tcPr>
            <w:tcW w:w="2231" w:type="pct"/>
          </w:tcPr>
          <w:p w14:paraId="0CA58C5D" w14:textId="269C2B38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3" w:type="pct"/>
          </w:tcPr>
          <w:p w14:paraId="46067465" w14:textId="6E725568" w:rsidR="00BA5B3A" w:rsidRPr="007F53EA" w:rsidRDefault="002562D0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545EC7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3" w:type="pct"/>
          </w:tcPr>
          <w:p w14:paraId="00AC31C5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7" w:type="pct"/>
          </w:tcPr>
          <w:p w14:paraId="68FDF555" w14:textId="1FE26991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5" w:type="pct"/>
          </w:tcPr>
          <w:p w14:paraId="71B9A282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99C385A" w14:textId="508148FA" w:rsidR="00BA5B3A" w:rsidRPr="007F0AD3" w:rsidRDefault="00C71168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16,959</w:t>
            </w:r>
          </w:p>
        </w:tc>
        <w:tc>
          <w:tcPr>
            <w:tcW w:w="148" w:type="pct"/>
          </w:tcPr>
          <w:p w14:paraId="792AE0E2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</w:tcPr>
          <w:p w14:paraId="7D02389B" w14:textId="497BFC4C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BA5B3A" w:rsidRPr="007F0AD3" w14:paraId="1A6FCC6E" w14:textId="77777777" w:rsidTr="00B7336C">
        <w:tc>
          <w:tcPr>
            <w:tcW w:w="2231" w:type="pct"/>
          </w:tcPr>
          <w:p w14:paraId="07D36C4F" w14:textId="080D94C2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83" w:type="pct"/>
          </w:tcPr>
          <w:p w14:paraId="54EEC2CD" w14:textId="4DBAC339" w:rsidR="00BA5B3A" w:rsidRPr="007F53EA" w:rsidRDefault="00E22986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287,634</w:t>
            </w:r>
          </w:p>
        </w:tc>
        <w:tc>
          <w:tcPr>
            <w:tcW w:w="143" w:type="pct"/>
          </w:tcPr>
          <w:p w14:paraId="66B423D6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7" w:type="pct"/>
          </w:tcPr>
          <w:p w14:paraId="27CFC221" w14:textId="37B0BF9E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300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5" w:type="pct"/>
          </w:tcPr>
          <w:p w14:paraId="6857295A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2DA58D4" w14:textId="7C6E69C7" w:rsidR="00BA5B3A" w:rsidRPr="007F0AD3" w:rsidRDefault="00E22986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287,634</w:t>
            </w:r>
          </w:p>
        </w:tc>
        <w:tc>
          <w:tcPr>
            <w:tcW w:w="148" w:type="pct"/>
          </w:tcPr>
          <w:p w14:paraId="3D8EB5E0" w14:textId="77777777" w:rsidR="00BA5B3A" w:rsidRPr="00B66EF2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</w:tcPr>
          <w:p w14:paraId="26E42BC4" w14:textId="49D9776A" w:rsidR="00BA5B3A" w:rsidRPr="006F42B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3A3491">
              <w:rPr>
                <w:rFonts w:ascii="Angsana New" w:hAnsi="Angsana New"/>
                <w:sz w:val="30"/>
                <w:szCs w:val="30"/>
              </w:rPr>
              <w:t>300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3A3491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BA5B3A" w:rsidRPr="00DF1EB3" w14:paraId="1407B98E" w14:textId="77777777" w:rsidTr="00B7336C">
        <w:tc>
          <w:tcPr>
            <w:tcW w:w="2231" w:type="pct"/>
          </w:tcPr>
          <w:p w14:paraId="2AECFCE6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EC125" w14:textId="6582AFC9" w:rsidR="00BA5B3A" w:rsidRPr="00087D77" w:rsidRDefault="00962662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304,593</w:t>
            </w:r>
          </w:p>
        </w:tc>
        <w:tc>
          <w:tcPr>
            <w:tcW w:w="143" w:type="pct"/>
            <w:shd w:val="clear" w:color="auto" w:fill="auto"/>
          </w:tcPr>
          <w:p w14:paraId="2B348E1F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D0166" w14:textId="606996CD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5" w:type="pct"/>
            <w:shd w:val="clear" w:color="auto" w:fill="auto"/>
          </w:tcPr>
          <w:p w14:paraId="316B5A22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D870A" w14:textId="7051E47D" w:rsidR="00BA5B3A" w:rsidRPr="00087D77" w:rsidRDefault="00962662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304,593</w:t>
            </w:r>
          </w:p>
        </w:tc>
        <w:tc>
          <w:tcPr>
            <w:tcW w:w="148" w:type="pct"/>
          </w:tcPr>
          <w:p w14:paraId="4AE28FC8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0B2BCF3" w14:textId="32DAC293" w:rsidR="00BA5B3A" w:rsidRPr="00087D77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7D77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</w:tr>
    </w:tbl>
    <w:p w14:paraId="509BB189" w14:textId="7FF6B7D2" w:rsidR="006F42B6" w:rsidRDefault="006F42B6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927B0A" w:rsidRPr="007F53EA" w14:paraId="1DF9DAE4" w14:textId="77777777">
        <w:trPr>
          <w:trHeight w:val="70"/>
        </w:trPr>
        <w:tc>
          <w:tcPr>
            <w:tcW w:w="2229" w:type="pct"/>
          </w:tcPr>
          <w:p w14:paraId="2BC6DB11" w14:textId="77777777" w:rsidR="00927B0A" w:rsidRPr="008C010D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06CEDFAA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96730FC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16CEFE2E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7F53EA" w14:paraId="69F60490" w14:textId="77777777">
        <w:tc>
          <w:tcPr>
            <w:tcW w:w="2229" w:type="pct"/>
          </w:tcPr>
          <w:p w14:paraId="154F2ECD" w14:textId="6DEB4685" w:rsidR="00BA5B3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9C33D60" w14:textId="7BAFB41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7216499D" w14:textId="77777777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5C12FFA6" w14:textId="2151291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FE667A2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5229402" w14:textId="736332A9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A94E89E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ACD1B5" w14:textId="0D1F776B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5B3A" w:rsidRPr="007F53EA" w14:paraId="3E6E90DB" w14:textId="77777777">
        <w:tc>
          <w:tcPr>
            <w:tcW w:w="2229" w:type="pct"/>
          </w:tcPr>
          <w:p w14:paraId="1E19F33D" w14:textId="0B07A53A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27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583" w:type="pct"/>
            <w:vAlign w:val="bottom"/>
          </w:tcPr>
          <w:p w14:paraId="6495265A" w14:textId="01DF4F89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48ED3791" w14:textId="77777777" w:rsidR="00BA5B3A" w:rsidRPr="0013435B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4F798C98" w14:textId="2C227219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051371AC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5FC8DC7" w14:textId="0AB13B1E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54D7F145" w14:textId="77777777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B4FC612" w14:textId="42FDB4B5" w:rsidR="00BA5B3A" w:rsidRPr="007F53EA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5B3A" w:rsidRPr="008C010D" w14:paraId="1398CE38" w14:textId="77777777">
        <w:tc>
          <w:tcPr>
            <w:tcW w:w="2229" w:type="pct"/>
          </w:tcPr>
          <w:p w14:paraId="32B80630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58D2371A" w14:textId="77777777" w:rsidR="00BA5B3A" w:rsidRPr="008C010D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A" w:rsidRPr="009D4866" w14:paraId="6C866C3B" w14:textId="77777777">
        <w:tc>
          <w:tcPr>
            <w:tcW w:w="2229" w:type="pct"/>
          </w:tcPr>
          <w:p w14:paraId="235D3CA1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4AEBB34C" w14:textId="41399CEC" w:rsidR="00BA5B3A" w:rsidRPr="007F53EA" w:rsidRDefault="00B9770C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3" w:type="pct"/>
          </w:tcPr>
          <w:p w14:paraId="4F4A3709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D2E3899" w14:textId="0AB6922B" w:rsidR="00BA5B3A" w:rsidRPr="009D486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5" w:type="pct"/>
          </w:tcPr>
          <w:p w14:paraId="213E27BE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88755B3" w14:textId="5B8FF1C5" w:rsidR="00BA5B3A" w:rsidRPr="009D4866" w:rsidRDefault="00B9770C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8" w:type="pct"/>
          </w:tcPr>
          <w:p w14:paraId="2AEF9E47" w14:textId="77777777" w:rsidR="00BA5B3A" w:rsidRPr="009D486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597D2FF" w14:textId="6FCD4648" w:rsidR="00BA5B3A" w:rsidRPr="009D4866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BA5B3A" w:rsidRPr="007F0AD3" w14:paraId="52CFABFF" w14:textId="77777777">
        <w:tc>
          <w:tcPr>
            <w:tcW w:w="2229" w:type="pct"/>
          </w:tcPr>
          <w:p w14:paraId="7BF30D57" w14:textId="0B3089D8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653B0D3" w14:textId="190ACAB7" w:rsidR="00BA5B3A" w:rsidRPr="007F53EA" w:rsidRDefault="00A65600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3B36FFC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5DBEE83" w14:textId="0A7B6F1C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7159FADE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FA0A57" w14:textId="4E0F9789" w:rsidR="00BA5B3A" w:rsidRPr="007F0AD3" w:rsidRDefault="00A65600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4A6B7077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6C65C4D" w14:textId="663DF8F2" w:rsidR="00BA5B3A" w:rsidRPr="007F0AD3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A5B3A" w:rsidRPr="00DF1EB3" w14:paraId="374F07CE" w14:textId="77777777">
        <w:tc>
          <w:tcPr>
            <w:tcW w:w="2229" w:type="pct"/>
          </w:tcPr>
          <w:p w14:paraId="04062E0E" w14:textId="77777777" w:rsidR="00BA5B3A" w:rsidRPr="006F42B6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8F72" w14:textId="48CB67C8" w:rsidR="00BA5B3A" w:rsidRPr="00294891" w:rsidRDefault="00A65600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3" w:type="pct"/>
            <w:shd w:val="clear" w:color="auto" w:fill="auto"/>
          </w:tcPr>
          <w:p w14:paraId="2E8909BE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78547" w14:textId="0BFFBC7E" w:rsidR="00BA5B3A" w:rsidRPr="00294891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5" w:type="pct"/>
            <w:shd w:val="clear" w:color="auto" w:fill="auto"/>
          </w:tcPr>
          <w:p w14:paraId="04D0EB09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55D82" w14:textId="1C8EF5A8" w:rsidR="00BA5B3A" w:rsidRPr="00294891" w:rsidRDefault="00A65600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8" w:type="pct"/>
          </w:tcPr>
          <w:p w14:paraId="5D7128A1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930919D" w14:textId="7D738280" w:rsidR="00BA5B3A" w:rsidRPr="00294891" w:rsidRDefault="00BA5B3A" w:rsidP="00BA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</w:tr>
    </w:tbl>
    <w:p w14:paraId="04095C26" w14:textId="25084B1F" w:rsidR="00E4247F" w:rsidRDefault="00E4247F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263BFA73" w14:textId="77777777" w:rsidR="00597152" w:rsidRDefault="00597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48EBCA" w14:textId="4C548142" w:rsidR="008A2845" w:rsidRPr="004E3095" w:rsidRDefault="008A2845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4E3095">
        <w:rPr>
          <w:rFonts w:ascii="Angsana New" w:hAnsi="Angsana New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0372B1F6" w14:textId="77777777" w:rsidR="00E4247F" w:rsidRPr="00E4247F" w:rsidRDefault="00E4247F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080"/>
      </w:tblGrid>
      <w:tr w:rsidR="00E4247F" w:rsidRPr="00E4247F" w14:paraId="5F4EE61D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221D9CC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7AD4020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424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C81DD5F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D1665DE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E4247F" w14:paraId="52D4A8D2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0DED919" w14:textId="55D5F58D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3B89DF" w14:textId="08F78DBD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724F82A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0516063" w14:textId="19B67531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CEB9CFE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28CBF" w14:textId="2666C2DE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50E5860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11E50" w14:textId="3716EAF0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5B3A" w:rsidRPr="00E4247F" w14:paraId="31913EC3" w14:textId="77777777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776150F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129E1E" w14:textId="1BE0833E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D48AB2E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7DBEC17" w14:textId="17B8E74B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FCE2E1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8B83F" w14:textId="7992E79D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7E0E895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476F9A" w14:textId="22C37CE1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5B3A" w:rsidRPr="00E4247F" w14:paraId="3A6A6DC5" w14:textId="77777777" w:rsidTr="0009468F">
        <w:trPr>
          <w:trHeight w:val="164"/>
          <w:tblHeader/>
        </w:trPr>
        <w:tc>
          <w:tcPr>
            <w:tcW w:w="3960" w:type="dxa"/>
          </w:tcPr>
          <w:p w14:paraId="435D5E40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F58E8B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424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5B3A" w:rsidRPr="00E4247F" w14:paraId="18937593" w14:textId="77777777" w:rsidTr="0009468F">
        <w:trPr>
          <w:trHeight w:val="20"/>
        </w:trPr>
        <w:tc>
          <w:tcPr>
            <w:tcW w:w="3960" w:type="dxa"/>
          </w:tcPr>
          <w:p w14:paraId="20020166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7FC6FF0" w14:textId="2C592849" w:rsidR="00BA5B3A" w:rsidRPr="00E4247F" w:rsidRDefault="007853BC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62,961</w:t>
            </w:r>
          </w:p>
        </w:tc>
        <w:tc>
          <w:tcPr>
            <w:tcW w:w="270" w:type="dxa"/>
          </w:tcPr>
          <w:p w14:paraId="7A5F0168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5EDF7" w14:textId="77A02D55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58,853</w:t>
            </w:r>
          </w:p>
        </w:tc>
        <w:tc>
          <w:tcPr>
            <w:tcW w:w="270" w:type="dxa"/>
          </w:tcPr>
          <w:p w14:paraId="2946E7E3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AA10" w14:textId="09BA9C4A" w:rsidR="00BA5B3A" w:rsidRPr="00E4247F" w:rsidRDefault="007853BC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62,961</w:t>
            </w:r>
          </w:p>
        </w:tc>
        <w:tc>
          <w:tcPr>
            <w:tcW w:w="270" w:type="dxa"/>
          </w:tcPr>
          <w:p w14:paraId="059ADCF1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AB4B6" w14:textId="01D0EF42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58,853</w:t>
            </w:r>
          </w:p>
        </w:tc>
      </w:tr>
      <w:tr w:rsidR="00BA5B3A" w:rsidRPr="00E4247F" w14:paraId="679153D5" w14:textId="77777777" w:rsidTr="0009468F">
        <w:trPr>
          <w:trHeight w:val="20"/>
        </w:trPr>
        <w:tc>
          <w:tcPr>
            <w:tcW w:w="3960" w:type="dxa"/>
          </w:tcPr>
          <w:p w14:paraId="6C123881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0E9E3C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91087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BF5BF" w14:textId="77777777" w:rsidR="00BA5B3A" w:rsidRPr="0009468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F46AC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772DB7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1C1C9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4230B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E4247F" w14:paraId="4120013F" w14:textId="77777777" w:rsidTr="0009468F">
        <w:trPr>
          <w:trHeight w:val="20"/>
        </w:trPr>
        <w:tc>
          <w:tcPr>
            <w:tcW w:w="3960" w:type="dxa"/>
          </w:tcPr>
          <w:p w14:paraId="4D49EF5D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4247F">
              <w:rPr>
                <w:rFonts w:ascii="Angsana New" w:hAnsi="Angsana New"/>
                <w:sz w:val="30"/>
                <w:szCs w:val="30"/>
              </w:rPr>
              <w:t>3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870AC96" w14:textId="30650749" w:rsidR="00BA5B3A" w:rsidRPr="00E4247F" w:rsidRDefault="006C0AC6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65C68">
              <w:rPr>
                <w:rFonts w:ascii="Angsana New" w:hAnsi="Angsana New"/>
                <w:sz w:val="30"/>
                <w:szCs w:val="30"/>
              </w:rPr>
              <w:t>,</w:t>
            </w:r>
            <w:r w:rsidR="00E17513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0599BC41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7C135" w14:textId="045A6D7D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  <w:tc>
          <w:tcPr>
            <w:tcW w:w="270" w:type="dxa"/>
          </w:tcPr>
          <w:p w14:paraId="711C05E9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BBEFE" w14:textId="2A04A09B" w:rsidR="00BA5B3A" w:rsidRPr="00E4247F" w:rsidRDefault="00E17513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5,834</w:t>
            </w:r>
          </w:p>
        </w:tc>
        <w:tc>
          <w:tcPr>
            <w:tcW w:w="270" w:type="dxa"/>
          </w:tcPr>
          <w:p w14:paraId="527B0025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17E88" w14:textId="4AC5DB1E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</w:tr>
      <w:tr w:rsidR="00BA5B3A" w:rsidRPr="00E4247F" w14:paraId="012924A8" w14:textId="77777777" w:rsidTr="0009468F">
        <w:trPr>
          <w:trHeight w:val="20"/>
        </w:trPr>
        <w:tc>
          <w:tcPr>
            <w:tcW w:w="3960" w:type="dxa"/>
          </w:tcPr>
          <w:p w14:paraId="03DC9F90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247F">
              <w:rPr>
                <w:rFonts w:ascii="Angsana New" w:hAnsi="Angsana New"/>
                <w:sz w:val="30"/>
                <w:szCs w:val="30"/>
              </w:rPr>
              <w:t>6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E20A57" w14:textId="4CA5E300" w:rsidR="00BA5B3A" w:rsidRPr="00E4247F" w:rsidRDefault="00F000B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17B379D5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5AC21" w14:textId="20D67C18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00B96055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15765" w14:textId="2523D34F" w:rsidR="00BA5B3A" w:rsidRPr="00E4247F" w:rsidRDefault="00F000B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4872B893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FC082" w14:textId="30828FDA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BA5B3A" w:rsidRPr="00E4247F" w14:paraId="4D4217D2" w14:textId="77777777" w:rsidTr="0009468F">
        <w:trPr>
          <w:trHeight w:val="20"/>
        </w:trPr>
        <w:tc>
          <w:tcPr>
            <w:tcW w:w="3960" w:type="dxa"/>
          </w:tcPr>
          <w:p w14:paraId="226FE406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247F">
              <w:rPr>
                <w:rFonts w:ascii="Angsana New" w:hAnsi="Angsana New"/>
                <w:sz w:val="30"/>
                <w:szCs w:val="30"/>
              </w:rPr>
              <w:t>12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98B8D5A" w14:textId="3B43BE64" w:rsidR="00BA5B3A" w:rsidRPr="00E4247F" w:rsidRDefault="00FC3399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32FE">
              <w:rPr>
                <w:rFonts w:ascii="Angsana New" w:hAnsi="Angsana New"/>
                <w:sz w:val="30"/>
                <w:szCs w:val="30"/>
              </w:rPr>
              <w:t>17</w:t>
            </w:r>
            <w:r w:rsidR="00927954" w:rsidRPr="00C732F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BA8C80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CE1B7" w14:textId="05D2F2F2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375C13CE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09602" w14:textId="6164C692" w:rsidR="00BA5B3A" w:rsidRPr="00E4247F" w:rsidRDefault="008142FD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32FE">
              <w:rPr>
                <w:rFonts w:ascii="Angsana New" w:hAnsi="Angsana New"/>
                <w:sz w:val="30"/>
                <w:szCs w:val="30"/>
              </w:rPr>
              <w:t>17</w:t>
            </w:r>
            <w:r w:rsidR="00927954" w:rsidRPr="00C732F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37B235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C48D0" w14:textId="6412297B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BA5B3A" w:rsidRPr="00E4247F" w14:paraId="226C32FD" w14:textId="77777777" w:rsidTr="0009468F">
        <w:trPr>
          <w:trHeight w:val="20"/>
        </w:trPr>
        <w:tc>
          <w:tcPr>
            <w:tcW w:w="3960" w:type="dxa"/>
          </w:tcPr>
          <w:p w14:paraId="7B98BF55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4247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F11D3C" w14:textId="2EE84080" w:rsidR="00BA5B3A" w:rsidRPr="00E4247F" w:rsidRDefault="00046A3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2,590</w:t>
            </w:r>
          </w:p>
        </w:tc>
        <w:tc>
          <w:tcPr>
            <w:tcW w:w="270" w:type="dxa"/>
          </w:tcPr>
          <w:p w14:paraId="15FB5C4B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06663" w14:textId="1E272783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70" w:type="dxa"/>
          </w:tcPr>
          <w:p w14:paraId="7B34C631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A44B06" w14:textId="216BF8C8" w:rsidR="00BA5B3A" w:rsidRPr="00E4247F" w:rsidRDefault="00046A3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2,590</w:t>
            </w:r>
          </w:p>
        </w:tc>
        <w:tc>
          <w:tcPr>
            <w:tcW w:w="270" w:type="dxa"/>
          </w:tcPr>
          <w:p w14:paraId="63DEFD85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B0B712" w14:textId="2BB53F5A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  <w:tr w:rsidR="00BA5B3A" w:rsidRPr="00E4247F" w14:paraId="42C84877" w14:textId="77777777" w:rsidTr="000C6AE9">
        <w:trPr>
          <w:trHeight w:val="20"/>
        </w:trPr>
        <w:tc>
          <w:tcPr>
            <w:tcW w:w="3960" w:type="dxa"/>
          </w:tcPr>
          <w:p w14:paraId="2BECDAB8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F9145" w14:textId="000FBC04" w:rsidR="00BA5B3A" w:rsidRPr="00294891" w:rsidRDefault="00F65482" w:rsidP="00F6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</w:t>
            </w:r>
            <w:r w:rsidRPr="00C732F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6A10EC" w:rsidRPr="00C732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C4E864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44CD8" w14:textId="70763806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  <w:tc>
          <w:tcPr>
            <w:tcW w:w="270" w:type="dxa"/>
          </w:tcPr>
          <w:p w14:paraId="54D4F8DF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5C6D57" w14:textId="55C73BE5" w:rsidR="00BA5B3A" w:rsidRPr="00294891" w:rsidRDefault="00F6548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</w:t>
            </w:r>
            <w:r w:rsidRPr="00C732F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6A10EC" w:rsidRPr="00C732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DB4C6B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F65FC" w14:textId="7E36CF3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</w:tr>
      <w:tr w:rsidR="00BA5B3A" w:rsidRPr="00E4247F" w14:paraId="796CA800" w14:textId="77777777" w:rsidTr="000C6AE9">
        <w:trPr>
          <w:trHeight w:val="20"/>
        </w:trPr>
        <w:tc>
          <w:tcPr>
            <w:tcW w:w="3960" w:type="dxa"/>
          </w:tcPr>
          <w:p w14:paraId="354C720D" w14:textId="28910A16" w:rsidR="00BA5B3A" w:rsidRPr="000D7705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E4247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50C035BD" w14:textId="77777777" w:rsidR="00BA5B3A" w:rsidRPr="0009468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A6567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12723" w14:textId="77777777" w:rsidR="00BA5B3A" w:rsidRPr="0009468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75A55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14905" w14:textId="77777777" w:rsidR="00BA5B3A" w:rsidRPr="0009468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B0C00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824E7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E4247F" w14:paraId="20C3CA54" w14:textId="77777777" w:rsidTr="0009468F">
        <w:trPr>
          <w:trHeight w:val="20"/>
        </w:trPr>
        <w:tc>
          <w:tcPr>
            <w:tcW w:w="3960" w:type="dxa"/>
          </w:tcPr>
          <w:p w14:paraId="0A1B823F" w14:textId="7E3AB722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47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605B84" w14:textId="5F4A858A" w:rsidR="00BA5B3A" w:rsidRPr="00E4247F" w:rsidRDefault="002D225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Pr="00C732FE">
              <w:rPr>
                <w:rFonts w:ascii="Angsana New" w:hAnsi="Angsana New"/>
                <w:sz w:val="30"/>
                <w:szCs w:val="30"/>
              </w:rPr>
              <w:t>79</w:t>
            </w:r>
            <w:r w:rsidR="00A57FC2" w:rsidRPr="00C732F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A3AC5E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18950C" w14:textId="5C591D35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  <w:tc>
          <w:tcPr>
            <w:tcW w:w="270" w:type="dxa"/>
          </w:tcPr>
          <w:p w14:paraId="131AD3CA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3BAB7A" w14:textId="01BBB305" w:rsidR="00BA5B3A" w:rsidRPr="00E4247F" w:rsidRDefault="002D225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Pr="00C732FE">
              <w:rPr>
                <w:rFonts w:ascii="Angsana New" w:hAnsi="Angsana New"/>
                <w:sz w:val="30"/>
                <w:szCs w:val="30"/>
              </w:rPr>
              <w:t>79</w:t>
            </w:r>
            <w:r w:rsidR="00A57FC2" w:rsidRPr="00C732F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2E188D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7099A9" w14:textId="17BE8223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</w:tr>
      <w:tr w:rsidR="00BA5B3A" w:rsidRPr="00E4247F" w14:paraId="71EEAFB8" w14:textId="77777777" w:rsidTr="0009468F">
        <w:trPr>
          <w:trHeight w:val="20"/>
        </w:trPr>
        <w:tc>
          <w:tcPr>
            <w:tcW w:w="3960" w:type="dxa"/>
          </w:tcPr>
          <w:p w14:paraId="1235BB81" w14:textId="77777777" w:rsidR="00BA5B3A" w:rsidRPr="00E4247F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67062D" w14:textId="522D7EAE" w:rsidR="00BA5B3A" w:rsidRPr="00294891" w:rsidRDefault="002F18A5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68,74</w:t>
            </w:r>
            <w:r w:rsidR="00B732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64BCAC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6E188" w14:textId="765AAE50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62,625</w:t>
            </w:r>
          </w:p>
        </w:tc>
        <w:tc>
          <w:tcPr>
            <w:tcW w:w="270" w:type="dxa"/>
          </w:tcPr>
          <w:p w14:paraId="41271073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ED0F0" w14:textId="60441B4D" w:rsidR="00BA5B3A" w:rsidRPr="00294891" w:rsidRDefault="002F18A5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68,74</w:t>
            </w:r>
            <w:r w:rsidR="00B732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79253C3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4521C" w14:textId="652CAD49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62,625</w:t>
            </w:r>
          </w:p>
        </w:tc>
      </w:tr>
    </w:tbl>
    <w:p w14:paraId="7FBAEAF5" w14:textId="77777777" w:rsidR="00E4247F" w:rsidRPr="0040290D" w:rsidRDefault="00E4247F" w:rsidP="00E4247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64"/>
        <w:gridCol w:w="267"/>
        <w:gridCol w:w="1096"/>
        <w:gridCol w:w="267"/>
        <w:gridCol w:w="1099"/>
        <w:gridCol w:w="267"/>
        <w:gridCol w:w="1060"/>
      </w:tblGrid>
      <w:tr w:rsidR="00E4247F" w:rsidRPr="00071DD1" w14:paraId="2C704C9D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40D4C891" w14:textId="77777777" w:rsidR="00E4247F" w:rsidRPr="00071DD1" w:rsidRDefault="00E4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7" w:type="dxa"/>
            <w:gridSpan w:val="3"/>
            <w:vAlign w:val="bottom"/>
          </w:tcPr>
          <w:p w14:paraId="3E1F3D6A" w14:textId="77777777" w:rsidR="00E4247F" w:rsidRPr="00CC67B9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 w:hanging="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4F83E413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1D17B35" w14:textId="77777777" w:rsidR="00E4247F" w:rsidRPr="00D67BB3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705" w:rsidRPr="00071DD1" w14:paraId="5B864684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9AF8E8F" w14:textId="6246E85C" w:rsidR="000D7705" w:rsidRDefault="000D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A5B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527" w:type="dxa"/>
            <w:gridSpan w:val="3"/>
            <w:vAlign w:val="bottom"/>
          </w:tcPr>
          <w:p w14:paraId="2EFCBC85" w14:textId="77777777" w:rsidR="000D7705" w:rsidRPr="00A43118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30D9197A" w14:textId="77777777" w:rsidR="000D7705" w:rsidRPr="00071DD1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3B32B06" w14:textId="77777777" w:rsidR="000D7705" w:rsidRPr="00D67BB3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4247F" w:rsidRPr="00071DD1" w14:paraId="1A83274F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B3B0E15" w14:textId="47541734" w:rsidR="00E4247F" w:rsidRPr="00071DD1" w:rsidRDefault="000D7705" w:rsidP="000D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B205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A5B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4" w:type="dxa"/>
          </w:tcPr>
          <w:p w14:paraId="00EEBB0F" w14:textId="4B2C99C7" w:rsidR="00E4247F" w:rsidRPr="00E540BE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18ACCCB" w14:textId="77777777" w:rsidR="00E4247F" w:rsidRPr="00E540BE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</w:tcPr>
          <w:p w14:paraId="2BEE4F41" w14:textId="6886AD5C" w:rsidR="00E4247F" w:rsidRPr="00CC67B9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vAlign w:val="bottom"/>
          </w:tcPr>
          <w:p w14:paraId="70634042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CE564F9" w14:textId="30615475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275F7408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3122786" w14:textId="31631886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4247F" w:rsidRPr="00071DD1" w14:paraId="586BB265" w14:textId="77777777" w:rsidTr="0009468F">
        <w:trPr>
          <w:trHeight w:val="164"/>
          <w:tblHeader/>
        </w:trPr>
        <w:tc>
          <w:tcPr>
            <w:tcW w:w="3960" w:type="dxa"/>
          </w:tcPr>
          <w:p w14:paraId="3487BD45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5674C30D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247F" w:rsidRPr="00071DD1" w14:paraId="45060095" w14:textId="77777777" w:rsidTr="0009468F">
        <w:trPr>
          <w:trHeight w:val="20"/>
        </w:trPr>
        <w:tc>
          <w:tcPr>
            <w:tcW w:w="3960" w:type="dxa"/>
          </w:tcPr>
          <w:p w14:paraId="36A7C361" w14:textId="77777777" w:rsidR="00E4247F" w:rsidRPr="00BA54C3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4" w:type="dxa"/>
          </w:tcPr>
          <w:p w14:paraId="5CFF2F49" w14:textId="2907BBA9" w:rsidR="00E4247F" w:rsidRPr="0009468F" w:rsidRDefault="00BD5335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67" w:type="dxa"/>
          </w:tcPr>
          <w:p w14:paraId="44C5F58F" w14:textId="77777777" w:rsidR="00E4247F" w:rsidRPr="0009468F" w:rsidRDefault="00E4247F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6A5A51" w14:textId="71035FD0" w:rsidR="00E4247F" w:rsidRPr="0009468F" w:rsidRDefault="00BA5B3A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67" w:type="dxa"/>
          </w:tcPr>
          <w:p w14:paraId="0017E0CC" w14:textId="77777777" w:rsidR="00E4247F" w:rsidRPr="0009468F" w:rsidRDefault="00E4247F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F179FE4" w14:textId="59BC4AF7" w:rsidR="00E4247F" w:rsidRPr="0009468F" w:rsidRDefault="00BD5335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67" w:type="dxa"/>
          </w:tcPr>
          <w:p w14:paraId="385DC6FF" w14:textId="77777777" w:rsidR="00E4247F" w:rsidRPr="0009468F" w:rsidRDefault="00E4247F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0A7EB99" w14:textId="704C7D1B" w:rsidR="00E4247F" w:rsidRPr="0009468F" w:rsidRDefault="00BA5B3A" w:rsidP="00294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</w:tbl>
    <w:p w14:paraId="1AFDA961" w14:textId="1057B293" w:rsidR="00E4247F" w:rsidRDefault="00E4247F">
      <w:pPr>
        <w:rPr>
          <w:rFonts w:asciiTheme="majorBidi" w:hAnsiTheme="majorBidi" w:cstheme="majorBidi"/>
          <w:sz w:val="30"/>
          <w:szCs w:val="30"/>
        </w:rPr>
      </w:pPr>
    </w:p>
    <w:p w14:paraId="3E85D828" w14:textId="33870141" w:rsidR="00BA54C3" w:rsidRDefault="00BA54C3">
      <w:pPr>
        <w:sectPr w:rsidR="00BA54C3" w:rsidSect="00302ED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6F24024" w14:textId="7B5DA892" w:rsidR="00480741" w:rsidRDefault="00480741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75158D">
        <w:rPr>
          <w:rFonts w:ascii="Angsana New" w:hAnsi="Angsana New" w:hint="cs"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0EDAB64" w14:textId="221372A4" w:rsidR="00480741" w:rsidRDefault="00480741" w:rsidP="0078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</w:p>
    <w:p w14:paraId="5F21BEEA" w14:textId="77777777" w:rsidR="009C360E" w:rsidRPr="009D32C6" w:rsidRDefault="009C360E" w:rsidP="0078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</w:p>
    <w:p w14:paraId="78D4FBE8" w14:textId="3CD13C1D" w:rsidR="00480741" w:rsidRPr="008C010D" w:rsidRDefault="00480741" w:rsidP="007F5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07046">
        <w:rPr>
          <w:rFonts w:ascii="Angsana New" w:hAnsi="Angsana New"/>
          <w:sz w:val="30"/>
          <w:szCs w:val="30"/>
        </w:rPr>
        <w:t xml:space="preserve">30 </w:t>
      </w:r>
      <w:r w:rsidR="00BA5B3A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</w:t>
      </w:r>
      <w:r w:rsidR="000036EC">
        <w:rPr>
          <w:rFonts w:ascii="Angsana New" w:hAnsi="Angsana New"/>
          <w:sz w:val="30"/>
          <w:szCs w:val="30"/>
        </w:rPr>
        <w:t>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0036E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BA5B3A">
        <w:rPr>
          <w:rFonts w:ascii="Angsana New" w:hAnsi="Angsana New" w:hint="cs"/>
          <w:sz w:val="30"/>
          <w:szCs w:val="30"/>
          <w:cs/>
        </w:rPr>
        <w:t>เก้า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07046">
        <w:rPr>
          <w:rFonts w:ascii="Angsana New" w:hAnsi="Angsana New"/>
          <w:sz w:val="30"/>
          <w:szCs w:val="30"/>
        </w:rPr>
        <w:t xml:space="preserve">30 </w:t>
      </w:r>
      <w:r w:rsidR="00BA5B3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0036E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0036E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5CED954B" w14:textId="24927225" w:rsidR="009D32C6" w:rsidRPr="000036EC" w:rsidRDefault="009D32C6" w:rsidP="00003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13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036EC" w:rsidRPr="007E2E3E" w14:paraId="23484C7D" w14:textId="77777777" w:rsidTr="000036EC">
        <w:tc>
          <w:tcPr>
            <w:tcW w:w="1980" w:type="dxa"/>
          </w:tcPr>
          <w:p w14:paraId="696C0C01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</w:tcPr>
          <w:p w14:paraId="71156D95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2196AC4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</w:tcPr>
          <w:p w14:paraId="756A5A5A" w14:textId="0AEBC60C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</w:tcPr>
          <w:p w14:paraId="5E19EA8F" w14:textId="04882118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6989" w:rsidRPr="007E2E3E" w14:paraId="135F29D4" w14:textId="77777777">
        <w:tc>
          <w:tcPr>
            <w:tcW w:w="1980" w:type="dxa"/>
          </w:tcPr>
          <w:p w14:paraId="27AB176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9AD828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1350" w:type="dxa"/>
            <w:tcBorders>
              <w:left w:val="nil"/>
            </w:tcBorders>
          </w:tcPr>
          <w:p w14:paraId="4075C3D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00E71BE6" w14:textId="7421A1B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70" w:type="dxa"/>
          </w:tcPr>
          <w:p w14:paraId="399CA82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3D2605A5" w14:textId="0C19173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3628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5AD7EDA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C5B97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4693691" w14:textId="551A1072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เงินปันผลรั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บสำหรับงวด</w:t>
            </w:r>
          </w:p>
        </w:tc>
      </w:tr>
      <w:tr w:rsidR="00946989" w:rsidRPr="007E2E3E" w14:paraId="42BDFA6A" w14:textId="77777777">
        <w:trPr>
          <w:trHeight w:val="362"/>
        </w:trPr>
        <w:tc>
          <w:tcPr>
            <w:tcW w:w="1980" w:type="dxa"/>
          </w:tcPr>
          <w:p w14:paraId="44D452A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072AF3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350" w:type="dxa"/>
            <w:tcBorders>
              <w:left w:val="nil"/>
            </w:tcBorders>
          </w:tcPr>
          <w:p w14:paraId="6AB800A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14:paraId="2FFE11A9" w14:textId="16A4B87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F43FE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0F85810" w14:textId="49EC57E1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257253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343BB32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7154C8E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5CABB7FB" w14:textId="7642A93E" w:rsidR="00946989" w:rsidRPr="00BA0078" w:rsidRDefault="00BA5B3A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="00946989" w:rsidRPr="00BA0078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BA5B3A" w:rsidRPr="007E2E3E" w14:paraId="79CFC706" w14:textId="77777777" w:rsidTr="000036EC">
        <w:tc>
          <w:tcPr>
            <w:tcW w:w="1980" w:type="dxa"/>
          </w:tcPr>
          <w:p w14:paraId="0E3158D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62A582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85539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3DBBC" w14:textId="4CB1F666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B67DBC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719118" w14:textId="30A314F6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DD788D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D7F860" w14:textId="1EFA8FA9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2560264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89255" w14:textId="2DB5CB2C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202B75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409D89" w14:textId="7608D52C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2E8603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BF3D52" w14:textId="15B6C4B9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EA0670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9C60A3" w14:textId="531532C8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6C342DC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CDCA1F" w14:textId="4AA8911E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BA5B3A" w:rsidRPr="007E2E3E" w14:paraId="08D64F40" w14:textId="77777777" w:rsidTr="000036EC">
        <w:tc>
          <w:tcPr>
            <w:tcW w:w="1980" w:type="dxa"/>
          </w:tcPr>
          <w:p w14:paraId="0D3C935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7EE555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4CBC6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E588ED" w14:textId="1CC27E3A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73A9A5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C2B214" w14:textId="5A68881D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A354CE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69C21" w14:textId="621F9186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110894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6F938E" w14:textId="62D65CC0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D7C86D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D4E31FD" w14:textId="345959F9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BE073D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C85957" w14:textId="66C27445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D1849D5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D52114" w14:textId="5D806E9A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662FF0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DE14F1" w14:textId="19166BD5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BA5B3A" w:rsidRPr="007E2E3E" w14:paraId="1321A2CB" w14:textId="77777777">
        <w:tc>
          <w:tcPr>
            <w:tcW w:w="1980" w:type="dxa"/>
          </w:tcPr>
          <w:p w14:paraId="20AAFAB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</w:tcPr>
          <w:p w14:paraId="5A619F6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6E2D8A49" w14:textId="1E41268D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tcBorders>
              <w:right w:val="nil"/>
            </w:tcBorders>
          </w:tcPr>
          <w:p w14:paraId="223E1E55" w14:textId="77777777" w:rsidR="00BA5B3A" w:rsidRPr="00BA0078" w:rsidRDefault="00BA5B3A" w:rsidP="00BA5B3A">
            <w:pPr>
              <w:spacing w:line="30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  <w:tcBorders>
              <w:left w:val="nil"/>
            </w:tcBorders>
          </w:tcPr>
          <w:p w14:paraId="641EF81F" w14:textId="29D317A0" w:rsidR="00BA5B3A" w:rsidRPr="00BA0078" w:rsidRDefault="00BA5B3A" w:rsidP="00BA5B3A">
            <w:pPr>
              <w:spacing w:line="30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A5B3A" w:rsidRPr="007E2E3E" w14:paraId="0B27599C" w14:textId="77777777" w:rsidTr="000036EC">
        <w:tc>
          <w:tcPr>
            <w:tcW w:w="1980" w:type="dxa"/>
          </w:tcPr>
          <w:p w14:paraId="0C6EFDF2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บริษัท ๙ เฟรชมาร์เก็ต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เพลส</w:t>
            </w:r>
          </w:p>
        </w:tc>
        <w:tc>
          <w:tcPr>
            <w:tcW w:w="1890" w:type="dxa"/>
          </w:tcPr>
          <w:p w14:paraId="1910E93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350" w:type="dxa"/>
          </w:tcPr>
          <w:p w14:paraId="38D05EB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CCF5E7D" w14:textId="1083A29C" w:rsidR="00BA5B3A" w:rsidRPr="00BA0078" w:rsidRDefault="00FD22A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3D5CAD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8B57B" w14:textId="3012FF38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5D8CF41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E0701E2" w14:textId="72D718C9" w:rsidR="00BA5B3A" w:rsidRPr="00BA0078" w:rsidRDefault="0090106C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3DDFF88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4EC43C" w14:textId="6C7574E3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6CCB268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922F75" w14:textId="7E0B2809" w:rsidR="00BA5B3A" w:rsidRPr="00BA0078" w:rsidRDefault="007A5AA1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2B3385A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9C2672" w14:textId="3E0A2724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6B7BD32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5F929A" w14:textId="0DB0A1A3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7C9E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5A7AD6" w14:textId="4C35ABC7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5B3A" w:rsidRPr="007E2E3E" w14:paraId="17C4F2D8" w14:textId="77777777" w:rsidTr="000036EC">
        <w:tc>
          <w:tcPr>
            <w:tcW w:w="1980" w:type="dxa"/>
          </w:tcPr>
          <w:p w14:paraId="7FA55E6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06249AF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350" w:type="dxa"/>
          </w:tcPr>
          <w:p w14:paraId="455A036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420C3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BCA5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B8CD8" w14:textId="1BD4004A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CE3436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2B725C4" w14:textId="037C916A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0AE3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9326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30586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BBB12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88AB5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2217F2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FD9BF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55590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44420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A59EA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5B3A" w:rsidRPr="007E2E3E" w14:paraId="6023442C" w14:textId="77777777" w:rsidTr="000036EC">
        <w:tc>
          <w:tcPr>
            <w:tcW w:w="1980" w:type="dxa"/>
          </w:tcPr>
          <w:p w14:paraId="37822617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16FC1FF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ดำเนินกิจการโรงแรม </w:t>
            </w:r>
          </w:p>
        </w:tc>
        <w:tc>
          <w:tcPr>
            <w:tcW w:w="1350" w:type="dxa"/>
          </w:tcPr>
          <w:p w14:paraId="616317E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197E1B7" w14:textId="762752FE" w:rsidR="00BA5B3A" w:rsidRPr="00BA0078" w:rsidRDefault="00FD22A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DB05B1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BAEE31" w14:textId="582EFD18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0862AC15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05096EE" w14:textId="44CAA361" w:rsidR="00BA5B3A" w:rsidRPr="00BA0078" w:rsidRDefault="0090106C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0EBB0D1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F20306" w14:textId="5C288DE9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376AC49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8C4E" w14:textId="1C9A5CAD" w:rsidR="00BA5B3A" w:rsidRPr="00BA0078" w:rsidRDefault="007A5AA1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47874FB2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0944D2" w14:textId="71CE44CD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57A1E80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E65A5" w14:textId="420BC8A9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9E71B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7E30D0" w14:textId="591DCD4A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5B3A" w:rsidRPr="007E2E3E" w14:paraId="4D3D52D1" w14:textId="77777777" w:rsidTr="000036EC">
        <w:tc>
          <w:tcPr>
            <w:tcW w:w="1980" w:type="dxa"/>
          </w:tcPr>
          <w:p w14:paraId="43FB370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177C0395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รีสอร์ท และห้องชุด</w:t>
            </w:r>
          </w:p>
        </w:tc>
        <w:tc>
          <w:tcPr>
            <w:tcW w:w="1350" w:type="dxa"/>
          </w:tcPr>
          <w:p w14:paraId="0BA2296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1ADF5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EF87C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F793D5" w14:textId="11A40F66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0B166EA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0EF09D4" w14:textId="4C704BBD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58CD6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CBC10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B90BA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FFCA0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F70EC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FF52D2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190A4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ACCE7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788DC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E4FFF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A5B3A" w:rsidRPr="007E2E3E" w14:paraId="77D8875B" w14:textId="77777777" w:rsidTr="000036EC">
        <w:tc>
          <w:tcPr>
            <w:tcW w:w="1980" w:type="dxa"/>
          </w:tcPr>
          <w:p w14:paraId="449F07D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23FBF2B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350" w:type="dxa"/>
          </w:tcPr>
          <w:p w14:paraId="139AE76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8ACA94C" w14:textId="187D1185" w:rsidR="00BA5B3A" w:rsidRPr="00BA0078" w:rsidRDefault="00FD22A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BC08B3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E78FA4" w14:textId="4939DC2D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63D9D3C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87E67EA" w14:textId="13FB6328" w:rsidR="00BA5B3A" w:rsidRPr="00BA0078" w:rsidRDefault="0090106C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4652D9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939CF3" w14:textId="131F3D19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51F909F7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0033F4" w14:textId="5C3A9156" w:rsidR="00BA5B3A" w:rsidRPr="00BA0078" w:rsidRDefault="007A5AA1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54D5EEB5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337224" w14:textId="55E4C194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06AEA77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C737F" w14:textId="67597E2D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7D07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952C7C" w14:textId="6F4A6C92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5B3A" w:rsidRPr="007E2E3E" w14:paraId="12C1FD7D" w14:textId="77777777" w:rsidTr="000036EC">
        <w:tc>
          <w:tcPr>
            <w:tcW w:w="1980" w:type="dxa"/>
          </w:tcPr>
          <w:p w14:paraId="48CDA6F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148C3EB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350" w:type="dxa"/>
          </w:tcPr>
          <w:p w14:paraId="634E76D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316B05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3EA84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E38E04" w14:textId="34AA2AF4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948C79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2CBD1D8" w14:textId="369E7DB1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3E339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4F20A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52C0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9684E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F743CA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486E45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BB3A77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BEA23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1567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40030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A5B3A" w:rsidRPr="007E2E3E" w14:paraId="706BD3EB" w14:textId="77777777" w:rsidTr="000036EC">
        <w:tc>
          <w:tcPr>
            <w:tcW w:w="1980" w:type="dxa"/>
          </w:tcPr>
          <w:p w14:paraId="1D6A227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0BB9AF4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ให้บริการที่พักแรม</w:t>
            </w:r>
          </w:p>
        </w:tc>
        <w:tc>
          <w:tcPr>
            <w:tcW w:w="1350" w:type="dxa"/>
          </w:tcPr>
          <w:p w14:paraId="6D856A5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24E6780" w14:textId="478A103E" w:rsidR="00BA5B3A" w:rsidRPr="00BA0078" w:rsidRDefault="00FD22A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ABE9EB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E55AC4" w14:textId="21CAC39A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068F5E8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DD7CCB2" w14:textId="256BC8FE" w:rsidR="00BA5B3A" w:rsidRPr="00BA0078" w:rsidRDefault="0090106C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AD4AB0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B2B1DF" w14:textId="7A942C38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315E689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DE5121" w14:textId="1CD56DA4" w:rsidR="00BA5B3A" w:rsidRPr="00BA0078" w:rsidRDefault="007A5AA1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24DB194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65C523" w14:textId="7BD501EB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F488B5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171261" w14:textId="15341048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28D16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F739A8" w14:textId="09615BB9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5B3A" w:rsidRPr="007E2E3E" w14:paraId="4B11528F" w14:textId="77777777" w:rsidTr="000036EC">
        <w:tc>
          <w:tcPr>
            <w:tcW w:w="1980" w:type="dxa"/>
          </w:tcPr>
          <w:p w14:paraId="73ADE22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890" w:type="dxa"/>
          </w:tcPr>
          <w:p w14:paraId="70CA78F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8E8FF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36C00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2536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722563" w14:textId="7DDBE663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745A01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B111411" w14:textId="452994FE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3BA67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6F133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0408D2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73F42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6A2D9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65021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0E9B7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6E7C3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A04A5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507E7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A5B3A" w:rsidRPr="007E2E3E" w14:paraId="1D81FA78" w14:textId="77777777" w:rsidTr="000036EC">
        <w:tc>
          <w:tcPr>
            <w:tcW w:w="1980" w:type="dxa"/>
          </w:tcPr>
          <w:p w14:paraId="7299126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7564B2E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350" w:type="dxa"/>
          </w:tcPr>
          <w:p w14:paraId="3330BA9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F73D965" w14:textId="64812471" w:rsidR="00BA5B3A" w:rsidRPr="00BA0078" w:rsidRDefault="00FD22A2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22442A1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67F904" w14:textId="57E5B456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48495117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1C8FC14" w14:textId="7234B350" w:rsidR="00BA5B3A" w:rsidRPr="00BA0078" w:rsidRDefault="0090106C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667B34C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A481E6" w14:textId="12335368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0518129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8E3A59" w14:textId="1E532AA3" w:rsidR="00BA5B3A" w:rsidRPr="00BA0078" w:rsidRDefault="007A5AA1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766115B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BD05A" w14:textId="5C7E57BC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5FC4B455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46FE18" w14:textId="77087935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8E90B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51DC6C" w14:textId="1B1EDE84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5B3A" w:rsidRPr="007E2E3E" w14:paraId="3FF6BE56" w14:textId="77777777" w:rsidTr="000036EC">
        <w:tc>
          <w:tcPr>
            <w:tcW w:w="1980" w:type="dxa"/>
          </w:tcPr>
          <w:p w14:paraId="1E72A244" w14:textId="0BAF0EED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อปเมนท์ จำกั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</w:p>
        </w:tc>
        <w:tc>
          <w:tcPr>
            <w:tcW w:w="1890" w:type="dxa"/>
          </w:tcPr>
          <w:p w14:paraId="2EC7C7EC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350" w:type="dxa"/>
          </w:tcPr>
          <w:p w14:paraId="414D6B92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249AC7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6BAA3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529CDB" w14:textId="2C0EE4C8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2BED8D1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9587239" w14:textId="3FB8B466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22C76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498ED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F8C92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14AE138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AF16A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05FC6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B2056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85A9B7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CCA9E5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E9CE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A5B3A" w:rsidRPr="007E2E3E" w14:paraId="50F04C4F" w14:textId="77777777" w:rsidTr="000036EC">
        <w:tc>
          <w:tcPr>
            <w:tcW w:w="1980" w:type="dxa"/>
          </w:tcPr>
          <w:p w14:paraId="3D542B36" w14:textId="2AC41032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๙ ปิโตร แอนด์</w:t>
            </w:r>
          </w:p>
        </w:tc>
        <w:tc>
          <w:tcPr>
            <w:tcW w:w="1890" w:type="dxa"/>
          </w:tcPr>
          <w:p w14:paraId="610A9DDE" w14:textId="798A2A8C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620DD">
              <w:rPr>
                <w:rFonts w:ascii="Angsana New" w:hAnsi="Angsana New"/>
                <w:sz w:val="24"/>
                <w:szCs w:val="24"/>
                <w:cs/>
              </w:rPr>
              <w:t>ขายปลีกเชื้อเพลิงยานยนต์</w:t>
            </w:r>
          </w:p>
        </w:tc>
        <w:tc>
          <w:tcPr>
            <w:tcW w:w="1350" w:type="dxa"/>
          </w:tcPr>
          <w:p w14:paraId="6F573306" w14:textId="6E2DF54F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7F4D642A" w14:textId="7E0CD721" w:rsidR="00BA5B3A" w:rsidRPr="00BA0078" w:rsidRDefault="0066116E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57088A2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DA9E857" w14:textId="697EAB05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7A43457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1CBF95D" w14:textId="72ED03F6" w:rsidR="00BA5B3A" w:rsidRPr="00BA0078" w:rsidRDefault="0090106C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70" w:type="dxa"/>
          </w:tcPr>
          <w:p w14:paraId="092A1B4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48ED8" w14:textId="41EE8AC5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C8B31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18BB158" w14:textId="18F0A33E" w:rsidR="00BA5B3A" w:rsidRPr="00294891" w:rsidRDefault="007A5AA1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70" w:type="dxa"/>
          </w:tcPr>
          <w:p w14:paraId="371F444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8C14D1" w14:textId="1BFD8AFA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75D6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97438F" w14:textId="0A4B35F6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07AA8E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26C8C1" w14:textId="0261E734" w:rsidR="00BA5B3A" w:rsidRPr="00BA0078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5B3A" w:rsidRPr="007E2E3E" w14:paraId="16E55C71" w14:textId="77777777" w:rsidTr="000036EC">
        <w:tc>
          <w:tcPr>
            <w:tcW w:w="1980" w:type="dxa"/>
          </w:tcPr>
          <w:p w14:paraId="6BAF0CDA" w14:textId="6D59011C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เซอร์วิส จำกัด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90" w:type="dxa"/>
          </w:tcPr>
          <w:p w14:paraId="358D015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D78D059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EDDE88F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22F841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3EB9E3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1220D87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26DFAEA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3FBB0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F7A59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991AE0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6A8EF0B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9E779F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E29FB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DD5FB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ACFD83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86804D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F4F198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A5B3A" w:rsidRPr="007E2E3E" w14:paraId="1DB5732C" w14:textId="77777777" w:rsidTr="000036EC">
        <w:tc>
          <w:tcPr>
            <w:tcW w:w="1980" w:type="dxa"/>
          </w:tcPr>
          <w:p w14:paraId="15A61326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1F394E61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80B434" w14:textId="77777777" w:rsidR="00BA5B3A" w:rsidRPr="00BA0078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88E2E59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C7B81F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94BEC2" w14:textId="076EE159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99DC9A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66FBAE" w14:textId="534B6621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D22EEE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F4FCE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56888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00" w:lineRule="exact"/>
              <w:ind w:left="-101" w:right="-7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07E2F4" w14:textId="7519ADF0" w:rsidR="00BA5B3A" w:rsidRPr="00294891" w:rsidRDefault="00726A80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137AA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5E9A714C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F960F6" w14:textId="606F94AF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94891">
              <w:rPr>
                <w:rFonts w:ascii="Angsana New" w:hAnsi="Angsana New"/>
                <w:b/>
                <w:bCs/>
                <w:sz w:val="24"/>
                <w:szCs w:val="24"/>
              </w:rPr>
              <w:t>140,000</w:t>
            </w:r>
          </w:p>
        </w:tc>
        <w:tc>
          <w:tcPr>
            <w:tcW w:w="270" w:type="dxa"/>
          </w:tcPr>
          <w:p w14:paraId="2B09B88D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00" w:lineRule="exact"/>
              <w:ind w:left="-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F9C461" w14:textId="00EF5849" w:rsidR="00BA5B3A" w:rsidRPr="00294891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EF77D5" w14:textId="77777777" w:rsidR="00BA5B3A" w:rsidRPr="00294891" w:rsidRDefault="00BA5B3A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00" w:lineRule="exact"/>
              <w:ind w:left="-101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D501DF" w14:textId="791AAA4E" w:rsidR="00BA5B3A" w:rsidRPr="00294891" w:rsidRDefault="003E504B" w:rsidP="00BA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40CC7317" w14:textId="698EE44D" w:rsidR="009D32C6" w:rsidRPr="006605BF" w:rsidRDefault="007E2E3E" w:rsidP="0066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  <w:r w:rsidRPr="006605BF">
        <w:rPr>
          <w:rFonts w:ascii="Angsana New" w:hAnsi="Angsana New"/>
          <w:sz w:val="16"/>
          <w:szCs w:val="16"/>
        </w:rPr>
        <w:tab/>
      </w:r>
    </w:p>
    <w:p w14:paraId="5B37E20B" w14:textId="7949B839" w:rsidR="00D35F5C" w:rsidRDefault="00FC5A22" w:rsidP="00D35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  <w:cs/>
        </w:rPr>
      </w:pPr>
      <w:r w:rsidRPr="00FC5A22">
        <w:rPr>
          <w:rFonts w:ascii="Angsana New" w:hAnsi="Angsana New"/>
          <w:sz w:val="30"/>
          <w:szCs w:val="30"/>
          <w:cs/>
        </w:rPr>
        <w:t xml:space="preserve">*บริษัทย่อยจัดตั้งในประเทศไทยเมื่อวันที่ </w:t>
      </w:r>
      <w:r w:rsidR="00993B7F" w:rsidRPr="00993B7F">
        <w:rPr>
          <w:rFonts w:ascii="Angsana New" w:hAnsi="Angsana New"/>
          <w:sz w:val="30"/>
          <w:szCs w:val="30"/>
        </w:rPr>
        <w:t xml:space="preserve">21 </w:t>
      </w:r>
      <w:r w:rsidR="00993B7F" w:rsidRPr="00993B7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93B7F" w:rsidRPr="00993B7F">
        <w:rPr>
          <w:rFonts w:ascii="Angsana New" w:hAnsi="Angsana New"/>
          <w:sz w:val="30"/>
          <w:szCs w:val="30"/>
        </w:rPr>
        <w:t>2566</w:t>
      </w:r>
      <w:r w:rsidR="00993B7F">
        <w:rPr>
          <w:rFonts w:ascii="Angsana New" w:hAnsi="Angsana New"/>
          <w:sz w:val="30"/>
          <w:szCs w:val="30"/>
        </w:rPr>
        <w:t xml:space="preserve"> </w:t>
      </w:r>
      <w:r w:rsidRPr="00FC5A22">
        <w:rPr>
          <w:rFonts w:ascii="Angsana New" w:hAnsi="Angsana New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3129DF" w:rsidRPr="003129DF">
        <w:rPr>
          <w:rFonts w:ascii="Angsana New" w:hAnsi="Angsana New"/>
          <w:sz w:val="30"/>
          <w:szCs w:val="30"/>
        </w:rPr>
        <w:t>21</w:t>
      </w:r>
      <w:r w:rsidR="00993B7F" w:rsidRPr="00993B7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129DF" w:rsidRPr="003129DF">
        <w:rPr>
          <w:rFonts w:ascii="Angsana New" w:hAnsi="Angsana New"/>
          <w:sz w:val="30"/>
          <w:szCs w:val="30"/>
        </w:rPr>
        <w:t>2566</w:t>
      </w:r>
    </w:p>
    <w:p w14:paraId="359B9FB9" w14:textId="6AFF3241" w:rsidR="001174E0" w:rsidRPr="001174E0" w:rsidRDefault="001174E0" w:rsidP="00D35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sectPr w:rsidR="001174E0" w:rsidRPr="001174E0" w:rsidSect="00C631EA">
          <w:headerReference w:type="default" r:id="rId12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  <w:r>
        <w:tab/>
      </w:r>
    </w:p>
    <w:p w14:paraId="0473D6C5" w14:textId="38AA9E9A" w:rsidR="00081CD6" w:rsidRPr="0069362D" w:rsidRDefault="00081CD6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69362D">
        <w:rPr>
          <w:rFonts w:ascii="Angsana New" w:hAnsi="Angsana New"/>
          <w:sz w:val="30"/>
          <w:szCs w:val="30"/>
          <w:cs/>
          <w:lang w:val="th-TH"/>
        </w:rPr>
        <w:lastRenderedPageBreak/>
        <w:t>เงินลงทุนในก</w:t>
      </w:r>
      <w:r w:rsidRPr="0069362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755DBC36" w14:textId="27E8087E" w:rsidR="00E506A0" w:rsidRDefault="00E506A0" w:rsidP="00E506A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269"/>
        <w:gridCol w:w="1170"/>
        <w:gridCol w:w="272"/>
        <w:gridCol w:w="1274"/>
        <w:gridCol w:w="272"/>
        <w:gridCol w:w="1078"/>
        <w:gridCol w:w="272"/>
        <w:gridCol w:w="1155"/>
      </w:tblGrid>
      <w:tr w:rsidR="00BA5B3A" w:rsidRPr="008C010D" w14:paraId="5EE06261" w14:textId="77777777" w:rsidTr="00550164">
        <w:trPr>
          <w:tblHeader/>
        </w:trPr>
        <w:tc>
          <w:tcPr>
            <w:tcW w:w="1862" w:type="pct"/>
          </w:tcPr>
          <w:p w14:paraId="06B9F53A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47" w:type="pct"/>
          </w:tcPr>
          <w:p w14:paraId="270171D6" w14:textId="77777777" w:rsidR="00BA5B3A" w:rsidRPr="00081CD6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</w:tcPr>
          <w:p w14:paraId="7D78E851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27579DE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pct"/>
            <w:gridSpan w:val="3"/>
            <w:vAlign w:val="center"/>
          </w:tcPr>
          <w:p w14:paraId="0FD0F8AB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B3A" w:rsidRPr="003735FD" w14:paraId="27444DBA" w14:textId="77777777" w:rsidTr="00550164">
        <w:trPr>
          <w:tblHeader/>
        </w:trPr>
        <w:tc>
          <w:tcPr>
            <w:tcW w:w="1862" w:type="pct"/>
          </w:tcPr>
          <w:p w14:paraId="612B0E29" w14:textId="77777777" w:rsidR="00BA5B3A" w:rsidRPr="00660A10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70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BCB1C73" w14:textId="77777777" w:rsidR="00BA5B3A" w:rsidRPr="00081CD6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A0F54A6" w14:textId="77777777" w:rsidR="00BA5B3A" w:rsidRPr="003735F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92F3B39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3FFC828" w14:textId="77777777" w:rsidR="00BA5B3A" w:rsidRPr="003735F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76AE8730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085226B" w14:textId="77777777" w:rsidR="00BA5B3A" w:rsidRPr="003735F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E861E97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A5057C7" w14:textId="77777777" w:rsidR="00BA5B3A" w:rsidRPr="003735F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5B3A" w:rsidRPr="008C010D" w14:paraId="143B2EEF" w14:textId="77777777" w:rsidTr="00550164">
        <w:trPr>
          <w:tblHeader/>
        </w:trPr>
        <w:tc>
          <w:tcPr>
            <w:tcW w:w="1862" w:type="pct"/>
          </w:tcPr>
          <w:p w14:paraId="0266A9A6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786E6F3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2" w:type="pct"/>
            <w:gridSpan w:val="7"/>
          </w:tcPr>
          <w:p w14:paraId="4D56C11C" w14:textId="77777777" w:rsidR="00BA5B3A" w:rsidRPr="008C010D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A" w:rsidRPr="0006192A" w14:paraId="687B2D4B" w14:textId="77777777" w:rsidTr="00550164">
        <w:tc>
          <w:tcPr>
            <w:tcW w:w="1862" w:type="pct"/>
          </w:tcPr>
          <w:p w14:paraId="3D843F8C" w14:textId="77777777" w:rsidR="00BA5B3A" w:rsidRPr="00A27F15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</w:tcPr>
          <w:p w14:paraId="1586A498" w14:textId="77777777" w:rsidR="00BA5B3A" w:rsidRPr="002566A4" w:rsidRDefault="00BA5B3A" w:rsidP="005501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96520AD" w14:textId="40722D2B" w:rsidR="00BA5B3A" w:rsidRPr="0006192A" w:rsidRDefault="002C6661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811,887</w:t>
            </w:r>
          </w:p>
        </w:tc>
        <w:tc>
          <w:tcPr>
            <w:tcW w:w="148" w:type="pct"/>
          </w:tcPr>
          <w:p w14:paraId="67A3754C" w14:textId="77777777" w:rsidR="00BA5B3A" w:rsidRPr="0006192A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04D7C665" w14:textId="77777777" w:rsidR="00BA5B3A" w:rsidRPr="0006192A" w:rsidRDefault="00BA5B3A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686</w:t>
            </w:r>
          </w:p>
        </w:tc>
        <w:tc>
          <w:tcPr>
            <w:tcW w:w="148" w:type="pct"/>
          </w:tcPr>
          <w:p w14:paraId="64E2C5BD" w14:textId="77777777" w:rsidR="00BA5B3A" w:rsidRPr="0006192A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C8D493" w14:textId="2CBEEB5F" w:rsidR="00BA5B3A" w:rsidRPr="0006192A" w:rsidRDefault="004174F6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7D1D1B">
              <w:rPr>
                <w:rFonts w:ascii="Angsana New" w:hAnsi="Angsana New"/>
                <w:sz w:val="30"/>
                <w:szCs w:val="30"/>
              </w:rPr>
              <w:t>25,930</w:t>
            </w:r>
          </w:p>
        </w:tc>
        <w:tc>
          <w:tcPr>
            <w:tcW w:w="148" w:type="pct"/>
          </w:tcPr>
          <w:p w14:paraId="35900157" w14:textId="77777777" w:rsidR="00BA5B3A" w:rsidRPr="0006192A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9" w:type="pct"/>
          </w:tcPr>
          <w:p w14:paraId="70903CD8" w14:textId="77777777" w:rsidR="00BA5B3A" w:rsidRPr="0006192A" w:rsidRDefault="00BA5B3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BA5B3A" w:rsidRPr="00F1154F" w14:paraId="0E85D38D" w14:textId="77777777" w:rsidTr="00550164">
        <w:tc>
          <w:tcPr>
            <w:tcW w:w="1862" w:type="pct"/>
          </w:tcPr>
          <w:p w14:paraId="588575C7" w14:textId="77777777" w:rsidR="00BA5B3A" w:rsidRPr="00E07FB7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 ของ</w:t>
            </w:r>
          </w:p>
        </w:tc>
        <w:tc>
          <w:tcPr>
            <w:tcW w:w="147" w:type="pct"/>
          </w:tcPr>
          <w:p w14:paraId="130443D7" w14:textId="77777777" w:rsidR="00BA5B3A" w:rsidRPr="002566A4" w:rsidRDefault="00BA5B3A" w:rsidP="005501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AB3BD7" w14:textId="77777777" w:rsidR="00BA5B3A" w:rsidRPr="00F1154F" w:rsidRDefault="00BA5B3A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236B71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ADD9AB4" w14:textId="77777777" w:rsidR="00BA5B3A" w:rsidRPr="00F1154F" w:rsidRDefault="00BA5B3A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1284BE44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83E623" w14:textId="77777777" w:rsidR="00BA5B3A" w:rsidRPr="00F1154F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207F5E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C30AE6" w14:textId="77777777" w:rsidR="00BA5B3A" w:rsidRPr="00F1154F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A" w:rsidRPr="00F1154F" w14:paraId="20F7122C" w14:textId="77777777" w:rsidTr="00550164">
        <w:tc>
          <w:tcPr>
            <w:tcW w:w="1862" w:type="pct"/>
          </w:tcPr>
          <w:p w14:paraId="3F119254" w14:textId="77777777" w:rsidR="00BA5B3A" w:rsidRPr="00E07FB7" w:rsidRDefault="00BA5B3A" w:rsidP="00550164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B716F1">
              <w:rPr>
                <w:rFonts w:asciiTheme="majorBidi" w:hAnsiTheme="majorBidi" w:cstheme="majorBidi" w:hint="cs"/>
                <w:cs/>
                <w:lang w:val="en-US"/>
              </w:rPr>
              <w:t>การร่วมค้า</w:t>
            </w: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147" w:type="pct"/>
          </w:tcPr>
          <w:p w14:paraId="20276CA5" w14:textId="77777777" w:rsidR="00BA5B3A" w:rsidRPr="002566A4" w:rsidRDefault="00BA5B3A" w:rsidP="005501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37FBE66" w14:textId="70D4510F" w:rsidR="00BA5B3A" w:rsidRPr="00F1154F" w:rsidRDefault="00182A17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82,215</w:t>
            </w:r>
          </w:p>
        </w:tc>
        <w:tc>
          <w:tcPr>
            <w:tcW w:w="148" w:type="pct"/>
          </w:tcPr>
          <w:p w14:paraId="76B81B54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0FFD6246" w14:textId="77777777" w:rsidR="00BA5B3A" w:rsidRPr="00F1154F" w:rsidRDefault="00BA5B3A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D4A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74</w:t>
            </w:r>
            <w:r w:rsidRPr="008D4A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940</w:t>
            </w:r>
            <w:r w:rsidRPr="008D4A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6AFDB8B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861B3F" w14:textId="659038F3" w:rsidR="00BA5B3A" w:rsidRPr="00F1154F" w:rsidRDefault="00FD7C28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ACFF8C1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9" w:type="pct"/>
          </w:tcPr>
          <w:p w14:paraId="4786FF25" w14:textId="77777777" w:rsidR="00BA5B3A" w:rsidRPr="00F1154F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D4A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B3A" w14:paraId="780BED2D" w14:textId="77777777" w:rsidTr="00550164">
        <w:tc>
          <w:tcPr>
            <w:tcW w:w="1862" w:type="pct"/>
          </w:tcPr>
          <w:p w14:paraId="4180F2C2" w14:textId="77777777" w:rsidR="00BA5B3A" w:rsidRPr="009140DD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7" w:type="pct"/>
          </w:tcPr>
          <w:p w14:paraId="0AEDCEFA" w14:textId="77777777" w:rsidR="00BA5B3A" w:rsidRPr="002566A4" w:rsidRDefault="00BA5B3A" w:rsidP="005501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29FFC5" w14:textId="425E4FB2" w:rsidR="00BA5B3A" w:rsidRDefault="00495112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77,700</w:t>
            </w:r>
          </w:p>
        </w:tc>
        <w:tc>
          <w:tcPr>
            <w:tcW w:w="148" w:type="pct"/>
          </w:tcPr>
          <w:p w14:paraId="46461630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09CDFF51" w14:textId="77777777" w:rsidR="00BA5B3A" w:rsidRPr="00E16FE3" w:rsidRDefault="00BA5B3A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3EC86BAA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D73D2A" w14:textId="68F362C1" w:rsidR="00BA5B3A" w:rsidRDefault="00495112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77,700</w:t>
            </w:r>
          </w:p>
        </w:tc>
        <w:tc>
          <w:tcPr>
            <w:tcW w:w="148" w:type="pct"/>
          </w:tcPr>
          <w:p w14:paraId="41523705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9" w:type="pct"/>
          </w:tcPr>
          <w:p w14:paraId="0A158E97" w14:textId="77777777" w:rsidR="00BA5B3A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70</w:t>
            </w:r>
            <w:r w:rsidRPr="008D4ADC">
              <w:rPr>
                <w:rFonts w:ascii="Angsana New" w:hAnsi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A5B3A" w14:paraId="6B1BF9DB" w14:textId="77777777" w:rsidTr="00550164">
        <w:tc>
          <w:tcPr>
            <w:tcW w:w="1862" w:type="pct"/>
          </w:tcPr>
          <w:p w14:paraId="7C96CBA2" w14:textId="77777777" w:rsidR="00BA5B3A" w:rsidRPr="00E07FB7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7" w:type="pct"/>
          </w:tcPr>
          <w:p w14:paraId="400F0275" w14:textId="77777777" w:rsidR="00BA5B3A" w:rsidRPr="002566A4" w:rsidRDefault="00BA5B3A" w:rsidP="005501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DE1F0B" w14:textId="595A541E" w:rsidR="00BA5B3A" w:rsidRDefault="004F652A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59A8FC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8B4AA08" w14:textId="77777777" w:rsidR="00BA5B3A" w:rsidRPr="00E16FE3" w:rsidRDefault="00BA5B3A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5EBD09E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2AF23D3" w14:textId="7959E49A" w:rsidR="00BA5B3A" w:rsidRDefault="004F652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FE3B1B" w14:textId="77777777" w:rsidR="00BA5B3A" w:rsidRPr="00F1154F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9" w:type="pct"/>
          </w:tcPr>
          <w:p w14:paraId="6B2E5266" w14:textId="77777777" w:rsidR="00BA5B3A" w:rsidRDefault="00BA5B3A" w:rsidP="00B7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8D4AD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B3A" w:rsidRPr="0006192A" w14:paraId="06632288" w14:textId="77777777" w:rsidTr="00550164">
        <w:tc>
          <w:tcPr>
            <w:tcW w:w="1862" w:type="pct"/>
          </w:tcPr>
          <w:p w14:paraId="2B4D287E" w14:textId="77777777" w:rsidR="00BA5B3A" w:rsidRDefault="00BA5B3A" w:rsidP="0055016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700DD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4A172CD5" w14:textId="77777777" w:rsidR="00BA5B3A" w:rsidRPr="002566A4" w:rsidRDefault="00BA5B3A" w:rsidP="005501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61FD705" w14:textId="508E13F7" w:rsidR="00BA5B3A" w:rsidRPr="00B716F1" w:rsidRDefault="00616B97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971,802</w:t>
            </w:r>
          </w:p>
        </w:tc>
        <w:tc>
          <w:tcPr>
            <w:tcW w:w="148" w:type="pct"/>
          </w:tcPr>
          <w:p w14:paraId="3E88CD62" w14:textId="77777777" w:rsidR="00BA5B3A" w:rsidRPr="0006192A" w:rsidRDefault="00BA5B3A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213BF81A" w14:textId="77777777" w:rsidR="00BA5B3A" w:rsidRPr="0006192A" w:rsidRDefault="00BA5B3A" w:rsidP="00B733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3700DD">
              <w:rPr>
                <w:rFonts w:ascii="Angsana New" w:hAnsi="Angsana New" w:cs="Angsana New"/>
                <w:sz w:val="30"/>
                <w:szCs w:val="30"/>
              </w:rPr>
              <w:t>795</w:t>
            </w:r>
            <w:r w:rsidRPr="00B716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00DD">
              <w:rPr>
                <w:rFonts w:ascii="Angsana New" w:hAnsi="Angsana New" w:cs="Angsana New"/>
                <w:sz w:val="30"/>
                <w:szCs w:val="30"/>
              </w:rPr>
              <w:t>755</w:t>
            </w:r>
          </w:p>
        </w:tc>
        <w:tc>
          <w:tcPr>
            <w:tcW w:w="148" w:type="pct"/>
          </w:tcPr>
          <w:p w14:paraId="14A9CC93" w14:textId="77777777" w:rsidR="00BA5B3A" w:rsidRPr="0006192A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119CFAF" w14:textId="53E0F037" w:rsidR="00BA5B3A" w:rsidRPr="0006192A" w:rsidRDefault="00447E35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83C32">
              <w:rPr>
                <w:rFonts w:ascii="Angsana New" w:hAnsi="Angsana New"/>
                <w:b/>
                <w:bCs/>
                <w:sz w:val="30"/>
                <w:szCs w:val="30"/>
              </w:rPr>
              <w:t>03,630</w:t>
            </w:r>
          </w:p>
        </w:tc>
        <w:tc>
          <w:tcPr>
            <w:tcW w:w="148" w:type="pct"/>
          </w:tcPr>
          <w:p w14:paraId="664153D3" w14:textId="77777777" w:rsidR="00BA5B3A" w:rsidRPr="0006192A" w:rsidRDefault="00BA5B3A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339AB07" w14:textId="77777777" w:rsidR="00BA5B3A" w:rsidRPr="0006192A" w:rsidRDefault="00BA5B3A" w:rsidP="00B7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00DD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</w:tbl>
    <w:p w14:paraId="499CA071" w14:textId="18C3F6D4" w:rsidR="00D07046" w:rsidRDefault="00D07046" w:rsidP="00E506A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1AE6C3B" w14:textId="3C7C41BA" w:rsidR="005E601C" w:rsidRDefault="00A97EA7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เมื่อวันที่ </w:t>
      </w:r>
      <w:r w:rsidR="003A3491" w:rsidRPr="000A6680">
        <w:rPr>
          <w:rFonts w:asciiTheme="majorBidi" w:hAnsiTheme="majorBidi" w:cstheme="majorBidi"/>
          <w:sz w:val="30"/>
          <w:szCs w:val="30"/>
          <w:lang w:eastAsia="x-none"/>
        </w:rPr>
        <w:t>27</w:t>
      </w:r>
      <w:r w:rsidR="00EE2660" w:rsidRPr="000A668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EE2660"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กุมภาพันธ์ </w:t>
      </w:r>
      <w:r w:rsidR="003A3491" w:rsidRPr="000A6680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="00661D98" w:rsidRPr="000A668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661D98"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>บริษัทได้ชำระค่าหุ้นเพิ่มทุนให้กับบริษัท อาร์ อี เอ็น โคราช เอนเนอร์ยี่ จำกัด</w:t>
      </w:r>
      <w:r w:rsidR="000A6680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0A6680" w:rsidRPr="000A6680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="00B363D4" w:rsidRPr="000A6680">
        <w:rPr>
          <w:rFonts w:asciiTheme="majorBidi" w:hAnsiTheme="majorBidi" w:cstheme="majorBidi"/>
          <w:sz w:val="30"/>
          <w:szCs w:val="30"/>
          <w:lang w:eastAsia="x-none"/>
        </w:rPr>
        <w:t>“</w:t>
      </w:r>
      <w:r w:rsidR="00B363D4"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>อาร์ อี</w:t>
      </w:r>
      <w:r w:rsidR="00E11DF3" w:rsidRPr="000A668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B363D4"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>เอ็น</w:t>
      </w:r>
      <w:r w:rsidR="00B363D4" w:rsidRPr="000A6680">
        <w:rPr>
          <w:rFonts w:asciiTheme="majorBidi" w:hAnsiTheme="majorBidi" w:cstheme="majorBidi"/>
          <w:sz w:val="30"/>
          <w:szCs w:val="30"/>
          <w:lang w:eastAsia="x-none"/>
        </w:rPr>
        <w:t>”</w:t>
      </w:r>
      <w:r w:rsidR="000A6680" w:rsidRPr="000A6680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="00B363D4" w:rsidRPr="00182924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661D9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จำนวน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840D1C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E13FC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E13F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AE13FC">
        <w:rPr>
          <w:rFonts w:asciiTheme="majorBidi" w:hAnsiTheme="majorBidi" w:cstheme="majorBidi" w:hint="cs"/>
          <w:sz w:val="30"/>
          <w:szCs w:val="30"/>
          <w:cs/>
          <w:lang w:eastAsia="x-none"/>
        </w:rPr>
        <w:t>หุ้น ใน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อัตราหุ้นละ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="0011257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 เป็นจำนวนเงิน</w:t>
      </w:r>
      <w:r w:rsidR="00706808">
        <w:rPr>
          <w:rFonts w:asciiTheme="majorBidi" w:hAnsiTheme="majorBidi" w:cstheme="majorBidi" w:hint="cs"/>
          <w:sz w:val="30"/>
          <w:szCs w:val="30"/>
          <w:cs/>
          <w:lang w:eastAsia="x-none"/>
        </w:rPr>
        <w:t>รวม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35</w:t>
      </w:r>
      <w:r w:rsidR="009F4125">
        <w:rPr>
          <w:rFonts w:asciiTheme="majorBidi" w:hAnsiTheme="majorBidi" w:cstheme="majorBidi"/>
          <w:sz w:val="30"/>
          <w:szCs w:val="30"/>
          <w:lang w:eastAsia="x-none"/>
        </w:rPr>
        <w:t>.0</w:t>
      </w:r>
      <w:r w:rsidR="005850EF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67159D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67159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ซึ่งเป็นการเพิ่มทุนตามสัดส่วนการลงทุนของบริษัท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0EBBC2BC" w14:textId="77777777" w:rsidR="005D021E" w:rsidRDefault="005D021E" w:rsidP="00DA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14A5F30" w14:textId="05F24F12" w:rsidR="00400214" w:rsidRDefault="00AD33E5" w:rsidP="00400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เมื่อ</w:t>
      </w:r>
      <w:r w:rsidR="005D021E">
        <w:rPr>
          <w:rFonts w:asciiTheme="majorBidi" w:hAnsiTheme="majorBidi" w:cstheme="majorBidi" w:hint="cs"/>
          <w:sz w:val="30"/>
          <w:szCs w:val="30"/>
          <w:cs/>
          <w:lang w:eastAsia="x-none"/>
        </w:rPr>
        <w:t>วันที่</w:t>
      </w:r>
      <w:r w:rsidR="0040021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EF50DE">
        <w:rPr>
          <w:rFonts w:asciiTheme="majorBidi" w:hAnsiTheme="majorBidi" w:cstheme="majorBidi"/>
          <w:sz w:val="30"/>
          <w:szCs w:val="30"/>
          <w:lang w:eastAsia="x-none"/>
        </w:rPr>
        <w:t xml:space="preserve">12 </w:t>
      </w:r>
      <w:r w:rsidR="00EF50DE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กรกฎาคม </w:t>
      </w:r>
      <w:r w:rsidR="00EF50DE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="0040021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400214">
        <w:rPr>
          <w:rFonts w:asciiTheme="majorBidi" w:hAnsiTheme="majorBidi" w:cstheme="majorBidi" w:hint="cs"/>
          <w:sz w:val="30"/>
          <w:szCs w:val="30"/>
          <w:cs/>
          <w:lang w:eastAsia="x-none"/>
        </w:rPr>
        <w:t>บริษัทได้ชำระค่าหุ้นเพิ่มทุนให้กั</w:t>
      </w:r>
      <w:r w:rsidR="00173584">
        <w:rPr>
          <w:rFonts w:asciiTheme="majorBidi" w:hAnsiTheme="majorBidi" w:cstheme="majorBidi" w:hint="cs"/>
          <w:sz w:val="30"/>
          <w:szCs w:val="30"/>
          <w:cs/>
          <w:lang w:eastAsia="x-none"/>
        </w:rPr>
        <w:t>บ</w:t>
      </w:r>
      <w:r w:rsidR="00400214">
        <w:rPr>
          <w:rFonts w:asciiTheme="majorBidi" w:hAnsiTheme="majorBidi" w:cstheme="majorBidi" w:hint="cs"/>
          <w:sz w:val="30"/>
          <w:szCs w:val="30"/>
          <w:cs/>
          <w:lang w:eastAsia="x-none"/>
        </w:rPr>
        <w:t>อาร์ อี เอ็น</w:t>
      </w:r>
      <w:r w:rsidR="0017358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40021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จำนวน </w:t>
      </w:r>
      <w:r w:rsidR="00C302F2">
        <w:rPr>
          <w:rFonts w:asciiTheme="majorBidi" w:hAnsiTheme="majorBidi" w:cstheme="majorBidi"/>
          <w:sz w:val="30"/>
          <w:szCs w:val="30"/>
          <w:lang w:eastAsia="x-none"/>
        </w:rPr>
        <w:t>4,270,000</w:t>
      </w:r>
      <w:r w:rsidR="0040021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40021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หุ้น ในอัตราหุ้นละ </w:t>
      </w:r>
      <w:r w:rsidR="00C302F2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="00400214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40021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บาท เป็นจำนวนเงินรวม </w:t>
      </w:r>
      <w:r w:rsidR="000F06B9">
        <w:rPr>
          <w:rFonts w:asciiTheme="majorBidi" w:hAnsiTheme="majorBidi" w:cstheme="majorBidi"/>
          <w:sz w:val="30"/>
          <w:szCs w:val="30"/>
          <w:lang w:eastAsia="x-none"/>
        </w:rPr>
        <w:t>42</w:t>
      </w:r>
      <w:r w:rsidR="00400214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0F06B9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40021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ล้านบาท ซึ่งเป็นการเพิ่มทุนตามสัดส่วนการลงทุนของบริษัท </w:t>
      </w:r>
    </w:p>
    <w:p w14:paraId="77E830EB" w14:textId="08FCCE94" w:rsidR="005D021E" w:rsidRDefault="005D021E" w:rsidP="00DA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37D5A1CA" w14:textId="3BD0187E" w:rsidR="00D72AE0" w:rsidRDefault="00D72AE0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BC22F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E4A25">
        <w:rPr>
          <w:rFonts w:ascii="Angsana New" w:hAnsi="Angsana New"/>
          <w:sz w:val="30"/>
          <w:szCs w:val="30"/>
        </w:rPr>
        <w:t>20</w:t>
      </w:r>
      <w:r w:rsidRPr="00BC22FC">
        <w:rPr>
          <w:rFonts w:ascii="Angsana New" w:hAnsi="Angsana New"/>
          <w:sz w:val="30"/>
          <w:szCs w:val="30"/>
          <w:cs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กรกฎาคม</w:t>
      </w:r>
      <w:r w:rsidRPr="00BC22FC">
        <w:rPr>
          <w:rFonts w:ascii="Angsana New" w:hAnsi="Angsana New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sz w:val="30"/>
          <w:szCs w:val="30"/>
        </w:rPr>
        <w:t>2566</w:t>
      </w:r>
      <w:r w:rsidR="006E4A25">
        <w:rPr>
          <w:rFonts w:ascii="Angsana New" w:hAnsi="Angsana New"/>
          <w:sz w:val="30"/>
          <w:szCs w:val="30"/>
        </w:rPr>
        <w:t xml:space="preserve"> </w:t>
      </w:r>
      <w:r w:rsidR="00CB3CAA">
        <w:rPr>
          <w:rFonts w:ascii="Angsana New" w:hAnsi="Angsana New" w:hint="cs"/>
          <w:sz w:val="30"/>
          <w:szCs w:val="30"/>
          <w:cs/>
        </w:rPr>
        <w:t>บริษัท</w:t>
      </w:r>
      <w:r w:rsidR="00E224AD" w:rsidRPr="00B601B6">
        <w:rPr>
          <w:rFonts w:asciiTheme="majorBidi" w:hAnsiTheme="majorBidi" w:cstheme="majorBidi" w:hint="cs"/>
          <w:sz w:val="30"/>
          <w:szCs w:val="30"/>
          <w:cs/>
          <w:lang w:eastAsia="x-none"/>
        </w:rPr>
        <w:t>ได้ทำหนังสือให้ความยินยอมต่ออาร์ อี เอ็น ในการ</w:t>
      </w:r>
      <w:r w:rsidRPr="00BC22FC">
        <w:rPr>
          <w:rFonts w:ascii="Angsana New" w:hAnsi="Angsana New" w:hint="cs"/>
          <w:sz w:val="30"/>
          <w:szCs w:val="30"/>
          <w:cs/>
        </w:rPr>
        <w:t>นำสิทธิภายใต้สัญญาการใช้โครงสร้างพื้นฐาน สัญญาการใช้พื้นที่ระบบสายส่ง ระบบท่อและโครงสร้างพื้นฐาน และสัญญาบริการระหว่างบริษัทกับ</w:t>
      </w:r>
      <w:r w:rsidR="004A0DCD">
        <w:rPr>
          <w:rFonts w:ascii="Angsana New" w:hAnsi="Angsana New" w:hint="cs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sz w:val="30"/>
          <w:szCs w:val="30"/>
          <w:cs/>
        </w:rPr>
        <w:t>อาร์ อี เอ็น</w:t>
      </w:r>
      <w:r w:rsidR="004A0DCD">
        <w:rPr>
          <w:rFonts w:ascii="Angsana New" w:hAnsi="Angsana New" w:hint="cs"/>
          <w:sz w:val="30"/>
          <w:szCs w:val="30"/>
          <w:cs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เพื่อใช้เป็นหลักประกันทางธุรกิจสำหรับวงเงินกู้ยืมสถาบันการเงินให้แก่ </w:t>
      </w:r>
      <w:r w:rsidRPr="00BC22FC">
        <w:rPr>
          <w:rFonts w:ascii="Angsana New" w:hAnsi="Angsana New"/>
          <w:sz w:val="30"/>
          <w:szCs w:val="30"/>
          <w:cs/>
        </w:rPr>
        <w:t>อาร์ อี เอ็น</w:t>
      </w:r>
    </w:p>
    <w:p w14:paraId="01A9EF8A" w14:textId="66AF5390" w:rsidR="00F80A51" w:rsidRDefault="00F80A51" w:rsidP="00DA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484490" w14:textId="44512C86" w:rsidR="0057040C" w:rsidRPr="00BB6799" w:rsidRDefault="00E54191" w:rsidP="00BB67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</w:t>
      </w:r>
      <w:r w:rsidR="001C069F" w:rsidRPr="00BC22FC">
        <w:rPr>
          <w:rFonts w:ascii="Angsana New" w:hAnsi="Angsana New"/>
          <w:sz w:val="30"/>
          <w:szCs w:val="30"/>
          <w:cs/>
        </w:rPr>
        <w:t xml:space="preserve"> </w:t>
      </w:r>
      <w:r w:rsidR="001C069F">
        <w:rPr>
          <w:rFonts w:ascii="Angsana New" w:hAnsi="Angsana New"/>
          <w:sz w:val="30"/>
          <w:szCs w:val="30"/>
        </w:rPr>
        <w:t>15</w:t>
      </w:r>
      <w:r w:rsidR="001C069F" w:rsidRPr="00BC22FC">
        <w:rPr>
          <w:rFonts w:ascii="Angsana New" w:hAnsi="Angsana New"/>
          <w:sz w:val="30"/>
          <w:szCs w:val="30"/>
          <w:cs/>
        </w:rPr>
        <w:t xml:space="preserve"> </w:t>
      </w:r>
      <w:r w:rsidR="005A7D81">
        <w:rPr>
          <w:rFonts w:ascii="Angsana New" w:hAnsi="Angsana New" w:hint="cs"/>
          <w:sz w:val="30"/>
          <w:szCs w:val="30"/>
          <w:cs/>
        </w:rPr>
        <w:t>กันยายน</w:t>
      </w:r>
      <w:r w:rsidR="001C069F" w:rsidRPr="00BC22FC">
        <w:rPr>
          <w:rFonts w:ascii="Angsana New" w:hAnsi="Angsana New"/>
          <w:sz w:val="30"/>
          <w:szCs w:val="30"/>
          <w:cs/>
        </w:rPr>
        <w:t xml:space="preserve"> </w:t>
      </w:r>
      <w:r w:rsidR="001C069F" w:rsidRPr="00BC22FC">
        <w:rPr>
          <w:rFonts w:ascii="Angsana New" w:hAnsi="Angsana New"/>
          <w:sz w:val="30"/>
          <w:szCs w:val="30"/>
        </w:rPr>
        <w:t>2566</w:t>
      </w:r>
      <w:r w:rsidR="001C069F">
        <w:rPr>
          <w:rFonts w:ascii="Angsana New" w:hAnsi="Angsana New"/>
          <w:sz w:val="30"/>
          <w:szCs w:val="30"/>
        </w:rPr>
        <w:t xml:space="preserve"> </w:t>
      </w:r>
      <w:r w:rsidR="005A7D81" w:rsidRPr="00B601B6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="004A0DCD"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และผู้ถือหุ้นของอาร์ อี เอ็น </w:t>
      </w:r>
      <w:r w:rsidR="005A7D81" w:rsidRPr="00B601B6">
        <w:rPr>
          <w:rFonts w:asciiTheme="majorBidi" w:hAnsiTheme="majorBidi"/>
          <w:sz w:val="30"/>
          <w:szCs w:val="30"/>
          <w:cs/>
          <w:lang w:eastAsia="x-none"/>
        </w:rPr>
        <w:t>ได้</w:t>
      </w:r>
      <w:r w:rsidR="00BB6799">
        <w:rPr>
          <w:rFonts w:asciiTheme="majorBidi" w:hAnsiTheme="majorBidi" w:hint="cs"/>
          <w:sz w:val="30"/>
          <w:szCs w:val="30"/>
          <w:cs/>
          <w:lang w:eastAsia="x-none"/>
        </w:rPr>
        <w:t>ร่วมกัน</w:t>
      </w:r>
      <w:r w:rsidR="0051697A">
        <w:rPr>
          <w:rFonts w:asciiTheme="majorBidi" w:hAnsiTheme="majorBidi" w:hint="cs"/>
          <w:sz w:val="30"/>
          <w:szCs w:val="30"/>
          <w:cs/>
          <w:lang w:eastAsia="x-none"/>
        </w:rPr>
        <w:t>ทำสัญญาสนับสนุน</w:t>
      </w:r>
      <w:r w:rsidR="005E3E0B">
        <w:rPr>
          <w:rFonts w:asciiTheme="majorBidi" w:hAnsiTheme="majorBidi" w:hint="cs"/>
          <w:sz w:val="30"/>
          <w:szCs w:val="30"/>
          <w:cs/>
          <w:lang w:eastAsia="x-none"/>
        </w:rPr>
        <w:t>ทางการเงิน</w:t>
      </w:r>
      <w:r w:rsidR="00174946">
        <w:rPr>
          <w:rFonts w:asciiTheme="majorBidi" w:hAnsiTheme="majorBidi" w:hint="cs"/>
          <w:sz w:val="30"/>
          <w:szCs w:val="30"/>
          <w:cs/>
          <w:lang w:eastAsia="x-none"/>
        </w:rPr>
        <w:t>กับ</w:t>
      </w:r>
      <w:r w:rsidR="002022E4">
        <w:rPr>
          <w:rFonts w:asciiTheme="majorBidi" w:hAnsiTheme="majorBidi"/>
          <w:sz w:val="30"/>
          <w:szCs w:val="30"/>
          <w:lang w:eastAsia="x-none"/>
        </w:rPr>
        <w:br/>
      </w:r>
      <w:r w:rsidR="00174946">
        <w:rPr>
          <w:rFonts w:asciiTheme="majorBidi" w:hAnsiTheme="majorBidi" w:hint="cs"/>
          <w:sz w:val="30"/>
          <w:szCs w:val="30"/>
          <w:cs/>
          <w:lang w:eastAsia="x-none"/>
        </w:rPr>
        <w:t>สถาบันการเงิน</w:t>
      </w:r>
      <w:r w:rsidR="00BB6799">
        <w:rPr>
          <w:rFonts w:asciiTheme="majorBidi" w:hAnsiTheme="majorBidi" w:hint="cs"/>
          <w:sz w:val="30"/>
          <w:szCs w:val="30"/>
          <w:cs/>
          <w:lang w:eastAsia="x-none"/>
        </w:rPr>
        <w:t>ในประเทศ</w:t>
      </w:r>
      <w:r w:rsidR="00174946">
        <w:rPr>
          <w:rFonts w:asciiTheme="majorBidi" w:hAnsiTheme="majorBidi" w:hint="cs"/>
          <w:sz w:val="30"/>
          <w:szCs w:val="30"/>
          <w:cs/>
          <w:lang w:eastAsia="x-none"/>
        </w:rPr>
        <w:t xml:space="preserve">แห่งหนึ่ง </w:t>
      </w:r>
      <w:r w:rsidR="00BB6799">
        <w:rPr>
          <w:rFonts w:asciiTheme="majorBidi" w:hAnsiTheme="majorBidi" w:hint="cs"/>
          <w:sz w:val="30"/>
          <w:szCs w:val="30"/>
          <w:cs/>
          <w:lang w:eastAsia="x-none"/>
        </w:rPr>
        <w:t>ในการนี้บ</w:t>
      </w:r>
      <w:r w:rsidR="00BB6799">
        <w:rPr>
          <w:rFonts w:ascii="Angsana New" w:hAnsi="Angsana New" w:hint="cs"/>
          <w:sz w:val="30"/>
          <w:szCs w:val="30"/>
          <w:cs/>
        </w:rPr>
        <w:t xml:space="preserve">ริษัทได้วางเงินจำนวน </w:t>
      </w:r>
      <w:r w:rsidR="00BB6799">
        <w:rPr>
          <w:rFonts w:ascii="Angsana New" w:hAnsi="Angsana New"/>
          <w:sz w:val="30"/>
          <w:szCs w:val="30"/>
        </w:rPr>
        <w:t xml:space="preserve">70.0 </w:t>
      </w:r>
      <w:r w:rsidR="00BB6799">
        <w:rPr>
          <w:rFonts w:ascii="Angsana New" w:hAnsi="Angsana New" w:hint="cs"/>
          <w:sz w:val="30"/>
          <w:szCs w:val="30"/>
          <w:cs/>
        </w:rPr>
        <w:t>ล้านบาท</w:t>
      </w:r>
      <w:r w:rsidR="00B77EF6">
        <w:rPr>
          <w:rFonts w:ascii="Angsana New" w:hAnsi="Angsana New"/>
          <w:sz w:val="30"/>
          <w:szCs w:val="30"/>
        </w:rPr>
        <w:t xml:space="preserve"> </w:t>
      </w:r>
      <w:r w:rsidR="00BB6799">
        <w:rPr>
          <w:rFonts w:ascii="Angsana New" w:hAnsi="Angsana New" w:hint="cs"/>
          <w:sz w:val="30"/>
          <w:szCs w:val="30"/>
          <w:cs/>
        </w:rPr>
        <w:t>เพื่อ</w:t>
      </w:r>
      <w:r w:rsidR="00BB6799">
        <w:rPr>
          <w:rFonts w:asciiTheme="majorBidi" w:hAnsiTheme="majorBidi" w:hint="cs"/>
          <w:sz w:val="30"/>
          <w:szCs w:val="30"/>
          <w:cs/>
          <w:lang w:eastAsia="x-none"/>
        </w:rPr>
        <w:t>เป็นหลักประกัน</w:t>
      </w:r>
      <w:r w:rsidR="004A0DCD">
        <w:rPr>
          <w:rFonts w:asciiTheme="majorBidi" w:hAnsiTheme="majorBidi" w:hint="cs"/>
          <w:sz w:val="30"/>
          <w:szCs w:val="30"/>
          <w:cs/>
          <w:lang w:eastAsia="x-none"/>
        </w:rPr>
        <w:t>วงเงิน</w:t>
      </w:r>
      <w:r w:rsidR="00BB6799">
        <w:rPr>
          <w:rFonts w:asciiTheme="majorBidi" w:hAnsiTheme="majorBidi" w:hint="cs"/>
          <w:sz w:val="30"/>
          <w:szCs w:val="30"/>
          <w:cs/>
          <w:lang w:eastAsia="x-none"/>
        </w:rPr>
        <w:t>กู้ยืมสถาบันการเงิน</w:t>
      </w:r>
      <w:r w:rsidR="004A0DCD">
        <w:rPr>
          <w:rFonts w:asciiTheme="majorBidi" w:hAnsiTheme="majorBidi" w:hint="cs"/>
          <w:sz w:val="30"/>
          <w:szCs w:val="30"/>
          <w:cs/>
          <w:lang w:eastAsia="x-none"/>
        </w:rPr>
        <w:t>ให้แก่อาร์ อี เอ็น</w:t>
      </w:r>
    </w:p>
    <w:p w14:paraId="5457409E" w14:textId="6DF8DF82" w:rsidR="00E506A0" w:rsidRPr="00F27DC2" w:rsidRDefault="00E1745C" w:rsidP="00E1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E506A0" w:rsidRPr="00F27DC2" w:rsidSect="0049547F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rFonts w:ascii="Angsana New" w:hAnsi="Angsana New"/>
          <w:sz w:val="30"/>
          <w:szCs w:val="30"/>
        </w:rPr>
        <w:t xml:space="preserve"> </w:t>
      </w:r>
    </w:p>
    <w:p w14:paraId="3256DA32" w14:textId="7443955F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07046">
        <w:rPr>
          <w:rFonts w:ascii="Angsana New" w:hAnsi="Angsana New"/>
          <w:sz w:val="30"/>
          <w:szCs w:val="30"/>
        </w:rPr>
        <w:t xml:space="preserve">30 </w:t>
      </w:r>
      <w:r w:rsidR="00D61CF7">
        <w:rPr>
          <w:rFonts w:ascii="Angsana New" w:hAnsi="Angsana New" w:hint="cs"/>
          <w:sz w:val="30"/>
          <w:szCs w:val="30"/>
          <w:cs/>
        </w:rPr>
        <w:t>กันยายน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CB5922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CB592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D61CF7">
        <w:rPr>
          <w:rFonts w:ascii="Angsana New" w:hAnsi="Angsana New" w:hint="cs"/>
          <w:sz w:val="30"/>
          <w:szCs w:val="30"/>
          <w:cs/>
        </w:rPr>
        <w:t>เก้า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D07046">
        <w:rPr>
          <w:rFonts w:ascii="Angsana New" w:hAnsi="Angsana New"/>
          <w:sz w:val="30"/>
          <w:szCs w:val="30"/>
        </w:rPr>
        <w:t xml:space="preserve">30 </w:t>
      </w:r>
      <w:r w:rsidR="00D61CF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5A4913">
        <w:rPr>
          <w:rFonts w:ascii="Angsana New" w:hAnsi="Angsana New"/>
          <w:sz w:val="30"/>
          <w:szCs w:val="30"/>
        </w:rPr>
        <w:t>6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5A491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0EAF8E67" w14:textId="77777777" w:rsidR="00E506A0" w:rsidRPr="00E506A0" w:rsidRDefault="00E506A0" w:rsidP="00E50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90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02"/>
        <w:gridCol w:w="8"/>
      </w:tblGrid>
      <w:tr w:rsidR="00771B91" w:rsidRPr="00E506A0" w14:paraId="1BF1F09A" w14:textId="77777777" w:rsidTr="00162DA1">
        <w:trPr>
          <w:gridAfter w:val="1"/>
          <w:wAfter w:w="8" w:type="dxa"/>
        </w:trPr>
        <w:tc>
          <w:tcPr>
            <w:tcW w:w="1890" w:type="dxa"/>
          </w:tcPr>
          <w:p w14:paraId="5A55A72D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22FB49B5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D476EDC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5874BA0C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11124D2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27A9F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B1254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8F0E55F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C9C44A8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2029E05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975207A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793AB2B1" w14:textId="062B918B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927CA2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42" w:type="dxa"/>
            <w:gridSpan w:val="7"/>
          </w:tcPr>
          <w:p w14:paraId="4595B949" w14:textId="4324AB01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D2673" w:rsidRPr="00E506A0" w14:paraId="08EB91AC" w14:textId="77777777" w:rsidTr="00162DA1">
        <w:trPr>
          <w:gridAfter w:val="1"/>
          <w:wAfter w:w="8" w:type="dxa"/>
        </w:trPr>
        <w:tc>
          <w:tcPr>
            <w:tcW w:w="1890" w:type="dxa"/>
          </w:tcPr>
          <w:p w14:paraId="34D48B0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8E76530" w14:textId="0BD0971A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021B8C1" w14:textId="5C41842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ประเทศที่</w:t>
            </w:r>
          </w:p>
        </w:tc>
        <w:tc>
          <w:tcPr>
            <w:tcW w:w="1890" w:type="dxa"/>
            <w:gridSpan w:val="3"/>
          </w:tcPr>
          <w:p w14:paraId="68B9A78A" w14:textId="5878BA5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</w:p>
        </w:tc>
        <w:tc>
          <w:tcPr>
            <w:tcW w:w="270" w:type="dxa"/>
          </w:tcPr>
          <w:p w14:paraId="355D5AC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596FA775" w14:textId="2FA0218D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B780B5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37571E22" w14:textId="280A565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42BD3E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406DC8D8" w14:textId="266912F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EBEE49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82" w:type="dxa"/>
            <w:gridSpan w:val="3"/>
          </w:tcPr>
          <w:p w14:paraId="0C53E101" w14:textId="3B3C2C09" w:rsidR="009D2673" w:rsidRPr="00E506A0" w:rsidRDefault="004210C7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เงินปันผลรั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บ</w:t>
            </w: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สำหรับ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</w:tr>
      <w:tr w:rsidR="009D2673" w:rsidRPr="00E506A0" w14:paraId="3DAFB238" w14:textId="77777777" w:rsidTr="00162DA1">
        <w:trPr>
          <w:gridAfter w:val="1"/>
          <w:wAfter w:w="8" w:type="dxa"/>
        </w:trPr>
        <w:tc>
          <w:tcPr>
            <w:tcW w:w="1890" w:type="dxa"/>
          </w:tcPr>
          <w:p w14:paraId="561AC7A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C6B050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10AC9478" w14:textId="2A918F7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ดำเนินธุรกิจ</w:t>
            </w:r>
          </w:p>
        </w:tc>
        <w:tc>
          <w:tcPr>
            <w:tcW w:w="1890" w:type="dxa"/>
            <w:gridSpan w:val="3"/>
          </w:tcPr>
          <w:p w14:paraId="47C8788A" w14:textId="2D38DB36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ความ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70C521C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55AD6206" w14:textId="793E7570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79669E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6069A812" w14:textId="6C2C4D2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50619CC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4BC8106D" w14:textId="7A99FBE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</w:tcPr>
          <w:p w14:paraId="552AFDC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82" w:type="dxa"/>
            <w:gridSpan w:val="3"/>
          </w:tcPr>
          <w:p w14:paraId="6D570034" w14:textId="3D3680F9" w:rsidR="009D2673" w:rsidRPr="00E506A0" w:rsidRDefault="00D61CF7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="004210C7">
              <w:rPr>
                <w:rFonts w:ascii="Angsana New" w:hAnsi="Angsana New" w:hint="cs"/>
                <w:sz w:val="25"/>
                <w:szCs w:val="25"/>
                <w:cs/>
              </w:rPr>
              <w:t>เดือน</w:t>
            </w:r>
            <w:r w:rsidR="009D2673">
              <w:rPr>
                <w:rFonts w:ascii="Angsana New" w:hAnsi="Angsana New" w:hint="cs"/>
                <w:sz w:val="25"/>
                <w:szCs w:val="25"/>
                <w:cs/>
              </w:rPr>
              <w:t>สิ้นสุดวันที่</w:t>
            </w:r>
          </w:p>
        </w:tc>
      </w:tr>
      <w:tr w:rsidR="00D61CF7" w:rsidRPr="00E506A0" w14:paraId="57EF194A" w14:textId="77777777" w:rsidTr="00162DA1">
        <w:tc>
          <w:tcPr>
            <w:tcW w:w="1890" w:type="dxa"/>
          </w:tcPr>
          <w:p w14:paraId="470DAFF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32581C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00EFCB3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0A52D6DE" w14:textId="6E3B49F6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14:paraId="57DD46C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09C1BE" w14:textId="4EA80388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184D00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C5A52C1" w14:textId="3082DE6E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14:paraId="2B6C6975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0258533" w14:textId="78DD096C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30EFD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A73D7D5" w14:textId="182A091C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14:paraId="792BEC3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5118153" w14:textId="1C78823D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6B38B5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9143CE0" w14:textId="141CC96D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14:paraId="1870533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8361A5C" w14:textId="61371D88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E9E150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199DD66" w14:textId="27F67C3C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70" w:type="dxa"/>
          </w:tcPr>
          <w:p w14:paraId="16CF77C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30340D4D" w14:textId="0BB2E1D3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</w:p>
        </w:tc>
      </w:tr>
      <w:tr w:rsidR="00D61CF7" w:rsidRPr="00E506A0" w14:paraId="440B7DC8" w14:textId="77777777" w:rsidTr="00162DA1">
        <w:tc>
          <w:tcPr>
            <w:tcW w:w="1890" w:type="dxa"/>
          </w:tcPr>
          <w:p w14:paraId="26C8863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5D0C20A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4B0FB55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74A6D5E6" w14:textId="4CF0C5C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5569D2F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F68D995" w14:textId="5EF0C2B0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3E8AB2E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6FFAE0" w14:textId="07A4E62B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6ECEFE1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46F843BC" w14:textId="79167D39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2A7711F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4B4D67" w14:textId="041B5D07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0CE5348C" w14:textId="77777777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501DA750" w14:textId="5BA0B8FC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6F2283C6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B43C1C9" w14:textId="4B244969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416E000E" w14:textId="77777777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04F03B" w14:textId="2D4BB4BD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3C80C46D" w14:textId="77777777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2FC5DE5" w14:textId="3F73DF8F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16AADAEF" w14:textId="77777777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339DB3E7" w14:textId="16B9DE08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D61CF7" w:rsidRPr="00E506A0" w14:paraId="7A9EDF15" w14:textId="77777777" w:rsidTr="00162DA1">
        <w:trPr>
          <w:gridAfter w:val="1"/>
          <w:wAfter w:w="8" w:type="dxa"/>
        </w:trPr>
        <w:tc>
          <w:tcPr>
            <w:tcW w:w="1890" w:type="dxa"/>
          </w:tcPr>
          <w:p w14:paraId="0C26853C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CD2073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06BC09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3"/>
          </w:tcPr>
          <w:p w14:paraId="77E9DA32" w14:textId="00AC932B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70" w:type="dxa"/>
          </w:tcPr>
          <w:p w14:paraId="6164B7A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62" w:type="dxa"/>
            <w:gridSpan w:val="15"/>
          </w:tcPr>
          <w:p w14:paraId="7DECA5BA" w14:textId="3508253E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D61CF7" w:rsidRPr="00E506A0" w14:paraId="77951FEA" w14:textId="77777777" w:rsidTr="00162DA1">
        <w:tc>
          <w:tcPr>
            <w:tcW w:w="1890" w:type="dxa"/>
          </w:tcPr>
          <w:p w14:paraId="4EDAC49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E506A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ฟฟ้า</w:t>
            </w:r>
          </w:p>
        </w:tc>
        <w:tc>
          <w:tcPr>
            <w:tcW w:w="1080" w:type="dxa"/>
          </w:tcPr>
          <w:p w14:paraId="39B3BD9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ผลิตและ</w:t>
            </w:r>
          </w:p>
        </w:tc>
        <w:tc>
          <w:tcPr>
            <w:tcW w:w="900" w:type="dxa"/>
          </w:tcPr>
          <w:p w14:paraId="3F7C948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295A0C7B" w14:textId="516DC071" w:rsidR="00D61CF7" w:rsidRPr="00E506A0" w:rsidRDefault="00A8512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29.99</w:t>
            </w:r>
          </w:p>
        </w:tc>
        <w:tc>
          <w:tcPr>
            <w:tcW w:w="270" w:type="dxa"/>
          </w:tcPr>
          <w:p w14:paraId="2CB31EA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E9D8892" w14:textId="72B88AD6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29.99</w:t>
            </w:r>
          </w:p>
        </w:tc>
        <w:tc>
          <w:tcPr>
            <w:tcW w:w="270" w:type="dxa"/>
          </w:tcPr>
          <w:p w14:paraId="432580A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C8D4A96" w14:textId="7618A4BE" w:rsidR="00D61CF7" w:rsidRPr="00E506A0" w:rsidRDefault="00A8512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2,050,</w:t>
            </w:r>
            <w:r w:rsidR="00506C39">
              <w:rPr>
                <w:rFonts w:ascii="Angsana New" w:hAnsi="Angsana New"/>
                <w:sz w:val="25"/>
                <w:szCs w:val="25"/>
              </w:rPr>
              <w:t>000</w:t>
            </w:r>
          </w:p>
        </w:tc>
        <w:tc>
          <w:tcPr>
            <w:tcW w:w="270" w:type="dxa"/>
          </w:tcPr>
          <w:p w14:paraId="1C11533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3735EF1" w14:textId="52A4EC7D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2,050,000</w:t>
            </w:r>
          </w:p>
        </w:tc>
        <w:tc>
          <w:tcPr>
            <w:tcW w:w="270" w:type="dxa"/>
          </w:tcPr>
          <w:p w14:paraId="2F324F2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0E2689" w14:textId="72315CA7" w:rsidR="00D61CF7" w:rsidRPr="00E506A0" w:rsidRDefault="00962B96" w:rsidP="00182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717,236</w:t>
            </w:r>
          </w:p>
        </w:tc>
        <w:tc>
          <w:tcPr>
            <w:tcW w:w="270" w:type="dxa"/>
          </w:tcPr>
          <w:p w14:paraId="15E9073A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C6EB0D" w14:textId="3B0303BF" w:rsidR="00D61CF7" w:rsidRPr="00E506A0" w:rsidRDefault="00D61CF7" w:rsidP="00182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620,352</w:t>
            </w:r>
          </w:p>
        </w:tc>
        <w:tc>
          <w:tcPr>
            <w:tcW w:w="270" w:type="dxa"/>
          </w:tcPr>
          <w:p w14:paraId="7BCC8E9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D42C5C" w14:textId="6327FAA5" w:rsidR="00D61CF7" w:rsidRPr="00E506A0" w:rsidRDefault="002D4DC5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614,938</w:t>
            </w:r>
          </w:p>
        </w:tc>
        <w:tc>
          <w:tcPr>
            <w:tcW w:w="270" w:type="dxa"/>
          </w:tcPr>
          <w:p w14:paraId="42B67D2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ECB9DA" w14:textId="509C04F3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614,938</w:t>
            </w:r>
          </w:p>
        </w:tc>
        <w:tc>
          <w:tcPr>
            <w:tcW w:w="270" w:type="dxa"/>
          </w:tcPr>
          <w:p w14:paraId="2DA2DB3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BC123CC" w14:textId="34B4879B" w:rsidR="00D61CF7" w:rsidRPr="00E506A0" w:rsidRDefault="006202A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B87403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2EB88362" w14:textId="68B0E9C9" w:rsidR="00D61CF7" w:rsidRPr="00E506A0" w:rsidRDefault="00182924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89,991</w:t>
            </w:r>
          </w:p>
        </w:tc>
      </w:tr>
      <w:tr w:rsidR="00D61CF7" w:rsidRPr="007C2CD0" w14:paraId="20EE377D" w14:textId="77777777" w:rsidTr="00162DA1">
        <w:tc>
          <w:tcPr>
            <w:tcW w:w="1890" w:type="dxa"/>
          </w:tcPr>
          <w:p w14:paraId="2EF641A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นวนคร</w:t>
            </w:r>
            <w:r w:rsidRPr="00E506A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080" w:type="dxa"/>
          </w:tcPr>
          <w:p w14:paraId="38408D7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จัดจำหน่าย</w:t>
            </w:r>
          </w:p>
        </w:tc>
        <w:tc>
          <w:tcPr>
            <w:tcW w:w="900" w:type="dxa"/>
          </w:tcPr>
          <w:p w14:paraId="1F7ED44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FA1C84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15566C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C8C7579" w14:textId="6EAC4163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F25E34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3839992" w14:textId="10C6A14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50594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AA73E1F" w14:textId="5FB1928F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1FBE7B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06FB10" w14:textId="3813FDC9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FDA597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A652F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1A76B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E2C337A" w14:textId="7188470B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BFC09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74D1316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E21AD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72CA0D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243AB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26EE598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61CF7" w:rsidRPr="00E506A0" w14:paraId="7349178B" w14:textId="77777777" w:rsidTr="00162DA1">
        <w:tc>
          <w:tcPr>
            <w:tcW w:w="1890" w:type="dxa"/>
          </w:tcPr>
          <w:p w14:paraId="6DD371E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3C58D4C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พลังงานไฟฟ้า</w:t>
            </w:r>
          </w:p>
        </w:tc>
        <w:tc>
          <w:tcPr>
            <w:tcW w:w="900" w:type="dxa"/>
          </w:tcPr>
          <w:p w14:paraId="2CCA897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1090A9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AB386C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2E88466" w14:textId="2455BFC9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BCE22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D2BF76D" w14:textId="5B8C12DF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7E438A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ABFD730" w14:textId="377DF71F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F09215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CAEF498" w14:textId="67F4BC81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EEA7935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438C82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89490B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BD1C3E9" w14:textId="564A39B4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955920A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2D0860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4B20F0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F6AB7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B1D229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17C4C86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61CF7" w:rsidRPr="00E506A0" w14:paraId="0C226FE1" w14:textId="77777777" w:rsidTr="00162DA1">
        <w:tc>
          <w:tcPr>
            <w:tcW w:w="1890" w:type="dxa"/>
          </w:tcPr>
          <w:p w14:paraId="5619209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D0311E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และไอน้ำ</w:t>
            </w:r>
          </w:p>
        </w:tc>
        <w:tc>
          <w:tcPr>
            <w:tcW w:w="900" w:type="dxa"/>
          </w:tcPr>
          <w:p w14:paraId="19D2796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A87230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C3B725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57A47F" w14:textId="2BA035C4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669FD5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64E9DFD" w14:textId="143DF181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1E37B8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10FC482" w14:textId="64F1F8D2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558D616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4F281A5" w14:textId="5220F4B6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6648FA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AE7C51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20CFEC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02F2CF0" w14:textId="767FE27D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CDBC635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64FC2FC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CF80E5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34A324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77F3D6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04D2200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61CF7" w:rsidRPr="00E506A0" w14:paraId="08F558EF" w14:textId="77777777" w:rsidTr="00162DA1">
        <w:tc>
          <w:tcPr>
            <w:tcW w:w="1890" w:type="dxa"/>
          </w:tcPr>
          <w:p w14:paraId="202AAFF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</w:t>
            </w:r>
            <w:r w:rsidRPr="00E506A0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ไทธนันต์</w:t>
            </w:r>
          </w:p>
        </w:tc>
        <w:tc>
          <w:tcPr>
            <w:tcW w:w="1080" w:type="dxa"/>
          </w:tcPr>
          <w:p w14:paraId="20ADEE3A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โทรคมนาคม</w:t>
            </w:r>
          </w:p>
        </w:tc>
        <w:tc>
          <w:tcPr>
            <w:tcW w:w="900" w:type="dxa"/>
          </w:tcPr>
          <w:p w14:paraId="4B98E9D5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444F6426" w14:textId="0386E539" w:rsidR="00D61CF7" w:rsidRPr="00E506A0" w:rsidRDefault="00A8512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51.00</w:t>
            </w:r>
          </w:p>
        </w:tc>
        <w:tc>
          <w:tcPr>
            <w:tcW w:w="270" w:type="dxa"/>
          </w:tcPr>
          <w:p w14:paraId="7081E3C5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C1E27E" w14:textId="4F9DB6FD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51.00</w:t>
            </w:r>
          </w:p>
        </w:tc>
        <w:tc>
          <w:tcPr>
            <w:tcW w:w="270" w:type="dxa"/>
          </w:tcPr>
          <w:p w14:paraId="6F0BF1D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D1AC9B4" w14:textId="4E254CAC" w:rsidR="00D61CF7" w:rsidRPr="00E506A0" w:rsidRDefault="00D627A2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2,500</w:t>
            </w:r>
          </w:p>
        </w:tc>
        <w:tc>
          <w:tcPr>
            <w:tcW w:w="270" w:type="dxa"/>
          </w:tcPr>
          <w:p w14:paraId="2A2C346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7B8AE45" w14:textId="7F0627A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2,500</w:t>
            </w:r>
          </w:p>
        </w:tc>
        <w:tc>
          <w:tcPr>
            <w:tcW w:w="270" w:type="dxa"/>
          </w:tcPr>
          <w:p w14:paraId="1C8D62C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3026987" w14:textId="31DE5953" w:rsidR="00D61CF7" w:rsidRPr="00E506A0" w:rsidRDefault="00B67AB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1,713</w:t>
            </w:r>
          </w:p>
        </w:tc>
        <w:tc>
          <w:tcPr>
            <w:tcW w:w="270" w:type="dxa"/>
          </w:tcPr>
          <w:p w14:paraId="6E973F6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B691B34" w14:textId="6DB0A73B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1,256</w:t>
            </w:r>
          </w:p>
        </w:tc>
        <w:tc>
          <w:tcPr>
            <w:tcW w:w="270" w:type="dxa"/>
          </w:tcPr>
          <w:p w14:paraId="5C8F9E5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5AF1C04" w14:textId="5C8CCE80" w:rsidR="00D61CF7" w:rsidRPr="00E506A0" w:rsidRDefault="002D4DC5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992</w:t>
            </w:r>
          </w:p>
        </w:tc>
        <w:tc>
          <w:tcPr>
            <w:tcW w:w="270" w:type="dxa"/>
          </w:tcPr>
          <w:p w14:paraId="09D2BF8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09DA4E" w14:textId="44C6A2F0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992</w:t>
            </w:r>
          </w:p>
        </w:tc>
        <w:tc>
          <w:tcPr>
            <w:tcW w:w="270" w:type="dxa"/>
          </w:tcPr>
          <w:p w14:paraId="1608DAC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BCA754" w14:textId="35A890CE" w:rsidR="00D61CF7" w:rsidRPr="00E506A0" w:rsidRDefault="006202A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C6C287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7C594D3F" w14:textId="1EC8114B" w:rsidR="00D61CF7" w:rsidRPr="00E506A0" w:rsidRDefault="006202A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61CF7" w:rsidRPr="00E506A0" w14:paraId="6C3F1457" w14:textId="77777777" w:rsidTr="00162DA1">
        <w:tc>
          <w:tcPr>
            <w:tcW w:w="1890" w:type="dxa"/>
          </w:tcPr>
          <w:p w14:paraId="476183C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080" w:type="dxa"/>
          </w:tcPr>
          <w:p w14:paraId="0309DAB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C185B66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77256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F26B7B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EE1FC77" w14:textId="420BF0EE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F80036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E9F2F3B" w14:textId="384AFAB0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917481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BE3C7A6" w14:textId="7CE3C55C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9CF740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6EDD49" w14:textId="77134874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2BF2E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12DA1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9C13F0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AE9D499" w14:textId="0CB9AA2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78DDA1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F5268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2D5133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34FFC8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E979A0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18FE3B8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61CF7" w:rsidRPr="007C2CD0" w14:paraId="291868F6" w14:textId="77777777" w:rsidTr="00162DA1">
        <w:tc>
          <w:tcPr>
            <w:tcW w:w="1890" w:type="dxa"/>
          </w:tcPr>
          <w:p w14:paraId="4AFC4D6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บริษัท อาร์ อี เอ็น</w:t>
            </w:r>
          </w:p>
        </w:tc>
        <w:tc>
          <w:tcPr>
            <w:tcW w:w="1080" w:type="dxa"/>
          </w:tcPr>
          <w:p w14:paraId="4C3370A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ผลิตและ</w:t>
            </w:r>
          </w:p>
        </w:tc>
        <w:tc>
          <w:tcPr>
            <w:tcW w:w="900" w:type="dxa"/>
          </w:tcPr>
          <w:p w14:paraId="6C7625B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0B90BB6A" w14:textId="7EB07FEC" w:rsidR="00D61CF7" w:rsidRPr="00E506A0" w:rsidRDefault="00A8512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35.00</w:t>
            </w:r>
          </w:p>
        </w:tc>
        <w:tc>
          <w:tcPr>
            <w:tcW w:w="270" w:type="dxa"/>
          </w:tcPr>
          <w:p w14:paraId="756EFD4C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A728954" w14:textId="6B63F9B1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35.00</w:t>
            </w:r>
          </w:p>
        </w:tc>
        <w:tc>
          <w:tcPr>
            <w:tcW w:w="270" w:type="dxa"/>
          </w:tcPr>
          <w:p w14:paraId="17BA635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0B41B8" w14:textId="0D716D82" w:rsidR="00D61CF7" w:rsidRPr="00E506A0" w:rsidRDefault="002527B0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822,000</w:t>
            </w:r>
          </w:p>
        </w:tc>
        <w:tc>
          <w:tcPr>
            <w:tcW w:w="270" w:type="dxa"/>
          </w:tcPr>
          <w:p w14:paraId="4E82A98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E50064" w14:textId="1D367DBE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600,000</w:t>
            </w:r>
          </w:p>
        </w:tc>
        <w:tc>
          <w:tcPr>
            <w:tcW w:w="270" w:type="dxa"/>
          </w:tcPr>
          <w:p w14:paraId="049EC06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4CE048" w14:textId="48A286B5" w:rsidR="00D61CF7" w:rsidRPr="00E506A0" w:rsidRDefault="002C7E30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252,853</w:t>
            </w:r>
          </w:p>
        </w:tc>
        <w:tc>
          <w:tcPr>
            <w:tcW w:w="270" w:type="dxa"/>
          </w:tcPr>
          <w:p w14:paraId="39450FFC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9830AB1" w14:textId="50B51EB9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190,279</w:t>
            </w:r>
          </w:p>
        </w:tc>
        <w:tc>
          <w:tcPr>
            <w:tcW w:w="270" w:type="dxa"/>
          </w:tcPr>
          <w:p w14:paraId="1C65ABB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CCB11EB" w14:textId="3CECED80" w:rsidR="00D61CF7" w:rsidRPr="00E506A0" w:rsidRDefault="0092693F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287,</w:t>
            </w:r>
            <w:r w:rsidR="00DA2BD9">
              <w:rPr>
                <w:rFonts w:ascii="Angsana New" w:hAnsi="Angsana New"/>
                <w:sz w:val="25"/>
                <w:szCs w:val="25"/>
              </w:rPr>
              <w:t>7</w:t>
            </w:r>
            <w:r w:rsidR="001A4206">
              <w:rPr>
                <w:rFonts w:ascii="Angsana New" w:hAnsi="Angsana New"/>
                <w:sz w:val="25"/>
                <w:szCs w:val="25"/>
              </w:rPr>
              <w:t>0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270" w:type="dxa"/>
          </w:tcPr>
          <w:p w14:paraId="357B162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E0C947A" w14:textId="3CCF6F31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210,000</w:t>
            </w:r>
          </w:p>
        </w:tc>
        <w:tc>
          <w:tcPr>
            <w:tcW w:w="270" w:type="dxa"/>
          </w:tcPr>
          <w:p w14:paraId="53A8F7C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436062E" w14:textId="7C4C37A5" w:rsidR="00D61CF7" w:rsidRPr="00E506A0" w:rsidRDefault="006202A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97BC5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1322620E" w14:textId="12FFA723" w:rsidR="00D61CF7" w:rsidRPr="00E506A0" w:rsidRDefault="006202A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61CF7" w:rsidRPr="00E506A0" w14:paraId="0C8D9C0E" w14:textId="77777777" w:rsidTr="00162DA1">
        <w:tc>
          <w:tcPr>
            <w:tcW w:w="1890" w:type="dxa"/>
          </w:tcPr>
          <w:p w14:paraId="287F6FD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โคราช เอนเนอร์ยี่</w:t>
            </w:r>
          </w:p>
        </w:tc>
        <w:tc>
          <w:tcPr>
            <w:tcW w:w="1080" w:type="dxa"/>
          </w:tcPr>
          <w:p w14:paraId="3BF2A07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จัดจำหน่าย</w:t>
            </w:r>
          </w:p>
        </w:tc>
        <w:tc>
          <w:tcPr>
            <w:tcW w:w="900" w:type="dxa"/>
          </w:tcPr>
          <w:p w14:paraId="6601C2E6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9EE611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A820F7A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6ED0553" w14:textId="3DF85282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A9CC3D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F21166" w14:textId="6482D7C6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0ABDF2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A92647F" w14:textId="05AD9EA5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67F44C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D265272" w14:textId="5948BCC9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235D86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BC8E7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FFE087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289F639" w14:textId="037A904A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1B7AD4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E7EEB4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142FD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F7C6EC0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B18A3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</w:tcPr>
          <w:p w14:paraId="6D0FA72F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61CF7" w:rsidRPr="00E506A0" w14:paraId="47C6510B" w14:textId="77777777" w:rsidTr="00162DA1">
        <w:tc>
          <w:tcPr>
            <w:tcW w:w="1890" w:type="dxa"/>
          </w:tcPr>
          <w:p w14:paraId="2FA880C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080" w:type="dxa"/>
          </w:tcPr>
          <w:p w14:paraId="6E622FC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พลังงานไฟฟ้า</w:t>
            </w:r>
          </w:p>
        </w:tc>
        <w:tc>
          <w:tcPr>
            <w:tcW w:w="900" w:type="dxa"/>
          </w:tcPr>
          <w:p w14:paraId="47CF05E9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228CCA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067751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48016B9" w14:textId="6A98BBBF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34CD6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0F47C11" w14:textId="3B11BAB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CD77BCC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E486F3D" w14:textId="0C9DCD3E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3759FB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E079E9" w14:textId="6B7E9DB9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DB1B82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F1DE0D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0B44F3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651760" w14:textId="1F970C01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63E7C7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38C83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B66365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40205E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2691C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40B3AB7A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61CF7" w:rsidRPr="00E506A0" w14:paraId="6315E514" w14:textId="77777777" w:rsidTr="00162DA1">
        <w:tc>
          <w:tcPr>
            <w:tcW w:w="1890" w:type="dxa"/>
          </w:tcPr>
          <w:p w14:paraId="1E1FF82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080" w:type="dxa"/>
          </w:tcPr>
          <w:p w14:paraId="4B7FABE3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7BF1F462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0C395A67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B8D599B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0F4DCC35" w14:textId="1C04B480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00C8B38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369FB5DE" w14:textId="2EB7E658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87674E0" w14:textId="77777777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810CA5C" w14:textId="11B50466" w:rsidR="00D61CF7" w:rsidRPr="00F76655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5CF3304" w14:textId="77777777" w:rsidR="00D61CF7" w:rsidRPr="00E506A0" w:rsidRDefault="00D61CF7" w:rsidP="00D61CF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2FF48E" w14:textId="6DD59B01" w:rsidR="00D61CF7" w:rsidRPr="00162DA1" w:rsidRDefault="00557C85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971,802</w:t>
            </w:r>
          </w:p>
        </w:tc>
        <w:tc>
          <w:tcPr>
            <w:tcW w:w="270" w:type="dxa"/>
          </w:tcPr>
          <w:p w14:paraId="75C5A9D9" w14:textId="77777777" w:rsidR="00D61CF7" w:rsidRPr="00162DA1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1E7DD" w14:textId="790F0F77" w:rsidR="00D61CF7" w:rsidRPr="00162DA1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62DA1">
              <w:rPr>
                <w:rFonts w:ascii="Angsana New" w:hAnsi="Angsana New"/>
                <w:b/>
                <w:bCs/>
                <w:sz w:val="25"/>
                <w:szCs w:val="25"/>
              </w:rPr>
              <w:t>811,887</w:t>
            </w:r>
          </w:p>
        </w:tc>
        <w:tc>
          <w:tcPr>
            <w:tcW w:w="270" w:type="dxa"/>
          </w:tcPr>
          <w:p w14:paraId="54B9C69E" w14:textId="77777777" w:rsidR="00D61CF7" w:rsidRPr="00162DA1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70B3DA" w14:textId="47889186" w:rsidR="00D61CF7" w:rsidRPr="00162DA1" w:rsidRDefault="0075694D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903,</w:t>
            </w:r>
            <w:r w:rsidR="00DA2BD9">
              <w:rPr>
                <w:rFonts w:ascii="Angsana New" w:hAnsi="Angsana New"/>
                <w:b/>
                <w:bCs/>
                <w:sz w:val="25"/>
                <w:szCs w:val="25"/>
              </w:rPr>
              <w:t>63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70" w:type="dxa"/>
          </w:tcPr>
          <w:p w14:paraId="4AB093AD" w14:textId="77777777" w:rsidR="00D61CF7" w:rsidRPr="00162DA1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1E39BF" w14:textId="251C7E8E" w:rsidR="00D61CF7" w:rsidRPr="00162DA1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62DA1">
              <w:rPr>
                <w:rFonts w:ascii="Angsana New" w:hAnsi="Angsana New"/>
                <w:b/>
                <w:bCs/>
                <w:sz w:val="25"/>
                <w:szCs w:val="25"/>
              </w:rPr>
              <w:t>825,930</w:t>
            </w:r>
          </w:p>
        </w:tc>
        <w:tc>
          <w:tcPr>
            <w:tcW w:w="270" w:type="dxa"/>
          </w:tcPr>
          <w:p w14:paraId="699A55C9" w14:textId="77777777" w:rsidR="00D61CF7" w:rsidRPr="00162DA1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D9F488" w14:textId="74BB964B" w:rsidR="00D61CF7" w:rsidRPr="00162DA1" w:rsidRDefault="006202A9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86F08E" w14:textId="77777777" w:rsidR="00D61CF7" w:rsidRPr="00162DA1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C747AF" w14:textId="362703B5" w:rsidR="00D61CF7" w:rsidRPr="00162DA1" w:rsidRDefault="00182924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89,991</w:t>
            </w:r>
          </w:p>
        </w:tc>
      </w:tr>
    </w:tbl>
    <w:p w14:paraId="3F6F3E3A" w14:textId="29B30AEB" w:rsidR="00E506A0" w:rsidRDefault="00E506A0" w:rsidP="009D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30"/>
          <w:szCs w:val="30"/>
        </w:rPr>
      </w:pPr>
    </w:p>
    <w:p w14:paraId="12CAEDF5" w14:textId="45516905" w:rsidR="009D1B05" w:rsidRDefault="00141065" w:rsidP="00047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92C9AEE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6947A81" w:rsidR="00D61CF7" w:rsidRPr="008C010D" w:rsidRDefault="00D61CF7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D61CF7" w:rsidRPr="008C010D" w:rsidSect="008667B7"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3B3C7690" w:rsidR="00EA5EC7" w:rsidRPr="0012538E" w:rsidRDefault="00EA5EC7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B7395">
        <w:rPr>
          <w:rFonts w:ascii="Angsana New" w:hAnsi="Angsana New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D605D49" w14:textId="289E867F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32"/>
        <w:gridCol w:w="178"/>
        <w:gridCol w:w="1296"/>
      </w:tblGrid>
      <w:tr w:rsidR="00D61CF7" w:rsidRPr="005B3016" w14:paraId="0BB5E657" w14:textId="77777777" w:rsidTr="00550164">
        <w:trPr>
          <w:cantSplit/>
          <w:trHeight w:val="389"/>
          <w:tblHeader/>
        </w:trPr>
        <w:tc>
          <w:tcPr>
            <w:tcW w:w="6300" w:type="dxa"/>
            <w:vAlign w:val="bottom"/>
          </w:tcPr>
          <w:p w14:paraId="0E8491B3" w14:textId="77777777" w:rsidR="00D61CF7" w:rsidRPr="00EF18DB" w:rsidRDefault="00D61CF7" w:rsidP="00550164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700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32" w:type="dxa"/>
            <w:vAlign w:val="bottom"/>
          </w:tcPr>
          <w:p w14:paraId="0ED633F5" w14:textId="77777777" w:rsidR="00D61CF7" w:rsidRPr="005B3016" w:rsidRDefault="00D61CF7" w:rsidP="00550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A93ECC2" w14:textId="77777777" w:rsidR="00D61CF7" w:rsidRPr="005B3016" w:rsidRDefault="00D61CF7" w:rsidP="00550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7EEB581" w14:textId="77777777" w:rsidR="00D61CF7" w:rsidRPr="005B3016" w:rsidRDefault="00D61CF7" w:rsidP="00550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CF7" w:rsidRPr="003C439B" w14:paraId="191860C6" w14:textId="77777777" w:rsidTr="00550164">
        <w:trPr>
          <w:cantSplit/>
          <w:trHeight w:val="389"/>
          <w:tblHeader/>
        </w:trPr>
        <w:tc>
          <w:tcPr>
            <w:tcW w:w="6300" w:type="dxa"/>
          </w:tcPr>
          <w:p w14:paraId="5C524E3A" w14:textId="77777777" w:rsidR="00D61CF7" w:rsidRPr="006747B6" w:rsidRDefault="00D61CF7" w:rsidP="00550164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5C8FF0DE" w14:textId="77777777" w:rsidR="00D61CF7" w:rsidRPr="003C439B" w:rsidRDefault="00D61CF7" w:rsidP="005501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1CF7" w:rsidRPr="005B3016" w14:paraId="09EE2FE8" w14:textId="77777777" w:rsidTr="00550164">
        <w:trPr>
          <w:cantSplit/>
        </w:trPr>
        <w:tc>
          <w:tcPr>
            <w:tcW w:w="6300" w:type="dxa"/>
          </w:tcPr>
          <w:p w14:paraId="57454386" w14:textId="7566552C" w:rsidR="00D61CF7" w:rsidRPr="00CB5126" w:rsidRDefault="00D61CF7" w:rsidP="00550164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 w:rsidR="001829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32" w:type="dxa"/>
          </w:tcPr>
          <w:p w14:paraId="173C6358" w14:textId="33C45FF6" w:rsidR="00D61CF7" w:rsidRPr="005B3016" w:rsidRDefault="00633CFE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21,539</w:t>
            </w:r>
          </w:p>
        </w:tc>
        <w:tc>
          <w:tcPr>
            <w:tcW w:w="178" w:type="dxa"/>
            <w:vAlign w:val="bottom"/>
          </w:tcPr>
          <w:p w14:paraId="02BBDD85" w14:textId="77777777" w:rsidR="00D61CF7" w:rsidRPr="005B3016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C2DF3C8" w14:textId="52FE7F17" w:rsidR="00D61CF7" w:rsidRPr="005B3016" w:rsidRDefault="00633CFE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21,539</w:t>
            </w:r>
          </w:p>
        </w:tc>
      </w:tr>
      <w:tr w:rsidR="00D61CF7" w:rsidRPr="005B3016" w14:paraId="05C81642" w14:textId="77777777" w:rsidTr="00550164">
        <w:trPr>
          <w:cantSplit/>
        </w:trPr>
        <w:tc>
          <w:tcPr>
            <w:tcW w:w="6300" w:type="dxa"/>
          </w:tcPr>
          <w:p w14:paraId="11B07F39" w14:textId="77777777" w:rsidR="00D61CF7" w:rsidRDefault="00D61CF7" w:rsidP="00550164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332" w:type="dxa"/>
          </w:tcPr>
          <w:p w14:paraId="3B0D5A11" w14:textId="495984B2" w:rsidR="00D61CF7" w:rsidRPr="005B3016" w:rsidRDefault="00633CFE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(5,127)</w:t>
            </w:r>
          </w:p>
        </w:tc>
        <w:tc>
          <w:tcPr>
            <w:tcW w:w="178" w:type="dxa"/>
            <w:vAlign w:val="bottom"/>
          </w:tcPr>
          <w:p w14:paraId="0A450609" w14:textId="77777777" w:rsidR="00D61CF7" w:rsidRPr="005B3016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05422B" w14:textId="31ABF406" w:rsidR="00D61CF7" w:rsidRPr="005B3016" w:rsidRDefault="00633CFE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(5,127)</w:t>
            </w:r>
          </w:p>
        </w:tc>
      </w:tr>
    </w:tbl>
    <w:p w14:paraId="15FEBA51" w14:textId="77777777" w:rsidR="00B228CA" w:rsidRDefault="00B228CA" w:rsidP="00B43AE3">
      <w:pPr>
        <w:pStyle w:val="FSBlank"/>
        <w:rPr>
          <w:sz w:val="30"/>
          <w:szCs w:val="30"/>
        </w:rPr>
      </w:pPr>
    </w:p>
    <w:p w14:paraId="30086370" w14:textId="680E996F" w:rsidR="00EA5EC7" w:rsidRDefault="00EA5EC7" w:rsidP="0062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620A6E">
        <w:rPr>
          <w:rFonts w:ascii="Angsana New" w:hAnsi="Angsana New"/>
          <w:b/>
          <w:sz w:val="30"/>
          <w:szCs w:val="30"/>
          <w:cs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BC5520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B0100F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5A162175" w:rsidR="007C52FE" w:rsidRPr="00BC5520" w:rsidRDefault="007C52FE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5A4913" w:rsidRPr="005A4913" w14:paraId="4E1CE1D9" w14:textId="77777777">
        <w:trPr>
          <w:cantSplit/>
        </w:trPr>
        <w:tc>
          <w:tcPr>
            <w:tcW w:w="2055" w:type="pct"/>
          </w:tcPr>
          <w:p w14:paraId="475D5CFA" w14:textId="77777777" w:rsidR="005A4913" w:rsidRPr="005A4913" w:rsidRDefault="005A4913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1" w:type="pct"/>
            <w:gridSpan w:val="3"/>
          </w:tcPr>
          <w:p w14:paraId="63C4B072" w14:textId="77777777" w:rsidR="005A4913" w:rsidRPr="005A4913" w:rsidRDefault="005A4913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4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BB1E626" w14:textId="77777777" w:rsidR="005A4913" w:rsidRPr="005A4913" w:rsidRDefault="005A4913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42D70663" w14:textId="77777777" w:rsidR="005A4913" w:rsidRPr="005A4913" w:rsidRDefault="005A4913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CF7" w:rsidRPr="005A4913" w14:paraId="4EDDDE16" w14:textId="77777777">
        <w:trPr>
          <w:cantSplit/>
        </w:trPr>
        <w:tc>
          <w:tcPr>
            <w:tcW w:w="2055" w:type="pct"/>
          </w:tcPr>
          <w:p w14:paraId="33ED6DE0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</w:tcPr>
          <w:p w14:paraId="369CF3E1" w14:textId="28026D04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E44DFD9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34C4AE4" w14:textId="539D76BC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0E1FC78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89F7A50" w14:textId="7A713585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6924060F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0953BA" w14:textId="5076C9BA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61CF7" w:rsidRPr="005A4913" w14:paraId="46A013EF" w14:textId="77777777">
        <w:trPr>
          <w:cantSplit/>
        </w:trPr>
        <w:tc>
          <w:tcPr>
            <w:tcW w:w="2055" w:type="pct"/>
          </w:tcPr>
          <w:p w14:paraId="45113286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</w:tcPr>
          <w:p w14:paraId="3FCC1FB6" w14:textId="1E64AFF6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4E96B93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D0B3CD" w14:textId="0904C188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68EB1AA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4299B5" w14:textId="76913EBA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B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50F6B26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8E8C10" w14:textId="2204BD13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B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61CF7" w:rsidRPr="005A4913" w14:paraId="17D8F8FB" w14:textId="77777777">
        <w:trPr>
          <w:cantSplit/>
        </w:trPr>
        <w:tc>
          <w:tcPr>
            <w:tcW w:w="2055" w:type="pct"/>
          </w:tcPr>
          <w:p w14:paraId="062994AA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45" w:type="pct"/>
            <w:gridSpan w:val="7"/>
          </w:tcPr>
          <w:p w14:paraId="0438F343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CF7" w:rsidRPr="005A4913" w14:paraId="6565A3F8" w14:textId="77777777">
        <w:trPr>
          <w:cantSplit/>
        </w:trPr>
        <w:tc>
          <w:tcPr>
            <w:tcW w:w="2055" w:type="pct"/>
          </w:tcPr>
          <w:p w14:paraId="79D46C07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6541473F" w14:textId="18D46B87" w:rsidR="00D61CF7" w:rsidRPr="005A4913" w:rsidRDefault="009F1A95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230,922</w:t>
            </w:r>
          </w:p>
        </w:tc>
        <w:tc>
          <w:tcPr>
            <w:tcW w:w="146" w:type="pct"/>
          </w:tcPr>
          <w:p w14:paraId="14571BB9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CCF47E5" w14:textId="7A28604E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255,566</w:t>
            </w:r>
          </w:p>
        </w:tc>
        <w:tc>
          <w:tcPr>
            <w:tcW w:w="147" w:type="pct"/>
          </w:tcPr>
          <w:p w14:paraId="6706052A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D010887" w14:textId="785AD1AE" w:rsidR="00D61CF7" w:rsidRPr="005A4913" w:rsidRDefault="009F1A95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230,922</w:t>
            </w:r>
          </w:p>
        </w:tc>
        <w:tc>
          <w:tcPr>
            <w:tcW w:w="147" w:type="pct"/>
          </w:tcPr>
          <w:p w14:paraId="5BB10EF0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96FC9B" w14:textId="0B36E44F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255,566</w:t>
            </w:r>
          </w:p>
        </w:tc>
      </w:tr>
      <w:tr w:rsidR="00D61CF7" w:rsidRPr="005A4913" w14:paraId="20BFD37B" w14:textId="77777777">
        <w:trPr>
          <w:cantSplit/>
        </w:trPr>
        <w:tc>
          <w:tcPr>
            <w:tcW w:w="2055" w:type="pct"/>
          </w:tcPr>
          <w:p w14:paraId="07503CE2" w14:textId="522CB5A6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C3C7123" w14:textId="12076088" w:rsidR="00D61CF7" w:rsidRPr="005A4913" w:rsidRDefault="001F0DC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(18,432)</w:t>
            </w:r>
          </w:p>
        </w:tc>
        <w:tc>
          <w:tcPr>
            <w:tcW w:w="146" w:type="pct"/>
          </w:tcPr>
          <w:p w14:paraId="25CD06AF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5863F8A" w14:textId="741AC354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(24,644)</w:t>
            </w:r>
          </w:p>
        </w:tc>
        <w:tc>
          <w:tcPr>
            <w:tcW w:w="147" w:type="pct"/>
          </w:tcPr>
          <w:p w14:paraId="4A40746A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5BED3D6" w14:textId="4CC00859" w:rsidR="00D61CF7" w:rsidRPr="005A4913" w:rsidRDefault="001F0DC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(18,432)</w:t>
            </w:r>
          </w:p>
        </w:tc>
        <w:tc>
          <w:tcPr>
            <w:tcW w:w="147" w:type="pct"/>
          </w:tcPr>
          <w:p w14:paraId="24D17D9A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CC5404" w14:textId="0A0E9D31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(24,644)</w:t>
            </w:r>
          </w:p>
        </w:tc>
      </w:tr>
      <w:tr w:rsidR="00D61CF7" w:rsidRPr="005A4913" w14:paraId="78D49134" w14:textId="77777777">
        <w:trPr>
          <w:cantSplit/>
        </w:trPr>
        <w:tc>
          <w:tcPr>
            <w:tcW w:w="2055" w:type="pct"/>
          </w:tcPr>
          <w:p w14:paraId="7A20C7BC" w14:textId="750B049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349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BC2633" w:rsidRPr="00454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4545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A4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69B5E06" w14:textId="241BA462" w:rsidR="00D61CF7" w:rsidRPr="00102C43" w:rsidRDefault="00663F55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</w:t>
            </w:r>
            <w:r w:rsidR="005D2E89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5A4A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2172E738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01D1D6B" w14:textId="28E86FA0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  <w:tc>
          <w:tcPr>
            <w:tcW w:w="147" w:type="pct"/>
          </w:tcPr>
          <w:p w14:paraId="07FE760E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03A4F1" w14:textId="272E15E2" w:rsidR="00D61CF7" w:rsidRPr="00102C43" w:rsidRDefault="00663F55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</w:t>
            </w:r>
            <w:r w:rsidR="005D2E89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5A4A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4EDB91AF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870C223" w14:textId="3F7A6169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</w:tr>
      <w:tr w:rsidR="00D61CF7" w:rsidRPr="005A4913" w14:paraId="26F619BD" w14:textId="77777777">
        <w:trPr>
          <w:cantSplit/>
        </w:trPr>
        <w:tc>
          <w:tcPr>
            <w:tcW w:w="2055" w:type="pct"/>
          </w:tcPr>
          <w:p w14:paraId="0DD36597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1ED0257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7F64B8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E47F1FD" w14:textId="70665B5A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1B4D27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76BADA1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F0D8DF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ABCC59E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1CF7" w:rsidRPr="005A4913" w14:paraId="7099C22A" w14:textId="77777777">
        <w:trPr>
          <w:cantSplit/>
        </w:trPr>
        <w:tc>
          <w:tcPr>
            <w:tcW w:w="2055" w:type="pct"/>
          </w:tcPr>
          <w:p w14:paraId="4A462B3F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00F5E396" w14:textId="0840210E" w:rsidR="00D61CF7" w:rsidRPr="005A4913" w:rsidRDefault="00150BAC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23,556</w:t>
            </w:r>
          </w:p>
        </w:tc>
        <w:tc>
          <w:tcPr>
            <w:tcW w:w="146" w:type="pct"/>
          </w:tcPr>
          <w:p w14:paraId="7428A0D8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AF76E1" w14:textId="75DB5FFB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  <w:tc>
          <w:tcPr>
            <w:tcW w:w="147" w:type="pct"/>
          </w:tcPr>
          <w:p w14:paraId="47707738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09A853F" w14:textId="0E7C90BB" w:rsidR="00D61CF7" w:rsidRPr="005A4913" w:rsidRDefault="00150BAC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23,556</w:t>
            </w:r>
          </w:p>
        </w:tc>
        <w:tc>
          <w:tcPr>
            <w:tcW w:w="147" w:type="pct"/>
          </w:tcPr>
          <w:p w14:paraId="02F69CEE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EEFE2C" w14:textId="42715EB4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</w:tr>
      <w:tr w:rsidR="00D61CF7" w:rsidRPr="005A4913" w14:paraId="178B4627" w14:textId="77777777">
        <w:trPr>
          <w:cantSplit/>
        </w:trPr>
        <w:tc>
          <w:tcPr>
            <w:tcW w:w="2055" w:type="pct"/>
          </w:tcPr>
          <w:p w14:paraId="55BAB07B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761135D2" w14:textId="58C1A3BF" w:rsidR="00D61CF7" w:rsidRPr="005A4913" w:rsidRDefault="006107C8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188,93</w:t>
            </w:r>
            <w:r w:rsidR="005A4A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D4AC303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827F82D" w14:textId="5DA0998F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206,279</w:t>
            </w:r>
          </w:p>
        </w:tc>
        <w:tc>
          <w:tcPr>
            <w:tcW w:w="147" w:type="pct"/>
          </w:tcPr>
          <w:p w14:paraId="00687EAA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3CFE898" w14:textId="64FDA169" w:rsidR="00D61CF7" w:rsidRPr="005A4913" w:rsidRDefault="006107C8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188,93</w:t>
            </w:r>
            <w:r w:rsidR="005A4A3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A1AE8D6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6324E6" w14:textId="5EBE7B55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206,279</w:t>
            </w:r>
          </w:p>
        </w:tc>
      </w:tr>
      <w:tr w:rsidR="00D61CF7" w:rsidRPr="005A4913" w14:paraId="6FBE0CF2" w14:textId="77777777">
        <w:trPr>
          <w:cantSplit/>
        </w:trPr>
        <w:tc>
          <w:tcPr>
            <w:tcW w:w="2055" w:type="pct"/>
          </w:tcPr>
          <w:p w14:paraId="550EFB4B" w14:textId="77777777" w:rsidR="00D61CF7" w:rsidRPr="005A491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ACB3DC5" w14:textId="601CF7E7" w:rsidR="00D61CF7" w:rsidRPr="00102C43" w:rsidRDefault="004B646B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212,49</w:t>
            </w:r>
            <w:r w:rsidR="005A4A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220D7A05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A0EE848" w14:textId="48304350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  <w:tc>
          <w:tcPr>
            <w:tcW w:w="147" w:type="pct"/>
          </w:tcPr>
          <w:p w14:paraId="28F20386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77DFEC6" w14:textId="2B1977E8" w:rsidR="00D61CF7" w:rsidRPr="00102C43" w:rsidRDefault="004B646B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212,49</w:t>
            </w:r>
            <w:r w:rsidR="005A4A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67A3DCA0" w14:textId="77777777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453D925" w14:textId="0A9C63EE" w:rsidR="00D61CF7" w:rsidRPr="00102C43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C4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</w:tr>
    </w:tbl>
    <w:p w14:paraId="0DEAA61C" w14:textId="3253095D" w:rsidR="00DD0F90" w:rsidRDefault="00DD0F90" w:rsidP="00205DB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13D8C95A" w14:textId="48CAD3E1" w:rsidR="00205DB0" w:rsidRPr="00620A6E" w:rsidRDefault="00205DB0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หุ้นทุนซื้อคืน</w:t>
      </w: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14DEF44E" w14:textId="6DE0E7AF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คณะกรรมการบริษัทมีมติอนุมัติการจำหน่ายหุ้นทุนซื้อคืนจำนวนรวม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70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484F0D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2F83527B" w14:textId="1B683D8B" w:rsidR="00205DB0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>ในระหว่าง</w:t>
      </w:r>
      <w:r w:rsidRPr="00EC35E1">
        <w:rPr>
          <w:rFonts w:ascii="Angsana New" w:hAnsi="Angsana New"/>
          <w:sz w:val="30"/>
          <w:szCs w:val="30"/>
          <w:cs/>
          <w:lang w:eastAsia="x-none"/>
        </w:rPr>
        <w:t>งวด</w:t>
      </w:r>
      <w:r w:rsidR="00D61CF7" w:rsidRPr="00EC35E1">
        <w:rPr>
          <w:rFonts w:ascii="Angsana New" w:hAnsi="Angsana New" w:hint="cs"/>
          <w:sz w:val="30"/>
          <w:szCs w:val="30"/>
          <w:cs/>
          <w:lang w:eastAsia="x-none"/>
        </w:rPr>
        <w:t>เก้า</w:t>
      </w:r>
      <w:r w:rsidRPr="00EC35E1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3A3491" w:rsidRPr="00EC35E1">
        <w:rPr>
          <w:rFonts w:ascii="Angsana New" w:hAnsi="Angsana New"/>
          <w:sz w:val="30"/>
          <w:szCs w:val="30"/>
          <w:lang w:eastAsia="x-none"/>
        </w:rPr>
        <w:t>30</w:t>
      </w:r>
      <w:r w:rsidRPr="00EC35E1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D61CF7" w:rsidRPr="00EC35E1">
        <w:rPr>
          <w:rFonts w:ascii="Angsana New" w:hAnsi="Angsana New" w:hint="cs"/>
          <w:sz w:val="30"/>
          <w:szCs w:val="30"/>
          <w:cs/>
          <w:lang w:eastAsia="x-none"/>
        </w:rPr>
        <w:t xml:space="preserve">กันยายน </w:t>
      </w:r>
      <w:r w:rsidR="003A3491" w:rsidRPr="00EC35E1">
        <w:rPr>
          <w:rFonts w:ascii="Angsana New" w:hAnsi="Angsana New"/>
          <w:sz w:val="30"/>
          <w:szCs w:val="30"/>
          <w:lang w:eastAsia="x-none"/>
        </w:rPr>
        <w:t>2566</w:t>
      </w:r>
      <w:r w:rsidRPr="00EC35E1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บริษัทได้จำหน่ายหุ้นทุนซื้อคืน</w:t>
      </w:r>
      <w:r w:rsidR="00BC5520" w:rsidRPr="00EC35E1">
        <w:rPr>
          <w:rFonts w:ascii="Angsana New" w:hAnsi="Angsana New" w:hint="cs"/>
          <w:sz w:val="30"/>
          <w:szCs w:val="30"/>
          <w:cs/>
          <w:lang w:eastAsia="x-none"/>
        </w:rPr>
        <w:t>ที่ถืออยู่</w:t>
      </w:r>
      <w:r w:rsidRPr="00EC35E1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2F62AE" w:rsidRPr="00EC35E1">
        <w:rPr>
          <w:rFonts w:ascii="Angsana New" w:hAnsi="Angsana New"/>
          <w:sz w:val="30"/>
          <w:szCs w:val="30"/>
          <w:lang w:eastAsia="x-none"/>
        </w:rPr>
        <w:t xml:space="preserve">51.3 </w:t>
      </w:r>
      <w:r w:rsidRPr="00EC35E1">
        <w:rPr>
          <w:rFonts w:ascii="Angsana New" w:hAnsi="Angsana New"/>
          <w:sz w:val="30"/>
          <w:szCs w:val="30"/>
          <w:cs/>
          <w:lang w:eastAsia="x-none"/>
        </w:rPr>
        <w:t xml:space="preserve">ล้านหุ้น </w:t>
      </w:r>
      <w:r w:rsidRPr="00EC35E1">
        <w:rPr>
          <w:rFonts w:ascii="Angsana New" w:hAnsi="Angsana New"/>
          <w:sz w:val="30"/>
          <w:szCs w:val="30"/>
          <w:lang w:eastAsia="x-none"/>
        </w:rPr>
        <w:br/>
      </w:r>
      <w:r w:rsidRPr="00EC35E1">
        <w:rPr>
          <w:rFonts w:ascii="Angsana New" w:hAnsi="Angsana New"/>
          <w:sz w:val="30"/>
          <w:szCs w:val="30"/>
          <w:cs/>
          <w:lang w:eastAsia="x-none"/>
        </w:rPr>
        <w:t xml:space="preserve">เป็นจำนวนเงิน </w:t>
      </w:r>
      <w:r w:rsidR="002F62AE" w:rsidRPr="00EC35E1">
        <w:rPr>
          <w:rFonts w:ascii="Angsana New" w:hAnsi="Angsana New"/>
          <w:sz w:val="30"/>
          <w:szCs w:val="30"/>
          <w:lang w:eastAsia="x-none"/>
        </w:rPr>
        <w:t>104.0</w:t>
      </w:r>
      <w:r w:rsidRPr="00EC35E1">
        <w:rPr>
          <w:rFonts w:ascii="Angsana New" w:hAnsi="Angsana New"/>
          <w:sz w:val="30"/>
          <w:szCs w:val="30"/>
          <w:cs/>
          <w:lang w:eastAsia="x-none"/>
        </w:rPr>
        <w:t xml:space="preserve"> ล้านบาท ทั้งนี้</w:t>
      </w:r>
      <w:r w:rsidRPr="00EC35E1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</w:t>
      </w:r>
      <w:r w:rsidR="00A87F85" w:rsidRPr="00EC35E1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ตัดรายการหุ้นทุนซื้อ</w:t>
      </w:r>
      <w:r w:rsidR="007D1C0C" w:rsidRPr="00EC35E1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คืน </w:t>
      </w:r>
      <w:r w:rsidR="00A21D87" w:rsidRPr="00EC35E1">
        <w:rPr>
          <w:rFonts w:ascii="Angsana New" w:hAnsi="Angsana New"/>
          <w:spacing w:val="-2"/>
          <w:sz w:val="30"/>
          <w:szCs w:val="30"/>
          <w:cs/>
          <w:lang w:eastAsia="x-none"/>
        </w:rPr>
        <w:t>ส่วนเกินทุนหุ้นทุนซื้อคืน สำรองหุ้นทุนซื้อคืน</w:t>
      </w:r>
      <w:r w:rsidR="00A21D87" w:rsidRPr="00A21D87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และบันทึกส่วนต่างในกำไรสะสม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3D78F331" w14:textId="64168527" w:rsidR="00D61CF7" w:rsidRDefault="00D61CF7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EFF07A7" w14:textId="77777777" w:rsidR="00D61CF7" w:rsidRDefault="00D61CF7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p w14:paraId="1A9C4F7F" w14:textId="1DE86F5F" w:rsidR="00F527EF" w:rsidRPr="00EA29E2" w:rsidRDefault="00F527EF" w:rsidP="004E576C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i/>
          <w:iCs/>
          <w:sz w:val="30"/>
          <w:szCs w:val="30"/>
          <w:lang w:val="en-US"/>
        </w:rPr>
        <w:sectPr w:rsidR="00F527EF" w:rsidRPr="00EA29E2" w:rsidSect="00B545CD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04A88478" w:rsidR="006756B1" w:rsidRPr="00620A6E" w:rsidRDefault="007C5D0D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900106">
        <w:rPr>
          <w:rFonts w:ascii="Angsana New" w:hAnsi="Angsana New"/>
          <w:sz w:val="30"/>
          <w:szCs w:val="30"/>
          <w:cs/>
          <w:lang w:val="th-TH"/>
        </w:rPr>
        <w:lastRenderedPageBreak/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25F3C0A5" w:rsidR="0058773B" w:rsidRPr="002445FE" w:rsidRDefault="00433545" w:rsidP="0043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5"/>
        </w:tabs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  <w:r w:rsidRPr="002445FE">
        <w:rPr>
          <w:rFonts w:asciiTheme="majorBidi" w:hAnsiTheme="majorBidi" w:cstheme="majorBidi"/>
          <w:sz w:val="22"/>
          <w:szCs w:val="22"/>
          <w:cs/>
          <w:lang w:val="th-TH" w:eastAsia="x-none"/>
        </w:rPr>
        <w:tab/>
      </w:r>
    </w:p>
    <w:p w14:paraId="0D044B65" w14:textId="06D82EA3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D61CF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567B3C">
        <w:rPr>
          <w:rFonts w:ascii="Angsana New" w:hAnsi="Angsana New"/>
          <w:spacing w:val="-4"/>
          <w:sz w:val="30"/>
          <w:szCs w:val="30"/>
        </w:rPr>
        <w:t xml:space="preserve">30 </w:t>
      </w:r>
      <w:r w:rsidR="00D61CF7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5A4913">
        <w:rPr>
          <w:rFonts w:ascii="Angsana New" w:hAnsi="Angsana New"/>
          <w:spacing w:val="-4"/>
          <w:sz w:val="30"/>
          <w:szCs w:val="30"/>
        </w:rPr>
        <w:t>6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5A4913">
        <w:rPr>
          <w:rFonts w:ascii="Angsana New" w:hAnsi="Angsana New"/>
          <w:spacing w:val="-4"/>
          <w:sz w:val="30"/>
          <w:szCs w:val="30"/>
        </w:rPr>
        <w:t>5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1D6BD63E" w:rsidR="001742E7" w:rsidRDefault="001742E7" w:rsidP="001742E7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D61CF7" w:rsidRPr="00433545" w14:paraId="5FCFB23D" w14:textId="77777777" w:rsidTr="00550164">
        <w:trPr>
          <w:trHeight w:val="317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CE86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5E9D9E5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F7" w:rsidRPr="00433545" w14:paraId="173209F7" w14:textId="77777777" w:rsidTr="00550164">
        <w:trPr>
          <w:trHeight w:val="56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F5B11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6AA07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81A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6C22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0425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E1CB0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42E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3857B11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61CF7" w:rsidRPr="00433545" w14:paraId="4CCFB055" w14:textId="77777777" w:rsidTr="00550164">
        <w:trPr>
          <w:trHeight w:val="36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B5023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43354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4335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43354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4335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3700D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43354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4335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449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DCAE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609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AA4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E71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5462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324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BA2B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E9A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F547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F8B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CFF4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E2B72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B9A3D2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728A1B0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D61CF7" w:rsidRPr="00433545" w14:paraId="7B69540C" w14:textId="77777777" w:rsidTr="00550164">
        <w:trPr>
          <w:trHeight w:val="119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AC8D1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34AD678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433545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61CF7" w:rsidRPr="00433545" w14:paraId="3C6D6481" w14:textId="77777777" w:rsidTr="00550164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3E6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4335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3C9D55A" w14:textId="4704D0C0" w:rsidR="00D61CF7" w:rsidRPr="00433545" w:rsidRDefault="005D65BE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174</w:t>
            </w:r>
            <w:r w:rsidR="0047037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,057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0AE44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E73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2ABD2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A7E254" w14:textId="068C22BD" w:rsidR="00D61CF7" w:rsidRPr="00433545" w:rsidRDefault="001465C5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539,</w:t>
            </w:r>
            <w:r w:rsidR="004F356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A283E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AB61DB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555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D5CABB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2CF15F1" w14:textId="2BDA0255" w:rsidR="00D61CF7" w:rsidRPr="00433545" w:rsidRDefault="009F6570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26,</w:t>
            </w:r>
            <w:r w:rsidR="00233D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89864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F0654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6AEDD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33847B" w14:textId="68C4E632" w:rsidR="00D61CF7" w:rsidRPr="00433545" w:rsidRDefault="00233DAD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739,555</w:t>
            </w:r>
          </w:p>
        </w:tc>
        <w:tc>
          <w:tcPr>
            <w:tcW w:w="270" w:type="dxa"/>
            <w:vAlign w:val="bottom"/>
          </w:tcPr>
          <w:p w14:paraId="546E5D0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28F43A4D" w14:textId="77777777" w:rsidR="00D61CF7" w:rsidRPr="00433545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614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812</w:t>
            </w:r>
          </w:p>
        </w:tc>
      </w:tr>
      <w:tr w:rsidR="00D61CF7" w:rsidRPr="00433545" w14:paraId="3C71865B" w14:textId="77777777" w:rsidTr="00550164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7C1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71072" w14:textId="3752BACD" w:rsidR="00D61CF7" w:rsidRPr="00433545" w:rsidRDefault="00233DAD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174</w:t>
            </w:r>
            <w:r w:rsidR="007401E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A9D2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F5D74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672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25E0" w14:textId="58643CD0" w:rsidR="00D61CF7" w:rsidRPr="00433545" w:rsidRDefault="00D570AE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FE3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600E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555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D96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7BCCE" w14:textId="63329ACC" w:rsidR="00D61CF7" w:rsidRPr="00433545" w:rsidRDefault="00D570AE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115,</w:t>
            </w:r>
            <w:r w:rsidR="00A75F8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="005D367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0A00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34957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132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4FF2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4D061" w14:textId="5BAA1C97" w:rsidR="00D61CF7" w:rsidRPr="00433545" w:rsidRDefault="00A75F84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828,</w:t>
            </w:r>
            <w:r w:rsidR="009942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67462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270" w:type="dxa"/>
            <w:vAlign w:val="bottom"/>
          </w:tcPr>
          <w:p w14:paraId="683AEE6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9DFF5" w14:textId="77777777" w:rsidR="00D61CF7" w:rsidRPr="00433545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719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722</w:t>
            </w:r>
          </w:p>
        </w:tc>
      </w:tr>
      <w:tr w:rsidR="00D61CF7" w:rsidRPr="007F79AC" w14:paraId="56056253" w14:textId="77777777" w:rsidTr="00550164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2E6B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CDA526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7A52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27BA0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68D1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AADC8A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B5FF8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D6BA9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FF92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B46154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8C77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76682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4253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E12D5D" w14:textId="77777777" w:rsidR="00D61CF7" w:rsidRPr="007F79AC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9962000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F568A53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61CF7" w:rsidRPr="00433545" w14:paraId="6FD57103" w14:textId="77777777" w:rsidTr="00550164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9F1A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</w:t>
            </w:r>
            <w:r w:rsidRPr="004335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7D78168" w14:textId="1C4FA4EA" w:rsidR="00D61CF7" w:rsidRPr="00433545" w:rsidRDefault="006F6FA9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5D6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E8247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C03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9A2B9F" w14:textId="69DF221E" w:rsidR="00D61CF7" w:rsidRPr="00433545" w:rsidRDefault="006F6FA9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283,975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6D57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D7A91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306</w:t>
            </w: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261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0E4D317" w14:textId="67B5F4F7" w:rsidR="00D61CF7" w:rsidRPr="00433545" w:rsidRDefault="00F06149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DC90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547DE4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7C0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99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A23A8F" w14:textId="3561C7AA" w:rsidR="00D61CF7" w:rsidRPr="00433545" w:rsidRDefault="001B31E4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368,</w:t>
            </w:r>
            <w:r w:rsidR="00262372">
              <w:rPr>
                <w:rFonts w:ascii="Angsana New" w:hAnsi="Angsana New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70" w:type="dxa"/>
            <w:vAlign w:val="bottom"/>
          </w:tcPr>
          <w:p w14:paraId="75AD305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024D393" w14:textId="77777777" w:rsidR="00D61CF7" w:rsidRPr="0082755E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755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318,327</w:t>
            </w:r>
          </w:p>
        </w:tc>
      </w:tr>
      <w:tr w:rsidR="00D61CF7" w:rsidRPr="00433545" w14:paraId="36DABB1A" w14:textId="77777777" w:rsidTr="00550164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D6C4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10117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7A35F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74AEE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67996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75066B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84165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597E17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470F92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2D3E5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E460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918F5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353F7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D1AFC6" w14:textId="23D5D157" w:rsidR="00D61CF7" w:rsidRPr="00433545" w:rsidRDefault="00262372" w:rsidP="00182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(57,</w:t>
            </w:r>
            <w:r w:rsidR="00CF228E">
              <w:rPr>
                <w:rFonts w:ascii="Angsana New" w:hAnsi="Angsana New"/>
                <w:sz w:val="28"/>
                <w:szCs w:val="28"/>
              </w:rPr>
              <w:t>6</w:t>
            </w:r>
            <w:r w:rsidR="00182924">
              <w:rPr>
                <w:rFonts w:ascii="Angsana New" w:hAnsi="Angsana New"/>
                <w:sz w:val="28"/>
                <w:szCs w:val="28"/>
              </w:rPr>
              <w:t>89</w:t>
            </w:r>
            <w:r w:rsidR="00CF2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51011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FA3B81B" w14:textId="77777777" w:rsidR="00D61CF7" w:rsidRPr="0082755E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755E">
              <w:rPr>
                <w:rFonts w:ascii="Angsana New" w:hAnsi="Angsana New"/>
                <w:color w:val="000000"/>
                <w:sz w:val="28"/>
                <w:szCs w:val="28"/>
              </w:rPr>
              <w:t>(23,551)</w:t>
            </w:r>
          </w:p>
        </w:tc>
      </w:tr>
      <w:tr w:rsidR="00D61CF7" w:rsidRPr="00433545" w14:paraId="1FD064AE" w14:textId="77777777" w:rsidTr="00550164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89F6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33545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4335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433545">
              <w:rPr>
                <w:rFonts w:ascii="Angsana New" w:hAnsi="Angsana New"/>
                <w:sz w:val="28"/>
                <w:szCs w:val="28"/>
                <w:cs/>
              </w:rPr>
              <w:t>ของการร่วมค้า</w:t>
            </w:r>
          </w:p>
          <w:p w14:paraId="7D16F1E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33545">
              <w:rPr>
                <w:rFonts w:ascii="Angsana New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4BF8F2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9A6110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8A741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95331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2D58F7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ED6BD2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E3BD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5A9E2B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72A32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E9C63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66FF7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3EC0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636471" w14:textId="11B02E33" w:rsidR="00D61CF7" w:rsidRPr="00433545" w:rsidRDefault="00E4486D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82,215</w:t>
            </w:r>
          </w:p>
        </w:tc>
        <w:tc>
          <w:tcPr>
            <w:tcW w:w="270" w:type="dxa"/>
            <w:vAlign w:val="bottom"/>
          </w:tcPr>
          <w:p w14:paraId="0C114C5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EA9B6A4" w14:textId="77777777" w:rsidR="00D61CF7" w:rsidRPr="0082755E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755E">
              <w:rPr>
                <w:rFonts w:ascii="Angsana New" w:hAnsi="Angsana New"/>
                <w:color w:val="000000"/>
                <w:sz w:val="28"/>
                <w:szCs w:val="28"/>
              </w:rPr>
              <w:t>(74,940)</w:t>
            </w:r>
          </w:p>
        </w:tc>
      </w:tr>
      <w:tr w:rsidR="00D61CF7" w:rsidRPr="00433545" w14:paraId="6D6AA97D" w14:textId="77777777" w:rsidTr="00550164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B33C6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21296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E93D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BB3C4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047C6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A2685D7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E968F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6BA53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AEFE22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584A8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30C1C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872FA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3B3E1B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CA6D00" w14:textId="4E3E7D90" w:rsidR="00D61CF7" w:rsidRPr="00433545" w:rsidRDefault="00E4486D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(62,288)</w:t>
            </w:r>
          </w:p>
        </w:tc>
        <w:tc>
          <w:tcPr>
            <w:tcW w:w="270" w:type="dxa"/>
            <w:vAlign w:val="bottom"/>
          </w:tcPr>
          <w:p w14:paraId="12C44EA7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100A123F" w14:textId="77777777" w:rsidR="00D61CF7" w:rsidRPr="0082755E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755E">
              <w:rPr>
                <w:rFonts w:ascii="Angsana New" w:hAnsi="Angsana New"/>
                <w:color w:val="000000"/>
                <w:sz w:val="28"/>
                <w:szCs w:val="28"/>
              </w:rPr>
              <w:t>(55,750)</w:t>
            </w:r>
          </w:p>
        </w:tc>
      </w:tr>
      <w:tr w:rsidR="00D61CF7" w:rsidRPr="00433545" w14:paraId="493EDA3C" w14:textId="77777777" w:rsidTr="00550164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51FD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D43A1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C4CE1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23CE87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7006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96ACA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6A88F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44C3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BC7D9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2B9E9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EF2C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6558F3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217C7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6FB4C" w14:textId="36548EE2" w:rsidR="00D61CF7" w:rsidRPr="00433545" w:rsidRDefault="0025027D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330,79</w:t>
            </w:r>
            <w:r w:rsidR="0018292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28357D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DCD04" w14:textId="77777777" w:rsidR="00D61CF7" w:rsidRPr="0082755E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755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164,086</w:t>
            </w:r>
          </w:p>
        </w:tc>
      </w:tr>
      <w:tr w:rsidR="00D61CF7" w:rsidRPr="007F79AC" w14:paraId="6540213C" w14:textId="77777777" w:rsidTr="00550164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70A17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5AC31C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FBF033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3AA500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D8CDFC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632659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2EA17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9B5250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1BEBA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EE9C1F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E80DBB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388D0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47126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F593A0" w14:textId="77777777" w:rsidR="00D61CF7" w:rsidRPr="007F79AC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42D2C48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540880C0" w14:textId="77777777" w:rsidR="00D61CF7" w:rsidRPr="007F79AC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D61CF7" w:rsidRPr="00433545" w14:paraId="71D2EFD5" w14:textId="77777777" w:rsidTr="00550164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7F2A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35EF07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1FB602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65C19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57D7BD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FC5163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CB3A19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80CA18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D5BB9B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8B0EB0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BF46A4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05A6BE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DAA476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E409BF" w14:textId="77777777" w:rsidR="00D61CF7" w:rsidRPr="00433545" w:rsidRDefault="00D61CF7" w:rsidP="0082755E">
            <w:pPr>
              <w:pStyle w:val="FSBlank"/>
              <w:tabs>
                <w:tab w:val="decimal" w:pos="860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56DE25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09511A7" w14:textId="77777777" w:rsidR="00D61CF7" w:rsidRPr="00433545" w:rsidRDefault="00D61CF7" w:rsidP="00550164">
            <w:pPr>
              <w:pStyle w:val="FSBlank"/>
              <w:rPr>
                <w:sz w:val="28"/>
                <w:szCs w:val="28"/>
              </w:rPr>
            </w:pPr>
          </w:p>
        </w:tc>
      </w:tr>
      <w:tr w:rsidR="00D61CF7" w:rsidRPr="00433545" w14:paraId="49A403ED" w14:textId="77777777" w:rsidTr="00550164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7B91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560C9" w14:textId="2C73307B" w:rsidR="00D61CF7" w:rsidRPr="00433545" w:rsidRDefault="00541E3B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174,057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AEAAE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030D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BFAEA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9B4B99" w14:textId="4449C41F" w:rsidR="00D61CF7" w:rsidRPr="00433545" w:rsidRDefault="000E6D8F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B0291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26132D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BA96C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379D5F" w14:textId="2510D04C" w:rsidR="00D61CF7" w:rsidRPr="00433545" w:rsidRDefault="00380118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9D2520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A5E76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AB761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DF47F8" w14:textId="37881F62" w:rsidR="00D61CF7" w:rsidRPr="00433545" w:rsidRDefault="00380118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</w:t>
            </w:r>
            <w:r w:rsidR="004E7576">
              <w:rPr>
                <w:rFonts w:ascii="Angsana New" w:hAnsi="Angsana New"/>
                <w:color w:val="000000"/>
                <w:sz w:val="28"/>
                <w:szCs w:val="28"/>
              </w:rPr>
              <w:t>,057</w:t>
            </w:r>
          </w:p>
        </w:tc>
        <w:tc>
          <w:tcPr>
            <w:tcW w:w="270" w:type="dxa"/>
            <w:vAlign w:val="bottom"/>
          </w:tcPr>
          <w:p w14:paraId="4CD8E49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7C6331F" w14:textId="77777777" w:rsidR="00D61CF7" w:rsidRPr="00433545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</w:tr>
      <w:tr w:rsidR="00D61CF7" w:rsidRPr="00433545" w14:paraId="6D97B2D5" w14:textId="77777777" w:rsidTr="00550164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788DE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433545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8A8A75" w14:textId="5A17B69C" w:rsidR="00D61CF7" w:rsidRPr="00433545" w:rsidRDefault="00541E3B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E943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B95A3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C71ECB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4FC4F" w14:textId="2646B600" w:rsidR="00D61CF7" w:rsidRPr="00433545" w:rsidRDefault="000E6D8F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539,485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01CC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C82A4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8C959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536454" w14:textId="6A7EE04A" w:rsidR="00D61CF7" w:rsidRPr="00433545" w:rsidRDefault="00380118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26,013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3C8CE9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6886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DCD03B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2D5355" w14:textId="3EFD3A52" w:rsidR="00D61CF7" w:rsidRPr="00433545" w:rsidRDefault="004E7576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565,498</w:t>
            </w:r>
          </w:p>
        </w:tc>
        <w:tc>
          <w:tcPr>
            <w:tcW w:w="270" w:type="dxa"/>
            <w:vAlign w:val="bottom"/>
          </w:tcPr>
          <w:p w14:paraId="11E2ACF0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40112A7C" w14:textId="77777777" w:rsidR="00D61CF7" w:rsidRPr="00433545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  <w:r w:rsidRPr="003742D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</w:tr>
      <w:tr w:rsidR="00D61CF7" w:rsidRPr="00433545" w14:paraId="1CB2130F" w14:textId="77777777" w:rsidTr="00550164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482C6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28"/>
                <w:szCs w:val="28"/>
                <w:cs/>
              </w:rPr>
            </w:pPr>
            <w:r w:rsidRPr="004335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9C742" w14:textId="0F83E619" w:rsidR="00D61CF7" w:rsidRPr="00433545" w:rsidRDefault="00541E3B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174,057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2E2D61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8FCC90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3742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A7807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8FC86" w14:textId="3019322E" w:rsidR="00D61CF7" w:rsidRPr="00433545" w:rsidRDefault="000E6D8F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539,485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C749A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11FC3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555</w:t>
            </w:r>
            <w:r w:rsidRPr="003742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0542EF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5C82E" w14:textId="37EBA017" w:rsidR="00D61CF7" w:rsidRPr="00433545" w:rsidRDefault="00380118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26,013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3D6234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ED4865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</w:t>
            </w:r>
            <w:r w:rsidRPr="003742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FF2CEC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B3899" w14:textId="57BB5923" w:rsidR="00D61CF7" w:rsidRPr="00433545" w:rsidRDefault="004E7576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739,555</w:t>
            </w:r>
          </w:p>
        </w:tc>
        <w:tc>
          <w:tcPr>
            <w:tcW w:w="270" w:type="dxa"/>
            <w:vAlign w:val="bottom"/>
          </w:tcPr>
          <w:p w14:paraId="6566F768" w14:textId="77777777" w:rsidR="00D61CF7" w:rsidRPr="00433545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E48F8" w14:textId="77777777" w:rsidR="00D61CF7" w:rsidRPr="00433545" w:rsidRDefault="00D61CF7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614</w:t>
            </w:r>
            <w:r w:rsidRPr="003742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3700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812</w:t>
            </w:r>
          </w:p>
        </w:tc>
      </w:tr>
    </w:tbl>
    <w:p w14:paraId="1DB35F47" w14:textId="0ABB91E9" w:rsidR="005A4913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รายละเอียดสินทรัพย์และหนี้สินจำแนกตามส่วนงานที่รายงาน ณ วันที่ </w:t>
      </w:r>
      <w:r w:rsidR="00567B3C">
        <w:rPr>
          <w:rFonts w:ascii="Angsana New" w:hAnsi="Angsana New"/>
          <w:color w:val="000000"/>
          <w:sz w:val="30"/>
          <w:szCs w:val="30"/>
        </w:rPr>
        <w:t xml:space="preserve">30 </w:t>
      </w:r>
      <w:r w:rsidR="00D61CF7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700DD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68B7AD2E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3"/>
        <w:gridCol w:w="1079"/>
        <w:gridCol w:w="270"/>
        <w:gridCol w:w="1078"/>
        <w:gridCol w:w="270"/>
        <w:gridCol w:w="1082"/>
        <w:gridCol w:w="270"/>
        <w:gridCol w:w="1080"/>
        <w:gridCol w:w="270"/>
        <w:gridCol w:w="1084"/>
        <w:gridCol w:w="272"/>
        <w:gridCol w:w="8"/>
        <w:gridCol w:w="1073"/>
        <w:gridCol w:w="270"/>
        <w:gridCol w:w="1071"/>
      </w:tblGrid>
      <w:tr w:rsidR="00C54AE7" w:rsidRPr="00C90A66" w14:paraId="6EDE954E" w14:textId="77777777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145C6" w14:textId="77777777" w:rsidR="00C54AE7" w:rsidRPr="00C90A66" w:rsidRDefault="00C5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14:paraId="67A2E2AB" w14:textId="308E012C" w:rsidR="00C54AE7" w:rsidRPr="00C90A66" w:rsidRDefault="00C54AE7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90A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0A6E" w:rsidRPr="00C90A66" w14:paraId="583274EB" w14:textId="77777777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47EE3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4C45F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5EBB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0D31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E1CC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3682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0C8B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6BC3F8F3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61CF7" w:rsidRPr="00C90A66" w14:paraId="58C40900" w14:textId="77777777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C31EA" w14:textId="1A6BAB22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3AFFB" w14:textId="570DE006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C12FF15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D0ACBB" w14:textId="2D98363D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758C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BCD601D" w14:textId="6197E3AD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D13BA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21A7C39" w14:textId="588C9BD4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4C48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A746A0" w14:textId="1A107C4B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D4FE7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5FF1A6C" w14:textId="08F53141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8258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16862D08" w14:textId="7E06A50C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47A5530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422DEA3" w14:textId="0AA752CD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F18F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61CF7" w:rsidRPr="00C90A66" w14:paraId="1DD54959" w14:textId="77777777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F9B86E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48FF" w14:textId="42F7C77D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5434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0237" w14:textId="36ACCE58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E215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FAE5" w14:textId="1E74C7D5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1708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960DA" w14:textId="01230342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67F5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F6E6" w14:textId="3740BC64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A7AE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74AE" w14:textId="498811C2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396F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77F4BD6" w14:textId="041E2515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98D3BE3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A3F6A13" w14:textId="138155CC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D61CF7" w:rsidRPr="00C90A66" w14:paraId="7BEEA8A7" w14:textId="77777777">
        <w:trPr>
          <w:trHeight w:val="218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A3384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14:paraId="7DB74C14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C90A66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61CF7" w:rsidRPr="00C90A66" w14:paraId="4CD59879" w14:textId="77777777">
        <w:trPr>
          <w:trHeight w:val="24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0595" w14:textId="61378CE4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E7E2CB" w14:textId="0546EBC5" w:rsidR="00D61CF7" w:rsidRPr="00C90A66" w:rsidRDefault="00B22AE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807,441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21F47265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D54EDB" w14:textId="23DA3E46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895,060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3EE9F2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3A1C034" w14:textId="4528CDA7" w:rsidR="00D61CF7" w:rsidRPr="00C90A66" w:rsidRDefault="00B22AE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68,744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577C2E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43E320" w14:textId="79676086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62,625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D2A8C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063A96" w14:textId="1BCE4560" w:rsidR="00D61CF7" w:rsidRPr="00C90A66" w:rsidRDefault="00B22AE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1B5A9F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13B02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0284E7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B167DC" w14:textId="7BCB2445" w:rsidR="00D61CF7" w:rsidRPr="009A4BA8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3,367,511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5EA49DF" w14:textId="77777777" w:rsidR="00D61CF7" w:rsidRPr="009A4BA8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bottom"/>
          </w:tcPr>
          <w:p w14:paraId="1820DFE2" w14:textId="256CB50A" w:rsidR="00D61CF7" w:rsidRPr="00C90A66" w:rsidRDefault="00BE040D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</w:t>
            </w:r>
            <w:r w:rsidR="00F13B02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  <w:r w:rsidR="002A0D7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F13B02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270" w:type="dxa"/>
            <w:vAlign w:val="bottom"/>
          </w:tcPr>
          <w:p w14:paraId="40399BD8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D1C96E4" w14:textId="0A6C23A1" w:rsidR="00D61CF7" w:rsidRPr="00C90A66" w:rsidRDefault="00D61CF7" w:rsidP="00182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4,325,196</w:t>
            </w:r>
          </w:p>
        </w:tc>
      </w:tr>
      <w:tr w:rsidR="00D61CF7" w:rsidRPr="00C90A66" w14:paraId="162EB3DC" w14:textId="77777777">
        <w:trPr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264F" w14:textId="40B73B55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95820F" w14:textId="280E36E8" w:rsidR="00D61CF7" w:rsidRPr="00C90A66" w:rsidRDefault="00B22AE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B5FB9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43A2A" w14:textId="7F8C5C34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36,204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1DC5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AF778" w14:textId="6FDC1CE0" w:rsidR="00D61CF7" w:rsidRPr="00C90A66" w:rsidRDefault="00B22AE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7575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AF28D" w14:textId="0B3376AD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45,464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FE89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CBC83" w14:textId="52FFC2DD" w:rsidR="00D61CF7" w:rsidRPr="00C90A66" w:rsidRDefault="00F13B02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868</w:t>
            </w:r>
            <w:r w:rsidR="00C12A0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D96A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7979AC" w14:textId="7B25778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931,827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7DDE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2AB4E" w14:textId="084A6E37" w:rsidR="00D61CF7" w:rsidRPr="00C90A66" w:rsidRDefault="002A0D72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FB7CD7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82924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0" w:type="dxa"/>
            <w:vAlign w:val="bottom"/>
          </w:tcPr>
          <w:p w14:paraId="56429A57" w14:textId="77777777" w:rsidR="00D61CF7" w:rsidRPr="00C90A66" w:rsidRDefault="00D61CF7" w:rsidP="00D6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7CEA0" w14:textId="72DA63AC" w:rsidR="00D61CF7" w:rsidRPr="00C90A66" w:rsidRDefault="00D61CF7" w:rsidP="00182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18F7">
              <w:rPr>
                <w:rFonts w:ascii="Angsana New" w:hAnsi="Angsana New"/>
                <w:color w:val="000000"/>
                <w:sz w:val="28"/>
                <w:szCs w:val="28"/>
              </w:rPr>
              <w:t>1,013,495</w:t>
            </w:r>
          </w:p>
        </w:tc>
      </w:tr>
    </w:tbl>
    <w:p w14:paraId="697BB345" w14:textId="49995E0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99641" w14:textId="701BA04F" w:rsidR="00A54C53" w:rsidRDefault="001D18A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79DB">
        <w:rPr>
          <w:rFonts w:ascii="Angsana New" w:hAnsi="Angsana New" w:hint="cs"/>
          <w:spacing w:val="-8"/>
          <w:sz w:val="30"/>
          <w:szCs w:val="30"/>
          <w:cs/>
        </w:rPr>
        <w:t>ในระหว่างงวด</w:t>
      </w:r>
      <w:r w:rsidR="00D61CF7">
        <w:rPr>
          <w:rFonts w:ascii="Angsana New" w:hAnsi="Angsana New" w:hint="cs"/>
          <w:spacing w:val="-8"/>
          <w:sz w:val="30"/>
          <w:szCs w:val="30"/>
          <w:cs/>
        </w:rPr>
        <w:t>เก้า</w:t>
      </w:r>
      <w:r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567B3C" w:rsidRPr="00D279DB">
        <w:rPr>
          <w:rFonts w:ascii="Angsana New" w:hAnsi="Angsana New"/>
          <w:spacing w:val="-8"/>
          <w:sz w:val="30"/>
          <w:szCs w:val="30"/>
        </w:rPr>
        <w:t xml:space="preserve">30 </w:t>
      </w:r>
      <w:r w:rsidR="00D61CF7">
        <w:rPr>
          <w:rFonts w:ascii="Angsana New" w:hAnsi="Angsana New" w:hint="cs"/>
          <w:spacing w:val="-8"/>
          <w:sz w:val="30"/>
          <w:szCs w:val="30"/>
          <w:cs/>
        </w:rPr>
        <w:t xml:space="preserve">กันยายน </w:t>
      </w:r>
      <w:r w:rsidRPr="00D279DB">
        <w:rPr>
          <w:rFonts w:ascii="Angsana New" w:hAnsi="Angsana New"/>
          <w:spacing w:val="-8"/>
          <w:sz w:val="30"/>
          <w:szCs w:val="30"/>
        </w:rPr>
        <w:t xml:space="preserve">2566 </w:t>
      </w:r>
      <w:r w:rsidR="0045352F" w:rsidRPr="00D279DB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</w:t>
      </w:r>
      <w:r w:rsidR="001676A2" w:rsidRPr="00D279DB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="001C5130">
        <w:rPr>
          <w:rFonts w:ascii="Angsana New" w:hAnsi="Angsana New"/>
          <w:spacing w:val="-8"/>
          <w:sz w:val="30"/>
          <w:szCs w:val="30"/>
        </w:rPr>
        <w:t>90.</w:t>
      </w:r>
      <w:r w:rsidR="00944917">
        <w:rPr>
          <w:rFonts w:ascii="Angsana New" w:hAnsi="Angsana New"/>
          <w:spacing w:val="-8"/>
          <w:sz w:val="30"/>
          <w:szCs w:val="30"/>
        </w:rPr>
        <w:t>7</w:t>
      </w:r>
      <w:r w:rsidR="00671F9A">
        <w:rPr>
          <w:rFonts w:ascii="Angsana New" w:hAnsi="Angsana New"/>
          <w:spacing w:val="-8"/>
          <w:sz w:val="30"/>
          <w:szCs w:val="30"/>
        </w:rPr>
        <w:t xml:space="preserve"> 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(</w:t>
      </w:r>
      <w:r w:rsidR="003700DD" w:rsidRPr="00D279DB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="00C631EA" w:rsidRPr="00D279DB">
        <w:rPr>
          <w:rFonts w:ascii="Angsana New" w:hAnsi="Angsana New"/>
          <w:i/>
          <w:iCs/>
          <w:spacing w:val="-8"/>
          <w:sz w:val="30"/>
          <w:szCs w:val="30"/>
        </w:rPr>
        <w:t>5</w:t>
      </w:r>
      <w:r w:rsidR="008549C4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6F299B" w:rsidRPr="00A537FF">
        <w:rPr>
          <w:rFonts w:ascii="Angsana New" w:hAnsi="Angsana New"/>
          <w:i/>
          <w:iCs/>
          <w:spacing w:val="-8"/>
          <w:sz w:val="30"/>
          <w:szCs w:val="30"/>
        </w:rPr>
        <w:t>3</w:t>
      </w:r>
      <w:r w:rsidR="00906B58">
        <w:rPr>
          <w:rFonts w:ascii="Angsana New" w:hAnsi="Angsana New"/>
          <w:i/>
          <w:iCs/>
          <w:spacing w:val="-8"/>
          <w:sz w:val="30"/>
          <w:szCs w:val="30"/>
        </w:rPr>
        <w:t>1</w:t>
      </w:r>
      <w:r w:rsidR="00E57C9F" w:rsidRPr="00A537FF">
        <w:rPr>
          <w:rFonts w:ascii="Angsana New" w:hAnsi="Angsana New"/>
          <w:i/>
          <w:iCs/>
          <w:spacing w:val="-8"/>
          <w:sz w:val="30"/>
          <w:szCs w:val="30"/>
        </w:rPr>
        <w:t>.</w:t>
      </w:r>
      <w:r w:rsidR="00906B58">
        <w:rPr>
          <w:rFonts w:ascii="Angsana New" w:hAnsi="Angsana New"/>
          <w:i/>
          <w:iCs/>
          <w:spacing w:val="-8"/>
          <w:sz w:val="30"/>
          <w:szCs w:val="30"/>
        </w:rPr>
        <w:t>7</w:t>
      </w:r>
      <w:r w:rsidR="00567B3C" w:rsidRPr="00A537FF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  <w:r w:rsidR="00567B3C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)</w:t>
      </w:r>
      <w:r w:rsidR="008549C4" w:rsidRPr="00B7575E">
        <w:rPr>
          <w:rFonts w:ascii="Angsana New" w:hAnsi="Angsana New" w:hint="cs"/>
          <w:sz w:val="30"/>
          <w:szCs w:val="30"/>
          <w:cs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>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7AC47EC4" w14:textId="77777777" w:rsidR="00D61CF7" w:rsidRDefault="00D61CF7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00F60FB0" w:rsidR="00D61CF7" w:rsidRDefault="00D61CF7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D61CF7" w:rsidSect="008667B7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67215" w14:textId="77777777" w:rsidR="00156F55" w:rsidRPr="001E559A" w:rsidRDefault="00156F55" w:rsidP="00A80323">
      <w:pPr>
        <w:pStyle w:val="Heading8"/>
        <w:tabs>
          <w:tab w:val="left" w:pos="540"/>
          <w:tab w:val="left" w:pos="99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Pr="0012538E">
        <w:rPr>
          <w:rFonts w:ascii="Angsana New" w:hAnsi="Angsana New"/>
          <w:sz w:val="30"/>
          <w:szCs w:val="30"/>
          <w:lang w:val="th-TH"/>
        </w:rPr>
        <w:tab/>
      </w:r>
      <w:r>
        <w:rPr>
          <w:rFonts w:ascii="Angsana New" w:hAnsi="Angsana New" w:hint="cs"/>
          <w:sz w:val="30"/>
          <w:szCs w:val="30"/>
          <w:cs/>
          <w:lang w:val="th-TH"/>
        </w:rPr>
        <w:t>เงินปันผล</w:t>
      </w:r>
    </w:p>
    <w:p w14:paraId="65834F2B" w14:textId="77777777" w:rsidR="00156F55" w:rsidRPr="00B7575E" w:rsidRDefault="00156F55" w:rsidP="00156F55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</w:p>
    <w:p w14:paraId="7980FFA8" w14:textId="078362B3" w:rsidR="00156F55" w:rsidRPr="00740951" w:rsidRDefault="00156F55" w:rsidP="00FB6AFD">
      <w:pPr>
        <w:pStyle w:val="block"/>
        <w:spacing w:after="0" w:line="240" w:lineRule="atLeast"/>
        <w:ind w:left="990"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รายละเอียดเงินปันผลในระหว่างงวด</w:t>
      </w:r>
      <w:r w:rsidR="00D61CF7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D61CF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 w:bidi="th-TH"/>
        </w:rPr>
        <w:t>256</w:t>
      </w:r>
      <w:r w:rsidR="007F65A0">
        <w:rPr>
          <w:rFonts w:ascii="Angsana New" w:hAnsi="Angsana New"/>
          <w:sz w:val="30"/>
          <w:szCs w:val="30"/>
          <w:lang w:val="en-US" w:bidi="th-TH"/>
        </w:rPr>
        <w:t>6</w:t>
      </w:r>
      <w:r w:rsidR="0034309F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 </w:t>
      </w:r>
      <w:r w:rsidR="0034309F">
        <w:rPr>
          <w:rFonts w:ascii="Angsana New" w:hAnsi="Angsana New"/>
          <w:sz w:val="30"/>
          <w:szCs w:val="30"/>
          <w:lang w:val="en-US" w:bidi="th-TH"/>
        </w:rPr>
        <w:t>2565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14:paraId="64DCC478" w14:textId="77777777" w:rsidR="00156F55" w:rsidRPr="00B7575E" w:rsidRDefault="00156F55" w:rsidP="00B7575E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B7575E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ab/>
      </w:r>
    </w:p>
    <w:tbl>
      <w:tblPr>
        <w:tblStyle w:val="TableGrid"/>
        <w:tblW w:w="918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70"/>
        <w:gridCol w:w="1440"/>
        <w:gridCol w:w="241"/>
        <w:gridCol w:w="1440"/>
        <w:gridCol w:w="258"/>
        <w:gridCol w:w="1211"/>
      </w:tblGrid>
      <w:tr w:rsidR="00156F55" w:rsidRPr="00082759" w14:paraId="008109A8" w14:textId="77777777" w:rsidTr="00FB6AFD">
        <w:trPr>
          <w:trHeight w:val="144"/>
          <w:tblHeader/>
        </w:trPr>
        <w:tc>
          <w:tcPr>
            <w:tcW w:w="2700" w:type="dxa"/>
            <w:vAlign w:val="bottom"/>
          </w:tcPr>
          <w:p w14:paraId="046A13ED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8B26E3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195FD0B9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BD6FF3C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41" w:type="dxa"/>
          </w:tcPr>
          <w:p w14:paraId="520A52D9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119358E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58" w:type="dxa"/>
          </w:tcPr>
          <w:p w14:paraId="6F2889E9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013F9D45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56F55" w:rsidRPr="00082759" w14:paraId="33975C0E" w14:textId="77777777" w:rsidTr="00FB6AFD">
        <w:trPr>
          <w:trHeight w:val="144"/>
          <w:tblHeader/>
        </w:trPr>
        <w:tc>
          <w:tcPr>
            <w:tcW w:w="2700" w:type="dxa"/>
          </w:tcPr>
          <w:p w14:paraId="715C1E3D" w14:textId="5DF2503C" w:rsidR="00156F55" w:rsidRPr="00082759" w:rsidRDefault="00156F55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00F5F0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E7FFBC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4A9966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0EBD08C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1AC5351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0B0516B5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D44CDC8" w14:textId="77777777" w:rsidR="00156F55" w:rsidRPr="00082759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7048" w:rsidRPr="00082759" w14:paraId="65A02DF5" w14:textId="77777777" w:rsidTr="00FB6AFD">
        <w:trPr>
          <w:trHeight w:val="144"/>
          <w:tblHeader/>
        </w:trPr>
        <w:tc>
          <w:tcPr>
            <w:tcW w:w="2700" w:type="dxa"/>
          </w:tcPr>
          <w:p w14:paraId="2865BF3D" w14:textId="73E8F144" w:rsidR="00127048" w:rsidRPr="00127048" w:rsidRDefault="00127048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270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626648F2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095830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88EEF9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E448F84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42723F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4B25DD09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69D8FBE" w14:textId="77777777" w:rsidR="00127048" w:rsidRPr="00082759" w:rsidRDefault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6F55" w:rsidRPr="00082759" w14:paraId="50926EF5" w14:textId="77777777" w:rsidTr="005D5028">
        <w:trPr>
          <w:trHeight w:val="144"/>
        </w:trPr>
        <w:tc>
          <w:tcPr>
            <w:tcW w:w="2700" w:type="dxa"/>
            <w:shd w:val="clear" w:color="auto" w:fill="auto"/>
          </w:tcPr>
          <w:p w14:paraId="50B35C3A" w14:textId="185D4FBB" w:rsidR="00156F55" w:rsidRPr="00EC35E1" w:rsidRDefault="00156F55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F65A0" w:rsidRPr="00EC35E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BE6006E" w14:textId="57FD98D1" w:rsidR="00156F55" w:rsidRPr="00EC35E1" w:rsidRDefault="00156F55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C761A" w:rsidRPr="00EC35E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35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C2D" w:rsidRPr="00EC35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1AB29E5" w14:textId="77777777" w:rsidR="00156F55" w:rsidRPr="00EC35E1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72F6ED" w14:textId="1F1E421C" w:rsidR="00156F55" w:rsidRPr="00EC35E1" w:rsidRDefault="00156F55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36C2D" w:rsidRPr="00EC35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4B77DFE7" w14:textId="77777777" w:rsidR="00156F55" w:rsidRPr="00EC35E1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0D579DB" w14:textId="5BAC9EC6" w:rsidR="00156F55" w:rsidRPr="00EC35E1" w:rsidRDefault="00EC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58" w:type="dxa"/>
            <w:shd w:val="clear" w:color="auto" w:fill="auto"/>
          </w:tcPr>
          <w:p w14:paraId="28B0B7B4" w14:textId="77777777" w:rsidR="00156F55" w:rsidRPr="00EC35E1" w:rsidRDefault="0015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E843282" w14:textId="47CD0873" w:rsidR="00156F55" w:rsidRPr="00EC35E1" w:rsidRDefault="00EC63CA" w:rsidP="0084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>102.4</w:t>
            </w:r>
            <w:r w:rsidR="004A0D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E6473" w:rsidRPr="00082759" w14:paraId="66F1E65C" w14:textId="77777777" w:rsidTr="005D5028">
        <w:trPr>
          <w:trHeight w:val="144"/>
        </w:trPr>
        <w:tc>
          <w:tcPr>
            <w:tcW w:w="2700" w:type="dxa"/>
            <w:shd w:val="clear" w:color="auto" w:fill="auto"/>
          </w:tcPr>
          <w:p w14:paraId="682705B6" w14:textId="6A9DFD87" w:rsidR="001E6473" w:rsidRPr="00EC35E1" w:rsidRDefault="001E6473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5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C131047" w14:textId="4AB44BFF" w:rsidR="001E6473" w:rsidRPr="00EC35E1" w:rsidRDefault="00EC63CA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EC35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264429E" w14:textId="77777777" w:rsidR="001E6473" w:rsidRPr="00EC35E1" w:rsidRDefault="001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5C8489" w14:textId="468FE13F" w:rsidR="001E6473" w:rsidRPr="00EC35E1" w:rsidRDefault="00EC63CA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5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47554D24" w14:textId="77777777" w:rsidR="001E6473" w:rsidRPr="00EC35E1" w:rsidRDefault="001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E7D41F5" w14:textId="2FB416CD" w:rsidR="001E6473" w:rsidRPr="00EC35E1" w:rsidRDefault="00EC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58" w:type="dxa"/>
            <w:shd w:val="clear" w:color="auto" w:fill="auto"/>
          </w:tcPr>
          <w:p w14:paraId="165832B7" w14:textId="77777777" w:rsidR="001E6473" w:rsidRPr="00EC35E1" w:rsidRDefault="001E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509E60BC" w14:textId="1FC9FE85" w:rsidR="001E6473" w:rsidRPr="00EC35E1" w:rsidRDefault="00EC63CA" w:rsidP="0084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>102.4</w:t>
            </w:r>
            <w:r w:rsidR="004A0DC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D5028" w:rsidRPr="00082759" w14:paraId="0EE19FD3" w14:textId="77777777" w:rsidTr="005D5028">
        <w:trPr>
          <w:trHeight w:val="144"/>
        </w:trPr>
        <w:tc>
          <w:tcPr>
            <w:tcW w:w="2700" w:type="dxa"/>
            <w:shd w:val="clear" w:color="auto" w:fill="auto"/>
          </w:tcPr>
          <w:p w14:paraId="2E73D5F6" w14:textId="77777777" w:rsidR="005D5028" w:rsidRPr="00EC35E1" w:rsidRDefault="005D5028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CE3F9F0" w14:textId="77777777" w:rsidR="005D5028" w:rsidRPr="00EC35E1" w:rsidRDefault="005D5028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F82F2C" w14:textId="77777777" w:rsidR="005D5028" w:rsidRPr="00EC35E1" w:rsidRDefault="005D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3693AA" w14:textId="77777777" w:rsidR="005D5028" w:rsidRPr="00EC35E1" w:rsidRDefault="005D5028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4CB8AB8" w14:textId="77777777" w:rsidR="005D5028" w:rsidRPr="00EC35E1" w:rsidRDefault="005D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9583E5" w14:textId="77777777" w:rsidR="005D5028" w:rsidRPr="00EC35E1" w:rsidRDefault="005D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15F1B3DF" w14:textId="77777777" w:rsidR="005D5028" w:rsidRPr="00EC35E1" w:rsidRDefault="005D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E3705" w14:textId="2335E685" w:rsidR="005D5028" w:rsidRPr="009C360E" w:rsidRDefault="005D5028" w:rsidP="0084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C360E">
              <w:rPr>
                <w:rFonts w:asciiTheme="majorBidi" w:hAnsiTheme="majorBidi" w:cstheme="majorBidi"/>
                <w:sz w:val="30"/>
                <w:szCs w:val="30"/>
              </w:rPr>
              <w:t>204.8</w:t>
            </w:r>
            <w:r w:rsidR="004A0DC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47E2E" w:rsidRPr="00082759" w14:paraId="3DCF1ACD" w14:textId="77777777" w:rsidTr="005D5028">
        <w:trPr>
          <w:trHeight w:val="144"/>
        </w:trPr>
        <w:tc>
          <w:tcPr>
            <w:tcW w:w="2700" w:type="dxa"/>
            <w:shd w:val="clear" w:color="auto" w:fill="auto"/>
          </w:tcPr>
          <w:p w14:paraId="11D59E15" w14:textId="77777777" w:rsidR="00A47E2E" w:rsidRPr="00EC35E1" w:rsidRDefault="00A47E2E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1E3C42" w14:textId="77777777" w:rsidR="00A47E2E" w:rsidRPr="00EC35E1" w:rsidRDefault="00A47E2E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FA90E5" w14:textId="77777777" w:rsidR="00A47E2E" w:rsidRPr="00EC35E1" w:rsidRDefault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958C56" w14:textId="77777777" w:rsidR="00A47E2E" w:rsidRPr="00EC35E1" w:rsidRDefault="00A47E2E" w:rsidP="0012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835B5B4" w14:textId="77777777" w:rsidR="00A47E2E" w:rsidRPr="00EC35E1" w:rsidRDefault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889AE7" w14:textId="77777777" w:rsidR="00A47E2E" w:rsidRPr="00EC35E1" w:rsidRDefault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56AB4198" w14:textId="77777777" w:rsidR="00A47E2E" w:rsidRPr="00EC35E1" w:rsidRDefault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</w:tcPr>
          <w:p w14:paraId="03004E79" w14:textId="77777777" w:rsidR="00A47E2E" w:rsidRPr="00EC35E1" w:rsidRDefault="00A47E2E" w:rsidP="0084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E2E" w:rsidRPr="00082759" w14:paraId="7F81C532" w14:textId="77777777" w:rsidTr="00FB6AFD">
        <w:trPr>
          <w:trHeight w:val="144"/>
        </w:trPr>
        <w:tc>
          <w:tcPr>
            <w:tcW w:w="2700" w:type="dxa"/>
            <w:shd w:val="clear" w:color="auto" w:fill="auto"/>
          </w:tcPr>
          <w:p w14:paraId="5166D963" w14:textId="2902BA52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5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1AE9549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A2080E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1BE8B6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9BB6FF9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C385D7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15F24F8A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BE23116" w14:textId="77777777" w:rsidR="00A47E2E" w:rsidRPr="00EC35E1" w:rsidRDefault="00A47E2E" w:rsidP="0084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E2E" w:rsidRPr="00082759" w14:paraId="1C78DB07" w14:textId="77777777" w:rsidTr="00FB6AFD">
        <w:trPr>
          <w:trHeight w:val="144"/>
        </w:trPr>
        <w:tc>
          <w:tcPr>
            <w:tcW w:w="2700" w:type="dxa"/>
            <w:shd w:val="clear" w:color="auto" w:fill="auto"/>
          </w:tcPr>
          <w:p w14:paraId="496C9F3D" w14:textId="68B29482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6725C831" w14:textId="25F82C53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EC35E1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EC35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F7DE242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5DCB62" w14:textId="3CC9319D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5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EC35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28501411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31EA320" w14:textId="3743BB44" w:rsidR="00A47E2E" w:rsidRPr="00EC35E1" w:rsidRDefault="00EC63CA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58" w:type="dxa"/>
            <w:shd w:val="clear" w:color="auto" w:fill="auto"/>
          </w:tcPr>
          <w:p w14:paraId="6964B905" w14:textId="77777777" w:rsidR="00A47E2E" w:rsidRPr="00EC35E1" w:rsidRDefault="00A47E2E" w:rsidP="00A4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581AF013" w14:textId="65D94A9D" w:rsidR="00A47E2E" w:rsidRPr="00EC35E1" w:rsidRDefault="00EC63CA" w:rsidP="0084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80" w:lineRule="exact"/>
              <w:ind w:left="-15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C35E1">
              <w:rPr>
                <w:rFonts w:asciiTheme="majorBidi" w:hAnsiTheme="majorBidi" w:cstheme="majorBidi"/>
                <w:sz w:val="30"/>
                <w:szCs w:val="30"/>
              </w:rPr>
              <w:t>119.7</w:t>
            </w:r>
            <w:r w:rsidR="004A0D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DFA8D6E" w14:textId="58F89ABD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4552338" w14:textId="77777777" w:rsidR="00127048" w:rsidRDefault="00127048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A54C53">
          <w:headerReference w:type="default" r:id="rId23"/>
          <w:footerReference w:type="default" r:id="rId24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268F1142" w14:textId="0FEF637D" w:rsidR="002941A2" w:rsidRPr="00620A6E" w:rsidRDefault="003A3491" w:rsidP="00B41AA6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A3491">
        <w:rPr>
          <w:rFonts w:ascii="Angsana New" w:hAnsi="Angsana New" w:hint="cs"/>
          <w:sz w:val="30"/>
          <w:szCs w:val="30"/>
          <w:lang w:val="en-US"/>
        </w:rPr>
        <w:lastRenderedPageBreak/>
        <w:t>10</w:t>
      </w:r>
      <w:r w:rsidR="00B41AA6">
        <w:rPr>
          <w:rFonts w:ascii="Angsana New" w:hAnsi="Angsana New"/>
          <w:sz w:val="30"/>
          <w:szCs w:val="30"/>
          <w:cs/>
          <w:lang w:val="th-TH"/>
        </w:rPr>
        <w:tab/>
      </w:r>
      <w:r w:rsidR="002941A2" w:rsidRPr="00620A6E">
        <w:rPr>
          <w:rFonts w:ascii="Angsana New" w:hAnsi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5995E14C" w14:textId="77777777" w:rsidR="002941A2" w:rsidRPr="00E756CB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3C47F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E756CB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68F54FEE" w14:textId="77777777" w:rsidR="002941A2" w:rsidRDefault="002941A2" w:rsidP="002941A2">
      <w:pPr>
        <w:pStyle w:val="block"/>
        <w:spacing w:after="0" w:line="240" w:lineRule="atLeast"/>
        <w:ind w:left="540" w:right="663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77777777" w:rsidR="002941A2" w:rsidRPr="00E756CB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0"/>
        <w:gridCol w:w="1977"/>
        <w:gridCol w:w="6"/>
        <w:gridCol w:w="230"/>
        <w:gridCol w:w="6"/>
        <w:gridCol w:w="34"/>
        <w:gridCol w:w="1710"/>
        <w:gridCol w:w="236"/>
        <w:gridCol w:w="34"/>
        <w:gridCol w:w="1442"/>
        <w:gridCol w:w="270"/>
        <w:gridCol w:w="1533"/>
        <w:gridCol w:w="236"/>
        <w:gridCol w:w="33"/>
        <w:gridCol w:w="1158"/>
        <w:gridCol w:w="16"/>
        <w:gridCol w:w="236"/>
        <w:gridCol w:w="18"/>
        <w:gridCol w:w="16"/>
        <w:gridCol w:w="1349"/>
      </w:tblGrid>
      <w:tr w:rsidR="002941A2" w:rsidRPr="00032D1D" w14:paraId="1EB87685" w14:textId="77777777" w:rsidTr="00455E68">
        <w:tc>
          <w:tcPr>
            <w:tcW w:w="3320" w:type="dxa"/>
            <w:shd w:val="clear" w:color="auto" w:fill="auto"/>
          </w:tcPr>
          <w:p w14:paraId="25ED833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1" w:name="_Hlk110435841"/>
            <w:r>
              <w:rPr>
                <w:lang w:eastAsia="x-none"/>
              </w:rPr>
              <w:br w:type="page"/>
            </w:r>
          </w:p>
        </w:tc>
        <w:tc>
          <w:tcPr>
            <w:tcW w:w="10540" w:type="dxa"/>
            <w:gridSpan w:val="19"/>
          </w:tcPr>
          <w:p w14:paraId="23D0DCE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941A2" w:rsidRPr="00032D1D" w14:paraId="1B122987" w14:textId="77777777" w:rsidTr="00455E68">
        <w:tc>
          <w:tcPr>
            <w:tcW w:w="3320" w:type="dxa"/>
            <w:shd w:val="clear" w:color="auto" w:fill="auto"/>
          </w:tcPr>
          <w:p w14:paraId="25A7A0EA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80" w:type="dxa"/>
            <w:gridSpan w:val="9"/>
          </w:tcPr>
          <w:p w14:paraId="2AD4E742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4B895EF" w14:textId="77777777" w:rsidR="002941A2" w:rsidRPr="00032D1D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9"/>
          </w:tcPr>
          <w:p w14:paraId="785CCC2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55E68" w:rsidRPr="00032D1D" w14:paraId="76C7EB3E" w14:textId="77777777" w:rsidTr="00455E68">
        <w:tc>
          <w:tcPr>
            <w:tcW w:w="3320" w:type="dxa"/>
            <w:shd w:val="clear" w:color="auto" w:fill="auto"/>
          </w:tcPr>
          <w:p w14:paraId="22CFDCA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2"/>
          </w:tcPr>
          <w:p w14:paraId="1B51173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10F447F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6797DF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gridSpan w:val="3"/>
          </w:tcPr>
          <w:p w14:paraId="7DE1244B" w14:textId="77777777" w:rsidR="002941A2" w:rsidRPr="00032D1D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13A55B8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5F75313" w14:textId="77777777" w:rsidR="002941A2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C3AFAF0" w14:textId="77777777" w:rsidR="002941A2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DB9868D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16BC65D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gridSpan w:val="2"/>
          </w:tcPr>
          <w:p w14:paraId="1EA58A12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E956D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76779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3992A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7BB061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CE6D928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5C42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2BFD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78E3A" w14:textId="5292B82D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2"/>
          </w:tcPr>
          <w:p w14:paraId="2548141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937D26E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90AD83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D557A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50FD3" w14:textId="1812116A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</w:tcPr>
          <w:p w14:paraId="045CD7B7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gridSpan w:val="2"/>
          </w:tcPr>
          <w:p w14:paraId="78CC3496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A45AB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F8F9C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50905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941A2" w:rsidRPr="00032D1D" w14:paraId="5C9A36C3" w14:textId="77777777" w:rsidTr="00455E68">
        <w:tc>
          <w:tcPr>
            <w:tcW w:w="3320" w:type="dxa"/>
            <w:shd w:val="clear" w:color="auto" w:fill="auto"/>
          </w:tcPr>
          <w:p w14:paraId="6E988EF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40" w:type="dxa"/>
            <w:gridSpan w:val="19"/>
          </w:tcPr>
          <w:p w14:paraId="6DB1E48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5E68" w:rsidRPr="00032D1D" w14:paraId="5904D38E" w14:textId="77777777" w:rsidTr="00455E68">
        <w:trPr>
          <w:tblHeader/>
        </w:trPr>
        <w:tc>
          <w:tcPr>
            <w:tcW w:w="3320" w:type="dxa"/>
            <w:shd w:val="clear" w:color="auto" w:fill="auto"/>
          </w:tcPr>
          <w:p w14:paraId="2333B793" w14:textId="11ABD50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67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61C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9C4F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C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79" w:type="dxa"/>
            <w:vAlign w:val="center"/>
          </w:tcPr>
          <w:p w14:paraId="121648FD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BFAC96E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5F0E71A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82AF4B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32FA597C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47B77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vAlign w:val="center"/>
          </w:tcPr>
          <w:p w14:paraId="5F55829A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6E804740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A3A656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center"/>
          </w:tcPr>
          <w:p w14:paraId="3D4FE8EB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3DA75F6E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"/>
      <w:tr w:rsidR="00455E68" w:rsidRPr="00032D1D" w14:paraId="1805804B" w14:textId="77777777" w:rsidTr="00455E68">
        <w:tc>
          <w:tcPr>
            <w:tcW w:w="3320" w:type="dxa"/>
          </w:tcPr>
          <w:p w14:paraId="2934CB3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79" w:type="dxa"/>
            <w:vAlign w:val="center"/>
          </w:tcPr>
          <w:p w14:paraId="69642A7B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2BEB16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28A8E53C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6EEB56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24473975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73F0AE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09E51F6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35F16963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964C7B2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center"/>
          </w:tcPr>
          <w:p w14:paraId="7A4DAB23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10AB55C1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E68" w:rsidRPr="00032D1D" w14:paraId="49360C2D" w14:textId="77777777" w:rsidTr="00455E68">
        <w:tc>
          <w:tcPr>
            <w:tcW w:w="3320" w:type="dxa"/>
          </w:tcPr>
          <w:p w14:paraId="2617730C" w14:textId="77777777" w:rsidR="002941A2" w:rsidRPr="00A217C7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79" w:type="dxa"/>
            <w:vAlign w:val="center"/>
          </w:tcPr>
          <w:p w14:paraId="6CA556DE" w14:textId="3C84793D" w:rsidR="002941A2" w:rsidRPr="000F0586" w:rsidRDefault="00E76B98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68,134</w:t>
            </w:r>
          </w:p>
        </w:tc>
        <w:tc>
          <w:tcPr>
            <w:tcW w:w="236" w:type="dxa"/>
            <w:gridSpan w:val="2"/>
            <w:vAlign w:val="center"/>
          </w:tcPr>
          <w:p w14:paraId="1E0275BE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5F6BAD7F" w14:textId="412BFF10" w:rsidR="002941A2" w:rsidRPr="000F0586" w:rsidRDefault="00E76B98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0EBD92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32F74660" w14:textId="4FE4E3DA" w:rsidR="002941A2" w:rsidRPr="000F0586" w:rsidRDefault="00E76B98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68,134</w:t>
            </w:r>
          </w:p>
        </w:tc>
        <w:tc>
          <w:tcPr>
            <w:tcW w:w="270" w:type="dxa"/>
            <w:vAlign w:val="center"/>
          </w:tcPr>
          <w:p w14:paraId="53539F19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4A0B7433" w14:textId="1B05F046" w:rsidR="002941A2" w:rsidRPr="000F0586" w:rsidRDefault="00E76B98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68,134</w:t>
            </w:r>
          </w:p>
        </w:tc>
        <w:tc>
          <w:tcPr>
            <w:tcW w:w="269" w:type="dxa"/>
            <w:gridSpan w:val="2"/>
            <w:vAlign w:val="center"/>
          </w:tcPr>
          <w:p w14:paraId="34759481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DCEF9BF" w14:textId="4DDF6B3F" w:rsidR="002941A2" w:rsidRPr="000F0586" w:rsidRDefault="00E76B98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vAlign w:val="center"/>
          </w:tcPr>
          <w:p w14:paraId="284FE8E8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1CA6E1ED" w14:textId="0F22241C" w:rsidR="002941A2" w:rsidRPr="000F0586" w:rsidRDefault="00E76B98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68,134</w:t>
            </w:r>
          </w:p>
        </w:tc>
      </w:tr>
      <w:tr w:rsidR="00455E68" w:rsidRPr="00032D1D" w14:paraId="2A639B6A" w14:textId="77777777" w:rsidTr="00455E68">
        <w:tc>
          <w:tcPr>
            <w:tcW w:w="3320" w:type="dxa"/>
          </w:tcPr>
          <w:p w14:paraId="397DF456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79" w:type="dxa"/>
            <w:vAlign w:val="center"/>
          </w:tcPr>
          <w:p w14:paraId="301366DA" w14:textId="3E0310B9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35D8A57" w14:textId="77777777" w:rsidR="002941A2" w:rsidRPr="00C56A61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669120F1" w14:textId="517CDBA4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A9A8C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4FBC8AFF" w14:textId="092E54EE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F2D3507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5457FF98" w14:textId="0CBB5165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4EF550F2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42F2EE1" w14:textId="243E25E2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center"/>
          </w:tcPr>
          <w:p w14:paraId="112634D9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01C62AC6" w14:textId="0818388D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5A5F" w:rsidRPr="00032D1D" w14:paraId="5B8F8BC3" w14:textId="77777777" w:rsidTr="00455E68">
        <w:tc>
          <w:tcPr>
            <w:tcW w:w="3320" w:type="dxa"/>
          </w:tcPr>
          <w:p w14:paraId="4970B4BC" w14:textId="72166FD1" w:rsidR="008F5A5F" w:rsidRDefault="008F5A5F" w:rsidP="008F5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</w:t>
            </w:r>
            <w:r w:rsidR="00606002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979" w:type="dxa"/>
            <w:vAlign w:val="center"/>
          </w:tcPr>
          <w:p w14:paraId="03D26D83" w14:textId="77777777" w:rsidR="008F5A5F" w:rsidRPr="000F0586" w:rsidRDefault="008F5A5F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ABFEC91" w14:textId="77777777" w:rsidR="008F5A5F" w:rsidRPr="00C56A61" w:rsidRDefault="008F5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6FE3566E" w14:textId="77777777" w:rsidR="008F5A5F" w:rsidRPr="000F0586" w:rsidRDefault="008F5A5F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F77BF68" w14:textId="77777777" w:rsidR="008F5A5F" w:rsidRPr="000F0586" w:rsidRDefault="008F5A5F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2FF6E5F4" w14:textId="77777777" w:rsidR="008F5A5F" w:rsidRPr="000F0586" w:rsidRDefault="008F5A5F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DE08E25" w14:textId="77777777" w:rsidR="008F5A5F" w:rsidRPr="000F0586" w:rsidRDefault="008F5A5F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1AB9E661" w14:textId="77777777" w:rsidR="008F5A5F" w:rsidRPr="000F0586" w:rsidRDefault="008F5A5F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68C7CEE8" w14:textId="77777777" w:rsidR="008F5A5F" w:rsidRPr="000F0586" w:rsidRDefault="008F5A5F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45998E9" w14:textId="77777777" w:rsidR="008F5A5F" w:rsidRPr="000F0586" w:rsidRDefault="008F5A5F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center"/>
          </w:tcPr>
          <w:p w14:paraId="0C4BFB70" w14:textId="77777777" w:rsidR="008F5A5F" w:rsidRPr="000F0586" w:rsidRDefault="008F5A5F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59F9B487" w14:textId="77777777" w:rsidR="008F5A5F" w:rsidRPr="000F0586" w:rsidRDefault="008F5A5F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B98" w:rsidRPr="00032D1D" w14:paraId="30947091" w14:textId="77777777" w:rsidTr="00455E68">
        <w:tc>
          <w:tcPr>
            <w:tcW w:w="3320" w:type="dxa"/>
          </w:tcPr>
          <w:p w14:paraId="33137488" w14:textId="6FF9F632" w:rsidR="00E76B98" w:rsidRPr="007A1D24" w:rsidRDefault="00E76B98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17494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979" w:type="dxa"/>
            <w:vAlign w:val="center"/>
          </w:tcPr>
          <w:p w14:paraId="0C6A519D" w14:textId="5214FD1F" w:rsidR="00E76B98" w:rsidRPr="000F0586" w:rsidRDefault="003B51A7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gridSpan w:val="2"/>
            <w:vAlign w:val="center"/>
          </w:tcPr>
          <w:p w14:paraId="65C99D18" w14:textId="77777777" w:rsidR="00E76B98" w:rsidRPr="00C56A61" w:rsidRDefault="00E76B98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029C903E" w14:textId="0A3F73B8" w:rsidR="00E76B98" w:rsidRPr="000F0586" w:rsidRDefault="003B51A7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B564AED" w14:textId="77777777" w:rsidR="00E76B98" w:rsidRPr="000F0586" w:rsidRDefault="00E76B98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48854CFA" w14:textId="03ABAABB" w:rsidR="00E76B98" w:rsidRPr="000F0586" w:rsidRDefault="003B51A7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center"/>
          </w:tcPr>
          <w:p w14:paraId="3CE6EC5C" w14:textId="77777777" w:rsidR="00E76B98" w:rsidRPr="000F0586" w:rsidRDefault="00E76B98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02066196" w14:textId="7BD3B8FA" w:rsidR="00E76B98" w:rsidRPr="000F0586" w:rsidRDefault="003B51A7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69" w:type="dxa"/>
            <w:gridSpan w:val="2"/>
            <w:vAlign w:val="center"/>
          </w:tcPr>
          <w:p w14:paraId="49DA7B01" w14:textId="77777777" w:rsidR="00E76B98" w:rsidRPr="000F0586" w:rsidRDefault="00E76B98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DADA217" w14:textId="046C4E34" w:rsidR="00E76B98" w:rsidRPr="000F0586" w:rsidRDefault="003B51A7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vAlign w:val="center"/>
          </w:tcPr>
          <w:p w14:paraId="69303D32" w14:textId="77777777" w:rsidR="00E76B98" w:rsidRPr="000F0586" w:rsidRDefault="00E76B98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7AA89621" w14:textId="26D55E36" w:rsidR="00E76B98" w:rsidRPr="000F0586" w:rsidRDefault="003B51A7" w:rsidP="00E76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7650F9" w:rsidRPr="00032D1D" w14:paraId="37C95E06" w14:textId="77777777" w:rsidTr="00455E68">
        <w:tc>
          <w:tcPr>
            <w:tcW w:w="3320" w:type="dxa"/>
          </w:tcPr>
          <w:p w14:paraId="260B9ADF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79" w:type="dxa"/>
            <w:vAlign w:val="center"/>
          </w:tcPr>
          <w:p w14:paraId="264121DF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BBD3F14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1629BEA8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5A83E515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10F83D5C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14:paraId="1E56A706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4" w:type="dxa"/>
            <w:vAlign w:val="center"/>
          </w:tcPr>
          <w:p w14:paraId="7D525849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5B11D0D2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584DC22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3"/>
            <w:vAlign w:val="center"/>
          </w:tcPr>
          <w:p w14:paraId="64FDE801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47" w:type="dxa"/>
            <w:vAlign w:val="center"/>
          </w:tcPr>
          <w:p w14:paraId="7BBA5E87" w14:textId="77777777" w:rsidR="007650F9" w:rsidRPr="00E756CB" w:rsidRDefault="007650F9" w:rsidP="0082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55E68" w:rsidRPr="00032D1D" w14:paraId="3BCAFDE6" w14:textId="77777777" w:rsidTr="00455E68">
        <w:tc>
          <w:tcPr>
            <w:tcW w:w="3320" w:type="dxa"/>
          </w:tcPr>
          <w:p w14:paraId="3D731B88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79" w:type="dxa"/>
            <w:vAlign w:val="center"/>
          </w:tcPr>
          <w:p w14:paraId="03F40B4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46222C0" w14:textId="77777777" w:rsidR="002941A2" w:rsidRPr="00E64F58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03DBE5D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0C09A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36DBCC4C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9395E0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18D8BA9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center"/>
          </w:tcPr>
          <w:p w14:paraId="4D79EA7F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925EF37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center"/>
          </w:tcPr>
          <w:p w14:paraId="1F56EC18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64AC29C3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E68" w:rsidRPr="00A7632D" w14:paraId="71322288" w14:textId="77777777" w:rsidTr="00455E68">
        <w:tc>
          <w:tcPr>
            <w:tcW w:w="3320" w:type="dxa"/>
          </w:tcPr>
          <w:p w14:paraId="757B3525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79" w:type="dxa"/>
            <w:vAlign w:val="center"/>
          </w:tcPr>
          <w:p w14:paraId="12B2CF6B" w14:textId="628BF49D" w:rsidR="002941A2" w:rsidRPr="000F0586" w:rsidRDefault="003B51A7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0CC02D3" w14:textId="77777777" w:rsidR="002941A2" w:rsidRPr="00C56A61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2" w:type="dxa"/>
            <w:gridSpan w:val="3"/>
            <w:vAlign w:val="center"/>
          </w:tcPr>
          <w:p w14:paraId="5D955961" w14:textId="4AB21BC3" w:rsidR="002941A2" w:rsidRPr="000F0586" w:rsidRDefault="003B51A7" w:rsidP="00C5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B51A7">
              <w:rPr>
                <w:rFonts w:ascii="Angsana New" w:hAnsi="Angsana New"/>
                <w:sz w:val="30"/>
                <w:szCs w:val="30"/>
              </w:rPr>
              <w:t>173,084</w:t>
            </w:r>
          </w:p>
        </w:tc>
        <w:tc>
          <w:tcPr>
            <w:tcW w:w="236" w:type="dxa"/>
            <w:vAlign w:val="center"/>
          </w:tcPr>
          <w:p w14:paraId="4592BA7A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  <w:vAlign w:val="center"/>
          </w:tcPr>
          <w:p w14:paraId="2908A4CD" w14:textId="55FBAA31" w:rsidR="002941A2" w:rsidRPr="000F0586" w:rsidRDefault="00F60A39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  <w:r w:rsidR="008225F7">
              <w:rPr>
                <w:rFonts w:ascii="Angsana New" w:hAnsi="Angsana New"/>
                <w:sz w:val="30"/>
                <w:szCs w:val="30"/>
              </w:rPr>
              <w:t>,084</w:t>
            </w:r>
          </w:p>
        </w:tc>
        <w:tc>
          <w:tcPr>
            <w:tcW w:w="270" w:type="dxa"/>
            <w:vAlign w:val="center"/>
          </w:tcPr>
          <w:p w14:paraId="4BA71514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63E07A7A" w14:textId="7EFEB79B" w:rsidR="002941A2" w:rsidRPr="000F0586" w:rsidRDefault="003B51A7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B51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35C78ED6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3BF6C87" w14:textId="012FF7BB" w:rsidR="002941A2" w:rsidRPr="000F0586" w:rsidRDefault="003B51A7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B51A7">
              <w:rPr>
                <w:rFonts w:ascii="Angsana New" w:hAnsi="Angsana New"/>
                <w:sz w:val="30"/>
                <w:szCs w:val="30"/>
              </w:rPr>
              <w:t>144,784</w:t>
            </w:r>
          </w:p>
        </w:tc>
        <w:tc>
          <w:tcPr>
            <w:tcW w:w="270" w:type="dxa"/>
            <w:gridSpan w:val="3"/>
            <w:vAlign w:val="center"/>
          </w:tcPr>
          <w:p w14:paraId="21B3472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75BD1095" w14:textId="655F6E51" w:rsidR="002941A2" w:rsidRPr="000F0586" w:rsidRDefault="003B51A7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3B51A7">
              <w:rPr>
                <w:rFonts w:ascii="Angsana New" w:hAnsi="Angsana New"/>
                <w:sz w:val="30"/>
                <w:szCs w:val="30"/>
              </w:rPr>
              <w:t>1</w:t>
            </w:r>
            <w:r w:rsidR="00BC428D">
              <w:rPr>
                <w:rFonts w:ascii="Angsana New" w:hAnsi="Angsana New"/>
                <w:sz w:val="30"/>
                <w:szCs w:val="30"/>
              </w:rPr>
              <w:t>44</w:t>
            </w:r>
            <w:r w:rsidRPr="003B51A7">
              <w:rPr>
                <w:rFonts w:ascii="Angsana New" w:hAnsi="Angsana New"/>
                <w:sz w:val="30"/>
                <w:szCs w:val="30"/>
              </w:rPr>
              <w:t>,784</w:t>
            </w:r>
          </w:p>
        </w:tc>
      </w:tr>
      <w:tr w:rsidR="009C4F29" w:rsidRPr="00304DB2" w14:paraId="777A97DC" w14:textId="77777777" w:rsidTr="00BF12F6">
        <w:tc>
          <w:tcPr>
            <w:tcW w:w="3324" w:type="dxa"/>
            <w:shd w:val="clear" w:color="auto" w:fill="auto"/>
          </w:tcPr>
          <w:p w14:paraId="7F5DDCE6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6" w:type="dxa"/>
            <w:gridSpan w:val="19"/>
          </w:tcPr>
          <w:p w14:paraId="4EF065B4" w14:textId="77777777" w:rsidR="009C4F29" w:rsidRPr="00304DB2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C4F29" w:rsidRPr="00032D1D" w14:paraId="66A62D1C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3520BB39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9"/>
          </w:tcPr>
          <w:p w14:paraId="43BB4D8D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9AFDE2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9"/>
          </w:tcPr>
          <w:p w14:paraId="6C0A6A8A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4F29" w:rsidRPr="00032D1D" w14:paraId="0177501F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101D8A7A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58563519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E3FE48F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430320A" w14:textId="73F1E6F9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3" w:type="dxa"/>
            <w:gridSpan w:val="2"/>
          </w:tcPr>
          <w:p w14:paraId="77FC9FA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31855A1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63DD82B6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43EC6AF7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</w:tcPr>
          <w:p w14:paraId="5FD06051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3" w:type="dxa"/>
            <w:gridSpan w:val="2"/>
          </w:tcPr>
          <w:p w14:paraId="580BF46B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DAC8369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3E3A4B7B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5D6E7C95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72AE443B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7C7F0D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2D3B1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FE918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3E159C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BCFDDFC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83DDFF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8441F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A33DA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3FCD3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D370133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</w:tcPr>
          <w:p w14:paraId="1235AD2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FE69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EF92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8A755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AA825C6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3"/>
          </w:tcPr>
          <w:p w14:paraId="3FBDD1C1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4B51F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56890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C9315B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C4F29" w:rsidRPr="00032D1D" w14:paraId="518D6963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5949637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36" w:type="dxa"/>
            <w:gridSpan w:val="19"/>
          </w:tcPr>
          <w:p w14:paraId="6F7AB562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F29" w:rsidRPr="00032D1D" w14:paraId="49585B8D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3910CD50" w14:textId="2A069963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814E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536" w:type="dxa"/>
            <w:gridSpan w:val="19"/>
          </w:tcPr>
          <w:p w14:paraId="54A14170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C4F29" w:rsidRPr="00032D1D" w14:paraId="54ECE410" w14:textId="77777777" w:rsidTr="00BF12F6">
        <w:tc>
          <w:tcPr>
            <w:tcW w:w="3324" w:type="dxa"/>
          </w:tcPr>
          <w:p w14:paraId="5DBCFF58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369CCBF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384A1D1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0E4A20EC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CDDA7F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E82A632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vAlign w:val="center"/>
          </w:tcPr>
          <w:p w14:paraId="252EADB9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ACB58D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61CFB24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10DB5A4A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A2383ED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4F88FA08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29" w:rsidRPr="00032D1D" w14:paraId="0C8AD435" w14:textId="77777777" w:rsidTr="00BF12F6">
        <w:tc>
          <w:tcPr>
            <w:tcW w:w="3324" w:type="dxa"/>
          </w:tcPr>
          <w:p w14:paraId="1EF62DE1" w14:textId="77777777" w:rsidR="009C4F29" w:rsidRPr="00A217C7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gridSpan w:val="2"/>
            <w:vAlign w:val="center"/>
          </w:tcPr>
          <w:p w14:paraId="654AD21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26A0BB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3950BCD5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968FE30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BEC5ADD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3566D1E9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48FBAC6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D23A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024EBDA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1CF6C2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2D756AB1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29" w:rsidRPr="0047177D" w14:paraId="0C992418" w14:textId="77777777" w:rsidTr="00BF12F6">
        <w:tc>
          <w:tcPr>
            <w:tcW w:w="3324" w:type="dxa"/>
          </w:tcPr>
          <w:p w14:paraId="44FBA8C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gridSpan w:val="2"/>
            <w:vAlign w:val="center"/>
          </w:tcPr>
          <w:p w14:paraId="0587BF7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67,446</w:t>
            </w:r>
          </w:p>
        </w:tc>
        <w:tc>
          <w:tcPr>
            <w:tcW w:w="236" w:type="dxa"/>
            <w:gridSpan w:val="2"/>
            <w:vAlign w:val="center"/>
          </w:tcPr>
          <w:p w14:paraId="43C98097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2456EF75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362D23BC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CC0C107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67,446</w:t>
            </w:r>
          </w:p>
        </w:tc>
        <w:tc>
          <w:tcPr>
            <w:tcW w:w="270" w:type="dxa"/>
            <w:vMerge/>
            <w:vAlign w:val="center"/>
          </w:tcPr>
          <w:p w14:paraId="09BA32AA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73666D2" w14:textId="77777777" w:rsidR="009C4F29" w:rsidRPr="00C56A61" w:rsidRDefault="009C4F29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67,446</w:t>
            </w:r>
          </w:p>
        </w:tc>
        <w:tc>
          <w:tcPr>
            <w:tcW w:w="236" w:type="dxa"/>
            <w:vAlign w:val="center"/>
          </w:tcPr>
          <w:p w14:paraId="0D134F9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38E0603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2D8F9F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28F9A76F" w14:textId="77777777" w:rsidR="009C4F29" w:rsidRPr="00C56A61" w:rsidRDefault="009C4F29" w:rsidP="00CD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67,446</w:t>
            </w:r>
          </w:p>
        </w:tc>
      </w:tr>
      <w:tr w:rsidR="009C4F29" w:rsidRPr="00CA1887" w14:paraId="044EF2A3" w14:textId="77777777" w:rsidTr="00BF12F6">
        <w:tc>
          <w:tcPr>
            <w:tcW w:w="3324" w:type="dxa"/>
          </w:tcPr>
          <w:p w14:paraId="6A0A6D3B" w14:textId="77777777" w:rsidR="009C4F29" w:rsidRPr="00CA1887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2D0D5956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428F71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629CAFD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01357E0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11EF4C1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4BA07BC9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6B9A89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B86334C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666AE783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408500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7C3B26DD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29" w:rsidRPr="00E64F58" w14:paraId="43BB6B0B" w14:textId="77777777" w:rsidTr="00BF12F6">
        <w:tc>
          <w:tcPr>
            <w:tcW w:w="3324" w:type="dxa"/>
          </w:tcPr>
          <w:p w14:paraId="63BEFE8D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31384EED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8389C8F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0EDAF836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170F66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AA8006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58FE4A82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E7D4AD9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7AD36B5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6B18895B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75A4C77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4E3433F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F29" w:rsidRPr="00E64F58" w14:paraId="09803BB4" w14:textId="77777777" w:rsidTr="00BF12F6">
        <w:tc>
          <w:tcPr>
            <w:tcW w:w="3324" w:type="dxa"/>
          </w:tcPr>
          <w:p w14:paraId="080661B0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77DE447F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4F6B8BF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3" w:type="dxa"/>
            <w:gridSpan w:val="2"/>
            <w:vAlign w:val="center"/>
          </w:tcPr>
          <w:p w14:paraId="281A2D90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200,070</w:t>
            </w:r>
          </w:p>
        </w:tc>
        <w:tc>
          <w:tcPr>
            <w:tcW w:w="270" w:type="dxa"/>
            <w:gridSpan w:val="2"/>
            <w:vAlign w:val="center"/>
          </w:tcPr>
          <w:p w14:paraId="0F52AD4E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1CF4174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200,070</w:t>
            </w:r>
          </w:p>
        </w:tc>
        <w:tc>
          <w:tcPr>
            <w:tcW w:w="270" w:type="dxa"/>
            <w:vMerge/>
            <w:vAlign w:val="center"/>
          </w:tcPr>
          <w:p w14:paraId="370F0138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5AE8168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2A7583C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center"/>
          </w:tcPr>
          <w:p w14:paraId="08F0CD64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172,082</w:t>
            </w:r>
          </w:p>
        </w:tc>
        <w:tc>
          <w:tcPr>
            <w:tcW w:w="236" w:type="dxa"/>
            <w:vAlign w:val="center"/>
          </w:tcPr>
          <w:p w14:paraId="190435C5" w14:textId="77777777" w:rsidR="009C4F29" w:rsidRPr="00C56A61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518F8222" w14:textId="77777777" w:rsidR="009C4F29" w:rsidRPr="00C56A61" w:rsidRDefault="009C4F29" w:rsidP="00CD2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C56A61">
              <w:rPr>
                <w:rFonts w:ascii="Angsana New" w:hAnsi="Angsana New"/>
                <w:sz w:val="30"/>
                <w:szCs w:val="30"/>
              </w:rPr>
              <w:t>172,082</w:t>
            </w:r>
          </w:p>
        </w:tc>
      </w:tr>
    </w:tbl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BF12F6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5FD960C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</w:p>
    <w:p w14:paraId="5C72101E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t>งบแสดงฐานะการเงิน</w:t>
      </w:r>
    </w:p>
    <w:p w14:paraId="1EE12CDC" w14:textId="77777777" w:rsidR="00DF1E03" w:rsidRPr="007E4C7F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270"/>
        <w:gridCol w:w="5220"/>
      </w:tblGrid>
      <w:tr w:rsidR="00DF1E03" w:rsidRPr="007E4C7F" w14:paraId="0838E14C" w14:textId="77777777" w:rsidTr="00DF1E03">
        <w:trPr>
          <w:tblHeader/>
        </w:trPr>
        <w:tc>
          <w:tcPr>
            <w:tcW w:w="3780" w:type="dxa"/>
            <w:shd w:val="clear" w:color="auto" w:fill="auto"/>
          </w:tcPr>
          <w:p w14:paraId="3F82C538" w14:textId="77777777" w:rsidR="00DF1E03" w:rsidRPr="007E4C7F" w:rsidRDefault="00DF1E03" w:rsidP="00DF1E03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16D4D242" w14:textId="77777777" w:rsidR="00DF1E03" w:rsidRPr="007E4C7F" w:rsidRDefault="00DF1E03" w:rsidP="00DF1E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7D92EA71" w14:textId="77777777" w:rsidR="00DF1E03" w:rsidRPr="007E4C7F" w:rsidRDefault="00DF1E03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F1E03" w:rsidRPr="007E4C7F" w14:paraId="2347DA93" w14:textId="77777777" w:rsidTr="00DF1E03">
        <w:tc>
          <w:tcPr>
            <w:tcW w:w="3780" w:type="dxa"/>
            <w:shd w:val="clear" w:color="auto" w:fill="auto"/>
          </w:tcPr>
          <w:p w14:paraId="0927D7FC" w14:textId="09ABA8CE" w:rsidR="00DF1E03" w:rsidRPr="007E4C7F" w:rsidRDefault="00DF1E03" w:rsidP="00FF70D2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="00FF70D2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E4C7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7E4C7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7E4C7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58959AF0" w14:textId="77777777" w:rsidR="00DF1E03" w:rsidRPr="007E4C7F" w:rsidRDefault="00DF1E03" w:rsidP="00DF1E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7E65D275" w14:textId="194E395E" w:rsidR="000D453F" w:rsidRPr="007E4C7F" w:rsidRDefault="000D589E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58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 ซึ่งอ้างอิงราคาหรืออัตราผลตอบแทน ที่ประกาศโดยสมาคมตลาดตราสารหนี้ไทย ณ วันที่วัดมูลค่าเงินลงทุน</w:t>
            </w:r>
            <w:r w:rsidR="000A668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D453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0D453F" w:rsidRPr="000D453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เทคนิคการเปรียบเทียบราคาตลาด</w:t>
            </w:r>
          </w:p>
        </w:tc>
      </w:tr>
    </w:tbl>
    <w:p w14:paraId="2F46EDD9" w14:textId="77777777" w:rsidR="00FB4E90" w:rsidRPr="007E4C7F" w:rsidRDefault="00FB4E90" w:rsidP="00D56BE9">
      <w:pPr>
        <w:pStyle w:val="FSBlank"/>
        <w:rPr>
          <w:sz w:val="30"/>
          <w:szCs w:val="30"/>
        </w:rPr>
      </w:pPr>
    </w:p>
    <w:p w14:paraId="0D2CF698" w14:textId="77777777" w:rsidR="0043444F" w:rsidRPr="007E4C7F" w:rsidRDefault="0043444F" w:rsidP="00434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E4C7F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36C05FEE" w14:textId="77777777" w:rsidR="0043444F" w:rsidRPr="007E4C7F" w:rsidRDefault="0043444F" w:rsidP="00D56BE9">
      <w:pPr>
        <w:pStyle w:val="FSBlank"/>
        <w:rPr>
          <w:sz w:val="30"/>
          <w:szCs w:val="30"/>
        </w:rPr>
      </w:pPr>
    </w:p>
    <w:p w14:paraId="60AB9695" w14:textId="19C7878A" w:rsidR="00147585" w:rsidRPr="007E4C7F" w:rsidRDefault="003A3491" w:rsidP="00FC1A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7E4C7F">
        <w:rPr>
          <w:rFonts w:ascii="Angsana New" w:hAnsi="Angsana New" w:hint="cs"/>
          <w:sz w:val="30"/>
          <w:szCs w:val="30"/>
          <w:lang w:val="en-US"/>
        </w:rPr>
        <w:t>11</w:t>
      </w:r>
      <w:r w:rsidR="00FC1A87" w:rsidRPr="007E4C7F">
        <w:rPr>
          <w:rFonts w:ascii="Angsana New" w:hAnsi="Angsana New"/>
          <w:sz w:val="30"/>
          <w:szCs w:val="30"/>
          <w:cs/>
          <w:lang w:val="th-TH"/>
        </w:rPr>
        <w:tab/>
      </w:r>
      <w:r w:rsidR="00147585" w:rsidRPr="007E4C7F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7E4C7F" w:rsidRDefault="00147585" w:rsidP="00D56BE9">
      <w:pPr>
        <w:pStyle w:val="FSBlank"/>
        <w:rPr>
          <w:sz w:val="30"/>
          <w:szCs w:val="30"/>
        </w:rPr>
      </w:pPr>
    </w:p>
    <w:p w14:paraId="4F1F77AC" w14:textId="77777777" w:rsidR="00FB4E90" w:rsidRPr="007E4C7F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E4C7F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F2FB905" w:rsidR="00FB4E90" w:rsidRPr="007E4C7F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D61CF7" w:rsidRPr="007E4C7F" w14:paraId="33C3B308" w14:textId="77777777" w:rsidTr="00550164">
        <w:trPr>
          <w:tblHeader/>
        </w:trPr>
        <w:tc>
          <w:tcPr>
            <w:tcW w:w="3969" w:type="pct"/>
            <w:shd w:val="clear" w:color="auto" w:fill="auto"/>
          </w:tcPr>
          <w:p w14:paraId="053F2C6B" w14:textId="77777777" w:rsidR="00D61CF7" w:rsidRPr="007E4C7F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397AE3B" w14:textId="77777777" w:rsidR="00D61CF7" w:rsidRPr="007E4C7F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D03F176" w14:textId="77777777" w:rsidR="00D61CF7" w:rsidRPr="007E4C7F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4C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4C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E4C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7E4C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31" w:type="pct"/>
            <w:shd w:val="clear" w:color="auto" w:fill="auto"/>
          </w:tcPr>
          <w:p w14:paraId="2B532884" w14:textId="77777777" w:rsidR="00D61CF7" w:rsidRPr="007E4C7F" w:rsidRDefault="00D61CF7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E4C7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04611F7" w14:textId="77777777" w:rsidR="00D61CF7" w:rsidRPr="007E4C7F" w:rsidRDefault="00D61CF7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B2C0B8C" w14:textId="77777777" w:rsidR="00D61CF7" w:rsidRPr="007E4C7F" w:rsidRDefault="00D61CF7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61CF7" w:rsidRPr="007E4C7F" w14:paraId="18F49DC5" w14:textId="77777777" w:rsidTr="00B370A3">
        <w:trPr>
          <w:tblHeader/>
        </w:trPr>
        <w:tc>
          <w:tcPr>
            <w:tcW w:w="3969" w:type="pct"/>
            <w:shd w:val="clear" w:color="auto" w:fill="auto"/>
          </w:tcPr>
          <w:p w14:paraId="75B80415" w14:textId="77777777" w:rsidR="00D61CF7" w:rsidRPr="007E4C7F" w:rsidRDefault="00D61CF7" w:rsidP="0055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F819317" w14:textId="77777777" w:rsidR="00D61CF7" w:rsidRPr="007E4C7F" w:rsidRDefault="00D61CF7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E4C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CF7" w:rsidRPr="007E4C7F" w14:paraId="59E831A9" w14:textId="77777777" w:rsidTr="00B370A3">
        <w:tc>
          <w:tcPr>
            <w:tcW w:w="3969" w:type="pct"/>
            <w:shd w:val="clear" w:color="auto" w:fill="auto"/>
          </w:tcPr>
          <w:p w14:paraId="7B553BD2" w14:textId="08A00B04" w:rsidR="00D61CF7" w:rsidRPr="007E4C7F" w:rsidRDefault="00B370A3" w:rsidP="00550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4C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31" w:type="pct"/>
            <w:shd w:val="clear" w:color="auto" w:fill="auto"/>
            <w:vAlign w:val="bottom"/>
          </w:tcPr>
          <w:p w14:paraId="0FE4DC68" w14:textId="3C334D90" w:rsidR="00D61CF7" w:rsidRPr="007E4C7F" w:rsidRDefault="007F1BA8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C7F">
              <w:rPr>
                <w:rFonts w:ascii="Angsana New" w:hAnsi="Angsana New"/>
                <w:sz w:val="30"/>
                <w:szCs w:val="30"/>
              </w:rPr>
              <w:t>5,862</w:t>
            </w:r>
          </w:p>
        </w:tc>
      </w:tr>
      <w:tr w:rsidR="00B370A3" w:rsidRPr="007E4C7F" w14:paraId="6336630F" w14:textId="77777777" w:rsidTr="00B370A3">
        <w:tc>
          <w:tcPr>
            <w:tcW w:w="3969" w:type="pct"/>
            <w:shd w:val="clear" w:color="auto" w:fill="auto"/>
          </w:tcPr>
          <w:p w14:paraId="7168EB8E" w14:textId="7E4FF42E" w:rsidR="00B370A3" w:rsidRPr="007E4C7F" w:rsidRDefault="00B370A3" w:rsidP="00550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4C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อาคารและอุปกรณ์</w:t>
            </w:r>
          </w:p>
        </w:tc>
        <w:tc>
          <w:tcPr>
            <w:tcW w:w="1031" w:type="pct"/>
            <w:shd w:val="clear" w:color="auto" w:fill="auto"/>
            <w:vAlign w:val="bottom"/>
          </w:tcPr>
          <w:p w14:paraId="6121A7FC" w14:textId="287C66B0" w:rsidR="00B370A3" w:rsidRPr="007E4C7F" w:rsidRDefault="007F1BA8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C7F">
              <w:rPr>
                <w:rFonts w:ascii="Angsana New" w:hAnsi="Angsana New"/>
                <w:sz w:val="30"/>
                <w:szCs w:val="30"/>
              </w:rPr>
              <w:t>5,449</w:t>
            </w:r>
          </w:p>
        </w:tc>
      </w:tr>
      <w:tr w:rsidR="00B370A3" w:rsidRPr="007E4C7F" w14:paraId="00FB23F1" w14:textId="77777777" w:rsidTr="00B370A3">
        <w:tc>
          <w:tcPr>
            <w:tcW w:w="3969" w:type="pct"/>
            <w:shd w:val="clear" w:color="auto" w:fill="auto"/>
          </w:tcPr>
          <w:p w14:paraId="11D81C21" w14:textId="124957C8" w:rsidR="00B370A3" w:rsidRPr="007E4C7F" w:rsidRDefault="00A85758" w:rsidP="00550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4C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BC82D" w14:textId="05C9C057" w:rsidR="00B370A3" w:rsidRPr="007E4C7F" w:rsidRDefault="00F24FE7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4C7F"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</w:tr>
      <w:tr w:rsidR="00D61CF7" w:rsidRPr="007E4C7F" w14:paraId="6068CC28" w14:textId="77777777" w:rsidTr="00550164">
        <w:tc>
          <w:tcPr>
            <w:tcW w:w="3969" w:type="pct"/>
            <w:shd w:val="clear" w:color="auto" w:fill="auto"/>
          </w:tcPr>
          <w:p w14:paraId="3BC5FCDB" w14:textId="77777777" w:rsidR="00D61CF7" w:rsidRPr="007E4C7F" w:rsidRDefault="00D61CF7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23CF1" w14:textId="7D660020" w:rsidR="00D61CF7" w:rsidRPr="007E4C7F" w:rsidRDefault="00402CEC" w:rsidP="0055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C7F">
              <w:rPr>
                <w:rFonts w:ascii="Angsana New" w:hAnsi="Angsana New"/>
                <w:b/>
                <w:bCs/>
                <w:sz w:val="30"/>
                <w:szCs w:val="30"/>
              </w:rPr>
              <w:t>12,50</w:t>
            </w:r>
            <w:r w:rsidR="0031540F" w:rsidRPr="007E4C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64D9E56F" w14:textId="1643AD77" w:rsidR="00D61CF7" w:rsidRDefault="00D61CF7" w:rsidP="00D56BE9">
      <w:pPr>
        <w:pStyle w:val="FSBlank"/>
        <w:rPr>
          <w:sz w:val="30"/>
          <w:szCs w:val="30"/>
        </w:rPr>
      </w:pPr>
    </w:p>
    <w:p w14:paraId="5B6E9808" w14:textId="3CCB4366" w:rsidR="007E4C7F" w:rsidRDefault="007E4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7E125AF" w14:textId="0C9C06A9" w:rsidR="00FB4E90" w:rsidRPr="007E4C7F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E4C7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ภาระผูกพันตามสัญญาเช่า</w:t>
      </w:r>
    </w:p>
    <w:p w14:paraId="536F8742" w14:textId="77777777" w:rsidR="00FB4E90" w:rsidRPr="007E4C7F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027C87FA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F0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61C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FF00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F0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474FB388" w:rsidR="00D74164" w:rsidRPr="00FC505B" w:rsidRDefault="004B223E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643DAD6C" w:rsidR="00D74164" w:rsidRPr="00FC505B" w:rsidRDefault="004B223E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516C1B85" w:rsidR="00D74164" w:rsidRPr="00FC505B" w:rsidRDefault="004B223E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2,237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0FAD0334" w:rsidR="00D74164" w:rsidRPr="00C56A61" w:rsidRDefault="004B223E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4,329</w:t>
            </w:r>
          </w:p>
        </w:tc>
      </w:tr>
    </w:tbl>
    <w:p w14:paraId="1F6131D5" w14:textId="77777777" w:rsidR="00490CCE" w:rsidRPr="00490CCE" w:rsidRDefault="00490CC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7B7A56CF" w:rsidR="00FB4E90" w:rsidRPr="00490CCE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0CCE">
        <w:rPr>
          <w:rFonts w:ascii="Angsana New" w:hAnsi="Angsana New" w:hint="cs"/>
          <w:sz w:val="30"/>
          <w:szCs w:val="30"/>
          <w:cs/>
        </w:rPr>
        <w:t>บริษัท</w:t>
      </w:r>
      <w:r w:rsidR="00AB43DC" w:rsidRPr="00490CCE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490CC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3700DD" w:rsidRPr="00490CCE">
        <w:rPr>
          <w:rFonts w:ascii="Angsana New" w:hAnsi="Angsana New"/>
          <w:sz w:val="30"/>
          <w:szCs w:val="30"/>
        </w:rPr>
        <w:t>3</w:t>
      </w:r>
      <w:r w:rsidR="00FA0CB8" w:rsidRPr="00490CCE">
        <w:rPr>
          <w:rFonts w:ascii="Angsana New" w:hAnsi="Angsana New"/>
          <w:sz w:val="30"/>
          <w:szCs w:val="30"/>
        </w:rPr>
        <w:t xml:space="preserve"> </w:t>
      </w:r>
      <w:r w:rsidR="00AB43DC" w:rsidRPr="00490CCE">
        <w:rPr>
          <w:rFonts w:ascii="Angsana New" w:hAnsi="Angsana New" w:hint="cs"/>
          <w:sz w:val="30"/>
          <w:szCs w:val="30"/>
          <w:cs/>
        </w:rPr>
        <w:t>ถึง</w:t>
      </w:r>
      <w:r w:rsidR="00FA0CB8" w:rsidRPr="00490CCE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490CCE">
        <w:rPr>
          <w:rFonts w:ascii="Angsana New" w:hAnsi="Angsana New"/>
          <w:sz w:val="30"/>
          <w:szCs w:val="30"/>
        </w:rPr>
        <w:t>5</w:t>
      </w:r>
      <w:r w:rsidR="00FA0CB8" w:rsidRPr="00490CC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 w:rsidRPr="00490CCE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490CCE">
        <w:rPr>
          <w:rFonts w:ascii="Angsana New" w:hAnsi="Angsana New" w:hint="cs"/>
          <w:sz w:val="30"/>
          <w:szCs w:val="30"/>
          <w:cs/>
        </w:rPr>
        <w:t xml:space="preserve">ซึ่งจะสิ้นสุดปี </w:t>
      </w:r>
      <w:r w:rsidR="003700DD" w:rsidRPr="00490CCE">
        <w:rPr>
          <w:rFonts w:ascii="Angsana New" w:hAnsi="Angsana New"/>
          <w:sz w:val="30"/>
          <w:szCs w:val="30"/>
        </w:rPr>
        <w:t>25</w:t>
      </w:r>
      <w:r w:rsidR="00AB5653" w:rsidRPr="00490CCE">
        <w:rPr>
          <w:rFonts w:ascii="Angsana New" w:hAnsi="Angsana New"/>
          <w:sz w:val="30"/>
          <w:szCs w:val="30"/>
        </w:rPr>
        <w:t>70</w:t>
      </w:r>
      <w:r w:rsidR="00BE3041" w:rsidRPr="00490CCE">
        <w:rPr>
          <w:rFonts w:ascii="Angsana New" w:hAnsi="Angsana New"/>
          <w:sz w:val="30"/>
          <w:szCs w:val="30"/>
        </w:rPr>
        <w:t xml:space="preserve"> </w:t>
      </w:r>
      <w:r w:rsidR="00FA0CB8" w:rsidRPr="00490CC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3700DD" w:rsidRPr="00490CCE">
        <w:rPr>
          <w:rFonts w:ascii="Angsana New" w:hAnsi="Angsana New" w:hint="cs"/>
          <w:sz w:val="30"/>
          <w:szCs w:val="30"/>
        </w:rPr>
        <w:t>30</w:t>
      </w:r>
      <w:r w:rsidR="00FA0CB8" w:rsidRPr="00490CC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490CC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 w:rsidRPr="00490CCE">
        <w:rPr>
          <w:rFonts w:ascii="Angsana New" w:hAnsi="Angsana New" w:hint="cs"/>
          <w:sz w:val="30"/>
          <w:szCs w:val="30"/>
          <w:cs/>
        </w:rPr>
        <w:t>ปี</w:t>
      </w:r>
      <w:r w:rsidR="00AB43DC" w:rsidRPr="00490CCE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490CCE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Pr="00490CCE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1E1A1B2" w14:textId="77777777" w:rsidR="0012174C" w:rsidRPr="00490CCE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0C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90CCE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219CAE62" w:rsidR="00FB4E90" w:rsidRPr="00490CCE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90CCE">
        <w:rPr>
          <w:rFonts w:ascii="Angsana New" w:hAnsi="Angsana New"/>
          <w:sz w:val="30"/>
          <w:szCs w:val="30"/>
          <w:cs/>
        </w:rPr>
        <w:t>ณ</w:t>
      </w:r>
      <w:r w:rsidRPr="00490CCE">
        <w:rPr>
          <w:rFonts w:ascii="Angsana New" w:hAnsi="Angsana New"/>
          <w:sz w:val="30"/>
          <w:szCs w:val="30"/>
        </w:rPr>
        <w:t xml:space="preserve"> </w:t>
      </w:r>
      <w:r w:rsidRPr="00490CCE">
        <w:rPr>
          <w:rFonts w:ascii="Angsana New" w:hAnsi="Angsana New"/>
          <w:sz w:val="30"/>
          <w:szCs w:val="30"/>
          <w:cs/>
        </w:rPr>
        <w:t>วันที่</w:t>
      </w:r>
      <w:r w:rsidR="00DE5A91" w:rsidRPr="00490CCE">
        <w:rPr>
          <w:rFonts w:ascii="Angsana New" w:hAnsi="Angsana New"/>
          <w:sz w:val="30"/>
          <w:szCs w:val="30"/>
        </w:rPr>
        <w:t xml:space="preserve"> </w:t>
      </w:r>
      <w:r w:rsidR="00FF0057" w:rsidRPr="00490CCE">
        <w:rPr>
          <w:rFonts w:ascii="Angsana New" w:hAnsi="Angsana New"/>
          <w:sz w:val="30"/>
          <w:szCs w:val="30"/>
        </w:rPr>
        <w:t xml:space="preserve">30 </w:t>
      </w:r>
      <w:r w:rsidR="00D61CF7" w:rsidRPr="00490CCE">
        <w:rPr>
          <w:rFonts w:ascii="Angsana New" w:hAnsi="Angsana New" w:hint="cs"/>
          <w:sz w:val="30"/>
          <w:szCs w:val="30"/>
          <w:cs/>
        </w:rPr>
        <w:t>กันยายน</w:t>
      </w:r>
      <w:r w:rsidR="00CF31D2" w:rsidRPr="00490CCE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490CCE">
        <w:rPr>
          <w:rFonts w:ascii="Angsana New" w:hAnsi="Angsana New"/>
          <w:sz w:val="30"/>
          <w:szCs w:val="30"/>
        </w:rPr>
        <w:t>256</w:t>
      </w:r>
      <w:r w:rsidR="000F0586" w:rsidRPr="00490CCE">
        <w:rPr>
          <w:rFonts w:ascii="Angsana New" w:hAnsi="Angsana New"/>
          <w:sz w:val="30"/>
          <w:szCs w:val="30"/>
        </w:rPr>
        <w:t>6</w:t>
      </w:r>
      <w:r w:rsidR="00DE5A91" w:rsidRPr="00490CCE">
        <w:rPr>
          <w:rFonts w:ascii="Angsana New" w:hAnsi="Angsana New" w:hint="cs"/>
          <w:sz w:val="30"/>
          <w:szCs w:val="30"/>
          <w:cs/>
        </w:rPr>
        <w:t xml:space="preserve"> </w:t>
      </w:r>
      <w:r w:rsidRPr="00490CC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957BC0" w:rsidRPr="00490CCE">
        <w:rPr>
          <w:rFonts w:ascii="Angsana New" w:hAnsi="Angsana New"/>
          <w:sz w:val="30"/>
          <w:szCs w:val="30"/>
          <w:cs/>
        </w:rPr>
        <w:t xml:space="preserve"> เป็นจำนวนเงินรวม</w:t>
      </w:r>
      <w:r w:rsidR="00F960E1" w:rsidRPr="00490CCE">
        <w:rPr>
          <w:rFonts w:ascii="Angsana New" w:hAnsi="Angsana New"/>
          <w:sz w:val="30"/>
          <w:szCs w:val="30"/>
        </w:rPr>
        <w:t xml:space="preserve"> 83.9</w:t>
      </w:r>
      <w:r w:rsidR="00957BC0" w:rsidRPr="00490CCE">
        <w:rPr>
          <w:rFonts w:ascii="Angsana New" w:hAnsi="Angsana New"/>
          <w:sz w:val="30"/>
          <w:szCs w:val="30"/>
        </w:rPr>
        <w:t xml:space="preserve"> </w:t>
      </w:r>
      <w:r w:rsidR="00957BC0" w:rsidRPr="00490CCE">
        <w:rPr>
          <w:rFonts w:ascii="Angsana New" w:hAnsi="Angsana New"/>
          <w:sz w:val="30"/>
          <w:szCs w:val="30"/>
          <w:cs/>
        </w:rPr>
        <w:t>ล้านบาท</w:t>
      </w:r>
    </w:p>
    <w:p w14:paraId="05A76EFD" w14:textId="77777777" w:rsidR="00C12691" w:rsidRPr="00490CCE" w:rsidRDefault="00C1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B41DF3" w14:textId="77777777" w:rsidR="0012174C" w:rsidRPr="00490CCE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0C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581B8F54" w:rsidR="0012174C" w:rsidRPr="00490CCE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370B3345" w14:textId="74F12FCC" w:rsidR="00FF34A4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490CCE">
        <w:rPr>
          <w:rFonts w:ascii="Angsana New" w:hAnsi="Angsana New"/>
          <w:sz w:val="30"/>
          <w:szCs w:val="30"/>
          <w:cs/>
        </w:rPr>
        <w:tab/>
      </w:r>
      <w:r w:rsidR="000F0586" w:rsidRPr="00490CCE">
        <w:rPr>
          <w:rFonts w:ascii="Angsana New" w:hAnsi="Angsana New"/>
          <w:sz w:val="30"/>
          <w:szCs w:val="30"/>
          <w:cs/>
        </w:rPr>
        <w:t>ณ</w:t>
      </w:r>
      <w:r w:rsidR="000F0586" w:rsidRPr="00490CCE">
        <w:rPr>
          <w:rFonts w:ascii="Angsana New" w:hAnsi="Angsana New"/>
          <w:sz w:val="30"/>
          <w:szCs w:val="30"/>
        </w:rPr>
        <w:t xml:space="preserve"> </w:t>
      </w:r>
      <w:r w:rsidR="000F0586" w:rsidRPr="00490CCE">
        <w:rPr>
          <w:rFonts w:ascii="Angsana New" w:hAnsi="Angsana New"/>
          <w:sz w:val="30"/>
          <w:szCs w:val="30"/>
          <w:cs/>
        </w:rPr>
        <w:t>วันที่</w:t>
      </w:r>
      <w:r w:rsidR="000F0586" w:rsidRPr="00490CCE">
        <w:rPr>
          <w:rFonts w:ascii="Angsana New" w:hAnsi="Angsana New"/>
          <w:sz w:val="30"/>
          <w:szCs w:val="30"/>
        </w:rPr>
        <w:t xml:space="preserve"> </w:t>
      </w:r>
      <w:r w:rsidR="00FF0057" w:rsidRPr="00490CCE">
        <w:rPr>
          <w:rFonts w:asciiTheme="majorBidi" w:hAnsiTheme="majorBidi" w:cstheme="majorBidi"/>
          <w:sz w:val="30"/>
          <w:szCs w:val="30"/>
        </w:rPr>
        <w:t xml:space="preserve">30 </w:t>
      </w:r>
      <w:r w:rsidR="00D61CF7" w:rsidRPr="00490CC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0F0586" w:rsidRPr="00490CCE">
        <w:rPr>
          <w:rFonts w:ascii="Angsana New" w:hAnsi="Angsana New"/>
          <w:sz w:val="30"/>
          <w:szCs w:val="30"/>
        </w:rPr>
        <w:t>2566</w:t>
      </w:r>
      <w:r w:rsidR="00CF31D2" w:rsidRPr="00490CC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490CC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490CCE">
        <w:rPr>
          <w:rFonts w:ascii="Angsana New" w:hAnsi="Angsana New" w:hint="cs"/>
          <w:sz w:val="30"/>
          <w:szCs w:val="30"/>
          <w:cs/>
        </w:rPr>
        <w:t>ในประเทศ</w:t>
      </w:r>
      <w:r w:rsidR="0049660D" w:rsidRPr="00490CCE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490CC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490CC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490CCE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490CCE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 w:rsidRPr="00490CC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 w:rsidRPr="00490CC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490CCE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เป็นจำนวนเงินรวม</w:t>
      </w:r>
      <w:r w:rsidR="00F73199" w:rsidRPr="00490CC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73199" w:rsidRPr="00490CCE">
        <w:rPr>
          <w:rFonts w:ascii="Angsana New" w:hAnsi="Angsana New"/>
          <w:spacing w:val="-4"/>
          <w:sz w:val="30"/>
          <w:szCs w:val="30"/>
        </w:rPr>
        <w:t xml:space="preserve">87.3 </w:t>
      </w:r>
      <w:r w:rsidR="00FB4E90" w:rsidRPr="00490CCE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63C39546" w14:textId="77777777" w:rsidR="00FF34A4" w:rsidRDefault="00FF3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3EF7A225" w:rsidR="00943CCB" w:rsidRPr="00490CCE" w:rsidRDefault="003A3491" w:rsidP="00FC1A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0CCE">
        <w:rPr>
          <w:rFonts w:ascii="Angsana New" w:hAnsi="Angsana New" w:hint="cs"/>
          <w:sz w:val="30"/>
          <w:szCs w:val="30"/>
          <w:lang w:val="en-US"/>
        </w:rPr>
        <w:lastRenderedPageBreak/>
        <w:t>12</w:t>
      </w:r>
      <w:r w:rsidR="00FC1A87" w:rsidRPr="00490CCE">
        <w:rPr>
          <w:rFonts w:ascii="Angsana New" w:hAnsi="Angsana New"/>
          <w:sz w:val="30"/>
          <w:szCs w:val="30"/>
          <w:cs/>
          <w:lang w:val="th-TH"/>
        </w:rPr>
        <w:tab/>
      </w:r>
      <w:r w:rsidR="006A47AF" w:rsidRPr="00490CCE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 w:rsidRPr="00490CCE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90CCE" w:rsidRDefault="006A47AF" w:rsidP="00496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489347CB" w14:textId="6F75D7ED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BC22FC">
        <w:rPr>
          <w:rFonts w:ascii="Angsana New" w:hAnsi="Angsana New"/>
          <w:sz w:val="30"/>
          <w:szCs w:val="30"/>
        </w:rPr>
        <w:t>1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00DD" w:rsidRPr="00BC22FC">
        <w:rPr>
          <w:rFonts w:ascii="Angsana New" w:hAnsi="Angsana New"/>
          <w:sz w:val="30"/>
          <w:szCs w:val="30"/>
        </w:rPr>
        <w:t>2560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C22FC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bCs/>
          <w:sz w:val="30"/>
          <w:szCs w:val="30"/>
        </w:rPr>
        <w:t>15</w:t>
      </w:r>
      <w:r w:rsidRPr="00BC22FC">
        <w:rPr>
          <w:rFonts w:ascii="Angsana New" w:hAnsi="Angsana New"/>
          <w:b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3700DD" w:rsidRPr="00BC22FC">
        <w:rPr>
          <w:rFonts w:ascii="Angsana New" w:hAnsi="Angsana New"/>
          <w:bCs/>
          <w:spacing w:val="-2"/>
          <w:sz w:val="30"/>
          <w:szCs w:val="30"/>
        </w:rPr>
        <w:t>16</w:t>
      </w:r>
      <w:r w:rsidRPr="00BC22FC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BC22FC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BC22FC">
        <w:rPr>
          <w:rFonts w:ascii="Angsana New" w:hAnsi="Angsana New"/>
          <w:sz w:val="30"/>
          <w:szCs w:val="30"/>
          <w:cs/>
        </w:rPr>
        <w:t>ณ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760937" w:rsidRPr="00BC22FC">
        <w:rPr>
          <w:rFonts w:ascii="Angsana New" w:hAnsi="Angsana New"/>
          <w:sz w:val="30"/>
          <w:szCs w:val="30"/>
          <w:cs/>
        </w:rPr>
        <w:t>วันที่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FF0057" w:rsidRPr="00DA46CE">
        <w:rPr>
          <w:rFonts w:asciiTheme="majorBidi" w:hAnsiTheme="majorBidi" w:cstheme="majorBidi"/>
          <w:sz w:val="30"/>
          <w:szCs w:val="30"/>
        </w:rPr>
        <w:t xml:space="preserve">30 </w:t>
      </w:r>
      <w:r w:rsidR="002F14BA" w:rsidRPr="00DA46C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F0057" w:rsidRPr="00DA46C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FF0057" w:rsidRPr="00DA46CE">
        <w:rPr>
          <w:rFonts w:ascii="Angsana New" w:hAnsi="Angsana New"/>
          <w:sz w:val="30"/>
          <w:szCs w:val="30"/>
        </w:rPr>
        <w:t>2566</w:t>
      </w:r>
      <w:r w:rsidR="00FF0057" w:rsidRPr="00DA46CE">
        <w:rPr>
          <w:rFonts w:ascii="Angsana New" w:hAnsi="Angsana New" w:hint="cs"/>
          <w:sz w:val="30"/>
          <w:szCs w:val="30"/>
          <w:cs/>
        </w:rPr>
        <w:t xml:space="preserve"> </w:t>
      </w:r>
      <w:r w:rsidRPr="00DA46C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DA46C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51247F" w:rsidRPr="00DA46CE">
        <w:rPr>
          <w:rFonts w:ascii="Angsana New" w:hAnsi="Angsana New"/>
          <w:sz w:val="30"/>
          <w:szCs w:val="30"/>
        </w:rPr>
        <w:t>9.</w:t>
      </w:r>
      <w:r w:rsidR="00613354" w:rsidRPr="00DA46CE">
        <w:rPr>
          <w:rFonts w:ascii="Angsana New" w:hAnsi="Angsana New"/>
          <w:sz w:val="30"/>
          <w:szCs w:val="30"/>
        </w:rPr>
        <w:t>3</w:t>
      </w:r>
      <w:r w:rsidR="00B80200" w:rsidRPr="00DA46C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DA46C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DA46C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16E99BC8" w14:textId="77777777" w:rsidR="005119D8" w:rsidRPr="00BC22FC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6AFEC873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BC22FC">
        <w:rPr>
          <w:rFonts w:ascii="Angsana New" w:hAnsi="Angsana New"/>
          <w:sz w:val="30"/>
          <w:szCs w:val="30"/>
        </w:rPr>
        <w:t>21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700DD" w:rsidRPr="00BC22FC">
        <w:rPr>
          <w:rFonts w:ascii="Angsana New" w:hAnsi="Angsana New"/>
          <w:sz w:val="30"/>
          <w:szCs w:val="30"/>
        </w:rPr>
        <w:t>2562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BC22FC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bCs/>
          <w:spacing w:val="-4"/>
          <w:sz w:val="30"/>
          <w:szCs w:val="30"/>
        </w:rPr>
        <w:t>50</w:t>
      </w:r>
      <w:r w:rsidR="00490CC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700DD" w:rsidRPr="00BC22FC">
        <w:rPr>
          <w:rFonts w:ascii="Angsana New" w:hAnsi="Angsana New"/>
          <w:bCs/>
          <w:sz w:val="30"/>
          <w:szCs w:val="30"/>
        </w:rPr>
        <w:t>19</w:t>
      </w:r>
      <w:r w:rsidRPr="00BC22FC">
        <w:rPr>
          <w:rFonts w:ascii="Angsana New" w:hAnsi="Angsana New"/>
          <w:bCs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ปี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BC22FC">
        <w:rPr>
          <w:rFonts w:ascii="Angsana New" w:hAnsi="Angsana New"/>
          <w:sz w:val="30"/>
          <w:szCs w:val="30"/>
          <w:cs/>
        </w:rPr>
        <w:t>ณ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760937" w:rsidRPr="00BC22FC">
        <w:rPr>
          <w:rFonts w:ascii="Angsana New" w:hAnsi="Angsana New"/>
          <w:sz w:val="30"/>
          <w:szCs w:val="30"/>
          <w:cs/>
        </w:rPr>
        <w:t>วันที่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FF0057" w:rsidRPr="00BC22FC">
        <w:rPr>
          <w:rFonts w:asciiTheme="majorBidi" w:hAnsiTheme="majorBidi" w:cstheme="majorBidi"/>
          <w:sz w:val="30"/>
          <w:szCs w:val="30"/>
        </w:rPr>
        <w:t xml:space="preserve">30 </w:t>
      </w:r>
      <w:r w:rsidR="004A144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F0057" w:rsidRPr="00BC22FC">
        <w:rPr>
          <w:rFonts w:ascii="Angsana New" w:hAnsi="Angsana New" w:hint="cs"/>
          <w:sz w:val="30"/>
          <w:szCs w:val="30"/>
          <w:cs/>
        </w:rPr>
        <w:t xml:space="preserve"> </w:t>
      </w:r>
      <w:r w:rsidR="00760937" w:rsidRPr="00BC22FC">
        <w:rPr>
          <w:rFonts w:ascii="Angsana New" w:hAnsi="Angsana New"/>
          <w:sz w:val="30"/>
          <w:szCs w:val="30"/>
        </w:rPr>
        <w:t xml:space="preserve">2566 </w:t>
      </w:r>
      <w:r w:rsidRPr="00DA46CE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DA46CE">
        <w:rPr>
          <w:rFonts w:ascii="Angsana New" w:hAnsi="Angsana New"/>
          <w:sz w:val="30"/>
          <w:szCs w:val="30"/>
        </w:rPr>
        <w:t xml:space="preserve"> 39.6</w:t>
      </w:r>
      <w:r w:rsidR="00B80200" w:rsidRPr="00DA46CE">
        <w:rPr>
          <w:rFonts w:ascii="Angsana New" w:hAnsi="Angsana New" w:hint="cs"/>
          <w:sz w:val="30"/>
          <w:szCs w:val="30"/>
          <w:cs/>
        </w:rPr>
        <w:t xml:space="preserve"> </w:t>
      </w:r>
      <w:r w:rsidRPr="00DA46CE">
        <w:rPr>
          <w:rFonts w:ascii="Angsana New" w:hAnsi="Angsana New" w:hint="cs"/>
          <w:sz w:val="30"/>
          <w:szCs w:val="30"/>
          <w:cs/>
        </w:rPr>
        <w:t>ล้านบาท</w:t>
      </w:r>
    </w:p>
    <w:p w14:paraId="1B87C5FD" w14:textId="77777777" w:rsidR="00325863" w:rsidRDefault="00325863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6D1D84" w14:textId="30621762" w:rsidR="00EC35E1" w:rsidRPr="00346E77" w:rsidRDefault="003A3491" w:rsidP="0093642E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C22FC">
        <w:rPr>
          <w:rFonts w:ascii="Angsana New" w:hAnsi="Angsana New" w:hint="cs"/>
          <w:sz w:val="30"/>
          <w:szCs w:val="30"/>
          <w:lang w:val="en-US"/>
        </w:rPr>
        <w:t>13</w:t>
      </w:r>
      <w:r w:rsidR="00FC1A87" w:rsidRPr="00BC22FC">
        <w:rPr>
          <w:rFonts w:ascii="Angsana New" w:hAnsi="Angsana New"/>
          <w:sz w:val="30"/>
          <w:szCs w:val="30"/>
          <w:cs/>
          <w:lang w:val="th-TH"/>
        </w:rPr>
        <w:tab/>
      </w:r>
      <w:r w:rsidR="00A30973" w:rsidRPr="00BC22FC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06A12EA" w14:textId="77777777" w:rsidR="0093642E" w:rsidRPr="00E10ADF" w:rsidRDefault="0093642E" w:rsidP="00E10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sz w:val="30"/>
          <w:szCs w:val="30"/>
          <w:cs/>
          <w:lang w:val="th-TH" w:eastAsia="x-none"/>
        </w:rPr>
      </w:pPr>
    </w:p>
    <w:p w14:paraId="675FF845" w14:textId="7F54147F" w:rsidR="00EC35E1" w:rsidRDefault="00EC35E1" w:rsidP="00B11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604BBB">
        <w:rPr>
          <w:rFonts w:ascii="Angsana New" w:hAnsi="Angsana New"/>
          <w:sz w:val="30"/>
          <w:szCs w:val="30"/>
        </w:rPr>
        <w:t>13.</w:t>
      </w:r>
      <w:r w:rsidR="0093642E">
        <w:rPr>
          <w:rFonts w:ascii="Angsana New" w:hAnsi="Angsana New"/>
          <w:sz w:val="30"/>
          <w:szCs w:val="30"/>
        </w:rPr>
        <w:t>1</w:t>
      </w:r>
      <w:r w:rsidRPr="00604BBB">
        <w:rPr>
          <w:rFonts w:ascii="Angsana New" w:hAnsi="Angsana New"/>
          <w:sz w:val="30"/>
          <w:szCs w:val="30"/>
        </w:rPr>
        <w:tab/>
      </w:r>
      <w:r w:rsidRPr="00604BB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F334C" w:rsidRPr="00604BBB">
        <w:rPr>
          <w:rFonts w:ascii="Angsana New" w:hAnsi="Angsana New"/>
          <w:sz w:val="30"/>
          <w:szCs w:val="30"/>
        </w:rPr>
        <w:t>2</w:t>
      </w:r>
      <w:r w:rsidR="004738A5">
        <w:rPr>
          <w:rFonts w:ascii="Angsana New" w:hAnsi="Angsana New"/>
          <w:sz w:val="30"/>
          <w:szCs w:val="30"/>
        </w:rPr>
        <w:t>4</w:t>
      </w:r>
      <w:r w:rsidRPr="00604BBB">
        <w:rPr>
          <w:rFonts w:ascii="Angsana New" w:hAnsi="Angsana New"/>
          <w:sz w:val="30"/>
          <w:szCs w:val="30"/>
          <w:cs/>
        </w:rPr>
        <w:t xml:space="preserve"> </w:t>
      </w:r>
      <w:r w:rsidR="00EF334C" w:rsidRPr="00604BBB">
        <w:rPr>
          <w:rFonts w:ascii="Angsana New" w:hAnsi="Angsana New" w:hint="cs"/>
          <w:sz w:val="30"/>
          <w:szCs w:val="30"/>
          <w:cs/>
        </w:rPr>
        <w:t>ตุลา</w:t>
      </w:r>
      <w:r w:rsidRPr="00604BBB">
        <w:rPr>
          <w:rFonts w:ascii="Angsana New" w:hAnsi="Angsana New"/>
          <w:sz w:val="30"/>
          <w:szCs w:val="30"/>
          <w:cs/>
        </w:rPr>
        <w:t xml:space="preserve">คม </w:t>
      </w:r>
      <w:r w:rsidR="001B5BEB">
        <w:rPr>
          <w:rFonts w:ascii="Angsana New" w:hAnsi="Angsana New"/>
          <w:sz w:val="30"/>
          <w:szCs w:val="30"/>
        </w:rPr>
        <w:t>2566</w:t>
      </w:r>
      <w:r w:rsidR="00E10ADF">
        <w:rPr>
          <w:rFonts w:ascii="Angsana New" w:hAnsi="Angsana New"/>
          <w:sz w:val="30"/>
          <w:szCs w:val="30"/>
        </w:rPr>
        <w:t xml:space="preserve"> </w:t>
      </w:r>
      <w:r w:rsidR="00E10ADF" w:rsidRPr="005E2EF9">
        <w:rPr>
          <w:rFonts w:ascii="Angsana New" w:hAnsi="Angsana New"/>
          <w:spacing w:val="-4"/>
          <w:sz w:val="30"/>
          <w:szCs w:val="30"/>
          <w:cs/>
        </w:rPr>
        <w:t>คณะกรรมการของบริษัทมีมติอนุมัติ</w:t>
      </w:r>
      <w:r w:rsidR="00E10ADF" w:rsidRPr="005E2EF9">
        <w:rPr>
          <w:rFonts w:ascii="Angsana New" w:hAnsi="Angsana New" w:hint="cs"/>
          <w:spacing w:val="-4"/>
          <w:sz w:val="30"/>
          <w:szCs w:val="30"/>
          <w:cs/>
        </w:rPr>
        <w:t xml:space="preserve">เพิ่มเงินลงทุนในบริษัท </w:t>
      </w:r>
      <w:r w:rsidR="00182924">
        <w:rPr>
          <w:rFonts w:ascii="Angsana New" w:hAnsi="Angsana New" w:hint="cs"/>
          <w:spacing w:val="-4"/>
          <w:sz w:val="30"/>
          <w:szCs w:val="30"/>
          <w:cs/>
        </w:rPr>
        <w:t>๙</w:t>
      </w:r>
      <w:r w:rsidR="00AE6DCE" w:rsidRPr="00604BBB">
        <w:rPr>
          <w:rFonts w:ascii="Angsana New" w:hAnsi="Angsana New" w:hint="cs"/>
          <w:sz w:val="30"/>
          <w:szCs w:val="30"/>
          <w:cs/>
        </w:rPr>
        <w:t xml:space="preserve"> ปิโต</w:t>
      </w:r>
      <w:r w:rsidR="009277F7" w:rsidRPr="00604BBB">
        <w:rPr>
          <w:rFonts w:ascii="Angsana New" w:hAnsi="Angsana New" w:hint="cs"/>
          <w:sz w:val="30"/>
          <w:szCs w:val="30"/>
          <w:cs/>
        </w:rPr>
        <w:t>ร แอนด์ เซอร์วิส จำกัด</w:t>
      </w:r>
      <w:r w:rsidR="00EB2E11" w:rsidRPr="00604BBB">
        <w:rPr>
          <w:rFonts w:ascii="Angsana New" w:hAnsi="Angsana New" w:hint="cs"/>
          <w:sz w:val="30"/>
          <w:szCs w:val="30"/>
          <w:cs/>
        </w:rPr>
        <w:t xml:space="preserve"> </w:t>
      </w:r>
      <w:r w:rsidR="00412C46" w:rsidRPr="00604BBB">
        <w:rPr>
          <w:rFonts w:ascii="Angsana New" w:hAnsi="Angsana New" w:hint="cs"/>
          <w:sz w:val="30"/>
          <w:szCs w:val="30"/>
          <w:cs/>
        </w:rPr>
        <w:t>จำนวน</w:t>
      </w:r>
      <w:r w:rsidR="007F2605" w:rsidRPr="00604BBB">
        <w:rPr>
          <w:rFonts w:ascii="Angsana New" w:hAnsi="Angsana New"/>
          <w:sz w:val="30"/>
          <w:szCs w:val="30"/>
          <w:cs/>
        </w:rPr>
        <w:t xml:space="preserve"> </w:t>
      </w:r>
      <w:r w:rsidR="00C36106" w:rsidRPr="00604BBB">
        <w:rPr>
          <w:rFonts w:ascii="Angsana New" w:hAnsi="Angsana New"/>
          <w:sz w:val="30"/>
          <w:szCs w:val="30"/>
        </w:rPr>
        <w:t>3.5</w:t>
      </w:r>
      <w:r w:rsidR="00116D56" w:rsidRPr="00604BBB">
        <w:rPr>
          <w:rFonts w:ascii="Angsana New" w:hAnsi="Angsana New" w:hint="cs"/>
          <w:sz w:val="30"/>
          <w:szCs w:val="30"/>
          <w:cs/>
        </w:rPr>
        <w:t xml:space="preserve"> </w:t>
      </w:r>
      <w:r w:rsidR="001B3D5A" w:rsidRPr="00604BBB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116D56" w:rsidRPr="00604BBB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116D56" w:rsidRPr="00604BBB">
        <w:rPr>
          <w:rFonts w:ascii="Angsana New" w:hAnsi="Angsana New"/>
          <w:sz w:val="30"/>
          <w:szCs w:val="30"/>
        </w:rPr>
        <w:t>10</w:t>
      </w:r>
      <w:r w:rsidR="00116D56" w:rsidRPr="00604BBB">
        <w:rPr>
          <w:rFonts w:ascii="Angsana New" w:hAnsi="Angsana New"/>
          <w:sz w:val="30"/>
          <w:szCs w:val="30"/>
          <w:cs/>
        </w:rPr>
        <w:t xml:space="preserve"> </w:t>
      </w:r>
      <w:r w:rsidR="00116D56" w:rsidRPr="00604BBB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804005" w:rsidRPr="00604BBB">
        <w:rPr>
          <w:rFonts w:ascii="Angsana New" w:hAnsi="Angsana New"/>
          <w:sz w:val="30"/>
          <w:szCs w:val="30"/>
          <w:cs/>
        </w:rPr>
        <w:t xml:space="preserve">รวม </w:t>
      </w:r>
      <w:r w:rsidR="00804005" w:rsidRPr="00604BBB">
        <w:rPr>
          <w:rFonts w:ascii="Angsana New" w:hAnsi="Angsana New"/>
          <w:sz w:val="30"/>
          <w:szCs w:val="30"/>
        </w:rPr>
        <w:t>35</w:t>
      </w:r>
      <w:r w:rsidR="00CB748D">
        <w:rPr>
          <w:rFonts w:ascii="Angsana New" w:hAnsi="Angsana New"/>
          <w:sz w:val="30"/>
          <w:szCs w:val="30"/>
        </w:rPr>
        <w:t>.</w:t>
      </w:r>
      <w:r w:rsidR="00804005" w:rsidRPr="00604BBB">
        <w:rPr>
          <w:rFonts w:ascii="Angsana New" w:hAnsi="Angsana New"/>
          <w:sz w:val="30"/>
          <w:szCs w:val="30"/>
        </w:rPr>
        <w:t>0</w:t>
      </w:r>
      <w:r w:rsidR="00804005" w:rsidRPr="00604BB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96647" w:rsidRPr="00604BBB">
        <w:rPr>
          <w:rFonts w:ascii="Angsana New" w:hAnsi="Angsana New" w:hint="cs"/>
          <w:sz w:val="30"/>
          <w:szCs w:val="30"/>
          <w:cs/>
        </w:rPr>
        <w:t>ซึ่งเป็นการ</w:t>
      </w:r>
      <w:r w:rsidR="00B11255" w:rsidRPr="00604BBB">
        <w:rPr>
          <w:rFonts w:ascii="Angsana New" w:hAnsi="Angsana New" w:hint="cs"/>
          <w:sz w:val="30"/>
          <w:szCs w:val="30"/>
          <w:cs/>
        </w:rPr>
        <w:t>เพิ่มทุนตามสัดส่วนการลงทุนของ</w:t>
      </w:r>
      <w:r w:rsidR="00B11255" w:rsidRPr="002B0048">
        <w:rPr>
          <w:rFonts w:ascii="Angsana New" w:hAnsi="Angsana New" w:hint="cs"/>
          <w:sz w:val="30"/>
          <w:szCs w:val="30"/>
          <w:cs/>
        </w:rPr>
        <w:t>บริษัท</w:t>
      </w:r>
    </w:p>
    <w:p w14:paraId="12AE86BC" w14:textId="77777777" w:rsidR="00926DA8" w:rsidRDefault="00926DA8" w:rsidP="00B11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</w:p>
    <w:p w14:paraId="4DE1417B" w14:textId="0F6BF10E" w:rsidR="00926DA8" w:rsidRDefault="00926DA8" w:rsidP="00926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  <w:r w:rsidRPr="00E569EB">
        <w:rPr>
          <w:rFonts w:ascii="Angsana New" w:hAnsi="Angsana New"/>
          <w:sz w:val="30"/>
          <w:szCs w:val="30"/>
        </w:rPr>
        <w:t>13.</w:t>
      </w:r>
      <w:r w:rsidR="0093642E">
        <w:rPr>
          <w:rFonts w:ascii="Angsana New" w:hAnsi="Angsana New"/>
          <w:sz w:val="30"/>
          <w:szCs w:val="30"/>
        </w:rPr>
        <w:t>2</w:t>
      </w:r>
      <w:r w:rsidRPr="00E569EB">
        <w:rPr>
          <w:rFonts w:ascii="Angsana New" w:hAnsi="Angsana New"/>
          <w:sz w:val="30"/>
          <w:szCs w:val="30"/>
        </w:rPr>
        <w:tab/>
      </w:r>
      <w:r w:rsidRPr="005E2EF9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5E2EF9">
        <w:rPr>
          <w:rFonts w:ascii="Angsana New" w:hAnsi="Angsana New"/>
          <w:spacing w:val="-4"/>
          <w:sz w:val="30"/>
          <w:szCs w:val="30"/>
        </w:rPr>
        <w:t xml:space="preserve"> 24 </w:t>
      </w:r>
      <w:r w:rsidRPr="005E2EF9">
        <w:rPr>
          <w:rFonts w:ascii="Angsana New" w:hAnsi="Angsana New" w:hint="cs"/>
          <w:spacing w:val="-4"/>
          <w:sz w:val="30"/>
          <w:szCs w:val="30"/>
          <w:cs/>
        </w:rPr>
        <w:t>ตุลา</w:t>
      </w:r>
      <w:r w:rsidRPr="005E2EF9">
        <w:rPr>
          <w:rFonts w:ascii="Angsana New" w:hAnsi="Angsana New"/>
          <w:spacing w:val="-4"/>
          <w:sz w:val="30"/>
          <w:szCs w:val="30"/>
          <w:cs/>
        </w:rPr>
        <w:t xml:space="preserve">คม </w:t>
      </w:r>
      <w:r w:rsidRPr="005E2EF9">
        <w:rPr>
          <w:rFonts w:ascii="Angsana New" w:hAnsi="Angsana New"/>
          <w:spacing w:val="-4"/>
          <w:sz w:val="30"/>
          <w:szCs w:val="30"/>
        </w:rPr>
        <w:t>2566</w:t>
      </w:r>
      <w:r w:rsidRPr="005E2EF9">
        <w:rPr>
          <w:rFonts w:ascii="Angsana New" w:hAnsi="Angsana New"/>
          <w:spacing w:val="-4"/>
          <w:sz w:val="30"/>
          <w:szCs w:val="30"/>
          <w:cs/>
        </w:rPr>
        <w:t xml:space="preserve"> คณะกรรมการของบริษัทมีมติอนุมัติ</w:t>
      </w:r>
      <w:r w:rsidR="00FA6D06" w:rsidRPr="005E2EF9">
        <w:rPr>
          <w:rFonts w:ascii="Angsana New" w:hAnsi="Angsana New" w:hint="cs"/>
          <w:spacing w:val="-4"/>
          <w:sz w:val="30"/>
          <w:szCs w:val="30"/>
          <w:cs/>
        </w:rPr>
        <w:t>เพิ่ม</w:t>
      </w:r>
      <w:r w:rsidR="00E60F2C" w:rsidRPr="005E2EF9">
        <w:rPr>
          <w:rFonts w:ascii="Angsana New" w:hAnsi="Angsana New" w:hint="cs"/>
          <w:spacing w:val="-4"/>
          <w:sz w:val="30"/>
          <w:szCs w:val="30"/>
          <w:cs/>
        </w:rPr>
        <w:t>เงินลงทุนใน</w:t>
      </w:r>
      <w:r w:rsidRPr="005E2EF9">
        <w:rPr>
          <w:rFonts w:ascii="Angsana New" w:hAnsi="Angsana New" w:hint="cs"/>
          <w:spacing w:val="-4"/>
          <w:sz w:val="30"/>
          <w:szCs w:val="30"/>
          <w:cs/>
        </w:rPr>
        <w:t xml:space="preserve">บริษัท </w:t>
      </w:r>
      <w:r w:rsidR="00D5170E" w:rsidRPr="005E2EF9">
        <w:rPr>
          <w:rFonts w:ascii="Angsana New" w:hAnsi="Angsana New" w:hint="cs"/>
          <w:spacing w:val="-4"/>
          <w:sz w:val="30"/>
          <w:szCs w:val="30"/>
          <w:cs/>
        </w:rPr>
        <w:t>นวนคร ดีเวลลอปเมนท์</w:t>
      </w:r>
      <w:r w:rsidR="00D5170E" w:rsidRPr="00E569EB">
        <w:rPr>
          <w:rFonts w:ascii="Angsana New" w:hAnsi="Angsana New" w:hint="cs"/>
          <w:sz w:val="30"/>
          <w:szCs w:val="30"/>
          <w:cs/>
        </w:rPr>
        <w:t xml:space="preserve"> </w:t>
      </w:r>
      <w:r w:rsidRPr="00E569EB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2F64E8" w:rsidRPr="00604BBB">
        <w:rPr>
          <w:rFonts w:ascii="Angsana New" w:hAnsi="Angsana New" w:hint="cs"/>
          <w:sz w:val="30"/>
          <w:szCs w:val="30"/>
          <w:cs/>
        </w:rPr>
        <w:t>จำนวน</w:t>
      </w:r>
      <w:r w:rsidR="002F64E8" w:rsidRPr="00604BBB">
        <w:rPr>
          <w:rFonts w:ascii="Angsana New" w:hAnsi="Angsana New"/>
          <w:sz w:val="30"/>
          <w:szCs w:val="30"/>
          <w:cs/>
        </w:rPr>
        <w:t xml:space="preserve"> </w:t>
      </w:r>
      <w:r w:rsidR="00A901D1">
        <w:rPr>
          <w:rFonts w:ascii="Angsana New" w:hAnsi="Angsana New"/>
          <w:sz w:val="30"/>
          <w:szCs w:val="30"/>
        </w:rPr>
        <w:t>9</w:t>
      </w:r>
      <w:r w:rsidR="002F64E8">
        <w:rPr>
          <w:rFonts w:ascii="Angsana New" w:hAnsi="Angsana New"/>
          <w:sz w:val="30"/>
          <w:szCs w:val="30"/>
        </w:rPr>
        <w:t>.5</w:t>
      </w:r>
      <w:r w:rsidR="002F64E8" w:rsidRPr="00604BBB">
        <w:rPr>
          <w:rFonts w:ascii="Angsana New" w:hAnsi="Angsana New" w:hint="cs"/>
          <w:sz w:val="30"/>
          <w:szCs w:val="30"/>
          <w:cs/>
        </w:rPr>
        <w:t xml:space="preserve"> ล้านหุ้น ในอัตราหุ้นละ </w:t>
      </w:r>
      <w:r w:rsidR="002F64E8" w:rsidRPr="00604BBB">
        <w:rPr>
          <w:rFonts w:ascii="Angsana New" w:hAnsi="Angsana New"/>
          <w:sz w:val="30"/>
          <w:szCs w:val="30"/>
        </w:rPr>
        <w:t>10</w:t>
      </w:r>
      <w:r w:rsidR="002F64E8" w:rsidRPr="00604BBB">
        <w:rPr>
          <w:rFonts w:ascii="Angsana New" w:hAnsi="Angsana New"/>
          <w:sz w:val="30"/>
          <w:szCs w:val="30"/>
          <w:cs/>
        </w:rPr>
        <w:t xml:space="preserve"> </w:t>
      </w:r>
      <w:r w:rsidR="002F64E8" w:rsidRPr="00604BBB">
        <w:rPr>
          <w:rFonts w:ascii="Angsana New" w:hAnsi="Angsana New" w:hint="cs"/>
          <w:sz w:val="30"/>
          <w:szCs w:val="30"/>
          <w:cs/>
        </w:rPr>
        <w:t xml:space="preserve">บาท </w:t>
      </w:r>
      <w:r w:rsidR="008073CB" w:rsidRPr="00E569EB">
        <w:rPr>
          <w:rFonts w:ascii="Angsana New" w:hAnsi="Angsana New" w:hint="cs"/>
          <w:sz w:val="30"/>
          <w:szCs w:val="30"/>
          <w:cs/>
        </w:rPr>
        <w:t>เป็น</w:t>
      </w:r>
      <w:r w:rsidR="008073CB" w:rsidRPr="00604BBB">
        <w:rPr>
          <w:rFonts w:ascii="Angsana New" w:hAnsi="Angsana New" w:hint="cs"/>
          <w:sz w:val="30"/>
          <w:szCs w:val="30"/>
          <w:cs/>
        </w:rPr>
        <w:t>จำนวนเงิน</w:t>
      </w:r>
      <w:r w:rsidR="008073CB" w:rsidRPr="00604BBB">
        <w:rPr>
          <w:rFonts w:ascii="Angsana New" w:hAnsi="Angsana New"/>
          <w:sz w:val="30"/>
          <w:szCs w:val="30"/>
          <w:cs/>
        </w:rPr>
        <w:t xml:space="preserve">รวม </w:t>
      </w:r>
      <w:r w:rsidR="0012263F">
        <w:rPr>
          <w:rFonts w:ascii="Angsana New" w:hAnsi="Angsana New"/>
          <w:sz w:val="30"/>
          <w:szCs w:val="30"/>
        </w:rPr>
        <w:t>9</w:t>
      </w:r>
      <w:r w:rsidR="008C7FC1">
        <w:rPr>
          <w:rFonts w:ascii="Angsana New" w:hAnsi="Angsana New"/>
          <w:sz w:val="30"/>
          <w:szCs w:val="30"/>
        </w:rPr>
        <w:t>5</w:t>
      </w:r>
      <w:r w:rsidR="002F64E8">
        <w:rPr>
          <w:rFonts w:ascii="Angsana New" w:hAnsi="Angsana New"/>
          <w:sz w:val="30"/>
          <w:szCs w:val="30"/>
        </w:rPr>
        <w:t>.</w:t>
      </w:r>
      <w:r w:rsidR="002F64E8" w:rsidRPr="00604BBB">
        <w:rPr>
          <w:rFonts w:ascii="Angsana New" w:hAnsi="Angsana New"/>
          <w:sz w:val="30"/>
          <w:szCs w:val="30"/>
        </w:rPr>
        <w:t>0</w:t>
      </w:r>
      <w:r w:rsidR="008073CB" w:rsidRPr="00604BBB">
        <w:rPr>
          <w:rFonts w:ascii="Angsana New" w:hAnsi="Angsana New"/>
          <w:sz w:val="30"/>
          <w:szCs w:val="30"/>
          <w:cs/>
        </w:rPr>
        <w:t xml:space="preserve"> ล้านบาท</w:t>
      </w:r>
      <w:r w:rsidR="00953814">
        <w:rPr>
          <w:rFonts w:ascii="Angsana New" w:hAnsi="Angsana New"/>
          <w:sz w:val="30"/>
          <w:szCs w:val="30"/>
        </w:rPr>
        <w:t xml:space="preserve"> </w:t>
      </w:r>
      <w:r w:rsidR="004411CB" w:rsidRPr="00604BBB">
        <w:rPr>
          <w:rFonts w:ascii="Angsana New" w:hAnsi="Angsana New" w:hint="cs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="004411CB">
        <w:rPr>
          <w:rFonts w:ascii="Angsana New" w:hAnsi="Angsana New"/>
          <w:sz w:val="30"/>
          <w:szCs w:val="30"/>
        </w:rPr>
        <w:t xml:space="preserve"> </w:t>
      </w:r>
      <w:r w:rsidR="007F38F5">
        <w:rPr>
          <w:rFonts w:ascii="Angsana New" w:hAnsi="Angsana New" w:hint="cs"/>
          <w:sz w:val="30"/>
          <w:szCs w:val="30"/>
          <w:cs/>
        </w:rPr>
        <w:t>และ</w:t>
      </w:r>
      <w:r w:rsidR="00FF34A4">
        <w:rPr>
          <w:rFonts w:ascii="Angsana New" w:hAnsi="Angsana New" w:hint="cs"/>
          <w:sz w:val="30"/>
          <w:szCs w:val="30"/>
          <w:cs/>
        </w:rPr>
        <w:t>การแก้ไขอัตราดอกเบี้ยเงินให้กู้ยืมแก่บริษัทย่อยแห่งหนึ่ง</w:t>
      </w:r>
    </w:p>
    <w:p w14:paraId="73DECA09" w14:textId="77777777" w:rsidR="00E569EB" w:rsidRDefault="00E569EB" w:rsidP="00E56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</w:rPr>
      </w:pPr>
    </w:p>
    <w:sectPr w:rsidR="00E569EB" w:rsidSect="00FB032D">
      <w:headerReference w:type="default" r:id="rId2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6A0C6" w14:textId="77777777" w:rsidR="0098503F" w:rsidRDefault="0098503F" w:rsidP="004956B4">
      <w:r>
        <w:separator/>
      </w:r>
    </w:p>
  </w:endnote>
  <w:endnote w:type="continuationSeparator" w:id="0">
    <w:p w14:paraId="0E13663F" w14:textId="77777777" w:rsidR="0098503F" w:rsidRDefault="0098503F" w:rsidP="004956B4">
      <w:r>
        <w:continuationSeparator/>
      </w:r>
    </w:p>
  </w:endnote>
  <w:endnote w:type="continuationNotice" w:id="1">
    <w:p w14:paraId="3482B168" w14:textId="77777777" w:rsidR="0098503F" w:rsidRDefault="009850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8C03" w14:textId="02EA88DC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8B1559" w:rsidRPr="009D0735" w:rsidRDefault="008B1559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3077" w14:textId="24CC976C" w:rsidR="008B1559" w:rsidRPr="00D83FF5" w:rsidRDefault="008B155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B77EF6">
      <w:rPr>
        <w:rFonts w:ascii="Angsana New" w:hAnsi="Angsana New"/>
        <w:noProof/>
        <w:sz w:val="30"/>
        <w:szCs w:val="30"/>
      </w:rPr>
      <w:t>1417703 - 2023 Sep-FSA-Nava Nakorn Pcl.- 09t-Q3_9-Nov-23.docx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B9FE" w14:textId="77777777" w:rsidR="00BA5B3A" w:rsidRPr="003021FF" w:rsidRDefault="00BA5B3A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3F3FA19" w14:textId="77777777" w:rsidR="00BA5B3A" w:rsidRPr="009D0735" w:rsidRDefault="00BA5B3A" w:rsidP="00745469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61DF" w14:textId="590A6CDF" w:rsidR="008B1559" w:rsidRPr="00D83FF5" w:rsidRDefault="008B155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77EF6">
      <w:rPr>
        <w:rFonts w:ascii="Angsana New" w:hAnsi="Angsana New"/>
        <w:noProof/>
        <w:sz w:val="30"/>
        <w:szCs w:val="30"/>
      </w:rPr>
      <w:t>1417703 - 2023 Sep-FSA-Nava Nakorn Pcl.- 09t-Q3_9-Nov-23.docx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232D" w14:textId="2B8B960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0A8E5F62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77EF6">
      <w:rPr>
        <w:rFonts w:ascii="Angsana New" w:hAnsi="Angsana New"/>
        <w:noProof/>
        <w:sz w:val="30"/>
        <w:szCs w:val="30"/>
        <w:lang w:val="fr-FR"/>
      </w:rPr>
      <w:t>1417703 - 2023 Sep-FSA-Nava Nakorn Pcl.- 09t-Q3_9-Nov-23.docx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3700DD" w:rsidRPr="003700D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3FC80" w14:textId="77777777" w:rsidR="00D61CF7" w:rsidRPr="003021FF" w:rsidRDefault="00D61CF7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4D5A711F" w14:textId="77777777" w:rsidR="00D61CF7" w:rsidRPr="00245B15" w:rsidRDefault="00D61CF7" w:rsidP="00745469">
    <w:pPr>
      <w:pStyle w:val="Footer"/>
      <w:rPr>
        <w:szCs w:val="24"/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391564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A238C" w14:textId="77777777" w:rsidR="0098503F" w:rsidRDefault="0098503F" w:rsidP="004956B4">
      <w:r>
        <w:separator/>
      </w:r>
    </w:p>
  </w:footnote>
  <w:footnote w:type="continuationSeparator" w:id="0">
    <w:p w14:paraId="08BAEAB0" w14:textId="77777777" w:rsidR="0098503F" w:rsidRDefault="0098503F" w:rsidP="004956B4">
      <w:r>
        <w:continuationSeparator/>
      </w:r>
    </w:p>
  </w:footnote>
  <w:footnote w:type="continuationNotice" w:id="1">
    <w:p w14:paraId="336DE326" w14:textId="77777777" w:rsidR="0098503F" w:rsidRDefault="009850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B747" w14:textId="3BDBEAC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FFE243" w14:textId="705BDD2B" w:rsidR="00B20546" w:rsidRDefault="00B20546" w:rsidP="00B20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A5B3A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BA5B3A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42531" w14:textId="77777777" w:rsidR="00FF6757" w:rsidRPr="001E2301" w:rsidRDefault="00FF6757" w:rsidP="00FF6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C13C9E8" w14:textId="77777777" w:rsidR="00FF6757" w:rsidRDefault="00FF6757" w:rsidP="00FF6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E357B8E" w14:textId="24D4C88C" w:rsidR="00FF6757" w:rsidRDefault="00D61CF7" w:rsidP="00FF6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4D1F238" w14:textId="77777777" w:rsidR="00FF6757" w:rsidRPr="001E2301" w:rsidRDefault="00FF675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6C26" w14:textId="77777777" w:rsidR="00D61CF7" w:rsidRPr="001E2301" w:rsidRDefault="00D61CF7" w:rsidP="00182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DDB7C2" w14:textId="77777777" w:rsidR="00D61CF7" w:rsidRDefault="00D61CF7" w:rsidP="00182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1DF7207" w14:textId="77777777" w:rsidR="00D61CF7" w:rsidRDefault="00D61CF7" w:rsidP="00182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266DC1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822EA" w14:textId="77777777" w:rsidR="00D61CF7" w:rsidRPr="001E2301" w:rsidRDefault="00D61CF7" w:rsidP="00D61C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AC03C27" w14:textId="77777777" w:rsidR="00D61CF7" w:rsidRDefault="00D61CF7" w:rsidP="00D61C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BD09982" w14:textId="703228F5" w:rsidR="00D61CF7" w:rsidRDefault="00D61CF7" w:rsidP="00D61C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C9DD516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B618" w14:textId="77777777" w:rsidR="008B1559" w:rsidRPr="00FA7747" w:rsidRDefault="008B155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8B1559" w:rsidRDefault="008B1559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8pt;margin-top:203.75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" filled="f" stroked="f">
              <o:lock v:ext="edit" shapetype="t"/>
              <v:textbox style="mso-fit-shape-to-text:t">
                <w:txbxContent>
                  <w:p w14:paraId="1B4BC284" w14:textId="77777777" w:rsidR="008B1559" w:rsidRDefault="008B1559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8B1559" w:rsidRPr="00FA7747" w:rsidRDefault="008B155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2893F966" w:rsidR="008B1559" w:rsidRDefault="008B155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3700DD" w:rsidRPr="003700DD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3700DD" w:rsidRPr="003700DD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3700DD" w:rsidRPr="003700DD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8B1559" w:rsidRPr="00D8216C" w:rsidRDefault="008B155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E660" w14:textId="77777777" w:rsidR="008B1559" w:rsidRPr="001E2301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8B1559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1778A88" w14:textId="0A83A161" w:rsidR="00D07046" w:rsidRDefault="00BA5B3A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E121C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9FD6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0A4AD1" w14:textId="0DE08B02" w:rsidR="00D07046" w:rsidRDefault="00BA5B3A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225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7F216FC8" w:rsidR="008B1559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BB07087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EEFA76" w14:textId="77777777" w:rsidR="00BA5B3A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0B352C" w14:textId="77777777" w:rsidR="00BA5B3A" w:rsidRDefault="00BA5B3A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A039B38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5FF" w14:textId="77777777" w:rsidR="008B1559" w:rsidRDefault="008B1559" w:rsidP="008E493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F88A8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67A7D69" w14:textId="77777777" w:rsidR="00D61CF7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429D9AC" w14:textId="77777777" w:rsidR="00D61CF7" w:rsidRDefault="00D61CF7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hybridMultilevel"/>
    <w:tmpl w:val="FDFAFE2C"/>
    <w:lvl w:ilvl="0" w:tplc="C73CF3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5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2"/>
  </w:num>
  <w:num w:numId="10" w16cid:durableId="977764087">
    <w:abstractNumId w:val="17"/>
  </w:num>
  <w:num w:numId="11" w16cid:durableId="1028486551">
    <w:abstractNumId w:val="33"/>
  </w:num>
  <w:num w:numId="12" w16cid:durableId="927543020">
    <w:abstractNumId w:val="23"/>
  </w:num>
  <w:num w:numId="13" w16cid:durableId="1482383295">
    <w:abstractNumId w:val="38"/>
  </w:num>
  <w:num w:numId="14" w16cid:durableId="1701008546">
    <w:abstractNumId w:val="8"/>
  </w:num>
  <w:num w:numId="15" w16cid:durableId="76752130">
    <w:abstractNumId w:val="28"/>
  </w:num>
  <w:num w:numId="16" w16cid:durableId="544217954">
    <w:abstractNumId w:val="13"/>
  </w:num>
  <w:num w:numId="17" w16cid:durableId="1606156782">
    <w:abstractNumId w:val="35"/>
  </w:num>
  <w:num w:numId="18" w16cid:durableId="1740789213">
    <w:abstractNumId w:val="27"/>
  </w:num>
  <w:num w:numId="19" w16cid:durableId="266159673">
    <w:abstractNumId w:val="24"/>
  </w:num>
  <w:num w:numId="20" w16cid:durableId="2057660054">
    <w:abstractNumId w:val="16"/>
  </w:num>
  <w:num w:numId="21" w16cid:durableId="468133506">
    <w:abstractNumId w:val="15"/>
  </w:num>
  <w:num w:numId="22" w16cid:durableId="1835105879">
    <w:abstractNumId w:val="25"/>
  </w:num>
  <w:num w:numId="23" w16cid:durableId="472868516">
    <w:abstractNumId w:val="31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0"/>
  </w:num>
  <w:num w:numId="27" w16cid:durableId="1748111501">
    <w:abstractNumId w:val="37"/>
  </w:num>
  <w:num w:numId="28" w16cid:durableId="211158054">
    <w:abstractNumId w:val="34"/>
  </w:num>
  <w:num w:numId="29" w16cid:durableId="793058373">
    <w:abstractNumId w:val="14"/>
  </w:num>
  <w:num w:numId="30" w16cid:durableId="1075979869">
    <w:abstractNumId w:val="39"/>
  </w:num>
  <w:num w:numId="31" w16cid:durableId="916744535">
    <w:abstractNumId w:val="40"/>
  </w:num>
  <w:num w:numId="32" w16cid:durableId="379137201">
    <w:abstractNumId w:val="36"/>
  </w:num>
  <w:num w:numId="33" w16cid:durableId="448162600">
    <w:abstractNumId w:val="21"/>
  </w:num>
  <w:num w:numId="34" w16cid:durableId="121925373">
    <w:abstractNumId w:val="32"/>
  </w:num>
  <w:num w:numId="35" w16cid:durableId="1781802350">
    <w:abstractNumId w:val="30"/>
  </w:num>
  <w:num w:numId="36" w16cid:durableId="653142249">
    <w:abstractNumId w:val="26"/>
  </w:num>
  <w:num w:numId="37" w16cid:durableId="1495996160">
    <w:abstractNumId w:val="12"/>
  </w:num>
  <w:num w:numId="38" w16cid:durableId="996302227">
    <w:abstractNumId w:val="18"/>
  </w:num>
  <w:num w:numId="39" w16cid:durableId="983043607">
    <w:abstractNumId w:val="29"/>
  </w:num>
  <w:num w:numId="40" w16cid:durableId="173611524">
    <w:abstractNumId w:val="19"/>
  </w:num>
  <w:num w:numId="41" w16cid:durableId="116596974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C87"/>
    <w:rsid w:val="00002F66"/>
    <w:rsid w:val="00002FAC"/>
    <w:rsid w:val="00003142"/>
    <w:rsid w:val="000031E5"/>
    <w:rsid w:val="00003257"/>
    <w:rsid w:val="000033BE"/>
    <w:rsid w:val="00003415"/>
    <w:rsid w:val="000036EC"/>
    <w:rsid w:val="0000395F"/>
    <w:rsid w:val="00003B50"/>
    <w:rsid w:val="00003BC0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53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BCC"/>
    <w:rsid w:val="00025C88"/>
    <w:rsid w:val="00025DFC"/>
    <w:rsid w:val="0002702A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B2B"/>
    <w:rsid w:val="00030D32"/>
    <w:rsid w:val="00030D42"/>
    <w:rsid w:val="00030F9A"/>
    <w:rsid w:val="00030FAF"/>
    <w:rsid w:val="00030FC6"/>
    <w:rsid w:val="0003104C"/>
    <w:rsid w:val="000314B7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B03"/>
    <w:rsid w:val="00040C11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AB8"/>
    <w:rsid w:val="00044B66"/>
    <w:rsid w:val="00044BB1"/>
    <w:rsid w:val="00044C97"/>
    <w:rsid w:val="00044E11"/>
    <w:rsid w:val="00045621"/>
    <w:rsid w:val="00045B03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50156"/>
    <w:rsid w:val="000502CD"/>
    <w:rsid w:val="000502EB"/>
    <w:rsid w:val="0005071D"/>
    <w:rsid w:val="00050E6B"/>
    <w:rsid w:val="00050EE5"/>
    <w:rsid w:val="000511F0"/>
    <w:rsid w:val="000512D8"/>
    <w:rsid w:val="0005145D"/>
    <w:rsid w:val="00051598"/>
    <w:rsid w:val="00051CB9"/>
    <w:rsid w:val="00051D4D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5E3"/>
    <w:rsid w:val="00053DBC"/>
    <w:rsid w:val="00053EA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CC6"/>
    <w:rsid w:val="00061D13"/>
    <w:rsid w:val="00061D4A"/>
    <w:rsid w:val="00061E47"/>
    <w:rsid w:val="00061E76"/>
    <w:rsid w:val="00061FA4"/>
    <w:rsid w:val="00061FF7"/>
    <w:rsid w:val="00062093"/>
    <w:rsid w:val="0006216C"/>
    <w:rsid w:val="000621C8"/>
    <w:rsid w:val="000621F7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B1A"/>
    <w:rsid w:val="00064E76"/>
    <w:rsid w:val="0006509E"/>
    <w:rsid w:val="00065121"/>
    <w:rsid w:val="000656E1"/>
    <w:rsid w:val="00065716"/>
    <w:rsid w:val="00065874"/>
    <w:rsid w:val="00065C80"/>
    <w:rsid w:val="00065C8D"/>
    <w:rsid w:val="00066111"/>
    <w:rsid w:val="00066342"/>
    <w:rsid w:val="0006663C"/>
    <w:rsid w:val="000666DD"/>
    <w:rsid w:val="000668A7"/>
    <w:rsid w:val="00066C72"/>
    <w:rsid w:val="00066E14"/>
    <w:rsid w:val="00066E95"/>
    <w:rsid w:val="0006725D"/>
    <w:rsid w:val="000675DA"/>
    <w:rsid w:val="00067839"/>
    <w:rsid w:val="00067846"/>
    <w:rsid w:val="00067BBB"/>
    <w:rsid w:val="00067C94"/>
    <w:rsid w:val="00067CD0"/>
    <w:rsid w:val="00067D22"/>
    <w:rsid w:val="00070142"/>
    <w:rsid w:val="00070715"/>
    <w:rsid w:val="00070900"/>
    <w:rsid w:val="00070A26"/>
    <w:rsid w:val="00070A5F"/>
    <w:rsid w:val="00070FC4"/>
    <w:rsid w:val="00070FD0"/>
    <w:rsid w:val="000710D1"/>
    <w:rsid w:val="0007112A"/>
    <w:rsid w:val="000712CE"/>
    <w:rsid w:val="00071380"/>
    <w:rsid w:val="00071888"/>
    <w:rsid w:val="00071F49"/>
    <w:rsid w:val="0007208F"/>
    <w:rsid w:val="0007212A"/>
    <w:rsid w:val="000721BD"/>
    <w:rsid w:val="000723BB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720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9C"/>
    <w:rsid w:val="000759E5"/>
    <w:rsid w:val="00075A10"/>
    <w:rsid w:val="00075A87"/>
    <w:rsid w:val="00075D0D"/>
    <w:rsid w:val="00076284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111C"/>
    <w:rsid w:val="000811A0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E02"/>
    <w:rsid w:val="0008400F"/>
    <w:rsid w:val="000840AD"/>
    <w:rsid w:val="000841AA"/>
    <w:rsid w:val="0008438D"/>
    <w:rsid w:val="00084BF2"/>
    <w:rsid w:val="00084E9B"/>
    <w:rsid w:val="0008510A"/>
    <w:rsid w:val="000852E4"/>
    <w:rsid w:val="00085398"/>
    <w:rsid w:val="00085688"/>
    <w:rsid w:val="000858E6"/>
    <w:rsid w:val="00085D4F"/>
    <w:rsid w:val="000862E7"/>
    <w:rsid w:val="00086330"/>
    <w:rsid w:val="0008679E"/>
    <w:rsid w:val="00086BE5"/>
    <w:rsid w:val="00086EFC"/>
    <w:rsid w:val="00087299"/>
    <w:rsid w:val="00087319"/>
    <w:rsid w:val="000876E3"/>
    <w:rsid w:val="00087991"/>
    <w:rsid w:val="00087C9A"/>
    <w:rsid w:val="00087D77"/>
    <w:rsid w:val="00090108"/>
    <w:rsid w:val="00090340"/>
    <w:rsid w:val="0009082D"/>
    <w:rsid w:val="00090B25"/>
    <w:rsid w:val="00090BB3"/>
    <w:rsid w:val="00090CF7"/>
    <w:rsid w:val="00090D2D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D16"/>
    <w:rsid w:val="000A00C0"/>
    <w:rsid w:val="000A0BD9"/>
    <w:rsid w:val="000A0F01"/>
    <w:rsid w:val="000A10B0"/>
    <w:rsid w:val="000A10B9"/>
    <w:rsid w:val="000A149B"/>
    <w:rsid w:val="000A1725"/>
    <w:rsid w:val="000A1762"/>
    <w:rsid w:val="000A2149"/>
    <w:rsid w:val="000A2151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316"/>
    <w:rsid w:val="000A6680"/>
    <w:rsid w:val="000A6C35"/>
    <w:rsid w:val="000A70E8"/>
    <w:rsid w:val="000A71A6"/>
    <w:rsid w:val="000A71CB"/>
    <w:rsid w:val="000A792C"/>
    <w:rsid w:val="000A79E4"/>
    <w:rsid w:val="000A7BD5"/>
    <w:rsid w:val="000A7C6E"/>
    <w:rsid w:val="000A7F04"/>
    <w:rsid w:val="000B01DC"/>
    <w:rsid w:val="000B025D"/>
    <w:rsid w:val="000B081F"/>
    <w:rsid w:val="000B0E74"/>
    <w:rsid w:val="000B10D2"/>
    <w:rsid w:val="000B111B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2F55"/>
    <w:rsid w:val="000B3377"/>
    <w:rsid w:val="000B33C3"/>
    <w:rsid w:val="000B3492"/>
    <w:rsid w:val="000B354B"/>
    <w:rsid w:val="000B35A7"/>
    <w:rsid w:val="000B3633"/>
    <w:rsid w:val="000B3742"/>
    <w:rsid w:val="000B3C17"/>
    <w:rsid w:val="000B3EF7"/>
    <w:rsid w:val="000B481D"/>
    <w:rsid w:val="000B48CF"/>
    <w:rsid w:val="000B491E"/>
    <w:rsid w:val="000B4B18"/>
    <w:rsid w:val="000B4EBB"/>
    <w:rsid w:val="000B5728"/>
    <w:rsid w:val="000B5758"/>
    <w:rsid w:val="000B59B5"/>
    <w:rsid w:val="000B5A1D"/>
    <w:rsid w:val="000B5A73"/>
    <w:rsid w:val="000B5BCA"/>
    <w:rsid w:val="000B64A9"/>
    <w:rsid w:val="000B6934"/>
    <w:rsid w:val="000B6AF7"/>
    <w:rsid w:val="000B6FD1"/>
    <w:rsid w:val="000B7297"/>
    <w:rsid w:val="000B75C9"/>
    <w:rsid w:val="000B768B"/>
    <w:rsid w:val="000B771A"/>
    <w:rsid w:val="000B78AD"/>
    <w:rsid w:val="000B7A60"/>
    <w:rsid w:val="000B7A6B"/>
    <w:rsid w:val="000C005A"/>
    <w:rsid w:val="000C008C"/>
    <w:rsid w:val="000C00A1"/>
    <w:rsid w:val="000C025A"/>
    <w:rsid w:val="000C0453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0C8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26ED"/>
    <w:rsid w:val="000C32E5"/>
    <w:rsid w:val="000C3C5D"/>
    <w:rsid w:val="000C3EF3"/>
    <w:rsid w:val="000C3FBC"/>
    <w:rsid w:val="000C3FEC"/>
    <w:rsid w:val="000C41A1"/>
    <w:rsid w:val="000C4231"/>
    <w:rsid w:val="000C4298"/>
    <w:rsid w:val="000C4304"/>
    <w:rsid w:val="000C4FB0"/>
    <w:rsid w:val="000C5EC2"/>
    <w:rsid w:val="000C5EC4"/>
    <w:rsid w:val="000C63D1"/>
    <w:rsid w:val="000C6421"/>
    <w:rsid w:val="000C6AE9"/>
    <w:rsid w:val="000C6AED"/>
    <w:rsid w:val="000C6B0B"/>
    <w:rsid w:val="000C6C18"/>
    <w:rsid w:val="000C6D34"/>
    <w:rsid w:val="000C7107"/>
    <w:rsid w:val="000C7354"/>
    <w:rsid w:val="000C73F8"/>
    <w:rsid w:val="000C752A"/>
    <w:rsid w:val="000C7551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6EC"/>
    <w:rsid w:val="000D589E"/>
    <w:rsid w:val="000D6057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0C9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90A"/>
    <w:rsid w:val="000E6A8C"/>
    <w:rsid w:val="000E6CEA"/>
    <w:rsid w:val="000E6D8F"/>
    <w:rsid w:val="000E705E"/>
    <w:rsid w:val="000E719D"/>
    <w:rsid w:val="000E74E0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830"/>
    <w:rsid w:val="000F1A44"/>
    <w:rsid w:val="000F1E68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48B"/>
    <w:rsid w:val="00100AE5"/>
    <w:rsid w:val="00100C49"/>
    <w:rsid w:val="00100DCD"/>
    <w:rsid w:val="00100F4E"/>
    <w:rsid w:val="00100F9F"/>
    <w:rsid w:val="00101154"/>
    <w:rsid w:val="0010143A"/>
    <w:rsid w:val="001015AE"/>
    <w:rsid w:val="00101714"/>
    <w:rsid w:val="001018ED"/>
    <w:rsid w:val="00101B2D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6D56"/>
    <w:rsid w:val="001174E0"/>
    <w:rsid w:val="001175CB"/>
    <w:rsid w:val="00117776"/>
    <w:rsid w:val="00117FA8"/>
    <w:rsid w:val="00120049"/>
    <w:rsid w:val="00120126"/>
    <w:rsid w:val="00120302"/>
    <w:rsid w:val="001203E0"/>
    <w:rsid w:val="00120A81"/>
    <w:rsid w:val="00120FF7"/>
    <w:rsid w:val="00121026"/>
    <w:rsid w:val="00121271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5F9"/>
    <w:rsid w:val="0012263F"/>
    <w:rsid w:val="00122714"/>
    <w:rsid w:val="001227C5"/>
    <w:rsid w:val="00122D82"/>
    <w:rsid w:val="00122DF2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44"/>
    <w:rsid w:val="00131E4D"/>
    <w:rsid w:val="00131EA5"/>
    <w:rsid w:val="00132190"/>
    <w:rsid w:val="0013236B"/>
    <w:rsid w:val="0013248F"/>
    <w:rsid w:val="001327AE"/>
    <w:rsid w:val="00132BFA"/>
    <w:rsid w:val="00132E0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4D61"/>
    <w:rsid w:val="0013528E"/>
    <w:rsid w:val="0013533C"/>
    <w:rsid w:val="00135860"/>
    <w:rsid w:val="001361F3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408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B82"/>
    <w:rsid w:val="00142CD3"/>
    <w:rsid w:val="00142F34"/>
    <w:rsid w:val="00143070"/>
    <w:rsid w:val="00143BB7"/>
    <w:rsid w:val="00143C80"/>
    <w:rsid w:val="00143F43"/>
    <w:rsid w:val="00144226"/>
    <w:rsid w:val="001444CD"/>
    <w:rsid w:val="00144546"/>
    <w:rsid w:val="00144A50"/>
    <w:rsid w:val="00144AF3"/>
    <w:rsid w:val="00144C6B"/>
    <w:rsid w:val="00144CB1"/>
    <w:rsid w:val="00144E5E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AB3"/>
    <w:rsid w:val="00147CAF"/>
    <w:rsid w:val="0015023E"/>
    <w:rsid w:val="00150483"/>
    <w:rsid w:val="00150A2B"/>
    <w:rsid w:val="00150BAC"/>
    <w:rsid w:val="00150DCB"/>
    <w:rsid w:val="00150F1F"/>
    <w:rsid w:val="00151027"/>
    <w:rsid w:val="00151052"/>
    <w:rsid w:val="00151165"/>
    <w:rsid w:val="00151514"/>
    <w:rsid w:val="00151987"/>
    <w:rsid w:val="00151DAA"/>
    <w:rsid w:val="001522D6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EB6"/>
    <w:rsid w:val="00152F30"/>
    <w:rsid w:val="001530F5"/>
    <w:rsid w:val="00153137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6F55"/>
    <w:rsid w:val="00157052"/>
    <w:rsid w:val="001577ED"/>
    <w:rsid w:val="00157BDF"/>
    <w:rsid w:val="00157F12"/>
    <w:rsid w:val="00157F8B"/>
    <w:rsid w:val="00160485"/>
    <w:rsid w:val="001607A4"/>
    <w:rsid w:val="00160A55"/>
    <w:rsid w:val="00160B3F"/>
    <w:rsid w:val="00160B4B"/>
    <w:rsid w:val="00160DEC"/>
    <w:rsid w:val="00160FCF"/>
    <w:rsid w:val="0016113B"/>
    <w:rsid w:val="001613A3"/>
    <w:rsid w:val="00161470"/>
    <w:rsid w:val="00161822"/>
    <w:rsid w:val="00161E97"/>
    <w:rsid w:val="001620C9"/>
    <w:rsid w:val="00162181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9F5"/>
    <w:rsid w:val="00166A24"/>
    <w:rsid w:val="00166A39"/>
    <w:rsid w:val="00166C2A"/>
    <w:rsid w:val="00166D0C"/>
    <w:rsid w:val="0016711F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19C5"/>
    <w:rsid w:val="00171A52"/>
    <w:rsid w:val="00171A8A"/>
    <w:rsid w:val="00171B16"/>
    <w:rsid w:val="00171D05"/>
    <w:rsid w:val="0017215F"/>
    <w:rsid w:val="0017252C"/>
    <w:rsid w:val="0017257A"/>
    <w:rsid w:val="001726B2"/>
    <w:rsid w:val="00172D71"/>
    <w:rsid w:val="00172E04"/>
    <w:rsid w:val="00173137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983"/>
    <w:rsid w:val="00184BD9"/>
    <w:rsid w:val="00185151"/>
    <w:rsid w:val="001853F3"/>
    <w:rsid w:val="001857A4"/>
    <w:rsid w:val="00185B0D"/>
    <w:rsid w:val="001861E7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94"/>
    <w:rsid w:val="001902B8"/>
    <w:rsid w:val="00190320"/>
    <w:rsid w:val="0019033E"/>
    <w:rsid w:val="00190712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80E"/>
    <w:rsid w:val="001A4962"/>
    <w:rsid w:val="001A4A85"/>
    <w:rsid w:val="001A4D92"/>
    <w:rsid w:val="001A4F02"/>
    <w:rsid w:val="001A52EE"/>
    <w:rsid w:val="001A5428"/>
    <w:rsid w:val="001A54B4"/>
    <w:rsid w:val="001A57AC"/>
    <w:rsid w:val="001A598A"/>
    <w:rsid w:val="001A5E20"/>
    <w:rsid w:val="001A61F9"/>
    <w:rsid w:val="001A62B5"/>
    <w:rsid w:val="001A62E0"/>
    <w:rsid w:val="001A6542"/>
    <w:rsid w:val="001A67D1"/>
    <w:rsid w:val="001A6C9B"/>
    <w:rsid w:val="001A6DEB"/>
    <w:rsid w:val="001A6DEF"/>
    <w:rsid w:val="001A6E3D"/>
    <w:rsid w:val="001A721C"/>
    <w:rsid w:val="001A739C"/>
    <w:rsid w:val="001A73C5"/>
    <w:rsid w:val="001A75A1"/>
    <w:rsid w:val="001A7829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B36"/>
    <w:rsid w:val="001B310C"/>
    <w:rsid w:val="001B31E4"/>
    <w:rsid w:val="001B35AB"/>
    <w:rsid w:val="001B3D5A"/>
    <w:rsid w:val="001B3D9B"/>
    <w:rsid w:val="001B41B5"/>
    <w:rsid w:val="001B49A5"/>
    <w:rsid w:val="001B4A59"/>
    <w:rsid w:val="001B4ADD"/>
    <w:rsid w:val="001B4D84"/>
    <w:rsid w:val="001B4E13"/>
    <w:rsid w:val="001B5390"/>
    <w:rsid w:val="001B55F2"/>
    <w:rsid w:val="001B599F"/>
    <w:rsid w:val="001B5A9F"/>
    <w:rsid w:val="001B5BEB"/>
    <w:rsid w:val="001B62AF"/>
    <w:rsid w:val="001B62E6"/>
    <w:rsid w:val="001B6335"/>
    <w:rsid w:val="001B6590"/>
    <w:rsid w:val="001B669F"/>
    <w:rsid w:val="001B66EE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319"/>
    <w:rsid w:val="001C069F"/>
    <w:rsid w:val="001C0700"/>
    <w:rsid w:val="001C07C5"/>
    <w:rsid w:val="001C093C"/>
    <w:rsid w:val="001C09C2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42"/>
    <w:rsid w:val="001C3DA1"/>
    <w:rsid w:val="001C3EC5"/>
    <w:rsid w:val="001C4458"/>
    <w:rsid w:val="001C46B1"/>
    <w:rsid w:val="001C4AB4"/>
    <w:rsid w:val="001C50EA"/>
    <w:rsid w:val="001C5130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0D53"/>
    <w:rsid w:val="001D134E"/>
    <w:rsid w:val="001D145C"/>
    <w:rsid w:val="001D160D"/>
    <w:rsid w:val="001D16D2"/>
    <w:rsid w:val="001D16EA"/>
    <w:rsid w:val="001D18A6"/>
    <w:rsid w:val="001D18FB"/>
    <w:rsid w:val="001D1979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41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4C46"/>
    <w:rsid w:val="001D507C"/>
    <w:rsid w:val="001D50D1"/>
    <w:rsid w:val="001D50F1"/>
    <w:rsid w:val="001D52DC"/>
    <w:rsid w:val="001D5357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992"/>
    <w:rsid w:val="001E2B91"/>
    <w:rsid w:val="001E2E3F"/>
    <w:rsid w:val="001E3361"/>
    <w:rsid w:val="001E340A"/>
    <w:rsid w:val="001E3915"/>
    <w:rsid w:val="001E3E79"/>
    <w:rsid w:val="001E4178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671"/>
    <w:rsid w:val="001E6735"/>
    <w:rsid w:val="001E6E3E"/>
    <w:rsid w:val="001E7669"/>
    <w:rsid w:val="001E7837"/>
    <w:rsid w:val="001E789C"/>
    <w:rsid w:val="001E794D"/>
    <w:rsid w:val="001F0048"/>
    <w:rsid w:val="001F0320"/>
    <w:rsid w:val="001F03D0"/>
    <w:rsid w:val="001F0406"/>
    <w:rsid w:val="001F042C"/>
    <w:rsid w:val="001F0C08"/>
    <w:rsid w:val="001F0C8B"/>
    <w:rsid w:val="001F0DC7"/>
    <w:rsid w:val="001F0DE1"/>
    <w:rsid w:val="001F18B3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87A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DE8"/>
    <w:rsid w:val="0020209E"/>
    <w:rsid w:val="002022E4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361"/>
    <w:rsid w:val="00204648"/>
    <w:rsid w:val="00204701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4F"/>
    <w:rsid w:val="00222157"/>
    <w:rsid w:val="002221CE"/>
    <w:rsid w:val="00222461"/>
    <w:rsid w:val="00222872"/>
    <w:rsid w:val="002228BA"/>
    <w:rsid w:val="00222BDD"/>
    <w:rsid w:val="00222D0D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A05"/>
    <w:rsid w:val="00231B30"/>
    <w:rsid w:val="00231BCC"/>
    <w:rsid w:val="00231DB8"/>
    <w:rsid w:val="0023249D"/>
    <w:rsid w:val="0023289D"/>
    <w:rsid w:val="00232AB0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FC"/>
    <w:rsid w:val="00236423"/>
    <w:rsid w:val="0023643B"/>
    <w:rsid w:val="002367FA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36"/>
    <w:rsid w:val="00241D58"/>
    <w:rsid w:val="002420E9"/>
    <w:rsid w:val="00242164"/>
    <w:rsid w:val="002424A9"/>
    <w:rsid w:val="0024258F"/>
    <w:rsid w:val="00242A90"/>
    <w:rsid w:val="00242CE4"/>
    <w:rsid w:val="00242DA2"/>
    <w:rsid w:val="0024308E"/>
    <w:rsid w:val="00243743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460"/>
    <w:rsid w:val="002506C4"/>
    <w:rsid w:val="002506D1"/>
    <w:rsid w:val="002506EC"/>
    <w:rsid w:val="002507D8"/>
    <w:rsid w:val="002509AB"/>
    <w:rsid w:val="00250AD9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B0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489"/>
    <w:rsid w:val="00254560"/>
    <w:rsid w:val="00254569"/>
    <w:rsid w:val="0025470B"/>
    <w:rsid w:val="00254772"/>
    <w:rsid w:val="00254E1B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96C"/>
    <w:rsid w:val="00256A36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A8C"/>
    <w:rsid w:val="002636B4"/>
    <w:rsid w:val="00263A86"/>
    <w:rsid w:val="00263BC8"/>
    <w:rsid w:val="00264051"/>
    <w:rsid w:val="002640F2"/>
    <w:rsid w:val="00264190"/>
    <w:rsid w:val="0026434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76"/>
    <w:rsid w:val="00270590"/>
    <w:rsid w:val="002708C9"/>
    <w:rsid w:val="002709BB"/>
    <w:rsid w:val="002709F2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B1C"/>
    <w:rsid w:val="0027205A"/>
    <w:rsid w:val="002721EF"/>
    <w:rsid w:val="00272901"/>
    <w:rsid w:val="00272B83"/>
    <w:rsid w:val="00272E51"/>
    <w:rsid w:val="0027335C"/>
    <w:rsid w:val="0027336B"/>
    <w:rsid w:val="00273548"/>
    <w:rsid w:val="00273795"/>
    <w:rsid w:val="00273E34"/>
    <w:rsid w:val="00273ED9"/>
    <w:rsid w:val="00273FD4"/>
    <w:rsid w:val="002747DC"/>
    <w:rsid w:val="0027489E"/>
    <w:rsid w:val="002748DA"/>
    <w:rsid w:val="00274989"/>
    <w:rsid w:val="00274E54"/>
    <w:rsid w:val="00275011"/>
    <w:rsid w:val="00275217"/>
    <w:rsid w:val="00275471"/>
    <w:rsid w:val="00275481"/>
    <w:rsid w:val="0027557C"/>
    <w:rsid w:val="002755DD"/>
    <w:rsid w:val="00275A44"/>
    <w:rsid w:val="00275B9A"/>
    <w:rsid w:val="00275BF3"/>
    <w:rsid w:val="00275DFE"/>
    <w:rsid w:val="00275E05"/>
    <w:rsid w:val="00275F65"/>
    <w:rsid w:val="00276211"/>
    <w:rsid w:val="00276295"/>
    <w:rsid w:val="002768D9"/>
    <w:rsid w:val="00276AE2"/>
    <w:rsid w:val="00276B80"/>
    <w:rsid w:val="00276C8B"/>
    <w:rsid w:val="00276CD1"/>
    <w:rsid w:val="002776E7"/>
    <w:rsid w:val="00277C07"/>
    <w:rsid w:val="00277E44"/>
    <w:rsid w:val="0028039B"/>
    <w:rsid w:val="0028069C"/>
    <w:rsid w:val="00280882"/>
    <w:rsid w:val="00280D74"/>
    <w:rsid w:val="00280FF6"/>
    <w:rsid w:val="00281026"/>
    <w:rsid w:val="002811AD"/>
    <w:rsid w:val="0028122C"/>
    <w:rsid w:val="00281242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1C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B8F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5E9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0E"/>
    <w:rsid w:val="002A02DC"/>
    <w:rsid w:val="002A0341"/>
    <w:rsid w:val="002A069B"/>
    <w:rsid w:val="002A0708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10"/>
    <w:rsid w:val="002A6B34"/>
    <w:rsid w:val="002A6C3C"/>
    <w:rsid w:val="002A6DB3"/>
    <w:rsid w:val="002A7097"/>
    <w:rsid w:val="002A7624"/>
    <w:rsid w:val="002A7CFB"/>
    <w:rsid w:val="002A7EE1"/>
    <w:rsid w:val="002B0048"/>
    <w:rsid w:val="002B00C5"/>
    <w:rsid w:val="002B0101"/>
    <w:rsid w:val="002B0189"/>
    <w:rsid w:val="002B081E"/>
    <w:rsid w:val="002B0902"/>
    <w:rsid w:val="002B0A74"/>
    <w:rsid w:val="002B0C13"/>
    <w:rsid w:val="002B0C58"/>
    <w:rsid w:val="002B1416"/>
    <w:rsid w:val="002B16A7"/>
    <w:rsid w:val="002B1709"/>
    <w:rsid w:val="002B1EBB"/>
    <w:rsid w:val="002B1ECB"/>
    <w:rsid w:val="002B1EF8"/>
    <w:rsid w:val="002B22C7"/>
    <w:rsid w:val="002B268E"/>
    <w:rsid w:val="002B290D"/>
    <w:rsid w:val="002B2C25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AC0"/>
    <w:rsid w:val="002C0C10"/>
    <w:rsid w:val="002C0FCF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B08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7028"/>
    <w:rsid w:val="002C7114"/>
    <w:rsid w:val="002C7248"/>
    <w:rsid w:val="002C7283"/>
    <w:rsid w:val="002C73D4"/>
    <w:rsid w:val="002C767E"/>
    <w:rsid w:val="002C7D6F"/>
    <w:rsid w:val="002C7E30"/>
    <w:rsid w:val="002C7E3F"/>
    <w:rsid w:val="002C7EF9"/>
    <w:rsid w:val="002D078B"/>
    <w:rsid w:val="002D0877"/>
    <w:rsid w:val="002D0B20"/>
    <w:rsid w:val="002D0CC0"/>
    <w:rsid w:val="002D0CF9"/>
    <w:rsid w:val="002D1240"/>
    <w:rsid w:val="002D1309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906"/>
    <w:rsid w:val="002D49F6"/>
    <w:rsid w:val="002D4A28"/>
    <w:rsid w:val="002D4C78"/>
    <w:rsid w:val="002D4D1E"/>
    <w:rsid w:val="002D4DC5"/>
    <w:rsid w:val="002D5068"/>
    <w:rsid w:val="002D5459"/>
    <w:rsid w:val="002D54B6"/>
    <w:rsid w:val="002D5BFA"/>
    <w:rsid w:val="002D5DBA"/>
    <w:rsid w:val="002D5EEF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180"/>
    <w:rsid w:val="002D75D8"/>
    <w:rsid w:val="002D7942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8DC"/>
    <w:rsid w:val="002E6A67"/>
    <w:rsid w:val="002E6D40"/>
    <w:rsid w:val="002E6E2F"/>
    <w:rsid w:val="002E765B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4BA"/>
    <w:rsid w:val="002F1535"/>
    <w:rsid w:val="002F18A5"/>
    <w:rsid w:val="002F1CD1"/>
    <w:rsid w:val="002F286D"/>
    <w:rsid w:val="002F2CD8"/>
    <w:rsid w:val="002F31A4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587"/>
    <w:rsid w:val="002F49E1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82E"/>
    <w:rsid w:val="002F5B55"/>
    <w:rsid w:val="002F5B5B"/>
    <w:rsid w:val="002F62AE"/>
    <w:rsid w:val="002F64E8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2ED8"/>
    <w:rsid w:val="00303032"/>
    <w:rsid w:val="003031DF"/>
    <w:rsid w:val="00303247"/>
    <w:rsid w:val="00303639"/>
    <w:rsid w:val="003036C1"/>
    <w:rsid w:val="00303897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540F"/>
    <w:rsid w:val="0031582A"/>
    <w:rsid w:val="00315998"/>
    <w:rsid w:val="003159AF"/>
    <w:rsid w:val="00315BB2"/>
    <w:rsid w:val="00315DB8"/>
    <w:rsid w:val="00315F29"/>
    <w:rsid w:val="00316146"/>
    <w:rsid w:val="0031614D"/>
    <w:rsid w:val="003162FF"/>
    <w:rsid w:val="00316698"/>
    <w:rsid w:val="00316A9B"/>
    <w:rsid w:val="00316F0E"/>
    <w:rsid w:val="00317292"/>
    <w:rsid w:val="00317668"/>
    <w:rsid w:val="00317980"/>
    <w:rsid w:val="00317B13"/>
    <w:rsid w:val="00317D6C"/>
    <w:rsid w:val="00320198"/>
    <w:rsid w:val="0032067E"/>
    <w:rsid w:val="003207C4"/>
    <w:rsid w:val="00320822"/>
    <w:rsid w:val="003208F6"/>
    <w:rsid w:val="00320B70"/>
    <w:rsid w:val="00320B95"/>
    <w:rsid w:val="00320BF7"/>
    <w:rsid w:val="00320E1A"/>
    <w:rsid w:val="00321058"/>
    <w:rsid w:val="00321372"/>
    <w:rsid w:val="003215BA"/>
    <w:rsid w:val="003217F6"/>
    <w:rsid w:val="00321D5E"/>
    <w:rsid w:val="00321F65"/>
    <w:rsid w:val="00322009"/>
    <w:rsid w:val="00322065"/>
    <w:rsid w:val="00322174"/>
    <w:rsid w:val="00322242"/>
    <w:rsid w:val="0032238F"/>
    <w:rsid w:val="00322450"/>
    <w:rsid w:val="003224AA"/>
    <w:rsid w:val="003227BD"/>
    <w:rsid w:val="0032288E"/>
    <w:rsid w:val="00322A92"/>
    <w:rsid w:val="00322AAE"/>
    <w:rsid w:val="00322B37"/>
    <w:rsid w:val="00322DEA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863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C39"/>
    <w:rsid w:val="00326DF5"/>
    <w:rsid w:val="00326F51"/>
    <w:rsid w:val="003271F2"/>
    <w:rsid w:val="003274B0"/>
    <w:rsid w:val="0032756C"/>
    <w:rsid w:val="003278F3"/>
    <w:rsid w:val="00327B3E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EE4"/>
    <w:rsid w:val="0034574A"/>
    <w:rsid w:val="00345BF1"/>
    <w:rsid w:val="00345E44"/>
    <w:rsid w:val="003461CE"/>
    <w:rsid w:val="003463BB"/>
    <w:rsid w:val="00346630"/>
    <w:rsid w:val="0034696E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E7"/>
    <w:rsid w:val="00351FD7"/>
    <w:rsid w:val="003522C5"/>
    <w:rsid w:val="00352598"/>
    <w:rsid w:val="00352732"/>
    <w:rsid w:val="0035278A"/>
    <w:rsid w:val="003528E2"/>
    <w:rsid w:val="00352993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D77"/>
    <w:rsid w:val="00354014"/>
    <w:rsid w:val="003545D6"/>
    <w:rsid w:val="0035464F"/>
    <w:rsid w:val="00354802"/>
    <w:rsid w:val="003548D4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6EA5"/>
    <w:rsid w:val="00356EF2"/>
    <w:rsid w:val="00357061"/>
    <w:rsid w:val="00357132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1ED0"/>
    <w:rsid w:val="003620DD"/>
    <w:rsid w:val="0036288E"/>
    <w:rsid w:val="003628B6"/>
    <w:rsid w:val="0036295A"/>
    <w:rsid w:val="00362996"/>
    <w:rsid w:val="00362C24"/>
    <w:rsid w:val="00362DC5"/>
    <w:rsid w:val="00362F0C"/>
    <w:rsid w:val="0036311B"/>
    <w:rsid w:val="00363559"/>
    <w:rsid w:val="00363F87"/>
    <w:rsid w:val="00364127"/>
    <w:rsid w:val="00364302"/>
    <w:rsid w:val="003645A9"/>
    <w:rsid w:val="0036479C"/>
    <w:rsid w:val="00364959"/>
    <w:rsid w:val="00364D00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D85"/>
    <w:rsid w:val="0037304C"/>
    <w:rsid w:val="003735FD"/>
    <w:rsid w:val="00373648"/>
    <w:rsid w:val="003736E8"/>
    <w:rsid w:val="0037378F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973"/>
    <w:rsid w:val="00376AC3"/>
    <w:rsid w:val="00376F5B"/>
    <w:rsid w:val="00377117"/>
    <w:rsid w:val="00377419"/>
    <w:rsid w:val="00377457"/>
    <w:rsid w:val="00377617"/>
    <w:rsid w:val="0037785A"/>
    <w:rsid w:val="00377A77"/>
    <w:rsid w:val="00377CE6"/>
    <w:rsid w:val="003800B8"/>
    <w:rsid w:val="00380118"/>
    <w:rsid w:val="0038020B"/>
    <w:rsid w:val="00380284"/>
    <w:rsid w:val="0038030A"/>
    <w:rsid w:val="0038032B"/>
    <w:rsid w:val="00380517"/>
    <w:rsid w:val="00380575"/>
    <w:rsid w:val="00380912"/>
    <w:rsid w:val="003809A5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69D"/>
    <w:rsid w:val="00383748"/>
    <w:rsid w:val="0038396E"/>
    <w:rsid w:val="00383C4B"/>
    <w:rsid w:val="00383ED3"/>
    <w:rsid w:val="00384489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5FA3"/>
    <w:rsid w:val="003868A4"/>
    <w:rsid w:val="003869BF"/>
    <w:rsid w:val="00386BAF"/>
    <w:rsid w:val="00386BBC"/>
    <w:rsid w:val="00386CAA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03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517"/>
    <w:rsid w:val="0039570A"/>
    <w:rsid w:val="00395A76"/>
    <w:rsid w:val="00395AF5"/>
    <w:rsid w:val="00395B0A"/>
    <w:rsid w:val="00395DCC"/>
    <w:rsid w:val="00395E0C"/>
    <w:rsid w:val="00396384"/>
    <w:rsid w:val="0039652F"/>
    <w:rsid w:val="0039672F"/>
    <w:rsid w:val="003967D8"/>
    <w:rsid w:val="00396D9B"/>
    <w:rsid w:val="00396F66"/>
    <w:rsid w:val="003971AF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9C7"/>
    <w:rsid w:val="003A2AEC"/>
    <w:rsid w:val="003A2BF0"/>
    <w:rsid w:val="003A2CD3"/>
    <w:rsid w:val="003A2E4A"/>
    <w:rsid w:val="003A308F"/>
    <w:rsid w:val="003A3491"/>
    <w:rsid w:val="003A3766"/>
    <w:rsid w:val="003A39B1"/>
    <w:rsid w:val="003A39B2"/>
    <w:rsid w:val="003A3EA9"/>
    <w:rsid w:val="003A4232"/>
    <w:rsid w:val="003A4426"/>
    <w:rsid w:val="003A442E"/>
    <w:rsid w:val="003A45B5"/>
    <w:rsid w:val="003A48B4"/>
    <w:rsid w:val="003A4AB2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25"/>
    <w:rsid w:val="003B1E32"/>
    <w:rsid w:val="003B22C7"/>
    <w:rsid w:val="003B22FF"/>
    <w:rsid w:val="003B230B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1A7"/>
    <w:rsid w:val="003B5227"/>
    <w:rsid w:val="003B54F9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EDD"/>
    <w:rsid w:val="003B6FA6"/>
    <w:rsid w:val="003B7520"/>
    <w:rsid w:val="003B786F"/>
    <w:rsid w:val="003B7B19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211A"/>
    <w:rsid w:val="003C2161"/>
    <w:rsid w:val="003C21A1"/>
    <w:rsid w:val="003C26B7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4DE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64"/>
    <w:rsid w:val="003D2267"/>
    <w:rsid w:val="003D238A"/>
    <w:rsid w:val="003D24B7"/>
    <w:rsid w:val="003D2501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641B"/>
    <w:rsid w:val="003D6E42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10DB"/>
    <w:rsid w:val="003E1229"/>
    <w:rsid w:val="003E1CD7"/>
    <w:rsid w:val="003E1D49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BB3"/>
    <w:rsid w:val="003E7321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EA2"/>
    <w:rsid w:val="004001F1"/>
    <w:rsid w:val="00400214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53F"/>
    <w:rsid w:val="004035FC"/>
    <w:rsid w:val="00403CB7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321"/>
    <w:rsid w:val="00410A13"/>
    <w:rsid w:val="00410ED5"/>
    <w:rsid w:val="0041109C"/>
    <w:rsid w:val="0041140B"/>
    <w:rsid w:val="0041151A"/>
    <w:rsid w:val="004119C8"/>
    <w:rsid w:val="00412116"/>
    <w:rsid w:val="0041236E"/>
    <w:rsid w:val="00412378"/>
    <w:rsid w:val="004123C7"/>
    <w:rsid w:val="00412645"/>
    <w:rsid w:val="0041281D"/>
    <w:rsid w:val="004128F9"/>
    <w:rsid w:val="00412A33"/>
    <w:rsid w:val="00412C46"/>
    <w:rsid w:val="00412C5E"/>
    <w:rsid w:val="004130C9"/>
    <w:rsid w:val="004131D4"/>
    <w:rsid w:val="00413657"/>
    <w:rsid w:val="0041390B"/>
    <w:rsid w:val="00413937"/>
    <w:rsid w:val="00413C08"/>
    <w:rsid w:val="004142D4"/>
    <w:rsid w:val="00414946"/>
    <w:rsid w:val="00414AA8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DAE"/>
    <w:rsid w:val="00416E00"/>
    <w:rsid w:val="004170D1"/>
    <w:rsid w:val="004171BC"/>
    <w:rsid w:val="00417265"/>
    <w:rsid w:val="004172E6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520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832"/>
    <w:rsid w:val="004319C2"/>
    <w:rsid w:val="00431DDA"/>
    <w:rsid w:val="00431E35"/>
    <w:rsid w:val="00431F8C"/>
    <w:rsid w:val="00431FDE"/>
    <w:rsid w:val="00432011"/>
    <w:rsid w:val="0043213E"/>
    <w:rsid w:val="004325B4"/>
    <w:rsid w:val="004330D4"/>
    <w:rsid w:val="00433545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444F"/>
    <w:rsid w:val="00435AA8"/>
    <w:rsid w:val="00435B2F"/>
    <w:rsid w:val="00435B6C"/>
    <w:rsid w:val="00435BF3"/>
    <w:rsid w:val="00435C83"/>
    <w:rsid w:val="00435FC2"/>
    <w:rsid w:val="0043665F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E35"/>
    <w:rsid w:val="00447FCB"/>
    <w:rsid w:val="00450272"/>
    <w:rsid w:val="0045028F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5FA"/>
    <w:rsid w:val="00454A9C"/>
    <w:rsid w:val="004551B4"/>
    <w:rsid w:val="0045536C"/>
    <w:rsid w:val="004553C3"/>
    <w:rsid w:val="0045543E"/>
    <w:rsid w:val="00455509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72A"/>
    <w:rsid w:val="00460AED"/>
    <w:rsid w:val="00460D42"/>
    <w:rsid w:val="00460F7E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ED6"/>
    <w:rsid w:val="00466FBD"/>
    <w:rsid w:val="0046700F"/>
    <w:rsid w:val="0046720A"/>
    <w:rsid w:val="004672AB"/>
    <w:rsid w:val="004678C5"/>
    <w:rsid w:val="00467957"/>
    <w:rsid w:val="004679CC"/>
    <w:rsid w:val="00467E65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262"/>
    <w:rsid w:val="004763CA"/>
    <w:rsid w:val="00476497"/>
    <w:rsid w:val="00476B0D"/>
    <w:rsid w:val="00476E2C"/>
    <w:rsid w:val="00476E34"/>
    <w:rsid w:val="00476FA8"/>
    <w:rsid w:val="00477760"/>
    <w:rsid w:val="0047777A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44"/>
    <w:rsid w:val="00480E51"/>
    <w:rsid w:val="00481564"/>
    <w:rsid w:val="00481EB2"/>
    <w:rsid w:val="00481F05"/>
    <w:rsid w:val="00482111"/>
    <w:rsid w:val="00482188"/>
    <w:rsid w:val="00482403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C99"/>
    <w:rsid w:val="00482D28"/>
    <w:rsid w:val="00482D59"/>
    <w:rsid w:val="004830A2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64E"/>
    <w:rsid w:val="0048485F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9004D"/>
    <w:rsid w:val="00490096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29F"/>
    <w:rsid w:val="004926A8"/>
    <w:rsid w:val="00492BDC"/>
    <w:rsid w:val="00492BF1"/>
    <w:rsid w:val="00492C69"/>
    <w:rsid w:val="00493EAC"/>
    <w:rsid w:val="00494209"/>
    <w:rsid w:val="00494625"/>
    <w:rsid w:val="004946BE"/>
    <w:rsid w:val="00494734"/>
    <w:rsid w:val="00494C12"/>
    <w:rsid w:val="00494C1C"/>
    <w:rsid w:val="00495112"/>
    <w:rsid w:val="0049515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B01"/>
    <w:rsid w:val="00496B30"/>
    <w:rsid w:val="00496B36"/>
    <w:rsid w:val="00496BB3"/>
    <w:rsid w:val="00496CD4"/>
    <w:rsid w:val="00496D7D"/>
    <w:rsid w:val="004970B6"/>
    <w:rsid w:val="00497487"/>
    <w:rsid w:val="004975B6"/>
    <w:rsid w:val="004979D3"/>
    <w:rsid w:val="004979E6"/>
    <w:rsid w:val="00497CDA"/>
    <w:rsid w:val="004A001A"/>
    <w:rsid w:val="004A0334"/>
    <w:rsid w:val="004A05DB"/>
    <w:rsid w:val="004A0719"/>
    <w:rsid w:val="004A074B"/>
    <w:rsid w:val="004A07C4"/>
    <w:rsid w:val="004A0AE0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2050"/>
    <w:rsid w:val="004A2099"/>
    <w:rsid w:val="004A22DB"/>
    <w:rsid w:val="004A2497"/>
    <w:rsid w:val="004A2809"/>
    <w:rsid w:val="004A2834"/>
    <w:rsid w:val="004A2C71"/>
    <w:rsid w:val="004A2DA5"/>
    <w:rsid w:val="004A3137"/>
    <w:rsid w:val="004A315B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93B"/>
    <w:rsid w:val="004A6A7D"/>
    <w:rsid w:val="004A6B04"/>
    <w:rsid w:val="004A6CE2"/>
    <w:rsid w:val="004A6E9C"/>
    <w:rsid w:val="004A6F27"/>
    <w:rsid w:val="004A724D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956"/>
    <w:rsid w:val="004B1BE2"/>
    <w:rsid w:val="004B1C1C"/>
    <w:rsid w:val="004B1CB1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6B"/>
    <w:rsid w:val="004B64CF"/>
    <w:rsid w:val="004B6804"/>
    <w:rsid w:val="004B692B"/>
    <w:rsid w:val="004B6A45"/>
    <w:rsid w:val="004B6CF9"/>
    <w:rsid w:val="004B6D10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795"/>
    <w:rsid w:val="004C18CF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570"/>
    <w:rsid w:val="004C39D7"/>
    <w:rsid w:val="004C3CE9"/>
    <w:rsid w:val="004C3EE2"/>
    <w:rsid w:val="004C3F01"/>
    <w:rsid w:val="004C3F94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3C4"/>
    <w:rsid w:val="004C56D9"/>
    <w:rsid w:val="004C57BC"/>
    <w:rsid w:val="004C5B5E"/>
    <w:rsid w:val="004C6003"/>
    <w:rsid w:val="004C6335"/>
    <w:rsid w:val="004C640C"/>
    <w:rsid w:val="004C65C7"/>
    <w:rsid w:val="004C6675"/>
    <w:rsid w:val="004C69C3"/>
    <w:rsid w:val="004C6E26"/>
    <w:rsid w:val="004C6E6F"/>
    <w:rsid w:val="004C7081"/>
    <w:rsid w:val="004C7240"/>
    <w:rsid w:val="004C724D"/>
    <w:rsid w:val="004C75D6"/>
    <w:rsid w:val="004C767A"/>
    <w:rsid w:val="004C79A0"/>
    <w:rsid w:val="004D0474"/>
    <w:rsid w:val="004D0C61"/>
    <w:rsid w:val="004D0E3F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F95"/>
    <w:rsid w:val="004D707C"/>
    <w:rsid w:val="004D71CB"/>
    <w:rsid w:val="004D76BA"/>
    <w:rsid w:val="004D7A73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9DD"/>
    <w:rsid w:val="004E2A22"/>
    <w:rsid w:val="004E2BEE"/>
    <w:rsid w:val="004E2F00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35D"/>
    <w:rsid w:val="004E4AE8"/>
    <w:rsid w:val="004E4B41"/>
    <w:rsid w:val="004E508D"/>
    <w:rsid w:val="004E50B2"/>
    <w:rsid w:val="004E50D6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EA2"/>
    <w:rsid w:val="004E6F85"/>
    <w:rsid w:val="004E7576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C38"/>
    <w:rsid w:val="004F0C50"/>
    <w:rsid w:val="004F0D54"/>
    <w:rsid w:val="004F111D"/>
    <w:rsid w:val="004F14CB"/>
    <w:rsid w:val="004F14E3"/>
    <w:rsid w:val="004F1D71"/>
    <w:rsid w:val="004F1EC0"/>
    <w:rsid w:val="004F22C3"/>
    <w:rsid w:val="004F26F9"/>
    <w:rsid w:val="004F29E7"/>
    <w:rsid w:val="004F3567"/>
    <w:rsid w:val="004F3A98"/>
    <w:rsid w:val="004F3F02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269"/>
    <w:rsid w:val="004F6285"/>
    <w:rsid w:val="004F6500"/>
    <w:rsid w:val="004F652A"/>
    <w:rsid w:val="004F6AD1"/>
    <w:rsid w:val="004F6D3E"/>
    <w:rsid w:val="004F6DAB"/>
    <w:rsid w:val="004F75E4"/>
    <w:rsid w:val="0050019D"/>
    <w:rsid w:val="0050061C"/>
    <w:rsid w:val="0050066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750"/>
    <w:rsid w:val="0050390C"/>
    <w:rsid w:val="005039CF"/>
    <w:rsid w:val="00503A67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2A0"/>
    <w:rsid w:val="0050752A"/>
    <w:rsid w:val="0050758B"/>
    <w:rsid w:val="00507B61"/>
    <w:rsid w:val="00507D22"/>
    <w:rsid w:val="005105D4"/>
    <w:rsid w:val="0051097B"/>
    <w:rsid w:val="00510D0B"/>
    <w:rsid w:val="00510DC3"/>
    <w:rsid w:val="00510E4E"/>
    <w:rsid w:val="005110D7"/>
    <w:rsid w:val="005116F8"/>
    <w:rsid w:val="005117FC"/>
    <w:rsid w:val="005117FE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C31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4FC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BD3"/>
    <w:rsid w:val="00531C2D"/>
    <w:rsid w:val="00531DDB"/>
    <w:rsid w:val="00531FED"/>
    <w:rsid w:val="0053209D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353"/>
    <w:rsid w:val="0053640B"/>
    <w:rsid w:val="00536923"/>
    <w:rsid w:val="00536E49"/>
    <w:rsid w:val="00536E9A"/>
    <w:rsid w:val="005373AE"/>
    <w:rsid w:val="00537BA6"/>
    <w:rsid w:val="00537EDE"/>
    <w:rsid w:val="00537F5F"/>
    <w:rsid w:val="005400C9"/>
    <w:rsid w:val="0054059A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347"/>
    <w:rsid w:val="00545889"/>
    <w:rsid w:val="005458CC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F31"/>
    <w:rsid w:val="0054714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9C8"/>
    <w:rsid w:val="005509F9"/>
    <w:rsid w:val="00550D74"/>
    <w:rsid w:val="00550E6E"/>
    <w:rsid w:val="00551441"/>
    <w:rsid w:val="005514AB"/>
    <w:rsid w:val="0055151E"/>
    <w:rsid w:val="00551B7D"/>
    <w:rsid w:val="00551CF8"/>
    <w:rsid w:val="00551EA1"/>
    <w:rsid w:val="005521EF"/>
    <w:rsid w:val="00552345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C4B"/>
    <w:rsid w:val="00555DEA"/>
    <w:rsid w:val="005561F0"/>
    <w:rsid w:val="00556A10"/>
    <w:rsid w:val="00556B3F"/>
    <w:rsid w:val="00556D3D"/>
    <w:rsid w:val="00556DAC"/>
    <w:rsid w:val="00556DE6"/>
    <w:rsid w:val="00556EF7"/>
    <w:rsid w:val="00557238"/>
    <w:rsid w:val="00557317"/>
    <w:rsid w:val="005575C8"/>
    <w:rsid w:val="0055794D"/>
    <w:rsid w:val="00557C85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AE"/>
    <w:rsid w:val="00561EFA"/>
    <w:rsid w:val="0056209B"/>
    <w:rsid w:val="00562351"/>
    <w:rsid w:val="00562390"/>
    <w:rsid w:val="00562412"/>
    <w:rsid w:val="0056247C"/>
    <w:rsid w:val="0056264C"/>
    <w:rsid w:val="005631A4"/>
    <w:rsid w:val="00563359"/>
    <w:rsid w:val="005638A6"/>
    <w:rsid w:val="005638C9"/>
    <w:rsid w:val="0056392D"/>
    <w:rsid w:val="00563BA6"/>
    <w:rsid w:val="00563FFB"/>
    <w:rsid w:val="00564062"/>
    <w:rsid w:val="0056443C"/>
    <w:rsid w:val="0056457B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B3C"/>
    <w:rsid w:val="00567DC4"/>
    <w:rsid w:val="005700F5"/>
    <w:rsid w:val="00570116"/>
    <w:rsid w:val="0057040C"/>
    <w:rsid w:val="005704B4"/>
    <w:rsid w:val="00570A4D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E08"/>
    <w:rsid w:val="00575FCA"/>
    <w:rsid w:val="00575FCB"/>
    <w:rsid w:val="005763F3"/>
    <w:rsid w:val="00576454"/>
    <w:rsid w:val="005766D6"/>
    <w:rsid w:val="005766FC"/>
    <w:rsid w:val="00576827"/>
    <w:rsid w:val="005768E8"/>
    <w:rsid w:val="00576B4D"/>
    <w:rsid w:val="005773B7"/>
    <w:rsid w:val="0057760E"/>
    <w:rsid w:val="00577994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03A"/>
    <w:rsid w:val="0059024A"/>
    <w:rsid w:val="0059032E"/>
    <w:rsid w:val="00590411"/>
    <w:rsid w:val="005906CE"/>
    <w:rsid w:val="005907F3"/>
    <w:rsid w:val="005909D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4C"/>
    <w:rsid w:val="00594787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152"/>
    <w:rsid w:val="00597206"/>
    <w:rsid w:val="00597432"/>
    <w:rsid w:val="00597486"/>
    <w:rsid w:val="005975F7"/>
    <w:rsid w:val="005978E5"/>
    <w:rsid w:val="00597AD1"/>
    <w:rsid w:val="00597B6B"/>
    <w:rsid w:val="00597FE8"/>
    <w:rsid w:val="005A00CF"/>
    <w:rsid w:val="005A02B2"/>
    <w:rsid w:val="005A02C2"/>
    <w:rsid w:val="005A04F1"/>
    <w:rsid w:val="005A0673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67D"/>
    <w:rsid w:val="005A28AE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934"/>
    <w:rsid w:val="005A69E5"/>
    <w:rsid w:val="005A6DFD"/>
    <w:rsid w:val="005A6E74"/>
    <w:rsid w:val="005A6FAA"/>
    <w:rsid w:val="005A71C2"/>
    <w:rsid w:val="005A72C6"/>
    <w:rsid w:val="005A7BC7"/>
    <w:rsid w:val="005A7D81"/>
    <w:rsid w:val="005B011E"/>
    <w:rsid w:val="005B0399"/>
    <w:rsid w:val="005B0596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940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15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C0C"/>
    <w:rsid w:val="005C7C20"/>
    <w:rsid w:val="005C7D60"/>
    <w:rsid w:val="005D021E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028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5BE"/>
    <w:rsid w:val="005D6648"/>
    <w:rsid w:val="005D6B86"/>
    <w:rsid w:val="005D6C48"/>
    <w:rsid w:val="005D6D67"/>
    <w:rsid w:val="005D6D92"/>
    <w:rsid w:val="005D70D4"/>
    <w:rsid w:val="005D7160"/>
    <w:rsid w:val="005D77AF"/>
    <w:rsid w:val="005D79F2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E22"/>
    <w:rsid w:val="005E2EB0"/>
    <w:rsid w:val="005E2EF9"/>
    <w:rsid w:val="005E2F87"/>
    <w:rsid w:val="005E3471"/>
    <w:rsid w:val="005E3B7B"/>
    <w:rsid w:val="005E3E0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3C2"/>
    <w:rsid w:val="005E7669"/>
    <w:rsid w:val="005E78E4"/>
    <w:rsid w:val="005E7C1D"/>
    <w:rsid w:val="005E7E18"/>
    <w:rsid w:val="005F014A"/>
    <w:rsid w:val="005F0230"/>
    <w:rsid w:val="005F025E"/>
    <w:rsid w:val="005F0D0D"/>
    <w:rsid w:val="005F0EBD"/>
    <w:rsid w:val="005F12A7"/>
    <w:rsid w:val="005F1452"/>
    <w:rsid w:val="005F1609"/>
    <w:rsid w:val="005F287D"/>
    <w:rsid w:val="005F2A38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D7"/>
    <w:rsid w:val="005F453F"/>
    <w:rsid w:val="005F46F8"/>
    <w:rsid w:val="005F47DC"/>
    <w:rsid w:val="005F4E8D"/>
    <w:rsid w:val="005F4EF5"/>
    <w:rsid w:val="005F4FF1"/>
    <w:rsid w:val="005F51EB"/>
    <w:rsid w:val="005F5265"/>
    <w:rsid w:val="005F5586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CBD"/>
    <w:rsid w:val="00604054"/>
    <w:rsid w:val="0060472A"/>
    <w:rsid w:val="006048FB"/>
    <w:rsid w:val="00604A87"/>
    <w:rsid w:val="00604BBB"/>
    <w:rsid w:val="00604C11"/>
    <w:rsid w:val="00604EA6"/>
    <w:rsid w:val="00604EEF"/>
    <w:rsid w:val="00605548"/>
    <w:rsid w:val="00605661"/>
    <w:rsid w:val="006056D0"/>
    <w:rsid w:val="006059D4"/>
    <w:rsid w:val="00605B85"/>
    <w:rsid w:val="00606002"/>
    <w:rsid w:val="00606254"/>
    <w:rsid w:val="00606340"/>
    <w:rsid w:val="006067D3"/>
    <w:rsid w:val="00606F62"/>
    <w:rsid w:val="0060749F"/>
    <w:rsid w:val="00607761"/>
    <w:rsid w:val="00607ECC"/>
    <w:rsid w:val="00607FEB"/>
    <w:rsid w:val="00610285"/>
    <w:rsid w:val="006102CE"/>
    <w:rsid w:val="0061056C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5C6"/>
    <w:rsid w:val="00614908"/>
    <w:rsid w:val="00614F92"/>
    <w:rsid w:val="00615419"/>
    <w:rsid w:val="006154DA"/>
    <w:rsid w:val="006156B1"/>
    <w:rsid w:val="00615AED"/>
    <w:rsid w:val="00615B85"/>
    <w:rsid w:val="006160D0"/>
    <w:rsid w:val="00616255"/>
    <w:rsid w:val="006164E1"/>
    <w:rsid w:val="00616607"/>
    <w:rsid w:val="00616825"/>
    <w:rsid w:val="00616B97"/>
    <w:rsid w:val="00616D6B"/>
    <w:rsid w:val="0061755C"/>
    <w:rsid w:val="00617694"/>
    <w:rsid w:val="00617707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9D4"/>
    <w:rsid w:val="00627E53"/>
    <w:rsid w:val="0063017E"/>
    <w:rsid w:val="00630324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46"/>
    <w:rsid w:val="00632AB4"/>
    <w:rsid w:val="00632F81"/>
    <w:rsid w:val="00633038"/>
    <w:rsid w:val="0063320B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40942"/>
    <w:rsid w:val="00640BCA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4A52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A4E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3E4A"/>
    <w:rsid w:val="006542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4D"/>
    <w:rsid w:val="0065707C"/>
    <w:rsid w:val="006574E8"/>
    <w:rsid w:val="00657982"/>
    <w:rsid w:val="006579D9"/>
    <w:rsid w:val="006579E9"/>
    <w:rsid w:val="00657BA0"/>
    <w:rsid w:val="006605BF"/>
    <w:rsid w:val="00660A10"/>
    <w:rsid w:val="00660E23"/>
    <w:rsid w:val="00661029"/>
    <w:rsid w:val="0066116E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07DC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5016"/>
    <w:rsid w:val="00675231"/>
    <w:rsid w:val="006756B1"/>
    <w:rsid w:val="00675938"/>
    <w:rsid w:val="00675AF5"/>
    <w:rsid w:val="00676254"/>
    <w:rsid w:val="00676255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B82"/>
    <w:rsid w:val="00677C77"/>
    <w:rsid w:val="006800FB"/>
    <w:rsid w:val="00680609"/>
    <w:rsid w:val="00680C40"/>
    <w:rsid w:val="0068102B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0D5"/>
    <w:rsid w:val="00685151"/>
    <w:rsid w:val="0068517A"/>
    <w:rsid w:val="00685193"/>
    <w:rsid w:val="00685444"/>
    <w:rsid w:val="006858F6"/>
    <w:rsid w:val="00685A69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62D"/>
    <w:rsid w:val="0069368F"/>
    <w:rsid w:val="006937AD"/>
    <w:rsid w:val="00693893"/>
    <w:rsid w:val="00693B9A"/>
    <w:rsid w:val="00693F16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7BC"/>
    <w:rsid w:val="0069584D"/>
    <w:rsid w:val="0069597D"/>
    <w:rsid w:val="00695CD6"/>
    <w:rsid w:val="0069612B"/>
    <w:rsid w:val="00696647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0EC"/>
    <w:rsid w:val="006A121B"/>
    <w:rsid w:val="006A1274"/>
    <w:rsid w:val="006A1341"/>
    <w:rsid w:val="006A1756"/>
    <w:rsid w:val="006A190B"/>
    <w:rsid w:val="006A1987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42CD"/>
    <w:rsid w:val="006A4379"/>
    <w:rsid w:val="006A44E3"/>
    <w:rsid w:val="006A4500"/>
    <w:rsid w:val="006A47AF"/>
    <w:rsid w:val="006A492B"/>
    <w:rsid w:val="006A4B4B"/>
    <w:rsid w:val="006A4F43"/>
    <w:rsid w:val="006A50D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718"/>
    <w:rsid w:val="006B1C22"/>
    <w:rsid w:val="006B1F6E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7C3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556"/>
    <w:rsid w:val="006C06CE"/>
    <w:rsid w:val="006C0AC6"/>
    <w:rsid w:val="006C0B36"/>
    <w:rsid w:val="006C0C29"/>
    <w:rsid w:val="006C0C47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D40"/>
    <w:rsid w:val="006C2DA9"/>
    <w:rsid w:val="006C3212"/>
    <w:rsid w:val="006C3335"/>
    <w:rsid w:val="006C34D2"/>
    <w:rsid w:val="006C38B0"/>
    <w:rsid w:val="006C39CE"/>
    <w:rsid w:val="006C3DAE"/>
    <w:rsid w:val="006C43B4"/>
    <w:rsid w:val="006C45DD"/>
    <w:rsid w:val="006C47A7"/>
    <w:rsid w:val="006C481D"/>
    <w:rsid w:val="006C497D"/>
    <w:rsid w:val="006C4C01"/>
    <w:rsid w:val="006C4D15"/>
    <w:rsid w:val="006C5204"/>
    <w:rsid w:val="006C54B0"/>
    <w:rsid w:val="006C58CD"/>
    <w:rsid w:val="006C5B64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FC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61C"/>
    <w:rsid w:val="006E1772"/>
    <w:rsid w:val="006E178F"/>
    <w:rsid w:val="006E18D9"/>
    <w:rsid w:val="006E18EE"/>
    <w:rsid w:val="006E1D23"/>
    <w:rsid w:val="006E2CCE"/>
    <w:rsid w:val="006E2EDF"/>
    <w:rsid w:val="006E3367"/>
    <w:rsid w:val="006E3847"/>
    <w:rsid w:val="006E391D"/>
    <w:rsid w:val="006E3DBE"/>
    <w:rsid w:val="006E413B"/>
    <w:rsid w:val="006E47E2"/>
    <w:rsid w:val="006E497A"/>
    <w:rsid w:val="006E499D"/>
    <w:rsid w:val="006E4A0B"/>
    <w:rsid w:val="006E4A25"/>
    <w:rsid w:val="006E5027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E7A49"/>
    <w:rsid w:val="006F0542"/>
    <w:rsid w:val="006F0595"/>
    <w:rsid w:val="006F065B"/>
    <w:rsid w:val="006F086F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A54"/>
    <w:rsid w:val="006F5BEA"/>
    <w:rsid w:val="006F5C79"/>
    <w:rsid w:val="006F5D19"/>
    <w:rsid w:val="006F5DD7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07F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C50"/>
    <w:rsid w:val="00704E7A"/>
    <w:rsid w:val="007050F0"/>
    <w:rsid w:val="00705155"/>
    <w:rsid w:val="007052CB"/>
    <w:rsid w:val="00705386"/>
    <w:rsid w:val="0070559E"/>
    <w:rsid w:val="00705DA2"/>
    <w:rsid w:val="00705F69"/>
    <w:rsid w:val="00706251"/>
    <w:rsid w:val="00706608"/>
    <w:rsid w:val="00706620"/>
    <w:rsid w:val="00706808"/>
    <w:rsid w:val="007068CD"/>
    <w:rsid w:val="00706AEB"/>
    <w:rsid w:val="00706C32"/>
    <w:rsid w:val="00706C83"/>
    <w:rsid w:val="00706CF3"/>
    <w:rsid w:val="00706FEA"/>
    <w:rsid w:val="00707275"/>
    <w:rsid w:val="00707381"/>
    <w:rsid w:val="0070774C"/>
    <w:rsid w:val="00707D66"/>
    <w:rsid w:val="00710065"/>
    <w:rsid w:val="00710604"/>
    <w:rsid w:val="00710B0A"/>
    <w:rsid w:val="00710E56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2EA"/>
    <w:rsid w:val="00712387"/>
    <w:rsid w:val="00712AB3"/>
    <w:rsid w:val="00712ACC"/>
    <w:rsid w:val="00713034"/>
    <w:rsid w:val="00713773"/>
    <w:rsid w:val="0071377A"/>
    <w:rsid w:val="007137AA"/>
    <w:rsid w:val="00713C7F"/>
    <w:rsid w:val="007141D5"/>
    <w:rsid w:val="00714292"/>
    <w:rsid w:val="007142C7"/>
    <w:rsid w:val="007143A7"/>
    <w:rsid w:val="007144DB"/>
    <w:rsid w:val="007145BA"/>
    <w:rsid w:val="00714676"/>
    <w:rsid w:val="00714C6C"/>
    <w:rsid w:val="007151AA"/>
    <w:rsid w:val="00715394"/>
    <w:rsid w:val="007153AA"/>
    <w:rsid w:val="00715574"/>
    <w:rsid w:val="007156C2"/>
    <w:rsid w:val="007156CC"/>
    <w:rsid w:val="0071594E"/>
    <w:rsid w:val="007159AD"/>
    <w:rsid w:val="00715B06"/>
    <w:rsid w:val="00715F79"/>
    <w:rsid w:val="00716344"/>
    <w:rsid w:val="00716486"/>
    <w:rsid w:val="0071669E"/>
    <w:rsid w:val="007167DB"/>
    <w:rsid w:val="0071695B"/>
    <w:rsid w:val="00716DB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1F"/>
    <w:rsid w:val="007211D3"/>
    <w:rsid w:val="00721345"/>
    <w:rsid w:val="0072177C"/>
    <w:rsid w:val="0072190D"/>
    <w:rsid w:val="00721DE5"/>
    <w:rsid w:val="00721E72"/>
    <w:rsid w:val="00721FAE"/>
    <w:rsid w:val="00721FD1"/>
    <w:rsid w:val="007220A3"/>
    <w:rsid w:val="0072215F"/>
    <w:rsid w:val="00722268"/>
    <w:rsid w:val="00722A8E"/>
    <w:rsid w:val="00722C30"/>
    <w:rsid w:val="00722DA1"/>
    <w:rsid w:val="00722EE4"/>
    <w:rsid w:val="007233E1"/>
    <w:rsid w:val="007235CE"/>
    <w:rsid w:val="0072360A"/>
    <w:rsid w:val="007236D3"/>
    <w:rsid w:val="00723EA4"/>
    <w:rsid w:val="0072436B"/>
    <w:rsid w:val="007248D0"/>
    <w:rsid w:val="0072494D"/>
    <w:rsid w:val="00724CE0"/>
    <w:rsid w:val="00724E68"/>
    <w:rsid w:val="00724EE0"/>
    <w:rsid w:val="00725719"/>
    <w:rsid w:val="00725902"/>
    <w:rsid w:val="00725937"/>
    <w:rsid w:val="00725A76"/>
    <w:rsid w:val="00725C91"/>
    <w:rsid w:val="00725D01"/>
    <w:rsid w:val="0072609B"/>
    <w:rsid w:val="00726159"/>
    <w:rsid w:val="00726335"/>
    <w:rsid w:val="0072680A"/>
    <w:rsid w:val="007269AA"/>
    <w:rsid w:val="00726A80"/>
    <w:rsid w:val="00726BE5"/>
    <w:rsid w:val="00726F0E"/>
    <w:rsid w:val="007272B2"/>
    <w:rsid w:val="00727A11"/>
    <w:rsid w:val="0073037F"/>
    <w:rsid w:val="007303F8"/>
    <w:rsid w:val="0073045A"/>
    <w:rsid w:val="007305BB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6BF"/>
    <w:rsid w:val="00732CEA"/>
    <w:rsid w:val="0073319D"/>
    <w:rsid w:val="0073359F"/>
    <w:rsid w:val="00733797"/>
    <w:rsid w:val="007337C8"/>
    <w:rsid w:val="00733C5E"/>
    <w:rsid w:val="00733F7A"/>
    <w:rsid w:val="0073436F"/>
    <w:rsid w:val="007349E1"/>
    <w:rsid w:val="00734A3B"/>
    <w:rsid w:val="00734C04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E1B"/>
    <w:rsid w:val="007400E6"/>
    <w:rsid w:val="007401ED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548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BE4"/>
    <w:rsid w:val="00744D79"/>
    <w:rsid w:val="007450B6"/>
    <w:rsid w:val="00745213"/>
    <w:rsid w:val="00745469"/>
    <w:rsid w:val="0074552C"/>
    <w:rsid w:val="0074562B"/>
    <w:rsid w:val="00745655"/>
    <w:rsid w:val="00745A46"/>
    <w:rsid w:val="00745D39"/>
    <w:rsid w:val="00745EF4"/>
    <w:rsid w:val="00745F23"/>
    <w:rsid w:val="007463A1"/>
    <w:rsid w:val="00746489"/>
    <w:rsid w:val="007464E0"/>
    <w:rsid w:val="007467B5"/>
    <w:rsid w:val="0074681C"/>
    <w:rsid w:val="00746A4C"/>
    <w:rsid w:val="00746A54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34B"/>
    <w:rsid w:val="0075158D"/>
    <w:rsid w:val="00751687"/>
    <w:rsid w:val="0075186C"/>
    <w:rsid w:val="0075190A"/>
    <w:rsid w:val="007519F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4F64"/>
    <w:rsid w:val="00755090"/>
    <w:rsid w:val="0075529A"/>
    <w:rsid w:val="007552E1"/>
    <w:rsid w:val="007557A8"/>
    <w:rsid w:val="00755954"/>
    <w:rsid w:val="00755D06"/>
    <w:rsid w:val="00755D83"/>
    <w:rsid w:val="00755E05"/>
    <w:rsid w:val="00755EE4"/>
    <w:rsid w:val="00756003"/>
    <w:rsid w:val="0075680C"/>
    <w:rsid w:val="0075694D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4A5"/>
    <w:rsid w:val="007625BA"/>
    <w:rsid w:val="00762AED"/>
    <w:rsid w:val="00762BBA"/>
    <w:rsid w:val="00762D16"/>
    <w:rsid w:val="00762F43"/>
    <w:rsid w:val="00763000"/>
    <w:rsid w:val="0076309F"/>
    <w:rsid w:val="00763711"/>
    <w:rsid w:val="0076376E"/>
    <w:rsid w:val="007638FF"/>
    <w:rsid w:val="00763935"/>
    <w:rsid w:val="00763976"/>
    <w:rsid w:val="0076399F"/>
    <w:rsid w:val="0076429A"/>
    <w:rsid w:val="007642A3"/>
    <w:rsid w:val="0076445E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502"/>
    <w:rsid w:val="00770852"/>
    <w:rsid w:val="007708BB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7025"/>
    <w:rsid w:val="007774E5"/>
    <w:rsid w:val="00777652"/>
    <w:rsid w:val="007778E1"/>
    <w:rsid w:val="00777BAE"/>
    <w:rsid w:val="0078017C"/>
    <w:rsid w:val="00780230"/>
    <w:rsid w:val="00780334"/>
    <w:rsid w:val="0078045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93A"/>
    <w:rsid w:val="00781D1F"/>
    <w:rsid w:val="00781E43"/>
    <w:rsid w:val="00782179"/>
    <w:rsid w:val="00782277"/>
    <w:rsid w:val="007822A2"/>
    <w:rsid w:val="00782352"/>
    <w:rsid w:val="0078252A"/>
    <w:rsid w:val="00782817"/>
    <w:rsid w:val="007828BA"/>
    <w:rsid w:val="00782BCA"/>
    <w:rsid w:val="00782C96"/>
    <w:rsid w:val="00782E7D"/>
    <w:rsid w:val="00782F50"/>
    <w:rsid w:val="007834FA"/>
    <w:rsid w:val="0078366A"/>
    <w:rsid w:val="00783670"/>
    <w:rsid w:val="007839D2"/>
    <w:rsid w:val="00783B05"/>
    <w:rsid w:val="00783B0F"/>
    <w:rsid w:val="00783ED1"/>
    <w:rsid w:val="0078423B"/>
    <w:rsid w:val="007842B9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D08"/>
    <w:rsid w:val="007924B9"/>
    <w:rsid w:val="0079282E"/>
    <w:rsid w:val="00792A05"/>
    <w:rsid w:val="00792CF6"/>
    <w:rsid w:val="00792EC9"/>
    <w:rsid w:val="00792F48"/>
    <w:rsid w:val="0079308A"/>
    <w:rsid w:val="0079310C"/>
    <w:rsid w:val="007933E8"/>
    <w:rsid w:val="007935E4"/>
    <w:rsid w:val="00793617"/>
    <w:rsid w:val="00793911"/>
    <w:rsid w:val="00793994"/>
    <w:rsid w:val="00793DA5"/>
    <w:rsid w:val="00793F1C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8EF"/>
    <w:rsid w:val="007969A2"/>
    <w:rsid w:val="00796AC2"/>
    <w:rsid w:val="00796B52"/>
    <w:rsid w:val="00796C17"/>
    <w:rsid w:val="00796DB6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D98"/>
    <w:rsid w:val="007A3001"/>
    <w:rsid w:val="007A39DE"/>
    <w:rsid w:val="007A3BD8"/>
    <w:rsid w:val="007A3DB2"/>
    <w:rsid w:val="007A3FA2"/>
    <w:rsid w:val="007A4481"/>
    <w:rsid w:val="007A464A"/>
    <w:rsid w:val="007A4765"/>
    <w:rsid w:val="007A497D"/>
    <w:rsid w:val="007A4A90"/>
    <w:rsid w:val="007A4B77"/>
    <w:rsid w:val="007A4DFA"/>
    <w:rsid w:val="007A529A"/>
    <w:rsid w:val="007A52DB"/>
    <w:rsid w:val="007A5AA1"/>
    <w:rsid w:val="007A5BF6"/>
    <w:rsid w:val="007A603D"/>
    <w:rsid w:val="007A637A"/>
    <w:rsid w:val="007A63B1"/>
    <w:rsid w:val="007A63E6"/>
    <w:rsid w:val="007A6495"/>
    <w:rsid w:val="007A66B6"/>
    <w:rsid w:val="007A67BE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B00DA"/>
    <w:rsid w:val="007B0725"/>
    <w:rsid w:val="007B0897"/>
    <w:rsid w:val="007B09EE"/>
    <w:rsid w:val="007B0A9E"/>
    <w:rsid w:val="007B1693"/>
    <w:rsid w:val="007B1733"/>
    <w:rsid w:val="007B198D"/>
    <w:rsid w:val="007B2113"/>
    <w:rsid w:val="007B212B"/>
    <w:rsid w:val="007B22F6"/>
    <w:rsid w:val="007B2489"/>
    <w:rsid w:val="007B25C2"/>
    <w:rsid w:val="007B27A9"/>
    <w:rsid w:val="007B29D5"/>
    <w:rsid w:val="007B2A10"/>
    <w:rsid w:val="007B2BB9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9E4"/>
    <w:rsid w:val="007B6FEA"/>
    <w:rsid w:val="007B7291"/>
    <w:rsid w:val="007B77DC"/>
    <w:rsid w:val="007B7ECB"/>
    <w:rsid w:val="007C0018"/>
    <w:rsid w:val="007C0063"/>
    <w:rsid w:val="007C0452"/>
    <w:rsid w:val="007C0736"/>
    <w:rsid w:val="007C089C"/>
    <w:rsid w:val="007C09A8"/>
    <w:rsid w:val="007C09D8"/>
    <w:rsid w:val="007C0B11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CD0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BF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000"/>
    <w:rsid w:val="007D1102"/>
    <w:rsid w:val="007D15E6"/>
    <w:rsid w:val="007D17E1"/>
    <w:rsid w:val="007D1B20"/>
    <w:rsid w:val="007D1C0C"/>
    <w:rsid w:val="007D1D1B"/>
    <w:rsid w:val="007D1FE8"/>
    <w:rsid w:val="007D2086"/>
    <w:rsid w:val="007D2392"/>
    <w:rsid w:val="007D23FE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6087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284"/>
    <w:rsid w:val="007E2562"/>
    <w:rsid w:val="007E2DB0"/>
    <w:rsid w:val="007E2E3E"/>
    <w:rsid w:val="007E2E62"/>
    <w:rsid w:val="007E2FD1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F02BC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814"/>
    <w:rsid w:val="007F19AB"/>
    <w:rsid w:val="007F1BA8"/>
    <w:rsid w:val="007F1F72"/>
    <w:rsid w:val="007F219E"/>
    <w:rsid w:val="007F223F"/>
    <w:rsid w:val="007F22F7"/>
    <w:rsid w:val="007F2605"/>
    <w:rsid w:val="007F261F"/>
    <w:rsid w:val="007F27DA"/>
    <w:rsid w:val="007F3060"/>
    <w:rsid w:val="007F3615"/>
    <w:rsid w:val="007F366C"/>
    <w:rsid w:val="007F3708"/>
    <w:rsid w:val="007F38F5"/>
    <w:rsid w:val="007F391C"/>
    <w:rsid w:val="007F3C1A"/>
    <w:rsid w:val="007F3C9D"/>
    <w:rsid w:val="007F40FC"/>
    <w:rsid w:val="007F42F8"/>
    <w:rsid w:val="007F4377"/>
    <w:rsid w:val="007F46DF"/>
    <w:rsid w:val="007F47AA"/>
    <w:rsid w:val="007F4B80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8001AF"/>
    <w:rsid w:val="00800338"/>
    <w:rsid w:val="008009CB"/>
    <w:rsid w:val="00800C7A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3CB"/>
    <w:rsid w:val="00807760"/>
    <w:rsid w:val="00807982"/>
    <w:rsid w:val="00807BBD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25"/>
    <w:rsid w:val="00814155"/>
    <w:rsid w:val="008141E5"/>
    <w:rsid w:val="008142FD"/>
    <w:rsid w:val="00814408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20084"/>
    <w:rsid w:val="00820344"/>
    <w:rsid w:val="00820410"/>
    <w:rsid w:val="00820646"/>
    <w:rsid w:val="008206EB"/>
    <w:rsid w:val="00820A50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4A"/>
    <w:rsid w:val="008228EB"/>
    <w:rsid w:val="00822A78"/>
    <w:rsid w:val="00822BA4"/>
    <w:rsid w:val="00822CF0"/>
    <w:rsid w:val="00822D68"/>
    <w:rsid w:val="00822DB9"/>
    <w:rsid w:val="00822F22"/>
    <w:rsid w:val="00823BA1"/>
    <w:rsid w:val="008241E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8C7"/>
    <w:rsid w:val="00825CD2"/>
    <w:rsid w:val="00825EBA"/>
    <w:rsid w:val="00826244"/>
    <w:rsid w:val="008262FF"/>
    <w:rsid w:val="00826459"/>
    <w:rsid w:val="0082648D"/>
    <w:rsid w:val="0082669A"/>
    <w:rsid w:val="008269A4"/>
    <w:rsid w:val="00826A16"/>
    <w:rsid w:val="00826B90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C0C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E62"/>
    <w:rsid w:val="00832FF3"/>
    <w:rsid w:val="00833051"/>
    <w:rsid w:val="0083311C"/>
    <w:rsid w:val="00833454"/>
    <w:rsid w:val="008334B2"/>
    <w:rsid w:val="008334CA"/>
    <w:rsid w:val="00833504"/>
    <w:rsid w:val="00833AC1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97"/>
    <w:rsid w:val="008352DE"/>
    <w:rsid w:val="008352ED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402DC"/>
    <w:rsid w:val="00840466"/>
    <w:rsid w:val="0084054F"/>
    <w:rsid w:val="00840949"/>
    <w:rsid w:val="00840BB4"/>
    <w:rsid w:val="00840D1C"/>
    <w:rsid w:val="00840DB5"/>
    <w:rsid w:val="00840DFD"/>
    <w:rsid w:val="00840E35"/>
    <w:rsid w:val="00840F37"/>
    <w:rsid w:val="00840F7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724"/>
    <w:rsid w:val="00843ECD"/>
    <w:rsid w:val="00843F3A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4D4"/>
    <w:rsid w:val="0084754C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A0C"/>
    <w:rsid w:val="00853D5F"/>
    <w:rsid w:val="00854543"/>
    <w:rsid w:val="0085460D"/>
    <w:rsid w:val="00854925"/>
    <w:rsid w:val="00854960"/>
    <w:rsid w:val="008549C4"/>
    <w:rsid w:val="00854B26"/>
    <w:rsid w:val="00855024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6B6"/>
    <w:rsid w:val="00861DD4"/>
    <w:rsid w:val="0086227C"/>
    <w:rsid w:val="008623E1"/>
    <w:rsid w:val="00862429"/>
    <w:rsid w:val="0086248C"/>
    <w:rsid w:val="00862697"/>
    <w:rsid w:val="00862737"/>
    <w:rsid w:val="00862840"/>
    <w:rsid w:val="0086307D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4A71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DA"/>
    <w:rsid w:val="00867614"/>
    <w:rsid w:val="00867654"/>
    <w:rsid w:val="008677A7"/>
    <w:rsid w:val="008678B5"/>
    <w:rsid w:val="00867A36"/>
    <w:rsid w:val="00867FE3"/>
    <w:rsid w:val="00870064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B21"/>
    <w:rsid w:val="00873E60"/>
    <w:rsid w:val="00873F0A"/>
    <w:rsid w:val="00873F52"/>
    <w:rsid w:val="00874055"/>
    <w:rsid w:val="00874229"/>
    <w:rsid w:val="008747AC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6AEA"/>
    <w:rsid w:val="00877164"/>
    <w:rsid w:val="00877646"/>
    <w:rsid w:val="00877819"/>
    <w:rsid w:val="00877A6F"/>
    <w:rsid w:val="00877B96"/>
    <w:rsid w:val="00877DFB"/>
    <w:rsid w:val="00877F8C"/>
    <w:rsid w:val="008800AA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8ED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9FD"/>
    <w:rsid w:val="00883A62"/>
    <w:rsid w:val="00883E90"/>
    <w:rsid w:val="00883F42"/>
    <w:rsid w:val="008841AA"/>
    <w:rsid w:val="008841AC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BC"/>
    <w:rsid w:val="008860A7"/>
    <w:rsid w:val="008861A7"/>
    <w:rsid w:val="00886221"/>
    <w:rsid w:val="008863E6"/>
    <w:rsid w:val="008864E1"/>
    <w:rsid w:val="008867FC"/>
    <w:rsid w:val="00886F31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9C6"/>
    <w:rsid w:val="00897A8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8EE"/>
    <w:rsid w:val="008A1B30"/>
    <w:rsid w:val="008A1BEB"/>
    <w:rsid w:val="008A2845"/>
    <w:rsid w:val="008A28C9"/>
    <w:rsid w:val="008A3117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650D"/>
    <w:rsid w:val="008A6EFB"/>
    <w:rsid w:val="008A7121"/>
    <w:rsid w:val="008A72AA"/>
    <w:rsid w:val="008A735D"/>
    <w:rsid w:val="008A758A"/>
    <w:rsid w:val="008A78B6"/>
    <w:rsid w:val="008A7C7A"/>
    <w:rsid w:val="008A7D7A"/>
    <w:rsid w:val="008B00CC"/>
    <w:rsid w:val="008B0110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A6E"/>
    <w:rsid w:val="008C0C40"/>
    <w:rsid w:val="008C0F99"/>
    <w:rsid w:val="008C0FE8"/>
    <w:rsid w:val="008C1643"/>
    <w:rsid w:val="008C1BDD"/>
    <w:rsid w:val="008C1CCC"/>
    <w:rsid w:val="008C20DC"/>
    <w:rsid w:val="008C2350"/>
    <w:rsid w:val="008C2572"/>
    <w:rsid w:val="008C290C"/>
    <w:rsid w:val="008C2B19"/>
    <w:rsid w:val="008C2D7A"/>
    <w:rsid w:val="008C30E6"/>
    <w:rsid w:val="008C3746"/>
    <w:rsid w:val="008C3A15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C9C"/>
    <w:rsid w:val="008D0FB3"/>
    <w:rsid w:val="008D102A"/>
    <w:rsid w:val="008D14A9"/>
    <w:rsid w:val="008D157B"/>
    <w:rsid w:val="008D1659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F02"/>
    <w:rsid w:val="008D5004"/>
    <w:rsid w:val="008D5119"/>
    <w:rsid w:val="008D51FA"/>
    <w:rsid w:val="008D5453"/>
    <w:rsid w:val="008D55BA"/>
    <w:rsid w:val="008D560E"/>
    <w:rsid w:val="008D5643"/>
    <w:rsid w:val="008D614A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E61"/>
    <w:rsid w:val="008E4FA3"/>
    <w:rsid w:val="008E55A4"/>
    <w:rsid w:val="008E56B3"/>
    <w:rsid w:val="008E5730"/>
    <w:rsid w:val="008E5A82"/>
    <w:rsid w:val="008E5BBF"/>
    <w:rsid w:val="008E5CE1"/>
    <w:rsid w:val="008E634A"/>
    <w:rsid w:val="008E674B"/>
    <w:rsid w:val="008E6790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59E"/>
    <w:rsid w:val="008F05B1"/>
    <w:rsid w:val="008F078C"/>
    <w:rsid w:val="008F0830"/>
    <w:rsid w:val="008F0AE8"/>
    <w:rsid w:val="008F0CBC"/>
    <w:rsid w:val="008F0F5E"/>
    <w:rsid w:val="008F0FA5"/>
    <w:rsid w:val="008F1324"/>
    <w:rsid w:val="008F18F7"/>
    <w:rsid w:val="008F1DEA"/>
    <w:rsid w:val="008F2066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5C"/>
    <w:rsid w:val="008F446C"/>
    <w:rsid w:val="008F4569"/>
    <w:rsid w:val="008F4671"/>
    <w:rsid w:val="008F4972"/>
    <w:rsid w:val="008F49EE"/>
    <w:rsid w:val="008F4F29"/>
    <w:rsid w:val="008F4FBB"/>
    <w:rsid w:val="008F50C8"/>
    <w:rsid w:val="008F540C"/>
    <w:rsid w:val="008F55E3"/>
    <w:rsid w:val="008F5A57"/>
    <w:rsid w:val="008F5A5F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06C"/>
    <w:rsid w:val="0090144B"/>
    <w:rsid w:val="00901574"/>
    <w:rsid w:val="0090163A"/>
    <w:rsid w:val="00901A3A"/>
    <w:rsid w:val="00901F7B"/>
    <w:rsid w:val="00902059"/>
    <w:rsid w:val="00902166"/>
    <w:rsid w:val="0090234C"/>
    <w:rsid w:val="009024EB"/>
    <w:rsid w:val="00902893"/>
    <w:rsid w:val="00902CF3"/>
    <w:rsid w:val="00902EAB"/>
    <w:rsid w:val="009032F8"/>
    <w:rsid w:val="00903392"/>
    <w:rsid w:val="009034B6"/>
    <w:rsid w:val="00903836"/>
    <w:rsid w:val="0090398F"/>
    <w:rsid w:val="009039F9"/>
    <w:rsid w:val="00903AA9"/>
    <w:rsid w:val="00903DF9"/>
    <w:rsid w:val="009042FB"/>
    <w:rsid w:val="0090447F"/>
    <w:rsid w:val="009044EE"/>
    <w:rsid w:val="00904846"/>
    <w:rsid w:val="0090496D"/>
    <w:rsid w:val="00905330"/>
    <w:rsid w:val="00905357"/>
    <w:rsid w:val="0090538C"/>
    <w:rsid w:val="009054F4"/>
    <w:rsid w:val="009057B4"/>
    <w:rsid w:val="00905892"/>
    <w:rsid w:val="00905B3F"/>
    <w:rsid w:val="00906085"/>
    <w:rsid w:val="0090625D"/>
    <w:rsid w:val="0090655D"/>
    <w:rsid w:val="009065EC"/>
    <w:rsid w:val="00906907"/>
    <w:rsid w:val="00906B58"/>
    <w:rsid w:val="00906BB3"/>
    <w:rsid w:val="00906DAA"/>
    <w:rsid w:val="00907185"/>
    <w:rsid w:val="009071CC"/>
    <w:rsid w:val="009072E6"/>
    <w:rsid w:val="0090747F"/>
    <w:rsid w:val="00907857"/>
    <w:rsid w:val="009079A2"/>
    <w:rsid w:val="009079DC"/>
    <w:rsid w:val="00907D59"/>
    <w:rsid w:val="009101B0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3F4"/>
    <w:rsid w:val="00912870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E7D"/>
    <w:rsid w:val="009140DD"/>
    <w:rsid w:val="0091421A"/>
    <w:rsid w:val="009142F7"/>
    <w:rsid w:val="009142FC"/>
    <w:rsid w:val="00914346"/>
    <w:rsid w:val="0091480B"/>
    <w:rsid w:val="00914A96"/>
    <w:rsid w:val="00914B84"/>
    <w:rsid w:val="00914C4A"/>
    <w:rsid w:val="00914EF7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14F3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42E"/>
    <w:rsid w:val="00936768"/>
    <w:rsid w:val="00936843"/>
    <w:rsid w:val="00936962"/>
    <w:rsid w:val="00936A88"/>
    <w:rsid w:val="00936ECC"/>
    <w:rsid w:val="00936FBA"/>
    <w:rsid w:val="0093713F"/>
    <w:rsid w:val="009373BD"/>
    <w:rsid w:val="0093745A"/>
    <w:rsid w:val="009377AE"/>
    <w:rsid w:val="00937809"/>
    <w:rsid w:val="00937836"/>
    <w:rsid w:val="00937F6C"/>
    <w:rsid w:val="009407AA"/>
    <w:rsid w:val="009409A2"/>
    <w:rsid w:val="00940CC3"/>
    <w:rsid w:val="00941062"/>
    <w:rsid w:val="009412E7"/>
    <w:rsid w:val="009414BA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51E"/>
    <w:rsid w:val="00945545"/>
    <w:rsid w:val="00945991"/>
    <w:rsid w:val="00945998"/>
    <w:rsid w:val="00945A77"/>
    <w:rsid w:val="0094608D"/>
    <w:rsid w:val="00946097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DC3"/>
    <w:rsid w:val="00950F4C"/>
    <w:rsid w:val="009512D1"/>
    <w:rsid w:val="009513F8"/>
    <w:rsid w:val="009514D7"/>
    <w:rsid w:val="0095180B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437"/>
    <w:rsid w:val="009564BF"/>
    <w:rsid w:val="009564ED"/>
    <w:rsid w:val="00956543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A0"/>
    <w:rsid w:val="00957DED"/>
    <w:rsid w:val="00957F6E"/>
    <w:rsid w:val="00957F70"/>
    <w:rsid w:val="009603F8"/>
    <w:rsid w:val="009607EB"/>
    <w:rsid w:val="009608B4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239"/>
    <w:rsid w:val="0096451C"/>
    <w:rsid w:val="00964FF5"/>
    <w:rsid w:val="0096566D"/>
    <w:rsid w:val="00965B83"/>
    <w:rsid w:val="00965FAD"/>
    <w:rsid w:val="009663E1"/>
    <w:rsid w:val="00966451"/>
    <w:rsid w:val="009668DB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384"/>
    <w:rsid w:val="00974C40"/>
    <w:rsid w:val="00974DAA"/>
    <w:rsid w:val="00974E6A"/>
    <w:rsid w:val="00974FC5"/>
    <w:rsid w:val="009754AB"/>
    <w:rsid w:val="0097563A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BA1"/>
    <w:rsid w:val="00981C4F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925"/>
    <w:rsid w:val="00990CFC"/>
    <w:rsid w:val="00990E8B"/>
    <w:rsid w:val="00990F4B"/>
    <w:rsid w:val="009910E7"/>
    <w:rsid w:val="00991A2F"/>
    <w:rsid w:val="009924A9"/>
    <w:rsid w:val="00992AC9"/>
    <w:rsid w:val="00992AFF"/>
    <w:rsid w:val="00992C67"/>
    <w:rsid w:val="00992D41"/>
    <w:rsid w:val="00992DFE"/>
    <w:rsid w:val="009933A9"/>
    <w:rsid w:val="00993662"/>
    <w:rsid w:val="00993854"/>
    <w:rsid w:val="00993B7F"/>
    <w:rsid w:val="00993E38"/>
    <w:rsid w:val="00993E7B"/>
    <w:rsid w:val="00994028"/>
    <w:rsid w:val="00994038"/>
    <w:rsid w:val="009942AD"/>
    <w:rsid w:val="009945FC"/>
    <w:rsid w:val="00994662"/>
    <w:rsid w:val="0099494B"/>
    <w:rsid w:val="00994987"/>
    <w:rsid w:val="00994FF2"/>
    <w:rsid w:val="00995373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7E1"/>
    <w:rsid w:val="009A08C6"/>
    <w:rsid w:val="009A0A73"/>
    <w:rsid w:val="009A0BB3"/>
    <w:rsid w:val="009A0F3A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A84"/>
    <w:rsid w:val="009A4BA8"/>
    <w:rsid w:val="009A4CDC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C20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488"/>
    <w:rsid w:val="009B36C0"/>
    <w:rsid w:val="009B376C"/>
    <w:rsid w:val="009B37BA"/>
    <w:rsid w:val="009B3821"/>
    <w:rsid w:val="009B3866"/>
    <w:rsid w:val="009B387B"/>
    <w:rsid w:val="009B3D67"/>
    <w:rsid w:val="009B3EA2"/>
    <w:rsid w:val="009B3F07"/>
    <w:rsid w:val="009B43C9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25F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7C4"/>
    <w:rsid w:val="009B7F6D"/>
    <w:rsid w:val="009B7F72"/>
    <w:rsid w:val="009B7FC7"/>
    <w:rsid w:val="009C00F1"/>
    <w:rsid w:val="009C013A"/>
    <w:rsid w:val="009C02E7"/>
    <w:rsid w:val="009C0926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1BF6"/>
    <w:rsid w:val="009C2210"/>
    <w:rsid w:val="009C26D5"/>
    <w:rsid w:val="009C2795"/>
    <w:rsid w:val="009C2F3E"/>
    <w:rsid w:val="009C34AB"/>
    <w:rsid w:val="009C35A4"/>
    <w:rsid w:val="009C35C9"/>
    <w:rsid w:val="009C360E"/>
    <w:rsid w:val="009C36E4"/>
    <w:rsid w:val="009C3CAD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9A3"/>
    <w:rsid w:val="009C6636"/>
    <w:rsid w:val="009C69A4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D0735"/>
    <w:rsid w:val="009D08C8"/>
    <w:rsid w:val="009D0CA3"/>
    <w:rsid w:val="009D0D49"/>
    <w:rsid w:val="009D147C"/>
    <w:rsid w:val="009D181E"/>
    <w:rsid w:val="009D182C"/>
    <w:rsid w:val="009D1B05"/>
    <w:rsid w:val="009D1DE1"/>
    <w:rsid w:val="009D2137"/>
    <w:rsid w:val="009D2350"/>
    <w:rsid w:val="009D24F9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76C"/>
    <w:rsid w:val="009D477F"/>
    <w:rsid w:val="009D4934"/>
    <w:rsid w:val="009D51CC"/>
    <w:rsid w:val="009D552E"/>
    <w:rsid w:val="009D5762"/>
    <w:rsid w:val="009D57E8"/>
    <w:rsid w:val="009D5989"/>
    <w:rsid w:val="009D5F93"/>
    <w:rsid w:val="009D664D"/>
    <w:rsid w:val="009D66B1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D7D84"/>
    <w:rsid w:val="009E008F"/>
    <w:rsid w:val="009E0204"/>
    <w:rsid w:val="009E0207"/>
    <w:rsid w:val="009E0387"/>
    <w:rsid w:val="009E06FC"/>
    <w:rsid w:val="009E0780"/>
    <w:rsid w:val="009E07D7"/>
    <w:rsid w:val="009E09E0"/>
    <w:rsid w:val="009E123E"/>
    <w:rsid w:val="009E13B8"/>
    <w:rsid w:val="009E1667"/>
    <w:rsid w:val="009E17CA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21B"/>
    <w:rsid w:val="009E3B79"/>
    <w:rsid w:val="009E3C81"/>
    <w:rsid w:val="009E3DD5"/>
    <w:rsid w:val="009E3FA8"/>
    <w:rsid w:val="009E4183"/>
    <w:rsid w:val="009E4B50"/>
    <w:rsid w:val="009E4BFC"/>
    <w:rsid w:val="009E5230"/>
    <w:rsid w:val="009E605A"/>
    <w:rsid w:val="009E63C4"/>
    <w:rsid w:val="009E67F0"/>
    <w:rsid w:val="009E69F4"/>
    <w:rsid w:val="009E73CD"/>
    <w:rsid w:val="009E7555"/>
    <w:rsid w:val="009E7CF3"/>
    <w:rsid w:val="009F0021"/>
    <w:rsid w:val="009F0425"/>
    <w:rsid w:val="009F0518"/>
    <w:rsid w:val="009F05D8"/>
    <w:rsid w:val="009F0601"/>
    <w:rsid w:val="009F0874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90E"/>
    <w:rsid w:val="009F2AB0"/>
    <w:rsid w:val="009F2ACE"/>
    <w:rsid w:val="009F2B5E"/>
    <w:rsid w:val="009F2BB5"/>
    <w:rsid w:val="009F301D"/>
    <w:rsid w:val="009F323E"/>
    <w:rsid w:val="009F35D3"/>
    <w:rsid w:val="009F3815"/>
    <w:rsid w:val="009F3829"/>
    <w:rsid w:val="009F4125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CA3"/>
    <w:rsid w:val="009F7232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223F"/>
    <w:rsid w:val="00A0228B"/>
    <w:rsid w:val="00A028D2"/>
    <w:rsid w:val="00A02A62"/>
    <w:rsid w:val="00A02B01"/>
    <w:rsid w:val="00A03123"/>
    <w:rsid w:val="00A033CE"/>
    <w:rsid w:val="00A033DD"/>
    <w:rsid w:val="00A0343D"/>
    <w:rsid w:val="00A0353F"/>
    <w:rsid w:val="00A04026"/>
    <w:rsid w:val="00A042A9"/>
    <w:rsid w:val="00A04504"/>
    <w:rsid w:val="00A046EC"/>
    <w:rsid w:val="00A04854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BDD"/>
    <w:rsid w:val="00A0723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082"/>
    <w:rsid w:val="00A1132F"/>
    <w:rsid w:val="00A113FE"/>
    <w:rsid w:val="00A11D8F"/>
    <w:rsid w:val="00A11E49"/>
    <w:rsid w:val="00A12133"/>
    <w:rsid w:val="00A12398"/>
    <w:rsid w:val="00A12780"/>
    <w:rsid w:val="00A12858"/>
    <w:rsid w:val="00A12AB4"/>
    <w:rsid w:val="00A12DCD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87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2FF2"/>
    <w:rsid w:val="00A233B6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78E"/>
    <w:rsid w:val="00A30921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266"/>
    <w:rsid w:val="00A34319"/>
    <w:rsid w:val="00A3451E"/>
    <w:rsid w:val="00A34A01"/>
    <w:rsid w:val="00A34BEE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10C9"/>
    <w:rsid w:val="00A4121F"/>
    <w:rsid w:val="00A4155E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40DD"/>
    <w:rsid w:val="00A442E3"/>
    <w:rsid w:val="00A4450D"/>
    <w:rsid w:val="00A44775"/>
    <w:rsid w:val="00A449E1"/>
    <w:rsid w:val="00A44A5D"/>
    <w:rsid w:val="00A44B0E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74D"/>
    <w:rsid w:val="00A47A4D"/>
    <w:rsid w:val="00A47B78"/>
    <w:rsid w:val="00A47BCB"/>
    <w:rsid w:val="00A47E2E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210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B18"/>
    <w:rsid w:val="00A54C53"/>
    <w:rsid w:val="00A5509F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F0"/>
    <w:rsid w:val="00A57305"/>
    <w:rsid w:val="00A57BBA"/>
    <w:rsid w:val="00A57C1B"/>
    <w:rsid w:val="00A57D36"/>
    <w:rsid w:val="00A57FA3"/>
    <w:rsid w:val="00A57FC2"/>
    <w:rsid w:val="00A600BE"/>
    <w:rsid w:val="00A606DB"/>
    <w:rsid w:val="00A60854"/>
    <w:rsid w:val="00A60AF5"/>
    <w:rsid w:val="00A60DF0"/>
    <w:rsid w:val="00A60E8A"/>
    <w:rsid w:val="00A60F73"/>
    <w:rsid w:val="00A61316"/>
    <w:rsid w:val="00A61335"/>
    <w:rsid w:val="00A613B1"/>
    <w:rsid w:val="00A6140D"/>
    <w:rsid w:val="00A6143A"/>
    <w:rsid w:val="00A61598"/>
    <w:rsid w:val="00A615C7"/>
    <w:rsid w:val="00A61AEF"/>
    <w:rsid w:val="00A61B95"/>
    <w:rsid w:val="00A61BFB"/>
    <w:rsid w:val="00A61E98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3C4D"/>
    <w:rsid w:val="00A6421D"/>
    <w:rsid w:val="00A6423C"/>
    <w:rsid w:val="00A6430C"/>
    <w:rsid w:val="00A6435A"/>
    <w:rsid w:val="00A64813"/>
    <w:rsid w:val="00A648EA"/>
    <w:rsid w:val="00A64C1A"/>
    <w:rsid w:val="00A65105"/>
    <w:rsid w:val="00A65600"/>
    <w:rsid w:val="00A65841"/>
    <w:rsid w:val="00A65895"/>
    <w:rsid w:val="00A65975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70391"/>
    <w:rsid w:val="00A707DB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9B5"/>
    <w:rsid w:val="00A73E86"/>
    <w:rsid w:val="00A73F8A"/>
    <w:rsid w:val="00A74024"/>
    <w:rsid w:val="00A7452F"/>
    <w:rsid w:val="00A74598"/>
    <w:rsid w:val="00A7465D"/>
    <w:rsid w:val="00A746E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80016"/>
    <w:rsid w:val="00A80219"/>
    <w:rsid w:val="00A80323"/>
    <w:rsid w:val="00A80627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5D7"/>
    <w:rsid w:val="00A83AE5"/>
    <w:rsid w:val="00A83B54"/>
    <w:rsid w:val="00A83DD5"/>
    <w:rsid w:val="00A83E17"/>
    <w:rsid w:val="00A8406A"/>
    <w:rsid w:val="00A840A5"/>
    <w:rsid w:val="00A840D7"/>
    <w:rsid w:val="00A844E7"/>
    <w:rsid w:val="00A846D7"/>
    <w:rsid w:val="00A84934"/>
    <w:rsid w:val="00A84B87"/>
    <w:rsid w:val="00A84E7A"/>
    <w:rsid w:val="00A84F89"/>
    <w:rsid w:val="00A85129"/>
    <w:rsid w:val="00A851DD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D2"/>
    <w:rsid w:val="00A86EFE"/>
    <w:rsid w:val="00A8702E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C80"/>
    <w:rsid w:val="00A91D21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8D6"/>
    <w:rsid w:val="00A949ED"/>
    <w:rsid w:val="00A94AB7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BF9"/>
    <w:rsid w:val="00A96D83"/>
    <w:rsid w:val="00A96DD1"/>
    <w:rsid w:val="00A96E15"/>
    <w:rsid w:val="00A970F6"/>
    <w:rsid w:val="00A971F1"/>
    <w:rsid w:val="00A972A1"/>
    <w:rsid w:val="00A972A9"/>
    <w:rsid w:val="00A97871"/>
    <w:rsid w:val="00A97A1E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C07"/>
    <w:rsid w:val="00AA1E68"/>
    <w:rsid w:val="00AA1EB5"/>
    <w:rsid w:val="00AA202B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FDB"/>
    <w:rsid w:val="00AB0001"/>
    <w:rsid w:val="00AB05F3"/>
    <w:rsid w:val="00AB0741"/>
    <w:rsid w:val="00AB0791"/>
    <w:rsid w:val="00AB081E"/>
    <w:rsid w:val="00AB0DB8"/>
    <w:rsid w:val="00AB0FBA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5243"/>
    <w:rsid w:val="00AB54F5"/>
    <w:rsid w:val="00AB5653"/>
    <w:rsid w:val="00AB56B2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359"/>
    <w:rsid w:val="00AC186C"/>
    <w:rsid w:val="00AC1FBE"/>
    <w:rsid w:val="00AC2585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584"/>
    <w:rsid w:val="00AC4620"/>
    <w:rsid w:val="00AC47B7"/>
    <w:rsid w:val="00AC51E7"/>
    <w:rsid w:val="00AC5235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645"/>
    <w:rsid w:val="00AC76C8"/>
    <w:rsid w:val="00AC7749"/>
    <w:rsid w:val="00AC7933"/>
    <w:rsid w:val="00AC7AF4"/>
    <w:rsid w:val="00AD0015"/>
    <w:rsid w:val="00AD0431"/>
    <w:rsid w:val="00AD04FF"/>
    <w:rsid w:val="00AD09A2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EF0"/>
    <w:rsid w:val="00AD5F36"/>
    <w:rsid w:val="00AD6001"/>
    <w:rsid w:val="00AD6088"/>
    <w:rsid w:val="00AD634B"/>
    <w:rsid w:val="00AD6732"/>
    <w:rsid w:val="00AD6E61"/>
    <w:rsid w:val="00AD7028"/>
    <w:rsid w:val="00AD7438"/>
    <w:rsid w:val="00AD7455"/>
    <w:rsid w:val="00AD753F"/>
    <w:rsid w:val="00AD7B8C"/>
    <w:rsid w:val="00AD7C36"/>
    <w:rsid w:val="00AE0327"/>
    <w:rsid w:val="00AE03DE"/>
    <w:rsid w:val="00AE040A"/>
    <w:rsid w:val="00AE04E9"/>
    <w:rsid w:val="00AE050F"/>
    <w:rsid w:val="00AE092C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12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C15"/>
    <w:rsid w:val="00AE5D5F"/>
    <w:rsid w:val="00AE5EFF"/>
    <w:rsid w:val="00AE60FD"/>
    <w:rsid w:val="00AE6239"/>
    <w:rsid w:val="00AE6450"/>
    <w:rsid w:val="00AE6961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539E"/>
    <w:rsid w:val="00AF54E0"/>
    <w:rsid w:val="00AF58E3"/>
    <w:rsid w:val="00AF5CB6"/>
    <w:rsid w:val="00AF5D75"/>
    <w:rsid w:val="00AF62D9"/>
    <w:rsid w:val="00AF6ABA"/>
    <w:rsid w:val="00AF7A30"/>
    <w:rsid w:val="00B000C2"/>
    <w:rsid w:val="00B005F7"/>
    <w:rsid w:val="00B00637"/>
    <w:rsid w:val="00B00929"/>
    <w:rsid w:val="00B00C74"/>
    <w:rsid w:val="00B00E7B"/>
    <w:rsid w:val="00B00FD6"/>
    <w:rsid w:val="00B0100F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22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281"/>
    <w:rsid w:val="00B104F6"/>
    <w:rsid w:val="00B1051B"/>
    <w:rsid w:val="00B105A0"/>
    <w:rsid w:val="00B10683"/>
    <w:rsid w:val="00B109E1"/>
    <w:rsid w:val="00B10EDC"/>
    <w:rsid w:val="00B10F73"/>
    <w:rsid w:val="00B11255"/>
    <w:rsid w:val="00B117B1"/>
    <w:rsid w:val="00B119AA"/>
    <w:rsid w:val="00B11AC7"/>
    <w:rsid w:val="00B11E8F"/>
    <w:rsid w:val="00B1289E"/>
    <w:rsid w:val="00B12B2D"/>
    <w:rsid w:val="00B12EC2"/>
    <w:rsid w:val="00B12F8F"/>
    <w:rsid w:val="00B131A3"/>
    <w:rsid w:val="00B134D4"/>
    <w:rsid w:val="00B139AA"/>
    <w:rsid w:val="00B13A5D"/>
    <w:rsid w:val="00B13ABB"/>
    <w:rsid w:val="00B14001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A65"/>
    <w:rsid w:val="00B15E55"/>
    <w:rsid w:val="00B161B9"/>
    <w:rsid w:val="00B16475"/>
    <w:rsid w:val="00B16477"/>
    <w:rsid w:val="00B168EC"/>
    <w:rsid w:val="00B16F3B"/>
    <w:rsid w:val="00B1713C"/>
    <w:rsid w:val="00B17642"/>
    <w:rsid w:val="00B176CF"/>
    <w:rsid w:val="00B17DB9"/>
    <w:rsid w:val="00B17DDE"/>
    <w:rsid w:val="00B17ED3"/>
    <w:rsid w:val="00B17F48"/>
    <w:rsid w:val="00B17F72"/>
    <w:rsid w:val="00B2002B"/>
    <w:rsid w:val="00B2010B"/>
    <w:rsid w:val="00B20546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1E59"/>
    <w:rsid w:val="00B22024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32F5"/>
    <w:rsid w:val="00B235D0"/>
    <w:rsid w:val="00B237FF"/>
    <w:rsid w:val="00B23916"/>
    <w:rsid w:val="00B23926"/>
    <w:rsid w:val="00B239D0"/>
    <w:rsid w:val="00B239D7"/>
    <w:rsid w:val="00B23AEF"/>
    <w:rsid w:val="00B23C6C"/>
    <w:rsid w:val="00B24304"/>
    <w:rsid w:val="00B24566"/>
    <w:rsid w:val="00B248CA"/>
    <w:rsid w:val="00B2504F"/>
    <w:rsid w:val="00B25189"/>
    <w:rsid w:val="00B252CA"/>
    <w:rsid w:val="00B25339"/>
    <w:rsid w:val="00B2567D"/>
    <w:rsid w:val="00B25952"/>
    <w:rsid w:val="00B25F31"/>
    <w:rsid w:val="00B25F97"/>
    <w:rsid w:val="00B26203"/>
    <w:rsid w:val="00B26B4F"/>
    <w:rsid w:val="00B26E14"/>
    <w:rsid w:val="00B26E85"/>
    <w:rsid w:val="00B27062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2025"/>
    <w:rsid w:val="00B322AA"/>
    <w:rsid w:val="00B3253D"/>
    <w:rsid w:val="00B32663"/>
    <w:rsid w:val="00B3299F"/>
    <w:rsid w:val="00B32A16"/>
    <w:rsid w:val="00B32B68"/>
    <w:rsid w:val="00B32CF1"/>
    <w:rsid w:val="00B33104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C88"/>
    <w:rsid w:val="00B36CD6"/>
    <w:rsid w:val="00B37001"/>
    <w:rsid w:val="00B370A3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645"/>
    <w:rsid w:val="00B406D6"/>
    <w:rsid w:val="00B40878"/>
    <w:rsid w:val="00B408A8"/>
    <w:rsid w:val="00B40CF9"/>
    <w:rsid w:val="00B40D17"/>
    <w:rsid w:val="00B40D60"/>
    <w:rsid w:val="00B41095"/>
    <w:rsid w:val="00B41392"/>
    <w:rsid w:val="00B415E8"/>
    <w:rsid w:val="00B419F4"/>
    <w:rsid w:val="00B41AA6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3C2"/>
    <w:rsid w:val="00B56855"/>
    <w:rsid w:val="00B56B6F"/>
    <w:rsid w:val="00B56BAF"/>
    <w:rsid w:val="00B56F3C"/>
    <w:rsid w:val="00B571F9"/>
    <w:rsid w:val="00B57555"/>
    <w:rsid w:val="00B57D21"/>
    <w:rsid w:val="00B57E5B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5E3"/>
    <w:rsid w:val="00B657CD"/>
    <w:rsid w:val="00B65AC8"/>
    <w:rsid w:val="00B65BC1"/>
    <w:rsid w:val="00B65FAB"/>
    <w:rsid w:val="00B65FF7"/>
    <w:rsid w:val="00B6640E"/>
    <w:rsid w:val="00B666A5"/>
    <w:rsid w:val="00B66702"/>
    <w:rsid w:val="00B66765"/>
    <w:rsid w:val="00B66AB2"/>
    <w:rsid w:val="00B66C2D"/>
    <w:rsid w:val="00B66F63"/>
    <w:rsid w:val="00B66F80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6F1"/>
    <w:rsid w:val="00B7194B"/>
    <w:rsid w:val="00B71ABE"/>
    <w:rsid w:val="00B71C29"/>
    <w:rsid w:val="00B726D7"/>
    <w:rsid w:val="00B728B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9A8"/>
    <w:rsid w:val="00B83C6E"/>
    <w:rsid w:val="00B8402C"/>
    <w:rsid w:val="00B840E2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5E8"/>
    <w:rsid w:val="00B93781"/>
    <w:rsid w:val="00B944A1"/>
    <w:rsid w:val="00B94913"/>
    <w:rsid w:val="00B949EC"/>
    <w:rsid w:val="00B94A08"/>
    <w:rsid w:val="00B94C40"/>
    <w:rsid w:val="00B94F91"/>
    <w:rsid w:val="00B950A3"/>
    <w:rsid w:val="00B955D9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70C"/>
    <w:rsid w:val="00B97E01"/>
    <w:rsid w:val="00B97EC9"/>
    <w:rsid w:val="00B97F28"/>
    <w:rsid w:val="00BA0078"/>
    <w:rsid w:val="00BA0390"/>
    <w:rsid w:val="00BA051A"/>
    <w:rsid w:val="00BA0803"/>
    <w:rsid w:val="00BA0B0E"/>
    <w:rsid w:val="00BA0C24"/>
    <w:rsid w:val="00BA0E49"/>
    <w:rsid w:val="00BA0F28"/>
    <w:rsid w:val="00BA108B"/>
    <w:rsid w:val="00BA14C4"/>
    <w:rsid w:val="00BA1599"/>
    <w:rsid w:val="00BA181C"/>
    <w:rsid w:val="00BA1F95"/>
    <w:rsid w:val="00BA2719"/>
    <w:rsid w:val="00BA3212"/>
    <w:rsid w:val="00BA322A"/>
    <w:rsid w:val="00BA3484"/>
    <w:rsid w:val="00BA3A11"/>
    <w:rsid w:val="00BA3A29"/>
    <w:rsid w:val="00BA3C3D"/>
    <w:rsid w:val="00BA3C43"/>
    <w:rsid w:val="00BA3D08"/>
    <w:rsid w:val="00BA3D67"/>
    <w:rsid w:val="00BA42F8"/>
    <w:rsid w:val="00BA44A6"/>
    <w:rsid w:val="00BA4652"/>
    <w:rsid w:val="00BA46D0"/>
    <w:rsid w:val="00BA4FD0"/>
    <w:rsid w:val="00BA54C3"/>
    <w:rsid w:val="00BA54E7"/>
    <w:rsid w:val="00BA5A58"/>
    <w:rsid w:val="00BA5B3A"/>
    <w:rsid w:val="00BA5FAB"/>
    <w:rsid w:val="00BA6644"/>
    <w:rsid w:val="00BA67CD"/>
    <w:rsid w:val="00BA6B32"/>
    <w:rsid w:val="00BA6BC1"/>
    <w:rsid w:val="00BA6D1E"/>
    <w:rsid w:val="00BA6DB1"/>
    <w:rsid w:val="00BA7813"/>
    <w:rsid w:val="00BA7B23"/>
    <w:rsid w:val="00BA7DA7"/>
    <w:rsid w:val="00BA7F98"/>
    <w:rsid w:val="00BB0567"/>
    <w:rsid w:val="00BB0887"/>
    <w:rsid w:val="00BB09C0"/>
    <w:rsid w:val="00BB0CED"/>
    <w:rsid w:val="00BB11D0"/>
    <w:rsid w:val="00BB147B"/>
    <w:rsid w:val="00BB1B91"/>
    <w:rsid w:val="00BB1BA5"/>
    <w:rsid w:val="00BB1DF0"/>
    <w:rsid w:val="00BB1E77"/>
    <w:rsid w:val="00BB2375"/>
    <w:rsid w:val="00BB2A0E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9C"/>
    <w:rsid w:val="00BB39B4"/>
    <w:rsid w:val="00BB3F67"/>
    <w:rsid w:val="00BB4218"/>
    <w:rsid w:val="00BB4278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3D5"/>
    <w:rsid w:val="00BB5490"/>
    <w:rsid w:val="00BB54D6"/>
    <w:rsid w:val="00BB5AFC"/>
    <w:rsid w:val="00BB5CF0"/>
    <w:rsid w:val="00BB5DD6"/>
    <w:rsid w:val="00BB5E0E"/>
    <w:rsid w:val="00BB5F47"/>
    <w:rsid w:val="00BB600C"/>
    <w:rsid w:val="00BB6058"/>
    <w:rsid w:val="00BB639F"/>
    <w:rsid w:val="00BB65F8"/>
    <w:rsid w:val="00BB6799"/>
    <w:rsid w:val="00BB6EB4"/>
    <w:rsid w:val="00BB6FF8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2FC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D8"/>
    <w:rsid w:val="00BC6B95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88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3DEA"/>
    <w:rsid w:val="00BD40BE"/>
    <w:rsid w:val="00BD43D6"/>
    <w:rsid w:val="00BD44E4"/>
    <w:rsid w:val="00BD456A"/>
    <w:rsid w:val="00BD48D1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40D"/>
    <w:rsid w:val="00BE085F"/>
    <w:rsid w:val="00BE0897"/>
    <w:rsid w:val="00BE0FF6"/>
    <w:rsid w:val="00BE11D0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475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3A"/>
    <w:rsid w:val="00BE3494"/>
    <w:rsid w:val="00BE3549"/>
    <w:rsid w:val="00BE35F3"/>
    <w:rsid w:val="00BE3606"/>
    <w:rsid w:val="00BE38A6"/>
    <w:rsid w:val="00BE3A6C"/>
    <w:rsid w:val="00BE44F0"/>
    <w:rsid w:val="00BE462C"/>
    <w:rsid w:val="00BE487D"/>
    <w:rsid w:val="00BE48F1"/>
    <w:rsid w:val="00BE4B18"/>
    <w:rsid w:val="00BE4C14"/>
    <w:rsid w:val="00BE4CBB"/>
    <w:rsid w:val="00BE4DB8"/>
    <w:rsid w:val="00BE4F10"/>
    <w:rsid w:val="00BE5C0A"/>
    <w:rsid w:val="00BE5F26"/>
    <w:rsid w:val="00BE5F74"/>
    <w:rsid w:val="00BE5FA8"/>
    <w:rsid w:val="00BE6090"/>
    <w:rsid w:val="00BE619C"/>
    <w:rsid w:val="00BE6274"/>
    <w:rsid w:val="00BE644D"/>
    <w:rsid w:val="00BE64B9"/>
    <w:rsid w:val="00BE6BE3"/>
    <w:rsid w:val="00BE6CA4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2F6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C07"/>
    <w:rsid w:val="00BF5DA3"/>
    <w:rsid w:val="00BF5DFF"/>
    <w:rsid w:val="00BF5F91"/>
    <w:rsid w:val="00BF62FB"/>
    <w:rsid w:val="00BF6474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F68"/>
    <w:rsid w:val="00C01096"/>
    <w:rsid w:val="00C0113F"/>
    <w:rsid w:val="00C01371"/>
    <w:rsid w:val="00C01A76"/>
    <w:rsid w:val="00C01D17"/>
    <w:rsid w:val="00C01D96"/>
    <w:rsid w:val="00C01F73"/>
    <w:rsid w:val="00C01FAE"/>
    <w:rsid w:val="00C021F9"/>
    <w:rsid w:val="00C02245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98"/>
    <w:rsid w:val="00C03CE7"/>
    <w:rsid w:val="00C03D67"/>
    <w:rsid w:val="00C03FCD"/>
    <w:rsid w:val="00C041EC"/>
    <w:rsid w:val="00C042A4"/>
    <w:rsid w:val="00C04470"/>
    <w:rsid w:val="00C04587"/>
    <w:rsid w:val="00C04701"/>
    <w:rsid w:val="00C04916"/>
    <w:rsid w:val="00C04CD3"/>
    <w:rsid w:val="00C04F21"/>
    <w:rsid w:val="00C0560F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691"/>
    <w:rsid w:val="00C12731"/>
    <w:rsid w:val="00C12A01"/>
    <w:rsid w:val="00C12AB8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3C0"/>
    <w:rsid w:val="00C1661C"/>
    <w:rsid w:val="00C168B8"/>
    <w:rsid w:val="00C168F0"/>
    <w:rsid w:val="00C169C0"/>
    <w:rsid w:val="00C16BDD"/>
    <w:rsid w:val="00C16CA4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D0D"/>
    <w:rsid w:val="00C20F0E"/>
    <w:rsid w:val="00C21040"/>
    <w:rsid w:val="00C212C7"/>
    <w:rsid w:val="00C21429"/>
    <w:rsid w:val="00C214A1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623"/>
    <w:rsid w:val="00C267B0"/>
    <w:rsid w:val="00C26B45"/>
    <w:rsid w:val="00C26BBE"/>
    <w:rsid w:val="00C26C97"/>
    <w:rsid w:val="00C26D18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F2"/>
    <w:rsid w:val="00C303ED"/>
    <w:rsid w:val="00C3105A"/>
    <w:rsid w:val="00C3119F"/>
    <w:rsid w:val="00C31453"/>
    <w:rsid w:val="00C314AF"/>
    <w:rsid w:val="00C31FE4"/>
    <w:rsid w:val="00C324E9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9AF"/>
    <w:rsid w:val="00C34BD0"/>
    <w:rsid w:val="00C35992"/>
    <w:rsid w:val="00C35CB7"/>
    <w:rsid w:val="00C35D72"/>
    <w:rsid w:val="00C35EC2"/>
    <w:rsid w:val="00C36106"/>
    <w:rsid w:val="00C361A0"/>
    <w:rsid w:val="00C361CC"/>
    <w:rsid w:val="00C3644F"/>
    <w:rsid w:val="00C36466"/>
    <w:rsid w:val="00C36DB5"/>
    <w:rsid w:val="00C36E05"/>
    <w:rsid w:val="00C36E0F"/>
    <w:rsid w:val="00C37114"/>
    <w:rsid w:val="00C37385"/>
    <w:rsid w:val="00C373CB"/>
    <w:rsid w:val="00C373E6"/>
    <w:rsid w:val="00C379A1"/>
    <w:rsid w:val="00C37BA9"/>
    <w:rsid w:val="00C37CE7"/>
    <w:rsid w:val="00C40486"/>
    <w:rsid w:val="00C40B4F"/>
    <w:rsid w:val="00C40C05"/>
    <w:rsid w:val="00C40C3C"/>
    <w:rsid w:val="00C40EB1"/>
    <w:rsid w:val="00C40ED8"/>
    <w:rsid w:val="00C41561"/>
    <w:rsid w:val="00C41673"/>
    <w:rsid w:val="00C41C83"/>
    <w:rsid w:val="00C42302"/>
    <w:rsid w:val="00C425C2"/>
    <w:rsid w:val="00C4265A"/>
    <w:rsid w:val="00C42C6F"/>
    <w:rsid w:val="00C42CD0"/>
    <w:rsid w:val="00C42EE7"/>
    <w:rsid w:val="00C42F54"/>
    <w:rsid w:val="00C43218"/>
    <w:rsid w:val="00C43443"/>
    <w:rsid w:val="00C43687"/>
    <w:rsid w:val="00C4371B"/>
    <w:rsid w:val="00C43E48"/>
    <w:rsid w:val="00C43E8D"/>
    <w:rsid w:val="00C43EC7"/>
    <w:rsid w:val="00C44013"/>
    <w:rsid w:val="00C4404D"/>
    <w:rsid w:val="00C443B2"/>
    <w:rsid w:val="00C4474E"/>
    <w:rsid w:val="00C447A8"/>
    <w:rsid w:val="00C44BCD"/>
    <w:rsid w:val="00C44C2D"/>
    <w:rsid w:val="00C44C52"/>
    <w:rsid w:val="00C45057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7154"/>
    <w:rsid w:val="00C47298"/>
    <w:rsid w:val="00C472CA"/>
    <w:rsid w:val="00C47481"/>
    <w:rsid w:val="00C4759C"/>
    <w:rsid w:val="00C476C9"/>
    <w:rsid w:val="00C4778A"/>
    <w:rsid w:val="00C47926"/>
    <w:rsid w:val="00C47E38"/>
    <w:rsid w:val="00C5050C"/>
    <w:rsid w:val="00C50524"/>
    <w:rsid w:val="00C5081D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69"/>
    <w:rsid w:val="00C52ED8"/>
    <w:rsid w:val="00C52F58"/>
    <w:rsid w:val="00C53403"/>
    <w:rsid w:val="00C53475"/>
    <w:rsid w:val="00C535A8"/>
    <w:rsid w:val="00C53955"/>
    <w:rsid w:val="00C5398F"/>
    <w:rsid w:val="00C53A9F"/>
    <w:rsid w:val="00C53AF1"/>
    <w:rsid w:val="00C53B8B"/>
    <w:rsid w:val="00C53D31"/>
    <w:rsid w:val="00C5435D"/>
    <w:rsid w:val="00C544B3"/>
    <w:rsid w:val="00C544EF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B84"/>
    <w:rsid w:val="00C61F81"/>
    <w:rsid w:val="00C622D9"/>
    <w:rsid w:val="00C627EE"/>
    <w:rsid w:val="00C62D69"/>
    <w:rsid w:val="00C630E8"/>
    <w:rsid w:val="00C63197"/>
    <w:rsid w:val="00C631EA"/>
    <w:rsid w:val="00C63434"/>
    <w:rsid w:val="00C636CE"/>
    <w:rsid w:val="00C63A9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361"/>
    <w:rsid w:val="00C66515"/>
    <w:rsid w:val="00C66563"/>
    <w:rsid w:val="00C666BF"/>
    <w:rsid w:val="00C669AD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BBE"/>
    <w:rsid w:val="00C71168"/>
    <w:rsid w:val="00C7134A"/>
    <w:rsid w:val="00C71659"/>
    <w:rsid w:val="00C717A0"/>
    <w:rsid w:val="00C7245A"/>
    <w:rsid w:val="00C72AA6"/>
    <w:rsid w:val="00C72F84"/>
    <w:rsid w:val="00C73058"/>
    <w:rsid w:val="00C732FE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E3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5E9"/>
    <w:rsid w:val="00C76696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946"/>
    <w:rsid w:val="00C80E40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0E9"/>
    <w:rsid w:val="00C876A8"/>
    <w:rsid w:val="00C87A27"/>
    <w:rsid w:val="00C87AD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30D"/>
    <w:rsid w:val="00C93380"/>
    <w:rsid w:val="00C934CC"/>
    <w:rsid w:val="00C93537"/>
    <w:rsid w:val="00C93857"/>
    <w:rsid w:val="00C938C0"/>
    <w:rsid w:val="00C93BD8"/>
    <w:rsid w:val="00C93FB5"/>
    <w:rsid w:val="00C943ED"/>
    <w:rsid w:val="00C94645"/>
    <w:rsid w:val="00C94977"/>
    <w:rsid w:val="00C94A0C"/>
    <w:rsid w:val="00C94C4C"/>
    <w:rsid w:val="00C951D9"/>
    <w:rsid w:val="00C9528C"/>
    <w:rsid w:val="00C95590"/>
    <w:rsid w:val="00C95B33"/>
    <w:rsid w:val="00C95D0D"/>
    <w:rsid w:val="00C95FB2"/>
    <w:rsid w:val="00C95FB3"/>
    <w:rsid w:val="00C96098"/>
    <w:rsid w:val="00C9610E"/>
    <w:rsid w:val="00C96430"/>
    <w:rsid w:val="00C9648C"/>
    <w:rsid w:val="00C964F9"/>
    <w:rsid w:val="00C9686F"/>
    <w:rsid w:val="00C9690B"/>
    <w:rsid w:val="00C9715C"/>
    <w:rsid w:val="00C9715E"/>
    <w:rsid w:val="00C97259"/>
    <w:rsid w:val="00C975AA"/>
    <w:rsid w:val="00C9777E"/>
    <w:rsid w:val="00C977EC"/>
    <w:rsid w:val="00C97B75"/>
    <w:rsid w:val="00C97C56"/>
    <w:rsid w:val="00C97C99"/>
    <w:rsid w:val="00CA01DE"/>
    <w:rsid w:val="00CA020D"/>
    <w:rsid w:val="00CA04B3"/>
    <w:rsid w:val="00CA06CD"/>
    <w:rsid w:val="00CA07D1"/>
    <w:rsid w:val="00CA07E8"/>
    <w:rsid w:val="00CA0AC2"/>
    <w:rsid w:val="00CA0BBE"/>
    <w:rsid w:val="00CA0EE4"/>
    <w:rsid w:val="00CA11A6"/>
    <w:rsid w:val="00CA1414"/>
    <w:rsid w:val="00CA1501"/>
    <w:rsid w:val="00CA16B4"/>
    <w:rsid w:val="00CA181A"/>
    <w:rsid w:val="00CA1883"/>
    <w:rsid w:val="00CA1887"/>
    <w:rsid w:val="00CA1D3B"/>
    <w:rsid w:val="00CA1EB2"/>
    <w:rsid w:val="00CA1EC9"/>
    <w:rsid w:val="00CA2554"/>
    <w:rsid w:val="00CA25A6"/>
    <w:rsid w:val="00CA29B6"/>
    <w:rsid w:val="00CA2A27"/>
    <w:rsid w:val="00CA2D97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132"/>
    <w:rsid w:val="00CA427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B1"/>
    <w:rsid w:val="00CA5BDA"/>
    <w:rsid w:val="00CA5E83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6A0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350"/>
    <w:rsid w:val="00CB6A57"/>
    <w:rsid w:val="00CB6DA1"/>
    <w:rsid w:val="00CB6FB4"/>
    <w:rsid w:val="00CB742F"/>
    <w:rsid w:val="00CB748D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562"/>
    <w:rsid w:val="00CC1602"/>
    <w:rsid w:val="00CC1AA0"/>
    <w:rsid w:val="00CC1B30"/>
    <w:rsid w:val="00CC1E75"/>
    <w:rsid w:val="00CC1F9C"/>
    <w:rsid w:val="00CC1FD8"/>
    <w:rsid w:val="00CC2147"/>
    <w:rsid w:val="00CC2539"/>
    <w:rsid w:val="00CC285D"/>
    <w:rsid w:val="00CC316A"/>
    <w:rsid w:val="00CC319F"/>
    <w:rsid w:val="00CC31F0"/>
    <w:rsid w:val="00CC3765"/>
    <w:rsid w:val="00CC3A6E"/>
    <w:rsid w:val="00CC3C31"/>
    <w:rsid w:val="00CC3CFE"/>
    <w:rsid w:val="00CC3E74"/>
    <w:rsid w:val="00CC412A"/>
    <w:rsid w:val="00CC428A"/>
    <w:rsid w:val="00CC46C3"/>
    <w:rsid w:val="00CC48A4"/>
    <w:rsid w:val="00CC4B35"/>
    <w:rsid w:val="00CC4C34"/>
    <w:rsid w:val="00CC4FBC"/>
    <w:rsid w:val="00CC583C"/>
    <w:rsid w:val="00CC5A40"/>
    <w:rsid w:val="00CC5F81"/>
    <w:rsid w:val="00CC6065"/>
    <w:rsid w:val="00CC62C9"/>
    <w:rsid w:val="00CC6385"/>
    <w:rsid w:val="00CC64F0"/>
    <w:rsid w:val="00CC6686"/>
    <w:rsid w:val="00CC6792"/>
    <w:rsid w:val="00CC68E0"/>
    <w:rsid w:val="00CC6BDB"/>
    <w:rsid w:val="00CC6C53"/>
    <w:rsid w:val="00CC6D2F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22C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A12"/>
    <w:rsid w:val="00CD7D45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49D"/>
    <w:rsid w:val="00CE572A"/>
    <w:rsid w:val="00CE58FE"/>
    <w:rsid w:val="00CE5938"/>
    <w:rsid w:val="00CE59C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F0067"/>
    <w:rsid w:val="00CF02BF"/>
    <w:rsid w:val="00CF0D81"/>
    <w:rsid w:val="00CF0F5C"/>
    <w:rsid w:val="00CF111F"/>
    <w:rsid w:val="00CF12D2"/>
    <w:rsid w:val="00CF16C7"/>
    <w:rsid w:val="00CF1E1C"/>
    <w:rsid w:val="00CF1FDD"/>
    <w:rsid w:val="00CF212B"/>
    <w:rsid w:val="00CF2157"/>
    <w:rsid w:val="00CF228E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4D1"/>
    <w:rsid w:val="00CF6641"/>
    <w:rsid w:val="00CF6826"/>
    <w:rsid w:val="00CF6A50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C0F"/>
    <w:rsid w:val="00D02CC8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5D45"/>
    <w:rsid w:val="00D0662F"/>
    <w:rsid w:val="00D0671C"/>
    <w:rsid w:val="00D06C04"/>
    <w:rsid w:val="00D07046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84"/>
    <w:rsid w:val="00D113A3"/>
    <w:rsid w:val="00D1153C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D74"/>
    <w:rsid w:val="00D16F9C"/>
    <w:rsid w:val="00D1713B"/>
    <w:rsid w:val="00D172C8"/>
    <w:rsid w:val="00D17521"/>
    <w:rsid w:val="00D1752B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31D5"/>
    <w:rsid w:val="00D23653"/>
    <w:rsid w:val="00D23763"/>
    <w:rsid w:val="00D23779"/>
    <w:rsid w:val="00D237F3"/>
    <w:rsid w:val="00D23B37"/>
    <w:rsid w:val="00D23CD0"/>
    <w:rsid w:val="00D23EE6"/>
    <w:rsid w:val="00D23EF8"/>
    <w:rsid w:val="00D23FDF"/>
    <w:rsid w:val="00D24357"/>
    <w:rsid w:val="00D243BC"/>
    <w:rsid w:val="00D243FD"/>
    <w:rsid w:val="00D24408"/>
    <w:rsid w:val="00D2480E"/>
    <w:rsid w:val="00D24830"/>
    <w:rsid w:val="00D24876"/>
    <w:rsid w:val="00D25B0E"/>
    <w:rsid w:val="00D25B8C"/>
    <w:rsid w:val="00D25BFF"/>
    <w:rsid w:val="00D25ED2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7B3"/>
    <w:rsid w:val="00D33EEA"/>
    <w:rsid w:val="00D341BC"/>
    <w:rsid w:val="00D34436"/>
    <w:rsid w:val="00D34861"/>
    <w:rsid w:val="00D3497A"/>
    <w:rsid w:val="00D34B79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400F3"/>
    <w:rsid w:val="00D401BD"/>
    <w:rsid w:val="00D40450"/>
    <w:rsid w:val="00D406E8"/>
    <w:rsid w:val="00D406E9"/>
    <w:rsid w:val="00D4082F"/>
    <w:rsid w:val="00D40C31"/>
    <w:rsid w:val="00D40C50"/>
    <w:rsid w:val="00D40DEC"/>
    <w:rsid w:val="00D40E25"/>
    <w:rsid w:val="00D4101A"/>
    <w:rsid w:val="00D413B4"/>
    <w:rsid w:val="00D416B9"/>
    <w:rsid w:val="00D41809"/>
    <w:rsid w:val="00D418DD"/>
    <w:rsid w:val="00D41902"/>
    <w:rsid w:val="00D421ED"/>
    <w:rsid w:val="00D4246F"/>
    <w:rsid w:val="00D424B6"/>
    <w:rsid w:val="00D430E7"/>
    <w:rsid w:val="00D434FB"/>
    <w:rsid w:val="00D437AD"/>
    <w:rsid w:val="00D43861"/>
    <w:rsid w:val="00D43A2F"/>
    <w:rsid w:val="00D43C1E"/>
    <w:rsid w:val="00D43FEA"/>
    <w:rsid w:val="00D4407F"/>
    <w:rsid w:val="00D440BC"/>
    <w:rsid w:val="00D446C5"/>
    <w:rsid w:val="00D449D0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499"/>
    <w:rsid w:val="00D47E11"/>
    <w:rsid w:val="00D47E4A"/>
    <w:rsid w:val="00D47E90"/>
    <w:rsid w:val="00D47FF6"/>
    <w:rsid w:val="00D500DF"/>
    <w:rsid w:val="00D503D3"/>
    <w:rsid w:val="00D506EC"/>
    <w:rsid w:val="00D5080F"/>
    <w:rsid w:val="00D5084C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E9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B0D"/>
    <w:rsid w:val="00D60C7D"/>
    <w:rsid w:val="00D60D27"/>
    <w:rsid w:val="00D61088"/>
    <w:rsid w:val="00D6119A"/>
    <w:rsid w:val="00D61241"/>
    <w:rsid w:val="00D6135C"/>
    <w:rsid w:val="00D6163D"/>
    <w:rsid w:val="00D618F8"/>
    <w:rsid w:val="00D61CF7"/>
    <w:rsid w:val="00D625CE"/>
    <w:rsid w:val="00D6270E"/>
    <w:rsid w:val="00D627A2"/>
    <w:rsid w:val="00D627BA"/>
    <w:rsid w:val="00D628F7"/>
    <w:rsid w:val="00D62AD5"/>
    <w:rsid w:val="00D62C76"/>
    <w:rsid w:val="00D62F13"/>
    <w:rsid w:val="00D63108"/>
    <w:rsid w:val="00D63279"/>
    <w:rsid w:val="00D6361A"/>
    <w:rsid w:val="00D63E46"/>
    <w:rsid w:val="00D64125"/>
    <w:rsid w:val="00D6446B"/>
    <w:rsid w:val="00D644BB"/>
    <w:rsid w:val="00D64742"/>
    <w:rsid w:val="00D647B8"/>
    <w:rsid w:val="00D64C31"/>
    <w:rsid w:val="00D64C79"/>
    <w:rsid w:val="00D64D95"/>
    <w:rsid w:val="00D654A5"/>
    <w:rsid w:val="00D655D6"/>
    <w:rsid w:val="00D65797"/>
    <w:rsid w:val="00D657E5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371"/>
    <w:rsid w:val="00D705A0"/>
    <w:rsid w:val="00D705F7"/>
    <w:rsid w:val="00D70D07"/>
    <w:rsid w:val="00D70F00"/>
    <w:rsid w:val="00D7120D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7D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8A9"/>
    <w:rsid w:val="00D808E4"/>
    <w:rsid w:val="00D80907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F1"/>
    <w:rsid w:val="00D8520D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ABF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514"/>
    <w:rsid w:val="00D9383B"/>
    <w:rsid w:val="00D93DBC"/>
    <w:rsid w:val="00D93E2F"/>
    <w:rsid w:val="00D9451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6CA2"/>
    <w:rsid w:val="00D96DA5"/>
    <w:rsid w:val="00D9709E"/>
    <w:rsid w:val="00D974AB"/>
    <w:rsid w:val="00D97665"/>
    <w:rsid w:val="00DA0056"/>
    <w:rsid w:val="00DA007F"/>
    <w:rsid w:val="00DA0152"/>
    <w:rsid w:val="00DA0249"/>
    <w:rsid w:val="00DA025B"/>
    <w:rsid w:val="00DA0370"/>
    <w:rsid w:val="00DA07CA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273"/>
    <w:rsid w:val="00DA4306"/>
    <w:rsid w:val="00DA46CE"/>
    <w:rsid w:val="00DA472E"/>
    <w:rsid w:val="00DA49A9"/>
    <w:rsid w:val="00DA4ADB"/>
    <w:rsid w:val="00DA52A8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A7FDA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84C"/>
    <w:rsid w:val="00DB7CFA"/>
    <w:rsid w:val="00DC02B9"/>
    <w:rsid w:val="00DC02D4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0F90"/>
    <w:rsid w:val="00DD13CF"/>
    <w:rsid w:val="00DD16DB"/>
    <w:rsid w:val="00DD1863"/>
    <w:rsid w:val="00DD19DB"/>
    <w:rsid w:val="00DD1B71"/>
    <w:rsid w:val="00DD226F"/>
    <w:rsid w:val="00DD22CE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1DC"/>
    <w:rsid w:val="00DD62E0"/>
    <w:rsid w:val="00DD64BC"/>
    <w:rsid w:val="00DD68BC"/>
    <w:rsid w:val="00DD6DF8"/>
    <w:rsid w:val="00DD6EBF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81F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7EE"/>
    <w:rsid w:val="00DE78DF"/>
    <w:rsid w:val="00DE7938"/>
    <w:rsid w:val="00DE7F3F"/>
    <w:rsid w:val="00DF021C"/>
    <w:rsid w:val="00DF04B3"/>
    <w:rsid w:val="00DF0820"/>
    <w:rsid w:val="00DF0C13"/>
    <w:rsid w:val="00DF0D5C"/>
    <w:rsid w:val="00DF1589"/>
    <w:rsid w:val="00DF15AF"/>
    <w:rsid w:val="00DF1E03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6D5"/>
    <w:rsid w:val="00DF4AD7"/>
    <w:rsid w:val="00DF5369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32D"/>
    <w:rsid w:val="00DF7546"/>
    <w:rsid w:val="00DF75C9"/>
    <w:rsid w:val="00DF7FC1"/>
    <w:rsid w:val="00E00107"/>
    <w:rsid w:val="00E0038B"/>
    <w:rsid w:val="00E003D8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2A8F"/>
    <w:rsid w:val="00E033D8"/>
    <w:rsid w:val="00E0342A"/>
    <w:rsid w:val="00E038C5"/>
    <w:rsid w:val="00E03D53"/>
    <w:rsid w:val="00E0440A"/>
    <w:rsid w:val="00E04807"/>
    <w:rsid w:val="00E04BB0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F3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94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26A"/>
    <w:rsid w:val="00E17445"/>
    <w:rsid w:val="00E1745C"/>
    <w:rsid w:val="00E17513"/>
    <w:rsid w:val="00E176C1"/>
    <w:rsid w:val="00E1773A"/>
    <w:rsid w:val="00E178DE"/>
    <w:rsid w:val="00E17BB1"/>
    <w:rsid w:val="00E20027"/>
    <w:rsid w:val="00E204BE"/>
    <w:rsid w:val="00E20735"/>
    <w:rsid w:val="00E20823"/>
    <w:rsid w:val="00E21125"/>
    <w:rsid w:val="00E21B38"/>
    <w:rsid w:val="00E2239C"/>
    <w:rsid w:val="00E224AD"/>
    <w:rsid w:val="00E224E7"/>
    <w:rsid w:val="00E22986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399E"/>
    <w:rsid w:val="00E2409D"/>
    <w:rsid w:val="00E2439A"/>
    <w:rsid w:val="00E243B7"/>
    <w:rsid w:val="00E246E0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ED1"/>
    <w:rsid w:val="00E26662"/>
    <w:rsid w:val="00E26C97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A"/>
    <w:rsid w:val="00E3383C"/>
    <w:rsid w:val="00E33AD7"/>
    <w:rsid w:val="00E33B51"/>
    <w:rsid w:val="00E3434B"/>
    <w:rsid w:val="00E34EDD"/>
    <w:rsid w:val="00E3505A"/>
    <w:rsid w:val="00E3508B"/>
    <w:rsid w:val="00E350DF"/>
    <w:rsid w:val="00E350E9"/>
    <w:rsid w:val="00E3515A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13F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1D30"/>
    <w:rsid w:val="00E42313"/>
    <w:rsid w:val="00E4247F"/>
    <w:rsid w:val="00E42C5B"/>
    <w:rsid w:val="00E42D35"/>
    <w:rsid w:val="00E43AC6"/>
    <w:rsid w:val="00E44248"/>
    <w:rsid w:val="00E44448"/>
    <w:rsid w:val="00E446B3"/>
    <w:rsid w:val="00E4486D"/>
    <w:rsid w:val="00E449DA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8F8"/>
    <w:rsid w:val="00E50B5D"/>
    <w:rsid w:val="00E50D94"/>
    <w:rsid w:val="00E50E54"/>
    <w:rsid w:val="00E51060"/>
    <w:rsid w:val="00E5117D"/>
    <w:rsid w:val="00E5155F"/>
    <w:rsid w:val="00E51619"/>
    <w:rsid w:val="00E517B9"/>
    <w:rsid w:val="00E525C6"/>
    <w:rsid w:val="00E52810"/>
    <w:rsid w:val="00E529DD"/>
    <w:rsid w:val="00E52A05"/>
    <w:rsid w:val="00E53416"/>
    <w:rsid w:val="00E5347F"/>
    <w:rsid w:val="00E53ACF"/>
    <w:rsid w:val="00E53B48"/>
    <w:rsid w:val="00E54191"/>
    <w:rsid w:val="00E544B0"/>
    <w:rsid w:val="00E54517"/>
    <w:rsid w:val="00E54687"/>
    <w:rsid w:val="00E547C7"/>
    <w:rsid w:val="00E5497B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5AD"/>
    <w:rsid w:val="00E566AA"/>
    <w:rsid w:val="00E569EB"/>
    <w:rsid w:val="00E57180"/>
    <w:rsid w:val="00E5788D"/>
    <w:rsid w:val="00E57A81"/>
    <w:rsid w:val="00E57C9F"/>
    <w:rsid w:val="00E57D79"/>
    <w:rsid w:val="00E600EC"/>
    <w:rsid w:val="00E6019A"/>
    <w:rsid w:val="00E602A4"/>
    <w:rsid w:val="00E60577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B9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4B1"/>
    <w:rsid w:val="00E715B5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CF9"/>
    <w:rsid w:val="00E72EC1"/>
    <w:rsid w:val="00E73259"/>
    <w:rsid w:val="00E733AD"/>
    <w:rsid w:val="00E73A0B"/>
    <w:rsid w:val="00E73A25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B98"/>
    <w:rsid w:val="00E76EC3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3F68"/>
    <w:rsid w:val="00E8432F"/>
    <w:rsid w:val="00E843DB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94"/>
    <w:rsid w:val="00E90AF7"/>
    <w:rsid w:val="00E90C1C"/>
    <w:rsid w:val="00E90C6E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0E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9E2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0CF5"/>
    <w:rsid w:val="00EB159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F04"/>
    <w:rsid w:val="00EB44B4"/>
    <w:rsid w:val="00EB48B7"/>
    <w:rsid w:val="00EB4975"/>
    <w:rsid w:val="00EB4A08"/>
    <w:rsid w:val="00EB4AF0"/>
    <w:rsid w:val="00EB4CE2"/>
    <w:rsid w:val="00EB4DD2"/>
    <w:rsid w:val="00EB55D2"/>
    <w:rsid w:val="00EB5899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89A"/>
    <w:rsid w:val="00EC2AE3"/>
    <w:rsid w:val="00EC2C0B"/>
    <w:rsid w:val="00EC2CAC"/>
    <w:rsid w:val="00EC32C1"/>
    <w:rsid w:val="00EC3524"/>
    <w:rsid w:val="00EC35E1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CA"/>
    <w:rsid w:val="00EC63FE"/>
    <w:rsid w:val="00EC67FF"/>
    <w:rsid w:val="00EC7323"/>
    <w:rsid w:val="00EC761A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44B6"/>
    <w:rsid w:val="00ED4AA0"/>
    <w:rsid w:val="00ED5155"/>
    <w:rsid w:val="00ED518C"/>
    <w:rsid w:val="00ED56C3"/>
    <w:rsid w:val="00ED573A"/>
    <w:rsid w:val="00ED59A9"/>
    <w:rsid w:val="00ED5DD5"/>
    <w:rsid w:val="00ED6026"/>
    <w:rsid w:val="00ED6181"/>
    <w:rsid w:val="00ED63EB"/>
    <w:rsid w:val="00ED641D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E33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413C"/>
    <w:rsid w:val="00EE438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51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1F4"/>
    <w:rsid w:val="00EF2528"/>
    <w:rsid w:val="00EF2562"/>
    <w:rsid w:val="00EF2977"/>
    <w:rsid w:val="00EF2A9C"/>
    <w:rsid w:val="00EF2B52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300"/>
    <w:rsid w:val="00EF43BC"/>
    <w:rsid w:val="00EF4963"/>
    <w:rsid w:val="00EF4A1B"/>
    <w:rsid w:val="00EF4C47"/>
    <w:rsid w:val="00EF4C4E"/>
    <w:rsid w:val="00EF4E6D"/>
    <w:rsid w:val="00EF50DE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B4"/>
    <w:rsid w:val="00EF77CA"/>
    <w:rsid w:val="00EF7A7E"/>
    <w:rsid w:val="00EF7BA9"/>
    <w:rsid w:val="00F000BB"/>
    <w:rsid w:val="00F00389"/>
    <w:rsid w:val="00F005F0"/>
    <w:rsid w:val="00F00B04"/>
    <w:rsid w:val="00F00C7B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9F3"/>
    <w:rsid w:val="00F03CC5"/>
    <w:rsid w:val="00F03D19"/>
    <w:rsid w:val="00F03F7D"/>
    <w:rsid w:val="00F04813"/>
    <w:rsid w:val="00F04CBB"/>
    <w:rsid w:val="00F04D92"/>
    <w:rsid w:val="00F05443"/>
    <w:rsid w:val="00F05AE0"/>
    <w:rsid w:val="00F05B30"/>
    <w:rsid w:val="00F05BC4"/>
    <w:rsid w:val="00F05D56"/>
    <w:rsid w:val="00F060B8"/>
    <w:rsid w:val="00F06149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B9F"/>
    <w:rsid w:val="00F07FA9"/>
    <w:rsid w:val="00F1048D"/>
    <w:rsid w:val="00F104CB"/>
    <w:rsid w:val="00F106EB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B27"/>
    <w:rsid w:val="00F15C94"/>
    <w:rsid w:val="00F15E51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B8B"/>
    <w:rsid w:val="00F21F33"/>
    <w:rsid w:val="00F21F46"/>
    <w:rsid w:val="00F2247A"/>
    <w:rsid w:val="00F224C5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282"/>
    <w:rsid w:val="00F27607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13CC"/>
    <w:rsid w:val="00F318D4"/>
    <w:rsid w:val="00F31AA5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3EE0"/>
    <w:rsid w:val="00F3426E"/>
    <w:rsid w:val="00F34297"/>
    <w:rsid w:val="00F34362"/>
    <w:rsid w:val="00F34511"/>
    <w:rsid w:val="00F34551"/>
    <w:rsid w:val="00F34791"/>
    <w:rsid w:val="00F349AB"/>
    <w:rsid w:val="00F34BAD"/>
    <w:rsid w:val="00F34D7B"/>
    <w:rsid w:val="00F356A3"/>
    <w:rsid w:val="00F35825"/>
    <w:rsid w:val="00F35856"/>
    <w:rsid w:val="00F35A17"/>
    <w:rsid w:val="00F35BDF"/>
    <w:rsid w:val="00F35C31"/>
    <w:rsid w:val="00F35ECD"/>
    <w:rsid w:val="00F35EDF"/>
    <w:rsid w:val="00F361EE"/>
    <w:rsid w:val="00F361F5"/>
    <w:rsid w:val="00F367D9"/>
    <w:rsid w:val="00F369C1"/>
    <w:rsid w:val="00F36D83"/>
    <w:rsid w:val="00F36D98"/>
    <w:rsid w:val="00F36E17"/>
    <w:rsid w:val="00F37179"/>
    <w:rsid w:val="00F37346"/>
    <w:rsid w:val="00F3756E"/>
    <w:rsid w:val="00F37627"/>
    <w:rsid w:val="00F378B2"/>
    <w:rsid w:val="00F37903"/>
    <w:rsid w:val="00F37D39"/>
    <w:rsid w:val="00F37D91"/>
    <w:rsid w:val="00F37D98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417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407B"/>
    <w:rsid w:val="00F54153"/>
    <w:rsid w:val="00F54337"/>
    <w:rsid w:val="00F549B4"/>
    <w:rsid w:val="00F54F66"/>
    <w:rsid w:val="00F553CA"/>
    <w:rsid w:val="00F555B0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3201"/>
    <w:rsid w:val="00F63283"/>
    <w:rsid w:val="00F6359B"/>
    <w:rsid w:val="00F63811"/>
    <w:rsid w:val="00F63A00"/>
    <w:rsid w:val="00F63BA0"/>
    <w:rsid w:val="00F63E58"/>
    <w:rsid w:val="00F6411A"/>
    <w:rsid w:val="00F6424E"/>
    <w:rsid w:val="00F6448F"/>
    <w:rsid w:val="00F64501"/>
    <w:rsid w:val="00F64B91"/>
    <w:rsid w:val="00F65482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9EB"/>
    <w:rsid w:val="00F70C7E"/>
    <w:rsid w:val="00F710FA"/>
    <w:rsid w:val="00F71688"/>
    <w:rsid w:val="00F717A5"/>
    <w:rsid w:val="00F718E4"/>
    <w:rsid w:val="00F71D08"/>
    <w:rsid w:val="00F71EC4"/>
    <w:rsid w:val="00F724DA"/>
    <w:rsid w:val="00F724E9"/>
    <w:rsid w:val="00F725AB"/>
    <w:rsid w:val="00F72613"/>
    <w:rsid w:val="00F72F0D"/>
    <w:rsid w:val="00F73199"/>
    <w:rsid w:val="00F73264"/>
    <w:rsid w:val="00F73333"/>
    <w:rsid w:val="00F73410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B1E"/>
    <w:rsid w:val="00F752C2"/>
    <w:rsid w:val="00F7568C"/>
    <w:rsid w:val="00F756D2"/>
    <w:rsid w:val="00F75CCE"/>
    <w:rsid w:val="00F75D01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2731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4A9A"/>
    <w:rsid w:val="00F8519A"/>
    <w:rsid w:val="00F853FE"/>
    <w:rsid w:val="00F85438"/>
    <w:rsid w:val="00F857BD"/>
    <w:rsid w:val="00F8586B"/>
    <w:rsid w:val="00F8587F"/>
    <w:rsid w:val="00F858BC"/>
    <w:rsid w:val="00F85E47"/>
    <w:rsid w:val="00F85EE1"/>
    <w:rsid w:val="00F8611A"/>
    <w:rsid w:val="00F86488"/>
    <w:rsid w:val="00F865C4"/>
    <w:rsid w:val="00F8694D"/>
    <w:rsid w:val="00F86F4E"/>
    <w:rsid w:val="00F87355"/>
    <w:rsid w:val="00F87828"/>
    <w:rsid w:val="00F87870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89D"/>
    <w:rsid w:val="00F94D51"/>
    <w:rsid w:val="00F94D97"/>
    <w:rsid w:val="00F94E36"/>
    <w:rsid w:val="00F9599F"/>
    <w:rsid w:val="00F959E2"/>
    <w:rsid w:val="00F95CFD"/>
    <w:rsid w:val="00F95D07"/>
    <w:rsid w:val="00F960E1"/>
    <w:rsid w:val="00F9633C"/>
    <w:rsid w:val="00F965F1"/>
    <w:rsid w:val="00F96ADC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ABC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702"/>
    <w:rsid w:val="00FA6D06"/>
    <w:rsid w:val="00FA7253"/>
    <w:rsid w:val="00FA73F5"/>
    <w:rsid w:val="00FA7747"/>
    <w:rsid w:val="00FA77E3"/>
    <w:rsid w:val="00FA7BA2"/>
    <w:rsid w:val="00FA7F75"/>
    <w:rsid w:val="00FA7FB7"/>
    <w:rsid w:val="00FB006B"/>
    <w:rsid w:val="00FB008D"/>
    <w:rsid w:val="00FB00F4"/>
    <w:rsid w:val="00FB032D"/>
    <w:rsid w:val="00FB0442"/>
    <w:rsid w:val="00FB04B4"/>
    <w:rsid w:val="00FB0513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08E"/>
    <w:rsid w:val="00FB4ACA"/>
    <w:rsid w:val="00FB4B1E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710F"/>
    <w:rsid w:val="00FB73EC"/>
    <w:rsid w:val="00FB77D8"/>
    <w:rsid w:val="00FB799A"/>
    <w:rsid w:val="00FB7BD2"/>
    <w:rsid w:val="00FB7CD7"/>
    <w:rsid w:val="00FC09EF"/>
    <w:rsid w:val="00FC0C1E"/>
    <w:rsid w:val="00FC14AC"/>
    <w:rsid w:val="00FC1566"/>
    <w:rsid w:val="00FC16C5"/>
    <w:rsid w:val="00FC1A87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1D5"/>
    <w:rsid w:val="00FC3399"/>
    <w:rsid w:val="00FC345C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5B"/>
    <w:rsid w:val="00FC5774"/>
    <w:rsid w:val="00FC5923"/>
    <w:rsid w:val="00FC5A22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0BBD"/>
    <w:rsid w:val="00FD0C87"/>
    <w:rsid w:val="00FD1123"/>
    <w:rsid w:val="00FD137E"/>
    <w:rsid w:val="00FD1B70"/>
    <w:rsid w:val="00FD1E87"/>
    <w:rsid w:val="00FD22A2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BD9"/>
    <w:rsid w:val="00FD50AA"/>
    <w:rsid w:val="00FD58BD"/>
    <w:rsid w:val="00FD5BE4"/>
    <w:rsid w:val="00FD5C5F"/>
    <w:rsid w:val="00FD5DDD"/>
    <w:rsid w:val="00FD5F1A"/>
    <w:rsid w:val="00FD61DC"/>
    <w:rsid w:val="00FD6210"/>
    <w:rsid w:val="00FD6549"/>
    <w:rsid w:val="00FD678F"/>
    <w:rsid w:val="00FD692C"/>
    <w:rsid w:val="00FD69FF"/>
    <w:rsid w:val="00FD6D75"/>
    <w:rsid w:val="00FD6D77"/>
    <w:rsid w:val="00FD6D78"/>
    <w:rsid w:val="00FD6EF3"/>
    <w:rsid w:val="00FD7221"/>
    <w:rsid w:val="00FD7767"/>
    <w:rsid w:val="00FD78C0"/>
    <w:rsid w:val="00FD7C28"/>
    <w:rsid w:val="00FD7DA1"/>
    <w:rsid w:val="00FE020A"/>
    <w:rsid w:val="00FE0212"/>
    <w:rsid w:val="00FE02E4"/>
    <w:rsid w:val="00FE0BBD"/>
    <w:rsid w:val="00FE0EE6"/>
    <w:rsid w:val="00FE0FC2"/>
    <w:rsid w:val="00FE12CD"/>
    <w:rsid w:val="00FE16E2"/>
    <w:rsid w:val="00FE17D7"/>
    <w:rsid w:val="00FE1FDB"/>
    <w:rsid w:val="00FE2076"/>
    <w:rsid w:val="00FE21BB"/>
    <w:rsid w:val="00FE2380"/>
    <w:rsid w:val="00FE24DF"/>
    <w:rsid w:val="00FE29C4"/>
    <w:rsid w:val="00FE2AB8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64"/>
    <w:rsid w:val="00FE6D6D"/>
    <w:rsid w:val="00FE71CC"/>
    <w:rsid w:val="00FE72D6"/>
    <w:rsid w:val="00FE76AA"/>
    <w:rsid w:val="00FE79BB"/>
    <w:rsid w:val="00FE7E9D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E2"/>
    <w:rsid w:val="00FF34A4"/>
    <w:rsid w:val="00FF34F8"/>
    <w:rsid w:val="00FF3615"/>
    <w:rsid w:val="00FF386C"/>
    <w:rsid w:val="00FF3D00"/>
    <w:rsid w:val="00FF3E3F"/>
    <w:rsid w:val="00FF40F9"/>
    <w:rsid w:val="00FF42BC"/>
    <w:rsid w:val="00FF452F"/>
    <w:rsid w:val="00FF4F79"/>
    <w:rsid w:val="00FF50DE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67789518-8CD1-44DF-899B-98115532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1337</TotalTime>
  <Pages>20</Pages>
  <Words>3609</Words>
  <Characters>16371</Characters>
  <Application>Microsoft Office Word</Application>
  <DocSecurity>0</DocSecurity>
  <Lines>136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Puntrira, Thawornsupacharoen</cp:lastModifiedBy>
  <cp:revision>577</cp:revision>
  <cp:lastPrinted>2023-11-09T03:24:00Z</cp:lastPrinted>
  <dcterms:created xsi:type="dcterms:W3CDTF">2023-08-04T16:33:00Z</dcterms:created>
  <dcterms:modified xsi:type="dcterms:W3CDTF">2023-11-09T03:54:00Z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</Properties>
</file>