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4A11C7">
        <w:tc>
          <w:tcPr>
            <w:tcW w:w="1458" w:type="dxa"/>
          </w:tcPr>
          <w:p w14:paraId="28230BBB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4A11C7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5105C1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5105C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4A11C7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4A11C7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425988" w:rsidRPr="003702A2" w14:paraId="1C2C6D0A" w14:textId="77777777" w:rsidTr="004A11C7">
        <w:tc>
          <w:tcPr>
            <w:tcW w:w="1458" w:type="dxa"/>
          </w:tcPr>
          <w:p w14:paraId="5AE650FC" w14:textId="705C9707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77777777" w:rsidR="00425988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Investments in subsidiaries</w:t>
            </w:r>
          </w:p>
        </w:tc>
      </w:tr>
      <w:tr w:rsidR="00425988" w:rsidRPr="003702A2" w14:paraId="56815DD3" w14:textId="77777777" w:rsidTr="004A11C7">
        <w:tc>
          <w:tcPr>
            <w:tcW w:w="1458" w:type="dxa"/>
          </w:tcPr>
          <w:p w14:paraId="6F5FD0FA" w14:textId="428138D3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425988" w:rsidRPr="003702A2" w14:paraId="0F3BC80D" w14:textId="77777777" w:rsidTr="004A11C7">
        <w:tc>
          <w:tcPr>
            <w:tcW w:w="1458" w:type="dxa"/>
          </w:tcPr>
          <w:p w14:paraId="3BF95533" w14:textId="7BA1CF65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Property, plant and equipment</w:t>
            </w:r>
          </w:p>
        </w:tc>
      </w:tr>
      <w:tr w:rsidR="006170AB" w:rsidRPr="003702A2" w14:paraId="56BCE502" w14:textId="77777777" w:rsidTr="004A11C7">
        <w:tc>
          <w:tcPr>
            <w:tcW w:w="1458" w:type="dxa"/>
          </w:tcPr>
          <w:p w14:paraId="6591E698" w14:textId="6082EFA1" w:rsidR="006170AB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294853A0" w14:textId="0D575FF9" w:rsidR="006170AB" w:rsidRPr="005105C1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Treasury shares</w:t>
            </w:r>
          </w:p>
        </w:tc>
      </w:tr>
      <w:tr w:rsidR="006170AB" w:rsidRPr="003702A2" w14:paraId="51E8DB0C" w14:textId="77777777" w:rsidTr="004A11C7">
        <w:tc>
          <w:tcPr>
            <w:tcW w:w="1458" w:type="dxa"/>
          </w:tcPr>
          <w:p w14:paraId="03765865" w14:textId="1A2FE814" w:rsidR="006170AB" w:rsidRPr="003702A2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6E29BA9C" w14:textId="24E499FF" w:rsidR="006170AB" w:rsidRPr="005105C1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B01504" w:rsidRPr="003702A2" w14:paraId="3C7D305D" w14:textId="77777777" w:rsidTr="004A11C7">
        <w:tc>
          <w:tcPr>
            <w:tcW w:w="1458" w:type="dxa"/>
          </w:tcPr>
          <w:p w14:paraId="02BBDD4B" w14:textId="47A17F5D" w:rsidR="00B01504" w:rsidRDefault="00B01504" w:rsidP="00B0150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7C2542B6" w14:textId="6EA3DB80" w:rsidR="00B01504" w:rsidRDefault="00B01504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Dividends</w:t>
            </w:r>
          </w:p>
        </w:tc>
      </w:tr>
      <w:tr w:rsidR="008A09F6" w:rsidRPr="003702A2" w14:paraId="7193C362" w14:textId="77777777" w:rsidTr="004A11C7">
        <w:tc>
          <w:tcPr>
            <w:tcW w:w="1458" w:type="dxa"/>
          </w:tcPr>
          <w:p w14:paraId="6D28363F" w14:textId="027F58F7" w:rsidR="008A09F6" w:rsidRPr="003702A2" w:rsidRDefault="008A09F6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8075" w:type="dxa"/>
          </w:tcPr>
          <w:p w14:paraId="3AB5F564" w14:textId="05DB3D2D" w:rsidR="008A09F6" w:rsidRPr="003702A2" w:rsidRDefault="008A09F6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8A09F6" w:rsidRPr="003702A2" w14:paraId="503A2F3A" w14:textId="77777777" w:rsidTr="004A11C7">
        <w:tc>
          <w:tcPr>
            <w:tcW w:w="1458" w:type="dxa"/>
          </w:tcPr>
          <w:p w14:paraId="76E696F3" w14:textId="1155B83E" w:rsidR="008A09F6" w:rsidRDefault="008A09F6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8075" w:type="dxa"/>
          </w:tcPr>
          <w:p w14:paraId="0739D201" w14:textId="656775F3" w:rsidR="008A09F6" w:rsidRPr="005D3766" w:rsidRDefault="008A09F6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8A09F6" w:rsidRPr="003702A2" w14:paraId="03EE11A8" w14:textId="77777777" w:rsidTr="004A11C7">
        <w:tc>
          <w:tcPr>
            <w:tcW w:w="1458" w:type="dxa"/>
          </w:tcPr>
          <w:p w14:paraId="4CBB806F" w14:textId="6183FDEE" w:rsidR="008A09F6" w:rsidRDefault="008A09F6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8075" w:type="dxa"/>
          </w:tcPr>
          <w:p w14:paraId="503B09A6" w14:textId="4D24E2B6" w:rsidR="008A09F6" w:rsidRPr="003702A2" w:rsidRDefault="008A09F6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</w:t>
            </w: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 xml:space="preserve"> with non-related parties</w:t>
            </w:r>
          </w:p>
        </w:tc>
      </w:tr>
      <w:tr w:rsidR="008A09F6" w:rsidRPr="003702A2" w14:paraId="0F488169" w14:textId="77777777" w:rsidTr="004A11C7">
        <w:tc>
          <w:tcPr>
            <w:tcW w:w="1458" w:type="dxa"/>
          </w:tcPr>
          <w:p w14:paraId="5F28002B" w14:textId="6137AEC5" w:rsidR="008A09F6" w:rsidRDefault="008A09F6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8075" w:type="dxa"/>
          </w:tcPr>
          <w:p w14:paraId="1C9B5CEC" w14:textId="618AD615" w:rsidR="008A09F6" w:rsidRPr="003702A2" w:rsidRDefault="008A09F6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Event</w:t>
            </w:r>
            <w:r w:rsidR="00DB0DB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after the reporting period</w:t>
            </w:r>
          </w:p>
        </w:tc>
      </w:tr>
      <w:tr w:rsidR="00CE572A" w:rsidRPr="003702A2" w14:paraId="389D6916" w14:textId="77777777" w:rsidTr="004A11C7">
        <w:tc>
          <w:tcPr>
            <w:tcW w:w="1458" w:type="dxa"/>
          </w:tcPr>
          <w:p w14:paraId="6B994B0B" w14:textId="0CDCE042" w:rsidR="00CE572A" w:rsidRDefault="00CE572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72E0E426" w14:textId="18DC5AE5" w:rsidR="00CE572A" w:rsidRPr="003702A2" w:rsidRDefault="00CE572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5DE5126D" w14:textId="77777777" w:rsidR="00566AD8" w:rsidRDefault="00566AD8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F481C8E" w14:textId="4CB885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66AD8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D675DD" w:rsidRDefault="002E7B62" w:rsidP="002E7B62">
      <w:pPr>
        <w:ind w:left="540"/>
        <w:jc w:val="thaiDistribute"/>
        <w:outlineLvl w:val="0"/>
        <w:rPr>
          <w:rFonts w:ascii="Times New Roman" w:hAnsi="Times New Roman"/>
          <w:sz w:val="22"/>
          <w:szCs w:val="22"/>
        </w:rPr>
      </w:pPr>
    </w:p>
    <w:p w14:paraId="55D8D59B" w14:textId="06AC93C4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 xml:space="preserve">prepared in the 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statements, and were approved and </w:t>
      </w:r>
      <w:proofErr w:type="spellStart"/>
      <w:r w:rsidRPr="00D675DD">
        <w:rPr>
          <w:rFonts w:ascii="Times New Roman" w:hAnsi="Times New Roman"/>
          <w:sz w:val="22"/>
          <w:szCs w:val="22"/>
        </w:rPr>
        <w:t>authorised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5F5D78">
        <w:rPr>
          <w:rFonts w:ascii="Times New Roman" w:hAnsi="Times New Roman"/>
          <w:sz w:val="22"/>
          <w:szCs w:val="22"/>
        </w:rPr>
        <w:br/>
      </w:r>
      <w:r w:rsidR="000F500E">
        <w:rPr>
          <w:rFonts w:ascii="Times New Roman" w:hAnsi="Times New Roman"/>
          <w:sz w:val="22"/>
          <w:szCs w:val="22"/>
        </w:rPr>
        <w:t>10 November 2023</w:t>
      </w:r>
    </w:p>
    <w:p w14:paraId="7A87907E" w14:textId="77777777" w:rsidR="00A11390" w:rsidRPr="00D675DD" w:rsidRDefault="00A11390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49BEC5FB" w14:textId="04F87516" w:rsidR="008C2965" w:rsidRPr="00D675DD" w:rsidRDefault="008C2965" w:rsidP="0066535F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B79F5" w:rsidRDefault="00A11390" w:rsidP="00E957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05BD8AF9" w14:textId="31BBEF40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interim financial statements focus on new activities, events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D17FC0">
        <w:rPr>
          <w:rFonts w:cstheme="minorBidi"/>
          <w:szCs w:val="28"/>
          <w:lang w:bidi="th-TH"/>
        </w:rPr>
        <w:t xml:space="preserve">and its subsidiaries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AE3F7C" w:rsidRPr="00822B4B">
        <w:rPr>
          <w:szCs w:val="22"/>
        </w:rPr>
        <w:t>31 December 20</w:t>
      </w:r>
      <w:r w:rsidR="0084213B">
        <w:rPr>
          <w:szCs w:val="22"/>
        </w:rPr>
        <w:t>2</w:t>
      </w:r>
      <w:r w:rsidR="002B38CD">
        <w:rPr>
          <w:szCs w:val="22"/>
        </w:rPr>
        <w:t>2</w:t>
      </w:r>
      <w:r w:rsidR="00AE3F7C" w:rsidRPr="00822B4B">
        <w:rPr>
          <w:szCs w:val="22"/>
        </w:rPr>
        <w:t>.</w:t>
      </w:r>
    </w:p>
    <w:p w14:paraId="7A428F55" w14:textId="77777777" w:rsidR="00AE24A1" w:rsidRDefault="00AE24A1" w:rsidP="004A6D6E">
      <w:pPr>
        <w:pStyle w:val="block"/>
        <w:spacing w:after="0" w:line="240" w:lineRule="atLeast"/>
        <w:ind w:left="540"/>
        <w:jc w:val="both"/>
        <w:rPr>
          <w:spacing w:val="4"/>
          <w:szCs w:val="22"/>
        </w:rPr>
      </w:pPr>
    </w:p>
    <w:p w14:paraId="5E34CE64" w14:textId="611C3943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those that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financial statements for the year ended 31 December 20</w:t>
      </w:r>
      <w:r w:rsidR="003147EA">
        <w:rPr>
          <w:rFonts w:ascii="Times New Roman" w:hAnsi="Times New Roman" w:cs="Times New Roman"/>
          <w:sz w:val="22"/>
          <w:szCs w:val="22"/>
        </w:rPr>
        <w:t>2</w:t>
      </w:r>
      <w:r w:rsidR="002B38CD">
        <w:rPr>
          <w:rFonts w:ascii="Times New Roman" w:hAnsi="Times New Roman" w:cs="Times New Roman"/>
          <w:sz w:val="22"/>
          <w:szCs w:val="22"/>
        </w:rPr>
        <w:t>2</w:t>
      </w:r>
      <w:r w:rsidR="003147EA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Default="00C4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CA35C" w14:textId="21A3A38D" w:rsidR="007A1474" w:rsidRPr="00D675DD" w:rsidRDefault="007A1474" w:rsidP="0066535F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36649F" w:rsidRDefault="00652C78" w:rsidP="00F60B1E">
      <w:pPr>
        <w:pStyle w:val="block"/>
        <w:spacing w:after="0" w:line="240" w:lineRule="atLeast"/>
        <w:ind w:left="540"/>
        <w:jc w:val="both"/>
        <w:rPr>
          <w:szCs w:val="22"/>
        </w:rPr>
      </w:pPr>
    </w:p>
    <w:p w14:paraId="71F9E281" w14:textId="1E245972" w:rsidR="0090097F" w:rsidRPr="0036649F" w:rsidRDefault="0090097F" w:rsidP="00F60B1E">
      <w:pPr>
        <w:pStyle w:val="block"/>
        <w:spacing w:after="0" w:line="240" w:lineRule="atLeast"/>
        <w:ind w:left="540"/>
        <w:jc w:val="both"/>
        <w:rPr>
          <w:color w:val="0000FF"/>
          <w:szCs w:val="22"/>
          <w:lang w:val="en-US"/>
        </w:rPr>
      </w:pPr>
      <w:r w:rsidRPr="0090097F">
        <w:rPr>
          <w:szCs w:val="22"/>
          <w:lang w:val="en-US" w:bidi="th-TH"/>
        </w:rPr>
        <w:t xml:space="preserve">Relationships with </w:t>
      </w:r>
      <w:r w:rsidR="00C73B54">
        <w:rPr>
          <w:szCs w:val="22"/>
          <w:lang w:val="en-US" w:bidi="th-TH"/>
        </w:rPr>
        <w:t>subsidiaries</w:t>
      </w:r>
      <w:r w:rsidR="009E31BF" w:rsidRPr="009E31BF">
        <w:rPr>
          <w:szCs w:val="22"/>
          <w:lang w:val="en-US" w:bidi="th-TH"/>
        </w:rPr>
        <w:t xml:space="preserve">, </w:t>
      </w:r>
      <w:r w:rsidRPr="0090097F">
        <w:rPr>
          <w:szCs w:val="22"/>
          <w:lang w:val="en-US" w:bidi="th-TH"/>
        </w:rPr>
        <w:t>joint ventures</w:t>
      </w:r>
      <w:r w:rsidR="009E31BF" w:rsidRPr="009E31BF">
        <w:rPr>
          <w:szCs w:val="22"/>
          <w:lang w:val="en-US" w:bidi="th-TH"/>
        </w:rPr>
        <w:t>,</w:t>
      </w:r>
      <w:r w:rsidR="0049379B">
        <w:rPr>
          <w:szCs w:val="22"/>
          <w:lang w:val="en-US" w:bidi="th-TH"/>
        </w:rPr>
        <w:t xml:space="preserve"> key management</w:t>
      </w:r>
      <w:r w:rsidR="003B2BA8">
        <w:rPr>
          <w:szCs w:val="22"/>
          <w:lang w:val="en-US" w:bidi="th-TH"/>
        </w:rPr>
        <w:t xml:space="preserve"> personnel</w:t>
      </w:r>
      <w:r w:rsidR="0049379B">
        <w:rPr>
          <w:szCs w:val="22"/>
          <w:lang w:val="en-US" w:bidi="th-TH"/>
        </w:rPr>
        <w:t xml:space="preserve"> </w:t>
      </w:r>
      <w:r w:rsidR="009E31BF" w:rsidRPr="009E31BF">
        <w:rPr>
          <w:szCs w:val="22"/>
          <w:lang w:val="en-US" w:bidi="th-TH"/>
        </w:rPr>
        <w:t>an</w:t>
      </w:r>
      <w:r w:rsidR="002D52EF">
        <w:rPr>
          <w:szCs w:val="22"/>
          <w:lang w:val="en-US" w:bidi="th-TH"/>
        </w:rPr>
        <w:t>d</w:t>
      </w:r>
      <w:r w:rsidR="0049379B">
        <w:rPr>
          <w:szCs w:val="22"/>
          <w:lang w:val="en-US" w:bidi="th-TH"/>
        </w:rPr>
        <w:t xml:space="preserve"> </w:t>
      </w:r>
      <w:r w:rsidR="000033F0">
        <w:rPr>
          <w:szCs w:val="22"/>
          <w:lang w:val="en-US" w:bidi="th-TH"/>
        </w:rPr>
        <w:t>o</w:t>
      </w:r>
      <w:r w:rsidRPr="0090097F">
        <w:rPr>
          <w:szCs w:val="22"/>
          <w:lang w:val="en-US" w:bidi="th-TH"/>
        </w:rPr>
        <w:t xml:space="preserve">ther </w:t>
      </w:r>
      <w:r w:rsidR="000033F0">
        <w:rPr>
          <w:szCs w:val="22"/>
          <w:lang w:val="en-US" w:bidi="th-TH"/>
        </w:rPr>
        <w:t>r</w:t>
      </w:r>
      <w:r w:rsidRPr="0090097F">
        <w:rPr>
          <w:szCs w:val="22"/>
          <w:lang w:val="en-US" w:bidi="th-TH"/>
        </w:rPr>
        <w:t>elated parties</w:t>
      </w:r>
      <w:r w:rsidR="007A41BC">
        <w:rPr>
          <w:szCs w:val="22"/>
          <w:lang w:val="en-US" w:bidi="th-TH"/>
        </w:rPr>
        <w:t xml:space="preserve"> </w:t>
      </w:r>
      <w:r w:rsidR="006B326A">
        <w:rPr>
          <w:szCs w:val="22"/>
          <w:lang w:val="en-US" w:bidi="th-TH"/>
        </w:rPr>
        <w:t>have</w:t>
      </w:r>
      <w:r w:rsidR="00C50B59">
        <w:rPr>
          <w:szCs w:val="22"/>
          <w:lang w:val="en-US" w:bidi="th-TH"/>
        </w:rPr>
        <w:br/>
      </w:r>
      <w:r w:rsidR="009E31BF" w:rsidRPr="009E31BF">
        <w:rPr>
          <w:szCs w:val="22"/>
          <w:lang w:val="en-US" w:bidi="th-TH"/>
        </w:rPr>
        <w:t>no</w:t>
      </w:r>
      <w:r w:rsidRPr="0090097F">
        <w:rPr>
          <w:szCs w:val="22"/>
          <w:lang w:val="en-US" w:bidi="th-TH"/>
        </w:rPr>
        <w:t xml:space="preserve"> </w:t>
      </w:r>
      <w:r w:rsidR="0094447E" w:rsidRPr="0094447E">
        <w:rPr>
          <w:szCs w:val="22"/>
          <w:lang w:val="en-US" w:bidi="th-TH"/>
        </w:rPr>
        <w:t>material</w:t>
      </w:r>
      <w:r w:rsidRPr="0090097F">
        <w:rPr>
          <w:szCs w:val="22"/>
          <w:lang w:val="en-US" w:bidi="th-TH"/>
        </w:rPr>
        <w:t xml:space="preserve"> </w:t>
      </w:r>
      <w:r w:rsidR="009E31BF" w:rsidRPr="009E31BF">
        <w:rPr>
          <w:szCs w:val="22"/>
          <w:lang w:val="en-US" w:bidi="th-TH"/>
        </w:rPr>
        <w:t>change</w:t>
      </w:r>
      <w:r w:rsidR="0094447E">
        <w:rPr>
          <w:szCs w:val="22"/>
          <w:lang w:val="en-US" w:bidi="th-TH"/>
        </w:rPr>
        <w:t>s</w:t>
      </w:r>
      <w:r w:rsidRPr="0090097F">
        <w:rPr>
          <w:szCs w:val="22"/>
          <w:lang w:val="en-US" w:bidi="th-TH"/>
        </w:rPr>
        <w:t xml:space="preserve"> during the </w:t>
      </w:r>
      <w:r w:rsidR="00431701">
        <w:rPr>
          <w:szCs w:val="22"/>
          <w:lang w:val="en-US" w:bidi="th-TH"/>
        </w:rPr>
        <w:t>nine</w:t>
      </w:r>
      <w:r w:rsidR="009E31BF" w:rsidRPr="009E31BF">
        <w:rPr>
          <w:szCs w:val="22"/>
          <w:lang w:val="en-US" w:bidi="th-TH"/>
        </w:rPr>
        <w:t xml:space="preserve">-month period ended 30 </w:t>
      </w:r>
      <w:r w:rsidR="00431701">
        <w:rPr>
          <w:szCs w:val="22"/>
          <w:lang w:val="en-US" w:bidi="th-TH"/>
        </w:rPr>
        <w:t xml:space="preserve">September </w:t>
      </w:r>
      <w:r w:rsidR="009E31BF" w:rsidRPr="009E31BF">
        <w:rPr>
          <w:szCs w:val="22"/>
          <w:lang w:val="en-US" w:bidi="th-TH"/>
        </w:rPr>
        <w:t>2023.</w:t>
      </w:r>
    </w:p>
    <w:p w14:paraId="454203FF" w14:textId="77777777" w:rsidR="00896B4B" w:rsidRPr="009E31BF" w:rsidRDefault="00896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bidi="ar-SA"/>
        </w:rPr>
      </w:pPr>
    </w:p>
    <w:p w14:paraId="10A01CEA" w14:textId="661B15C4" w:rsidR="00963D6C" w:rsidRPr="005477E7" w:rsidRDefault="00963D6C" w:rsidP="00B2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Significant transactions for the </w:t>
      </w:r>
      <w:r w:rsidR="00431701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nine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-month period</w:t>
      </w:r>
      <w:r w:rsidR="00D06234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s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ended </w:t>
      </w:r>
      <w:r w:rsidR="00556F43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30 </w:t>
      </w:r>
      <w:r w:rsidR="00431701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September </w:t>
      </w:r>
      <w:r w:rsidR="001F57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2023 and 2022</w:t>
      </w:r>
      <w:r w:rsidR="00925203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with related parties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were as follows:</w:t>
      </w:r>
    </w:p>
    <w:p w14:paraId="385A669F" w14:textId="55F44F20" w:rsidR="002B38CD" w:rsidRDefault="002B38CD" w:rsidP="002B38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0"/>
          <w:szCs w:val="20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0"/>
      </w:tblGrid>
      <w:tr w:rsidR="00431701" w:rsidRPr="002A1A98" w14:paraId="0621C2DE" w14:textId="77777777" w:rsidTr="00A7139B">
        <w:trPr>
          <w:trHeight w:val="80"/>
          <w:tblHeader/>
        </w:trPr>
        <w:tc>
          <w:tcPr>
            <w:tcW w:w="3420" w:type="dxa"/>
          </w:tcPr>
          <w:p w14:paraId="2C2E415F" w14:textId="77777777" w:rsidR="00431701" w:rsidRPr="00AB5977" w:rsidRDefault="00431701" w:rsidP="00991EA3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58EB621" w14:textId="77777777" w:rsidR="00431701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4EEDB095" w14:textId="77777777" w:rsidR="00431701" w:rsidRPr="002A1A98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0F9C1E7F" w14:textId="77777777" w:rsidR="00431701" w:rsidRPr="002A1A98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734AA3DC" w14:textId="77777777" w:rsidR="00431701" w:rsidRPr="002A1A98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117D11D5" w14:textId="77777777" w:rsidR="00431701" w:rsidRPr="002A1A98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431701" w:rsidRPr="009553C2" w14:paraId="19C56C9A" w14:textId="77777777" w:rsidTr="00A7139B">
        <w:trPr>
          <w:trHeight w:val="80"/>
          <w:tblHeader/>
        </w:trPr>
        <w:tc>
          <w:tcPr>
            <w:tcW w:w="3420" w:type="dxa"/>
          </w:tcPr>
          <w:p w14:paraId="583D71C0" w14:textId="77777777" w:rsidR="00431701" w:rsidRPr="00415B18" w:rsidRDefault="00431701" w:rsidP="00991EA3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6"/>
                <w:szCs w:val="22"/>
              </w:rPr>
            </w:pPr>
            <w:r w:rsidRPr="001544BF">
              <w:rPr>
                <w:b/>
                <w:bCs/>
                <w:i/>
                <w:iCs/>
                <w:spacing w:val="-6"/>
                <w:szCs w:val="22"/>
                <w:lang w:val="en-US"/>
              </w:rPr>
              <w:t xml:space="preserve">For the </w:t>
            </w:r>
            <w:r>
              <w:rPr>
                <w:b/>
                <w:bCs/>
                <w:i/>
                <w:iCs/>
                <w:spacing w:val="-6"/>
                <w:szCs w:val="22"/>
                <w:lang w:val="en-US"/>
              </w:rPr>
              <w:t>nine</w:t>
            </w:r>
            <w:r w:rsidRPr="001544BF">
              <w:rPr>
                <w:b/>
                <w:bCs/>
                <w:i/>
                <w:iCs/>
                <w:spacing w:val="-6"/>
                <w:szCs w:val="22"/>
                <w:lang w:val="en-US"/>
              </w:rPr>
              <w:t>-month period ended</w:t>
            </w:r>
          </w:p>
        </w:tc>
        <w:tc>
          <w:tcPr>
            <w:tcW w:w="1260" w:type="dxa"/>
            <w:vAlign w:val="bottom"/>
          </w:tcPr>
          <w:p w14:paraId="4841A7F1" w14:textId="77777777" w:rsidR="00431701" w:rsidRPr="001C6E14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9D4B68C" w14:textId="77777777" w:rsidR="00431701" w:rsidRPr="001C6E14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06BE537" w14:textId="77777777" w:rsidR="00431701" w:rsidRPr="001C6E14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70" w:type="dxa"/>
          </w:tcPr>
          <w:p w14:paraId="164525FB" w14:textId="77777777" w:rsidR="00431701" w:rsidRPr="001C6E14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  <w:spacing w:val="-6"/>
              </w:rPr>
            </w:pPr>
          </w:p>
        </w:tc>
        <w:tc>
          <w:tcPr>
            <w:tcW w:w="2790" w:type="dxa"/>
            <w:gridSpan w:val="3"/>
          </w:tcPr>
          <w:p w14:paraId="75CECE18" w14:textId="77777777" w:rsidR="00431701" w:rsidRPr="009553C2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</w:tr>
      <w:tr w:rsidR="00431701" w:rsidRPr="00D675DD" w14:paraId="26E7DB2D" w14:textId="77777777" w:rsidTr="00A7139B">
        <w:trPr>
          <w:trHeight w:val="80"/>
          <w:tblHeader/>
        </w:trPr>
        <w:tc>
          <w:tcPr>
            <w:tcW w:w="3420" w:type="dxa"/>
          </w:tcPr>
          <w:p w14:paraId="45E4096A" w14:textId="77777777" w:rsidR="00431701" w:rsidRPr="00CF3CA4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30 September</w:t>
            </w:r>
          </w:p>
        </w:tc>
        <w:tc>
          <w:tcPr>
            <w:tcW w:w="1260" w:type="dxa"/>
          </w:tcPr>
          <w:p w14:paraId="584A0D8F" w14:textId="77777777" w:rsidR="00431701" w:rsidRPr="005D25D7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theme="minorBidi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2BF70FED" w14:textId="77777777" w:rsidR="00431701" w:rsidRPr="00D675DD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02ABCEE" w14:textId="77777777" w:rsidR="00431701" w:rsidRPr="00D675DD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429EDB64" w14:textId="77777777" w:rsidR="00431701" w:rsidRPr="00D675DD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60" w:type="dxa"/>
          </w:tcPr>
          <w:p w14:paraId="63535881" w14:textId="77777777" w:rsidR="00431701" w:rsidRPr="00D675DD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0F772A27" w14:textId="77777777" w:rsidR="00431701" w:rsidRPr="00D675DD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98D31C" w14:textId="77777777" w:rsidR="00431701" w:rsidRPr="00D675DD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431701" w:rsidRPr="00D675DD" w14:paraId="33CEFF58" w14:textId="77777777" w:rsidTr="00A7139B">
        <w:trPr>
          <w:trHeight w:val="80"/>
          <w:tblHeader/>
        </w:trPr>
        <w:tc>
          <w:tcPr>
            <w:tcW w:w="3420" w:type="dxa"/>
          </w:tcPr>
          <w:p w14:paraId="27D00672" w14:textId="77777777" w:rsidR="00431701" w:rsidRPr="00D675DD" w:rsidRDefault="00431701" w:rsidP="00991EA3">
            <w:pPr>
              <w:rPr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7"/>
          </w:tcPr>
          <w:p w14:paraId="7294069F" w14:textId="77777777" w:rsidR="00431701" w:rsidRPr="00D675DD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31701" w14:paraId="0C57C4AF" w14:textId="77777777" w:rsidTr="00A7139B">
        <w:trPr>
          <w:trHeight w:val="80"/>
        </w:trPr>
        <w:tc>
          <w:tcPr>
            <w:tcW w:w="3420" w:type="dxa"/>
          </w:tcPr>
          <w:p w14:paraId="272696EE" w14:textId="77777777" w:rsidR="00431701" w:rsidRPr="00E10BBD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Subsidiary</w:t>
            </w:r>
          </w:p>
        </w:tc>
        <w:tc>
          <w:tcPr>
            <w:tcW w:w="1260" w:type="dxa"/>
          </w:tcPr>
          <w:p w14:paraId="0E78F8A3" w14:textId="77777777" w:rsidR="00431701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1E74654" w14:textId="77777777" w:rsidR="00431701" w:rsidRPr="00D675DD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081D870" w14:textId="77777777" w:rsidR="00431701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05904F4" w14:textId="77777777" w:rsidR="00431701" w:rsidRPr="00010203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21FA3F5" w14:textId="77777777" w:rsidR="00431701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2E1EB5C" w14:textId="77777777" w:rsidR="00431701" w:rsidRPr="00D675DD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0F0C4C" w14:textId="77777777" w:rsidR="00431701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431701" w:rsidRPr="00C9069F" w14:paraId="1BFFAB0D" w14:textId="77777777" w:rsidTr="00A7139B">
        <w:trPr>
          <w:trHeight w:val="80"/>
        </w:trPr>
        <w:tc>
          <w:tcPr>
            <w:tcW w:w="3420" w:type="dxa"/>
          </w:tcPr>
          <w:p w14:paraId="1E2137D5" w14:textId="77777777" w:rsidR="00431701" w:rsidRPr="00C9069F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C9069F">
              <w:rPr>
                <w:rFonts w:ascii="Times New Roman" w:hAnsi="Times New Roman" w:cs="Times New Roman"/>
                <w:sz w:val="22"/>
                <w:szCs w:val="22"/>
              </w:rPr>
              <w:t>Interest income</w:t>
            </w:r>
          </w:p>
        </w:tc>
        <w:tc>
          <w:tcPr>
            <w:tcW w:w="1260" w:type="dxa"/>
          </w:tcPr>
          <w:p w14:paraId="7B679A13" w14:textId="06D7CC46" w:rsidR="00431701" w:rsidRPr="00C9069F" w:rsidRDefault="00F76B02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508ED7D7" w14:textId="77777777" w:rsidR="00431701" w:rsidRPr="00C9069F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2FB4693" w14:textId="77777777" w:rsidR="00431701" w:rsidRPr="00C9069F" w:rsidRDefault="00431701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CCF255B" w14:textId="77777777" w:rsidR="00431701" w:rsidRPr="00C9069F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1D8F77D" w14:textId="11BBBA0F" w:rsidR="00431701" w:rsidRPr="00C9069F" w:rsidRDefault="00F76B02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7,1</w:t>
            </w:r>
            <w:r w:rsidR="00E55DFD">
              <w:rPr>
                <w:rFonts w:cs="Times New Roman"/>
              </w:rPr>
              <w:t>40</w:t>
            </w:r>
          </w:p>
        </w:tc>
        <w:tc>
          <w:tcPr>
            <w:tcW w:w="270" w:type="dxa"/>
          </w:tcPr>
          <w:p w14:paraId="3B9B51AC" w14:textId="77777777" w:rsidR="00431701" w:rsidRPr="00C9069F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0991677" w14:textId="77777777" w:rsidR="00431701" w:rsidRPr="00C9069F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4,251</w:t>
            </w:r>
          </w:p>
        </w:tc>
      </w:tr>
      <w:tr w:rsidR="00431701" w14:paraId="26A734F8" w14:textId="77777777" w:rsidTr="00A7139B">
        <w:trPr>
          <w:trHeight w:val="80"/>
        </w:trPr>
        <w:tc>
          <w:tcPr>
            <w:tcW w:w="3420" w:type="dxa"/>
          </w:tcPr>
          <w:p w14:paraId="3A51C0B4" w14:textId="77777777" w:rsidR="00431701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D5A8EF5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62B377A" w14:textId="77777777" w:rsidR="00431701" w:rsidRPr="00D675DD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2FC2182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D9E3811" w14:textId="77777777" w:rsidR="00431701" w:rsidRPr="00010203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9D9B4BA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FF7182B" w14:textId="77777777" w:rsidR="00431701" w:rsidRPr="00D675DD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566DFDF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431701" w14:paraId="62126CBF" w14:textId="77777777" w:rsidTr="00A7139B">
        <w:trPr>
          <w:trHeight w:val="80"/>
        </w:trPr>
        <w:tc>
          <w:tcPr>
            <w:tcW w:w="3420" w:type="dxa"/>
          </w:tcPr>
          <w:p w14:paraId="77A7E874" w14:textId="77777777" w:rsidR="00431701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260" w:type="dxa"/>
          </w:tcPr>
          <w:p w14:paraId="7F8DAC96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922FFD5" w14:textId="77777777" w:rsidR="00431701" w:rsidRPr="00D675DD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EBD8CA2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8C8FF3D" w14:textId="77777777" w:rsidR="00431701" w:rsidRPr="00010203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1F49F94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09AB122" w14:textId="77777777" w:rsidR="00431701" w:rsidRPr="00D675DD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8A19F4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431701" w14:paraId="7CCFAD08" w14:textId="77777777" w:rsidTr="00A7139B">
        <w:trPr>
          <w:trHeight w:val="80"/>
        </w:trPr>
        <w:tc>
          <w:tcPr>
            <w:tcW w:w="3420" w:type="dxa"/>
          </w:tcPr>
          <w:p w14:paraId="77E2C3AF" w14:textId="77777777" w:rsidR="00431701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60" w:type="dxa"/>
          </w:tcPr>
          <w:p w14:paraId="517A0AC8" w14:textId="5C6353DF" w:rsidR="00431701" w:rsidRPr="00E10BBD" w:rsidRDefault="00AC162D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45,47</w:t>
            </w:r>
            <w:r w:rsidR="00245571">
              <w:rPr>
                <w:rFonts w:cs="Times New Roman"/>
              </w:rPr>
              <w:t>7</w:t>
            </w:r>
          </w:p>
        </w:tc>
        <w:tc>
          <w:tcPr>
            <w:tcW w:w="270" w:type="dxa"/>
          </w:tcPr>
          <w:p w14:paraId="51FC7E63" w14:textId="77777777" w:rsidR="00431701" w:rsidRPr="00D675DD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E896CBC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45,039</w:t>
            </w:r>
          </w:p>
        </w:tc>
        <w:tc>
          <w:tcPr>
            <w:tcW w:w="270" w:type="dxa"/>
          </w:tcPr>
          <w:p w14:paraId="591D6128" w14:textId="77777777" w:rsidR="00431701" w:rsidRPr="00010203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72514D8" w14:textId="7E9BB495" w:rsidR="00431701" w:rsidRDefault="00AC162D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45,47</w:t>
            </w:r>
            <w:r w:rsidR="00245571">
              <w:rPr>
                <w:rFonts w:cs="Times New Roman"/>
              </w:rPr>
              <w:t>7</w:t>
            </w:r>
          </w:p>
        </w:tc>
        <w:tc>
          <w:tcPr>
            <w:tcW w:w="270" w:type="dxa"/>
          </w:tcPr>
          <w:p w14:paraId="449D9017" w14:textId="77777777" w:rsidR="00431701" w:rsidRPr="00D675DD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BAD923A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45,039</w:t>
            </w:r>
          </w:p>
        </w:tc>
      </w:tr>
      <w:tr w:rsidR="00431701" w14:paraId="4865AF3D" w14:textId="77777777" w:rsidTr="00A7139B">
        <w:trPr>
          <w:trHeight w:val="80"/>
        </w:trPr>
        <w:tc>
          <w:tcPr>
            <w:tcW w:w="3420" w:type="dxa"/>
          </w:tcPr>
          <w:p w14:paraId="462E16C0" w14:textId="77777777" w:rsidR="00431701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 xml:space="preserve">Income from areas and infrastructure </w:t>
            </w:r>
          </w:p>
          <w:p w14:paraId="712B8D8D" w14:textId="77777777" w:rsidR="00431701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60" w:type="dxa"/>
          </w:tcPr>
          <w:p w14:paraId="68EBE5D3" w14:textId="77777777" w:rsidR="00AC162D" w:rsidRPr="00E55DFD" w:rsidRDefault="00AC162D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2EE25734" w14:textId="603C4C12" w:rsidR="00431701" w:rsidRPr="00E55DFD" w:rsidRDefault="00AC162D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3</w:t>
            </w:r>
            <w:r w:rsidR="00C43845" w:rsidRPr="00E55DFD">
              <w:rPr>
                <w:rFonts w:cs="Times New Roman"/>
              </w:rPr>
              <w:t>6,26</w:t>
            </w:r>
            <w:r w:rsidR="00484F6B">
              <w:rPr>
                <w:rFonts w:cs="Times New Roman"/>
              </w:rPr>
              <w:t>7</w:t>
            </w:r>
          </w:p>
        </w:tc>
        <w:tc>
          <w:tcPr>
            <w:tcW w:w="270" w:type="dxa"/>
          </w:tcPr>
          <w:p w14:paraId="3C383ED5" w14:textId="77777777" w:rsidR="00431701" w:rsidRPr="00E55DFD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4CF3C28" w14:textId="77777777" w:rsidR="00431701" w:rsidRPr="00E55DFD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2D43AF03" w14:textId="77777777" w:rsidR="00431701" w:rsidRPr="00E55DFD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36,123</w:t>
            </w:r>
          </w:p>
        </w:tc>
        <w:tc>
          <w:tcPr>
            <w:tcW w:w="270" w:type="dxa"/>
          </w:tcPr>
          <w:p w14:paraId="189DCFD2" w14:textId="77777777" w:rsidR="00431701" w:rsidRPr="00E55DFD" w:rsidRDefault="00431701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FDE4E26" w14:textId="77777777" w:rsidR="00AC162D" w:rsidRPr="00E55DFD" w:rsidRDefault="00AC162D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793A7AEF" w14:textId="3EC1F0DC" w:rsidR="00431701" w:rsidRPr="00E55DFD" w:rsidRDefault="00AC162D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3</w:t>
            </w:r>
            <w:r w:rsidR="00C43845" w:rsidRPr="00E55DFD">
              <w:rPr>
                <w:rFonts w:cs="Times New Roman"/>
              </w:rPr>
              <w:t>6,26</w:t>
            </w:r>
            <w:r w:rsidR="00B2335A">
              <w:rPr>
                <w:rFonts w:cs="Times New Roman"/>
              </w:rPr>
              <w:t>7</w:t>
            </w:r>
          </w:p>
        </w:tc>
        <w:tc>
          <w:tcPr>
            <w:tcW w:w="270" w:type="dxa"/>
          </w:tcPr>
          <w:p w14:paraId="538B263F" w14:textId="77777777" w:rsidR="00431701" w:rsidRPr="00D675DD" w:rsidRDefault="00431701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C472FCE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7201C168" w14:textId="77777777" w:rsidR="00431701" w:rsidRDefault="00431701" w:rsidP="00C969F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36,123</w:t>
            </w:r>
          </w:p>
        </w:tc>
      </w:tr>
      <w:tr w:rsidR="00773779" w14:paraId="0D7A3475" w14:textId="77777777" w:rsidTr="00A7139B">
        <w:trPr>
          <w:trHeight w:val="80"/>
        </w:trPr>
        <w:tc>
          <w:tcPr>
            <w:tcW w:w="3420" w:type="dxa"/>
          </w:tcPr>
          <w:p w14:paraId="14270DEA" w14:textId="2FEEAC3E" w:rsidR="00773779" w:rsidRPr="000F3207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1118C">
              <w:rPr>
                <w:rFonts w:ascii="Times New Roman" w:hAnsi="Times New Roman" w:cs="Times New Roman"/>
                <w:sz w:val="22"/>
                <w:szCs w:val="22"/>
              </w:rPr>
              <w:t>Revenue from sale of real estate</w:t>
            </w:r>
          </w:p>
        </w:tc>
        <w:tc>
          <w:tcPr>
            <w:tcW w:w="1260" w:type="dxa"/>
          </w:tcPr>
          <w:p w14:paraId="394D8188" w14:textId="725293D9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25,746</w:t>
            </w:r>
          </w:p>
        </w:tc>
        <w:tc>
          <w:tcPr>
            <w:tcW w:w="270" w:type="dxa"/>
          </w:tcPr>
          <w:p w14:paraId="6D6F1FBC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B216DA0" w14:textId="64FED70D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2C77768E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E0C00D8" w14:textId="1F8D0B3B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25,746</w:t>
            </w:r>
          </w:p>
        </w:tc>
        <w:tc>
          <w:tcPr>
            <w:tcW w:w="270" w:type="dxa"/>
          </w:tcPr>
          <w:p w14:paraId="2D8967D0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B606E75" w14:textId="00F4936E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773779" w14:paraId="14CF668A" w14:textId="77777777" w:rsidTr="00A7139B">
        <w:trPr>
          <w:trHeight w:val="80"/>
        </w:trPr>
        <w:tc>
          <w:tcPr>
            <w:tcW w:w="3420" w:type="dxa"/>
          </w:tcPr>
          <w:p w14:paraId="000085C4" w14:textId="77777777" w:rsidR="00773779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260" w:type="dxa"/>
          </w:tcPr>
          <w:p w14:paraId="2F185212" w14:textId="71CFBE08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4,686</w:t>
            </w:r>
          </w:p>
        </w:tc>
        <w:tc>
          <w:tcPr>
            <w:tcW w:w="270" w:type="dxa"/>
          </w:tcPr>
          <w:p w14:paraId="53115A46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BC11FF8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4,558</w:t>
            </w:r>
          </w:p>
        </w:tc>
        <w:tc>
          <w:tcPr>
            <w:tcW w:w="270" w:type="dxa"/>
          </w:tcPr>
          <w:p w14:paraId="1AF4668E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D0F19EC" w14:textId="49908765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4,686</w:t>
            </w:r>
          </w:p>
        </w:tc>
        <w:tc>
          <w:tcPr>
            <w:tcW w:w="270" w:type="dxa"/>
          </w:tcPr>
          <w:p w14:paraId="37623F63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268BD6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4,558</w:t>
            </w:r>
          </w:p>
        </w:tc>
      </w:tr>
      <w:tr w:rsidR="00773779" w14:paraId="6993902F" w14:textId="77777777" w:rsidTr="00A7139B">
        <w:trPr>
          <w:trHeight w:val="80"/>
        </w:trPr>
        <w:tc>
          <w:tcPr>
            <w:tcW w:w="3420" w:type="dxa"/>
          </w:tcPr>
          <w:p w14:paraId="739D6EC8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t>Rental income</w:t>
            </w:r>
          </w:p>
        </w:tc>
        <w:tc>
          <w:tcPr>
            <w:tcW w:w="1260" w:type="dxa"/>
          </w:tcPr>
          <w:p w14:paraId="79AFE6C3" w14:textId="6CAD87B0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995</w:t>
            </w:r>
          </w:p>
        </w:tc>
        <w:tc>
          <w:tcPr>
            <w:tcW w:w="270" w:type="dxa"/>
          </w:tcPr>
          <w:p w14:paraId="6C34CDA2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0C1B75D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815</w:t>
            </w:r>
          </w:p>
        </w:tc>
        <w:tc>
          <w:tcPr>
            <w:tcW w:w="270" w:type="dxa"/>
          </w:tcPr>
          <w:p w14:paraId="62A439D5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14B926B" w14:textId="1AE49219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995</w:t>
            </w:r>
          </w:p>
        </w:tc>
        <w:tc>
          <w:tcPr>
            <w:tcW w:w="270" w:type="dxa"/>
          </w:tcPr>
          <w:p w14:paraId="5B3CFE3E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DF27587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815</w:t>
            </w:r>
          </w:p>
        </w:tc>
      </w:tr>
      <w:tr w:rsidR="00773779" w14:paraId="6321FFE5" w14:textId="77777777" w:rsidTr="00A7139B">
        <w:trPr>
          <w:trHeight w:val="80"/>
        </w:trPr>
        <w:tc>
          <w:tcPr>
            <w:tcW w:w="3420" w:type="dxa"/>
          </w:tcPr>
          <w:p w14:paraId="5D0F5A9A" w14:textId="77777777" w:rsidR="00773779" w:rsidRPr="00FF4CB0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  <w:r w:rsidRPr="00FF4CB0">
              <w:t>Dividend income</w:t>
            </w:r>
          </w:p>
        </w:tc>
        <w:tc>
          <w:tcPr>
            <w:tcW w:w="1260" w:type="dxa"/>
          </w:tcPr>
          <w:p w14:paraId="3113A5A1" w14:textId="2FD4A2C1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59C5E99A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89FAA2A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04FD258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1453F94" w14:textId="4DC5943C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68A4E0C9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8507EED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89,991</w:t>
            </w:r>
          </w:p>
        </w:tc>
      </w:tr>
      <w:tr w:rsidR="00773779" w14:paraId="6A753030" w14:textId="77777777" w:rsidTr="00A7139B">
        <w:trPr>
          <w:trHeight w:val="80"/>
        </w:trPr>
        <w:tc>
          <w:tcPr>
            <w:tcW w:w="3420" w:type="dxa"/>
          </w:tcPr>
          <w:p w14:paraId="2A62DE11" w14:textId="77777777" w:rsidR="00773779" w:rsidRPr="00FF4CB0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FF4CB0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260" w:type="dxa"/>
          </w:tcPr>
          <w:p w14:paraId="2DEDFEE7" w14:textId="026CF9D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339</w:t>
            </w:r>
          </w:p>
        </w:tc>
        <w:tc>
          <w:tcPr>
            <w:tcW w:w="270" w:type="dxa"/>
          </w:tcPr>
          <w:p w14:paraId="1E58BDC2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D748D26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273</w:t>
            </w:r>
          </w:p>
        </w:tc>
        <w:tc>
          <w:tcPr>
            <w:tcW w:w="270" w:type="dxa"/>
          </w:tcPr>
          <w:p w14:paraId="0B57C433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10E8064" w14:textId="0396610D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339</w:t>
            </w:r>
          </w:p>
        </w:tc>
        <w:tc>
          <w:tcPr>
            <w:tcW w:w="270" w:type="dxa"/>
          </w:tcPr>
          <w:p w14:paraId="64604814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BA199B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273</w:t>
            </w:r>
          </w:p>
        </w:tc>
      </w:tr>
      <w:tr w:rsidR="00773779" w14:paraId="7B9910FE" w14:textId="77777777" w:rsidTr="00A7139B">
        <w:trPr>
          <w:trHeight w:val="80"/>
        </w:trPr>
        <w:tc>
          <w:tcPr>
            <w:tcW w:w="3420" w:type="dxa"/>
          </w:tcPr>
          <w:p w14:paraId="2CC69C52" w14:textId="77777777" w:rsidR="00773779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60" w:type="dxa"/>
          </w:tcPr>
          <w:p w14:paraId="5A67CB6E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AF42C67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4584568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96B8664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D0F7B7A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600C64B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C41652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73779" w14:paraId="1D5C032F" w14:textId="77777777" w:rsidTr="00A7139B">
        <w:trPr>
          <w:trHeight w:val="80"/>
        </w:trPr>
        <w:tc>
          <w:tcPr>
            <w:tcW w:w="3420" w:type="dxa"/>
          </w:tcPr>
          <w:p w14:paraId="3A2DCBDF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</w:t>
            </w: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elated parties</w:t>
            </w:r>
          </w:p>
        </w:tc>
        <w:tc>
          <w:tcPr>
            <w:tcW w:w="1260" w:type="dxa"/>
          </w:tcPr>
          <w:p w14:paraId="09F2FD8F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9F61EBB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205C63A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2924DD4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1C07EAF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0C8C0B0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94F3DB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73779" w14:paraId="69412B0B" w14:textId="77777777" w:rsidTr="00A7139B">
        <w:trPr>
          <w:trHeight w:val="80"/>
        </w:trPr>
        <w:tc>
          <w:tcPr>
            <w:tcW w:w="3420" w:type="dxa"/>
          </w:tcPr>
          <w:p w14:paraId="6DF2E7D4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60" w:type="dxa"/>
          </w:tcPr>
          <w:p w14:paraId="1AB4B457" w14:textId="646C78D8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945</w:t>
            </w:r>
          </w:p>
        </w:tc>
        <w:tc>
          <w:tcPr>
            <w:tcW w:w="270" w:type="dxa"/>
          </w:tcPr>
          <w:p w14:paraId="21773F0E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6BAC091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996</w:t>
            </w:r>
          </w:p>
        </w:tc>
        <w:tc>
          <w:tcPr>
            <w:tcW w:w="270" w:type="dxa"/>
          </w:tcPr>
          <w:p w14:paraId="757A7BA0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6E59A30" w14:textId="4929136F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945</w:t>
            </w:r>
          </w:p>
        </w:tc>
        <w:tc>
          <w:tcPr>
            <w:tcW w:w="270" w:type="dxa"/>
          </w:tcPr>
          <w:p w14:paraId="61592762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448D5DC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996</w:t>
            </w:r>
          </w:p>
        </w:tc>
      </w:tr>
      <w:tr w:rsidR="00773779" w14:paraId="5650BB59" w14:textId="77777777" w:rsidTr="00A7139B">
        <w:trPr>
          <w:trHeight w:val="80"/>
        </w:trPr>
        <w:tc>
          <w:tcPr>
            <w:tcW w:w="3420" w:type="dxa"/>
          </w:tcPr>
          <w:p w14:paraId="041D21D6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Dividend income</w:t>
            </w:r>
          </w:p>
        </w:tc>
        <w:tc>
          <w:tcPr>
            <w:tcW w:w="1260" w:type="dxa"/>
          </w:tcPr>
          <w:p w14:paraId="6CA7C43D" w14:textId="54005AE1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theme="minorBidi"/>
              </w:rPr>
            </w:pPr>
            <w:r w:rsidRPr="00E55DFD">
              <w:rPr>
                <w:rFonts w:cstheme="minorBidi"/>
              </w:rPr>
              <w:t>3,397</w:t>
            </w:r>
          </w:p>
        </w:tc>
        <w:tc>
          <w:tcPr>
            <w:tcW w:w="270" w:type="dxa"/>
          </w:tcPr>
          <w:p w14:paraId="7B204C85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1248DF8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="Times New Roman"/>
              </w:rPr>
              <w:t>2,89</w:t>
            </w:r>
            <w:r w:rsidRPr="00E55DFD">
              <w:rPr>
                <w:rFonts w:cstheme="minorBidi"/>
              </w:rPr>
              <w:t>3</w:t>
            </w:r>
          </w:p>
        </w:tc>
        <w:tc>
          <w:tcPr>
            <w:tcW w:w="270" w:type="dxa"/>
          </w:tcPr>
          <w:p w14:paraId="12671C1E" w14:textId="77777777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8AE6725" w14:textId="0B3BB760" w:rsidR="00773779" w:rsidRPr="00E55DF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55DFD">
              <w:rPr>
                <w:rFonts w:cstheme="minorBidi"/>
              </w:rPr>
              <w:t>3,397</w:t>
            </w:r>
          </w:p>
        </w:tc>
        <w:tc>
          <w:tcPr>
            <w:tcW w:w="270" w:type="dxa"/>
          </w:tcPr>
          <w:p w14:paraId="75B7AB6A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237EB75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2,893</w:t>
            </w:r>
          </w:p>
        </w:tc>
      </w:tr>
      <w:tr w:rsidR="00773779" w:rsidRPr="00D675DD" w14:paraId="4849BCE3" w14:textId="77777777" w:rsidTr="00A7139B">
        <w:trPr>
          <w:trHeight w:val="80"/>
        </w:trPr>
        <w:tc>
          <w:tcPr>
            <w:tcW w:w="3420" w:type="dxa"/>
          </w:tcPr>
          <w:p w14:paraId="2A8CFC5D" w14:textId="77777777" w:rsidR="00773779" w:rsidRPr="00A1151A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Cordia New"/>
                <w:b/>
                <w:bCs/>
                <w:sz w:val="22"/>
                <w:szCs w:val="22"/>
                <w:cs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Key management personnel</w:t>
            </w:r>
          </w:p>
        </w:tc>
        <w:tc>
          <w:tcPr>
            <w:tcW w:w="1260" w:type="dxa"/>
          </w:tcPr>
          <w:p w14:paraId="7DBA49A2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EA7C17D" w14:textId="77777777" w:rsidR="00773779" w:rsidRPr="00A7139B" w:rsidRDefault="00773779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3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4B6B925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0E98719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9F0AEEF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173F366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84D4B2C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73779" w:rsidRPr="00D675DD" w14:paraId="39CAFBCE" w14:textId="77777777" w:rsidTr="00A7139B">
        <w:trPr>
          <w:trHeight w:val="80"/>
        </w:trPr>
        <w:tc>
          <w:tcPr>
            <w:tcW w:w="3420" w:type="dxa"/>
          </w:tcPr>
          <w:p w14:paraId="2FE2C8D4" w14:textId="0FB268B2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Key management personnel</w:t>
            </w:r>
          </w:p>
        </w:tc>
        <w:tc>
          <w:tcPr>
            <w:tcW w:w="1260" w:type="dxa"/>
          </w:tcPr>
          <w:p w14:paraId="2A3F4A87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91AEAE4" w14:textId="77777777" w:rsidR="00773779" w:rsidRPr="00A7139B" w:rsidRDefault="00773779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3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8B22276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4E10FD0" w14:textId="77777777" w:rsidR="00773779" w:rsidRPr="00010203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9287DA6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169100A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6991518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73779" w:rsidRPr="00D675DD" w14:paraId="7AA38C3E" w14:textId="77777777" w:rsidTr="00A7139B">
        <w:trPr>
          <w:trHeight w:val="80"/>
        </w:trPr>
        <w:tc>
          <w:tcPr>
            <w:tcW w:w="3420" w:type="dxa"/>
          </w:tcPr>
          <w:p w14:paraId="4FE02B81" w14:textId="143E8A61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260" w:type="dxa"/>
          </w:tcPr>
          <w:p w14:paraId="65F1C1F0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6A9F85F" w14:textId="77777777" w:rsidR="00773779" w:rsidRPr="00A7139B" w:rsidRDefault="00773779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3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1AA025E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229B048" w14:textId="77777777" w:rsidR="00773779" w:rsidRPr="00010203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45C95B9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EE88C55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A5C8692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73779" w:rsidRPr="00D675DD" w14:paraId="154FEBAD" w14:textId="77777777" w:rsidTr="00A7139B">
        <w:trPr>
          <w:trHeight w:val="80"/>
        </w:trPr>
        <w:tc>
          <w:tcPr>
            <w:tcW w:w="3420" w:type="dxa"/>
          </w:tcPr>
          <w:p w14:paraId="6F48145E" w14:textId="77777777" w:rsidR="00773779" w:rsidRPr="00822B4B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2B4B">
              <w:t xml:space="preserve">   Short-term </w:t>
            </w:r>
            <w:r>
              <w:t xml:space="preserve">employee </w:t>
            </w:r>
            <w:r w:rsidRPr="00822B4B">
              <w:t>benefits</w:t>
            </w:r>
          </w:p>
        </w:tc>
        <w:tc>
          <w:tcPr>
            <w:tcW w:w="1260" w:type="dxa"/>
          </w:tcPr>
          <w:p w14:paraId="3B423F14" w14:textId="26B8EF04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31,018</w:t>
            </w:r>
          </w:p>
        </w:tc>
        <w:tc>
          <w:tcPr>
            <w:tcW w:w="270" w:type="dxa"/>
          </w:tcPr>
          <w:p w14:paraId="777AAF83" w14:textId="77777777" w:rsidR="00773779" w:rsidRPr="00A7139B" w:rsidRDefault="00773779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3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8AC3F35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29,683</w:t>
            </w:r>
          </w:p>
        </w:tc>
        <w:tc>
          <w:tcPr>
            <w:tcW w:w="270" w:type="dxa"/>
          </w:tcPr>
          <w:p w14:paraId="4301AF97" w14:textId="77777777" w:rsidR="00773779" w:rsidRPr="00010203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2BA1DCE" w14:textId="57FA5E88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31,018</w:t>
            </w:r>
          </w:p>
        </w:tc>
        <w:tc>
          <w:tcPr>
            <w:tcW w:w="270" w:type="dxa"/>
          </w:tcPr>
          <w:p w14:paraId="29163B88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4F6A620" w14:textId="77777777" w:rsidR="00773779" w:rsidRPr="00D675D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29,683</w:t>
            </w:r>
          </w:p>
        </w:tc>
      </w:tr>
      <w:tr w:rsidR="00773779" w14:paraId="0BC8CC58" w14:textId="77777777" w:rsidTr="00A7139B">
        <w:trPr>
          <w:trHeight w:val="80"/>
        </w:trPr>
        <w:tc>
          <w:tcPr>
            <w:tcW w:w="3420" w:type="dxa"/>
          </w:tcPr>
          <w:p w14:paraId="3610FB5A" w14:textId="77777777" w:rsidR="00773779" w:rsidRPr="00D675DD" w:rsidRDefault="00773779" w:rsidP="0077377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ind w:left="522" w:hanging="522"/>
              <w:rPr>
                <w:rFonts w:ascii="Times New Roman" w:hAnsi="Times New Roman"/>
                <w:sz w:val="22"/>
                <w:szCs w:val="22"/>
              </w:rPr>
            </w:pP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t>Post-employment</w:t>
            </w: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benefits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878BAE" w14:textId="414779EF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685</w:t>
            </w:r>
          </w:p>
        </w:tc>
        <w:tc>
          <w:tcPr>
            <w:tcW w:w="270" w:type="dxa"/>
          </w:tcPr>
          <w:p w14:paraId="1F065FD7" w14:textId="77777777" w:rsidR="00773779" w:rsidRPr="00A7139B" w:rsidRDefault="00773779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3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977579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756</w:t>
            </w:r>
          </w:p>
        </w:tc>
        <w:tc>
          <w:tcPr>
            <w:tcW w:w="270" w:type="dxa"/>
          </w:tcPr>
          <w:p w14:paraId="17828FE8" w14:textId="77777777" w:rsidR="00773779" w:rsidRPr="00010203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D76ECF" w14:textId="1E9B9D7A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685</w:t>
            </w:r>
          </w:p>
        </w:tc>
        <w:tc>
          <w:tcPr>
            <w:tcW w:w="270" w:type="dxa"/>
          </w:tcPr>
          <w:p w14:paraId="11C29F2B" w14:textId="77777777" w:rsidR="00773779" w:rsidRPr="00D675D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60EF4A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756</w:t>
            </w:r>
          </w:p>
        </w:tc>
      </w:tr>
      <w:tr w:rsidR="00773779" w:rsidRPr="004B45AD" w14:paraId="6610FEFB" w14:textId="77777777" w:rsidTr="00A7139B">
        <w:trPr>
          <w:trHeight w:val="80"/>
        </w:trPr>
        <w:tc>
          <w:tcPr>
            <w:tcW w:w="3420" w:type="dxa"/>
          </w:tcPr>
          <w:p w14:paraId="7A4EA550" w14:textId="650DECE3" w:rsidR="00773779" w:rsidRPr="004B45A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B45AD">
              <w:rPr>
                <w:rFonts w:cs="Times New Roman"/>
                <w:b/>
                <w:bCs/>
              </w:rPr>
              <w:t xml:space="preserve">Total key management personnel   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28E4AD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9D98901" w14:textId="77777777" w:rsidR="00773779" w:rsidRPr="00A7139B" w:rsidRDefault="00773779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3" w:right="-108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69C222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394952DE" w14:textId="77777777" w:rsidR="00773779" w:rsidRPr="004B45A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FCD12F" w14:textId="77777777" w:rsidR="00773779" w:rsidRPr="000E4150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9F1DD4E" w14:textId="77777777" w:rsidR="00773779" w:rsidRPr="004B45A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C3BC05" w14:textId="77777777" w:rsidR="00773779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</w:tr>
      <w:tr w:rsidR="00773779" w:rsidRPr="004B45AD" w14:paraId="439932CC" w14:textId="77777777" w:rsidTr="00A7139B">
        <w:trPr>
          <w:trHeight w:val="80"/>
        </w:trPr>
        <w:tc>
          <w:tcPr>
            <w:tcW w:w="3420" w:type="dxa"/>
          </w:tcPr>
          <w:p w14:paraId="7CA41F4B" w14:textId="09761537" w:rsidR="00773779" w:rsidRPr="004B45A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 </w:t>
            </w:r>
            <w:r w:rsidRPr="004B45AD">
              <w:rPr>
                <w:rFonts w:cs="Times New Roman"/>
                <w:b/>
                <w:bCs/>
              </w:rPr>
              <w:t xml:space="preserve">  compensation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F517150" w14:textId="4469C9DA" w:rsidR="00773779" w:rsidRPr="004B45A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31,703</w:t>
            </w:r>
          </w:p>
        </w:tc>
        <w:tc>
          <w:tcPr>
            <w:tcW w:w="270" w:type="dxa"/>
          </w:tcPr>
          <w:p w14:paraId="3274E7A6" w14:textId="77777777" w:rsidR="00773779" w:rsidRPr="00A7139B" w:rsidRDefault="00773779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3" w:right="-108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5F6B6C7" w14:textId="77777777" w:rsidR="00773779" w:rsidRPr="004B45A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30,439</w:t>
            </w:r>
          </w:p>
        </w:tc>
        <w:tc>
          <w:tcPr>
            <w:tcW w:w="270" w:type="dxa"/>
          </w:tcPr>
          <w:p w14:paraId="74CED13F" w14:textId="77777777" w:rsidR="00773779" w:rsidRPr="004B45A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D3E5FBD" w14:textId="5D949353" w:rsidR="00773779" w:rsidRPr="000E4150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E4150">
              <w:rPr>
                <w:rFonts w:cs="Times New Roman"/>
                <w:b/>
                <w:bCs/>
              </w:rPr>
              <w:t>31,703</w:t>
            </w:r>
          </w:p>
        </w:tc>
        <w:tc>
          <w:tcPr>
            <w:tcW w:w="270" w:type="dxa"/>
          </w:tcPr>
          <w:p w14:paraId="1CEBA742" w14:textId="77777777" w:rsidR="00773779" w:rsidRPr="004B45AD" w:rsidRDefault="00773779" w:rsidP="00773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9B15867" w14:textId="77777777" w:rsidR="00773779" w:rsidRPr="004B45AD" w:rsidRDefault="00773779" w:rsidP="0077377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30,439</w:t>
            </w:r>
          </w:p>
        </w:tc>
      </w:tr>
    </w:tbl>
    <w:p w14:paraId="00DCDAAD" w14:textId="77777777" w:rsidR="00431701" w:rsidRDefault="00431701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D32531D" w14:textId="1BA9D485" w:rsidR="00DE51F2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at </w:t>
      </w:r>
      <w:r w:rsidR="00556F43">
        <w:rPr>
          <w:rFonts w:ascii="Times New Roman" w:hAnsi="Times New Roman" w:cs="Times New Roman"/>
          <w:sz w:val="22"/>
          <w:szCs w:val="22"/>
          <w:lang w:val="en-GB" w:bidi="ar-SA"/>
        </w:rPr>
        <w:t xml:space="preserve">30 </w:t>
      </w:r>
      <w:r w:rsidR="00431701">
        <w:rPr>
          <w:rFonts w:ascii="Times New Roman" w:hAnsi="Times New Roman" w:cs="Times New Roman"/>
          <w:sz w:val="22"/>
          <w:szCs w:val="22"/>
          <w:lang w:val="en-GB" w:bidi="ar-SA"/>
        </w:rPr>
        <w:t xml:space="preserve">September 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>202</w:t>
      </w:r>
      <w:r w:rsidR="00CE7C6C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B516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CE7C6C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D675DD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B47644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02F8B4B9" w14:textId="77777777" w:rsidR="001F5792" w:rsidRPr="00663DB6" w:rsidRDefault="001F5792" w:rsidP="001F5792">
      <w:pPr>
        <w:pStyle w:val="block"/>
        <w:spacing w:after="0" w:line="240" w:lineRule="atLeast"/>
        <w:ind w:left="540"/>
        <w:jc w:val="both"/>
        <w:rPr>
          <w:sz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0"/>
      </w:tblGrid>
      <w:tr w:rsidR="001F5792" w:rsidRPr="00D675DD" w14:paraId="0F25C1FE" w14:textId="77777777" w:rsidTr="00A7139B">
        <w:trPr>
          <w:trHeight w:val="80"/>
        </w:trPr>
        <w:tc>
          <w:tcPr>
            <w:tcW w:w="3420" w:type="dxa"/>
          </w:tcPr>
          <w:p w14:paraId="1A39D58E" w14:textId="77777777" w:rsidR="001F5792" w:rsidRPr="00D675DD" w:rsidRDefault="001F579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790" w:type="dxa"/>
            <w:gridSpan w:val="3"/>
          </w:tcPr>
          <w:p w14:paraId="37C272D8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39BC932C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1266DC7F" w14:textId="77777777" w:rsidR="001F5792" w:rsidRPr="000F3207" w:rsidRDefault="001F579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1F5792" w:rsidRPr="00D675DD" w14:paraId="60A16C6B" w14:textId="77777777" w:rsidTr="00A7139B">
        <w:trPr>
          <w:trHeight w:val="80"/>
        </w:trPr>
        <w:tc>
          <w:tcPr>
            <w:tcW w:w="3420" w:type="dxa"/>
          </w:tcPr>
          <w:p w14:paraId="368FD62F" w14:textId="1EF2B386" w:rsidR="001F5792" w:rsidRPr="00D675DD" w:rsidRDefault="001F5792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790" w:type="dxa"/>
            <w:gridSpan w:val="3"/>
          </w:tcPr>
          <w:p w14:paraId="4718A9A8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0F320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1831710B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3BCA72C3" w14:textId="77777777" w:rsidR="001F5792" w:rsidRPr="003363BF" w:rsidRDefault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431701" w:rsidRPr="00D675DD" w14:paraId="5873CA9D" w14:textId="77777777" w:rsidTr="00A7139B">
        <w:trPr>
          <w:trHeight w:val="80"/>
        </w:trPr>
        <w:tc>
          <w:tcPr>
            <w:tcW w:w="3420" w:type="dxa"/>
          </w:tcPr>
          <w:p w14:paraId="2BC92CF3" w14:textId="1CB5E15B" w:rsidR="00431701" w:rsidRPr="00D675DD" w:rsidRDefault="00431701" w:rsidP="0043170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</w:tcPr>
          <w:p w14:paraId="5FCE2537" w14:textId="00AD4EC9" w:rsidR="00431701" w:rsidRPr="001F5792" w:rsidRDefault="00A7139B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theme="minorBidi"/>
              </w:rPr>
            </w:pPr>
            <w:r>
              <w:rPr>
                <w:rFonts w:cs="Times New Roman"/>
              </w:rPr>
              <w:t xml:space="preserve">30 </w:t>
            </w:r>
            <w:r w:rsidR="00431701">
              <w:rPr>
                <w:rFonts w:cs="Times New Roman"/>
              </w:rPr>
              <w:t>September</w:t>
            </w:r>
          </w:p>
        </w:tc>
        <w:tc>
          <w:tcPr>
            <w:tcW w:w="270" w:type="dxa"/>
          </w:tcPr>
          <w:p w14:paraId="02769F01" w14:textId="77777777" w:rsidR="00431701" w:rsidRPr="000A529C" w:rsidRDefault="00431701" w:rsidP="0043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BE8BAF" w14:textId="2CC2C0BF" w:rsidR="00431701" w:rsidRPr="000A529C" w:rsidRDefault="00A7139B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 w:rsidR="00431701">
              <w:rPr>
                <w:rFonts w:cs="Times New Roman"/>
              </w:rPr>
              <w:t>December</w:t>
            </w:r>
          </w:p>
        </w:tc>
        <w:tc>
          <w:tcPr>
            <w:tcW w:w="270" w:type="dxa"/>
          </w:tcPr>
          <w:p w14:paraId="78017364" w14:textId="77777777" w:rsidR="00431701" w:rsidRPr="000A529C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AB4CAB9" w14:textId="7475CECB" w:rsidR="00431701" w:rsidRPr="000A529C" w:rsidRDefault="00A7139B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30 </w:t>
            </w:r>
            <w:r w:rsidR="00431701">
              <w:rPr>
                <w:rFonts w:cs="Times New Roman"/>
              </w:rPr>
              <w:t>September</w:t>
            </w:r>
          </w:p>
        </w:tc>
        <w:tc>
          <w:tcPr>
            <w:tcW w:w="270" w:type="dxa"/>
          </w:tcPr>
          <w:p w14:paraId="34D1FDBD" w14:textId="77777777" w:rsidR="00431701" w:rsidRPr="000A529C" w:rsidRDefault="00431701" w:rsidP="0043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7001007" w14:textId="3FF6CDDB" w:rsidR="00431701" w:rsidRPr="000A529C" w:rsidRDefault="00A7139B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31 </w:t>
            </w:r>
            <w:r w:rsidR="00431701">
              <w:rPr>
                <w:rFonts w:cs="Times New Roman"/>
              </w:rPr>
              <w:t>December</w:t>
            </w:r>
          </w:p>
        </w:tc>
      </w:tr>
      <w:tr w:rsidR="00431701" w:rsidRPr="00D675DD" w14:paraId="3DBA45A3" w14:textId="77777777" w:rsidTr="00A7139B">
        <w:trPr>
          <w:trHeight w:val="80"/>
        </w:trPr>
        <w:tc>
          <w:tcPr>
            <w:tcW w:w="3420" w:type="dxa"/>
          </w:tcPr>
          <w:p w14:paraId="05F5AE60" w14:textId="4945FADE" w:rsidR="00431701" w:rsidRDefault="00431701" w:rsidP="0043170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  <w:r w:rsidRPr="00EE5034">
              <w:rPr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1260" w:type="dxa"/>
          </w:tcPr>
          <w:p w14:paraId="3D2F5558" w14:textId="5AFBBB06" w:rsidR="00431701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5BE9DAD9" w14:textId="77777777" w:rsidR="00431701" w:rsidRPr="000A529C" w:rsidRDefault="00431701" w:rsidP="0043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57D946B" w14:textId="4D3B3EA9" w:rsidR="00431701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2DB3A1B1" w14:textId="77777777" w:rsidR="00431701" w:rsidRPr="000A529C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F4ECE74" w14:textId="50B58D29" w:rsidR="00431701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6D531918" w14:textId="77777777" w:rsidR="00431701" w:rsidRPr="000A529C" w:rsidRDefault="00431701" w:rsidP="0043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7F6AF92" w14:textId="5FF5430C" w:rsidR="00431701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431701" w:rsidRPr="00D675DD" w14:paraId="4A755C27" w14:textId="77777777" w:rsidTr="00A7139B">
        <w:trPr>
          <w:trHeight w:val="80"/>
        </w:trPr>
        <w:tc>
          <w:tcPr>
            <w:tcW w:w="3420" w:type="dxa"/>
          </w:tcPr>
          <w:p w14:paraId="6D30BC6E" w14:textId="77777777" w:rsidR="00431701" w:rsidRPr="00D675DD" w:rsidRDefault="00431701" w:rsidP="00431701">
            <w:pPr>
              <w:rPr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7"/>
          </w:tcPr>
          <w:p w14:paraId="01B9A82C" w14:textId="77777777" w:rsidR="00431701" w:rsidRPr="00D675DD" w:rsidRDefault="00431701" w:rsidP="0043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31701" w:rsidRPr="00D675DD" w14:paraId="04027DDA" w14:textId="77777777" w:rsidTr="00A7139B">
        <w:trPr>
          <w:trHeight w:val="80"/>
        </w:trPr>
        <w:tc>
          <w:tcPr>
            <w:tcW w:w="3420" w:type="dxa"/>
          </w:tcPr>
          <w:p w14:paraId="0A79A07D" w14:textId="77777777" w:rsidR="00431701" w:rsidRPr="00D675DD" w:rsidRDefault="00431701" w:rsidP="00431701">
            <w:pPr>
              <w:rPr>
                <w:b/>
                <w:bCs/>
                <w:i/>
                <w:iCs/>
              </w:rPr>
            </w:pPr>
          </w:p>
        </w:tc>
        <w:tc>
          <w:tcPr>
            <w:tcW w:w="5850" w:type="dxa"/>
            <w:gridSpan w:val="7"/>
          </w:tcPr>
          <w:p w14:paraId="770E8B4A" w14:textId="77777777" w:rsidR="00431701" w:rsidRPr="00D675DD" w:rsidRDefault="00431701" w:rsidP="0043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31701" w:rsidRPr="00D675DD" w14:paraId="05BAEBE9" w14:textId="77777777" w:rsidTr="00A7139B">
        <w:trPr>
          <w:trHeight w:val="80"/>
        </w:trPr>
        <w:tc>
          <w:tcPr>
            <w:tcW w:w="3420" w:type="dxa"/>
          </w:tcPr>
          <w:p w14:paraId="22CC310A" w14:textId="77777777" w:rsidR="00431701" w:rsidRPr="00C17981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C17981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0E820116" w14:textId="72EE84CA" w:rsidR="00431701" w:rsidRPr="000B5786" w:rsidRDefault="00262C3B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5,92</w:t>
            </w:r>
            <w:r w:rsidR="00C763A1">
              <w:rPr>
                <w:rFonts w:cs="Times New Roman"/>
              </w:rPr>
              <w:t>9</w:t>
            </w:r>
          </w:p>
        </w:tc>
        <w:tc>
          <w:tcPr>
            <w:tcW w:w="270" w:type="dxa"/>
          </w:tcPr>
          <w:p w14:paraId="2C70622A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E72AF6F" w14:textId="3CFAE760" w:rsidR="00431701" w:rsidRPr="000B5786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4,953</w:t>
            </w:r>
          </w:p>
        </w:tc>
        <w:tc>
          <w:tcPr>
            <w:tcW w:w="270" w:type="dxa"/>
          </w:tcPr>
          <w:p w14:paraId="40C12EC9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E2C996E" w14:textId="375CFB08" w:rsidR="00431701" w:rsidRPr="003363BF" w:rsidRDefault="00262C3B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5,92</w:t>
            </w:r>
            <w:r w:rsidR="00C763A1">
              <w:rPr>
                <w:rFonts w:cs="Times New Roman"/>
              </w:rPr>
              <w:t>9</w:t>
            </w:r>
          </w:p>
        </w:tc>
        <w:tc>
          <w:tcPr>
            <w:tcW w:w="270" w:type="dxa"/>
          </w:tcPr>
          <w:p w14:paraId="2006E495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37BF6E1" w14:textId="0E861DB2" w:rsidR="00431701" w:rsidRPr="002A32FC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4,953</w:t>
            </w:r>
          </w:p>
        </w:tc>
      </w:tr>
      <w:tr w:rsidR="00431701" w:rsidRPr="00010203" w14:paraId="0D6184F2" w14:textId="77777777" w:rsidTr="00A7139B">
        <w:trPr>
          <w:trHeight w:val="80"/>
        </w:trPr>
        <w:tc>
          <w:tcPr>
            <w:tcW w:w="3420" w:type="dxa"/>
          </w:tcPr>
          <w:p w14:paraId="6EF8F8C6" w14:textId="77777777" w:rsidR="00431701" w:rsidRPr="00C17981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Other r</w:t>
            </w:r>
            <w:r w:rsidRPr="00C17981">
              <w:t>elated parties</w:t>
            </w:r>
          </w:p>
        </w:tc>
        <w:tc>
          <w:tcPr>
            <w:tcW w:w="1260" w:type="dxa"/>
          </w:tcPr>
          <w:p w14:paraId="606CA76F" w14:textId="6C4A6D35" w:rsidR="00431701" w:rsidRPr="000B5786" w:rsidRDefault="00262C3B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111</w:t>
            </w:r>
          </w:p>
        </w:tc>
        <w:tc>
          <w:tcPr>
            <w:tcW w:w="270" w:type="dxa"/>
          </w:tcPr>
          <w:p w14:paraId="43602F8E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C0D3972" w14:textId="73DE9BE7" w:rsidR="00431701" w:rsidRPr="000B5786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119</w:t>
            </w:r>
          </w:p>
        </w:tc>
        <w:tc>
          <w:tcPr>
            <w:tcW w:w="270" w:type="dxa"/>
          </w:tcPr>
          <w:p w14:paraId="0261A29C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6A7E621" w14:textId="777FFC32" w:rsidR="00431701" w:rsidRPr="003363BF" w:rsidRDefault="00262C3B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111</w:t>
            </w:r>
          </w:p>
        </w:tc>
        <w:tc>
          <w:tcPr>
            <w:tcW w:w="270" w:type="dxa"/>
          </w:tcPr>
          <w:p w14:paraId="22346752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F6C6B69" w14:textId="5FD42A8C" w:rsidR="00431701" w:rsidRPr="002A32FC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119</w:t>
            </w:r>
          </w:p>
        </w:tc>
      </w:tr>
      <w:tr w:rsidR="00431701" w14:paraId="4008B54B" w14:textId="77777777" w:rsidTr="00A7139B">
        <w:trPr>
          <w:trHeight w:val="80"/>
        </w:trPr>
        <w:tc>
          <w:tcPr>
            <w:tcW w:w="3420" w:type="dxa"/>
          </w:tcPr>
          <w:p w14:paraId="7135FDAB" w14:textId="77777777" w:rsidR="00431701" w:rsidRPr="00C46E2B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F518D72" w14:textId="5FD1CFC0" w:rsidR="00431701" w:rsidRPr="00AE5414" w:rsidRDefault="008879B5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E5414">
              <w:rPr>
                <w:rFonts w:cs="Times New Roman"/>
                <w:b/>
                <w:bCs/>
              </w:rPr>
              <w:t>6,0</w:t>
            </w:r>
            <w:r w:rsidR="00C763A1" w:rsidRPr="00AE5414">
              <w:rPr>
                <w:rFonts w:cs="Times New Roman"/>
                <w:b/>
                <w:bCs/>
              </w:rPr>
              <w:t>40</w:t>
            </w:r>
          </w:p>
        </w:tc>
        <w:tc>
          <w:tcPr>
            <w:tcW w:w="270" w:type="dxa"/>
          </w:tcPr>
          <w:p w14:paraId="36AC1FDD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4F25C6" w14:textId="01879851" w:rsidR="00431701" w:rsidRPr="000B5786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B5786">
              <w:rPr>
                <w:rFonts w:cs="Times New Roman"/>
                <w:b/>
                <w:bCs/>
              </w:rPr>
              <w:t>5,072</w:t>
            </w:r>
          </w:p>
        </w:tc>
        <w:tc>
          <w:tcPr>
            <w:tcW w:w="270" w:type="dxa"/>
          </w:tcPr>
          <w:p w14:paraId="6B68D127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2CB629" w14:textId="7435BF88" w:rsidR="00431701" w:rsidRPr="003363BF" w:rsidRDefault="00046B04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6,0</w:t>
            </w:r>
            <w:r w:rsidR="00C763A1">
              <w:rPr>
                <w:rFonts w:cs="Times New Roman"/>
                <w:b/>
                <w:bCs/>
              </w:rPr>
              <w:t>40</w:t>
            </w:r>
          </w:p>
        </w:tc>
        <w:tc>
          <w:tcPr>
            <w:tcW w:w="270" w:type="dxa"/>
          </w:tcPr>
          <w:p w14:paraId="6155196F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BDAFA9" w14:textId="36889446" w:rsidR="00431701" w:rsidRPr="00FA7120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5,072</w:t>
            </w:r>
          </w:p>
        </w:tc>
      </w:tr>
      <w:tr w:rsidR="00431701" w14:paraId="6EEF6F30" w14:textId="77777777" w:rsidTr="00A7139B">
        <w:trPr>
          <w:trHeight w:val="80"/>
        </w:trPr>
        <w:tc>
          <w:tcPr>
            <w:tcW w:w="3420" w:type="dxa"/>
          </w:tcPr>
          <w:p w14:paraId="43035850" w14:textId="0D380771" w:rsidR="00431701" w:rsidRPr="00643B39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AF6EF9">
              <w:rPr>
                <w:i/>
                <w:iCs/>
              </w:rPr>
              <w:t xml:space="preserve">Less </w:t>
            </w:r>
            <w:r w:rsidRPr="00AF6EF9">
              <w:t xml:space="preserve">allowance for </w:t>
            </w:r>
            <w:r>
              <w:t>expected</w:t>
            </w:r>
          </w:p>
        </w:tc>
        <w:tc>
          <w:tcPr>
            <w:tcW w:w="1260" w:type="dxa"/>
          </w:tcPr>
          <w:p w14:paraId="725FE082" w14:textId="77777777" w:rsidR="00431701" w:rsidRPr="00990436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334C732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7ACABF9F" w14:textId="77777777" w:rsidR="00431701" w:rsidRPr="000B5786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4F263DA2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091747E5" w14:textId="77777777" w:rsidR="00431701" w:rsidRPr="000B5786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D2DE013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43FA2878" w14:textId="77777777" w:rsidR="00431701" w:rsidRPr="000B5786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</w:tr>
      <w:tr w:rsidR="00431701" w14:paraId="4F84BEE4" w14:textId="77777777" w:rsidTr="00A7139B">
        <w:trPr>
          <w:trHeight w:val="80"/>
        </w:trPr>
        <w:tc>
          <w:tcPr>
            <w:tcW w:w="3420" w:type="dxa"/>
          </w:tcPr>
          <w:p w14:paraId="291FE25A" w14:textId="1DA602F5" w:rsidR="00431701" w:rsidRPr="00AF6EF9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610" w:hanging="176"/>
              <w:rPr>
                <w:i/>
                <w:iCs/>
              </w:rPr>
            </w:pPr>
            <w:r>
              <w:t xml:space="preserve">   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761F2B" w14:textId="7FFFF0FC" w:rsidR="00431701" w:rsidRPr="000B5786" w:rsidRDefault="008879B5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6A968FCE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34F78F" w14:textId="04E90D6A" w:rsidR="00431701" w:rsidRPr="000B5786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5786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909D78E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C1348F" w14:textId="2B9B4DAF" w:rsidR="00431701" w:rsidRPr="00A6786B" w:rsidRDefault="008879B5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1B0A548D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7EF4DF" w14:textId="7937E14D" w:rsidR="00431701" w:rsidRPr="00A6786B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431701" w14:paraId="30ECCD4C" w14:textId="77777777" w:rsidTr="00A7139B">
        <w:trPr>
          <w:trHeight w:val="80"/>
        </w:trPr>
        <w:tc>
          <w:tcPr>
            <w:tcW w:w="3420" w:type="dxa"/>
          </w:tcPr>
          <w:p w14:paraId="329C0D4A" w14:textId="77777777" w:rsidR="00431701" w:rsidRPr="00643B39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B6AF45" w14:textId="155BBFD9" w:rsidR="00431701" w:rsidRPr="000B5786" w:rsidRDefault="008879B5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6,0</w:t>
            </w:r>
            <w:r w:rsidR="0081496F">
              <w:rPr>
                <w:rFonts w:cs="Times New Roman"/>
                <w:b/>
                <w:bCs/>
              </w:rPr>
              <w:t>40</w:t>
            </w:r>
          </w:p>
        </w:tc>
        <w:tc>
          <w:tcPr>
            <w:tcW w:w="270" w:type="dxa"/>
          </w:tcPr>
          <w:p w14:paraId="266EA650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EF0009" w14:textId="4FAB86B1" w:rsidR="00431701" w:rsidRPr="000B5786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B5786">
              <w:rPr>
                <w:rFonts w:cs="Times New Roman"/>
                <w:b/>
                <w:bCs/>
              </w:rPr>
              <w:t>5,072</w:t>
            </w:r>
          </w:p>
        </w:tc>
        <w:tc>
          <w:tcPr>
            <w:tcW w:w="270" w:type="dxa"/>
          </w:tcPr>
          <w:p w14:paraId="54E14338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DC8F30" w14:textId="0B3FA31D" w:rsidR="00431701" w:rsidRPr="003363BF" w:rsidRDefault="008879B5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6,0</w:t>
            </w:r>
            <w:r w:rsidR="0081496F">
              <w:rPr>
                <w:rFonts w:cs="Times New Roman"/>
                <w:b/>
                <w:bCs/>
              </w:rPr>
              <w:t>40</w:t>
            </w:r>
          </w:p>
        </w:tc>
        <w:tc>
          <w:tcPr>
            <w:tcW w:w="270" w:type="dxa"/>
          </w:tcPr>
          <w:p w14:paraId="086E0819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394A87" w14:textId="636DE6FE" w:rsidR="00431701" w:rsidRPr="00FA7120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5,072</w:t>
            </w:r>
          </w:p>
        </w:tc>
      </w:tr>
      <w:tr w:rsidR="00431701" w14:paraId="0CDA994D" w14:textId="77777777" w:rsidTr="00A7139B">
        <w:trPr>
          <w:trHeight w:val="80"/>
        </w:trPr>
        <w:tc>
          <w:tcPr>
            <w:tcW w:w="3420" w:type="dxa"/>
          </w:tcPr>
          <w:p w14:paraId="683FBF15" w14:textId="77777777" w:rsidR="00431701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0926A1C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3BFD9A13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0CA5F2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7F46DC9F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8ACA4D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37FE6A1" w14:textId="77777777" w:rsidR="00431701" w:rsidRPr="000B5786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BF9596" w14:textId="77777777" w:rsidR="00431701" w:rsidRDefault="00431701" w:rsidP="001172B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</w:tr>
    </w:tbl>
    <w:p w14:paraId="08FC6777" w14:textId="6C8E1760" w:rsidR="00086481" w:rsidRPr="00C26873" w:rsidRDefault="00086481" w:rsidP="00C26873">
      <w:pPr>
        <w:pStyle w:val="block"/>
        <w:spacing w:after="0" w:line="240" w:lineRule="atLeast"/>
        <w:ind w:left="540"/>
        <w:jc w:val="both"/>
        <w:rPr>
          <w:sz w:val="2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0"/>
      </w:tblGrid>
      <w:tr w:rsidR="008E1EA6" w:rsidRPr="00F170D8" w14:paraId="69DF5647" w14:textId="77777777" w:rsidTr="00A7139B">
        <w:trPr>
          <w:trHeight w:val="80"/>
        </w:trPr>
        <w:tc>
          <w:tcPr>
            <w:tcW w:w="3420" w:type="dxa"/>
          </w:tcPr>
          <w:p w14:paraId="078CB58E" w14:textId="77777777" w:rsidR="008E1EA6" w:rsidRPr="00F03A1C" w:rsidRDefault="008E1EA6" w:rsidP="008E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3C7B4C6C" w14:textId="25E56E83" w:rsidR="008E1EA6" w:rsidRPr="003A45AD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612F9616" w14:textId="77777777" w:rsidR="008E1EA6" w:rsidRPr="00F170D8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541CA47E" w14:textId="23C60BD6" w:rsidR="008E1EA6" w:rsidRPr="00F170D8" w:rsidRDefault="008E1EA6" w:rsidP="008E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8E1EA6" w:rsidRPr="00F170D8" w14:paraId="1424F6B1" w14:textId="77777777" w:rsidTr="00A7139B">
        <w:trPr>
          <w:trHeight w:val="80"/>
        </w:trPr>
        <w:tc>
          <w:tcPr>
            <w:tcW w:w="3420" w:type="dxa"/>
          </w:tcPr>
          <w:p w14:paraId="322AC5EB" w14:textId="77777777" w:rsidR="008E1EA6" w:rsidRPr="00F03A1C" w:rsidRDefault="008E1EA6" w:rsidP="008E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790" w:type="dxa"/>
            <w:gridSpan w:val="3"/>
          </w:tcPr>
          <w:p w14:paraId="2920EDB1" w14:textId="2433E77D" w:rsidR="008E1EA6" w:rsidRPr="008E1EA6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jc w:val="center"/>
              <w:rPr>
                <w:rFonts w:cs="Times New Roman"/>
              </w:rPr>
            </w:pPr>
            <w:r w:rsidRPr="000F320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F4B770A" w14:textId="77777777" w:rsidR="008E1EA6" w:rsidRPr="00F170D8" w:rsidRDefault="008E1EA6" w:rsidP="008E1E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25A3B35E" w14:textId="764465B9" w:rsidR="008E1EA6" w:rsidRPr="00F170D8" w:rsidRDefault="008E1EA6" w:rsidP="008E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A7139B" w:rsidRPr="00556F43" w14:paraId="23CAC30F" w14:textId="77777777" w:rsidTr="00A7139B">
        <w:trPr>
          <w:trHeight w:val="80"/>
        </w:trPr>
        <w:tc>
          <w:tcPr>
            <w:tcW w:w="3420" w:type="dxa"/>
          </w:tcPr>
          <w:p w14:paraId="3275B935" w14:textId="458B3139" w:rsidR="00A7139B" w:rsidRPr="00556F43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4EE80A" w14:textId="72212C58" w:rsidR="00A7139B" w:rsidRPr="00556F43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3" w:right="-11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1328B3E8" w14:textId="77777777" w:rsidR="00A7139B" w:rsidRPr="00556F43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8A90D1" w14:textId="404D730D" w:rsidR="00A7139B" w:rsidRPr="00556F43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15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2DE26AFB" w14:textId="77777777" w:rsidR="00A7139B" w:rsidRPr="00556F43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15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622EFCD8" w14:textId="17C06129" w:rsidR="00A7139B" w:rsidRPr="00A7139B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139B"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270" w:type="dxa"/>
          </w:tcPr>
          <w:p w14:paraId="3FA6C642" w14:textId="77777777" w:rsidR="00A7139B" w:rsidRP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15"/>
              <w:jc w:val="center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C109901" w14:textId="4DFC7D86" w:rsidR="00A7139B" w:rsidRPr="00A7139B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139B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A7139B" w:rsidRPr="00556F43" w14:paraId="1BEA72AC" w14:textId="77777777" w:rsidTr="00A7139B">
        <w:trPr>
          <w:trHeight w:val="80"/>
        </w:trPr>
        <w:tc>
          <w:tcPr>
            <w:tcW w:w="3420" w:type="dxa"/>
          </w:tcPr>
          <w:p w14:paraId="109EC132" w14:textId="4C08AD62" w:rsidR="00A7139B" w:rsidRPr="00556F43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556F43">
              <w:rPr>
                <w:rFonts w:cs="Times New Roman"/>
                <w:b/>
                <w:bCs/>
                <w:i/>
                <w:iCs/>
                <w:lang w:val="en-GB" w:bidi="ar-SA"/>
              </w:rPr>
              <w:t>Accrued service income</w:t>
            </w:r>
          </w:p>
        </w:tc>
        <w:tc>
          <w:tcPr>
            <w:tcW w:w="1260" w:type="dxa"/>
          </w:tcPr>
          <w:p w14:paraId="3566426D" w14:textId="7D519C87" w:rsidR="00A7139B" w:rsidRPr="00556F43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15"/>
              <w:jc w:val="center"/>
              <w:rPr>
                <w:rFonts w:cs="Times New Roman"/>
              </w:rPr>
            </w:pPr>
            <w:r w:rsidRPr="00556F43"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2F0F3055" w14:textId="77777777" w:rsidR="00A7139B" w:rsidRPr="00556F43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4BDF375" w14:textId="3EEEEBF7" w:rsidR="00A7139B" w:rsidRPr="00556F43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15"/>
              <w:jc w:val="center"/>
              <w:rPr>
                <w:rFonts w:cs="Times New Roman"/>
                <w:b/>
                <w:bCs/>
              </w:rPr>
            </w:pPr>
            <w:r w:rsidRPr="00556F43"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3631D3C1" w14:textId="77777777" w:rsidR="00A7139B" w:rsidRPr="00556F43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15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30955D85" w14:textId="5FECA118" w:rsidR="00A7139B" w:rsidRPr="00556F43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56F43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6D3178F3" w14:textId="77777777" w:rsidR="00A7139B" w:rsidRPr="00556F43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15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1DFA06FA" w14:textId="056C9E94" w:rsidR="00A7139B" w:rsidRPr="00556F43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56F43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A7139B" w:rsidRPr="00F170D8" w14:paraId="369F5B73" w14:textId="77777777" w:rsidTr="00A7139B">
        <w:trPr>
          <w:trHeight w:val="80"/>
        </w:trPr>
        <w:tc>
          <w:tcPr>
            <w:tcW w:w="3420" w:type="dxa"/>
          </w:tcPr>
          <w:p w14:paraId="20EE1BE2" w14:textId="77777777" w:rsidR="00A7139B" w:rsidRPr="00F03A1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50" w:type="dxa"/>
            <w:gridSpan w:val="7"/>
          </w:tcPr>
          <w:p w14:paraId="746DE2B6" w14:textId="0A8D539D" w:rsidR="00A7139B" w:rsidRPr="00F170D8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7139B" w:rsidRPr="00F170D8" w14:paraId="09C5C5A0" w14:textId="77777777" w:rsidTr="00A7139B">
        <w:trPr>
          <w:trHeight w:val="80"/>
        </w:trPr>
        <w:tc>
          <w:tcPr>
            <w:tcW w:w="3420" w:type="dxa"/>
          </w:tcPr>
          <w:p w14:paraId="14D50980" w14:textId="77777777" w:rsidR="00A7139B" w:rsidRPr="00F03A1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50" w:type="dxa"/>
            <w:gridSpan w:val="7"/>
          </w:tcPr>
          <w:p w14:paraId="4BDA1E35" w14:textId="77777777" w:rsidR="00A7139B" w:rsidRPr="00D675DD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A7139B" w:rsidRPr="00F170D8" w14:paraId="30C252F7" w14:textId="77777777" w:rsidTr="00A7139B">
        <w:trPr>
          <w:trHeight w:val="80"/>
        </w:trPr>
        <w:tc>
          <w:tcPr>
            <w:tcW w:w="3420" w:type="dxa"/>
          </w:tcPr>
          <w:p w14:paraId="62DEEAC7" w14:textId="77777777" w:rsidR="00A7139B" w:rsidRPr="00C17981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C17981">
              <w:t>Joint venture</w:t>
            </w:r>
            <w:r>
              <w:t>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E1B148" w14:textId="5C239F75" w:rsidR="00A7139B" w:rsidRPr="00CB616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521</w:t>
            </w:r>
          </w:p>
        </w:tc>
        <w:tc>
          <w:tcPr>
            <w:tcW w:w="270" w:type="dxa"/>
          </w:tcPr>
          <w:p w14:paraId="195ADA98" w14:textId="77777777" w:rsidR="00A7139B" w:rsidRPr="00D675DD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80BEFA" w14:textId="7B8D7D7C" w:rsidR="00A7139B" w:rsidRPr="00494BCF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500</w:t>
            </w:r>
          </w:p>
        </w:tc>
        <w:tc>
          <w:tcPr>
            <w:tcW w:w="270" w:type="dxa"/>
          </w:tcPr>
          <w:p w14:paraId="5F2B5AC7" w14:textId="77777777" w:rsidR="00A7139B" w:rsidRPr="00D675DD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467BF5" w14:textId="2951A611" w:rsidR="00A7139B" w:rsidRPr="00D675DD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521</w:t>
            </w:r>
          </w:p>
        </w:tc>
        <w:tc>
          <w:tcPr>
            <w:tcW w:w="270" w:type="dxa"/>
          </w:tcPr>
          <w:p w14:paraId="340E1C8E" w14:textId="77777777" w:rsidR="00A7139B" w:rsidRPr="00D675DD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A300E" w14:textId="59B43E96" w:rsidR="00A7139B" w:rsidRPr="00FA7120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500</w:t>
            </w:r>
          </w:p>
        </w:tc>
      </w:tr>
      <w:tr w:rsidR="00A7139B" w:rsidRPr="00F170D8" w14:paraId="48D33923" w14:textId="77777777" w:rsidTr="00A7139B">
        <w:trPr>
          <w:trHeight w:val="80"/>
        </w:trPr>
        <w:tc>
          <w:tcPr>
            <w:tcW w:w="3420" w:type="dxa"/>
          </w:tcPr>
          <w:p w14:paraId="29F5AB51" w14:textId="77777777" w:rsidR="00A7139B" w:rsidRPr="00C46E2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BA173E" w14:textId="6352FE6E" w:rsidR="00A7139B" w:rsidRPr="00CB616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521</w:t>
            </w:r>
          </w:p>
        </w:tc>
        <w:tc>
          <w:tcPr>
            <w:tcW w:w="270" w:type="dxa"/>
          </w:tcPr>
          <w:p w14:paraId="0E1A970B" w14:textId="77777777" w:rsidR="00A7139B" w:rsidRPr="0031758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213B97" w14:textId="61D9B13B" w:rsidR="00A7139B" w:rsidRPr="00494BCF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500</w:t>
            </w:r>
          </w:p>
        </w:tc>
        <w:tc>
          <w:tcPr>
            <w:tcW w:w="270" w:type="dxa"/>
          </w:tcPr>
          <w:p w14:paraId="6EF7EB57" w14:textId="77777777" w:rsidR="00A7139B" w:rsidRPr="0031758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0C607E" w14:textId="6B576CE9" w:rsidR="00A7139B" w:rsidRPr="0031758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521</w:t>
            </w:r>
          </w:p>
        </w:tc>
        <w:tc>
          <w:tcPr>
            <w:tcW w:w="270" w:type="dxa"/>
          </w:tcPr>
          <w:p w14:paraId="4DDE8D3A" w14:textId="77777777" w:rsidR="00A7139B" w:rsidRPr="0031758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DCC089" w14:textId="779501D7" w:rsidR="00A7139B" w:rsidRPr="0031758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500</w:t>
            </w:r>
          </w:p>
        </w:tc>
      </w:tr>
      <w:tr w:rsidR="00A7139B" w:rsidRPr="00F170D8" w14:paraId="4F0EDB5D" w14:textId="77777777" w:rsidTr="00A7139B">
        <w:trPr>
          <w:trHeight w:val="80"/>
        </w:trPr>
        <w:tc>
          <w:tcPr>
            <w:tcW w:w="3420" w:type="dxa"/>
          </w:tcPr>
          <w:p w14:paraId="7C995EBE" w14:textId="77777777" w:rsidR="00A7139B" w:rsidRPr="00643B39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2D49483" w14:textId="77777777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052383C" w14:textId="77777777" w:rsidR="00A7139B" w:rsidRPr="0031758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443D0B" w14:textId="7777777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270" w:type="dxa"/>
          </w:tcPr>
          <w:p w14:paraId="3DE6DABD" w14:textId="77777777" w:rsidR="00A7139B" w:rsidRPr="0031758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62555B" w14:textId="77777777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437175F3" w14:textId="77777777" w:rsidR="00A7139B" w:rsidRPr="0031758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C6C8B6" w14:textId="7777777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</w:tr>
      <w:tr w:rsidR="00A7139B" w:rsidRPr="00F170D8" w14:paraId="0FD410ED" w14:textId="77777777" w:rsidTr="00A7139B">
        <w:trPr>
          <w:trHeight w:val="80"/>
        </w:trPr>
        <w:tc>
          <w:tcPr>
            <w:tcW w:w="3420" w:type="dxa"/>
          </w:tcPr>
          <w:p w14:paraId="6A43C6CF" w14:textId="77777777" w:rsidR="00A7139B" w:rsidRPr="00F03A1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14:paraId="4D4CFD20" w14:textId="3F0587C1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F170D8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1D978A6C" w14:textId="77777777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1F6C10FA" w14:textId="0DD4FA7C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F170D8">
              <w:rPr>
                <w:rFonts w:cs="Times New Roman"/>
                <w:b/>
                <w:bCs/>
              </w:rPr>
              <w:t>Separate</w:t>
            </w:r>
          </w:p>
        </w:tc>
      </w:tr>
      <w:tr w:rsidR="00A7139B" w:rsidRPr="00F170D8" w14:paraId="43C09BC1" w14:textId="77777777" w:rsidTr="00A7139B">
        <w:trPr>
          <w:trHeight w:val="80"/>
        </w:trPr>
        <w:tc>
          <w:tcPr>
            <w:tcW w:w="3420" w:type="dxa"/>
          </w:tcPr>
          <w:p w14:paraId="0F4AF746" w14:textId="77777777" w:rsidR="00A7139B" w:rsidRPr="00F03A1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90" w:type="dxa"/>
            <w:gridSpan w:val="3"/>
          </w:tcPr>
          <w:p w14:paraId="2B3CB333" w14:textId="4489D97F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F170D8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52B37050" w14:textId="77777777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69963D75" w14:textId="28C241AE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F170D8">
              <w:rPr>
                <w:rFonts w:cs="Times New Roman"/>
                <w:b/>
                <w:bCs/>
              </w:rPr>
              <w:t>financial statements</w:t>
            </w:r>
          </w:p>
        </w:tc>
      </w:tr>
      <w:tr w:rsidR="00A7139B" w:rsidRPr="00F170D8" w14:paraId="71257F7D" w14:textId="77777777" w:rsidTr="00A7139B">
        <w:trPr>
          <w:trHeight w:val="80"/>
        </w:trPr>
        <w:tc>
          <w:tcPr>
            <w:tcW w:w="3420" w:type="dxa"/>
          </w:tcPr>
          <w:p w14:paraId="3C3111E9" w14:textId="77777777" w:rsidR="00A7139B" w:rsidRPr="00F03A1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4188E50C" w14:textId="477EA3E2" w:rsidR="00A7139B" w:rsidRPr="0099043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3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3BC7C930" w14:textId="77777777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7A7E0961" w14:textId="270471A4" w:rsidR="00A7139B" w:rsidRPr="0028695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503AD15D" w14:textId="77777777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7B7EB1D3" w14:textId="3AC81AD8" w:rsidR="00A7139B" w:rsidRPr="00431701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139B"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270" w:type="dxa"/>
          </w:tcPr>
          <w:p w14:paraId="4678F213" w14:textId="77777777" w:rsidR="00A7139B" w:rsidRPr="00431701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28EB97A6" w14:textId="75F40F19" w:rsidR="00A7139B" w:rsidRPr="00431701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139B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A7139B" w:rsidRPr="00F170D8" w14:paraId="25DF5DC9" w14:textId="77777777" w:rsidTr="00A7139B">
        <w:trPr>
          <w:trHeight w:val="80"/>
        </w:trPr>
        <w:tc>
          <w:tcPr>
            <w:tcW w:w="3420" w:type="dxa"/>
          </w:tcPr>
          <w:p w14:paraId="666C7F8A" w14:textId="5E12E0C4" w:rsidR="00A7139B" w:rsidRPr="00F03A1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  <w:t>Other current receivables</w:t>
            </w:r>
          </w:p>
        </w:tc>
        <w:tc>
          <w:tcPr>
            <w:tcW w:w="1260" w:type="dxa"/>
          </w:tcPr>
          <w:p w14:paraId="6B65C1E6" w14:textId="06F7D716" w:rsidR="00A7139B" w:rsidRPr="0099043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</w:rPr>
            </w:pPr>
            <w:r w:rsidRPr="00556F43"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39CC7C8E" w14:textId="77777777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74D331EB" w14:textId="2DE9DEF0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556F43"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652EF882" w14:textId="77777777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5600820B" w14:textId="0D58D2A4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556F43"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6C89D2A2" w14:textId="77777777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7E628D9B" w14:textId="3A18FB14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556F43">
              <w:rPr>
                <w:rFonts w:cs="Times New Roman"/>
              </w:rPr>
              <w:t>2022</w:t>
            </w:r>
          </w:p>
        </w:tc>
      </w:tr>
      <w:tr w:rsidR="00A7139B" w:rsidRPr="00F170D8" w14:paraId="7167D288" w14:textId="77777777" w:rsidTr="00A7139B">
        <w:trPr>
          <w:trHeight w:val="80"/>
        </w:trPr>
        <w:tc>
          <w:tcPr>
            <w:tcW w:w="3420" w:type="dxa"/>
          </w:tcPr>
          <w:p w14:paraId="559A2039" w14:textId="7025D4DD" w:rsidR="00A7139B" w:rsidRPr="00643B39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5850" w:type="dxa"/>
            <w:gridSpan w:val="7"/>
          </w:tcPr>
          <w:p w14:paraId="1BA3AE70" w14:textId="367BB236" w:rsidR="00A7139B" w:rsidRPr="0031758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jc w:val="center"/>
              <w:rPr>
                <w:b/>
                <w:bCs/>
                <w:szCs w:val="28"/>
              </w:rPr>
            </w:pPr>
            <w:r w:rsidRPr="00F170D8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A7139B" w:rsidRPr="00F170D8" w14:paraId="2DA34111" w14:textId="77777777" w:rsidTr="00A7139B">
        <w:trPr>
          <w:trHeight w:val="80"/>
        </w:trPr>
        <w:tc>
          <w:tcPr>
            <w:tcW w:w="3420" w:type="dxa"/>
          </w:tcPr>
          <w:p w14:paraId="41D8A189" w14:textId="77777777" w:rsidR="00A7139B" w:rsidRPr="00643B39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5850" w:type="dxa"/>
            <w:gridSpan w:val="7"/>
          </w:tcPr>
          <w:p w14:paraId="2EB9EC19" w14:textId="77777777" w:rsidR="00A7139B" w:rsidRPr="00F170D8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left="-18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A7139B" w:rsidRPr="00F170D8" w14:paraId="608081C6" w14:textId="77777777" w:rsidTr="00A7139B">
        <w:trPr>
          <w:trHeight w:val="80"/>
        </w:trPr>
        <w:tc>
          <w:tcPr>
            <w:tcW w:w="3420" w:type="dxa"/>
          </w:tcPr>
          <w:p w14:paraId="37048F10" w14:textId="34937357" w:rsidR="00A7139B" w:rsidRPr="00643B39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A73E66">
              <w:t>Subsidiar</w:t>
            </w:r>
            <w:r>
              <w:t>y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F122C4" w14:textId="4D2D8099" w:rsidR="00A7139B" w:rsidRPr="0099043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4,217</w:t>
            </w:r>
          </w:p>
        </w:tc>
        <w:tc>
          <w:tcPr>
            <w:tcW w:w="270" w:type="dxa"/>
          </w:tcPr>
          <w:p w14:paraId="71CF9DC1" w14:textId="77777777" w:rsidR="00A7139B" w:rsidRPr="00A73E6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E3EC2D" w14:textId="48192F99" w:rsidR="00A7139B" w:rsidRPr="00A73E6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70" w:type="dxa"/>
          </w:tcPr>
          <w:p w14:paraId="76E845F3" w14:textId="77777777" w:rsidR="00A7139B" w:rsidRPr="00A73E6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D05FAE" w14:textId="57CB304C" w:rsidR="00A7139B" w:rsidRPr="00A73E6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4,217</w:t>
            </w:r>
          </w:p>
        </w:tc>
        <w:tc>
          <w:tcPr>
            <w:tcW w:w="270" w:type="dxa"/>
          </w:tcPr>
          <w:p w14:paraId="1FF37F56" w14:textId="77777777" w:rsidR="00A7139B" w:rsidRPr="00A73E6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68DA03" w14:textId="55ECC54E" w:rsidR="00A7139B" w:rsidRPr="00A73E6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61</w:t>
            </w:r>
          </w:p>
        </w:tc>
      </w:tr>
      <w:tr w:rsidR="00A7139B" w:rsidRPr="00F170D8" w14:paraId="0F93F8F5" w14:textId="77777777" w:rsidTr="00A7139B">
        <w:trPr>
          <w:trHeight w:val="80"/>
        </w:trPr>
        <w:tc>
          <w:tcPr>
            <w:tcW w:w="3420" w:type="dxa"/>
          </w:tcPr>
          <w:p w14:paraId="3CFF7D38" w14:textId="77777777" w:rsidR="00A7139B" w:rsidRPr="002E2B20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2E2B20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73A396" w14:textId="54BCF2BA" w:rsidR="00A7139B" w:rsidRPr="00990436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4,217</w:t>
            </w:r>
          </w:p>
        </w:tc>
        <w:tc>
          <w:tcPr>
            <w:tcW w:w="270" w:type="dxa"/>
          </w:tcPr>
          <w:p w14:paraId="5F578DF4" w14:textId="77777777" w:rsidR="00A7139B" w:rsidRPr="002E2B20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EDA906" w14:textId="0A2DBDC6" w:rsidR="00A7139B" w:rsidRPr="002E2B20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2E2B20">
              <w:rPr>
                <w:b/>
                <w:bCs/>
                <w:szCs w:val="28"/>
              </w:rPr>
              <w:t>-</w:t>
            </w:r>
          </w:p>
        </w:tc>
        <w:tc>
          <w:tcPr>
            <w:tcW w:w="270" w:type="dxa"/>
          </w:tcPr>
          <w:p w14:paraId="047A2DCA" w14:textId="77777777" w:rsidR="00A7139B" w:rsidRPr="002E2B20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3B535B" w14:textId="018DD884" w:rsidR="00A7139B" w:rsidRPr="002E2B20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4,217</w:t>
            </w:r>
          </w:p>
        </w:tc>
        <w:tc>
          <w:tcPr>
            <w:tcW w:w="270" w:type="dxa"/>
          </w:tcPr>
          <w:p w14:paraId="24F9B402" w14:textId="77777777" w:rsidR="00A7139B" w:rsidRPr="002E2B20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7B846D" w14:textId="5B074E85" w:rsidR="00A7139B" w:rsidRPr="002E2B20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61</w:t>
            </w:r>
          </w:p>
        </w:tc>
      </w:tr>
    </w:tbl>
    <w:p w14:paraId="7C1A6214" w14:textId="77777777" w:rsidR="00C26873" w:rsidRDefault="00C26873">
      <w:bookmarkStart w:id="0" w:name="_Hlk127656206"/>
      <w:r>
        <w:br w:type="page"/>
      </w:r>
    </w:p>
    <w:bookmarkEnd w:id="0"/>
    <w:tbl>
      <w:tblPr>
        <w:tblStyle w:val="TableGrid"/>
        <w:tblW w:w="93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270"/>
        <w:gridCol w:w="1170"/>
        <w:gridCol w:w="270"/>
        <w:gridCol w:w="1170"/>
        <w:gridCol w:w="270"/>
        <w:gridCol w:w="900"/>
        <w:gridCol w:w="270"/>
        <w:gridCol w:w="810"/>
        <w:gridCol w:w="270"/>
        <w:gridCol w:w="1172"/>
      </w:tblGrid>
      <w:tr w:rsidR="002A7F2A" w:rsidRPr="00630357" w14:paraId="132D46B8" w14:textId="77777777" w:rsidTr="00431701">
        <w:trPr>
          <w:trHeight w:val="20"/>
          <w:tblHeader/>
        </w:trPr>
        <w:tc>
          <w:tcPr>
            <w:tcW w:w="1710" w:type="dxa"/>
            <w:vMerge w:val="restart"/>
            <w:shd w:val="clear" w:color="auto" w:fill="auto"/>
            <w:vAlign w:val="bottom"/>
          </w:tcPr>
          <w:p w14:paraId="0897AFAF" w14:textId="77777777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E3B82F9" w14:textId="77777777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C1C5F5B" w14:textId="14D5910E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30B81BC3" w14:textId="1A9FFECE" w:rsidR="002A7F2A" w:rsidRPr="00630357" w:rsidRDefault="002A7F2A" w:rsidP="002A7F2A">
            <w:pPr>
              <w:spacing w:line="240" w:lineRule="auto"/>
              <w:ind w:left="-106" w:right="-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220DE3B4" w14:textId="77777777" w:rsidR="002A7F2A" w:rsidRPr="00630357" w:rsidRDefault="002A7F2A" w:rsidP="002A7F2A">
            <w:pPr>
              <w:tabs>
                <w:tab w:val="clear" w:pos="227"/>
                <w:tab w:val="left" w:pos="55"/>
              </w:tabs>
              <w:spacing w:line="240" w:lineRule="auto"/>
              <w:ind w:left="-111" w:right="-166" w:hanging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62" w:type="dxa"/>
            <w:gridSpan w:val="7"/>
            <w:vAlign w:val="bottom"/>
          </w:tcPr>
          <w:p w14:paraId="5C390979" w14:textId="6B2D3958" w:rsidR="002A7F2A" w:rsidRPr="00630357" w:rsidRDefault="00B365EB" w:rsidP="002A7F2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Consolidated financial statements</w:t>
            </w:r>
          </w:p>
        </w:tc>
      </w:tr>
      <w:tr w:rsidR="00431701" w:rsidRPr="00630357" w14:paraId="4415AB6C" w14:textId="77777777" w:rsidTr="00431701">
        <w:trPr>
          <w:trHeight w:val="387"/>
          <w:tblHeader/>
        </w:trPr>
        <w:tc>
          <w:tcPr>
            <w:tcW w:w="1710" w:type="dxa"/>
            <w:vMerge/>
            <w:shd w:val="clear" w:color="auto" w:fill="auto"/>
            <w:vAlign w:val="bottom"/>
          </w:tcPr>
          <w:p w14:paraId="4AFEB990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080" w:type="dxa"/>
          </w:tcPr>
          <w:p w14:paraId="2921B669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D5F9F9B" w14:textId="77777777" w:rsidR="00431701" w:rsidRPr="00630357" w:rsidRDefault="00431701" w:rsidP="00431701">
            <w:pPr>
              <w:tabs>
                <w:tab w:val="clear" w:pos="907"/>
                <w:tab w:val="left" w:pos="970"/>
              </w:tabs>
              <w:spacing w:line="240" w:lineRule="auto"/>
              <w:ind w:left="-110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</w:tcPr>
          <w:p w14:paraId="287ABF66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80D677A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5476860" w14:textId="5B128391" w:rsidR="00431701" w:rsidRPr="00630357" w:rsidRDefault="00431701" w:rsidP="00431701">
            <w:pPr>
              <w:tabs>
                <w:tab w:val="clear" w:pos="680"/>
                <w:tab w:val="clear" w:pos="907"/>
                <w:tab w:val="left" w:pos="733"/>
                <w:tab w:val="left" w:pos="882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September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F7BCF11" w14:textId="77777777" w:rsidR="00431701" w:rsidRPr="00630357" w:rsidRDefault="00431701" w:rsidP="00431701">
            <w:pPr>
              <w:spacing w:line="240" w:lineRule="auto"/>
              <w:ind w:left="-111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C38EBF" w14:textId="77777777" w:rsidR="00431701" w:rsidRPr="00AA06E8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484831D8" w14:textId="77777777" w:rsidR="00431701" w:rsidRPr="00630357" w:rsidRDefault="00431701" w:rsidP="00431701">
            <w:pPr>
              <w:tabs>
                <w:tab w:val="clear" w:pos="907"/>
                <w:tab w:val="left" w:pos="970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14ACFA12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024CC5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3247FF4E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1A0FBB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75DA3BD7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Align w:val="bottom"/>
          </w:tcPr>
          <w:p w14:paraId="121B5280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5CEB25CA" w14:textId="3D38BE8F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September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31701" w:rsidRPr="00630357" w14:paraId="7DB25C77" w14:textId="77777777" w:rsidTr="00431701">
        <w:trPr>
          <w:trHeight w:val="64"/>
          <w:tblHeader/>
        </w:trPr>
        <w:tc>
          <w:tcPr>
            <w:tcW w:w="1710" w:type="dxa"/>
            <w:shd w:val="clear" w:color="auto" w:fill="auto"/>
            <w:vAlign w:val="bottom"/>
          </w:tcPr>
          <w:p w14:paraId="0E5E1D70" w14:textId="40FDE41F" w:rsidR="00431701" w:rsidRPr="00630357" w:rsidRDefault="00431701" w:rsidP="00431701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Short-term loan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</w:t>
            </w: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to</w:t>
            </w:r>
          </w:p>
        </w:tc>
        <w:tc>
          <w:tcPr>
            <w:tcW w:w="1080" w:type="dxa"/>
          </w:tcPr>
          <w:p w14:paraId="4B9C04F0" w14:textId="22838C0F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</w:tcPr>
          <w:p w14:paraId="3B764E51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4A75F2E" w14:textId="54711D49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0" w:type="dxa"/>
            <w:vAlign w:val="bottom"/>
          </w:tcPr>
          <w:p w14:paraId="63FB34CF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25E5E1" w14:textId="6CB484F0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  <w:vAlign w:val="bottom"/>
          </w:tcPr>
          <w:p w14:paraId="43F0CC2B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D568E3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Increase</w:t>
            </w:r>
          </w:p>
        </w:tc>
        <w:tc>
          <w:tcPr>
            <w:tcW w:w="270" w:type="dxa"/>
            <w:vAlign w:val="bottom"/>
          </w:tcPr>
          <w:p w14:paraId="21258916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808C272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Decrease</w:t>
            </w:r>
          </w:p>
        </w:tc>
        <w:tc>
          <w:tcPr>
            <w:tcW w:w="270" w:type="dxa"/>
            <w:vAlign w:val="bottom"/>
          </w:tcPr>
          <w:p w14:paraId="431864C2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vAlign w:val="bottom"/>
          </w:tcPr>
          <w:p w14:paraId="19DE3C0C" w14:textId="446C90CC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31701" w:rsidRPr="00630357" w14:paraId="553F576D" w14:textId="77777777" w:rsidTr="00431701">
        <w:trPr>
          <w:tblHeader/>
        </w:trPr>
        <w:tc>
          <w:tcPr>
            <w:tcW w:w="1710" w:type="dxa"/>
            <w:vAlign w:val="bottom"/>
          </w:tcPr>
          <w:p w14:paraId="3E9245B4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0C88E9A1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7B7773CA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2" w:type="dxa"/>
            <w:gridSpan w:val="7"/>
            <w:vAlign w:val="bottom"/>
          </w:tcPr>
          <w:p w14:paraId="30A21654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431701" w:rsidRPr="00564BD9" w14:paraId="5F0463C5" w14:textId="77777777" w:rsidTr="00431701">
        <w:trPr>
          <w:tblHeader/>
        </w:trPr>
        <w:tc>
          <w:tcPr>
            <w:tcW w:w="1710" w:type="dxa"/>
            <w:vAlign w:val="bottom"/>
          </w:tcPr>
          <w:p w14:paraId="7A09D24D" w14:textId="77777777" w:rsidR="00431701" w:rsidRPr="00564BD9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65D5CEC7" w14:textId="77777777" w:rsidR="00431701" w:rsidRPr="00564BD9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66A9D68" w14:textId="77777777" w:rsidR="00431701" w:rsidRPr="00564BD9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62" w:type="dxa"/>
            <w:gridSpan w:val="7"/>
            <w:vAlign w:val="bottom"/>
          </w:tcPr>
          <w:p w14:paraId="532574F3" w14:textId="77777777" w:rsidR="00431701" w:rsidRPr="00564BD9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701" w:rsidRPr="00630357" w14:paraId="35B78450" w14:textId="77777777" w:rsidTr="00431701">
        <w:tc>
          <w:tcPr>
            <w:tcW w:w="1710" w:type="dxa"/>
          </w:tcPr>
          <w:p w14:paraId="46746012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Joint venture</w:t>
            </w:r>
          </w:p>
        </w:tc>
        <w:tc>
          <w:tcPr>
            <w:tcW w:w="1080" w:type="dxa"/>
          </w:tcPr>
          <w:p w14:paraId="799674C4" w14:textId="36F5D7BA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</w:tcPr>
          <w:p w14:paraId="1C0A886E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B2095F0" w14:textId="40378521" w:rsidR="00431701" w:rsidRPr="00630357" w:rsidRDefault="00DE7A9F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6.87</w:t>
            </w:r>
          </w:p>
        </w:tc>
        <w:tc>
          <w:tcPr>
            <w:tcW w:w="270" w:type="dxa"/>
            <w:vAlign w:val="bottom"/>
          </w:tcPr>
          <w:p w14:paraId="0C24F7F3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48DE01" w14:textId="31A10D89" w:rsidR="00431701" w:rsidRPr="00630357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  <w:tc>
          <w:tcPr>
            <w:tcW w:w="270" w:type="dxa"/>
          </w:tcPr>
          <w:p w14:paraId="63796CBB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44D2DC2" w14:textId="588FE4FC" w:rsidR="00431701" w:rsidRPr="00630357" w:rsidRDefault="00431701" w:rsidP="00431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FE13907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E559B4E" w14:textId="23508625" w:rsidR="00431701" w:rsidRPr="00630357" w:rsidRDefault="00431701" w:rsidP="0043170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533F068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49A7CEF" w14:textId="288A601B" w:rsidR="00431701" w:rsidRPr="00630357" w:rsidRDefault="00DE7A9F" w:rsidP="0043170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</w:tr>
      <w:tr w:rsidR="00431701" w:rsidRPr="00630357" w14:paraId="0E8A1450" w14:textId="77777777" w:rsidTr="00431701">
        <w:trPr>
          <w:trHeight w:val="57"/>
        </w:trPr>
        <w:tc>
          <w:tcPr>
            <w:tcW w:w="1710" w:type="dxa"/>
          </w:tcPr>
          <w:p w14:paraId="5C5BC056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lightGra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14:paraId="46EE83D3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74414A9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9D97D86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7B14742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07970D" w14:textId="4ECAE3BF" w:rsidR="00431701" w:rsidRPr="00630357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70" w:type="dxa"/>
          </w:tcPr>
          <w:p w14:paraId="793AB306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F2DD32" w14:textId="0D8B832F" w:rsidR="00431701" w:rsidRPr="00630357" w:rsidRDefault="00431701" w:rsidP="00431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F1CB649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B89D04E" w14:textId="1A4CC0C2" w:rsidR="00431701" w:rsidRPr="00630357" w:rsidRDefault="00431701" w:rsidP="00431701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1092C9B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8012234" w14:textId="0871489B" w:rsidR="00431701" w:rsidRPr="00630357" w:rsidRDefault="00DE7A9F" w:rsidP="0043170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</w:tr>
      <w:tr w:rsidR="00431701" w:rsidRPr="00630357" w14:paraId="59DB6F48" w14:textId="77777777" w:rsidTr="00431701">
        <w:tc>
          <w:tcPr>
            <w:tcW w:w="1710" w:type="dxa"/>
          </w:tcPr>
          <w:p w14:paraId="6239F85C" w14:textId="77777777" w:rsidR="00431701" w:rsidRPr="00630357" w:rsidRDefault="00431701" w:rsidP="00431701">
            <w:pPr>
              <w:tabs>
                <w:tab w:val="clear" w:pos="1644"/>
                <w:tab w:val="left" w:pos="1694"/>
              </w:tabs>
              <w:spacing w:line="240" w:lineRule="auto"/>
              <w:ind w:left="610" w:right="-110" w:hanging="610"/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highlight w:val="lightGray"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Less 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allowance for expected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credit loss</w:t>
            </w:r>
          </w:p>
        </w:tc>
        <w:tc>
          <w:tcPr>
            <w:tcW w:w="1080" w:type="dxa"/>
          </w:tcPr>
          <w:p w14:paraId="64F9BD35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DC87A6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64CCCA3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B53612E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C404FF" w14:textId="26DF6681" w:rsidR="00431701" w:rsidRPr="00630357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63005199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4745CF" w14:textId="77777777" w:rsidR="00431701" w:rsidRPr="00630357" w:rsidRDefault="00431701" w:rsidP="00431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2F4DC6E7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5D4684E" w14:textId="77777777" w:rsidR="00431701" w:rsidRPr="00630357" w:rsidRDefault="00431701" w:rsidP="00431701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0B250C0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3D0BC7A" w14:textId="538D323F" w:rsidR="00431701" w:rsidRPr="00630357" w:rsidRDefault="00DE7A9F" w:rsidP="0043170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31701" w:rsidRPr="00630357" w14:paraId="14E9F2AA" w14:textId="77777777" w:rsidTr="00431701">
        <w:tc>
          <w:tcPr>
            <w:tcW w:w="1710" w:type="dxa"/>
          </w:tcPr>
          <w:p w14:paraId="52490AA0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1080" w:type="dxa"/>
          </w:tcPr>
          <w:p w14:paraId="5729846D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ECA1D71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D85BB4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942F8B5" w14:textId="77777777" w:rsidR="00431701" w:rsidRPr="00630357" w:rsidRDefault="00431701" w:rsidP="00431701">
            <w:pPr>
              <w:spacing w:line="240" w:lineRule="auto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1C4E" w14:textId="4975E1AB" w:rsidR="00431701" w:rsidRPr="00630357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70" w:type="dxa"/>
          </w:tcPr>
          <w:p w14:paraId="57E6D365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D48BB95" w14:textId="77777777" w:rsidR="00431701" w:rsidRPr="00630357" w:rsidRDefault="00431701" w:rsidP="0043170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A512090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55B2190" w14:textId="77777777" w:rsidR="00431701" w:rsidRPr="00630357" w:rsidRDefault="00431701" w:rsidP="00431701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4233E7E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155EB" w14:textId="33AECA21" w:rsidR="00431701" w:rsidRPr="00630357" w:rsidRDefault="00DE7A9F" w:rsidP="0043170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  <w:lang w:val="en-US" w:bidi="th-TH"/>
              </w:rPr>
            </w:pPr>
            <w:r>
              <w:rPr>
                <w:rFonts w:cs="Angsana New"/>
                <w:b/>
                <w:bCs/>
                <w:sz w:val="20"/>
                <w:lang w:val="en-US" w:bidi="th-TH"/>
              </w:rPr>
              <w:t>6,880</w:t>
            </w:r>
          </w:p>
        </w:tc>
      </w:tr>
    </w:tbl>
    <w:p w14:paraId="54BF05F0" w14:textId="4281ECBD" w:rsidR="00A90605" w:rsidRPr="004F17D6" w:rsidRDefault="00A90605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270"/>
        <w:gridCol w:w="1170"/>
        <w:gridCol w:w="270"/>
        <w:gridCol w:w="1170"/>
        <w:gridCol w:w="236"/>
        <w:gridCol w:w="934"/>
        <w:gridCol w:w="270"/>
        <w:gridCol w:w="810"/>
        <w:gridCol w:w="270"/>
        <w:gridCol w:w="1170"/>
      </w:tblGrid>
      <w:tr w:rsidR="00864CE7" w:rsidRPr="00630357" w14:paraId="6FC94B11" w14:textId="77777777" w:rsidTr="00431701">
        <w:trPr>
          <w:trHeight w:val="20"/>
          <w:tblHeader/>
        </w:trPr>
        <w:tc>
          <w:tcPr>
            <w:tcW w:w="1710" w:type="dxa"/>
            <w:vMerge w:val="restart"/>
            <w:shd w:val="clear" w:color="auto" w:fill="auto"/>
            <w:vAlign w:val="bottom"/>
          </w:tcPr>
          <w:p w14:paraId="72497728" w14:textId="77777777" w:rsidR="00864CE7" w:rsidRPr="00630357" w:rsidRDefault="00864CE7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76D2090" w14:textId="77777777" w:rsidR="00864CE7" w:rsidRPr="00630357" w:rsidRDefault="00864CE7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086DE80" w14:textId="77777777" w:rsidR="00864CE7" w:rsidRPr="00630357" w:rsidRDefault="00864CE7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51129217" w14:textId="77777777" w:rsidR="00864CE7" w:rsidRPr="00630357" w:rsidRDefault="00864CE7">
            <w:pPr>
              <w:spacing w:line="240" w:lineRule="auto"/>
              <w:ind w:left="-106" w:right="-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507B6209" w14:textId="77777777" w:rsidR="00864CE7" w:rsidRPr="00630357" w:rsidRDefault="00864CE7">
            <w:pPr>
              <w:tabs>
                <w:tab w:val="clear" w:pos="227"/>
                <w:tab w:val="left" w:pos="55"/>
              </w:tabs>
              <w:spacing w:line="240" w:lineRule="auto"/>
              <w:ind w:left="-111" w:right="-166" w:hanging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286CC4DE" w14:textId="5811846B" w:rsidR="00864CE7" w:rsidRPr="00630357" w:rsidRDefault="00864CE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431701" w:rsidRPr="00630357" w14:paraId="5E2AB93C" w14:textId="77777777" w:rsidTr="00431701">
        <w:trPr>
          <w:trHeight w:val="387"/>
          <w:tblHeader/>
        </w:trPr>
        <w:tc>
          <w:tcPr>
            <w:tcW w:w="1710" w:type="dxa"/>
            <w:vMerge/>
            <w:shd w:val="clear" w:color="auto" w:fill="auto"/>
            <w:vAlign w:val="bottom"/>
          </w:tcPr>
          <w:p w14:paraId="1851C3E3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080" w:type="dxa"/>
          </w:tcPr>
          <w:p w14:paraId="7FF635D6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60145BD6" w14:textId="237C4576" w:rsidR="00431701" w:rsidRPr="00630357" w:rsidRDefault="00431701" w:rsidP="00431701">
            <w:pPr>
              <w:tabs>
                <w:tab w:val="clear" w:pos="907"/>
                <w:tab w:val="left" w:pos="970"/>
              </w:tabs>
              <w:spacing w:line="240" w:lineRule="auto"/>
              <w:ind w:left="-110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</w:tcPr>
          <w:p w14:paraId="0814121D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33D3E17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E0D2E89" w14:textId="7F83AA7B" w:rsidR="00431701" w:rsidRPr="00630357" w:rsidRDefault="00431701" w:rsidP="00431701">
            <w:pPr>
              <w:tabs>
                <w:tab w:val="clear" w:pos="680"/>
                <w:tab w:val="clear" w:pos="907"/>
                <w:tab w:val="left" w:pos="733"/>
                <w:tab w:val="left" w:pos="882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September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ABEE82E" w14:textId="77777777" w:rsidR="00431701" w:rsidRPr="00630357" w:rsidRDefault="00431701" w:rsidP="00431701">
            <w:pPr>
              <w:spacing w:line="240" w:lineRule="auto"/>
              <w:ind w:left="-111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221172F" w14:textId="77777777" w:rsidR="00431701" w:rsidRPr="00AA06E8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77946D91" w14:textId="5A834934" w:rsidR="00431701" w:rsidRPr="00630357" w:rsidRDefault="00431701" w:rsidP="00431701">
            <w:pPr>
              <w:tabs>
                <w:tab w:val="clear" w:pos="907"/>
                <w:tab w:val="left" w:pos="970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36" w:type="dxa"/>
            <w:vAlign w:val="bottom"/>
          </w:tcPr>
          <w:p w14:paraId="143C414D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66A1D08E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8CAD085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7AE5E99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76FFD16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6EFB9C1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160F25D2" w14:textId="75B5ED16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 September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31701" w:rsidRPr="00630357" w14:paraId="7DC20EC5" w14:textId="77777777" w:rsidTr="00431701">
        <w:trPr>
          <w:trHeight w:val="64"/>
          <w:tblHeader/>
        </w:trPr>
        <w:tc>
          <w:tcPr>
            <w:tcW w:w="1710" w:type="dxa"/>
            <w:shd w:val="clear" w:color="auto" w:fill="auto"/>
            <w:vAlign w:val="bottom"/>
          </w:tcPr>
          <w:p w14:paraId="28112BBC" w14:textId="77777777" w:rsidR="00431701" w:rsidRPr="00630357" w:rsidRDefault="00431701" w:rsidP="00431701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Short-term loan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</w:t>
            </w: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to</w:t>
            </w:r>
          </w:p>
        </w:tc>
        <w:tc>
          <w:tcPr>
            <w:tcW w:w="1080" w:type="dxa"/>
          </w:tcPr>
          <w:p w14:paraId="35C78538" w14:textId="78C2C80A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</w:tcPr>
          <w:p w14:paraId="424E787B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770D6EE" w14:textId="6C5DD470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0" w:type="dxa"/>
            <w:vAlign w:val="bottom"/>
          </w:tcPr>
          <w:p w14:paraId="1EF256E8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1FCD214" w14:textId="62C4335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6B143443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0125D6DE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Increase</w:t>
            </w:r>
          </w:p>
        </w:tc>
        <w:tc>
          <w:tcPr>
            <w:tcW w:w="270" w:type="dxa"/>
            <w:vAlign w:val="bottom"/>
          </w:tcPr>
          <w:p w14:paraId="23B0C51D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F86A16F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Decrease</w:t>
            </w:r>
          </w:p>
        </w:tc>
        <w:tc>
          <w:tcPr>
            <w:tcW w:w="270" w:type="dxa"/>
            <w:vAlign w:val="bottom"/>
          </w:tcPr>
          <w:p w14:paraId="7AEBF1A1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8A1AEF7" w14:textId="38978B48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31701" w:rsidRPr="00630357" w14:paraId="1CAB3191" w14:textId="77777777" w:rsidTr="00431701">
        <w:trPr>
          <w:tblHeader/>
        </w:trPr>
        <w:tc>
          <w:tcPr>
            <w:tcW w:w="1710" w:type="dxa"/>
            <w:vAlign w:val="bottom"/>
          </w:tcPr>
          <w:p w14:paraId="18BDA1FE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3DFC3BA8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10896038" w14:textId="77777777" w:rsidR="00431701" w:rsidRPr="00630357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13D0310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431701" w:rsidRPr="00630357" w14:paraId="7BC9BEFD" w14:textId="77777777" w:rsidTr="00431701">
        <w:trPr>
          <w:tblHeader/>
        </w:trPr>
        <w:tc>
          <w:tcPr>
            <w:tcW w:w="1710" w:type="dxa"/>
            <w:vAlign w:val="bottom"/>
          </w:tcPr>
          <w:p w14:paraId="6E99365B" w14:textId="77777777" w:rsidR="00431701" w:rsidRPr="00C101AB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06C72C9F" w14:textId="77777777" w:rsidR="00431701" w:rsidRPr="00C101AB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2078CAE" w14:textId="77777777" w:rsidR="00431701" w:rsidRPr="00C101AB" w:rsidRDefault="00431701" w:rsidP="00431701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6ACBC8A" w14:textId="77777777" w:rsidR="00431701" w:rsidRPr="00C101AB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431701" w:rsidRPr="00630357" w14:paraId="01601818" w14:textId="77777777" w:rsidTr="00431701">
        <w:tc>
          <w:tcPr>
            <w:tcW w:w="1710" w:type="dxa"/>
          </w:tcPr>
          <w:p w14:paraId="05B0ED58" w14:textId="05ED762B" w:rsidR="00431701" w:rsidRPr="00864CE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64CE7">
              <w:rPr>
                <w:rFonts w:ascii="Times New Roman" w:hAnsi="Times New Roman" w:cs="Times New Roman"/>
                <w:sz w:val="20"/>
                <w:szCs w:val="20"/>
              </w:rPr>
              <w:t>Subsidiary</w:t>
            </w:r>
          </w:p>
        </w:tc>
        <w:tc>
          <w:tcPr>
            <w:tcW w:w="1080" w:type="dxa"/>
          </w:tcPr>
          <w:p w14:paraId="6F8DFF24" w14:textId="4A6745FE" w:rsidR="00431701" w:rsidRPr="00864CE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4.31</w:t>
            </w:r>
          </w:p>
        </w:tc>
        <w:tc>
          <w:tcPr>
            <w:tcW w:w="270" w:type="dxa"/>
          </w:tcPr>
          <w:p w14:paraId="3581EE6E" w14:textId="77777777" w:rsidR="00431701" w:rsidRPr="00864CE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4A4D098" w14:textId="26C50B10" w:rsidR="00431701" w:rsidRPr="00864CE7" w:rsidRDefault="00DE7A9F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5.87</w:t>
            </w:r>
          </w:p>
        </w:tc>
        <w:tc>
          <w:tcPr>
            <w:tcW w:w="270" w:type="dxa"/>
            <w:vAlign w:val="bottom"/>
          </w:tcPr>
          <w:p w14:paraId="51E340DE" w14:textId="77777777" w:rsidR="00431701" w:rsidRPr="00864CE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63C62D6" w14:textId="5CE22103" w:rsidR="00431701" w:rsidRPr="00864CE7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175,000</w:t>
            </w:r>
          </w:p>
        </w:tc>
        <w:tc>
          <w:tcPr>
            <w:tcW w:w="236" w:type="dxa"/>
          </w:tcPr>
          <w:p w14:paraId="25A86B95" w14:textId="77777777" w:rsidR="00431701" w:rsidRPr="00864CE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93403AD" w14:textId="4E6660F8" w:rsidR="00431701" w:rsidRPr="00864CE7" w:rsidRDefault="00431701" w:rsidP="00D34D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B7DE7CD" w14:textId="77777777" w:rsidR="00431701" w:rsidRPr="00864CE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8328926" w14:textId="2D84C8AF" w:rsidR="00431701" w:rsidRPr="00864CE7" w:rsidRDefault="00431701" w:rsidP="00D34D6B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5C46361" w14:textId="77777777" w:rsidR="00431701" w:rsidRPr="00864CE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A253B47" w14:textId="7DC25FE3" w:rsidR="00431701" w:rsidRPr="0032224B" w:rsidRDefault="00DE7A9F" w:rsidP="00CA59F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 w:val="20"/>
              </w:rPr>
            </w:pPr>
            <w:r w:rsidRPr="0032224B">
              <w:rPr>
                <w:sz w:val="20"/>
              </w:rPr>
              <w:t>175,000</w:t>
            </w:r>
          </w:p>
        </w:tc>
      </w:tr>
      <w:tr w:rsidR="00431701" w:rsidRPr="00630357" w14:paraId="05CA407A" w14:textId="77777777" w:rsidTr="00431701">
        <w:tc>
          <w:tcPr>
            <w:tcW w:w="1710" w:type="dxa"/>
          </w:tcPr>
          <w:p w14:paraId="0E0D153A" w14:textId="10C3C500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Joint venture</w:t>
            </w:r>
          </w:p>
        </w:tc>
        <w:tc>
          <w:tcPr>
            <w:tcW w:w="1080" w:type="dxa"/>
          </w:tcPr>
          <w:p w14:paraId="26F40672" w14:textId="48E9B95C" w:rsidR="00431701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</w:tcPr>
          <w:p w14:paraId="7AA81BFA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E463A7C" w14:textId="6EC695E4" w:rsidR="00431701" w:rsidRPr="00630357" w:rsidRDefault="00DE7A9F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6.87</w:t>
            </w:r>
          </w:p>
        </w:tc>
        <w:tc>
          <w:tcPr>
            <w:tcW w:w="270" w:type="dxa"/>
            <w:vAlign w:val="bottom"/>
          </w:tcPr>
          <w:p w14:paraId="073E79D9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D5224C" w14:textId="6C316C3B" w:rsidR="00431701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  <w:tc>
          <w:tcPr>
            <w:tcW w:w="236" w:type="dxa"/>
          </w:tcPr>
          <w:p w14:paraId="45917462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782AA4F9" w14:textId="48A2EDAC" w:rsidR="00431701" w:rsidRPr="00630357" w:rsidRDefault="00431701" w:rsidP="00D34D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707DF58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40FE240" w14:textId="5A13BC50" w:rsidR="00431701" w:rsidRPr="00630357" w:rsidRDefault="00431701" w:rsidP="00D34D6B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0677C55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197C81" w14:textId="2A4B655F" w:rsidR="00431701" w:rsidRPr="0032224B" w:rsidRDefault="00DE7A9F" w:rsidP="00CA59F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 w:val="20"/>
              </w:rPr>
            </w:pPr>
            <w:r w:rsidRPr="0032224B">
              <w:rPr>
                <w:sz w:val="20"/>
              </w:rPr>
              <w:t>6,880</w:t>
            </w:r>
          </w:p>
        </w:tc>
      </w:tr>
      <w:tr w:rsidR="00431701" w:rsidRPr="00CA59FA" w14:paraId="1BF6A521" w14:textId="77777777" w:rsidTr="00431701">
        <w:tc>
          <w:tcPr>
            <w:tcW w:w="1710" w:type="dxa"/>
          </w:tcPr>
          <w:p w14:paraId="5E890996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lightGra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14:paraId="4A41BA86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69D95B9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685BB63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372B55C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2A44F94" w14:textId="388600DF" w:rsidR="00431701" w:rsidRPr="00630357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181,880</w:t>
            </w:r>
          </w:p>
        </w:tc>
        <w:tc>
          <w:tcPr>
            <w:tcW w:w="236" w:type="dxa"/>
          </w:tcPr>
          <w:p w14:paraId="548DD3B4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5FFF92A8" w14:textId="77777777" w:rsidR="00431701" w:rsidRPr="00630357" w:rsidRDefault="00431701" w:rsidP="00D34D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AAA10F1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958EC8F" w14:textId="77777777" w:rsidR="00431701" w:rsidRPr="00630357" w:rsidRDefault="00431701" w:rsidP="00D34D6B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377D8DC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C71829" w14:textId="5C3C2A7B" w:rsidR="00431701" w:rsidRPr="00CA59FA" w:rsidRDefault="00D34D6B" w:rsidP="00CA59F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  <w:sz w:val="20"/>
              </w:rPr>
            </w:pPr>
            <w:r w:rsidRPr="00CA59FA">
              <w:rPr>
                <w:b/>
                <w:bCs/>
                <w:sz w:val="20"/>
              </w:rPr>
              <w:t>181,880</w:t>
            </w:r>
          </w:p>
        </w:tc>
      </w:tr>
      <w:tr w:rsidR="00431701" w:rsidRPr="00630357" w14:paraId="20B92888" w14:textId="77777777" w:rsidTr="00431701">
        <w:tc>
          <w:tcPr>
            <w:tcW w:w="1710" w:type="dxa"/>
          </w:tcPr>
          <w:p w14:paraId="60299A5C" w14:textId="77777777" w:rsidR="00431701" w:rsidRPr="00630357" w:rsidRDefault="00431701" w:rsidP="00431701">
            <w:pPr>
              <w:tabs>
                <w:tab w:val="clear" w:pos="1644"/>
                <w:tab w:val="left" w:pos="1694"/>
              </w:tabs>
              <w:spacing w:line="240" w:lineRule="auto"/>
              <w:ind w:left="610" w:right="-110" w:hanging="610"/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highlight w:val="lightGray"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Less 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allowance for expected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credit loss</w:t>
            </w:r>
          </w:p>
        </w:tc>
        <w:tc>
          <w:tcPr>
            <w:tcW w:w="1080" w:type="dxa"/>
          </w:tcPr>
          <w:p w14:paraId="37139E2E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6A80DA0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81F6E77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8DDC609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033C63" w14:textId="7F825337" w:rsidR="00431701" w:rsidRPr="00630357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 w:rsidRPr="007B6873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5A3051C5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0ABDC810" w14:textId="77777777" w:rsidR="00431701" w:rsidRPr="00630357" w:rsidRDefault="00431701" w:rsidP="00D34D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2DB0CAF5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266D4DE" w14:textId="77777777" w:rsidR="00431701" w:rsidRPr="00630357" w:rsidRDefault="00431701" w:rsidP="00D34D6B">
            <w:pPr>
              <w:tabs>
                <w:tab w:val="decimal" w:pos="527"/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E014DDE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153C5A" w14:textId="27C5B968" w:rsidR="00431701" w:rsidRPr="00630357" w:rsidRDefault="00A32CFA" w:rsidP="00D34D6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431701" w:rsidRPr="00630357" w14:paraId="24232B6D" w14:textId="77777777" w:rsidTr="00431701">
        <w:tc>
          <w:tcPr>
            <w:tcW w:w="1710" w:type="dxa"/>
          </w:tcPr>
          <w:p w14:paraId="7A54A918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1080" w:type="dxa"/>
          </w:tcPr>
          <w:p w14:paraId="1CE7E6B2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78A0093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444CCEF" w14:textId="77777777" w:rsidR="00431701" w:rsidRPr="00630357" w:rsidRDefault="00431701" w:rsidP="00431701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E76DC3D" w14:textId="77777777" w:rsidR="00431701" w:rsidRPr="00630357" w:rsidRDefault="00431701" w:rsidP="00431701">
            <w:pPr>
              <w:spacing w:line="240" w:lineRule="auto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EC142F" w14:textId="7CF88E2D" w:rsidR="00431701" w:rsidRPr="00630357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 w:rsidRPr="007B6873">
              <w:rPr>
                <w:b/>
                <w:bCs/>
                <w:sz w:val="20"/>
              </w:rPr>
              <w:t>181,880</w:t>
            </w:r>
          </w:p>
        </w:tc>
        <w:tc>
          <w:tcPr>
            <w:tcW w:w="236" w:type="dxa"/>
          </w:tcPr>
          <w:p w14:paraId="5BCF2B03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35B1E70F" w14:textId="77777777" w:rsidR="00431701" w:rsidRPr="00630357" w:rsidRDefault="00431701" w:rsidP="00D34D6B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4FA038B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6669DDA" w14:textId="77777777" w:rsidR="00431701" w:rsidRPr="00630357" w:rsidRDefault="00431701" w:rsidP="00D34D6B">
            <w:pPr>
              <w:tabs>
                <w:tab w:val="decimal" w:pos="527"/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9C26A12" w14:textId="77777777" w:rsidR="00431701" w:rsidRPr="00630357" w:rsidRDefault="00431701" w:rsidP="00431701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BFF05" w14:textId="4B08CC7E" w:rsidR="00431701" w:rsidRPr="00630357" w:rsidRDefault="00A32CFA" w:rsidP="00CA59F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rFonts w:cs="Angsana New"/>
                <w:b/>
                <w:bCs/>
                <w:sz w:val="20"/>
                <w:lang w:val="en-US" w:bidi="th-TH"/>
              </w:rPr>
            </w:pPr>
            <w:r w:rsidRPr="00CA59FA">
              <w:rPr>
                <w:b/>
                <w:bCs/>
                <w:sz w:val="20"/>
              </w:rPr>
              <w:t>181,880</w:t>
            </w:r>
          </w:p>
        </w:tc>
      </w:tr>
    </w:tbl>
    <w:p w14:paraId="1C967F13" w14:textId="77777777" w:rsidR="00523783" w:rsidRPr="004F17D6" w:rsidRDefault="00523783" w:rsidP="00433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1"/>
        <w:gridCol w:w="270"/>
        <w:gridCol w:w="1260"/>
        <w:gridCol w:w="270"/>
        <w:gridCol w:w="1260"/>
      </w:tblGrid>
      <w:tr w:rsidR="001F5792" w14:paraId="421ACD05" w14:textId="77777777" w:rsidTr="00A7139B">
        <w:trPr>
          <w:trHeight w:val="80"/>
        </w:trPr>
        <w:tc>
          <w:tcPr>
            <w:tcW w:w="3420" w:type="dxa"/>
          </w:tcPr>
          <w:p w14:paraId="5ECDDFCC" w14:textId="77777777" w:rsidR="001F5792" w:rsidRPr="00643B39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1B0F8C06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3E7B7FC5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22E18E3F" w14:textId="77777777" w:rsidR="001F5792" w:rsidRPr="000F3207" w:rsidRDefault="001F579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1F5792" w14:paraId="64A3DCCE" w14:textId="77777777" w:rsidTr="00A7139B">
        <w:trPr>
          <w:trHeight w:val="80"/>
        </w:trPr>
        <w:tc>
          <w:tcPr>
            <w:tcW w:w="3420" w:type="dxa"/>
          </w:tcPr>
          <w:p w14:paraId="19381342" w14:textId="56BCC863" w:rsidR="001F5792" w:rsidRPr="00643B39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2791" w:type="dxa"/>
            <w:gridSpan w:val="3"/>
          </w:tcPr>
          <w:p w14:paraId="174787AC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2E2C89E8" w14:textId="77777777" w:rsidR="001F5792" w:rsidRPr="003363BF" w:rsidRDefault="001F57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7DB35A80" w14:textId="77777777" w:rsidR="001F5792" w:rsidRPr="003363BF" w:rsidRDefault="001F57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A7139B" w14:paraId="282AC9F4" w14:textId="77777777" w:rsidTr="00A7139B">
        <w:trPr>
          <w:trHeight w:val="80"/>
        </w:trPr>
        <w:tc>
          <w:tcPr>
            <w:tcW w:w="3420" w:type="dxa"/>
          </w:tcPr>
          <w:p w14:paraId="7D5AB1DC" w14:textId="77777777" w:rsidR="00A7139B" w:rsidRPr="00643B39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60" w:type="dxa"/>
          </w:tcPr>
          <w:p w14:paraId="1B663BC3" w14:textId="1B25CD72" w:rsidR="00A7139B" w:rsidRPr="000A529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3C0F5E9D" w14:textId="77777777" w:rsidR="00A7139B" w:rsidRPr="000A529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34AD7E69" w14:textId="0BE8A2D1" w:rsidR="00A7139B" w:rsidRPr="00FC29D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spacing w:val="-6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7ED73FA8" w14:textId="77777777" w:rsidR="00A7139B" w:rsidRPr="000A529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2B2151B" w14:textId="78811673" w:rsidR="00A7139B" w:rsidRPr="000A529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7139B"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24E07711" w14:textId="77777777" w:rsidR="00A7139B" w:rsidRPr="000A529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2447AE0" w14:textId="47EC93E5" w:rsidR="00A7139B" w:rsidRPr="001F5792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spacing w:val="-6"/>
              </w:rPr>
            </w:pPr>
            <w:r w:rsidRPr="00A7139B">
              <w:rPr>
                <w:rFonts w:cs="Times New Roman"/>
              </w:rPr>
              <w:t>31 December</w:t>
            </w:r>
          </w:p>
        </w:tc>
      </w:tr>
      <w:tr w:rsidR="00A7139B" w14:paraId="460ED9C3" w14:textId="77777777" w:rsidTr="00A7139B">
        <w:trPr>
          <w:trHeight w:val="80"/>
        </w:trPr>
        <w:tc>
          <w:tcPr>
            <w:tcW w:w="3420" w:type="dxa"/>
          </w:tcPr>
          <w:p w14:paraId="2B11464D" w14:textId="58A8988B" w:rsidR="00A7139B" w:rsidRPr="003544D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theme="minorBidi"/>
                <w:b/>
                <w:bCs/>
                <w:cs/>
              </w:rPr>
            </w:pPr>
            <w:r w:rsidRPr="002B6FF3">
              <w:rPr>
                <w:rFonts w:cs="Times New Roman"/>
                <w:b/>
                <w:bCs/>
                <w:i/>
                <w:iCs/>
              </w:rPr>
              <w:t xml:space="preserve">Other </w:t>
            </w:r>
            <w:r>
              <w:rPr>
                <w:rFonts w:cs="Times New Roman"/>
                <w:b/>
                <w:bCs/>
                <w:i/>
                <w:iCs/>
              </w:rPr>
              <w:t>current pay</w:t>
            </w:r>
            <w:r w:rsidRPr="002B6FF3">
              <w:rPr>
                <w:rFonts w:cs="Times New Roman"/>
                <w:b/>
                <w:bCs/>
                <w:i/>
                <w:iCs/>
              </w:rPr>
              <w:t>ables</w:t>
            </w:r>
          </w:p>
        </w:tc>
        <w:tc>
          <w:tcPr>
            <w:tcW w:w="1260" w:type="dxa"/>
          </w:tcPr>
          <w:p w14:paraId="50C2BA49" w14:textId="605A094A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597152D7" w14:textId="77777777" w:rsidR="00A7139B" w:rsidRPr="000A529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B83F784" w14:textId="7923538A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40BB74FF" w14:textId="77777777" w:rsidR="00A7139B" w:rsidRPr="000A529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2841FCB" w14:textId="660D5BE2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51C4A1AF" w14:textId="77777777" w:rsidR="00A7139B" w:rsidRPr="000A529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F7BA8FC" w14:textId="14A2F09D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A7139B" w14:paraId="4360497A" w14:textId="77777777" w:rsidTr="00A7139B">
        <w:trPr>
          <w:trHeight w:val="80"/>
        </w:trPr>
        <w:tc>
          <w:tcPr>
            <w:tcW w:w="3420" w:type="dxa"/>
          </w:tcPr>
          <w:p w14:paraId="51DB2D5E" w14:textId="77777777" w:rsidR="00A7139B" w:rsidRPr="002B6FF3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60" w:type="dxa"/>
          </w:tcPr>
          <w:p w14:paraId="60686010" w14:textId="7777777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F3A3BC1" w14:textId="77777777" w:rsidR="00A7139B" w:rsidRPr="000A529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8130AD8" w14:textId="7777777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D93CEFF" w14:textId="77777777" w:rsidR="00A7139B" w:rsidRPr="000A529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A78CDE7" w14:textId="7777777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77FD26A" w14:textId="77777777" w:rsidR="00A7139B" w:rsidRPr="000A529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DB7E886" w14:textId="7777777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</w:p>
        </w:tc>
      </w:tr>
      <w:tr w:rsidR="00A7139B" w14:paraId="3BD82825" w14:textId="77777777" w:rsidTr="00A7139B">
        <w:trPr>
          <w:trHeight w:val="70"/>
        </w:trPr>
        <w:tc>
          <w:tcPr>
            <w:tcW w:w="3420" w:type="dxa"/>
          </w:tcPr>
          <w:p w14:paraId="0C9262AC" w14:textId="77777777" w:rsidR="00A7139B" w:rsidRPr="00C46E2B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5851" w:type="dxa"/>
            <w:gridSpan w:val="7"/>
          </w:tcPr>
          <w:p w14:paraId="66E00978" w14:textId="77777777" w:rsidR="00A7139B" w:rsidRPr="00D675DD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7139B" w14:paraId="20100F79" w14:textId="77777777" w:rsidTr="00A7139B">
        <w:trPr>
          <w:trHeight w:val="80"/>
        </w:trPr>
        <w:tc>
          <w:tcPr>
            <w:tcW w:w="3420" w:type="dxa"/>
          </w:tcPr>
          <w:p w14:paraId="19FA1F91" w14:textId="6F1D649F" w:rsidR="00A7139B" w:rsidRPr="00C17981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Joint ventures</w:t>
            </w:r>
          </w:p>
        </w:tc>
        <w:tc>
          <w:tcPr>
            <w:tcW w:w="1260" w:type="dxa"/>
          </w:tcPr>
          <w:p w14:paraId="2B99B353" w14:textId="00AD76A7" w:rsidR="00A7139B" w:rsidRPr="008E68F8" w:rsidRDefault="00A7139B" w:rsidP="00A7139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15,547</w:t>
            </w:r>
          </w:p>
        </w:tc>
        <w:tc>
          <w:tcPr>
            <w:tcW w:w="270" w:type="dxa"/>
          </w:tcPr>
          <w:p w14:paraId="42815317" w14:textId="77777777" w:rsidR="00A7139B" w:rsidRPr="00D675DD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765D6E52" w14:textId="66CAFAD2" w:rsidR="00A7139B" w:rsidRPr="00FC29D7" w:rsidRDefault="00A7139B" w:rsidP="00A7139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15,744</w:t>
            </w:r>
          </w:p>
        </w:tc>
        <w:tc>
          <w:tcPr>
            <w:tcW w:w="270" w:type="dxa"/>
          </w:tcPr>
          <w:p w14:paraId="795E3F3D" w14:textId="77777777" w:rsidR="00A7139B" w:rsidRPr="00D675DD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FAD0651" w14:textId="2617B9D8" w:rsidR="00A7139B" w:rsidRPr="00D675DD" w:rsidRDefault="00A7139B" w:rsidP="00A7139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15,747</w:t>
            </w:r>
          </w:p>
        </w:tc>
        <w:tc>
          <w:tcPr>
            <w:tcW w:w="270" w:type="dxa"/>
          </w:tcPr>
          <w:p w14:paraId="1BD80E58" w14:textId="77777777" w:rsidR="00A7139B" w:rsidRPr="00D675DD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AAB134B" w14:textId="08771211" w:rsidR="00A7139B" w:rsidRPr="00494BCF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>
              <w:t>15,744</w:t>
            </w:r>
          </w:p>
        </w:tc>
      </w:tr>
      <w:tr w:rsidR="00A7139B" w14:paraId="356DC3B7" w14:textId="77777777" w:rsidTr="00A7139B">
        <w:trPr>
          <w:trHeight w:val="80"/>
        </w:trPr>
        <w:tc>
          <w:tcPr>
            <w:tcW w:w="3420" w:type="dxa"/>
          </w:tcPr>
          <w:p w14:paraId="232E45AA" w14:textId="77777777" w:rsidR="00A7139B" w:rsidRPr="00C17981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65F78">
              <w:t>Key management personnel</w:t>
            </w:r>
          </w:p>
        </w:tc>
        <w:tc>
          <w:tcPr>
            <w:tcW w:w="1260" w:type="dxa"/>
          </w:tcPr>
          <w:p w14:paraId="413340C8" w14:textId="75EEAD1D" w:rsidR="00A7139B" w:rsidRPr="008E68F8" w:rsidRDefault="00A7139B" w:rsidP="00A7139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5,912</w:t>
            </w:r>
          </w:p>
        </w:tc>
        <w:tc>
          <w:tcPr>
            <w:tcW w:w="270" w:type="dxa"/>
          </w:tcPr>
          <w:p w14:paraId="66491112" w14:textId="77777777" w:rsidR="00A7139B" w:rsidRPr="00D675DD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1" w:type="dxa"/>
          </w:tcPr>
          <w:p w14:paraId="1C20C645" w14:textId="72313B99" w:rsidR="00A7139B" w:rsidRPr="00FC29D7" w:rsidRDefault="00A7139B" w:rsidP="00A7139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FC29D7">
              <w:t>7,629</w:t>
            </w:r>
          </w:p>
        </w:tc>
        <w:tc>
          <w:tcPr>
            <w:tcW w:w="270" w:type="dxa"/>
          </w:tcPr>
          <w:p w14:paraId="3062F9AB" w14:textId="77777777" w:rsidR="00A7139B" w:rsidRPr="00D675DD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010DC3A" w14:textId="73BE4982" w:rsidR="00A7139B" w:rsidRPr="00D675DD" w:rsidRDefault="00A7139B" w:rsidP="00A7139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5,912</w:t>
            </w:r>
          </w:p>
        </w:tc>
        <w:tc>
          <w:tcPr>
            <w:tcW w:w="270" w:type="dxa"/>
          </w:tcPr>
          <w:p w14:paraId="01DD8560" w14:textId="77777777" w:rsidR="00A7139B" w:rsidRPr="00D675DD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A52615C" w14:textId="6B23C7D0" w:rsidR="00A7139B" w:rsidRPr="00494BCF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 w:rsidRPr="00FC29D7">
              <w:t>7,629</w:t>
            </w:r>
          </w:p>
        </w:tc>
      </w:tr>
      <w:tr w:rsidR="00A7139B" w14:paraId="32BB067D" w14:textId="77777777" w:rsidTr="00A7139B">
        <w:trPr>
          <w:trHeight w:val="80"/>
        </w:trPr>
        <w:tc>
          <w:tcPr>
            <w:tcW w:w="3420" w:type="dxa"/>
          </w:tcPr>
          <w:p w14:paraId="4EFA244A" w14:textId="77777777" w:rsidR="00A7139B" w:rsidRPr="00C46E2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4EF86E" w14:textId="003ED027" w:rsidR="00A7139B" w:rsidRPr="008E68F8" w:rsidRDefault="00A7139B" w:rsidP="00A7139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21,459</w:t>
            </w:r>
          </w:p>
        </w:tc>
        <w:tc>
          <w:tcPr>
            <w:tcW w:w="270" w:type="dxa"/>
          </w:tcPr>
          <w:p w14:paraId="099D9418" w14:textId="77777777" w:rsidR="00A7139B" w:rsidRPr="001E5421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D470135" w14:textId="0A57290C" w:rsidR="00A7139B" w:rsidRPr="00FC29D7" w:rsidRDefault="00A7139B" w:rsidP="00A7139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23,373</w:t>
            </w:r>
          </w:p>
        </w:tc>
        <w:tc>
          <w:tcPr>
            <w:tcW w:w="270" w:type="dxa"/>
          </w:tcPr>
          <w:p w14:paraId="280639B4" w14:textId="77777777" w:rsidR="00A7139B" w:rsidRPr="001E5421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E07427" w14:textId="3CEE0187" w:rsidR="00A7139B" w:rsidRPr="00494BCF" w:rsidRDefault="00A7139B" w:rsidP="00A7139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21,459</w:t>
            </w:r>
          </w:p>
        </w:tc>
        <w:tc>
          <w:tcPr>
            <w:tcW w:w="270" w:type="dxa"/>
          </w:tcPr>
          <w:p w14:paraId="6AD4B3C3" w14:textId="77777777" w:rsidR="00A7139B" w:rsidRPr="001E5421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01377F" w14:textId="4BBFC00B" w:rsidR="00A7139B" w:rsidRPr="00494BCF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>23,373</w:t>
            </w:r>
          </w:p>
        </w:tc>
      </w:tr>
    </w:tbl>
    <w:p w14:paraId="06E6453D" w14:textId="067F9212" w:rsidR="00036942" w:rsidRPr="004F17D6" w:rsidRDefault="00036942" w:rsidP="00433E49">
      <w:pPr>
        <w:ind w:left="360" w:firstLine="180"/>
        <w:jc w:val="both"/>
        <w:rPr>
          <w:rFonts w:ascii="Times New Roman" w:hAnsi="Times New Roman"/>
          <w:sz w:val="20"/>
          <w:szCs w:val="20"/>
        </w:rPr>
      </w:pPr>
    </w:p>
    <w:p w14:paraId="7D6AFB24" w14:textId="44316F7D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t>Deferred income from related part</w:t>
      </w:r>
      <w:r w:rsidR="00082C47">
        <w:rPr>
          <w:rFonts w:ascii="Times New Roman" w:hAnsi="Times New Roman"/>
          <w:b/>
          <w:bCs/>
          <w:i/>
          <w:iCs/>
          <w:sz w:val="22"/>
          <w:szCs w:val="22"/>
        </w:rPr>
        <w:t>ies</w:t>
      </w:r>
    </w:p>
    <w:p w14:paraId="0C318453" w14:textId="77777777" w:rsidR="00893B80" w:rsidRPr="004F17D6" w:rsidRDefault="00893B80" w:rsidP="00893B80">
      <w:pPr>
        <w:ind w:left="360" w:firstLine="180"/>
        <w:jc w:val="both"/>
        <w:rPr>
          <w:rFonts w:ascii="Times New Roman" w:hAnsi="Times New Roman" w:cs="Times New Roman"/>
          <w:sz w:val="20"/>
          <w:szCs w:val="20"/>
        </w:rPr>
      </w:pPr>
    </w:p>
    <w:p w14:paraId="62AE1B86" w14:textId="77777777" w:rsidR="0063052D" w:rsidRPr="00536B19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536B19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536B19">
        <w:rPr>
          <w:rFonts w:ascii="Times New Roman" w:hAnsi="Times New Roman"/>
          <w:sz w:val="22"/>
          <w:szCs w:val="22"/>
        </w:rPr>
        <w:t>areas and</w:t>
      </w:r>
      <w:r w:rsidRPr="00536B19">
        <w:rPr>
          <w:rFonts w:ascii="Times New Roman" w:hAnsi="Times New Roman"/>
          <w:sz w:val="22"/>
          <w:szCs w:val="22"/>
        </w:rPr>
        <w:t xml:space="preserve"> infrastructure </w:t>
      </w:r>
      <w:proofErr w:type="spellStart"/>
      <w:r w:rsidRPr="00536B19">
        <w:rPr>
          <w:rFonts w:ascii="Times New Roman" w:hAnsi="Times New Roman"/>
          <w:sz w:val="22"/>
          <w:szCs w:val="22"/>
        </w:rPr>
        <w:t>utilisation</w:t>
      </w:r>
      <w:proofErr w:type="spellEnd"/>
      <w:r w:rsidRPr="00536B19">
        <w:rPr>
          <w:rFonts w:ascii="Times New Roman" w:hAnsi="Times New Roman"/>
          <w:sz w:val="22"/>
          <w:szCs w:val="22"/>
        </w:rPr>
        <w:t xml:space="preserve"> were as follows:</w:t>
      </w:r>
    </w:p>
    <w:p w14:paraId="4C62C66F" w14:textId="365F2387" w:rsidR="005909EA" w:rsidRPr="004F17D6" w:rsidRDefault="005909EA" w:rsidP="005909EA">
      <w:pPr>
        <w:ind w:left="540"/>
        <w:jc w:val="thaiDistribute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272"/>
        <w:gridCol w:w="1258"/>
        <w:gridCol w:w="270"/>
        <w:gridCol w:w="1260"/>
        <w:gridCol w:w="270"/>
        <w:gridCol w:w="1260"/>
      </w:tblGrid>
      <w:tr w:rsidR="00224F6E" w:rsidRPr="000D1F45" w14:paraId="6E38377E" w14:textId="77777777" w:rsidTr="00A7139B">
        <w:tc>
          <w:tcPr>
            <w:tcW w:w="3420" w:type="dxa"/>
            <w:shd w:val="clear" w:color="auto" w:fill="auto"/>
            <w:vAlign w:val="bottom"/>
          </w:tcPr>
          <w:p w14:paraId="3F187DFB" w14:textId="77777777" w:rsidR="00224F6E" w:rsidRPr="00E111CA" w:rsidRDefault="00224F6E" w:rsidP="004D098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90" w:type="dxa"/>
            <w:gridSpan w:val="3"/>
          </w:tcPr>
          <w:p w14:paraId="29A5EA4A" w14:textId="77777777" w:rsidR="00224F6E" w:rsidRPr="003363BF" w:rsidRDefault="00224F6E" w:rsidP="004D098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5D19E622" w14:textId="77777777" w:rsidR="00224F6E" w:rsidRPr="003363BF" w:rsidRDefault="00224F6E" w:rsidP="004D098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459E8A9B" w14:textId="77777777" w:rsidR="00224F6E" w:rsidRPr="000F3207" w:rsidRDefault="00224F6E" w:rsidP="004D098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24F6E" w:rsidRPr="000D1F45" w14:paraId="28751C65" w14:textId="77777777" w:rsidTr="00A7139B">
        <w:tc>
          <w:tcPr>
            <w:tcW w:w="3420" w:type="dxa"/>
            <w:shd w:val="clear" w:color="auto" w:fill="auto"/>
            <w:vAlign w:val="bottom"/>
          </w:tcPr>
          <w:p w14:paraId="7DB5DF25" w14:textId="77777777" w:rsidR="00224F6E" w:rsidRPr="00E111CA" w:rsidRDefault="00224F6E" w:rsidP="004D098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90" w:type="dxa"/>
            <w:gridSpan w:val="3"/>
          </w:tcPr>
          <w:p w14:paraId="453E90BE" w14:textId="77777777" w:rsidR="00224F6E" w:rsidRPr="003363BF" w:rsidRDefault="00224F6E" w:rsidP="004D098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0C439E12" w14:textId="77777777" w:rsidR="00224F6E" w:rsidRPr="003363BF" w:rsidRDefault="00224F6E" w:rsidP="004D098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1913D23D" w14:textId="77777777" w:rsidR="00224F6E" w:rsidRPr="003363BF" w:rsidRDefault="00224F6E" w:rsidP="004D0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A7139B" w:rsidRPr="000D1F45" w14:paraId="246FAB74" w14:textId="77777777" w:rsidTr="00A7139B">
        <w:tc>
          <w:tcPr>
            <w:tcW w:w="3420" w:type="dxa"/>
            <w:shd w:val="clear" w:color="auto" w:fill="auto"/>
            <w:vAlign w:val="bottom"/>
          </w:tcPr>
          <w:p w14:paraId="2FCF04F1" w14:textId="77777777" w:rsidR="00A7139B" w:rsidRPr="00E111CA" w:rsidRDefault="00A7139B" w:rsidP="00A7139B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33FD5882" w14:textId="4A1F10F3" w:rsidR="00A7139B" w:rsidRPr="000A529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272" w:type="dxa"/>
          </w:tcPr>
          <w:p w14:paraId="19394D98" w14:textId="77777777" w:rsidR="00A7139B" w:rsidRPr="000A529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</w:tcPr>
          <w:p w14:paraId="466275F1" w14:textId="5AEF8F57" w:rsidR="00A7139B" w:rsidRPr="000A529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4A538175" w14:textId="77777777" w:rsidR="00A7139B" w:rsidRPr="000A529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09A365B" w14:textId="402C3637" w:rsidR="00A7139B" w:rsidRPr="000A529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A7139B"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3723F429" w14:textId="77777777" w:rsidR="00A7139B" w:rsidRPr="000A529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95A9E16" w14:textId="61BA8325" w:rsidR="00A7139B" w:rsidRPr="000A529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A7139B">
              <w:rPr>
                <w:rFonts w:cs="Times New Roman"/>
              </w:rPr>
              <w:t>31 December</w:t>
            </w:r>
          </w:p>
        </w:tc>
      </w:tr>
      <w:tr w:rsidR="00A7139B" w:rsidRPr="000D1F45" w14:paraId="5D5F80EB" w14:textId="77777777" w:rsidTr="00A7139B">
        <w:tc>
          <w:tcPr>
            <w:tcW w:w="3420" w:type="dxa"/>
            <w:shd w:val="clear" w:color="auto" w:fill="auto"/>
            <w:vAlign w:val="bottom"/>
          </w:tcPr>
          <w:p w14:paraId="3F13380E" w14:textId="77777777" w:rsidR="00A7139B" w:rsidRPr="00E111CA" w:rsidRDefault="00A7139B" w:rsidP="00A7139B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5F5A3A4A" w14:textId="76FA2B9D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2" w:type="dxa"/>
          </w:tcPr>
          <w:p w14:paraId="237B147B" w14:textId="77777777" w:rsidR="00A7139B" w:rsidRPr="000A529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8" w:type="dxa"/>
          </w:tcPr>
          <w:p w14:paraId="43CD863B" w14:textId="257D8719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3EA34D37" w14:textId="77777777" w:rsidR="00A7139B" w:rsidRPr="000A529C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9D61146" w14:textId="5D20798A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4461592F" w14:textId="77777777" w:rsidR="00A7139B" w:rsidRPr="000A529C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5A74719" w14:textId="38A02D56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A7139B" w:rsidRPr="000D1F45" w14:paraId="4C3AFE38" w14:textId="77777777" w:rsidTr="00A7139B">
        <w:tc>
          <w:tcPr>
            <w:tcW w:w="3420" w:type="dxa"/>
          </w:tcPr>
          <w:p w14:paraId="6B11458C" w14:textId="77777777" w:rsidR="00A7139B" w:rsidRPr="000D1F45" w:rsidRDefault="00A7139B" w:rsidP="00A7139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10A605D9" w14:textId="77777777" w:rsidR="00A7139B" w:rsidRPr="00D675DD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7139B" w:rsidRPr="000D1F45" w14:paraId="0D032185" w14:textId="77777777" w:rsidTr="00A7139B">
        <w:tc>
          <w:tcPr>
            <w:tcW w:w="3420" w:type="dxa"/>
          </w:tcPr>
          <w:p w14:paraId="0E378084" w14:textId="3F340BFD" w:rsidR="00A7139B" w:rsidRPr="000D1F45" w:rsidRDefault="00A7139B" w:rsidP="00A7139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Joint ventures</w:t>
            </w:r>
          </w:p>
        </w:tc>
        <w:tc>
          <w:tcPr>
            <w:tcW w:w="1260" w:type="dxa"/>
          </w:tcPr>
          <w:p w14:paraId="0249F716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272" w:type="dxa"/>
          </w:tcPr>
          <w:p w14:paraId="6A98C422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8" w:type="dxa"/>
          </w:tcPr>
          <w:p w14:paraId="01A92E97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270" w:type="dxa"/>
          </w:tcPr>
          <w:p w14:paraId="526CFFFE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3AA58266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270" w:type="dxa"/>
          </w:tcPr>
          <w:p w14:paraId="7A886129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5D04677D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2"/>
              </w:rPr>
            </w:pPr>
          </w:p>
        </w:tc>
      </w:tr>
      <w:tr w:rsidR="00A7139B" w:rsidRPr="000D1F45" w14:paraId="74B21701" w14:textId="77777777" w:rsidTr="00A7139B">
        <w:tc>
          <w:tcPr>
            <w:tcW w:w="3420" w:type="dxa"/>
          </w:tcPr>
          <w:p w14:paraId="4C29AF80" w14:textId="77777777" w:rsidR="00A7139B" w:rsidRPr="000D1F45" w:rsidRDefault="00A7139B" w:rsidP="00A7139B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At 1 January</w:t>
            </w:r>
          </w:p>
        </w:tc>
        <w:tc>
          <w:tcPr>
            <w:tcW w:w="1260" w:type="dxa"/>
          </w:tcPr>
          <w:p w14:paraId="763EA693" w14:textId="6046446D" w:rsidR="00A7139B" w:rsidRPr="00FC29D7" w:rsidRDefault="00A7139B" w:rsidP="00A71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0" w:right="-80"/>
            </w:pPr>
            <w:r>
              <w:t>317,312</w:t>
            </w:r>
          </w:p>
        </w:tc>
        <w:tc>
          <w:tcPr>
            <w:tcW w:w="272" w:type="dxa"/>
          </w:tcPr>
          <w:p w14:paraId="5C8956E1" w14:textId="77777777" w:rsidR="00A7139B" w:rsidRPr="000E4F0F" w:rsidRDefault="00A7139B" w:rsidP="00A7139B">
            <w:pPr>
              <w:pStyle w:val="acctfourfigures"/>
              <w:tabs>
                <w:tab w:val="clear" w:pos="765"/>
              </w:tabs>
              <w:spacing w:line="240" w:lineRule="auto"/>
            </w:pPr>
          </w:p>
        </w:tc>
        <w:tc>
          <w:tcPr>
            <w:tcW w:w="1258" w:type="dxa"/>
          </w:tcPr>
          <w:p w14:paraId="1BD6CAC9" w14:textId="380B3C43" w:rsidR="00A7139B" w:rsidRPr="00FC29D7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FC29D7">
              <w:t>318,525</w:t>
            </w:r>
          </w:p>
        </w:tc>
        <w:tc>
          <w:tcPr>
            <w:tcW w:w="270" w:type="dxa"/>
          </w:tcPr>
          <w:p w14:paraId="1A2E3AB8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7A8F5312" w14:textId="7479BE40" w:rsidR="00A7139B" w:rsidRPr="007A2A83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317,312</w:t>
            </w:r>
          </w:p>
        </w:tc>
        <w:tc>
          <w:tcPr>
            <w:tcW w:w="270" w:type="dxa"/>
          </w:tcPr>
          <w:p w14:paraId="6772DC83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3C827AE9" w14:textId="37227776" w:rsidR="00A7139B" w:rsidRPr="00BE1D4D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BE1D4D">
              <w:t>318,525</w:t>
            </w:r>
          </w:p>
        </w:tc>
      </w:tr>
      <w:tr w:rsidR="00A7139B" w:rsidRPr="000D1F45" w14:paraId="512759A6" w14:textId="77777777" w:rsidTr="00A7139B">
        <w:tc>
          <w:tcPr>
            <w:tcW w:w="3420" w:type="dxa"/>
          </w:tcPr>
          <w:p w14:paraId="37C86399" w14:textId="55ED354D" w:rsidR="00A7139B" w:rsidRDefault="00A7139B" w:rsidP="00A7139B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14E6D">
              <w:rPr>
                <w:rFonts w:ascii="Times New Roman" w:hAnsi="Times New Roman" w:cs="Times New Roman"/>
                <w:sz w:val="22"/>
                <w:szCs w:val="22"/>
              </w:rPr>
              <w:t>Proceed from compensation for area</w:t>
            </w:r>
          </w:p>
        </w:tc>
        <w:tc>
          <w:tcPr>
            <w:tcW w:w="1260" w:type="dxa"/>
          </w:tcPr>
          <w:p w14:paraId="1DA1C5FE" w14:textId="77777777" w:rsidR="00A7139B" w:rsidRPr="00FC29D7" w:rsidRDefault="00A7139B" w:rsidP="00A71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0" w:right="-80"/>
            </w:pPr>
          </w:p>
        </w:tc>
        <w:tc>
          <w:tcPr>
            <w:tcW w:w="272" w:type="dxa"/>
          </w:tcPr>
          <w:p w14:paraId="623559D8" w14:textId="77777777" w:rsidR="00A7139B" w:rsidRPr="000E4F0F" w:rsidRDefault="00A7139B" w:rsidP="00A7139B">
            <w:pPr>
              <w:pStyle w:val="acctfourfigures"/>
              <w:tabs>
                <w:tab w:val="clear" w:pos="765"/>
              </w:tabs>
              <w:spacing w:line="240" w:lineRule="auto"/>
            </w:pPr>
          </w:p>
        </w:tc>
        <w:tc>
          <w:tcPr>
            <w:tcW w:w="1258" w:type="dxa"/>
          </w:tcPr>
          <w:p w14:paraId="33C492A1" w14:textId="77777777" w:rsidR="00A7139B" w:rsidRPr="00FC29D7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1739F831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25F33124" w14:textId="77777777" w:rsidR="00A7139B" w:rsidRPr="007E070E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7DB0F489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08A23065" w14:textId="77777777" w:rsidR="00A7139B" w:rsidRPr="00BE1D4D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</w:tr>
      <w:tr w:rsidR="00A7139B" w:rsidRPr="000D1F45" w14:paraId="61893CF3" w14:textId="77777777" w:rsidTr="00A7139B">
        <w:tc>
          <w:tcPr>
            <w:tcW w:w="3420" w:type="dxa"/>
          </w:tcPr>
          <w:p w14:paraId="6F2983D0" w14:textId="5017BC0F" w:rsidR="00A7139B" w:rsidRDefault="00A7139B" w:rsidP="00A7139B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19659A">
              <w:rPr>
                <w:rFonts w:ascii="Times New Roman" w:hAnsi="Times New Roman" w:cs="Times New Roman"/>
                <w:sz w:val="22"/>
                <w:szCs w:val="22"/>
              </w:rPr>
              <w:t>and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9659A">
              <w:rPr>
                <w:rFonts w:ascii="Times New Roman" w:hAnsi="Times New Roman" w:cs="Times New Roman"/>
                <w:sz w:val="22"/>
                <w:szCs w:val="22"/>
              </w:rPr>
              <w:t xml:space="preserve">infrastructure </w:t>
            </w:r>
            <w:proofErr w:type="spellStart"/>
            <w:r w:rsidRPr="0019659A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60" w:type="dxa"/>
          </w:tcPr>
          <w:p w14:paraId="2E859D63" w14:textId="7A9BAA67" w:rsidR="00A7139B" w:rsidRPr="00FC29D7" w:rsidRDefault="00A7139B" w:rsidP="00A71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2" w:type="dxa"/>
          </w:tcPr>
          <w:p w14:paraId="56F3BB47" w14:textId="77777777" w:rsidR="00A7139B" w:rsidRPr="000E4F0F" w:rsidRDefault="00A7139B" w:rsidP="00A7139B">
            <w:pPr>
              <w:pStyle w:val="acctfourfigures"/>
              <w:tabs>
                <w:tab w:val="clear" w:pos="765"/>
              </w:tabs>
              <w:spacing w:line="240" w:lineRule="auto"/>
            </w:pPr>
          </w:p>
        </w:tc>
        <w:tc>
          <w:tcPr>
            <w:tcW w:w="1258" w:type="dxa"/>
          </w:tcPr>
          <w:p w14:paraId="29666302" w14:textId="2C12D25D" w:rsidR="00A7139B" w:rsidRPr="00FC29D7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FC29D7">
              <w:t>15,600</w:t>
            </w:r>
          </w:p>
        </w:tc>
        <w:tc>
          <w:tcPr>
            <w:tcW w:w="270" w:type="dxa"/>
          </w:tcPr>
          <w:p w14:paraId="57F11E50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17E7F3A2" w14:textId="7D848BFC" w:rsidR="00A7139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387A3976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16D76D4F" w14:textId="2E6D06C6" w:rsidR="00A7139B" w:rsidRPr="00BE1D4D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BE1D4D">
              <w:t>15,600</w:t>
            </w:r>
          </w:p>
        </w:tc>
      </w:tr>
      <w:tr w:rsidR="00A7139B" w:rsidRPr="000D1F45" w14:paraId="5752B3C0" w14:textId="77777777" w:rsidTr="00A7139B">
        <w:tc>
          <w:tcPr>
            <w:tcW w:w="3420" w:type="dxa"/>
          </w:tcPr>
          <w:p w14:paraId="04B013EA" w14:textId="6A1AA5B9" w:rsidR="00A7139B" w:rsidRDefault="00A7139B" w:rsidP="00A7139B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33E49">
              <w:rPr>
                <w:rFonts w:ascii="Times New Roman" w:hAnsi="Times New Roman" w:cs="Times New Roman"/>
                <w:sz w:val="22"/>
                <w:szCs w:val="22"/>
              </w:rPr>
              <w:t>Recognised</w:t>
            </w:r>
            <w:proofErr w:type="spellEnd"/>
            <w:r w:rsidRPr="00433E49">
              <w:rPr>
                <w:rFonts w:ascii="Times New Roman" w:hAnsi="Times New Roman" w:cs="Times New Roman"/>
                <w:sz w:val="22"/>
                <w:szCs w:val="22"/>
              </w:rPr>
              <w:t xml:space="preserve"> as income during</w:t>
            </w:r>
          </w:p>
        </w:tc>
        <w:tc>
          <w:tcPr>
            <w:tcW w:w="1260" w:type="dxa"/>
          </w:tcPr>
          <w:p w14:paraId="71F8AB55" w14:textId="77777777" w:rsidR="00A7139B" w:rsidRPr="00FC29D7" w:rsidRDefault="00A7139B" w:rsidP="00A71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0" w:right="-80"/>
            </w:pPr>
          </w:p>
        </w:tc>
        <w:tc>
          <w:tcPr>
            <w:tcW w:w="272" w:type="dxa"/>
          </w:tcPr>
          <w:p w14:paraId="6BD1C5FA" w14:textId="77777777" w:rsidR="00A7139B" w:rsidRPr="000E4F0F" w:rsidRDefault="00A7139B" w:rsidP="00A7139B">
            <w:pPr>
              <w:pStyle w:val="acctfourfigures"/>
              <w:tabs>
                <w:tab w:val="clear" w:pos="765"/>
              </w:tabs>
              <w:spacing w:line="240" w:lineRule="auto"/>
            </w:pPr>
          </w:p>
        </w:tc>
        <w:tc>
          <w:tcPr>
            <w:tcW w:w="1258" w:type="dxa"/>
          </w:tcPr>
          <w:p w14:paraId="69A4E973" w14:textId="77777777" w:rsidR="00A7139B" w:rsidRPr="00FC29D7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769CD4B0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79986410" w14:textId="77777777" w:rsidR="00A7139B" w:rsidRPr="005023A4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6643AB07" w14:textId="77777777" w:rsidR="00A7139B" w:rsidRPr="000D1F45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4D051711" w14:textId="77777777" w:rsidR="00A7139B" w:rsidRPr="00BE1D4D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</w:tr>
      <w:tr w:rsidR="00A7139B" w:rsidRPr="000D1F45" w14:paraId="42476715" w14:textId="77777777" w:rsidTr="00A7139B">
        <w:tc>
          <w:tcPr>
            <w:tcW w:w="3420" w:type="dxa"/>
          </w:tcPr>
          <w:p w14:paraId="68F41A87" w14:textId="0BE3DA22" w:rsidR="00A7139B" w:rsidRPr="0025545C" w:rsidRDefault="00A7139B" w:rsidP="00A7139B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r>
              <w:rPr>
                <w:szCs w:val="22"/>
              </w:rPr>
              <w:t xml:space="preserve">   the period/</w:t>
            </w:r>
            <w:r w:rsidRPr="0025545C">
              <w:rPr>
                <w:szCs w:val="22"/>
              </w:rPr>
              <w:t>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AAAE97" w14:textId="46AF52EF" w:rsidR="00A7139B" w:rsidRPr="00FC29D7" w:rsidDel="004C3E0C" w:rsidRDefault="00A7139B" w:rsidP="00A71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0" w:right="-80"/>
            </w:pPr>
            <w:r>
              <w:t>(12,719)</w:t>
            </w:r>
          </w:p>
        </w:tc>
        <w:tc>
          <w:tcPr>
            <w:tcW w:w="272" w:type="dxa"/>
          </w:tcPr>
          <w:p w14:paraId="69F8D93A" w14:textId="77777777" w:rsidR="00A7139B" w:rsidRPr="000E4F0F" w:rsidDel="004C3E0C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AB28860" w14:textId="19B227E1" w:rsidR="00A7139B" w:rsidRPr="00FC29D7" w:rsidDel="004C3E0C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FC29D7">
              <w:t>(16,813)</w:t>
            </w:r>
          </w:p>
        </w:tc>
        <w:tc>
          <w:tcPr>
            <w:tcW w:w="270" w:type="dxa"/>
          </w:tcPr>
          <w:p w14:paraId="7E26797A" w14:textId="77777777" w:rsidR="00A7139B" w:rsidRPr="000D1F45" w:rsidDel="004C3E0C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0F3CC6" w14:textId="5CD85973" w:rsidR="00A7139B" w:rsidRPr="007A2A83" w:rsidDel="004C3E0C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(12,719)</w:t>
            </w:r>
          </w:p>
        </w:tc>
        <w:tc>
          <w:tcPr>
            <w:tcW w:w="270" w:type="dxa"/>
          </w:tcPr>
          <w:p w14:paraId="549B50B8" w14:textId="77777777" w:rsidR="00A7139B" w:rsidRPr="000D1F45" w:rsidDel="004C3E0C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74860C" w14:textId="328AF373" w:rsidR="00A7139B" w:rsidRPr="00BE1D4D" w:rsidDel="004C3E0C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BE1D4D">
              <w:t>(16,813)</w:t>
            </w:r>
          </w:p>
        </w:tc>
      </w:tr>
      <w:tr w:rsidR="00A7139B" w:rsidRPr="000D1F45" w14:paraId="50BF0175" w14:textId="77777777" w:rsidTr="00A7139B">
        <w:tc>
          <w:tcPr>
            <w:tcW w:w="3420" w:type="dxa"/>
          </w:tcPr>
          <w:p w14:paraId="484A599C" w14:textId="478CE55E" w:rsidR="00A7139B" w:rsidRPr="00E111CA" w:rsidRDefault="00A7139B" w:rsidP="00A7139B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E111CA">
              <w:rPr>
                <w:b/>
                <w:bCs/>
                <w:szCs w:val="22"/>
              </w:rPr>
              <w:t xml:space="preserve">At </w:t>
            </w:r>
            <w:r w:rsidRPr="00EB7FAA">
              <w:rPr>
                <w:b/>
                <w:bCs/>
                <w:szCs w:val="22"/>
              </w:rPr>
              <w:t xml:space="preserve">30 </w:t>
            </w:r>
            <w:r w:rsidRPr="00EB7FAA">
              <w:rPr>
                <w:rFonts w:cs="Angsana New"/>
                <w:b/>
                <w:bCs/>
                <w:szCs w:val="28"/>
                <w:lang w:val="en-US" w:bidi="th-TH"/>
              </w:rPr>
              <w:t>September</w:t>
            </w:r>
            <w:r w:rsidRPr="00EB7FAA">
              <w:rPr>
                <w:b/>
                <w:bCs/>
                <w:szCs w:val="22"/>
              </w:rPr>
              <w:t>/31</w:t>
            </w:r>
            <w:r w:rsidRPr="00E111CA">
              <w:rPr>
                <w:b/>
                <w:bCs/>
                <w:szCs w:val="22"/>
              </w:rPr>
              <w:t xml:space="preserve"> December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5C8C5D" w14:textId="1BDA80B6" w:rsidR="00A7139B" w:rsidRPr="00DD53C0" w:rsidRDefault="00A7139B" w:rsidP="00A7139B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DD53C0">
              <w:rPr>
                <w:b/>
                <w:bCs/>
              </w:rPr>
              <w:t>304,593</w:t>
            </w:r>
          </w:p>
        </w:tc>
        <w:tc>
          <w:tcPr>
            <w:tcW w:w="272" w:type="dxa"/>
          </w:tcPr>
          <w:p w14:paraId="6481ABB1" w14:textId="77777777" w:rsidR="00A7139B" w:rsidRPr="00DD53C0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DA49252" w14:textId="2E5C8CAD" w:rsidR="00A7139B" w:rsidRPr="00DD53C0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DD53C0">
              <w:rPr>
                <w:b/>
                <w:bCs/>
              </w:rPr>
              <w:t>317,312</w:t>
            </w:r>
          </w:p>
        </w:tc>
        <w:tc>
          <w:tcPr>
            <w:tcW w:w="270" w:type="dxa"/>
          </w:tcPr>
          <w:p w14:paraId="0D8E38A5" w14:textId="77777777" w:rsidR="00A7139B" w:rsidRPr="00DD53C0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1FD827" w14:textId="78435B33" w:rsidR="00A7139B" w:rsidRPr="00DD53C0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DD53C0">
              <w:rPr>
                <w:b/>
                <w:bCs/>
              </w:rPr>
              <w:t xml:space="preserve"> 304,593</w:t>
            </w:r>
          </w:p>
        </w:tc>
        <w:tc>
          <w:tcPr>
            <w:tcW w:w="270" w:type="dxa"/>
          </w:tcPr>
          <w:p w14:paraId="74B40B35" w14:textId="77777777" w:rsidR="00A7139B" w:rsidRPr="00DD53C0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1EF58D" w14:textId="7B6B4531" w:rsidR="00A7139B" w:rsidRPr="00DD53C0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DD53C0">
              <w:rPr>
                <w:b/>
                <w:bCs/>
              </w:rPr>
              <w:t>317,312</w:t>
            </w:r>
          </w:p>
        </w:tc>
      </w:tr>
    </w:tbl>
    <w:p w14:paraId="79755398" w14:textId="77777777" w:rsidR="00B94723" w:rsidRDefault="00B94723">
      <w:r>
        <w:br w:type="page"/>
      </w: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0"/>
      </w:tblGrid>
      <w:tr w:rsidR="00431701" w:rsidRPr="000D1F45" w14:paraId="08CDE434" w14:textId="77777777" w:rsidTr="00A7139B">
        <w:tc>
          <w:tcPr>
            <w:tcW w:w="3420" w:type="dxa"/>
            <w:vAlign w:val="bottom"/>
          </w:tcPr>
          <w:p w14:paraId="0DA0B2F2" w14:textId="70A15CE3" w:rsidR="00431701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2790" w:type="dxa"/>
            <w:gridSpan w:val="3"/>
          </w:tcPr>
          <w:p w14:paraId="350AC936" w14:textId="159EF14D" w:rsidR="00431701" w:rsidRPr="00FC29D7" w:rsidRDefault="00431701" w:rsidP="0043170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jc w:val="center"/>
            </w:pPr>
            <w:r>
              <w:rPr>
                <w:b/>
                <w:bCs/>
              </w:rPr>
              <w:t>Consolidated</w:t>
            </w:r>
          </w:p>
        </w:tc>
        <w:tc>
          <w:tcPr>
            <w:tcW w:w="270" w:type="dxa"/>
            <w:vAlign w:val="bottom"/>
          </w:tcPr>
          <w:p w14:paraId="79D5ED89" w14:textId="77777777" w:rsidR="00431701" w:rsidRPr="00380C8F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2790" w:type="dxa"/>
            <w:gridSpan w:val="3"/>
          </w:tcPr>
          <w:p w14:paraId="75DF0BA0" w14:textId="14693AB8" w:rsidR="00431701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80"/>
              <w:jc w:val="center"/>
            </w:pPr>
            <w:r w:rsidRPr="000F3207">
              <w:rPr>
                <w:b/>
                <w:bCs/>
                <w:szCs w:val="22"/>
              </w:rPr>
              <w:t>Separate</w:t>
            </w:r>
            <w:r>
              <w:rPr>
                <w:b/>
                <w:bCs/>
                <w:szCs w:val="22"/>
              </w:rPr>
              <w:t>d</w:t>
            </w:r>
          </w:p>
        </w:tc>
      </w:tr>
      <w:tr w:rsidR="00431701" w:rsidRPr="000D1F45" w14:paraId="622BAC92" w14:textId="77777777" w:rsidTr="00A7139B">
        <w:tc>
          <w:tcPr>
            <w:tcW w:w="3420" w:type="dxa"/>
            <w:vAlign w:val="bottom"/>
          </w:tcPr>
          <w:p w14:paraId="5373F6F9" w14:textId="77777777" w:rsidR="00431701" w:rsidRDefault="00431701" w:rsidP="0043170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2790" w:type="dxa"/>
            <w:gridSpan w:val="3"/>
          </w:tcPr>
          <w:p w14:paraId="608A632A" w14:textId="6D403A37" w:rsidR="00431701" w:rsidRPr="00FC29D7" w:rsidRDefault="00431701" w:rsidP="0043170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jc w:val="center"/>
            </w:pPr>
            <w:r w:rsidRPr="000F3207">
              <w:rPr>
                <w:b/>
                <w:bCs/>
                <w:szCs w:val="22"/>
              </w:rPr>
              <w:t>financial statements</w:t>
            </w:r>
          </w:p>
        </w:tc>
        <w:tc>
          <w:tcPr>
            <w:tcW w:w="270" w:type="dxa"/>
            <w:vAlign w:val="bottom"/>
          </w:tcPr>
          <w:p w14:paraId="380B2F47" w14:textId="77777777" w:rsidR="00431701" w:rsidRPr="00380C8F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2790" w:type="dxa"/>
            <w:gridSpan w:val="3"/>
          </w:tcPr>
          <w:p w14:paraId="3D4383FF" w14:textId="67F8B18B" w:rsidR="00431701" w:rsidRDefault="00431701" w:rsidP="0043170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jc w:val="center"/>
            </w:pPr>
            <w:r>
              <w:rPr>
                <w:b/>
                <w:bCs/>
              </w:rPr>
              <w:t>financial statements</w:t>
            </w:r>
          </w:p>
        </w:tc>
      </w:tr>
      <w:tr w:rsidR="00A7139B" w:rsidRPr="003F4DEF" w14:paraId="2627C8C3" w14:textId="77777777" w:rsidTr="00A7139B">
        <w:tc>
          <w:tcPr>
            <w:tcW w:w="3420" w:type="dxa"/>
            <w:vAlign w:val="bottom"/>
          </w:tcPr>
          <w:p w14:paraId="330D2600" w14:textId="7777777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A778E5E" w14:textId="63645A6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779D60BF" w14:textId="77777777" w:rsidR="00A7139B" w:rsidRPr="00380C8F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6B956CDB" w14:textId="7063E2A2" w:rsidR="00A7139B" w:rsidRPr="00FC29D7" w:rsidRDefault="00A7139B" w:rsidP="00A7139B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</w:pPr>
            <w:r>
              <w:t>31 December</w:t>
            </w:r>
          </w:p>
        </w:tc>
        <w:tc>
          <w:tcPr>
            <w:tcW w:w="270" w:type="dxa"/>
          </w:tcPr>
          <w:p w14:paraId="5E7DF5EF" w14:textId="77777777" w:rsidR="00A7139B" w:rsidRPr="00380C8F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2150ACB7" w14:textId="18E61938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</w:pPr>
            <w:r w:rsidRPr="00A7139B"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2EFEA89F" w14:textId="77777777" w:rsidR="00A7139B" w:rsidRPr="00380C8F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7A97A1D1" w14:textId="2A2FC580" w:rsidR="00A7139B" w:rsidRPr="003F4DEF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spacing w:val="-6"/>
              </w:rPr>
            </w:pPr>
            <w:r w:rsidRPr="00A7139B">
              <w:rPr>
                <w:rFonts w:cs="Times New Roman"/>
              </w:rPr>
              <w:t>31 December</w:t>
            </w:r>
          </w:p>
        </w:tc>
      </w:tr>
      <w:tr w:rsidR="00A7139B" w:rsidRPr="000D1F45" w14:paraId="0C526EE5" w14:textId="77777777" w:rsidTr="00A7139B">
        <w:tc>
          <w:tcPr>
            <w:tcW w:w="3420" w:type="dxa"/>
            <w:vAlign w:val="bottom"/>
          </w:tcPr>
          <w:p w14:paraId="7B2AED57" w14:textId="7777777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8E02EA6" w14:textId="2855EA0E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</w:pPr>
            <w:r>
              <w:t>2023</w:t>
            </w:r>
          </w:p>
        </w:tc>
        <w:tc>
          <w:tcPr>
            <w:tcW w:w="270" w:type="dxa"/>
          </w:tcPr>
          <w:p w14:paraId="0B6A5C84" w14:textId="77777777" w:rsidR="00A7139B" w:rsidRPr="00380C8F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0A6BEF00" w14:textId="0300DEC0" w:rsidR="00A7139B" w:rsidRPr="00FC29D7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</w:pPr>
            <w:r>
              <w:t>2022</w:t>
            </w:r>
          </w:p>
        </w:tc>
        <w:tc>
          <w:tcPr>
            <w:tcW w:w="270" w:type="dxa"/>
          </w:tcPr>
          <w:p w14:paraId="69BC8B92" w14:textId="77777777" w:rsidR="00A7139B" w:rsidRPr="00380C8F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01433F34" w14:textId="20EA4DAC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</w:pPr>
            <w:r>
              <w:t>2023</w:t>
            </w:r>
          </w:p>
        </w:tc>
        <w:tc>
          <w:tcPr>
            <w:tcW w:w="270" w:type="dxa"/>
          </w:tcPr>
          <w:p w14:paraId="0BDC553B" w14:textId="77777777" w:rsidR="00A7139B" w:rsidRPr="00380C8F" w:rsidRDefault="00A7139B" w:rsidP="00A7139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1EBE79C6" w14:textId="57B2870A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</w:pPr>
            <w:r>
              <w:t>2022</w:t>
            </w:r>
          </w:p>
        </w:tc>
      </w:tr>
      <w:tr w:rsidR="00A7139B" w:rsidRPr="000D1F45" w14:paraId="6EAB22E7" w14:textId="77777777" w:rsidTr="00A7139B">
        <w:tc>
          <w:tcPr>
            <w:tcW w:w="3420" w:type="dxa"/>
          </w:tcPr>
          <w:p w14:paraId="58B7FBA6" w14:textId="7777777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5850" w:type="dxa"/>
            <w:gridSpan w:val="7"/>
          </w:tcPr>
          <w:p w14:paraId="1669A9FE" w14:textId="1FA13A35" w:rsidR="00A7139B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7139B" w:rsidRPr="000D1F45" w14:paraId="0A565871" w14:textId="77777777" w:rsidTr="00A7139B">
        <w:tc>
          <w:tcPr>
            <w:tcW w:w="3420" w:type="dxa"/>
          </w:tcPr>
          <w:p w14:paraId="2A765852" w14:textId="7777777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5850" w:type="dxa"/>
            <w:gridSpan w:val="7"/>
          </w:tcPr>
          <w:p w14:paraId="19270E25" w14:textId="77777777" w:rsidR="00A7139B" w:rsidRPr="00D675DD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A7139B" w:rsidRPr="000D1F45" w14:paraId="48B59C57" w14:textId="77777777" w:rsidTr="00A7139B">
        <w:tc>
          <w:tcPr>
            <w:tcW w:w="3420" w:type="dxa"/>
          </w:tcPr>
          <w:p w14:paraId="642CE5D7" w14:textId="4B62963C" w:rsidR="00A7139B" w:rsidRPr="00380C8F" w:rsidRDefault="00A7139B" w:rsidP="00A7139B">
            <w:pPr>
              <w:pStyle w:val="StandaardOpinion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Pr="00380C8F">
              <w:rPr>
                <w:rFonts w:cs="Times New Roman"/>
              </w:rPr>
              <w:t xml:space="preserve">current </w:t>
            </w:r>
          </w:p>
        </w:tc>
        <w:tc>
          <w:tcPr>
            <w:tcW w:w="1260" w:type="dxa"/>
          </w:tcPr>
          <w:p w14:paraId="297A5082" w14:textId="11C8954A" w:rsidR="00A7139B" w:rsidRPr="00FC29D7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16,959</w:t>
            </w:r>
          </w:p>
        </w:tc>
        <w:tc>
          <w:tcPr>
            <w:tcW w:w="270" w:type="dxa"/>
          </w:tcPr>
          <w:p w14:paraId="546F582D" w14:textId="77777777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</w:pPr>
          </w:p>
        </w:tc>
        <w:tc>
          <w:tcPr>
            <w:tcW w:w="1260" w:type="dxa"/>
          </w:tcPr>
          <w:p w14:paraId="4E96A517" w14:textId="65540661" w:rsidR="00A7139B" w:rsidRPr="00FC29D7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FC29D7">
              <w:t>16,959</w:t>
            </w:r>
          </w:p>
        </w:tc>
        <w:tc>
          <w:tcPr>
            <w:tcW w:w="270" w:type="dxa"/>
          </w:tcPr>
          <w:p w14:paraId="04484F08" w14:textId="77777777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</w:pPr>
          </w:p>
        </w:tc>
        <w:tc>
          <w:tcPr>
            <w:tcW w:w="1260" w:type="dxa"/>
          </w:tcPr>
          <w:p w14:paraId="650C9A0E" w14:textId="740C2DA3" w:rsidR="00A7139B" w:rsidRPr="007A2A83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FC29D7">
              <w:t>16,959</w:t>
            </w:r>
          </w:p>
        </w:tc>
        <w:tc>
          <w:tcPr>
            <w:tcW w:w="270" w:type="dxa"/>
          </w:tcPr>
          <w:p w14:paraId="2F7EF51C" w14:textId="77777777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</w:pPr>
          </w:p>
        </w:tc>
        <w:tc>
          <w:tcPr>
            <w:tcW w:w="1260" w:type="dxa"/>
          </w:tcPr>
          <w:p w14:paraId="348E0DD6" w14:textId="08DF31CE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16,959</w:t>
            </w:r>
          </w:p>
        </w:tc>
      </w:tr>
      <w:tr w:rsidR="00A7139B" w:rsidRPr="000D1F45" w14:paraId="4A520D4A" w14:textId="77777777" w:rsidTr="00A7139B">
        <w:tc>
          <w:tcPr>
            <w:tcW w:w="3420" w:type="dxa"/>
          </w:tcPr>
          <w:p w14:paraId="7A3B8806" w14:textId="6A0EBF09" w:rsidR="00A7139B" w:rsidRPr="00380C8F" w:rsidRDefault="00A7139B" w:rsidP="00A7139B">
            <w:pPr>
              <w:pStyle w:val="StandaardOpinion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Pr="00380C8F">
              <w:rPr>
                <w:rFonts w:cs="Times New Roman"/>
              </w:rPr>
              <w:t>non-current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DE46E3" w14:textId="0B7F878D" w:rsidR="00A7139B" w:rsidRPr="00FC29D7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287,634</w:t>
            </w:r>
          </w:p>
        </w:tc>
        <w:tc>
          <w:tcPr>
            <w:tcW w:w="270" w:type="dxa"/>
          </w:tcPr>
          <w:p w14:paraId="62526447" w14:textId="77777777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DDDF4A0" w14:textId="17660F11" w:rsidR="00A7139B" w:rsidRPr="00FC29D7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FC29D7">
              <w:t>300,353</w:t>
            </w:r>
          </w:p>
        </w:tc>
        <w:tc>
          <w:tcPr>
            <w:tcW w:w="270" w:type="dxa"/>
          </w:tcPr>
          <w:p w14:paraId="16FE6922" w14:textId="77777777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13EA02" w14:textId="0A40B9CA" w:rsidR="00A7139B" w:rsidRPr="00942A08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287,634</w:t>
            </w:r>
          </w:p>
        </w:tc>
        <w:tc>
          <w:tcPr>
            <w:tcW w:w="270" w:type="dxa"/>
          </w:tcPr>
          <w:p w14:paraId="4C053275" w14:textId="77777777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6D8346" w14:textId="41115A11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300,353</w:t>
            </w:r>
          </w:p>
        </w:tc>
      </w:tr>
      <w:tr w:rsidR="00A7139B" w:rsidRPr="000D1F45" w14:paraId="012136FD" w14:textId="77777777" w:rsidTr="00A7139B">
        <w:tc>
          <w:tcPr>
            <w:tcW w:w="3420" w:type="dxa"/>
          </w:tcPr>
          <w:p w14:paraId="48D4A946" w14:textId="77777777" w:rsidR="00A7139B" w:rsidRPr="00E111CA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10"/>
              <w:rPr>
                <w:b/>
                <w:bCs/>
              </w:rPr>
            </w:pPr>
            <w:r w:rsidRPr="00380C8F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6EB0A8" w14:textId="45D7B0B3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F4AAB">
              <w:rPr>
                <w:b/>
                <w:bCs/>
              </w:rPr>
              <w:t>304,593</w:t>
            </w:r>
          </w:p>
        </w:tc>
        <w:tc>
          <w:tcPr>
            <w:tcW w:w="270" w:type="dxa"/>
          </w:tcPr>
          <w:p w14:paraId="2E7BE8C9" w14:textId="77777777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9E32FF" w14:textId="1FE4B850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F4AAB">
              <w:rPr>
                <w:b/>
                <w:bCs/>
              </w:rPr>
              <w:t>317,312</w:t>
            </w:r>
          </w:p>
        </w:tc>
        <w:tc>
          <w:tcPr>
            <w:tcW w:w="270" w:type="dxa"/>
          </w:tcPr>
          <w:p w14:paraId="6A174184" w14:textId="77777777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395FD7" w14:textId="0BFB36EF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F4AAB">
              <w:rPr>
                <w:b/>
                <w:bCs/>
              </w:rPr>
              <w:t>304,593</w:t>
            </w:r>
          </w:p>
        </w:tc>
        <w:tc>
          <w:tcPr>
            <w:tcW w:w="270" w:type="dxa"/>
          </w:tcPr>
          <w:p w14:paraId="491E6A63" w14:textId="77777777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EE4230B" w14:textId="46C3CD24" w:rsidR="00A7139B" w:rsidRPr="008F4AAB" w:rsidRDefault="00A7139B" w:rsidP="00A7139B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F4AAB">
              <w:rPr>
                <w:b/>
                <w:bCs/>
              </w:rPr>
              <w:t>317,312</w:t>
            </w:r>
          </w:p>
        </w:tc>
      </w:tr>
      <w:tr w:rsidR="00A7139B" w:rsidRPr="000D1F45" w14:paraId="0E688A9C" w14:textId="77777777" w:rsidTr="00A7139B">
        <w:tc>
          <w:tcPr>
            <w:tcW w:w="3420" w:type="dxa"/>
          </w:tcPr>
          <w:p w14:paraId="3AF04B6D" w14:textId="77777777" w:rsidR="00A7139B" w:rsidRPr="00380C8F" w:rsidRDefault="00A7139B" w:rsidP="00A7139B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2F8A594F" w14:textId="77777777" w:rsidR="00A7139B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6990F4D4" w14:textId="77777777" w:rsidR="00A7139B" w:rsidRPr="003363BF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790D4DA4" w14:textId="77777777" w:rsidR="00A7139B" w:rsidRPr="000F3207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A7139B" w:rsidRPr="000D1F45" w14:paraId="7C1776FF" w14:textId="77777777" w:rsidTr="00A7139B">
        <w:tc>
          <w:tcPr>
            <w:tcW w:w="3420" w:type="dxa"/>
          </w:tcPr>
          <w:p w14:paraId="0FA529CD" w14:textId="77777777" w:rsidR="00A7139B" w:rsidRPr="00380C8F" w:rsidRDefault="00A7139B" w:rsidP="00A7139B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4E41681A" w14:textId="77777777" w:rsidR="00A7139B" w:rsidRPr="003363BF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3E4383FD" w14:textId="77777777" w:rsidR="00A7139B" w:rsidRPr="003363BF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3F2B52E2" w14:textId="77777777" w:rsidR="00A7139B" w:rsidRPr="000F3207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A7139B" w:rsidRPr="000D1F45" w14:paraId="3B0814C7" w14:textId="77777777" w:rsidTr="00A7139B">
        <w:tc>
          <w:tcPr>
            <w:tcW w:w="3420" w:type="dxa"/>
          </w:tcPr>
          <w:p w14:paraId="2B3D1F1B" w14:textId="4C7FC2C7" w:rsidR="00A7139B" w:rsidRPr="00380C8F" w:rsidRDefault="00A7139B" w:rsidP="00A7139B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62DF1C0F" w14:textId="77777777" w:rsidR="00A7139B" w:rsidRPr="003363BF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24444FB5" w14:textId="77777777" w:rsidR="00A7139B" w:rsidRPr="003363BF" w:rsidRDefault="00A7139B" w:rsidP="00A7139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6BB28793" w14:textId="77777777" w:rsidR="00A7139B" w:rsidRPr="003363BF" w:rsidRDefault="00A7139B" w:rsidP="00A71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3A0D6A" w:rsidRPr="000D1F45" w14:paraId="54951313" w14:textId="77777777" w:rsidTr="00A7139B">
        <w:tc>
          <w:tcPr>
            <w:tcW w:w="3420" w:type="dxa"/>
          </w:tcPr>
          <w:p w14:paraId="30C07963" w14:textId="49A0FD94" w:rsidR="003A0D6A" w:rsidRPr="00380C8F" w:rsidRDefault="003A0D6A" w:rsidP="003A0D6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202004">
              <w:rPr>
                <w:b/>
                <w:bCs/>
                <w:i/>
                <w:iCs/>
              </w:rPr>
              <w:t>Deposits from customers for</w:t>
            </w:r>
          </w:p>
        </w:tc>
        <w:tc>
          <w:tcPr>
            <w:tcW w:w="1260" w:type="dxa"/>
          </w:tcPr>
          <w:p w14:paraId="62FDA600" w14:textId="2E396C7F" w:rsidR="003A0D6A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37D64270" w14:textId="77777777" w:rsidR="003A0D6A" w:rsidRPr="000A529C" w:rsidRDefault="003A0D6A" w:rsidP="003A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BFA6DE" w14:textId="6C03FD28" w:rsidR="003A0D6A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207166DF" w14:textId="77777777" w:rsidR="003A0D6A" w:rsidRPr="000A529C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98432C8" w14:textId="7013D5A3" w:rsidR="003A0D6A" w:rsidRPr="00A7139B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A7139B"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1F9CFE39" w14:textId="77777777" w:rsidR="003A0D6A" w:rsidRPr="000A529C" w:rsidRDefault="003A0D6A" w:rsidP="003A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4D182D5" w14:textId="43F7B83D" w:rsidR="003A0D6A" w:rsidRPr="00A7139B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A7139B">
              <w:rPr>
                <w:rFonts w:cs="Times New Roman"/>
              </w:rPr>
              <w:t>31 December</w:t>
            </w:r>
          </w:p>
        </w:tc>
      </w:tr>
      <w:tr w:rsidR="003A0D6A" w:rsidRPr="000D1F45" w14:paraId="687C8065" w14:textId="77777777" w:rsidTr="00A7139B">
        <w:tc>
          <w:tcPr>
            <w:tcW w:w="3420" w:type="dxa"/>
          </w:tcPr>
          <w:p w14:paraId="6A6A52AD" w14:textId="24E8FE0E" w:rsidR="003A0D6A" w:rsidRPr="00380C8F" w:rsidRDefault="003A0D6A" w:rsidP="003A0D6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>
              <w:rPr>
                <w:b/>
                <w:bCs/>
                <w:i/>
                <w:iCs/>
              </w:rPr>
              <w:t xml:space="preserve">   </w:t>
            </w:r>
            <w:r w:rsidRPr="00202004">
              <w:rPr>
                <w:b/>
                <w:bCs/>
                <w:i/>
                <w:iCs/>
              </w:rPr>
              <w:t>utilitie</w:t>
            </w:r>
            <w:r>
              <w:rPr>
                <w:b/>
                <w:bCs/>
                <w:i/>
                <w:iCs/>
              </w:rPr>
              <w:t>s</w:t>
            </w:r>
          </w:p>
        </w:tc>
        <w:tc>
          <w:tcPr>
            <w:tcW w:w="1260" w:type="dxa"/>
          </w:tcPr>
          <w:p w14:paraId="0BF29EB4" w14:textId="534D764B" w:rsidR="003A0D6A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75BF096C" w14:textId="77777777" w:rsidR="003A0D6A" w:rsidRPr="000A529C" w:rsidRDefault="003A0D6A" w:rsidP="003A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CD9709E" w14:textId="27D42201" w:rsidR="003A0D6A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7CC224F4" w14:textId="77777777" w:rsidR="003A0D6A" w:rsidRPr="000A529C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F109063" w14:textId="1E14F626" w:rsidR="003A0D6A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79800798" w14:textId="77777777" w:rsidR="003A0D6A" w:rsidRPr="000A529C" w:rsidRDefault="003A0D6A" w:rsidP="003A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FB0460F" w14:textId="1A8DD00F" w:rsidR="003A0D6A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3A0D6A" w:rsidRPr="000D1F45" w14:paraId="1ED7934E" w14:textId="77777777" w:rsidTr="00A7139B">
        <w:tc>
          <w:tcPr>
            <w:tcW w:w="3420" w:type="dxa"/>
          </w:tcPr>
          <w:p w14:paraId="0D15F9F6" w14:textId="77777777" w:rsidR="003A0D6A" w:rsidRPr="00380C8F" w:rsidRDefault="003A0D6A" w:rsidP="003A0D6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850" w:type="dxa"/>
            <w:gridSpan w:val="7"/>
          </w:tcPr>
          <w:p w14:paraId="1F230DDD" w14:textId="77777777" w:rsidR="003A0D6A" w:rsidRPr="00D675DD" w:rsidRDefault="003A0D6A" w:rsidP="003A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3A0D6A" w:rsidRPr="000D1F45" w14:paraId="4F800086" w14:textId="77777777" w:rsidTr="00A7139B">
        <w:trPr>
          <w:trHeight w:val="60"/>
        </w:trPr>
        <w:tc>
          <w:tcPr>
            <w:tcW w:w="3420" w:type="dxa"/>
          </w:tcPr>
          <w:p w14:paraId="4F3ADDC5" w14:textId="77777777" w:rsidR="003A0D6A" w:rsidRPr="00380C8F" w:rsidRDefault="003A0D6A" w:rsidP="003A0D6A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850" w:type="dxa"/>
            <w:gridSpan w:val="7"/>
          </w:tcPr>
          <w:p w14:paraId="205A9E84" w14:textId="77777777" w:rsidR="003A0D6A" w:rsidRPr="00D675DD" w:rsidRDefault="003A0D6A" w:rsidP="003A0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3A0D6A" w:rsidRPr="000D1F45" w14:paraId="523F80E2" w14:textId="77777777" w:rsidTr="00A7139B">
        <w:tc>
          <w:tcPr>
            <w:tcW w:w="3420" w:type="dxa"/>
          </w:tcPr>
          <w:p w14:paraId="7CA0F4F6" w14:textId="77777777" w:rsidR="003A0D6A" w:rsidRPr="00C17981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C5281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45E26ADE" w14:textId="742AE120" w:rsidR="003A0D6A" w:rsidRPr="00621DAE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270</w:t>
            </w:r>
          </w:p>
        </w:tc>
        <w:tc>
          <w:tcPr>
            <w:tcW w:w="270" w:type="dxa"/>
          </w:tcPr>
          <w:p w14:paraId="1A2A96E6" w14:textId="77777777" w:rsidR="003A0D6A" w:rsidRPr="00613617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6EEBBDA2" w14:textId="4C55127E" w:rsidR="003A0D6A" w:rsidRPr="00621DAE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621DAE">
              <w:t>215</w:t>
            </w:r>
          </w:p>
        </w:tc>
        <w:tc>
          <w:tcPr>
            <w:tcW w:w="270" w:type="dxa"/>
          </w:tcPr>
          <w:p w14:paraId="64D6E603" w14:textId="77777777" w:rsidR="003A0D6A" w:rsidRPr="00613617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2342EC2A" w14:textId="61389AE4" w:rsidR="003A0D6A" w:rsidRPr="00D675DD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270</w:t>
            </w:r>
          </w:p>
        </w:tc>
        <w:tc>
          <w:tcPr>
            <w:tcW w:w="270" w:type="dxa"/>
          </w:tcPr>
          <w:p w14:paraId="596AD063" w14:textId="77777777" w:rsidR="003A0D6A" w:rsidRPr="00613617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1C94A97" w14:textId="47F2EA7C" w:rsidR="003A0D6A" w:rsidRPr="00613617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215</w:t>
            </w:r>
          </w:p>
        </w:tc>
      </w:tr>
      <w:tr w:rsidR="003A0D6A" w:rsidRPr="000D1F45" w14:paraId="74FCECC0" w14:textId="77777777" w:rsidTr="00A7139B">
        <w:tc>
          <w:tcPr>
            <w:tcW w:w="3420" w:type="dxa"/>
          </w:tcPr>
          <w:p w14:paraId="69404C05" w14:textId="77777777" w:rsidR="003A0D6A" w:rsidRPr="00643B39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9C5281"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B14790" w14:textId="15950222" w:rsidR="003A0D6A" w:rsidRPr="00621DAE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9</w:t>
            </w:r>
          </w:p>
        </w:tc>
        <w:tc>
          <w:tcPr>
            <w:tcW w:w="270" w:type="dxa"/>
          </w:tcPr>
          <w:p w14:paraId="461340CB" w14:textId="77777777" w:rsidR="003A0D6A" w:rsidRPr="00613617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A991A5" w14:textId="56E4254F" w:rsidR="003A0D6A" w:rsidRPr="00621DAE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621DAE">
              <w:t>9</w:t>
            </w:r>
          </w:p>
        </w:tc>
        <w:tc>
          <w:tcPr>
            <w:tcW w:w="270" w:type="dxa"/>
          </w:tcPr>
          <w:p w14:paraId="63456857" w14:textId="77777777" w:rsidR="003A0D6A" w:rsidRPr="00613617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C0C61E" w14:textId="539B0A73" w:rsidR="003A0D6A" w:rsidRPr="00D675DD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9</w:t>
            </w:r>
          </w:p>
        </w:tc>
        <w:tc>
          <w:tcPr>
            <w:tcW w:w="270" w:type="dxa"/>
          </w:tcPr>
          <w:p w14:paraId="167D580C" w14:textId="77777777" w:rsidR="003A0D6A" w:rsidRPr="00613617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A7949B" w14:textId="0B525BAA" w:rsidR="003A0D6A" w:rsidRPr="00613617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9</w:t>
            </w:r>
          </w:p>
        </w:tc>
      </w:tr>
      <w:tr w:rsidR="003A0D6A" w:rsidRPr="000D1F45" w14:paraId="1A38C2E5" w14:textId="77777777" w:rsidTr="00A7139B">
        <w:tc>
          <w:tcPr>
            <w:tcW w:w="3420" w:type="dxa"/>
          </w:tcPr>
          <w:p w14:paraId="261377EA" w14:textId="77777777" w:rsidR="003A0D6A" w:rsidRPr="00C46E2B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EC10B7" w14:textId="2F4C05FF" w:rsidR="003A0D6A" w:rsidRPr="00613617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613617">
              <w:rPr>
                <w:b/>
                <w:bCs/>
              </w:rPr>
              <w:t>279</w:t>
            </w:r>
          </w:p>
        </w:tc>
        <w:tc>
          <w:tcPr>
            <w:tcW w:w="270" w:type="dxa"/>
          </w:tcPr>
          <w:p w14:paraId="224A2BFA" w14:textId="77777777" w:rsidR="003A0D6A" w:rsidRPr="00613617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85D417" w14:textId="6299E68F" w:rsidR="003A0D6A" w:rsidRPr="00613617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613617">
              <w:rPr>
                <w:b/>
                <w:bCs/>
              </w:rPr>
              <w:t>224</w:t>
            </w:r>
          </w:p>
        </w:tc>
        <w:tc>
          <w:tcPr>
            <w:tcW w:w="270" w:type="dxa"/>
          </w:tcPr>
          <w:p w14:paraId="332627A9" w14:textId="77777777" w:rsidR="003A0D6A" w:rsidRPr="00613617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CC45CD" w14:textId="428D5A8C" w:rsidR="003A0D6A" w:rsidRPr="00613617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613617">
              <w:rPr>
                <w:b/>
                <w:bCs/>
              </w:rPr>
              <w:t>279</w:t>
            </w:r>
          </w:p>
        </w:tc>
        <w:tc>
          <w:tcPr>
            <w:tcW w:w="270" w:type="dxa"/>
          </w:tcPr>
          <w:p w14:paraId="0C9EA749" w14:textId="77777777" w:rsidR="003A0D6A" w:rsidRPr="00613617" w:rsidRDefault="003A0D6A" w:rsidP="003A0D6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845EE1" w14:textId="3A212875" w:rsidR="003A0D6A" w:rsidRPr="00613617" w:rsidRDefault="003A0D6A" w:rsidP="003A0D6A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613617">
              <w:rPr>
                <w:b/>
                <w:bCs/>
              </w:rPr>
              <w:t>224</w:t>
            </w:r>
          </w:p>
        </w:tc>
      </w:tr>
    </w:tbl>
    <w:p w14:paraId="0E9986EA" w14:textId="4F8A7D51" w:rsidR="00224F6E" w:rsidRDefault="00224F6E" w:rsidP="00224F6E">
      <w:pPr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p w14:paraId="6CFFC853" w14:textId="24D6381B" w:rsidR="008A2155" w:rsidRDefault="008A2155" w:rsidP="0066535F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bookmarkStart w:id="1" w:name="_Hlk8153707"/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Trade accounts receivable</w:t>
      </w:r>
    </w:p>
    <w:p w14:paraId="514A606E" w14:textId="7A15B51D" w:rsidR="008A2155" w:rsidRPr="00564BD9" w:rsidRDefault="008A2155" w:rsidP="00564BD9">
      <w:pPr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0"/>
      </w:tblGrid>
      <w:tr w:rsidR="00224F6E" w:rsidRPr="000D1F45" w14:paraId="4B1F9B40" w14:textId="77777777" w:rsidTr="00F95D3E">
        <w:trPr>
          <w:cantSplit/>
        </w:trPr>
        <w:tc>
          <w:tcPr>
            <w:tcW w:w="3420" w:type="dxa"/>
          </w:tcPr>
          <w:p w14:paraId="43AB0418" w14:textId="77777777" w:rsidR="00224F6E" w:rsidRPr="00380C8F" w:rsidRDefault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12C8DD45" w14:textId="77777777" w:rsidR="00224F6E" w:rsidRPr="003363BF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3EDD5DA8" w14:textId="77777777" w:rsidR="00224F6E" w:rsidRPr="003363BF" w:rsidRDefault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4D5EDBB5" w14:textId="77777777" w:rsidR="00224F6E" w:rsidRPr="000F3207" w:rsidRDefault="00224F6E" w:rsidP="001E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24F6E" w:rsidRPr="000D1F45" w14:paraId="6CA41D6D" w14:textId="77777777" w:rsidTr="00F95D3E">
        <w:trPr>
          <w:cantSplit/>
        </w:trPr>
        <w:tc>
          <w:tcPr>
            <w:tcW w:w="3420" w:type="dxa"/>
          </w:tcPr>
          <w:p w14:paraId="1693C0B1" w14:textId="77777777" w:rsidR="00224F6E" w:rsidRPr="00380C8F" w:rsidRDefault="00224F6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3D5402FE" w14:textId="77777777" w:rsidR="00224F6E" w:rsidRPr="003363BF" w:rsidRDefault="00224F6E" w:rsidP="001E54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5B03A90E" w14:textId="77777777" w:rsidR="00224F6E" w:rsidRPr="003363BF" w:rsidRDefault="00224F6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367975AC" w14:textId="77777777" w:rsidR="00224F6E" w:rsidRPr="003363BF" w:rsidRDefault="00224F6E" w:rsidP="001E5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F95D3E" w:rsidRPr="000D1F45" w14:paraId="4FFE2D93" w14:textId="77777777" w:rsidTr="00F95D3E">
        <w:trPr>
          <w:cantSplit/>
        </w:trPr>
        <w:tc>
          <w:tcPr>
            <w:tcW w:w="3420" w:type="dxa"/>
          </w:tcPr>
          <w:p w14:paraId="6F09C58C" w14:textId="6B55E042" w:rsidR="00F95D3E" w:rsidRPr="00380C8F" w:rsidRDefault="00F95D3E" w:rsidP="00F95D3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64EC7BE0" w14:textId="3CADE815" w:rsidR="00F95D3E" w:rsidRPr="00621DAE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spacing w:val="-6"/>
              </w:rPr>
            </w:pPr>
            <w:r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5F592F7E" w14:textId="77777777" w:rsidR="00F95D3E" w:rsidRPr="00621DAE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B7FDCEC" w14:textId="717EAE0C" w:rsidR="00F95D3E" w:rsidRPr="00621DAE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spacing w:val="-6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734B3601" w14:textId="77777777" w:rsidR="00F95D3E" w:rsidRPr="000A529C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763B056" w14:textId="13DD00E9" w:rsidR="00F95D3E" w:rsidRPr="000A529C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A7139B">
              <w:rPr>
                <w:rFonts w:cs="Times New Roman"/>
              </w:rPr>
              <w:t>30 September</w:t>
            </w:r>
          </w:p>
        </w:tc>
        <w:tc>
          <w:tcPr>
            <w:tcW w:w="270" w:type="dxa"/>
          </w:tcPr>
          <w:p w14:paraId="3670A357" w14:textId="77777777" w:rsidR="00F95D3E" w:rsidRPr="000A529C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A37211E" w14:textId="50F49ECD" w:rsidR="00F95D3E" w:rsidRPr="000A529C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A7139B">
              <w:rPr>
                <w:rFonts w:cs="Times New Roman"/>
              </w:rPr>
              <w:t>31 December</w:t>
            </w:r>
          </w:p>
        </w:tc>
      </w:tr>
      <w:tr w:rsidR="00F95D3E" w:rsidRPr="000D1F45" w14:paraId="7435EBF4" w14:textId="77777777" w:rsidTr="00F95D3E">
        <w:trPr>
          <w:cantSplit/>
        </w:trPr>
        <w:tc>
          <w:tcPr>
            <w:tcW w:w="3420" w:type="dxa"/>
          </w:tcPr>
          <w:p w14:paraId="056A4728" w14:textId="77777777" w:rsidR="00F95D3E" w:rsidRDefault="00F95D3E" w:rsidP="00F95D3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5938846C" w14:textId="63C8030E" w:rsidR="00F95D3E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683D1A98" w14:textId="77777777" w:rsidR="00F95D3E" w:rsidRPr="000A529C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B3220A0" w14:textId="66F6B8D4" w:rsidR="00F95D3E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1D1A40B7" w14:textId="77777777" w:rsidR="00F95D3E" w:rsidRPr="000A529C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33174DD" w14:textId="61904845" w:rsidR="00F95D3E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6B5D0797" w14:textId="77777777" w:rsidR="00F95D3E" w:rsidRPr="000A529C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AF92CBB" w14:textId="3CA51D03" w:rsidR="00F95D3E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F95D3E" w:rsidRPr="000D1F45" w14:paraId="381FA39C" w14:textId="77777777" w:rsidTr="00F95D3E">
        <w:trPr>
          <w:cantSplit/>
        </w:trPr>
        <w:tc>
          <w:tcPr>
            <w:tcW w:w="3420" w:type="dxa"/>
          </w:tcPr>
          <w:p w14:paraId="65274AA6" w14:textId="77777777" w:rsidR="00F95D3E" w:rsidRPr="00380C8F" w:rsidRDefault="00F95D3E" w:rsidP="00F95D3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850" w:type="dxa"/>
            <w:gridSpan w:val="7"/>
          </w:tcPr>
          <w:p w14:paraId="2F67B1E0" w14:textId="77777777" w:rsidR="00F95D3E" w:rsidRPr="00D675DD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F95D3E" w:rsidRPr="000D1F45" w14:paraId="1511A4EB" w14:textId="77777777" w:rsidTr="00F95D3E">
        <w:trPr>
          <w:cantSplit/>
        </w:trPr>
        <w:tc>
          <w:tcPr>
            <w:tcW w:w="3420" w:type="dxa"/>
          </w:tcPr>
          <w:p w14:paraId="30D46B38" w14:textId="77777777" w:rsidR="00F95D3E" w:rsidRPr="00380C8F" w:rsidRDefault="00F95D3E" w:rsidP="00F95D3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850" w:type="dxa"/>
            <w:gridSpan w:val="7"/>
          </w:tcPr>
          <w:p w14:paraId="60220B20" w14:textId="77777777" w:rsidR="00F95D3E" w:rsidRPr="00D675DD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95D3E" w:rsidRPr="000D1F45" w14:paraId="31E615A3" w14:textId="77777777" w:rsidTr="00F95D3E">
        <w:trPr>
          <w:cantSplit/>
        </w:trPr>
        <w:tc>
          <w:tcPr>
            <w:tcW w:w="3420" w:type="dxa"/>
          </w:tcPr>
          <w:p w14:paraId="60F07A20" w14:textId="77777777" w:rsidR="00F95D3E" w:rsidRPr="00C17981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Within credit term</w:t>
            </w:r>
          </w:p>
        </w:tc>
        <w:tc>
          <w:tcPr>
            <w:tcW w:w="1260" w:type="dxa"/>
          </w:tcPr>
          <w:p w14:paraId="048A04A8" w14:textId="08A5F85A" w:rsidR="00F95D3E" w:rsidRPr="00F868DD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62,961</w:t>
            </w:r>
          </w:p>
        </w:tc>
        <w:tc>
          <w:tcPr>
            <w:tcW w:w="270" w:type="dxa"/>
          </w:tcPr>
          <w:p w14:paraId="3DE14B24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070C8111" w14:textId="347C9C17" w:rsidR="00F95D3E" w:rsidRPr="00621DA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621DAE">
              <w:t>58,853</w:t>
            </w:r>
          </w:p>
        </w:tc>
        <w:tc>
          <w:tcPr>
            <w:tcW w:w="270" w:type="dxa"/>
          </w:tcPr>
          <w:p w14:paraId="05C02C9D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87C48CB" w14:textId="4168D079" w:rsidR="00F95D3E" w:rsidRPr="00D675DD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62,961</w:t>
            </w:r>
          </w:p>
        </w:tc>
        <w:tc>
          <w:tcPr>
            <w:tcW w:w="270" w:type="dxa"/>
          </w:tcPr>
          <w:p w14:paraId="130171B6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973FE0D" w14:textId="1B161076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58,853</w:t>
            </w:r>
          </w:p>
        </w:tc>
      </w:tr>
      <w:tr w:rsidR="00F95D3E" w:rsidRPr="000D1F45" w14:paraId="2CDEA47B" w14:textId="77777777" w:rsidTr="00F95D3E">
        <w:trPr>
          <w:cantSplit/>
        </w:trPr>
        <w:tc>
          <w:tcPr>
            <w:tcW w:w="3420" w:type="dxa"/>
          </w:tcPr>
          <w:p w14:paraId="62D8CAAE" w14:textId="77777777" w:rsidR="00F95D3E" w:rsidRPr="00E9578E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1260" w:type="dxa"/>
          </w:tcPr>
          <w:p w14:paraId="31E46574" w14:textId="77777777" w:rsidR="00F95D3E" w:rsidRPr="00F868DD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214F0BA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1863E464" w14:textId="77777777" w:rsidR="00F95D3E" w:rsidRPr="00621DA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4B3D9B7B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15829EA5" w14:textId="77777777" w:rsidR="00F95D3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4F0CD511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A56BEB3" w14:textId="77777777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</w:tr>
      <w:tr w:rsidR="00F95D3E" w:rsidRPr="000D1F45" w14:paraId="2EA1303B" w14:textId="77777777" w:rsidTr="00F95D3E">
        <w:trPr>
          <w:cantSplit/>
        </w:trPr>
        <w:tc>
          <w:tcPr>
            <w:tcW w:w="3420" w:type="dxa"/>
          </w:tcPr>
          <w:p w14:paraId="7458D926" w14:textId="77777777" w:rsidR="00F95D3E" w:rsidRPr="00E9578E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Less than 3 months</w:t>
            </w:r>
          </w:p>
        </w:tc>
        <w:tc>
          <w:tcPr>
            <w:tcW w:w="1260" w:type="dxa"/>
            <w:vAlign w:val="bottom"/>
          </w:tcPr>
          <w:p w14:paraId="0F8F782D" w14:textId="3BC0C3B3" w:rsidR="00F95D3E" w:rsidRPr="00F868DD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5,834</w:t>
            </w:r>
          </w:p>
        </w:tc>
        <w:tc>
          <w:tcPr>
            <w:tcW w:w="270" w:type="dxa"/>
          </w:tcPr>
          <w:p w14:paraId="0E020315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E3D00F6" w14:textId="709E721F" w:rsidR="00F95D3E" w:rsidRPr="00621DA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621DAE">
              <w:t>3,839</w:t>
            </w:r>
          </w:p>
        </w:tc>
        <w:tc>
          <w:tcPr>
            <w:tcW w:w="270" w:type="dxa"/>
          </w:tcPr>
          <w:p w14:paraId="055AD063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7F9128D" w14:textId="4AA213D3" w:rsidR="00F95D3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5,834</w:t>
            </w:r>
          </w:p>
        </w:tc>
        <w:tc>
          <w:tcPr>
            <w:tcW w:w="270" w:type="dxa"/>
          </w:tcPr>
          <w:p w14:paraId="7949619E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0F32E5A9" w14:textId="797581BC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3,839</w:t>
            </w:r>
          </w:p>
        </w:tc>
      </w:tr>
      <w:tr w:rsidR="00F95D3E" w:rsidRPr="000D1F45" w14:paraId="525C2C18" w14:textId="77777777" w:rsidTr="00F95D3E">
        <w:trPr>
          <w:cantSplit/>
        </w:trPr>
        <w:tc>
          <w:tcPr>
            <w:tcW w:w="3420" w:type="dxa"/>
          </w:tcPr>
          <w:p w14:paraId="78C404DF" w14:textId="77777777" w:rsidR="00F95D3E" w:rsidRPr="00E9578E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3 - 6 months</w:t>
            </w:r>
          </w:p>
        </w:tc>
        <w:tc>
          <w:tcPr>
            <w:tcW w:w="1260" w:type="dxa"/>
          </w:tcPr>
          <w:p w14:paraId="12FBDD1E" w14:textId="6D208B35" w:rsidR="00F95D3E" w:rsidRPr="00F868DD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976</w:t>
            </w:r>
          </w:p>
        </w:tc>
        <w:tc>
          <w:tcPr>
            <w:tcW w:w="270" w:type="dxa"/>
          </w:tcPr>
          <w:p w14:paraId="635E9659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EBAB4FD" w14:textId="0440B26D" w:rsidR="00F95D3E" w:rsidRPr="00621DA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621DAE">
              <w:t>587</w:t>
            </w:r>
          </w:p>
        </w:tc>
        <w:tc>
          <w:tcPr>
            <w:tcW w:w="270" w:type="dxa"/>
          </w:tcPr>
          <w:p w14:paraId="1BBE33E4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6AD96D78" w14:textId="5CF03A38" w:rsidR="00F95D3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976</w:t>
            </w:r>
          </w:p>
        </w:tc>
        <w:tc>
          <w:tcPr>
            <w:tcW w:w="270" w:type="dxa"/>
          </w:tcPr>
          <w:p w14:paraId="324984EA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497CC346" w14:textId="732A7916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587</w:t>
            </w:r>
          </w:p>
        </w:tc>
      </w:tr>
      <w:tr w:rsidR="00F95D3E" w:rsidRPr="000D1F45" w14:paraId="6D71D4DA" w14:textId="77777777" w:rsidTr="00F95D3E">
        <w:trPr>
          <w:cantSplit/>
        </w:trPr>
        <w:tc>
          <w:tcPr>
            <w:tcW w:w="3420" w:type="dxa"/>
          </w:tcPr>
          <w:p w14:paraId="3514827D" w14:textId="77777777" w:rsidR="00F95D3E" w:rsidRPr="00E9578E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6 - 12 months</w:t>
            </w:r>
          </w:p>
        </w:tc>
        <w:tc>
          <w:tcPr>
            <w:tcW w:w="1260" w:type="dxa"/>
          </w:tcPr>
          <w:p w14:paraId="6EDED338" w14:textId="4FB75EE9" w:rsidR="00F95D3E" w:rsidRPr="00F868DD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177</w:t>
            </w:r>
          </w:p>
        </w:tc>
        <w:tc>
          <w:tcPr>
            <w:tcW w:w="270" w:type="dxa"/>
          </w:tcPr>
          <w:p w14:paraId="7559F511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171B7268" w14:textId="2C3BD0AC" w:rsidR="00F95D3E" w:rsidRPr="00621DA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621DAE">
              <w:t>94</w:t>
            </w:r>
          </w:p>
        </w:tc>
        <w:tc>
          <w:tcPr>
            <w:tcW w:w="270" w:type="dxa"/>
          </w:tcPr>
          <w:p w14:paraId="1300C28C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1F342245" w14:textId="071B70A9" w:rsidR="00F95D3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177</w:t>
            </w:r>
          </w:p>
        </w:tc>
        <w:tc>
          <w:tcPr>
            <w:tcW w:w="270" w:type="dxa"/>
          </w:tcPr>
          <w:p w14:paraId="2E136764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9723541" w14:textId="6A60480C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94</w:t>
            </w:r>
          </w:p>
        </w:tc>
      </w:tr>
      <w:tr w:rsidR="00F95D3E" w:rsidRPr="000D1F45" w14:paraId="0C1EE859" w14:textId="77777777" w:rsidTr="00F95D3E">
        <w:trPr>
          <w:cantSplit/>
        </w:trPr>
        <w:tc>
          <w:tcPr>
            <w:tcW w:w="3420" w:type="dxa"/>
          </w:tcPr>
          <w:p w14:paraId="42FFB205" w14:textId="77777777" w:rsidR="00F95D3E" w:rsidRPr="00E9578E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5D4959" w14:textId="754D8576" w:rsidR="00F95D3E" w:rsidRPr="00F868DD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44307A">
              <w:t>2,590</w:t>
            </w:r>
          </w:p>
        </w:tc>
        <w:tc>
          <w:tcPr>
            <w:tcW w:w="270" w:type="dxa"/>
          </w:tcPr>
          <w:p w14:paraId="23D3CBE0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412379" w14:textId="4303C464" w:rsidR="00F95D3E" w:rsidRPr="00621DA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621DAE">
              <w:t>2,492</w:t>
            </w:r>
          </w:p>
        </w:tc>
        <w:tc>
          <w:tcPr>
            <w:tcW w:w="270" w:type="dxa"/>
          </w:tcPr>
          <w:p w14:paraId="50FA9D4A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7112E6" w14:textId="6FA1A7E4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44307A">
              <w:t>2,590</w:t>
            </w:r>
          </w:p>
        </w:tc>
        <w:tc>
          <w:tcPr>
            <w:tcW w:w="270" w:type="dxa"/>
          </w:tcPr>
          <w:p w14:paraId="41EED46D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82F65" w14:textId="749F2914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44307A">
              <w:t>2,492</w:t>
            </w:r>
          </w:p>
        </w:tc>
      </w:tr>
      <w:tr w:rsidR="00F95D3E" w:rsidRPr="000D1F45" w14:paraId="5F4F10D7" w14:textId="77777777" w:rsidTr="00F95D3E">
        <w:trPr>
          <w:cantSplit/>
        </w:trPr>
        <w:tc>
          <w:tcPr>
            <w:tcW w:w="3420" w:type="dxa"/>
          </w:tcPr>
          <w:p w14:paraId="18C449B8" w14:textId="77777777" w:rsidR="00F95D3E" w:rsidRPr="0000542F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54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4CE8D5" w14:textId="2ECD67BE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44307A">
              <w:rPr>
                <w:b/>
                <w:bCs/>
              </w:rPr>
              <w:t>72,538</w:t>
            </w:r>
          </w:p>
        </w:tc>
        <w:tc>
          <w:tcPr>
            <w:tcW w:w="270" w:type="dxa"/>
          </w:tcPr>
          <w:p w14:paraId="4A8D0B88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0041F7" w14:textId="378E85F1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44307A">
              <w:rPr>
                <w:b/>
                <w:bCs/>
              </w:rPr>
              <w:t>65,865</w:t>
            </w:r>
          </w:p>
        </w:tc>
        <w:tc>
          <w:tcPr>
            <w:tcW w:w="270" w:type="dxa"/>
          </w:tcPr>
          <w:p w14:paraId="44EF673D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586614" w14:textId="38BFCCD7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44307A">
              <w:rPr>
                <w:b/>
                <w:bCs/>
              </w:rPr>
              <w:t>72,538</w:t>
            </w:r>
          </w:p>
        </w:tc>
        <w:tc>
          <w:tcPr>
            <w:tcW w:w="270" w:type="dxa"/>
          </w:tcPr>
          <w:p w14:paraId="6D50DBB7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209DC23" w14:textId="74A0B3D4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44307A">
              <w:rPr>
                <w:b/>
                <w:bCs/>
              </w:rPr>
              <w:t>65,865</w:t>
            </w:r>
          </w:p>
        </w:tc>
      </w:tr>
      <w:tr w:rsidR="00F95D3E" w:rsidRPr="000D1F45" w14:paraId="1B8820AE" w14:textId="77777777" w:rsidTr="00F95D3E">
        <w:trPr>
          <w:cantSplit/>
        </w:trPr>
        <w:tc>
          <w:tcPr>
            <w:tcW w:w="3420" w:type="dxa"/>
          </w:tcPr>
          <w:p w14:paraId="6516F38A" w14:textId="6F9E9A08" w:rsidR="00F95D3E" w:rsidRPr="00DD5280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56E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00542F">
              <w:rPr>
                <w:rFonts w:ascii="Times New Roman" w:hAnsi="Times New Roman" w:cs="Times New Roman"/>
                <w:sz w:val="22"/>
                <w:szCs w:val="22"/>
              </w:rPr>
              <w:t xml:space="preserve"> allowance for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expected</w:t>
            </w:r>
          </w:p>
        </w:tc>
        <w:tc>
          <w:tcPr>
            <w:tcW w:w="1260" w:type="dxa"/>
          </w:tcPr>
          <w:p w14:paraId="3C89D019" w14:textId="77777777" w:rsidR="00F95D3E" w:rsidRPr="00621DA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0E011631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5ABD17BD" w14:textId="77777777" w:rsidR="00F95D3E" w:rsidRPr="00621DA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3448182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16291585" w14:textId="77777777" w:rsidR="00F95D3E" w:rsidRPr="00415ECD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412B591F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706D0E1" w14:textId="77777777" w:rsidR="00F95D3E" w:rsidRPr="00415ECD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</w:tr>
      <w:tr w:rsidR="00F95D3E" w:rsidRPr="000D1F45" w14:paraId="4F5ABA48" w14:textId="77777777" w:rsidTr="00F95D3E">
        <w:trPr>
          <w:cantSplit/>
        </w:trPr>
        <w:tc>
          <w:tcPr>
            <w:tcW w:w="3420" w:type="dxa"/>
          </w:tcPr>
          <w:p w14:paraId="5249CC6F" w14:textId="77777777" w:rsidR="00F95D3E" w:rsidRPr="00A76EE1" w:rsidRDefault="00F95D3E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790104" w14:textId="24905A9A" w:rsidR="00F95D3E" w:rsidRPr="00F868DD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(3,794)</w:t>
            </w:r>
          </w:p>
        </w:tc>
        <w:tc>
          <w:tcPr>
            <w:tcW w:w="270" w:type="dxa"/>
          </w:tcPr>
          <w:p w14:paraId="1728BB04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7EFDD0" w14:textId="40D42C68" w:rsidR="00F95D3E" w:rsidRPr="00621DAE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621DAE">
              <w:t>(3,240)</w:t>
            </w:r>
          </w:p>
        </w:tc>
        <w:tc>
          <w:tcPr>
            <w:tcW w:w="270" w:type="dxa"/>
          </w:tcPr>
          <w:p w14:paraId="35DBEB7B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A3A503" w14:textId="016E2E16" w:rsidR="00F95D3E" w:rsidRPr="009C5281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(3,794)</w:t>
            </w:r>
          </w:p>
        </w:tc>
        <w:tc>
          <w:tcPr>
            <w:tcW w:w="270" w:type="dxa"/>
          </w:tcPr>
          <w:p w14:paraId="07FE23B5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791D02" w14:textId="2AFEEB22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(3,240)</w:t>
            </w:r>
          </w:p>
        </w:tc>
      </w:tr>
      <w:tr w:rsidR="00F95D3E" w:rsidRPr="000D1F45" w14:paraId="4148A4BE" w14:textId="77777777" w:rsidTr="00F95D3E">
        <w:trPr>
          <w:cantSplit/>
        </w:trPr>
        <w:tc>
          <w:tcPr>
            <w:tcW w:w="3420" w:type="dxa"/>
          </w:tcPr>
          <w:p w14:paraId="66A92CDA" w14:textId="77777777" w:rsidR="00F95D3E" w:rsidRPr="00C46E2B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2A9917" w14:textId="707E91BA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44307A">
              <w:rPr>
                <w:b/>
                <w:bCs/>
              </w:rPr>
              <w:t>68,744</w:t>
            </w:r>
          </w:p>
        </w:tc>
        <w:tc>
          <w:tcPr>
            <w:tcW w:w="270" w:type="dxa"/>
          </w:tcPr>
          <w:p w14:paraId="143FBE6E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7948D8" w14:textId="0A5937B5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44307A">
              <w:rPr>
                <w:b/>
                <w:bCs/>
              </w:rPr>
              <w:t>62,625</w:t>
            </w:r>
          </w:p>
        </w:tc>
        <w:tc>
          <w:tcPr>
            <w:tcW w:w="270" w:type="dxa"/>
          </w:tcPr>
          <w:p w14:paraId="03EC70DF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B2CBCB" w14:textId="56583276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44307A">
              <w:rPr>
                <w:b/>
                <w:bCs/>
              </w:rPr>
              <w:t>68,744</w:t>
            </w:r>
          </w:p>
        </w:tc>
        <w:tc>
          <w:tcPr>
            <w:tcW w:w="270" w:type="dxa"/>
          </w:tcPr>
          <w:p w14:paraId="0640E7BE" w14:textId="77777777" w:rsidR="00F95D3E" w:rsidRPr="0044307A" w:rsidRDefault="00F95D3E" w:rsidP="00F95D3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0711F5" w14:textId="61E8FBFA" w:rsidR="00F95D3E" w:rsidRPr="0044307A" w:rsidRDefault="00F95D3E" w:rsidP="00F95D3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44307A">
              <w:rPr>
                <w:b/>
                <w:bCs/>
              </w:rPr>
              <w:t>62,625</w:t>
            </w:r>
          </w:p>
        </w:tc>
      </w:tr>
    </w:tbl>
    <w:p w14:paraId="1F381A0A" w14:textId="0443D3DB" w:rsidR="004C0B9E" w:rsidRDefault="004C0B9E" w:rsidP="003036E0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260"/>
      </w:tblGrid>
      <w:tr w:rsidR="00AB37D6" w:rsidRPr="000E284B" w14:paraId="4B9C6DA2" w14:textId="77777777" w:rsidTr="00F95D3E">
        <w:trPr>
          <w:cantSplit/>
        </w:trPr>
        <w:tc>
          <w:tcPr>
            <w:tcW w:w="3420" w:type="dxa"/>
          </w:tcPr>
          <w:p w14:paraId="37373CB7" w14:textId="77777777" w:rsidR="00AB37D6" w:rsidRPr="000E284B" w:rsidRDefault="00AB37D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790" w:type="dxa"/>
            <w:gridSpan w:val="3"/>
          </w:tcPr>
          <w:p w14:paraId="5D2102F5" w14:textId="77777777" w:rsidR="00AB37D6" w:rsidRPr="000E284B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 w:rsidRPr="000E284B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567B5FF9" w14:textId="77777777" w:rsidR="00AB37D6" w:rsidRPr="000E284B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561DADAB" w14:textId="77777777" w:rsidR="00AB37D6" w:rsidRPr="000E284B" w:rsidRDefault="00AB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28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9528A3" w:rsidRPr="000D1F45" w14:paraId="316A7584" w14:textId="77777777" w:rsidTr="00F95D3E">
        <w:trPr>
          <w:cantSplit/>
        </w:trPr>
        <w:tc>
          <w:tcPr>
            <w:tcW w:w="3420" w:type="dxa"/>
          </w:tcPr>
          <w:p w14:paraId="4B26CB00" w14:textId="143FCBAB" w:rsidR="009528A3" w:rsidRPr="009528A3" w:rsidRDefault="009528A3" w:rsidP="009528A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>Expected credit loss</w:t>
            </w:r>
          </w:p>
        </w:tc>
        <w:tc>
          <w:tcPr>
            <w:tcW w:w="2790" w:type="dxa"/>
            <w:gridSpan w:val="3"/>
          </w:tcPr>
          <w:p w14:paraId="2A468F1A" w14:textId="77777777" w:rsidR="009528A3" w:rsidRPr="003363BF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FEC9296" w14:textId="77777777" w:rsidR="009528A3" w:rsidRPr="003363BF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61C082E5" w14:textId="77777777" w:rsidR="009528A3" w:rsidRPr="003363BF" w:rsidRDefault="009528A3" w:rsidP="0095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9528A3" w:rsidRPr="000D1F45" w14:paraId="5B07A49A" w14:textId="77777777" w:rsidTr="00F95D3E">
        <w:trPr>
          <w:cantSplit/>
        </w:trPr>
        <w:tc>
          <w:tcPr>
            <w:tcW w:w="3420" w:type="dxa"/>
          </w:tcPr>
          <w:p w14:paraId="76142571" w14:textId="6AAA22AE" w:rsidR="009528A3" w:rsidRDefault="009528A3" w:rsidP="009528A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B94723">
              <w:rPr>
                <w:b/>
                <w:bCs/>
                <w:i/>
                <w:iCs/>
                <w:szCs w:val="22"/>
              </w:rPr>
              <w:t>nine</w:t>
            </w:r>
            <w:r w:rsidRPr="009528A3">
              <w:rPr>
                <w:b/>
                <w:bCs/>
                <w:i/>
                <w:iCs/>
                <w:szCs w:val="22"/>
              </w:rPr>
              <w:t>-month period ended</w:t>
            </w:r>
          </w:p>
        </w:tc>
        <w:tc>
          <w:tcPr>
            <w:tcW w:w="1260" w:type="dxa"/>
          </w:tcPr>
          <w:p w14:paraId="7DED4889" w14:textId="77777777" w:rsidR="009528A3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304A855" w14:textId="77777777" w:rsidR="009528A3" w:rsidRPr="000A529C" w:rsidRDefault="009528A3" w:rsidP="0095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4BA8265" w14:textId="77777777" w:rsidR="009528A3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2293B66" w14:textId="77777777" w:rsidR="009528A3" w:rsidRPr="000A529C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2D8A8AC" w14:textId="77777777" w:rsidR="009528A3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CCBA8A0" w14:textId="77777777" w:rsidR="009528A3" w:rsidRPr="000A529C" w:rsidRDefault="009528A3" w:rsidP="00952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10C94E" w14:textId="77777777" w:rsidR="009528A3" w:rsidRDefault="009528A3" w:rsidP="009528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</w:tr>
      <w:tr w:rsidR="00AB37D6" w:rsidRPr="000D1F45" w14:paraId="6E8CA396" w14:textId="77777777" w:rsidTr="00F95D3E">
        <w:trPr>
          <w:cantSplit/>
        </w:trPr>
        <w:tc>
          <w:tcPr>
            <w:tcW w:w="3420" w:type="dxa"/>
          </w:tcPr>
          <w:p w14:paraId="040DD079" w14:textId="4A2DBF6D" w:rsidR="00AB37D6" w:rsidRDefault="009528A3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</w:t>
            </w:r>
            <w:r w:rsidRPr="00E76D2A">
              <w:rPr>
                <w:b/>
                <w:bCs/>
                <w:i/>
                <w:iCs/>
                <w:szCs w:val="22"/>
              </w:rPr>
              <w:t>3</w:t>
            </w:r>
            <w:r w:rsidR="00095C9B" w:rsidRPr="00E76D2A">
              <w:rPr>
                <w:b/>
                <w:bCs/>
                <w:i/>
                <w:iCs/>
                <w:szCs w:val="22"/>
              </w:rPr>
              <w:t>0</w:t>
            </w:r>
            <w:r w:rsidRPr="00E76D2A">
              <w:rPr>
                <w:b/>
                <w:bCs/>
                <w:i/>
                <w:iCs/>
                <w:szCs w:val="22"/>
              </w:rPr>
              <w:t xml:space="preserve"> </w:t>
            </w:r>
            <w:r w:rsidR="00B94723">
              <w:rPr>
                <w:b/>
                <w:bCs/>
                <w:i/>
                <w:iCs/>
                <w:szCs w:val="22"/>
              </w:rPr>
              <w:t>September</w:t>
            </w:r>
          </w:p>
        </w:tc>
        <w:tc>
          <w:tcPr>
            <w:tcW w:w="1260" w:type="dxa"/>
          </w:tcPr>
          <w:p w14:paraId="2103674F" w14:textId="77777777" w:rsidR="00AB37D6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1A9F01C4" w14:textId="77777777" w:rsidR="00AB37D6" w:rsidRPr="000A529C" w:rsidRDefault="00AB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1137B4B" w14:textId="77777777" w:rsidR="00AB37D6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436DC3D6" w14:textId="77777777" w:rsidR="00AB37D6" w:rsidRPr="000A529C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4FECF8B" w14:textId="77777777" w:rsidR="00AB37D6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1E6CE96E" w14:textId="77777777" w:rsidR="00AB37D6" w:rsidRPr="000A529C" w:rsidRDefault="00AB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343E3F2" w14:textId="77777777" w:rsidR="00AB37D6" w:rsidRDefault="00AB37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2022</w:t>
            </w:r>
          </w:p>
        </w:tc>
      </w:tr>
      <w:tr w:rsidR="00AB37D6" w:rsidRPr="000D1F45" w14:paraId="073BF385" w14:textId="77777777" w:rsidTr="00F95D3E">
        <w:trPr>
          <w:cantSplit/>
        </w:trPr>
        <w:tc>
          <w:tcPr>
            <w:tcW w:w="3420" w:type="dxa"/>
          </w:tcPr>
          <w:p w14:paraId="246CA82E" w14:textId="77777777" w:rsidR="00AB37D6" w:rsidRPr="00380C8F" w:rsidRDefault="00AB37D6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850" w:type="dxa"/>
            <w:gridSpan w:val="7"/>
          </w:tcPr>
          <w:p w14:paraId="777CBBC2" w14:textId="77777777" w:rsidR="00AB37D6" w:rsidRPr="00D675DD" w:rsidRDefault="00AB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B37D6" w:rsidRPr="000D1F45" w14:paraId="5348D175" w14:textId="77777777" w:rsidTr="00F95D3E">
        <w:trPr>
          <w:cantSplit/>
        </w:trPr>
        <w:tc>
          <w:tcPr>
            <w:tcW w:w="3420" w:type="dxa"/>
          </w:tcPr>
          <w:p w14:paraId="21F9FA7A" w14:textId="77777777" w:rsidR="00AB37D6" w:rsidRPr="00380C8F" w:rsidRDefault="00AB37D6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850" w:type="dxa"/>
            <w:gridSpan w:val="7"/>
          </w:tcPr>
          <w:p w14:paraId="0E0AE6E7" w14:textId="77777777" w:rsidR="00AB37D6" w:rsidRPr="00D675DD" w:rsidRDefault="00AB3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123404" w:rsidRPr="000D1F45" w14:paraId="31BBD092" w14:textId="77777777" w:rsidTr="00F95D3E">
        <w:trPr>
          <w:cantSplit/>
        </w:trPr>
        <w:tc>
          <w:tcPr>
            <w:tcW w:w="3420" w:type="dxa"/>
          </w:tcPr>
          <w:p w14:paraId="2B984F6B" w14:textId="73D069D9" w:rsidR="00123404" w:rsidRPr="00C17981" w:rsidRDefault="00123404" w:rsidP="0012340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</w:pPr>
            <w:r w:rsidRPr="00123404">
              <w:t>-   Additions</w:t>
            </w:r>
          </w:p>
        </w:tc>
        <w:tc>
          <w:tcPr>
            <w:tcW w:w="1260" w:type="dxa"/>
          </w:tcPr>
          <w:p w14:paraId="0D2B9484" w14:textId="1100D7D2" w:rsidR="00123404" w:rsidRPr="00F868DD" w:rsidRDefault="006E514E" w:rsidP="00861B6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554</w:t>
            </w:r>
          </w:p>
        </w:tc>
        <w:tc>
          <w:tcPr>
            <w:tcW w:w="270" w:type="dxa"/>
          </w:tcPr>
          <w:p w14:paraId="5BED3ADB" w14:textId="77777777" w:rsidR="00123404" w:rsidRPr="00861B67" w:rsidRDefault="00123404" w:rsidP="00861B6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36F7D886" w14:textId="55709C65" w:rsidR="00123404" w:rsidRPr="00621DAE" w:rsidRDefault="00B94723" w:rsidP="00861B6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83</w:t>
            </w:r>
          </w:p>
        </w:tc>
        <w:tc>
          <w:tcPr>
            <w:tcW w:w="270" w:type="dxa"/>
          </w:tcPr>
          <w:p w14:paraId="5D3A54E9" w14:textId="77777777" w:rsidR="00123404" w:rsidRPr="00861B67" w:rsidRDefault="00123404" w:rsidP="00861B6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21D84C62" w14:textId="260C73A5" w:rsidR="00123404" w:rsidRPr="00D675DD" w:rsidRDefault="006E514E" w:rsidP="00861B6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>
              <w:t>554</w:t>
            </w:r>
          </w:p>
        </w:tc>
        <w:tc>
          <w:tcPr>
            <w:tcW w:w="270" w:type="dxa"/>
          </w:tcPr>
          <w:p w14:paraId="01F707FF" w14:textId="77777777" w:rsidR="00123404" w:rsidRPr="00861B67" w:rsidRDefault="00123404" w:rsidP="00861B6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46"/>
              </w:tabs>
              <w:spacing w:line="240" w:lineRule="atLeast"/>
              <w:ind w:left="-18" w:right="-108"/>
              <w:rPr>
                <w:rFonts w:cs="Times New Roman"/>
                <w:szCs w:val="20"/>
                <w:lang w:val="en-GB" w:bidi="ar-SA"/>
              </w:rPr>
            </w:pPr>
          </w:p>
        </w:tc>
        <w:tc>
          <w:tcPr>
            <w:tcW w:w="1260" w:type="dxa"/>
          </w:tcPr>
          <w:p w14:paraId="7CFA848B" w14:textId="10C50A51" w:rsidR="00123404" w:rsidRPr="00861B67" w:rsidRDefault="00B94723" w:rsidP="00861B6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861B67">
              <w:t>83</w:t>
            </w:r>
          </w:p>
        </w:tc>
      </w:tr>
    </w:tbl>
    <w:p w14:paraId="6F501275" w14:textId="77777777" w:rsidR="00556F43" w:rsidRDefault="00556F43" w:rsidP="003036E0">
      <w:pPr>
        <w:rPr>
          <w:rFonts w:ascii="Times New Roman" w:hAnsi="Times New Roman" w:cs="Times New Roman"/>
          <w:sz w:val="22"/>
          <w:szCs w:val="22"/>
        </w:rPr>
      </w:pPr>
    </w:p>
    <w:p w14:paraId="01CC06ED" w14:textId="72A47130" w:rsidR="00AF72BE" w:rsidRPr="00AF72BE" w:rsidRDefault="00AF72BE" w:rsidP="00AF72B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AF72BE" w:rsidRPr="00AF72BE" w:rsidSect="0043170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706" w:left="1152" w:header="720" w:footer="763" w:gutter="0"/>
          <w:pgNumType w:start="15"/>
          <w:cols w:space="720"/>
        </w:sectPr>
      </w:pPr>
    </w:p>
    <w:p w14:paraId="0B3251A5" w14:textId="01C8FC97" w:rsidR="00313E7D" w:rsidRDefault="00313E7D" w:rsidP="0071387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Investment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 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subsidiaries</w:t>
      </w:r>
    </w:p>
    <w:p w14:paraId="2472EC7B" w14:textId="77777777" w:rsidR="0085690E" w:rsidRPr="00564BD9" w:rsidRDefault="0085690E" w:rsidP="003E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7E6E45E" w14:textId="2E534D6F" w:rsidR="0085690E" w:rsidRDefault="0085690E" w:rsidP="007D7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="Times New Roman"/>
        </w:rPr>
      </w:pPr>
      <w:r w:rsidRPr="00984EA6">
        <w:rPr>
          <w:rFonts w:ascii="Times New Roman" w:hAnsi="Times New Roman"/>
          <w:bCs/>
          <w:sz w:val="22"/>
          <w:szCs w:val="22"/>
        </w:rPr>
        <w:t>Investment</w:t>
      </w:r>
      <w:r w:rsidR="006C3B45">
        <w:rPr>
          <w:rFonts w:ascii="Times New Roman" w:hAnsi="Times New Roman"/>
          <w:bCs/>
          <w:sz w:val="22"/>
          <w:szCs w:val="22"/>
        </w:rPr>
        <w:t>s</w:t>
      </w:r>
      <w:r w:rsidRPr="00984EA6">
        <w:rPr>
          <w:rFonts w:ascii="Times New Roman" w:hAnsi="Times New Roman"/>
          <w:bCs/>
          <w:sz w:val="22"/>
          <w:szCs w:val="22"/>
        </w:rPr>
        <w:t xml:space="preserve"> in subsidiar</w:t>
      </w:r>
      <w:r w:rsidR="006C3B45">
        <w:rPr>
          <w:rFonts w:ascii="Times New Roman" w:hAnsi="Times New Roman"/>
          <w:bCs/>
          <w:sz w:val="22"/>
          <w:szCs w:val="22"/>
        </w:rPr>
        <w:t>ies</w:t>
      </w:r>
      <w:r w:rsidRPr="00984EA6">
        <w:rPr>
          <w:rFonts w:ascii="Times New Roman" w:hAnsi="Times New Roman"/>
          <w:bCs/>
          <w:sz w:val="22"/>
          <w:szCs w:val="22"/>
        </w:rPr>
        <w:t xml:space="preserve"> as at </w:t>
      </w:r>
      <w:r w:rsidR="00FD76A6">
        <w:rPr>
          <w:rFonts w:ascii="Times New Roman" w:hAnsi="Times New Roman" w:cs="Times New Roman"/>
          <w:sz w:val="22"/>
          <w:szCs w:val="22"/>
          <w:lang w:val="en-GB" w:bidi="ar-SA"/>
        </w:rPr>
        <w:t xml:space="preserve">30 </w:t>
      </w:r>
      <w:r w:rsidR="00B94723">
        <w:rPr>
          <w:rFonts w:ascii="Times New Roman" w:hAnsi="Times New Roman" w:cs="Times New Roman"/>
          <w:sz w:val="22"/>
          <w:szCs w:val="22"/>
          <w:lang w:val="en-GB" w:bidi="ar-SA"/>
        </w:rPr>
        <w:t xml:space="preserve">September </w:t>
      </w:r>
      <w:r w:rsidR="006C3B45">
        <w:rPr>
          <w:rFonts w:ascii="Times New Roman" w:hAnsi="Times New Roman" w:cs="Times New Roman"/>
          <w:sz w:val="22"/>
          <w:szCs w:val="22"/>
          <w:lang w:val="en-GB" w:bidi="ar-SA"/>
        </w:rPr>
        <w:t>202</w:t>
      </w:r>
      <w:r w:rsidR="009115D3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Pr="00984EA6">
        <w:rPr>
          <w:rFonts w:ascii="Times New Roman" w:hAnsi="Times New Roman"/>
          <w:bCs/>
          <w:sz w:val="22"/>
          <w:szCs w:val="22"/>
        </w:rPr>
        <w:t xml:space="preserve"> and 31 December 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9115D3">
        <w:rPr>
          <w:rFonts w:ascii="Times New Roman" w:hAnsi="Times New Roman"/>
          <w:bCs/>
          <w:sz w:val="22"/>
          <w:szCs w:val="22"/>
        </w:rPr>
        <w:t>2</w:t>
      </w:r>
      <w:r w:rsidRPr="00984EA6">
        <w:rPr>
          <w:rFonts w:ascii="Times New Roman" w:hAnsi="Times New Roman"/>
          <w:bCs/>
          <w:sz w:val="22"/>
          <w:szCs w:val="22"/>
        </w:rPr>
        <w:t xml:space="preserve">, and dividend income for the </w:t>
      </w:r>
      <w:r w:rsidR="00B94723">
        <w:rPr>
          <w:rFonts w:ascii="Times New Roman" w:hAnsi="Times New Roman"/>
          <w:bCs/>
          <w:sz w:val="22"/>
          <w:szCs w:val="22"/>
        </w:rPr>
        <w:t>nine</w:t>
      </w:r>
      <w:r w:rsidRPr="00984EA6">
        <w:rPr>
          <w:rFonts w:ascii="Times New Roman" w:hAnsi="Times New Roman"/>
          <w:bCs/>
          <w:sz w:val="22"/>
          <w:szCs w:val="22"/>
        </w:rPr>
        <w:t>-month period</w:t>
      </w:r>
      <w:r w:rsidR="00405B97">
        <w:rPr>
          <w:rFonts w:ascii="Times New Roman" w:hAnsi="Times New Roman"/>
          <w:bCs/>
          <w:sz w:val="22"/>
          <w:szCs w:val="22"/>
        </w:rPr>
        <w:t>s</w:t>
      </w:r>
      <w:r w:rsidRPr="00984EA6">
        <w:rPr>
          <w:rFonts w:ascii="Times New Roman" w:hAnsi="Times New Roman"/>
          <w:bCs/>
          <w:sz w:val="22"/>
          <w:szCs w:val="22"/>
        </w:rPr>
        <w:t xml:space="preserve"> ended </w:t>
      </w:r>
      <w:r w:rsidR="00FD76A6">
        <w:rPr>
          <w:rFonts w:ascii="Times New Roman" w:hAnsi="Times New Roman" w:cs="Times New Roman"/>
          <w:sz w:val="22"/>
          <w:szCs w:val="22"/>
          <w:lang w:val="en-GB" w:bidi="ar-SA"/>
        </w:rPr>
        <w:t xml:space="preserve">30 </w:t>
      </w:r>
      <w:r w:rsidR="00B94723">
        <w:rPr>
          <w:rFonts w:ascii="Times New Roman" w:hAnsi="Times New Roman" w:cs="Times New Roman"/>
          <w:sz w:val="22"/>
          <w:szCs w:val="22"/>
          <w:lang w:val="en-GB" w:bidi="ar-SA"/>
        </w:rPr>
        <w:t xml:space="preserve">September </w:t>
      </w:r>
      <w:r w:rsidR="006C3B45">
        <w:rPr>
          <w:rFonts w:ascii="Times New Roman" w:hAnsi="Times New Roman" w:cs="Times New Roman"/>
          <w:sz w:val="22"/>
          <w:szCs w:val="22"/>
          <w:lang w:val="en-GB" w:bidi="ar-SA"/>
        </w:rPr>
        <w:t>202</w:t>
      </w:r>
      <w:r w:rsidR="008767AC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Pr="00984EA6">
        <w:rPr>
          <w:rFonts w:ascii="Times New Roman" w:hAnsi="Times New Roman"/>
          <w:bCs/>
          <w:sz w:val="22"/>
          <w:szCs w:val="22"/>
        </w:rPr>
        <w:t xml:space="preserve"> and </w:t>
      </w:r>
      <w:r w:rsidR="006C3B45" w:rsidRPr="00984EA6">
        <w:rPr>
          <w:rFonts w:ascii="Times New Roman" w:hAnsi="Times New Roman"/>
          <w:bCs/>
          <w:sz w:val="22"/>
          <w:szCs w:val="22"/>
        </w:rPr>
        <w:t>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286781">
        <w:rPr>
          <w:rFonts w:ascii="Times New Roman" w:hAnsi="Times New Roman"/>
          <w:bCs/>
          <w:sz w:val="22"/>
          <w:szCs w:val="22"/>
        </w:rPr>
        <w:t>2</w:t>
      </w:r>
      <w:r w:rsidRPr="00984EA6">
        <w:rPr>
          <w:rFonts w:ascii="Times New Roman" w:hAnsi="Times New Roman"/>
          <w:bCs/>
          <w:sz w:val="22"/>
          <w:szCs w:val="22"/>
        </w:rPr>
        <w:t xml:space="preserve"> were as follows</w:t>
      </w:r>
      <w:r w:rsidRPr="00984EA6">
        <w:rPr>
          <w:rFonts w:ascii="Times New Roman" w:hAnsi="Times New Roman" w:cs="Times New Roman"/>
        </w:rPr>
        <w:t>:</w:t>
      </w:r>
    </w:p>
    <w:p w14:paraId="20C5195E" w14:textId="446B01FE" w:rsidR="003036E0" w:rsidRPr="00564BD9" w:rsidRDefault="003036E0" w:rsidP="004C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53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620"/>
        <w:gridCol w:w="108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692255" w:rsidRPr="009115D3" w14:paraId="674CCE39" w14:textId="77777777" w:rsidTr="004B22B0">
        <w:trPr>
          <w:trHeight w:val="144"/>
        </w:trPr>
        <w:tc>
          <w:tcPr>
            <w:tcW w:w="5040" w:type="dxa"/>
            <w:gridSpan w:val="3"/>
            <w:vAlign w:val="bottom"/>
          </w:tcPr>
          <w:p w14:paraId="509D0932" w14:textId="77777777" w:rsidR="00692255" w:rsidRPr="009115D3" w:rsidRDefault="00692255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90" w:type="dxa"/>
            <w:gridSpan w:val="15"/>
          </w:tcPr>
          <w:p w14:paraId="3376955D" w14:textId="77777777" w:rsidR="00692255" w:rsidRPr="009115D3" w:rsidRDefault="00692255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5A1538" w:rsidRPr="009115D3" w14:paraId="220A4826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6D2CE7CF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6EC5EBFA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FAD8B9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</w:tcPr>
          <w:p w14:paraId="6758F145" w14:textId="77777777" w:rsidR="005A1538" w:rsidRPr="009115D3" w:rsidRDefault="005A1538" w:rsidP="005A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A2CC985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33BCAE9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7E40D16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2D6C08F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3A62E4D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94B1FA9" w14:textId="3EFCF24B" w:rsidR="005A1538" w:rsidRPr="009115D3" w:rsidRDefault="005A1538" w:rsidP="005A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Dividend income</w:t>
            </w:r>
          </w:p>
        </w:tc>
      </w:tr>
      <w:tr w:rsidR="005A1538" w:rsidRPr="009115D3" w14:paraId="06AFDAC8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71CA9267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035F7EDF" w14:textId="6DE25568" w:rsidR="005A1538" w:rsidRPr="009115D3" w:rsidRDefault="005A1538" w:rsidP="005A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Type of</w:t>
            </w:r>
          </w:p>
        </w:tc>
        <w:tc>
          <w:tcPr>
            <w:tcW w:w="1080" w:type="dxa"/>
            <w:vAlign w:val="bottom"/>
          </w:tcPr>
          <w:p w14:paraId="0192D176" w14:textId="55CF11D1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Country of</w:t>
            </w:r>
          </w:p>
        </w:tc>
        <w:tc>
          <w:tcPr>
            <w:tcW w:w="2070" w:type="dxa"/>
            <w:gridSpan w:val="3"/>
          </w:tcPr>
          <w:p w14:paraId="787A41ED" w14:textId="6E0BC57A" w:rsidR="005A1538" w:rsidRPr="009115D3" w:rsidRDefault="005A1538" w:rsidP="005A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Ownership</w:t>
            </w:r>
          </w:p>
        </w:tc>
        <w:tc>
          <w:tcPr>
            <w:tcW w:w="270" w:type="dxa"/>
            <w:vAlign w:val="bottom"/>
          </w:tcPr>
          <w:p w14:paraId="05402BCC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9DCD228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776FFFA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B47038C" w14:textId="77777777" w:rsidR="005A1538" w:rsidRPr="009115D3" w:rsidRDefault="005A1538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E5FD0B9" w14:textId="77777777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CD73242" w14:textId="20DD331E" w:rsidR="005A1538" w:rsidRPr="009115D3" w:rsidRDefault="005A1538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for the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4723">
              <w:rPr>
                <w:rFonts w:ascii="Times New Roman" w:hAnsi="Times New Roman" w:cs="Times New Roman"/>
                <w:sz w:val="20"/>
                <w:szCs w:val="20"/>
              </w:rPr>
              <w:t>nine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-month</w:t>
            </w:r>
          </w:p>
        </w:tc>
      </w:tr>
      <w:tr w:rsidR="00246EAA" w:rsidRPr="009115D3" w14:paraId="0D516AE3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08905ED1" w14:textId="77777777" w:rsidR="00246EAA" w:rsidRPr="009115D3" w:rsidRDefault="00246EAA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71E013E0" w14:textId="77777777" w:rsidR="00246EAA" w:rsidRPr="009115D3" w:rsidRDefault="00246EAA" w:rsidP="00683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business</w:t>
            </w:r>
          </w:p>
        </w:tc>
        <w:tc>
          <w:tcPr>
            <w:tcW w:w="1080" w:type="dxa"/>
            <w:vAlign w:val="bottom"/>
          </w:tcPr>
          <w:p w14:paraId="3C676279" w14:textId="4A165531" w:rsidR="00246EAA" w:rsidRPr="009115D3" w:rsidRDefault="00246EAA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incorporation</w:t>
            </w:r>
          </w:p>
        </w:tc>
        <w:tc>
          <w:tcPr>
            <w:tcW w:w="2070" w:type="dxa"/>
            <w:gridSpan w:val="3"/>
          </w:tcPr>
          <w:p w14:paraId="6E5F7754" w14:textId="77777777" w:rsidR="00246EAA" w:rsidRPr="009115D3" w:rsidRDefault="00246EAA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Interest</w:t>
            </w:r>
          </w:p>
        </w:tc>
        <w:tc>
          <w:tcPr>
            <w:tcW w:w="270" w:type="dxa"/>
            <w:vAlign w:val="bottom"/>
          </w:tcPr>
          <w:p w14:paraId="5F71CAAC" w14:textId="77777777" w:rsidR="00246EAA" w:rsidRPr="009115D3" w:rsidRDefault="00246EAA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B791DC0" w14:textId="77777777" w:rsidR="00246EAA" w:rsidRPr="009115D3" w:rsidRDefault="00246EAA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Paid-up capital</w:t>
            </w:r>
          </w:p>
        </w:tc>
        <w:tc>
          <w:tcPr>
            <w:tcW w:w="270" w:type="dxa"/>
            <w:vAlign w:val="bottom"/>
          </w:tcPr>
          <w:p w14:paraId="60770C7D" w14:textId="77777777" w:rsidR="00246EAA" w:rsidRPr="009115D3" w:rsidRDefault="00246EAA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2270B06" w14:textId="77777777" w:rsidR="00246EAA" w:rsidRPr="009115D3" w:rsidRDefault="00246EAA" w:rsidP="002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</w:p>
        </w:tc>
        <w:tc>
          <w:tcPr>
            <w:tcW w:w="270" w:type="dxa"/>
            <w:vAlign w:val="bottom"/>
          </w:tcPr>
          <w:p w14:paraId="3EDEC96F" w14:textId="77777777" w:rsidR="00246EAA" w:rsidRPr="009115D3" w:rsidRDefault="00246EAA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3B5B79B" w14:textId="08BFC781" w:rsidR="00246EAA" w:rsidRPr="009115D3" w:rsidRDefault="00B52085" w:rsidP="0091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period ended</w:t>
            </w:r>
          </w:p>
        </w:tc>
      </w:tr>
      <w:tr w:rsidR="00B94723" w:rsidRPr="009115D3" w14:paraId="3058323C" w14:textId="77777777" w:rsidTr="004B22B0">
        <w:trPr>
          <w:trHeight w:val="144"/>
        </w:trPr>
        <w:tc>
          <w:tcPr>
            <w:tcW w:w="5040" w:type="dxa"/>
            <w:gridSpan w:val="3"/>
            <w:vAlign w:val="bottom"/>
          </w:tcPr>
          <w:p w14:paraId="077E3513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A0335D" w14:textId="77777777" w:rsidR="00B9472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0FC6CCA2" w14:textId="13E3E80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September</w:t>
            </w:r>
          </w:p>
        </w:tc>
        <w:tc>
          <w:tcPr>
            <w:tcW w:w="270" w:type="dxa"/>
          </w:tcPr>
          <w:p w14:paraId="781C5A16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A51534" w14:textId="31676A3B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  <w:vAlign w:val="bottom"/>
          </w:tcPr>
          <w:p w14:paraId="502B4820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D9B17C" w14:textId="77777777" w:rsidR="00B9472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277AE478" w14:textId="227A8E42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September</w:t>
            </w:r>
          </w:p>
        </w:tc>
        <w:tc>
          <w:tcPr>
            <w:tcW w:w="270" w:type="dxa"/>
          </w:tcPr>
          <w:p w14:paraId="41459BA2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9B9833" w14:textId="7EB7BD16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</w:tcPr>
          <w:p w14:paraId="5C2AB6BD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09B359" w14:textId="77777777" w:rsidR="00B9472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6DB1652C" w14:textId="4A3245DB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September</w:t>
            </w:r>
          </w:p>
        </w:tc>
        <w:tc>
          <w:tcPr>
            <w:tcW w:w="270" w:type="dxa"/>
          </w:tcPr>
          <w:p w14:paraId="49833422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8B171B" w14:textId="77777777" w:rsidR="00B9472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14:paraId="4973CC99" w14:textId="0B836374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 xml:space="preserve"> December</w:t>
            </w:r>
          </w:p>
        </w:tc>
        <w:tc>
          <w:tcPr>
            <w:tcW w:w="270" w:type="dxa"/>
          </w:tcPr>
          <w:p w14:paraId="7A7CF806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A8134E" w14:textId="77777777" w:rsidR="00B9472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2743F458" w14:textId="50F960EA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September</w:t>
            </w:r>
          </w:p>
        </w:tc>
        <w:tc>
          <w:tcPr>
            <w:tcW w:w="270" w:type="dxa"/>
          </w:tcPr>
          <w:p w14:paraId="750198AD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5B592B" w14:textId="77777777" w:rsidR="00B9472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14:paraId="594B1457" w14:textId="5378839D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September</w:t>
            </w:r>
          </w:p>
        </w:tc>
      </w:tr>
      <w:tr w:rsidR="00B94723" w:rsidRPr="009115D3" w14:paraId="5FCF81FC" w14:textId="77777777" w:rsidTr="004B22B0">
        <w:trPr>
          <w:trHeight w:val="144"/>
        </w:trPr>
        <w:tc>
          <w:tcPr>
            <w:tcW w:w="5040" w:type="dxa"/>
            <w:gridSpan w:val="3"/>
            <w:vAlign w:val="bottom"/>
          </w:tcPr>
          <w:p w14:paraId="386A9C79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01A120" w14:textId="6BA473AD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023400CC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8F3A4A" w14:textId="676326E8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0" w:type="dxa"/>
            <w:vAlign w:val="bottom"/>
          </w:tcPr>
          <w:p w14:paraId="7BBC17D9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EBE07B" w14:textId="69DDF019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30F98165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0FCA3D" w14:textId="0250D9B6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0" w:type="dxa"/>
          </w:tcPr>
          <w:p w14:paraId="1DCE743B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4DCEC2" w14:textId="645FD6E9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08019B5B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B1B259" w14:textId="2BFD87B3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0" w:type="dxa"/>
          </w:tcPr>
          <w:p w14:paraId="7C13D453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C565BF" w14:textId="6FBA1C8E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72DD11F2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066EA5" w14:textId="194DD6FC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</w:tr>
      <w:tr w:rsidR="00B94723" w:rsidRPr="009115D3" w14:paraId="56F1D412" w14:textId="77777777" w:rsidTr="004B22B0">
        <w:trPr>
          <w:trHeight w:val="144"/>
        </w:trPr>
        <w:tc>
          <w:tcPr>
            <w:tcW w:w="5040" w:type="dxa"/>
            <w:gridSpan w:val="3"/>
            <w:vAlign w:val="bottom"/>
          </w:tcPr>
          <w:p w14:paraId="428BFF77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3"/>
          </w:tcPr>
          <w:p w14:paraId="0FD43FA4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(%)</w:t>
            </w:r>
          </w:p>
        </w:tc>
        <w:tc>
          <w:tcPr>
            <w:tcW w:w="270" w:type="dxa"/>
            <w:vAlign w:val="bottom"/>
          </w:tcPr>
          <w:p w14:paraId="5C9A2E06" w14:textId="77777777" w:rsidR="00B94723" w:rsidRPr="009115D3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0" w:type="dxa"/>
            <w:gridSpan w:val="11"/>
          </w:tcPr>
          <w:p w14:paraId="21E485E8" w14:textId="77777777" w:rsidR="00B94723" w:rsidRPr="005A1538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B94723" w:rsidRPr="00564BD9" w14:paraId="54CEBFA1" w14:textId="77777777" w:rsidTr="004B22B0">
        <w:trPr>
          <w:trHeight w:val="144"/>
        </w:trPr>
        <w:tc>
          <w:tcPr>
            <w:tcW w:w="5040" w:type="dxa"/>
            <w:gridSpan w:val="3"/>
            <w:vAlign w:val="bottom"/>
          </w:tcPr>
          <w:p w14:paraId="166198A0" w14:textId="77777777" w:rsidR="00B94723" w:rsidRPr="00564BD9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0" w:type="dxa"/>
            <w:gridSpan w:val="3"/>
          </w:tcPr>
          <w:p w14:paraId="3928DCAF" w14:textId="77777777" w:rsidR="00B94723" w:rsidRPr="00564BD9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FA70601" w14:textId="77777777" w:rsidR="00B94723" w:rsidRPr="00564BD9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0" w:type="dxa"/>
            <w:gridSpan w:val="11"/>
          </w:tcPr>
          <w:p w14:paraId="759E4BCC" w14:textId="77777777" w:rsidR="00B94723" w:rsidRPr="00564BD9" w:rsidRDefault="00B94723" w:rsidP="00B94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2250F" w:rsidRPr="005909EA" w14:paraId="0367BADC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1A9A5A55" w14:textId="77777777" w:rsidR="0042250F" w:rsidRPr="00312AF9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theme="minorBidi"/>
                <w:sz w:val="20"/>
                <w:szCs w:val="20"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9 Fresh Marketplace</w:t>
            </w:r>
          </w:p>
        </w:tc>
        <w:tc>
          <w:tcPr>
            <w:tcW w:w="1620" w:type="dxa"/>
            <w:vAlign w:val="bottom"/>
          </w:tcPr>
          <w:p w14:paraId="2E88365D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Leasing and</w:t>
            </w:r>
          </w:p>
        </w:tc>
        <w:tc>
          <w:tcPr>
            <w:tcW w:w="1080" w:type="dxa"/>
            <w:vAlign w:val="bottom"/>
          </w:tcPr>
          <w:p w14:paraId="3A9A4C33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4C6A2621" w14:textId="652A46DC" w:rsidR="0042250F" w:rsidRPr="00DF7F0E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</w:tcPr>
          <w:p w14:paraId="3D4B5511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F45A585" w14:textId="7F405A6B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4DEB9783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205F45" w14:textId="4CC4EF83" w:rsidR="0042250F" w:rsidRPr="004D722D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3317D88C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hanging="92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</w:tcPr>
          <w:p w14:paraId="0EF3BC60" w14:textId="31D4FD59" w:rsidR="0042250F" w:rsidRPr="004D722D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378E6E57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6E2BD3AC" w14:textId="2A5B413E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2264660C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00AB97E1" w14:textId="430979F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51EE4B1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DC3553F" w14:textId="54785B15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9AA376B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21CBC11" w14:textId="72155054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42250F" w:rsidRPr="005909EA" w14:paraId="44ACAA2D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3D7845DD" w14:textId="77777777" w:rsidR="0042250F" w:rsidRPr="00312AF9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4A1D151D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operating of</w:t>
            </w:r>
          </w:p>
        </w:tc>
        <w:tc>
          <w:tcPr>
            <w:tcW w:w="1080" w:type="dxa"/>
            <w:vAlign w:val="bottom"/>
          </w:tcPr>
          <w:p w14:paraId="58BFCD9B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13F8581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E1EB9D9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CF189AC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93B3CD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9AB8A9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C422E98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AB0516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DEEE0B9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302134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1769571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4FE9D1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1DC9C1A2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161AFF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B169CDA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D8C2678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42250F" w:rsidRPr="005909EA" w14:paraId="56AF18B4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2F095F5C" w14:textId="77777777" w:rsidR="0042250F" w:rsidRPr="00312AF9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159C0C30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real estate</w:t>
            </w:r>
          </w:p>
        </w:tc>
        <w:tc>
          <w:tcPr>
            <w:tcW w:w="1080" w:type="dxa"/>
            <w:vAlign w:val="bottom"/>
          </w:tcPr>
          <w:p w14:paraId="1E8C5705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8F31C88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9460D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9A4C58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76FBBF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8BA1A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85988D3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C5DEE9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105568E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D64B1F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C0CAD50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61DA17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DF859E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9ED46E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7485933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D92E02F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42250F" w:rsidRPr="005909EA" w14:paraId="185E94AC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1653A2FC" w14:textId="77777777" w:rsidR="0042250F" w:rsidRPr="00312AF9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Hotel and Service</w:t>
            </w:r>
          </w:p>
        </w:tc>
        <w:tc>
          <w:tcPr>
            <w:tcW w:w="1620" w:type="dxa"/>
            <w:vAlign w:val="bottom"/>
          </w:tcPr>
          <w:p w14:paraId="21A05F1C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Hotels, resort hotels</w:t>
            </w:r>
          </w:p>
        </w:tc>
        <w:tc>
          <w:tcPr>
            <w:tcW w:w="1080" w:type="dxa"/>
            <w:vAlign w:val="bottom"/>
          </w:tcPr>
          <w:p w14:paraId="206D8C8A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25B55C08" w14:textId="21ED5664" w:rsidR="0042250F" w:rsidRPr="00DF7F0E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</w:tcPr>
          <w:p w14:paraId="4218F72E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99866D7" w14:textId="5640D5C5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26AE07F8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7481F7" w14:textId="3A256475" w:rsidR="0042250F" w:rsidRPr="004D722D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0E1FE579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</w:tcPr>
          <w:p w14:paraId="79AAEEDE" w14:textId="7453B159" w:rsidR="0042250F" w:rsidRPr="004D722D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2D9AAA8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8C6B23" w14:textId="09E2BBAC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22F6E7BF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254F8B" w14:textId="4885B739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33697A70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8AE6BD" w14:textId="284B0EB2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BC2C883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A931A24" w14:textId="3C110EC9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42250F" w:rsidRPr="005909EA" w14:paraId="3A3B12B8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7F7A49CC" w14:textId="77777777" w:rsidR="0042250F" w:rsidRPr="00312AF9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116E039C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and condominium</w:t>
            </w:r>
          </w:p>
        </w:tc>
        <w:tc>
          <w:tcPr>
            <w:tcW w:w="1080" w:type="dxa"/>
            <w:vAlign w:val="bottom"/>
          </w:tcPr>
          <w:p w14:paraId="448D2BBF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D42170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F519216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13CAD6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959450A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BA6D8C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5E7A74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095054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F5B7066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F3B048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CBE689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C01A30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47B9846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18F22E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F0FA03B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582E93F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42250F" w:rsidRPr="005909EA" w14:paraId="108FFAF6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0749E800" w14:textId="77777777" w:rsidR="0042250F" w:rsidRPr="00312AF9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Smart Development</w:t>
            </w:r>
          </w:p>
        </w:tc>
        <w:tc>
          <w:tcPr>
            <w:tcW w:w="1620" w:type="dxa"/>
            <w:vAlign w:val="bottom"/>
          </w:tcPr>
          <w:p w14:paraId="39560298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Property</w:t>
            </w:r>
          </w:p>
        </w:tc>
        <w:tc>
          <w:tcPr>
            <w:tcW w:w="1080" w:type="dxa"/>
            <w:vAlign w:val="bottom"/>
          </w:tcPr>
          <w:p w14:paraId="33AE5CB5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43275D47" w14:textId="29180675" w:rsidR="0042250F" w:rsidRPr="00DF7F0E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</w:tcPr>
          <w:p w14:paraId="0A17ED74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832383F" w14:textId="44758AF2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19A49F5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82310F" w14:textId="478BBD9C" w:rsidR="0042250F" w:rsidRPr="004D722D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77A9880D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</w:tcPr>
          <w:p w14:paraId="2CA105D6" w14:textId="0B694A0E" w:rsidR="0042250F" w:rsidRPr="004D722D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3869A01C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3022F2" w14:textId="5A466849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1CB9706A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1A4576" w14:textId="50E52EE2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37E78720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37A680" w14:textId="627F82E0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9FB481B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809F1D9" w14:textId="0AF55AE3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42250F" w:rsidRPr="005909EA" w14:paraId="44FF75A7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7E9B5CC5" w14:textId="77777777" w:rsidR="0042250F" w:rsidRPr="0077062C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2942F49E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development</w:t>
            </w:r>
          </w:p>
        </w:tc>
        <w:tc>
          <w:tcPr>
            <w:tcW w:w="1080" w:type="dxa"/>
            <w:vAlign w:val="bottom"/>
          </w:tcPr>
          <w:p w14:paraId="08AF1F67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1546944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9A88B08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572E0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18E3BC1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973A32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9FE821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A07D43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3F238CC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79D290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28F99E2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0F3617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249AD2A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90BA71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54D7676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7C67EE8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42250F" w:rsidRPr="005909EA" w14:paraId="48A47FC9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17516CAD" w14:textId="77777777" w:rsidR="0042250F" w:rsidRPr="00312AF9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29C2D6A1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for sale</w:t>
            </w:r>
          </w:p>
        </w:tc>
        <w:tc>
          <w:tcPr>
            <w:tcW w:w="1080" w:type="dxa"/>
            <w:vAlign w:val="bottom"/>
          </w:tcPr>
          <w:p w14:paraId="32B0B7A7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82615A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B80C9C1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DD91CF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32FA36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9D04F4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462AF63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D3F09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C28723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C703D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EEBE6F7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08559D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09C9579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C329A9F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C6279EA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8EBC9AB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42250F" w:rsidRPr="005909EA" w14:paraId="759C0F45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69C7139D" w14:textId="77777777" w:rsidR="0042250F" w:rsidRPr="00312AF9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Smart Residence</w:t>
            </w:r>
          </w:p>
        </w:tc>
        <w:tc>
          <w:tcPr>
            <w:tcW w:w="1620" w:type="dxa"/>
            <w:vAlign w:val="bottom"/>
          </w:tcPr>
          <w:p w14:paraId="154866D3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Other</w:t>
            </w:r>
          </w:p>
        </w:tc>
        <w:tc>
          <w:tcPr>
            <w:tcW w:w="1080" w:type="dxa"/>
            <w:vAlign w:val="bottom"/>
          </w:tcPr>
          <w:p w14:paraId="159D58A3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505E3098" w14:textId="19BC7EF6" w:rsidR="0042250F" w:rsidRPr="00DF7F0E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</w:tcPr>
          <w:p w14:paraId="79B4F51A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87B06B8" w14:textId="42D6C828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32BD8FF8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48EFBE" w14:textId="56F5F318" w:rsidR="0042250F" w:rsidRPr="004D722D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5F7BDA49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</w:tcPr>
          <w:p w14:paraId="62220CE9" w14:textId="07EF894F" w:rsidR="0042250F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4F562C06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E3B2CE" w14:textId="5A1B9834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354F4D6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58FD40" w14:textId="75D28A58" w:rsidR="0042250F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76F846C1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BF5765" w14:textId="50CCBEC4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0888C25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17521BD" w14:textId="4C6F2AFC" w:rsidR="0042250F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42250F" w:rsidRPr="005909EA" w14:paraId="04F48323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7F02D26F" w14:textId="77777777" w:rsidR="0042250F" w:rsidRPr="00312AF9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2A4FDCA5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accommodation</w:t>
            </w:r>
          </w:p>
        </w:tc>
        <w:tc>
          <w:tcPr>
            <w:tcW w:w="1080" w:type="dxa"/>
            <w:vAlign w:val="bottom"/>
          </w:tcPr>
          <w:p w14:paraId="54D06435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A11CEB" w14:textId="77777777" w:rsidR="0042250F" w:rsidRPr="00DF7F0E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89D75BE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4DF5125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638AFE3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C08130" w14:textId="77777777" w:rsidR="0042250F" w:rsidRPr="004D722D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51957462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</w:tcPr>
          <w:p w14:paraId="0F28F398" w14:textId="77777777" w:rsidR="0042250F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3115C9F0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F0CD1D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4FF98B9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6D8A62" w14:textId="77777777" w:rsidR="0042250F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0C62999C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DABBE81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0B8239F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33B4C8D" w14:textId="77777777" w:rsidR="0042250F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42250F" w:rsidRPr="005909EA" w14:paraId="19A38A99" w14:textId="77777777" w:rsidTr="004B22B0">
        <w:trPr>
          <w:trHeight w:val="144"/>
        </w:trPr>
        <w:tc>
          <w:tcPr>
            <w:tcW w:w="2340" w:type="dxa"/>
            <w:vAlign w:val="bottom"/>
          </w:tcPr>
          <w:p w14:paraId="33578063" w14:textId="77777777" w:rsidR="0042250F" w:rsidRPr="00312AF9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Navanakorn</w:t>
            </w:r>
            <w:proofErr w:type="spellEnd"/>
          </w:p>
        </w:tc>
        <w:tc>
          <w:tcPr>
            <w:tcW w:w="1620" w:type="dxa"/>
            <w:vAlign w:val="bottom"/>
          </w:tcPr>
          <w:p w14:paraId="3EE52DAB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Leasing and </w:t>
            </w:r>
          </w:p>
        </w:tc>
        <w:tc>
          <w:tcPr>
            <w:tcW w:w="1080" w:type="dxa"/>
            <w:vAlign w:val="bottom"/>
          </w:tcPr>
          <w:p w14:paraId="7915D731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55ED61B2" w14:textId="6F5F6FA4" w:rsidR="0042250F" w:rsidRPr="00DF7F0E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270" w:type="dxa"/>
          </w:tcPr>
          <w:p w14:paraId="5592AEB7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C9BCEA" w14:textId="01F546B0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270" w:type="dxa"/>
            <w:vAlign w:val="bottom"/>
          </w:tcPr>
          <w:p w14:paraId="6C6108EA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9FE3C7" w14:textId="347BCF5D" w:rsidR="0042250F" w:rsidRPr="004D722D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270" w:type="dxa"/>
          </w:tcPr>
          <w:p w14:paraId="542B3877" w14:textId="77777777" w:rsidR="0042250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F2435A" w14:textId="61FEDF87" w:rsidR="0042250F" w:rsidRPr="004D722D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270" w:type="dxa"/>
          </w:tcPr>
          <w:p w14:paraId="620EA969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786198D" w14:textId="6FAADB01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 w:rsidRPr="008C716C"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270" w:type="dxa"/>
          </w:tcPr>
          <w:p w14:paraId="1E8F327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8F6C1F" w14:textId="6D6087FE" w:rsidR="0042250F" w:rsidRPr="00F95D3E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  <w:cs/>
              </w:rPr>
            </w:pPr>
            <w:r w:rsidRPr="00F95D3E">
              <w:rPr>
                <w:rFonts w:ascii="Times New Roman" w:hAnsi="Times New Roman"/>
                <w:sz w:val="20"/>
                <w:szCs w:val="25"/>
              </w:rPr>
              <w:t>5,000</w:t>
            </w:r>
          </w:p>
        </w:tc>
        <w:tc>
          <w:tcPr>
            <w:tcW w:w="270" w:type="dxa"/>
          </w:tcPr>
          <w:p w14:paraId="7733D53F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88D8FC" w14:textId="59BF348D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EF90235" w14:textId="77777777" w:rsidR="0042250F" w:rsidRPr="00C36493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1D669C0" w14:textId="6A7B889F" w:rsidR="0042250F" w:rsidRPr="00C36493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2250F" w:rsidRPr="005909EA" w14:paraId="28C0DE76" w14:textId="77777777" w:rsidTr="004B22B0">
        <w:trPr>
          <w:trHeight w:val="60"/>
        </w:trPr>
        <w:tc>
          <w:tcPr>
            <w:tcW w:w="2340" w:type="dxa"/>
            <w:vAlign w:val="bottom"/>
          </w:tcPr>
          <w:p w14:paraId="3208CAA1" w14:textId="24926A43" w:rsidR="0042250F" w:rsidRPr="0077062C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Development Co.,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Ltd.</w:t>
            </w:r>
          </w:p>
        </w:tc>
        <w:tc>
          <w:tcPr>
            <w:tcW w:w="1620" w:type="dxa"/>
            <w:vAlign w:val="bottom"/>
          </w:tcPr>
          <w:p w14:paraId="16525211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operating of</w:t>
            </w:r>
          </w:p>
        </w:tc>
        <w:tc>
          <w:tcPr>
            <w:tcW w:w="1080" w:type="dxa"/>
            <w:vAlign w:val="bottom"/>
          </w:tcPr>
          <w:p w14:paraId="6F2305E7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DA663CF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0AB1D1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4FBD76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52439BA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C75096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5CB1518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6B774A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BCC21D6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313ABAF3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22DC90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15744374" w14:textId="77777777" w:rsidR="0042250F" w:rsidRPr="00F95D3E" w:rsidRDefault="0042250F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284C6307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7FCBA0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2B388EC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98B0BC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50F" w:rsidRPr="005909EA" w14:paraId="265A1ED3" w14:textId="77777777" w:rsidTr="004B22B0">
        <w:trPr>
          <w:trHeight w:val="60"/>
        </w:trPr>
        <w:tc>
          <w:tcPr>
            <w:tcW w:w="2340" w:type="dxa"/>
            <w:vAlign w:val="bottom"/>
          </w:tcPr>
          <w:p w14:paraId="2B842344" w14:textId="77777777" w:rsidR="0042250F" w:rsidRPr="00A94851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0749B7CE" w14:textId="60FAE27D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3A6DA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warehouse</w:t>
            </w:r>
          </w:p>
        </w:tc>
        <w:tc>
          <w:tcPr>
            <w:tcW w:w="1080" w:type="dxa"/>
            <w:vAlign w:val="bottom"/>
          </w:tcPr>
          <w:p w14:paraId="321D13FB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0945C3A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6A2E0F4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9CE03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A523CE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F82A9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E878CB3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2D635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5485F1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0475ADF6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19F6DD1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4C44AE49" w14:textId="77777777" w:rsidR="0042250F" w:rsidRPr="00F95D3E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01DF0BA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CFA790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D5C369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A7830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50F" w:rsidRPr="005909EA" w14:paraId="5C7BE3E3" w14:textId="77777777" w:rsidTr="00592C2A">
        <w:trPr>
          <w:trHeight w:val="60"/>
        </w:trPr>
        <w:tc>
          <w:tcPr>
            <w:tcW w:w="2340" w:type="dxa"/>
            <w:vAlign w:val="bottom"/>
          </w:tcPr>
          <w:p w14:paraId="15738E4A" w14:textId="4FCA2063" w:rsidR="0042250F" w:rsidRPr="005C3DEF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theme="minorBidi"/>
                <w:sz w:val="20"/>
                <w:szCs w:val="20"/>
                <w:cs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9 P</w:t>
            </w:r>
            <w:r w:rsidRPr="00312AF9">
              <w:rPr>
                <w:rFonts w:ascii="Times New Roman" w:hAnsi="Times New Roman"/>
                <w:sz w:val="20"/>
                <w:szCs w:val="20"/>
              </w:rPr>
              <w:t>etro</w:t>
            </w: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 xml:space="preserve"> and service</w:t>
            </w:r>
          </w:p>
        </w:tc>
        <w:tc>
          <w:tcPr>
            <w:tcW w:w="1620" w:type="dxa"/>
            <w:vAlign w:val="bottom"/>
          </w:tcPr>
          <w:p w14:paraId="0D265A84" w14:textId="1597C8FF" w:rsidR="0042250F" w:rsidRPr="00EC4EF7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C4EF7">
              <w:rPr>
                <w:rFonts w:ascii="Times New Roman" w:hAnsi="Times New Roman"/>
                <w:spacing w:val="-6"/>
                <w:sz w:val="20"/>
                <w:szCs w:val="25"/>
              </w:rPr>
              <w:t>R</w:t>
            </w:r>
            <w:r w:rsidRPr="00EC4EF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etail sale of </w:t>
            </w:r>
          </w:p>
        </w:tc>
        <w:tc>
          <w:tcPr>
            <w:tcW w:w="1080" w:type="dxa"/>
            <w:vAlign w:val="bottom"/>
          </w:tcPr>
          <w:p w14:paraId="136B452F" w14:textId="20F86F69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3A6DA8">
              <w:rPr>
                <w:rFonts w:ascii="Times New Roman" w:hAnsi="Times New Roman" w:cs="Times New Roman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1549DDA4" w14:textId="16183B42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270" w:type="dxa"/>
          </w:tcPr>
          <w:p w14:paraId="4DC88D9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EC5F07" w14:textId="3E6C708E" w:rsidR="0042250F" w:rsidRPr="00F95D3E" w:rsidRDefault="0042250F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 w:rsidRPr="00F95D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406577A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0256A530" w14:textId="091CD8E0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1,000</w:t>
            </w:r>
          </w:p>
        </w:tc>
        <w:tc>
          <w:tcPr>
            <w:tcW w:w="270" w:type="dxa"/>
          </w:tcPr>
          <w:p w14:paraId="510BC8F3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28FA0E" w14:textId="78AB47DD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</w:tcPr>
          <w:p w14:paraId="5B0DCB84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</w:tcPr>
          <w:p w14:paraId="3B457E64" w14:textId="3C631A06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1,000</w:t>
            </w:r>
          </w:p>
        </w:tc>
        <w:tc>
          <w:tcPr>
            <w:tcW w:w="270" w:type="dxa"/>
          </w:tcPr>
          <w:p w14:paraId="740E8A55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</w:tcPr>
          <w:p w14:paraId="6CDDCE12" w14:textId="6CCCF213" w:rsidR="0042250F" w:rsidRPr="00F95D3E" w:rsidRDefault="0042250F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 w:rsidRPr="00F95D3E"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</w:tcPr>
          <w:p w14:paraId="143777A9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F65042" w14:textId="174FECC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A71C0D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0052F9" w14:textId="484D080B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42250F" w:rsidRPr="005909EA" w14:paraId="425960FE" w14:textId="77777777" w:rsidTr="004B22B0">
        <w:trPr>
          <w:trHeight w:val="101"/>
        </w:trPr>
        <w:tc>
          <w:tcPr>
            <w:tcW w:w="2340" w:type="dxa"/>
            <w:vAlign w:val="bottom"/>
          </w:tcPr>
          <w:p w14:paraId="0A231742" w14:textId="1BB911A9" w:rsidR="0042250F" w:rsidRPr="00A94851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Co., Ltd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.*</w:t>
            </w:r>
          </w:p>
        </w:tc>
        <w:tc>
          <w:tcPr>
            <w:tcW w:w="1620" w:type="dxa"/>
            <w:vAlign w:val="bottom"/>
          </w:tcPr>
          <w:p w14:paraId="7F3FEFE7" w14:textId="72538D3E" w:rsidR="0042250F" w:rsidRPr="00EC4EF7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EC4EF7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automotive fuel</w:t>
            </w:r>
          </w:p>
        </w:tc>
        <w:tc>
          <w:tcPr>
            <w:tcW w:w="1080" w:type="dxa"/>
            <w:vAlign w:val="bottom"/>
          </w:tcPr>
          <w:p w14:paraId="52E36235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83B7DA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C81E2CA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50F0F9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5395101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E57751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E42AA5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1F441A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8485F1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1348FE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BE3F4F8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398683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0EA472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B95F4B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08980D6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205B40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50F" w:rsidRPr="005909EA" w14:paraId="47FE5B26" w14:textId="77777777" w:rsidTr="004B22B0">
        <w:trPr>
          <w:trHeight w:val="101"/>
        </w:trPr>
        <w:tc>
          <w:tcPr>
            <w:tcW w:w="2340" w:type="dxa"/>
            <w:vAlign w:val="bottom"/>
          </w:tcPr>
          <w:p w14:paraId="4B38993F" w14:textId="714E6C40" w:rsidR="0042250F" w:rsidRPr="00A94851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 w:right="-110" w:hanging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620" w:type="dxa"/>
            <w:vAlign w:val="bottom"/>
          </w:tcPr>
          <w:p w14:paraId="555BE62B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199E91F" w14:textId="77777777" w:rsidR="0042250F" w:rsidRPr="003A6DA8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8911A82" w14:textId="77777777" w:rsidR="0042250F" w:rsidRPr="004B22B0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01B2DBA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5A22548" w14:textId="77777777" w:rsidR="0042250F" w:rsidRPr="004B22B0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87D2627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2DA5B1" w14:textId="77777777" w:rsidR="0042250F" w:rsidRPr="004B22B0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163A7D80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ED5743" w14:textId="77777777" w:rsidR="0042250F" w:rsidRPr="004B22B0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18399549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0D33B" w14:textId="28E16B7B" w:rsidR="0042250F" w:rsidRPr="00501A52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/>
                <w:b/>
                <w:bCs/>
                <w:sz w:val="20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5"/>
              </w:rPr>
              <w:t>141,000</w:t>
            </w:r>
          </w:p>
        </w:tc>
        <w:tc>
          <w:tcPr>
            <w:tcW w:w="270" w:type="dxa"/>
          </w:tcPr>
          <w:p w14:paraId="2A5463BD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31352" w14:textId="676D1F95" w:rsidR="0042250F" w:rsidRPr="004B22B0" w:rsidRDefault="0042250F" w:rsidP="00F95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 w:rsidRPr="004B22B0">
              <w:rPr>
                <w:rFonts w:ascii="Times New Roman" w:hAnsi="Times New Roman"/>
                <w:b/>
                <w:bCs/>
                <w:sz w:val="20"/>
                <w:szCs w:val="25"/>
              </w:rPr>
              <w:t>140,000</w:t>
            </w:r>
          </w:p>
        </w:tc>
        <w:tc>
          <w:tcPr>
            <w:tcW w:w="270" w:type="dxa"/>
          </w:tcPr>
          <w:p w14:paraId="7988D31A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1793FF" w14:textId="4BAC178B" w:rsidR="0042250F" w:rsidRPr="004B22B0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5095584E" w14:textId="77777777" w:rsidR="0042250F" w:rsidRPr="005909EA" w:rsidRDefault="0042250F" w:rsidP="00422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98ACC" w14:textId="1A03148C" w:rsidR="0042250F" w:rsidRPr="004B22B0" w:rsidRDefault="0042250F" w:rsidP="00422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  <w:sz w:val="20"/>
                <w:szCs w:val="25"/>
              </w:rPr>
            </w:pPr>
            <w:r w:rsidRPr="004B22B0">
              <w:rPr>
                <w:rFonts w:ascii="Times New Roman" w:hAnsi="Times New Roman"/>
                <w:b/>
                <w:bCs/>
                <w:sz w:val="20"/>
                <w:szCs w:val="25"/>
              </w:rPr>
              <w:t>-</w:t>
            </w:r>
          </w:p>
        </w:tc>
      </w:tr>
    </w:tbl>
    <w:p w14:paraId="4BA9129D" w14:textId="77777777" w:rsidR="00E11E76" w:rsidRDefault="00E11E76" w:rsidP="00E11E76"/>
    <w:p w14:paraId="01BD6A8C" w14:textId="527A5702" w:rsidR="00E11E76" w:rsidRPr="00E11E76" w:rsidRDefault="00A00A4B" w:rsidP="00A0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sectPr w:rsidR="00E11E76" w:rsidRPr="00E11E76" w:rsidSect="008F5F4B">
          <w:headerReference w:type="default" r:id="rId12"/>
          <w:footerReference w:type="default" r:id="rId13"/>
          <w:pgSz w:w="16834" w:h="11909" w:orient="landscape" w:code="9"/>
          <w:pgMar w:top="691" w:right="1152" w:bottom="720" w:left="1152" w:header="720" w:footer="792" w:gutter="0"/>
          <w:cols w:space="720"/>
          <w:docGrid w:linePitch="245"/>
        </w:sectPr>
      </w:pPr>
      <w:r w:rsidRPr="00A00A4B">
        <w:rPr>
          <w:rFonts w:ascii="Angsana New" w:hAnsi="Angsana New"/>
          <w:sz w:val="30"/>
          <w:szCs w:val="30"/>
          <w:cs/>
        </w:rPr>
        <w:t>*</w:t>
      </w:r>
      <w:r w:rsidRPr="00412E66">
        <w:rPr>
          <w:rFonts w:ascii="Times New Roman" w:hAnsi="Times New Roman"/>
          <w:bCs/>
          <w:sz w:val="22"/>
          <w:szCs w:val="22"/>
        </w:rPr>
        <w:t xml:space="preserve">The </w:t>
      </w:r>
      <w:r w:rsidR="00EF4584" w:rsidRPr="00412E66">
        <w:rPr>
          <w:rFonts w:ascii="Times New Roman" w:hAnsi="Times New Roman"/>
          <w:bCs/>
          <w:sz w:val="22"/>
          <w:szCs w:val="22"/>
        </w:rPr>
        <w:t>subsidiary</w:t>
      </w:r>
      <w:r w:rsidRPr="00412E66">
        <w:rPr>
          <w:rFonts w:ascii="Times New Roman" w:hAnsi="Times New Roman"/>
          <w:bCs/>
          <w:sz w:val="22"/>
          <w:szCs w:val="22"/>
        </w:rPr>
        <w:t xml:space="preserve"> was incorporated in Thailand on </w:t>
      </w:r>
      <w:r w:rsidR="008D1E7A">
        <w:rPr>
          <w:rFonts w:ascii="Times New Roman" w:hAnsi="Times New Roman"/>
          <w:bCs/>
          <w:sz w:val="22"/>
          <w:szCs w:val="22"/>
        </w:rPr>
        <w:t>21 June</w:t>
      </w:r>
      <w:r w:rsidRPr="00412E66">
        <w:rPr>
          <w:rFonts w:ascii="Times New Roman" w:hAnsi="Times New Roman"/>
          <w:bCs/>
          <w:sz w:val="22"/>
          <w:szCs w:val="22"/>
        </w:rPr>
        <w:t xml:space="preserve"> </w:t>
      </w:r>
      <w:r w:rsidR="008D1E7A">
        <w:rPr>
          <w:rFonts w:ascii="Times New Roman" w:hAnsi="Times New Roman"/>
          <w:bCs/>
          <w:sz w:val="22"/>
          <w:szCs w:val="22"/>
        </w:rPr>
        <w:t>2023</w:t>
      </w:r>
      <w:r w:rsidRPr="00412E66">
        <w:rPr>
          <w:rFonts w:ascii="Times New Roman" w:hAnsi="Times New Roman"/>
          <w:bCs/>
          <w:sz w:val="22"/>
          <w:szCs w:val="22"/>
          <w:cs/>
        </w:rPr>
        <w:t xml:space="preserve"> </w:t>
      </w:r>
      <w:r w:rsidRPr="00412E66">
        <w:rPr>
          <w:rFonts w:ascii="Times New Roman" w:hAnsi="Times New Roman"/>
          <w:bCs/>
          <w:sz w:val="22"/>
          <w:szCs w:val="22"/>
        </w:rPr>
        <w:t xml:space="preserve">and the Company fully paid for the subsidiary's share capital on </w:t>
      </w:r>
      <w:r w:rsidR="008D1E7A">
        <w:rPr>
          <w:rFonts w:ascii="Times New Roman" w:hAnsi="Times New Roman"/>
          <w:bCs/>
          <w:sz w:val="22"/>
          <w:szCs w:val="22"/>
        </w:rPr>
        <w:t>21</w:t>
      </w:r>
      <w:r w:rsidRPr="00412E66">
        <w:rPr>
          <w:rFonts w:ascii="Times New Roman" w:hAnsi="Times New Roman"/>
          <w:bCs/>
          <w:sz w:val="22"/>
          <w:szCs w:val="22"/>
          <w:cs/>
        </w:rPr>
        <w:t xml:space="preserve"> </w:t>
      </w:r>
      <w:r w:rsidR="008D1E7A">
        <w:rPr>
          <w:rFonts w:ascii="Times New Roman" w:hAnsi="Times New Roman"/>
          <w:bCs/>
          <w:sz w:val="22"/>
          <w:szCs w:val="22"/>
        </w:rPr>
        <w:t>June</w:t>
      </w:r>
      <w:r w:rsidRPr="00412E66">
        <w:rPr>
          <w:rFonts w:ascii="Times New Roman" w:hAnsi="Times New Roman"/>
          <w:bCs/>
          <w:sz w:val="22"/>
          <w:szCs w:val="22"/>
        </w:rPr>
        <w:t xml:space="preserve"> </w:t>
      </w:r>
      <w:r w:rsidR="008D1E7A">
        <w:rPr>
          <w:rFonts w:ascii="Times New Roman" w:hAnsi="Times New Roman"/>
          <w:bCs/>
          <w:sz w:val="22"/>
          <w:szCs w:val="22"/>
        </w:rPr>
        <w:t>2023</w:t>
      </w:r>
      <w:r w:rsidRPr="00A00A4B">
        <w:rPr>
          <w:rFonts w:ascii="Angsana New" w:hAnsi="Angsana New"/>
          <w:sz w:val="30"/>
          <w:szCs w:val="30"/>
          <w:cs/>
        </w:rPr>
        <w:t>.</w:t>
      </w:r>
    </w:p>
    <w:p w14:paraId="245F619A" w14:textId="074DD910" w:rsidR="002B325F" w:rsidRDefault="00FA3BE5" w:rsidP="007D73CA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bookmarkEnd w:id="1"/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0CA453F1" w14:textId="5263B435" w:rsidR="009115D3" w:rsidRDefault="009115D3" w:rsidP="009115D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540"/>
        <w:gridCol w:w="1170"/>
        <w:gridCol w:w="270"/>
        <w:gridCol w:w="1170"/>
        <w:gridCol w:w="270"/>
        <w:gridCol w:w="1170"/>
        <w:gridCol w:w="270"/>
        <w:gridCol w:w="1170"/>
      </w:tblGrid>
      <w:tr w:rsidR="004F24EC" w:rsidRPr="00A35AEE" w14:paraId="4D0B2A68" w14:textId="77777777" w:rsidTr="00CA29C8">
        <w:trPr>
          <w:trHeight w:val="80"/>
        </w:trPr>
        <w:tc>
          <w:tcPr>
            <w:tcW w:w="3330" w:type="dxa"/>
          </w:tcPr>
          <w:p w14:paraId="38545960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540" w:type="dxa"/>
          </w:tcPr>
          <w:p w14:paraId="16F582F5" w14:textId="77777777" w:rsidR="004F24EC" w:rsidRPr="00574909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63ADA4A1" w14:textId="77777777" w:rsidR="004F24EC" w:rsidRPr="00574909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17919419" w14:textId="77777777" w:rsidR="004F24EC" w:rsidRPr="00B44F5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6EB543B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4F24EC" w:rsidRPr="00A35AEE" w14:paraId="0BD7056E" w14:textId="77777777" w:rsidTr="00CA29C8">
        <w:trPr>
          <w:trHeight w:val="80"/>
        </w:trPr>
        <w:tc>
          <w:tcPr>
            <w:tcW w:w="3330" w:type="dxa"/>
          </w:tcPr>
          <w:p w14:paraId="4066C2DB" w14:textId="77777777" w:rsidR="004F24EC" w:rsidRPr="0092661C" w:rsidRDefault="004F24EC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</w:p>
        </w:tc>
        <w:tc>
          <w:tcPr>
            <w:tcW w:w="540" w:type="dxa"/>
          </w:tcPr>
          <w:p w14:paraId="414E14B0" w14:textId="77777777" w:rsidR="004F24EC" w:rsidRPr="000F13FA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6B7C8890" w14:textId="77777777" w:rsidR="004F24EC" w:rsidRPr="00333A39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238FFA58" w14:textId="77777777" w:rsidR="004F24EC" w:rsidRPr="00B44F5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6583C986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4F24EC" w:rsidRPr="00A35AEE" w14:paraId="03DC83DC" w14:textId="77777777" w:rsidTr="00CA29C8">
        <w:trPr>
          <w:trHeight w:val="80"/>
        </w:trPr>
        <w:tc>
          <w:tcPr>
            <w:tcW w:w="3330" w:type="dxa"/>
          </w:tcPr>
          <w:p w14:paraId="52F80814" w14:textId="77777777" w:rsidR="004F24EC" w:rsidRPr="00B00A2D" w:rsidRDefault="004F24EC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  <w:spacing w:val="-8"/>
              </w:rPr>
            </w:pP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For the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>nine</w:t>
            </w: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-month period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>ended</w:t>
            </w:r>
          </w:p>
        </w:tc>
        <w:tc>
          <w:tcPr>
            <w:tcW w:w="540" w:type="dxa"/>
          </w:tcPr>
          <w:p w14:paraId="105ACD2C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170" w:type="dxa"/>
          </w:tcPr>
          <w:p w14:paraId="067DC5AA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2214B279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0F89C7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62254526" w14:textId="77777777" w:rsidR="004F24EC" w:rsidRPr="00E553B1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DAA2F0" w14:textId="77777777" w:rsidR="004F24EC" w:rsidRPr="00A35AEE" w:rsidRDefault="004F24EC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40A9ACC0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8551A3D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4F24EC" w:rsidRPr="00A35AEE" w14:paraId="44845D77" w14:textId="77777777" w:rsidTr="00CA29C8">
        <w:trPr>
          <w:trHeight w:val="80"/>
        </w:trPr>
        <w:tc>
          <w:tcPr>
            <w:tcW w:w="3330" w:type="dxa"/>
          </w:tcPr>
          <w:p w14:paraId="3DBB3F67" w14:textId="77777777" w:rsidR="004F24EC" w:rsidRPr="0023000B" w:rsidRDefault="004F24EC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156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>30 September</w:t>
            </w:r>
          </w:p>
        </w:tc>
        <w:tc>
          <w:tcPr>
            <w:tcW w:w="540" w:type="dxa"/>
          </w:tcPr>
          <w:p w14:paraId="537C19E6" w14:textId="77777777" w:rsidR="004F24EC" w:rsidRPr="000A3EF1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5AFA7155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54DAAF7B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8AE736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2022</w:t>
            </w:r>
          </w:p>
        </w:tc>
        <w:tc>
          <w:tcPr>
            <w:tcW w:w="270" w:type="dxa"/>
          </w:tcPr>
          <w:p w14:paraId="3FD4E12D" w14:textId="77777777" w:rsidR="004F24EC" w:rsidRPr="00E553B1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CF5E07" w14:textId="77777777" w:rsidR="004F24EC" w:rsidRPr="00A35AEE" w:rsidRDefault="004F24EC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cs="Times New Roman"/>
                <w:lang w:val="en-GB" w:bidi="ar-SA"/>
              </w:rPr>
              <w:t>202</w:t>
            </w:r>
            <w:r>
              <w:rPr>
                <w:rFonts w:cs="Times New Roman"/>
                <w:lang w:val="en-GB" w:bidi="ar-SA"/>
              </w:rPr>
              <w:t>3</w:t>
            </w:r>
          </w:p>
        </w:tc>
        <w:tc>
          <w:tcPr>
            <w:tcW w:w="270" w:type="dxa"/>
          </w:tcPr>
          <w:p w14:paraId="025714DA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C7AEA8" w14:textId="77777777" w:rsidR="004F24EC" w:rsidRPr="00A35AEE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2022</w:t>
            </w:r>
          </w:p>
        </w:tc>
      </w:tr>
      <w:tr w:rsidR="004F24EC" w:rsidRPr="005737AB" w14:paraId="6FF9DDAB" w14:textId="77777777" w:rsidTr="00CA29C8">
        <w:trPr>
          <w:trHeight w:val="80"/>
        </w:trPr>
        <w:tc>
          <w:tcPr>
            <w:tcW w:w="3330" w:type="dxa"/>
          </w:tcPr>
          <w:p w14:paraId="2502876F" w14:textId="77777777" w:rsidR="004F24EC" w:rsidRPr="0092661C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14:paraId="6D1261B2" w14:textId="77777777" w:rsidR="004F24EC" w:rsidRPr="00D675DD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753AE897" w14:textId="77777777" w:rsidR="004F24EC" w:rsidRPr="005737AB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F24EC" w:rsidRPr="00D675DD" w14:paraId="2B93771A" w14:textId="77777777" w:rsidTr="00CA29C8">
        <w:trPr>
          <w:trHeight w:val="80"/>
        </w:trPr>
        <w:tc>
          <w:tcPr>
            <w:tcW w:w="3330" w:type="dxa"/>
          </w:tcPr>
          <w:p w14:paraId="5FB9C9DA" w14:textId="77777777" w:rsidR="004F24EC" w:rsidRPr="0092661C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14:paraId="75819D37" w14:textId="77777777" w:rsidR="004F24EC" w:rsidRPr="00D675DD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08792BD6" w14:textId="77777777" w:rsidR="004F24EC" w:rsidRPr="00D675DD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F24EC" w14:paraId="44042B5A" w14:textId="77777777" w:rsidTr="00CA29C8">
        <w:trPr>
          <w:trHeight w:val="80"/>
        </w:trPr>
        <w:tc>
          <w:tcPr>
            <w:tcW w:w="3330" w:type="dxa"/>
          </w:tcPr>
          <w:p w14:paraId="534CE96D" w14:textId="77777777" w:rsidR="004F24EC" w:rsidRPr="00241684" w:rsidRDefault="004F24EC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8F0952">
              <w:t>At 1 January</w:t>
            </w:r>
          </w:p>
        </w:tc>
        <w:tc>
          <w:tcPr>
            <w:tcW w:w="540" w:type="dxa"/>
          </w:tcPr>
          <w:p w14:paraId="48A3D14A" w14:textId="77777777" w:rsidR="004F24EC" w:rsidRPr="00043B99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A0E3CA" w14:textId="19B26231" w:rsidR="004F24EC" w:rsidRPr="008203A1" w:rsidRDefault="0042250F" w:rsidP="00CA29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8203A1">
              <w:t>811</w:t>
            </w:r>
            <w:r w:rsidR="00F563E5" w:rsidRPr="008203A1">
              <w:t>,887</w:t>
            </w:r>
          </w:p>
        </w:tc>
        <w:tc>
          <w:tcPr>
            <w:tcW w:w="270" w:type="dxa"/>
          </w:tcPr>
          <w:p w14:paraId="6A4FA967" w14:textId="77777777" w:rsidR="004F24EC" w:rsidRPr="00043B99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0D22B946" w14:textId="77777777" w:rsidR="004F24EC" w:rsidRPr="008203A1" w:rsidRDefault="004F24EC" w:rsidP="00CA29C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0" w:right="-80"/>
            </w:pPr>
            <w:r w:rsidRPr="008203A1">
              <w:t>890,686</w:t>
            </w:r>
          </w:p>
        </w:tc>
        <w:tc>
          <w:tcPr>
            <w:tcW w:w="270" w:type="dxa"/>
          </w:tcPr>
          <w:p w14:paraId="082A78A4" w14:textId="77777777" w:rsidR="004F24EC" w:rsidRPr="00D675DD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6062E69F" w14:textId="67907999" w:rsidR="004F24EC" w:rsidRDefault="00F563E5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  <w:r>
              <w:t>825,930</w:t>
            </w:r>
          </w:p>
        </w:tc>
        <w:tc>
          <w:tcPr>
            <w:tcW w:w="270" w:type="dxa"/>
          </w:tcPr>
          <w:p w14:paraId="4D3640B2" w14:textId="77777777" w:rsidR="004F24EC" w:rsidRPr="00D675DD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355CCBD3" w14:textId="77777777" w:rsidR="004F24EC" w:rsidRDefault="004F24EC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  <w:r>
              <w:t>705,930</w:t>
            </w:r>
          </w:p>
        </w:tc>
      </w:tr>
      <w:tr w:rsidR="004F24EC" w14:paraId="3F80C199" w14:textId="77777777" w:rsidTr="00CA29C8">
        <w:trPr>
          <w:trHeight w:val="80"/>
        </w:trPr>
        <w:tc>
          <w:tcPr>
            <w:tcW w:w="3330" w:type="dxa"/>
          </w:tcPr>
          <w:p w14:paraId="6F000365" w14:textId="77777777" w:rsidR="004F24EC" w:rsidRPr="00241684" w:rsidRDefault="004F24EC" w:rsidP="00991EA3">
            <w:pPr>
              <w:pStyle w:val="acctfourfigures"/>
              <w:tabs>
                <w:tab w:val="clear" w:pos="765"/>
              </w:tabs>
              <w:spacing w:line="240" w:lineRule="atLeast"/>
            </w:pPr>
            <w:r w:rsidRPr="007D7734">
              <w:rPr>
                <w:szCs w:val="22"/>
              </w:rPr>
              <w:t>Share of profit</w:t>
            </w:r>
            <w:r>
              <w:rPr>
                <w:szCs w:val="22"/>
              </w:rPr>
              <w:t xml:space="preserve"> (loss) </w:t>
            </w:r>
            <w:r w:rsidRPr="007D7734">
              <w:rPr>
                <w:szCs w:val="22"/>
              </w:rPr>
              <w:t xml:space="preserve">of 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540" w:type="dxa"/>
          </w:tcPr>
          <w:p w14:paraId="6E8F2283" w14:textId="77777777" w:rsidR="004F24EC" w:rsidRDefault="004F24EC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42C004B" w14:textId="77777777" w:rsidR="004F24EC" w:rsidRPr="008203A1" w:rsidRDefault="004F24EC" w:rsidP="00CA29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713E4BC" w14:textId="77777777" w:rsidR="004F24EC" w:rsidRPr="00D675DD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413ACF92" w14:textId="77777777" w:rsidR="004F24EC" w:rsidRPr="008203A1" w:rsidRDefault="004F24EC" w:rsidP="00CA29C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0839F4A0" w14:textId="77777777" w:rsidR="004F24EC" w:rsidRPr="00D675DD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326A56C6" w14:textId="77777777" w:rsidR="004F24EC" w:rsidRDefault="004F24EC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348FA9B2" w14:textId="77777777" w:rsidR="004F24EC" w:rsidRPr="00D675DD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066DDB3F" w14:textId="77777777" w:rsidR="004F24EC" w:rsidRDefault="004F24EC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</w:p>
        </w:tc>
      </w:tr>
      <w:tr w:rsidR="004F24EC" w14:paraId="284E825A" w14:textId="77777777" w:rsidTr="00CA29C8">
        <w:trPr>
          <w:trHeight w:val="80"/>
        </w:trPr>
        <w:tc>
          <w:tcPr>
            <w:tcW w:w="3330" w:type="dxa"/>
          </w:tcPr>
          <w:p w14:paraId="498FEFE3" w14:textId="77777777" w:rsidR="004F24EC" w:rsidRPr="007D7734" w:rsidRDefault="004F24EC" w:rsidP="00991EA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>
              <w:rPr>
                <w:szCs w:val="22"/>
              </w:rPr>
              <w:t xml:space="preserve">   joint ventures accounted for</w:t>
            </w:r>
          </w:p>
        </w:tc>
        <w:tc>
          <w:tcPr>
            <w:tcW w:w="540" w:type="dxa"/>
          </w:tcPr>
          <w:p w14:paraId="31F2A11F" w14:textId="77777777" w:rsidR="004F24EC" w:rsidRDefault="004F24EC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41BEAF1" w14:textId="77777777" w:rsidR="004F24EC" w:rsidRPr="008203A1" w:rsidRDefault="004F24EC" w:rsidP="00CA29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7E1100BB" w14:textId="77777777" w:rsidR="004F24EC" w:rsidRPr="00D675DD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6D55F653" w14:textId="77777777" w:rsidR="004F24EC" w:rsidRPr="008203A1" w:rsidRDefault="004F24EC" w:rsidP="00CA29C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15D7B9AD" w14:textId="77777777" w:rsidR="004F24EC" w:rsidRPr="00D675DD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0FFAEE81" w14:textId="77777777" w:rsidR="004F24EC" w:rsidRDefault="004F24EC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89C775F" w14:textId="77777777" w:rsidR="004F24EC" w:rsidRPr="00D675DD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159C4D4F" w14:textId="77777777" w:rsidR="004F24EC" w:rsidRDefault="004F24EC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</w:p>
        </w:tc>
      </w:tr>
      <w:tr w:rsidR="004F24EC" w14:paraId="44F59C40" w14:textId="77777777" w:rsidTr="00CA29C8">
        <w:trPr>
          <w:trHeight w:val="80"/>
        </w:trPr>
        <w:tc>
          <w:tcPr>
            <w:tcW w:w="3330" w:type="dxa"/>
          </w:tcPr>
          <w:p w14:paraId="66EB8871" w14:textId="77777777" w:rsidR="004F24EC" w:rsidRPr="00B00A2D" w:rsidRDefault="004F24EC" w:rsidP="00991EA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>
              <w:rPr>
                <w:szCs w:val="22"/>
              </w:rPr>
              <w:t xml:space="preserve">   using equity method</w:t>
            </w:r>
          </w:p>
        </w:tc>
        <w:tc>
          <w:tcPr>
            <w:tcW w:w="540" w:type="dxa"/>
          </w:tcPr>
          <w:p w14:paraId="74DE3768" w14:textId="77777777" w:rsidR="004F24EC" w:rsidRPr="00043B99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008141" w14:textId="4B02C12B" w:rsidR="004F24EC" w:rsidRPr="008203A1" w:rsidRDefault="00F563E5" w:rsidP="00CA29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8203A1">
              <w:t>82,215</w:t>
            </w:r>
          </w:p>
        </w:tc>
        <w:tc>
          <w:tcPr>
            <w:tcW w:w="270" w:type="dxa"/>
          </w:tcPr>
          <w:p w14:paraId="0A6B4075" w14:textId="77777777" w:rsidR="004F24EC" w:rsidRPr="00D675DD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4F947190" w14:textId="77777777" w:rsidR="004F24EC" w:rsidRPr="008203A1" w:rsidRDefault="004F24EC" w:rsidP="00CA29C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0" w:right="-80"/>
            </w:pPr>
            <w:r w:rsidRPr="008203A1">
              <w:t>(74,940)</w:t>
            </w:r>
          </w:p>
        </w:tc>
        <w:tc>
          <w:tcPr>
            <w:tcW w:w="270" w:type="dxa"/>
          </w:tcPr>
          <w:p w14:paraId="0CD58FD6" w14:textId="77777777" w:rsidR="004F24EC" w:rsidRPr="00D675DD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77FBB525" w14:textId="2C95C68A" w:rsidR="004F24EC" w:rsidRDefault="00F563E5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0E613352" w14:textId="77777777" w:rsidR="004F24EC" w:rsidRPr="00D675DD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41FA9367" w14:textId="77777777" w:rsidR="004F24EC" w:rsidRDefault="004F24EC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  <w:r>
              <w:t>-</w:t>
            </w:r>
          </w:p>
        </w:tc>
      </w:tr>
      <w:tr w:rsidR="004F24EC" w:rsidRPr="00597175" w14:paraId="4E596757" w14:textId="77777777" w:rsidTr="00CA29C8">
        <w:trPr>
          <w:trHeight w:val="80"/>
        </w:trPr>
        <w:tc>
          <w:tcPr>
            <w:tcW w:w="3330" w:type="dxa"/>
          </w:tcPr>
          <w:p w14:paraId="1D78282E" w14:textId="77777777" w:rsidR="004F24EC" w:rsidRPr="00597175" w:rsidRDefault="004F24EC" w:rsidP="00991EA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597175">
              <w:rPr>
                <w:szCs w:val="22"/>
              </w:rPr>
              <w:t>Additional paid-up</w:t>
            </w:r>
          </w:p>
        </w:tc>
        <w:tc>
          <w:tcPr>
            <w:tcW w:w="540" w:type="dxa"/>
          </w:tcPr>
          <w:p w14:paraId="25AA39E4" w14:textId="77777777" w:rsidR="004F24EC" w:rsidRPr="00597175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7B96C1" w14:textId="1A95AB71" w:rsidR="004F24EC" w:rsidRPr="008203A1" w:rsidRDefault="00F563E5" w:rsidP="00CA29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8203A1">
              <w:t>77,700</w:t>
            </w:r>
          </w:p>
        </w:tc>
        <w:tc>
          <w:tcPr>
            <w:tcW w:w="270" w:type="dxa"/>
          </w:tcPr>
          <w:p w14:paraId="3653230F" w14:textId="77777777" w:rsidR="004F24EC" w:rsidRPr="00597175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2E74D217" w14:textId="77777777" w:rsidR="004F24EC" w:rsidRPr="008203A1" w:rsidRDefault="004F24EC" w:rsidP="00CA29C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0" w:right="-80"/>
            </w:pPr>
            <w:r w:rsidRPr="008203A1">
              <w:t>70,000</w:t>
            </w:r>
          </w:p>
        </w:tc>
        <w:tc>
          <w:tcPr>
            <w:tcW w:w="270" w:type="dxa"/>
          </w:tcPr>
          <w:p w14:paraId="52AC7573" w14:textId="77777777" w:rsidR="004F24EC" w:rsidRPr="00597175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3D22A65A" w14:textId="5E4A4E55" w:rsidR="004F24EC" w:rsidRPr="008203A1" w:rsidRDefault="0023325A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  <w:r w:rsidRPr="008203A1">
              <w:t>77,700</w:t>
            </w:r>
          </w:p>
        </w:tc>
        <w:tc>
          <w:tcPr>
            <w:tcW w:w="270" w:type="dxa"/>
          </w:tcPr>
          <w:p w14:paraId="7554A1E9" w14:textId="77777777" w:rsidR="004F24EC" w:rsidRPr="00597175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4AD451F8" w14:textId="77777777" w:rsidR="004F24EC" w:rsidRPr="00597175" w:rsidRDefault="004F24EC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  <w:r>
              <w:t>70,000</w:t>
            </w:r>
          </w:p>
        </w:tc>
      </w:tr>
      <w:tr w:rsidR="004F24EC" w:rsidRPr="00597175" w14:paraId="32C0F914" w14:textId="77777777" w:rsidTr="00CA29C8">
        <w:trPr>
          <w:trHeight w:val="80"/>
        </w:trPr>
        <w:tc>
          <w:tcPr>
            <w:tcW w:w="3330" w:type="dxa"/>
          </w:tcPr>
          <w:p w14:paraId="56DE630C" w14:textId="77777777" w:rsidR="004F24EC" w:rsidRPr="00597175" w:rsidRDefault="004F24EC" w:rsidP="00991EA3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597175">
              <w:rPr>
                <w:szCs w:val="22"/>
              </w:rPr>
              <w:t>Dividend income</w:t>
            </w:r>
          </w:p>
        </w:tc>
        <w:tc>
          <w:tcPr>
            <w:tcW w:w="540" w:type="dxa"/>
          </w:tcPr>
          <w:p w14:paraId="2C8AB986" w14:textId="77777777" w:rsidR="004F24EC" w:rsidRPr="00597175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FC0E50" w14:textId="7ADEE14B" w:rsidR="004F24EC" w:rsidRPr="008203A1" w:rsidRDefault="00F563E5" w:rsidP="00CA29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  <w:r w:rsidRPr="008203A1">
              <w:t>-</w:t>
            </w:r>
          </w:p>
        </w:tc>
        <w:tc>
          <w:tcPr>
            <w:tcW w:w="270" w:type="dxa"/>
          </w:tcPr>
          <w:p w14:paraId="40BDFB96" w14:textId="77777777" w:rsidR="004F24EC" w:rsidRPr="00597175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5369923E" w14:textId="77777777" w:rsidR="004F24EC" w:rsidRPr="00597175" w:rsidRDefault="004F24EC" w:rsidP="00CA29C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0" w:right="-80"/>
            </w:pPr>
            <w:r w:rsidRPr="008203A1">
              <w:t>(89,991)</w:t>
            </w:r>
          </w:p>
        </w:tc>
        <w:tc>
          <w:tcPr>
            <w:tcW w:w="270" w:type="dxa"/>
          </w:tcPr>
          <w:p w14:paraId="141C2BD1" w14:textId="77777777" w:rsidR="004F24EC" w:rsidRPr="00597175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17C9BBDB" w14:textId="63AC0E82" w:rsidR="004F24EC" w:rsidRPr="00597175" w:rsidRDefault="0023325A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31388C9D" w14:textId="77777777" w:rsidR="004F24EC" w:rsidRPr="00597175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</w:pPr>
          </w:p>
        </w:tc>
        <w:tc>
          <w:tcPr>
            <w:tcW w:w="1170" w:type="dxa"/>
          </w:tcPr>
          <w:p w14:paraId="61772485" w14:textId="77777777" w:rsidR="004F24EC" w:rsidRPr="00597175" w:rsidRDefault="004F24EC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</w:pPr>
            <w:r>
              <w:t>-</w:t>
            </w:r>
          </w:p>
        </w:tc>
      </w:tr>
      <w:tr w:rsidR="004F24EC" w:rsidRPr="00597175" w14:paraId="2D3013D1" w14:textId="77777777" w:rsidTr="00CA29C8">
        <w:trPr>
          <w:trHeight w:val="80"/>
        </w:trPr>
        <w:tc>
          <w:tcPr>
            <w:tcW w:w="3330" w:type="dxa"/>
          </w:tcPr>
          <w:p w14:paraId="30204A49" w14:textId="77777777" w:rsidR="004F24EC" w:rsidRPr="00661C88" w:rsidRDefault="004F24EC" w:rsidP="00991E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  <w:cs/>
              </w:rPr>
            </w:pPr>
            <w:r w:rsidRPr="00597175">
              <w:rPr>
                <w:rFonts w:cs="Times New Roman"/>
                <w:b/>
                <w:bCs/>
              </w:rPr>
              <w:t>At 3</w:t>
            </w:r>
            <w:r>
              <w:rPr>
                <w:rFonts w:cs="Times New Roman"/>
                <w:b/>
                <w:bCs/>
              </w:rPr>
              <w:t>0</w:t>
            </w:r>
            <w:r w:rsidRPr="00597175">
              <w:rPr>
                <w:rFonts w:cs="Times New Roman"/>
                <w:b/>
                <w:bCs/>
              </w:rPr>
              <w:t xml:space="preserve"> </w:t>
            </w:r>
            <w:r>
              <w:rPr>
                <w:rFonts w:cs="Times New Roman"/>
                <w:b/>
                <w:bCs/>
              </w:rPr>
              <w:t>September</w:t>
            </w:r>
          </w:p>
        </w:tc>
        <w:tc>
          <w:tcPr>
            <w:tcW w:w="540" w:type="dxa"/>
          </w:tcPr>
          <w:p w14:paraId="61CE9A13" w14:textId="77777777" w:rsidR="004F24EC" w:rsidRPr="00597175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F9B6A6" w14:textId="6A0DCF39" w:rsidR="004F24EC" w:rsidRPr="008203A1" w:rsidRDefault="00F563E5" w:rsidP="00CA29C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203A1">
              <w:rPr>
                <w:b/>
                <w:bCs/>
              </w:rPr>
              <w:t>971,802</w:t>
            </w:r>
          </w:p>
        </w:tc>
        <w:tc>
          <w:tcPr>
            <w:tcW w:w="270" w:type="dxa"/>
          </w:tcPr>
          <w:p w14:paraId="7FE0DFC8" w14:textId="77777777" w:rsidR="004F24EC" w:rsidRPr="008203A1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F607EB" w14:textId="32E9A04E" w:rsidR="004F24EC" w:rsidRPr="008203A1" w:rsidRDefault="004F24EC" w:rsidP="00CA29C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203A1">
              <w:rPr>
                <w:b/>
                <w:bCs/>
              </w:rPr>
              <w:t>795,7</w:t>
            </w:r>
            <w:r w:rsidR="003A1D36">
              <w:rPr>
                <w:b/>
                <w:bCs/>
              </w:rPr>
              <w:t>5</w:t>
            </w:r>
            <w:r w:rsidRPr="008203A1">
              <w:rPr>
                <w:b/>
                <w:bCs/>
              </w:rPr>
              <w:t>5</w:t>
            </w:r>
          </w:p>
        </w:tc>
        <w:tc>
          <w:tcPr>
            <w:tcW w:w="270" w:type="dxa"/>
          </w:tcPr>
          <w:p w14:paraId="299AC3C6" w14:textId="77777777" w:rsidR="004F24EC" w:rsidRPr="008203A1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555115" w14:textId="44ED8309" w:rsidR="004F24EC" w:rsidRPr="008203A1" w:rsidRDefault="0023325A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203A1">
              <w:rPr>
                <w:b/>
                <w:bCs/>
              </w:rPr>
              <w:t>903,630</w:t>
            </w:r>
          </w:p>
        </w:tc>
        <w:tc>
          <w:tcPr>
            <w:tcW w:w="270" w:type="dxa"/>
          </w:tcPr>
          <w:p w14:paraId="3114576A" w14:textId="77777777" w:rsidR="004F24EC" w:rsidRPr="008203A1" w:rsidRDefault="004F24EC" w:rsidP="008203A1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80" w:right="-80"/>
              <w:rPr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6A4D9A" w14:textId="77777777" w:rsidR="004F24EC" w:rsidRPr="008203A1" w:rsidRDefault="004F24EC" w:rsidP="00CA29C8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8203A1">
              <w:rPr>
                <w:b/>
                <w:bCs/>
              </w:rPr>
              <w:t>775,930</w:t>
            </w:r>
          </w:p>
        </w:tc>
      </w:tr>
    </w:tbl>
    <w:p w14:paraId="56054798" w14:textId="2398731A" w:rsidR="004F24EC" w:rsidRDefault="004F24EC" w:rsidP="009115D3">
      <w:pPr>
        <w:rPr>
          <w:rFonts w:ascii="Times New Roman" w:hAnsi="Times New Roman" w:cs="Times New Roman"/>
          <w:sz w:val="22"/>
          <w:szCs w:val="22"/>
        </w:rPr>
      </w:pPr>
    </w:p>
    <w:p w14:paraId="35D36DDF" w14:textId="5CD628AE" w:rsidR="00245203" w:rsidRDefault="00245203" w:rsidP="00245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F273DD">
        <w:rPr>
          <w:rFonts w:ascii="Times New Roman" w:hAnsi="Times New Roman"/>
          <w:sz w:val="22"/>
          <w:szCs w:val="22"/>
        </w:rPr>
        <w:t xml:space="preserve">On </w:t>
      </w:r>
      <w:r w:rsidR="00924637">
        <w:rPr>
          <w:rFonts w:ascii="Times New Roman" w:hAnsi="Times New Roman"/>
          <w:sz w:val="22"/>
          <w:szCs w:val="22"/>
        </w:rPr>
        <w:t>27</w:t>
      </w:r>
      <w:r w:rsidRPr="00F273DD">
        <w:rPr>
          <w:rFonts w:ascii="Times New Roman" w:hAnsi="Times New Roman"/>
          <w:sz w:val="22"/>
          <w:szCs w:val="22"/>
        </w:rPr>
        <w:t xml:space="preserve"> </w:t>
      </w:r>
      <w:r w:rsidR="00924637">
        <w:rPr>
          <w:rFonts w:ascii="Times New Roman" w:hAnsi="Times New Roman"/>
          <w:sz w:val="22"/>
          <w:szCs w:val="22"/>
        </w:rPr>
        <w:t>February</w:t>
      </w:r>
      <w:r w:rsidRPr="00F273DD">
        <w:rPr>
          <w:rFonts w:ascii="Times New Roman" w:hAnsi="Times New Roman"/>
          <w:sz w:val="22"/>
          <w:szCs w:val="22"/>
        </w:rPr>
        <w:t xml:space="preserve"> 202</w:t>
      </w:r>
      <w:r w:rsidR="00924637">
        <w:rPr>
          <w:rFonts w:ascii="Times New Roman" w:hAnsi="Times New Roman"/>
          <w:sz w:val="22"/>
          <w:szCs w:val="22"/>
        </w:rPr>
        <w:t>3</w:t>
      </w:r>
      <w:r w:rsidRPr="00F273DD">
        <w:rPr>
          <w:rFonts w:ascii="Times New Roman" w:hAnsi="Times New Roman"/>
          <w:sz w:val="22"/>
          <w:szCs w:val="22"/>
        </w:rPr>
        <w:t>, the Company paid the additional paid-up share capital of R E N Korat Energy Company</w:t>
      </w:r>
      <w:r w:rsidR="00EC5FA6">
        <w:rPr>
          <w:rFonts w:ascii="Times New Roman" w:hAnsi="Times New Roman"/>
          <w:sz w:val="22"/>
          <w:szCs w:val="22"/>
        </w:rPr>
        <w:t xml:space="preserve"> </w:t>
      </w:r>
      <w:r w:rsidR="00F95D3E" w:rsidRPr="00F273DD">
        <w:rPr>
          <w:rFonts w:ascii="Times New Roman" w:hAnsi="Times New Roman"/>
          <w:sz w:val="22"/>
          <w:szCs w:val="22"/>
        </w:rPr>
        <w:t>Limited</w:t>
      </w:r>
      <w:r w:rsidR="00F95D3E">
        <w:rPr>
          <w:rFonts w:ascii="Times New Roman" w:hAnsi="Times New Roman"/>
          <w:sz w:val="22"/>
          <w:szCs w:val="22"/>
        </w:rPr>
        <w:t xml:space="preserve"> </w:t>
      </w:r>
      <w:r w:rsidR="00EC5FA6">
        <w:rPr>
          <w:rFonts w:ascii="Times New Roman" w:hAnsi="Times New Roman"/>
          <w:sz w:val="22"/>
          <w:szCs w:val="22"/>
        </w:rPr>
        <w:t>(“R E N”)</w:t>
      </w:r>
      <w:r w:rsidRPr="00F273DD">
        <w:rPr>
          <w:rFonts w:ascii="Times New Roman" w:hAnsi="Times New Roman"/>
          <w:sz w:val="22"/>
          <w:szCs w:val="22"/>
        </w:rPr>
        <w:t xml:space="preserve"> of </w:t>
      </w:r>
      <w:r>
        <w:rPr>
          <w:rFonts w:ascii="Times New Roman" w:hAnsi="Times New Roman"/>
          <w:sz w:val="22"/>
          <w:szCs w:val="22"/>
        </w:rPr>
        <w:t>7</w:t>
      </w:r>
      <w:r w:rsidRPr="00F273DD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>000</w:t>
      </w:r>
      <w:r w:rsidRPr="00F273DD">
        <w:rPr>
          <w:rFonts w:ascii="Times New Roman" w:hAnsi="Times New Roman"/>
          <w:sz w:val="22"/>
          <w:szCs w:val="22"/>
        </w:rPr>
        <w:t xml:space="preserve">,000 ordinary shares, with the par value of Baht </w:t>
      </w:r>
      <w:r w:rsidR="00924637">
        <w:rPr>
          <w:rFonts w:ascii="Times New Roman" w:hAnsi="Times New Roman"/>
          <w:sz w:val="22"/>
          <w:szCs w:val="22"/>
        </w:rPr>
        <w:t>5</w:t>
      </w:r>
      <w:r w:rsidRPr="00F273DD">
        <w:rPr>
          <w:rFonts w:ascii="Times New Roman" w:hAnsi="Times New Roman"/>
          <w:sz w:val="22"/>
          <w:szCs w:val="22"/>
        </w:rPr>
        <w:t xml:space="preserve"> per share totaling Baht </w:t>
      </w:r>
      <w:r w:rsidR="004842BC">
        <w:rPr>
          <w:rFonts w:ascii="Times New Roman" w:hAnsi="Times New Roman"/>
          <w:sz w:val="22"/>
          <w:szCs w:val="22"/>
        </w:rPr>
        <w:t>35</w:t>
      </w:r>
      <w:r w:rsidRPr="00F273DD">
        <w:rPr>
          <w:rFonts w:ascii="Times New Roman" w:hAnsi="Times New Roman"/>
          <w:sz w:val="22"/>
          <w:szCs w:val="22"/>
        </w:rPr>
        <w:t>.0 million regarding to the additional contributions in proportion of its interest.</w:t>
      </w:r>
    </w:p>
    <w:p w14:paraId="52864A94" w14:textId="77777777" w:rsidR="00F96A42" w:rsidRDefault="00F96A42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0C8235DB" w14:textId="79154DC1" w:rsidR="005C1EB8" w:rsidRDefault="00DA21A1" w:rsidP="005C1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3E792B">
        <w:rPr>
          <w:rFonts w:ascii="Times New Roman" w:hAnsi="Times New Roman"/>
          <w:sz w:val="22"/>
          <w:szCs w:val="22"/>
        </w:rPr>
        <w:t>On 12 July 2023</w:t>
      </w:r>
      <w:r w:rsidR="005C1EB8" w:rsidRPr="003E792B">
        <w:rPr>
          <w:rFonts w:ascii="Times New Roman" w:hAnsi="Times New Roman"/>
          <w:sz w:val="22"/>
          <w:szCs w:val="22"/>
        </w:rPr>
        <w:t>, the</w:t>
      </w:r>
      <w:r w:rsidR="005C1EB8" w:rsidRPr="00F273DD">
        <w:rPr>
          <w:rFonts w:ascii="Times New Roman" w:hAnsi="Times New Roman"/>
          <w:sz w:val="22"/>
          <w:szCs w:val="22"/>
        </w:rPr>
        <w:t xml:space="preserve"> Company paid the additional paid-up share capital of R E N of </w:t>
      </w:r>
      <w:r w:rsidR="005C1EB8">
        <w:rPr>
          <w:rFonts w:ascii="Times New Roman" w:hAnsi="Times New Roman"/>
          <w:sz w:val="22"/>
          <w:szCs w:val="22"/>
        </w:rPr>
        <w:t>4,270</w:t>
      </w:r>
      <w:r w:rsidR="005C1EB8" w:rsidRPr="00F273DD">
        <w:rPr>
          <w:rFonts w:ascii="Times New Roman" w:hAnsi="Times New Roman"/>
          <w:sz w:val="22"/>
          <w:szCs w:val="22"/>
        </w:rPr>
        <w:t xml:space="preserve">,000 ordinary shares, with the par value of Baht </w:t>
      </w:r>
      <w:r w:rsidR="003E792B">
        <w:rPr>
          <w:rFonts w:ascii="Times New Roman" w:hAnsi="Times New Roman"/>
          <w:sz w:val="22"/>
          <w:szCs w:val="22"/>
        </w:rPr>
        <w:t>10</w:t>
      </w:r>
      <w:r w:rsidR="005C1EB8" w:rsidRPr="00F273DD">
        <w:rPr>
          <w:rFonts w:ascii="Times New Roman" w:hAnsi="Times New Roman"/>
          <w:sz w:val="22"/>
          <w:szCs w:val="22"/>
        </w:rPr>
        <w:t xml:space="preserve"> per share totaling Baht </w:t>
      </w:r>
      <w:r w:rsidR="003E792B">
        <w:rPr>
          <w:rFonts w:ascii="Times New Roman" w:hAnsi="Times New Roman"/>
          <w:sz w:val="22"/>
          <w:szCs w:val="22"/>
        </w:rPr>
        <w:t>42.7</w:t>
      </w:r>
      <w:r w:rsidR="005C1EB8" w:rsidRPr="00F273DD">
        <w:rPr>
          <w:rFonts w:ascii="Times New Roman" w:hAnsi="Times New Roman"/>
          <w:sz w:val="22"/>
          <w:szCs w:val="22"/>
        </w:rPr>
        <w:t xml:space="preserve"> million regarding to the additional contributions in proportion of its interest.</w:t>
      </w:r>
    </w:p>
    <w:p w14:paraId="5425E7B0" w14:textId="77777777" w:rsidR="000D0E52" w:rsidRDefault="000D0E52" w:rsidP="000D0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5EC9EF99" w14:textId="75F6A559" w:rsidR="00FF5482" w:rsidRDefault="00CD0833" w:rsidP="00A5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CD0833">
        <w:rPr>
          <w:rFonts w:ascii="Times New Roman" w:hAnsi="Times New Roman"/>
          <w:sz w:val="22"/>
          <w:szCs w:val="22"/>
        </w:rPr>
        <w:t xml:space="preserve">On </w:t>
      </w:r>
      <w:r w:rsidR="00445F7A" w:rsidRPr="00CD0833">
        <w:rPr>
          <w:rFonts w:ascii="Times New Roman" w:hAnsi="Times New Roman"/>
          <w:sz w:val="22"/>
          <w:szCs w:val="22"/>
        </w:rPr>
        <w:t>20</w:t>
      </w:r>
      <w:r w:rsidR="00445F7A">
        <w:rPr>
          <w:rFonts w:ascii="Times New Roman" w:hAnsi="Times New Roman"/>
          <w:sz w:val="22"/>
          <w:szCs w:val="22"/>
        </w:rPr>
        <w:t xml:space="preserve"> </w:t>
      </w:r>
      <w:r w:rsidRPr="00CD0833">
        <w:rPr>
          <w:rFonts w:ascii="Times New Roman" w:hAnsi="Times New Roman"/>
          <w:sz w:val="22"/>
          <w:szCs w:val="22"/>
        </w:rPr>
        <w:t>July 2023, the Company issued a consent letter to R</w:t>
      </w:r>
      <w:r w:rsidR="00EC5FA6">
        <w:rPr>
          <w:rFonts w:ascii="Times New Roman" w:hAnsi="Times New Roman"/>
          <w:sz w:val="22"/>
          <w:szCs w:val="22"/>
        </w:rPr>
        <w:t xml:space="preserve"> </w:t>
      </w:r>
      <w:r w:rsidRPr="00CD0833">
        <w:rPr>
          <w:rFonts w:ascii="Times New Roman" w:hAnsi="Times New Roman"/>
          <w:sz w:val="22"/>
          <w:szCs w:val="22"/>
        </w:rPr>
        <w:t>E</w:t>
      </w:r>
      <w:r w:rsidR="00EC5FA6">
        <w:rPr>
          <w:rFonts w:ascii="Times New Roman" w:hAnsi="Times New Roman"/>
          <w:sz w:val="22"/>
          <w:szCs w:val="22"/>
        </w:rPr>
        <w:t xml:space="preserve"> </w:t>
      </w:r>
      <w:r w:rsidRPr="00CD0833">
        <w:rPr>
          <w:rFonts w:ascii="Times New Roman" w:hAnsi="Times New Roman"/>
          <w:sz w:val="22"/>
          <w:szCs w:val="22"/>
        </w:rPr>
        <w:t xml:space="preserve">N to </w:t>
      </w:r>
      <w:r w:rsidR="00F95D3E">
        <w:rPr>
          <w:rFonts w:ascii="Times New Roman" w:hAnsi="Times New Roman"/>
          <w:sz w:val="22"/>
          <w:szCs w:val="22"/>
        </w:rPr>
        <w:t>use</w:t>
      </w:r>
      <w:r w:rsidRPr="00CD0833">
        <w:rPr>
          <w:rFonts w:ascii="Times New Roman" w:hAnsi="Times New Roman"/>
          <w:sz w:val="22"/>
          <w:szCs w:val="22"/>
        </w:rPr>
        <w:t xml:space="preserve"> the rights </w:t>
      </w:r>
      <w:r w:rsidRPr="0045454C">
        <w:rPr>
          <w:rFonts w:ascii="Times New Roman" w:hAnsi="Times New Roman"/>
          <w:sz w:val="22"/>
          <w:szCs w:val="22"/>
        </w:rPr>
        <w:t xml:space="preserve">under </w:t>
      </w:r>
      <w:r w:rsidR="00054FEA" w:rsidRPr="0045454C">
        <w:rPr>
          <w:rFonts w:ascii="Times New Roman" w:hAnsi="Times New Roman"/>
          <w:sz w:val="22"/>
          <w:szCs w:val="22"/>
        </w:rPr>
        <w:t>infrastruct</w:t>
      </w:r>
      <w:r w:rsidR="0093265A" w:rsidRPr="0045454C">
        <w:rPr>
          <w:rFonts w:ascii="Times New Roman" w:hAnsi="Times New Roman"/>
          <w:sz w:val="22"/>
          <w:szCs w:val="22"/>
        </w:rPr>
        <w:t xml:space="preserve">ure </w:t>
      </w:r>
      <w:proofErr w:type="spellStart"/>
      <w:r w:rsidR="0093265A" w:rsidRPr="0045454C">
        <w:rPr>
          <w:rFonts w:ascii="Times New Roman" w:hAnsi="Times New Roman"/>
          <w:sz w:val="22"/>
          <w:szCs w:val="22"/>
        </w:rPr>
        <w:t>utili</w:t>
      </w:r>
      <w:r w:rsidR="00F95D3E">
        <w:rPr>
          <w:rFonts w:ascii="Times New Roman" w:hAnsi="Times New Roman"/>
          <w:sz w:val="22"/>
          <w:szCs w:val="22"/>
        </w:rPr>
        <w:t>s</w:t>
      </w:r>
      <w:r w:rsidR="0093265A" w:rsidRPr="0045454C">
        <w:rPr>
          <w:rFonts w:ascii="Times New Roman" w:hAnsi="Times New Roman"/>
          <w:sz w:val="22"/>
          <w:szCs w:val="22"/>
        </w:rPr>
        <w:t>ation</w:t>
      </w:r>
      <w:proofErr w:type="spellEnd"/>
      <w:r w:rsidR="0093265A" w:rsidRPr="0045454C">
        <w:rPr>
          <w:rFonts w:ascii="Times New Roman" w:hAnsi="Times New Roman"/>
          <w:sz w:val="22"/>
          <w:szCs w:val="22"/>
        </w:rPr>
        <w:t xml:space="preserve"> </w:t>
      </w:r>
      <w:r w:rsidR="00B9366A" w:rsidRPr="0045454C">
        <w:rPr>
          <w:rFonts w:ascii="Times New Roman" w:hAnsi="Times New Roman"/>
          <w:sz w:val="22"/>
          <w:szCs w:val="22"/>
        </w:rPr>
        <w:t>agreement</w:t>
      </w:r>
      <w:r w:rsidR="00B9366A">
        <w:rPr>
          <w:rFonts w:ascii="Times New Roman" w:hAnsi="Times New Roman"/>
          <w:sz w:val="22"/>
          <w:szCs w:val="22"/>
        </w:rPr>
        <w:t xml:space="preserve">, </w:t>
      </w:r>
      <w:r w:rsidRPr="00CD0833">
        <w:rPr>
          <w:rFonts w:ascii="Times New Roman" w:hAnsi="Times New Roman"/>
          <w:sz w:val="22"/>
          <w:szCs w:val="22"/>
        </w:rPr>
        <w:t>transmission lines, pipelines</w:t>
      </w:r>
      <w:r w:rsidR="00992BAC">
        <w:rPr>
          <w:rFonts w:ascii="Times New Roman" w:hAnsi="Times New Roman"/>
          <w:sz w:val="22"/>
          <w:szCs w:val="22"/>
        </w:rPr>
        <w:t xml:space="preserve"> and</w:t>
      </w:r>
      <w:r w:rsidRPr="00CD0833">
        <w:rPr>
          <w:rFonts w:ascii="Times New Roman" w:hAnsi="Times New Roman"/>
          <w:sz w:val="22"/>
          <w:szCs w:val="22"/>
        </w:rPr>
        <w:t xml:space="preserve"> infrastructure</w:t>
      </w:r>
      <w:r w:rsidR="00F95D3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217AA0">
        <w:rPr>
          <w:rFonts w:ascii="Times New Roman" w:hAnsi="Times New Roman"/>
          <w:sz w:val="22"/>
          <w:szCs w:val="22"/>
        </w:rPr>
        <w:t>utili</w:t>
      </w:r>
      <w:r w:rsidR="00445F7A">
        <w:rPr>
          <w:rFonts w:ascii="Times New Roman" w:hAnsi="Times New Roman"/>
          <w:sz w:val="22"/>
          <w:szCs w:val="22"/>
        </w:rPr>
        <w:t>s</w:t>
      </w:r>
      <w:r w:rsidR="00217AA0">
        <w:rPr>
          <w:rFonts w:ascii="Times New Roman" w:hAnsi="Times New Roman"/>
          <w:sz w:val="22"/>
          <w:szCs w:val="22"/>
        </w:rPr>
        <w:t>ation</w:t>
      </w:r>
      <w:proofErr w:type="spellEnd"/>
      <w:r w:rsidR="00217AA0">
        <w:rPr>
          <w:rFonts w:ascii="Times New Roman" w:hAnsi="Times New Roman"/>
          <w:sz w:val="22"/>
          <w:szCs w:val="22"/>
        </w:rPr>
        <w:t xml:space="preserve"> </w:t>
      </w:r>
      <w:r w:rsidR="00217AA0">
        <w:rPr>
          <w:rFonts w:ascii="Times New Roman" w:hAnsi="Times New Roman" w:cs="Times New Roman"/>
          <w:sz w:val="22"/>
          <w:szCs w:val="22"/>
        </w:rPr>
        <w:t>agreement</w:t>
      </w:r>
      <w:r w:rsidRPr="00CD0833">
        <w:rPr>
          <w:rFonts w:ascii="Times New Roman" w:hAnsi="Times New Roman"/>
          <w:sz w:val="22"/>
          <w:szCs w:val="22"/>
        </w:rPr>
        <w:t xml:space="preserve">, and service </w:t>
      </w:r>
      <w:r w:rsidR="00F95D3E">
        <w:rPr>
          <w:rFonts w:ascii="Times New Roman" w:hAnsi="Times New Roman"/>
          <w:sz w:val="22"/>
          <w:szCs w:val="22"/>
        </w:rPr>
        <w:t>agreement</w:t>
      </w:r>
      <w:r w:rsidRPr="00CD0833">
        <w:rPr>
          <w:rFonts w:ascii="Times New Roman" w:hAnsi="Times New Roman"/>
          <w:sz w:val="22"/>
          <w:szCs w:val="22"/>
        </w:rPr>
        <w:t xml:space="preserve"> </w:t>
      </w:r>
      <w:r w:rsidR="00FF5482">
        <w:rPr>
          <w:rFonts w:ascii="Times New Roman" w:hAnsi="Times New Roman"/>
          <w:sz w:val="22"/>
          <w:szCs w:val="22"/>
        </w:rPr>
        <w:t>between the Company and R E N</w:t>
      </w:r>
      <w:r w:rsidR="00F95D3E">
        <w:rPr>
          <w:rFonts w:ascii="Times New Roman" w:hAnsi="Times New Roman"/>
          <w:sz w:val="22"/>
          <w:szCs w:val="22"/>
        </w:rPr>
        <w:t xml:space="preserve"> </w:t>
      </w:r>
      <w:r w:rsidR="00FF5482" w:rsidRPr="00FF5482">
        <w:rPr>
          <w:rFonts w:ascii="Times New Roman" w:hAnsi="Times New Roman"/>
          <w:sz w:val="22"/>
          <w:szCs w:val="22"/>
        </w:rPr>
        <w:t xml:space="preserve">as business collateral </w:t>
      </w:r>
      <w:r w:rsidR="00F95D3E">
        <w:rPr>
          <w:rFonts w:ascii="Times New Roman" w:hAnsi="Times New Roman"/>
          <w:sz w:val="22"/>
          <w:szCs w:val="22"/>
        </w:rPr>
        <w:t xml:space="preserve">in respect of credit facilities </w:t>
      </w:r>
      <w:r w:rsidR="00FF5482" w:rsidRPr="00FF5482">
        <w:rPr>
          <w:rFonts w:ascii="Times New Roman" w:hAnsi="Times New Roman"/>
          <w:sz w:val="22"/>
          <w:szCs w:val="22"/>
        </w:rPr>
        <w:t>for loans from financial institution for R E N</w:t>
      </w:r>
      <w:r w:rsidR="00FF5482">
        <w:rPr>
          <w:rFonts w:ascii="Times New Roman" w:hAnsi="Times New Roman"/>
          <w:sz w:val="22"/>
          <w:szCs w:val="22"/>
        </w:rPr>
        <w:t>.</w:t>
      </w:r>
    </w:p>
    <w:p w14:paraId="1C6B9495" w14:textId="77777777" w:rsidR="00FA184F" w:rsidRDefault="00FA184F" w:rsidP="00FF5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550F90FF" w14:textId="2F84EFE9" w:rsidR="00CE3640" w:rsidRPr="00217AA0" w:rsidRDefault="0093668C" w:rsidP="0021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EC5FA6">
        <w:rPr>
          <w:rFonts w:ascii="Times New Roman" w:hAnsi="Times New Roman" w:cs="Times New Roman"/>
          <w:sz w:val="22"/>
          <w:szCs w:val="22"/>
        </w:rPr>
        <w:t xml:space="preserve">On </w:t>
      </w:r>
      <w:r w:rsidR="00445F7A" w:rsidRPr="00EC5FA6">
        <w:rPr>
          <w:rFonts w:ascii="Times New Roman" w:hAnsi="Times New Roman" w:cs="Times New Roman"/>
          <w:sz w:val="22"/>
          <w:szCs w:val="22"/>
        </w:rPr>
        <w:t>15</w:t>
      </w:r>
      <w:r w:rsidR="00445F7A">
        <w:rPr>
          <w:rFonts w:ascii="Times New Roman" w:hAnsi="Times New Roman" w:cs="Times New Roman"/>
          <w:sz w:val="22"/>
          <w:szCs w:val="22"/>
        </w:rPr>
        <w:t xml:space="preserve"> </w:t>
      </w:r>
      <w:r w:rsidRPr="00EC5FA6">
        <w:rPr>
          <w:rFonts w:ascii="Times New Roman" w:hAnsi="Times New Roman" w:cs="Times New Roman"/>
          <w:sz w:val="22"/>
          <w:szCs w:val="22"/>
        </w:rPr>
        <w:t xml:space="preserve">September 2023, the </w:t>
      </w:r>
      <w:r w:rsidR="00FF5482">
        <w:rPr>
          <w:rFonts w:ascii="Times New Roman" w:hAnsi="Times New Roman" w:cs="Times New Roman"/>
          <w:sz w:val="22"/>
          <w:szCs w:val="22"/>
        </w:rPr>
        <w:t>C</w:t>
      </w:r>
      <w:r w:rsidRPr="00EC5FA6">
        <w:rPr>
          <w:rFonts w:ascii="Times New Roman" w:hAnsi="Times New Roman" w:cs="Times New Roman"/>
          <w:sz w:val="22"/>
          <w:szCs w:val="22"/>
        </w:rPr>
        <w:t>ompany</w:t>
      </w:r>
      <w:r w:rsidR="00CE3640"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CE3640">
        <w:rPr>
          <w:rFonts w:ascii="Times New Roman" w:hAnsi="Times New Roman" w:cstheme="minorBidi"/>
          <w:sz w:val="22"/>
          <w:szCs w:val="22"/>
        </w:rPr>
        <w:t>and R E N’s shareholder</w:t>
      </w:r>
      <w:r w:rsidR="00F95D3E">
        <w:rPr>
          <w:rFonts w:ascii="Times New Roman" w:hAnsi="Times New Roman" w:cstheme="minorBidi"/>
          <w:sz w:val="22"/>
          <w:szCs w:val="22"/>
        </w:rPr>
        <w:t>s</w:t>
      </w:r>
      <w:r w:rsidR="00CE3640">
        <w:rPr>
          <w:rFonts w:ascii="Times New Roman" w:hAnsi="Times New Roman" w:cstheme="minorBidi"/>
          <w:sz w:val="22"/>
          <w:szCs w:val="22"/>
        </w:rPr>
        <w:t xml:space="preserve"> </w:t>
      </w:r>
      <w:r w:rsidRPr="00EC5FA6">
        <w:rPr>
          <w:rFonts w:ascii="Times New Roman" w:hAnsi="Times New Roman" w:cs="Times New Roman"/>
          <w:sz w:val="22"/>
          <w:szCs w:val="22"/>
        </w:rPr>
        <w:t xml:space="preserve">entered into a </w:t>
      </w:r>
      <w:r w:rsidR="00F95D3E">
        <w:rPr>
          <w:rFonts w:ascii="Times New Roman" w:hAnsi="Times New Roman" w:cs="Times New Roman"/>
          <w:sz w:val="22"/>
          <w:szCs w:val="22"/>
        </w:rPr>
        <w:t xml:space="preserve">shareholder’s </w:t>
      </w:r>
      <w:r w:rsidRPr="00EC5FA6">
        <w:rPr>
          <w:rFonts w:ascii="Times New Roman" w:hAnsi="Times New Roman" w:cs="Times New Roman"/>
          <w:sz w:val="22"/>
          <w:szCs w:val="22"/>
        </w:rPr>
        <w:t>support agreement</w:t>
      </w:r>
      <w:r w:rsidR="00F32628">
        <w:rPr>
          <w:rFonts w:ascii="Times New Roman" w:hAnsi="Times New Roman" w:cs="Times New Roman"/>
          <w:sz w:val="22"/>
          <w:szCs w:val="22"/>
        </w:rPr>
        <w:t xml:space="preserve"> </w:t>
      </w:r>
      <w:r w:rsidR="00F95D3E">
        <w:rPr>
          <w:rFonts w:ascii="Times New Roman" w:hAnsi="Times New Roman" w:cs="Times New Roman"/>
          <w:sz w:val="22"/>
          <w:szCs w:val="22"/>
        </w:rPr>
        <w:t xml:space="preserve">with a </w:t>
      </w:r>
      <w:r w:rsidR="00445F7A">
        <w:rPr>
          <w:rFonts w:ascii="Times New Roman" w:hAnsi="Times New Roman" w:cs="Times New Roman"/>
          <w:sz w:val="22"/>
          <w:szCs w:val="22"/>
        </w:rPr>
        <w:t xml:space="preserve">local </w:t>
      </w:r>
      <w:r w:rsidR="00F95D3E">
        <w:rPr>
          <w:rFonts w:ascii="Times New Roman" w:hAnsi="Times New Roman" w:cs="Times New Roman"/>
          <w:sz w:val="22"/>
          <w:szCs w:val="22"/>
        </w:rPr>
        <w:t>financial institution</w:t>
      </w:r>
      <w:r w:rsidR="00445F7A">
        <w:rPr>
          <w:rFonts w:ascii="Times New Roman" w:hAnsi="Times New Roman" w:cs="Times New Roman"/>
          <w:sz w:val="22"/>
          <w:szCs w:val="22"/>
        </w:rPr>
        <w:t>.</w:t>
      </w:r>
      <w:r w:rsidRPr="00EC5FA6">
        <w:rPr>
          <w:rFonts w:ascii="Times New Roman" w:hAnsi="Times New Roman" w:cs="Times New Roman"/>
          <w:sz w:val="22"/>
          <w:szCs w:val="22"/>
        </w:rPr>
        <w:t xml:space="preserve"> </w:t>
      </w:r>
      <w:r w:rsidR="00445F7A">
        <w:rPr>
          <w:rFonts w:ascii="Times New Roman" w:hAnsi="Times New Roman"/>
          <w:sz w:val="22"/>
          <w:szCs w:val="22"/>
        </w:rPr>
        <w:t xml:space="preserve">In this regard, </w:t>
      </w:r>
      <w:r w:rsidR="00445F7A" w:rsidRPr="00FF5482">
        <w:rPr>
          <w:rFonts w:ascii="Times New Roman" w:hAnsi="Times New Roman"/>
          <w:sz w:val="22"/>
          <w:szCs w:val="22"/>
        </w:rPr>
        <w:t xml:space="preserve">the </w:t>
      </w:r>
      <w:r w:rsidR="00445F7A">
        <w:rPr>
          <w:rFonts w:ascii="Times New Roman" w:hAnsi="Times New Roman"/>
          <w:sz w:val="22"/>
          <w:szCs w:val="22"/>
        </w:rPr>
        <w:t>C</w:t>
      </w:r>
      <w:r w:rsidR="00445F7A" w:rsidRPr="00FF5482">
        <w:rPr>
          <w:rFonts w:ascii="Times New Roman" w:hAnsi="Times New Roman"/>
          <w:sz w:val="22"/>
          <w:szCs w:val="22"/>
        </w:rPr>
        <w:t xml:space="preserve">ompany </w:t>
      </w:r>
      <w:r w:rsidR="00445F7A">
        <w:rPr>
          <w:rFonts w:ascii="Times New Roman" w:hAnsi="Times New Roman"/>
          <w:sz w:val="22"/>
          <w:szCs w:val="22"/>
        </w:rPr>
        <w:t xml:space="preserve">pledged </w:t>
      </w:r>
      <w:r w:rsidR="00445F7A">
        <w:rPr>
          <w:rFonts w:ascii="Times New Roman" w:hAnsi="Times New Roman"/>
          <w:sz w:val="22"/>
          <w:szCs w:val="22"/>
        </w:rPr>
        <w:t>deposit</w:t>
      </w:r>
      <w:r w:rsidR="00445F7A">
        <w:rPr>
          <w:rFonts w:ascii="Times New Roman" w:hAnsi="Times New Roman"/>
          <w:sz w:val="22"/>
          <w:szCs w:val="22"/>
        </w:rPr>
        <w:t xml:space="preserve"> as collateral </w:t>
      </w:r>
      <w:r w:rsidR="00445F7A" w:rsidRPr="00FF5482">
        <w:rPr>
          <w:rFonts w:ascii="Times New Roman" w:hAnsi="Times New Roman"/>
          <w:sz w:val="22"/>
          <w:szCs w:val="22"/>
        </w:rPr>
        <w:t>of Baht 70.0 million</w:t>
      </w:r>
      <w:r w:rsidR="00445F7A">
        <w:rPr>
          <w:rFonts w:ascii="Times New Roman" w:hAnsi="Times New Roman"/>
          <w:sz w:val="22"/>
          <w:szCs w:val="22"/>
        </w:rPr>
        <w:t xml:space="preserve"> </w:t>
      </w:r>
      <w:r w:rsidR="00035EF7">
        <w:rPr>
          <w:rFonts w:ascii="Times New Roman" w:hAnsi="Times New Roman"/>
          <w:sz w:val="22"/>
          <w:szCs w:val="22"/>
        </w:rPr>
        <w:t xml:space="preserve">in respect of credit facilities </w:t>
      </w:r>
      <w:r w:rsidR="00445F7A">
        <w:rPr>
          <w:rFonts w:ascii="Times New Roman" w:hAnsi="Times New Roman"/>
          <w:sz w:val="22"/>
          <w:szCs w:val="22"/>
        </w:rPr>
        <w:t xml:space="preserve">for loans from financial institution to </w:t>
      </w:r>
      <w:r w:rsidR="00CE3640">
        <w:rPr>
          <w:rFonts w:ascii="Times New Roman" w:hAnsi="Times New Roman"/>
          <w:sz w:val="22"/>
          <w:szCs w:val="22"/>
        </w:rPr>
        <w:t xml:space="preserve">R E N. </w:t>
      </w:r>
    </w:p>
    <w:p w14:paraId="4697055F" w14:textId="77777777" w:rsidR="00CE3640" w:rsidRDefault="00CE3640" w:rsidP="00F94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2202DC24" w14:textId="77777777" w:rsidR="00CE3640" w:rsidRDefault="00CE3640" w:rsidP="00F94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BA35418" w14:textId="7A3C065E" w:rsidR="00FA184F" w:rsidRPr="0093668C" w:rsidRDefault="00FA184F" w:rsidP="00F94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8"/>
          <w:szCs w:val="28"/>
        </w:rPr>
        <w:sectPr w:rsidR="00FA184F" w:rsidRPr="0093668C" w:rsidSect="00710CF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662" w:gutter="0"/>
          <w:cols w:space="720"/>
        </w:sectPr>
      </w:pPr>
    </w:p>
    <w:p w14:paraId="6BC29B7E" w14:textId="3473AAD9" w:rsidR="00140F1C" w:rsidRDefault="000D52BA" w:rsidP="00154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/>
          <w:sz w:val="22"/>
          <w:szCs w:val="22"/>
        </w:rPr>
      </w:pPr>
      <w:r w:rsidRPr="004206C2">
        <w:rPr>
          <w:rFonts w:ascii="Times New Roman" w:hAnsi="Times New Roman"/>
          <w:spacing w:val="-2"/>
          <w:sz w:val="22"/>
          <w:szCs w:val="22"/>
        </w:rPr>
        <w:lastRenderedPageBreak/>
        <w:t>Investment</w:t>
      </w:r>
      <w:r w:rsidR="00C547BB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in joint venture</w:t>
      </w:r>
      <w:r w:rsidR="009678D8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as at </w:t>
      </w:r>
      <w:r w:rsidR="00DD4579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="00FD76A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0 </w:t>
      </w:r>
      <w:r w:rsidR="004F24E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September</w:t>
      </w:r>
      <w:r w:rsidR="00B05CAD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202</w:t>
      </w:r>
      <w:r w:rsidR="0038479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and 31 December 20</w:t>
      </w:r>
      <w:r w:rsidR="00B05CAD" w:rsidRPr="004206C2">
        <w:rPr>
          <w:rFonts w:ascii="Times New Roman" w:hAnsi="Times New Roman"/>
          <w:spacing w:val="-2"/>
          <w:sz w:val="22"/>
          <w:szCs w:val="22"/>
        </w:rPr>
        <w:t>2</w:t>
      </w:r>
      <w:r w:rsidR="0038479C">
        <w:rPr>
          <w:rFonts w:ascii="Times New Roman" w:hAnsi="Times New Roman"/>
          <w:spacing w:val="-2"/>
          <w:sz w:val="22"/>
          <w:szCs w:val="22"/>
        </w:rPr>
        <w:t>2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, and dividend income for the </w:t>
      </w:r>
      <w:r w:rsidR="00311291">
        <w:rPr>
          <w:rFonts w:ascii="Times New Roman" w:hAnsi="Times New Roman"/>
          <w:spacing w:val="-2"/>
          <w:sz w:val="22"/>
          <w:szCs w:val="22"/>
        </w:rPr>
        <w:tab/>
      </w:r>
      <w:r w:rsidR="003A0741">
        <w:rPr>
          <w:rFonts w:ascii="Times New Roman" w:hAnsi="Times New Roman"/>
          <w:spacing w:val="-2"/>
          <w:sz w:val="22"/>
          <w:szCs w:val="22"/>
          <w:cs/>
        </w:rPr>
        <w:tab/>
      </w:r>
      <w:r w:rsidR="004F24EC">
        <w:rPr>
          <w:rFonts w:ascii="Times New Roman" w:hAnsi="Times New Roman"/>
          <w:spacing w:val="-2"/>
          <w:sz w:val="22"/>
          <w:szCs w:val="22"/>
        </w:rPr>
        <w:t>nine</w:t>
      </w:r>
      <w:r w:rsidRPr="00E76D2A">
        <w:rPr>
          <w:rFonts w:ascii="Times New Roman" w:hAnsi="Times New Roman"/>
          <w:spacing w:val="-2"/>
          <w:sz w:val="22"/>
          <w:szCs w:val="22"/>
        </w:rPr>
        <w:t>-month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period</w:t>
      </w:r>
      <w:r w:rsidR="00C547BB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ended </w:t>
      </w:r>
      <w:r w:rsidR="00FD76A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30 </w:t>
      </w:r>
      <w:r w:rsidR="004F24E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September </w:t>
      </w:r>
      <w:r w:rsidR="00B05CAD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202</w:t>
      </w:r>
      <w:r w:rsidR="00CB48CE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and</w:t>
      </w:r>
      <w:r w:rsidR="004206C2" w:rsidRPr="004206C2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B05CAD" w:rsidRPr="004206C2">
        <w:rPr>
          <w:rFonts w:ascii="Times New Roman" w:hAnsi="Times New Roman"/>
          <w:spacing w:val="-2"/>
          <w:sz w:val="22"/>
          <w:szCs w:val="22"/>
        </w:rPr>
        <w:t>202</w:t>
      </w:r>
      <w:r w:rsidR="00286781">
        <w:rPr>
          <w:rFonts w:ascii="Times New Roman" w:hAnsi="Times New Roman"/>
          <w:spacing w:val="-2"/>
          <w:sz w:val="22"/>
          <w:szCs w:val="22"/>
        </w:rPr>
        <w:t>2</w:t>
      </w:r>
      <w:r w:rsidRPr="000D52BA">
        <w:rPr>
          <w:rFonts w:ascii="Times New Roman" w:hAnsi="Times New Roman"/>
          <w:sz w:val="22"/>
          <w:szCs w:val="22"/>
        </w:rPr>
        <w:t xml:space="preserve"> w</w:t>
      </w:r>
      <w:r w:rsidR="007226B9">
        <w:rPr>
          <w:rFonts w:ascii="Times New Roman" w:hAnsi="Times New Roman"/>
          <w:sz w:val="22"/>
          <w:szCs w:val="22"/>
        </w:rPr>
        <w:t>ere</w:t>
      </w:r>
      <w:r w:rsidRPr="000D52BA">
        <w:rPr>
          <w:rFonts w:ascii="Times New Roman" w:hAnsi="Times New Roman"/>
          <w:sz w:val="22"/>
          <w:szCs w:val="22"/>
        </w:rPr>
        <w:t xml:space="preserve"> as follows</w:t>
      </w:r>
      <w:r w:rsidR="007226B9">
        <w:rPr>
          <w:rFonts w:ascii="Times New Roman" w:hAnsi="Times New Roman"/>
          <w:sz w:val="22"/>
          <w:szCs w:val="22"/>
        </w:rPr>
        <w:t>:</w:t>
      </w:r>
      <w:r w:rsidR="004D46A7">
        <w:rPr>
          <w:rFonts w:ascii="Times New Roman" w:hAnsi="Times New Roman"/>
          <w:sz w:val="22"/>
          <w:szCs w:val="22"/>
        </w:rPr>
        <w:t xml:space="preserve"> </w:t>
      </w:r>
    </w:p>
    <w:p w14:paraId="1E43A335" w14:textId="77777777" w:rsidR="00CB4F81" w:rsidRDefault="00CB4F81" w:rsidP="00140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620"/>
        <w:gridCol w:w="1620"/>
        <w:gridCol w:w="819"/>
        <w:gridCol w:w="801"/>
        <w:gridCol w:w="264"/>
        <w:gridCol w:w="812"/>
        <w:gridCol w:w="263"/>
        <w:gridCol w:w="821"/>
        <w:gridCol w:w="263"/>
        <w:gridCol w:w="778"/>
        <w:gridCol w:w="263"/>
        <w:gridCol w:w="818"/>
        <w:gridCol w:w="236"/>
        <w:gridCol w:w="825"/>
        <w:gridCol w:w="263"/>
        <w:gridCol w:w="874"/>
        <w:gridCol w:w="263"/>
        <w:gridCol w:w="817"/>
        <w:gridCol w:w="263"/>
        <w:gridCol w:w="817"/>
        <w:gridCol w:w="263"/>
        <w:gridCol w:w="817"/>
      </w:tblGrid>
      <w:tr w:rsidR="00372DE7" w:rsidRPr="009115D3" w14:paraId="7BAED8B7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0891DADB" w14:textId="77777777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4A2D8D0E" w14:textId="20790585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508927F4" w14:textId="54F959D7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gridSpan w:val="3"/>
          </w:tcPr>
          <w:p w14:paraId="693516C0" w14:textId="0749F0CC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34B6A47C" w14:textId="77777777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gridSpan w:val="3"/>
            <w:vAlign w:val="bottom"/>
          </w:tcPr>
          <w:p w14:paraId="5DD0EFA1" w14:textId="06BE5A63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3385D160" w14:textId="77777777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75F2EB9F" w14:textId="26DF5885" w:rsidR="00372DE7" w:rsidRPr="00C03626" w:rsidRDefault="00717BBB" w:rsidP="00C0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Consolidated</w:t>
            </w:r>
          </w:p>
        </w:tc>
        <w:tc>
          <w:tcPr>
            <w:tcW w:w="263" w:type="dxa"/>
          </w:tcPr>
          <w:p w14:paraId="1E339256" w14:textId="77777777" w:rsidR="00372DE7" w:rsidRPr="00E42427" w:rsidRDefault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7"/>
            <w:vAlign w:val="bottom"/>
          </w:tcPr>
          <w:p w14:paraId="209B2A34" w14:textId="4EDB97B8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BBB" w:rsidRPr="009115D3" w14:paraId="52CBA6E1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4C3F6382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36D95EA6" w14:textId="77777777" w:rsidR="00717BBB" w:rsidRPr="00E42427" w:rsidRDefault="00717BBB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4C10D9C6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gridSpan w:val="3"/>
          </w:tcPr>
          <w:p w14:paraId="3D7F681B" w14:textId="77777777" w:rsidR="00717BBB" w:rsidRPr="00E42427" w:rsidRDefault="00717BBB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5BC9B238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gridSpan w:val="3"/>
            <w:vAlign w:val="bottom"/>
          </w:tcPr>
          <w:p w14:paraId="63C6E316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6002AD8A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61C86C36" w14:textId="7B15739C" w:rsidR="00717BBB" w:rsidRPr="001C0490" w:rsidRDefault="00717BBB" w:rsidP="00C0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financial statements</w:t>
            </w:r>
          </w:p>
        </w:tc>
        <w:tc>
          <w:tcPr>
            <w:tcW w:w="263" w:type="dxa"/>
          </w:tcPr>
          <w:p w14:paraId="60EC2EBA" w14:textId="77777777" w:rsidR="00717BBB" w:rsidRPr="00E42427" w:rsidRDefault="00717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7"/>
            <w:vAlign w:val="bottom"/>
          </w:tcPr>
          <w:p w14:paraId="5FC990FA" w14:textId="59585E9C" w:rsidR="00717BBB" w:rsidRPr="00E42427" w:rsidRDefault="00717BBB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42427">
              <w:rPr>
                <w:rFonts w:ascii="Times New Roman" w:hAnsi="Times New Roman" w:cs="Times New Roman"/>
                <w:b/>
                <w:bCs/>
              </w:rPr>
              <w:t>Separate financial statements</w:t>
            </w:r>
          </w:p>
        </w:tc>
      </w:tr>
      <w:tr w:rsidR="00372DE7" w:rsidRPr="009115D3" w14:paraId="1914A266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70C09EF6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289F3675" w14:textId="4D119C40" w:rsidR="00372DE7" w:rsidRPr="00E42427" w:rsidRDefault="00372DE7" w:rsidP="00C0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7EF90057" w14:textId="717FC0BA" w:rsidR="00372DE7" w:rsidRPr="00E42427" w:rsidRDefault="00372DE7" w:rsidP="00C03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gridSpan w:val="3"/>
          </w:tcPr>
          <w:p w14:paraId="318F01A4" w14:textId="4BD62615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563ECA1E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gridSpan w:val="3"/>
            <w:vAlign w:val="bottom"/>
          </w:tcPr>
          <w:p w14:paraId="41DCBD0F" w14:textId="323F6540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4C4DD253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14:paraId="608A86E1" w14:textId="2C7762C9" w:rsidR="00372DE7" w:rsidRPr="001C0490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3D653F94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3"/>
            <w:vAlign w:val="bottom"/>
          </w:tcPr>
          <w:p w14:paraId="7044E26F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1DAFBC14" w14:textId="77777777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97" w:type="dxa"/>
            <w:gridSpan w:val="3"/>
            <w:vAlign w:val="bottom"/>
          </w:tcPr>
          <w:p w14:paraId="79CF1990" w14:textId="4F8E4679" w:rsidR="00372DE7" w:rsidRPr="00E42427" w:rsidRDefault="00372DE7" w:rsidP="0037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Dividend income</w:t>
            </w:r>
          </w:p>
        </w:tc>
      </w:tr>
      <w:tr w:rsidR="0095136D" w:rsidRPr="009115D3" w14:paraId="2659CB4E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38249913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6F1133F5" w14:textId="3BCFFEB5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E42427">
              <w:rPr>
                <w:rFonts w:ascii="Times New Roman" w:hAnsi="Times New Roman" w:cs="Times New Roman"/>
                <w:spacing w:val="-6"/>
              </w:rPr>
              <w:t>Type of</w:t>
            </w:r>
          </w:p>
        </w:tc>
        <w:tc>
          <w:tcPr>
            <w:tcW w:w="819" w:type="dxa"/>
            <w:vAlign w:val="bottom"/>
          </w:tcPr>
          <w:p w14:paraId="020337D7" w14:textId="356B3B53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0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Country of</w:t>
            </w:r>
          </w:p>
        </w:tc>
        <w:tc>
          <w:tcPr>
            <w:tcW w:w="1877" w:type="dxa"/>
            <w:gridSpan w:val="3"/>
          </w:tcPr>
          <w:p w14:paraId="5081F411" w14:textId="6DCFA342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Ownership</w:t>
            </w:r>
          </w:p>
        </w:tc>
        <w:tc>
          <w:tcPr>
            <w:tcW w:w="263" w:type="dxa"/>
            <w:vAlign w:val="bottom"/>
          </w:tcPr>
          <w:p w14:paraId="247D1C87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gridSpan w:val="3"/>
            <w:vAlign w:val="bottom"/>
          </w:tcPr>
          <w:p w14:paraId="6EBC242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42C5014E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</w:tcPr>
          <w:p w14:paraId="1ACFEC46" w14:textId="77777777" w:rsidR="0095136D" w:rsidRPr="001C0490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35A7F23A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3"/>
            <w:vAlign w:val="bottom"/>
          </w:tcPr>
          <w:p w14:paraId="070468C6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4F343544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97" w:type="dxa"/>
            <w:gridSpan w:val="3"/>
            <w:vAlign w:val="bottom"/>
          </w:tcPr>
          <w:p w14:paraId="20EC5A88" w14:textId="785B9844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 xml:space="preserve">for the </w:t>
            </w:r>
            <w:r w:rsidR="004F24EC">
              <w:rPr>
                <w:rFonts w:ascii="Times New Roman" w:hAnsi="Times New Roman"/>
                <w:szCs w:val="22"/>
              </w:rPr>
              <w:t>nine</w:t>
            </w:r>
            <w:r>
              <w:rPr>
                <w:rFonts w:ascii="Times New Roman" w:hAnsi="Times New Roman" w:cs="Times New Roman"/>
              </w:rPr>
              <w:t>-month</w:t>
            </w:r>
          </w:p>
        </w:tc>
      </w:tr>
      <w:tr w:rsidR="0095136D" w:rsidRPr="009115D3" w14:paraId="5C1199F3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5D0923E5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Align w:val="bottom"/>
          </w:tcPr>
          <w:p w14:paraId="42B2EF25" w14:textId="70F7EE53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E42427">
              <w:rPr>
                <w:rFonts w:ascii="Times New Roman" w:hAnsi="Times New Roman" w:cs="Times New Roman"/>
                <w:spacing w:val="-6"/>
              </w:rPr>
              <w:t>business</w:t>
            </w:r>
          </w:p>
        </w:tc>
        <w:tc>
          <w:tcPr>
            <w:tcW w:w="819" w:type="dxa"/>
            <w:vAlign w:val="bottom"/>
          </w:tcPr>
          <w:p w14:paraId="658D27F2" w14:textId="74C52942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/>
              </w:rPr>
              <w:t>operation</w:t>
            </w:r>
          </w:p>
        </w:tc>
        <w:tc>
          <w:tcPr>
            <w:tcW w:w="1877" w:type="dxa"/>
            <w:gridSpan w:val="3"/>
          </w:tcPr>
          <w:p w14:paraId="73425005" w14:textId="3AA7644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Interest</w:t>
            </w:r>
          </w:p>
        </w:tc>
        <w:tc>
          <w:tcPr>
            <w:tcW w:w="263" w:type="dxa"/>
            <w:vAlign w:val="bottom"/>
          </w:tcPr>
          <w:p w14:paraId="5204B93D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2" w:type="dxa"/>
            <w:gridSpan w:val="3"/>
            <w:vAlign w:val="bottom"/>
          </w:tcPr>
          <w:p w14:paraId="1A4348E2" w14:textId="451C2829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Paid-up capital</w:t>
            </w:r>
          </w:p>
        </w:tc>
        <w:tc>
          <w:tcPr>
            <w:tcW w:w="263" w:type="dxa"/>
            <w:vAlign w:val="bottom"/>
          </w:tcPr>
          <w:p w14:paraId="224FB2E9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9" w:type="dxa"/>
            <w:gridSpan w:val="3"/>
            <w:vAlign w:val="bottom"/>
          </w:tcPr>
          <w:p w14:paraId="668F5FF2" w14:textId="6404A0A0" w:rsidR="0095136D" w:rsidRPr="001C0490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  <w:r w:rsidRPr="001C0490">
              <w:rPr>
                <w:rFonts w:ascii="Times New Roman" w:hAnsi="Times New Roman" w:cs="Times New Roman"/>
              </w:rPr>
              <w:t>At equity method</w:t>
            </w:r>
          </w:p>
        </w:tc>
        <w:tc>
          <w:tcPr>
            <w:tcW w:w="263" w:type="dxa"/>
          </w:tcPr>
          <w:p w14:paraId="2560B5C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3"/>
            <w:vAlign w:val="bottom"/>
          </w:tcPr>
          <w:p w14:paraId="0A2B9973" w14:textId="0A70ED6D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Cost</w:t>
            </w:r>
          </w:p>
        </w:tc>
        <w:tc>
          <w:tcPr>
            <w:tcW w:w="263" w:type="dxa"/>
            <w:vAlign w:val="bottom"/>
          </w:tcPr>
          <w:p w14:paraId="45AA7CAF" w14:textId="77777777" w:rsidR="0095136D" w:rsidRPr="00E42427" w:rsidRDefault="0095136D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97" w:type="dxa"/>
            <w:gridSpan w:val="3"/>
            <w:vAlign w:val="bottom"/>
          </w:tcPr>
          <w:p w14:paraId="387E3059" w14:textId="6D0FF702" w:rsidR="0095136D" w:rsidRPr="00E42427" w:rsidRDefault="00485316" w:rsidP="00951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Cs w:val="22"/>
              </w:rPr>
              <w:t>p</w:t>
            </w:r>
            <w:r w:rsidR="0095136D">
              <w:rPr>
                <w:rFonts w:ascii="Times New Roman" w:hAnsi="Times New Roman" w:cs="Times New Roman"/>
              </w:rPr>
              <w:t>eriod ended</w:t>
            </w:r>
          </w:p>
        </w:tc>
      </w:tr>
      <w:tr w:rsidR="004F24EC" w:rsidRPr="009115D3" w14:paraId="76939E4E" w14:textId="77777777" w:rsidTr="004F24EC">
        <w:trPr>
          <w:trHeight w:val="144"/>
        </w:trPr>
        <w:tc>
          <w:tcPr>
            <w:tcW w:w="4059" w:type="dxa"/>
            <w:gridSpan w:val="3"/>
            <w:vAlign w:val="bottom"/>
          </w:tcPr>
          <w:p w14:paraId="7DBCDDC9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</w:tcPr>
          <w:p w14:paraId="1080A75D" w14:textId="77777777" w:rsidR="004F24EC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14:paraId="6C3F1F47" w14:textId="5DB2E200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September</w:t>
            </w:r>
          </w:p>
        </w:tc>
        <w:tc>
          <w:tcPr>
            <w:tcW w:w="264" w:type="dxa"/>
          </w:tcPr>
          <w:p w14:paraId="4C9FE220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</w:tcPr>
          <w:p w14:paraId="2CB2BEDE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31 December</w:t>
            </w:r>
          </w:p>
        </w:tc>
        <w:tc>
          <w:tcPr>
            <w:tcW w:w="263" w:type="dxa"/>
            <w:vAlign w:val="bottom"/>
          </w:tcPr>
          <w:p w14:paraId="60510AEF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14:paraId="34865535" w14:textId="77777777" w:rsidR="004F24EC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14:paraId="23F26F4E" w14:textId="207FA0A2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September</w:t>
            </w:r>
          </w:p>
        </w:tc>
        <w:tc>
          <w:tcPr>
            <w:tcW w:w="263" w:type="dxa"/>
          </w:tcPr>
          <w:p w14:paraId="26A4C4E6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1A2282EC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31 December</w:t>
            </w:r>
          </w:p>
        </w:tc>
        <w:tc>
          <w:tcPr>
            <w:tcW w:w="263" w:type="dxa"/>
          </w:tcPr>
          <w:p w14:paraId="390569A2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0EEC7DA2" w14:textId="77777777" w:rsidR="004F24EC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14:paraId="37236469" w14:textId="219C65BA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September</w:t>
            </w:r>
          </w:p>
        </w:tc>
        <w:tc>
          <w:tcPr>
            <w:tcW w:w="236" w:type="dxa"/>
          </w:tcPr>
          <w:p w14:paraId="50AA0FBB" w14:textId="55FBC78E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7ED25C0F" w14:textId="1003FF5C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31 December</w:t>
            </w:r>
          </w:p>
        </w:tc>
        <w:tc>
          <w:tcPr>
            <w:tcW w:w="263" w:type="dxa"/>
          </w:tcPr>
          <w:p w14:paraId="0BB9BA18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6E0DE60C" w14:textId="77777777" w:rsidR="004F24EC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14:paraId="127967E2" w14:textId="263F3EFE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September</w:t>
            </w:r>
          </w:p>
        </w:tc>
        <w:tc>
          <w:tcPr>
            <w:tcW w:w="263" w:type="dxa"/>
          </w:tcPr>
          <w:p w14:paraId="569315FA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63BEFF98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31</w:t>
            </w:r>
          </w:p>
          <w:p w14:paraId="31605A03" w14:textId="60969F78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63" w:type="dxa"/>
          </w:tcPr>
          <w:p w14:paraId="5869FF3A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10846A14" w14:textId="77777777" w:rsidR="004F24EC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14:paraId="14EF134E" w14:textId="42E63424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September</w:t>
            </w:r>
          </w:p>
        </w:tc>
        <w:tc>
          <w:tcPr>
            <w:tcW w:w="263" w:type="dxa"/>
          </w:tcPr>
          <w:p w14:paraId="32C46723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401068F7" w14:textId="77777777" w:rsidR="004F24EC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14:paraId="525734DB" w14:textId="5097A053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September</w:t>
            </w:r>
          </w:p>
        </w:tc>
      </w:tr>
      <w:tr w:rsidR="004F24EC" w:rsidRPr="009115D3" w14:paraId="5BC3DC56" w14:textId="77777777" w:rsidTr="004F24EC">
        <w:trPr>
          <w:trHeight w:val="144"/>
        </w:trPr>
        <w:tc>
          <w:tcPr>
            <w:tcW w:w="4059" w:type="dxa"/>
            <w:gridSpan w:val="3"/>
            <w:vAlign w:val="bottom"/>
          </w:tcPr>
          <w:p w14:paraId="182D13FE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</w:tcPr>
          <w:p w14:paraId="1464C248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64" w:type="dxa"/>
          </w:tcPr>
          <w:p w14:paraId="787DF0CF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</w:tcPr>
          <w:p w14:paraId="128C3F4C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63" w:type="dxa"/>
            <w:vAlign w:val="bottom"/>
          </w:tcPr>
          <w:p w14:paraId="2964F118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14:paraId="2081FF2F" w14:textId="5610E281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63" w:type="dxa"/>
          </w:tcPr>
          <w:p w14:paraId="36278345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24E3B5B3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63" w:type="dxa"/>
          </w:tcPr>
          <w:p w14:paraId="4EBE6061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1BC5AA35" w14:textId="6E066B39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36" w:type="dxa"/>
          </w:tcPr>
          <w:p w14:paraId="16A7FFC6" w14:textId="2F84FC09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03E10CD8" w14:textId="2A79E245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63" w:type="dxa"/>
          </w:tcPr>
          <w:p w14:paraId="27AE801C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78844699" w14:textId="7808FDE3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63" w:type="dxa"/>
          </w:tcPr>
          <w:p w14:paraId="059541DD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4A0C6C83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263" w:type="dxa"/>
          </w:tcPr>
          <w:p w14:paraId="59ABC464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2D9A1243" w14:textId="1D1251B0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63" w:type="dxa"/>
          </w:tcPr>
          <w:p w14:paraId="0ABB5754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5011F3D4" w14:textId="2284E3A4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2023</w:t>
            </w:r>
          </w:p>
        </w:tc>
      </w:tr>
      <w:tr w:rsidR="004F24EC" w:rsidRPr="009115D3" w14:paraId="19A363A3" w14:textId="77777777" w:rsidTr="004F24EC">
        <w:trPr>
          <w:trHeight w:val="144"/>
        </w:trPr>
        <w:tc>
          <w:tcPr>
            <w:tcW w:w="4059" w:type="dxa"/>
            <w:gridSpan w:val="3"/>
            <w:vAlign w:val="bottom"/>
          </w:tcPr>
          <w:p w14:paraId="03E8C4A9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gridSpan w:val="3"/>
          </w:tcPr>
          <w:p w14:paraId="13CD2CB6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  <w:i/>
                <w:iCs/>
              </w:rPr>
              <w:t>(%)</w:t>
            </w:r>
          </w:p>
        </w:tc>
        <w:tc>
          <w:tcPr>
            <w:tcW w:w="263" w:type="dxa"/>
            <w:vAlign w:val="bottom"/>
          </w:tcPr>
          <w:p w14:paraId="41390720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1" w:type="dxa"/>
            <w:gridSpan w:val="15"/>
          </w:tcPr>
          <w:p w14:paraId="43D33BA1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42427">
              <w:rPr>
                <w:rFonts w:ascii="Times New Roman" w:hAnsi="Times New Roman" w:cs="Times New Roman"/>
                <w:i/>
                <w:iCs/>
              </w:rPr>
              <w:t>(in thousand Baht)</w:t>
            </w:r>
          </w:p>
        </w:tc>
      </w:tr>
      <w:tr w:rsidR="004F24EC" w:rsidRPr="00E42427" w14:paraId="07BA4AE2" w14:textId="77777777" w:rsidTr="004F24EC">
        <w:trPr>
          <w:trHeight w:val="144"/>
        </w:trPr>
        <w:tc>
          <w:tcPr>
            <w:tcW w:w="4059" w:type="dxa"/>
            <w:gridSpan w:val="3"/>
            <w:vAlign w:val="bottom"/>
          </w:tcPr>
          <w:p w14:paraId="2C321705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gridSpan w:val="3"/>
          </w:tcPr>
          <w:p w14:paraId="18A9D424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3" w:type="dxa"/>
            <w:vAlign w:val="bottom"/>
          </w:tcPr>
          <w:p w14:paraId="463C1AD5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81" w:type="dxa"/>
            <w:gridSpan w:val="15"/>
          </w:tcPr>
          <w:p w14:paraId="0ADE283C" w14:textId="77777777" w:rsidR="004F24EC" w:rsidRPr="00E42427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E1A3B" w:rsidRPr="005909EA" w14:paraId="01D86DBA" w14:textId="77777777" w:rsidTr="004F24EC">
        <w:trPr>
          <w:trHeight w:val="80"/>
        </w:trPr>
        <w:tc>
          <w:tcPr>
            <w:tcW w:w="1620" w:type="dxa"/>
            <w:vAlign w:val="bottom"/>
          </w:tcPr>
          <w:p w14:paraId="10D785B7" w14:textId="4038817F" w:rsidR="007E1A3B" w:rsidRPr="00DF7F0E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theme="minorBidi"/>
              </w:rPr>
            </w:pPr>
            <w:r w:rsidRPr="00F1354B">
              <w:rPr>
                <w:rFonts w:ascii="Times New Roman" w:hAnsi="Times New Roman"/>
              </w:rPr>
              <w:t xml:space="preserve">Nava </w:t>
            </w:r>
            <w:proofErr w:type="spellStart"/>
            <w:r w:rsidRPr="00F1354B">
              <w:rPr>
                <w:rFonts w:ascii="Times New Roman" w:hAnsi="Times New Roman"/>
              </w:rPr>
              <w:t>Nakorn</w:t>
            </w:r>
            <w:proofErr w:type="spellEnd"/>
            <w:r w:rsidRPr="00F135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7316724" w14:textId="45FBE42C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819" w:type="dxa"/>
            <w:vAlign w:val="bottom"/>
          </w:tcPr>
          <w:p w14:paraId="7D4EA99D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01" w:type="dxa"/>
            <w:vAlign w:val="bottom"/>
          </w:tcPr>
          <w:p w14:paraId="4DCDEE8F" w14:textId="2B918DE5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ind w:left="-108" w:right="-110"/>
              <w:rPr>
                <w:rFonts w:ascii="Times New Roman" w:hAnsi="Times New Roman"/>
              </w:rPr>
            </w:pPr>
            <w:r w:rsidRPr="0028078C">
              <w:rPr>
                <w:rFonts w:ascii="Times New Roman" w:hAnsi="Times New Roman"/>
              </w:rPr>
              <w:t>29</w:t>
            </w:r>
            <w:r w:rsidRPr="00E42427">
              <w:rPr>
                <w:rFonts w:ascii="Times New Roman" w:hAnsi="Times New Roman"/>
              </w:rPr>
              <w:t>.99</w:t>
            </w:r>
          </w:p>
        </w:tc>
        <w:tc>
          <w:tcPr>
            <w:tcW w:w="264" w:type="dxa"/>
          </w:tcPr>
          <w:p w14:paraId="7045CDF8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2" w:type="dxa"/>
            <w:vAlign w:val="bottom"/>
          </w:tcPr>
          <w:p w14:paraId="40FBA41F" w14:textId="25AA7833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  <w:r w:rsidRPr="0028078C">
              <w:rPr>
                <w:rFonts w:ascii="Times New Roman" w:hAnsi="Times New Roman"/>
              </w:rPr>
              <w:t>29</w:t>
            </w:r>
            <w:r w:rsidRPr="00E42427">
              <w:rPr>
                <w:rFonts w:ascii="Times New Roman" w:hAnsi="Times New Roman"/>
              </w:rPr>
              <w:t>.99</w:t>
            </w:r>
          </w:p>
        </w:tc>
        <w:tc>
          <w:tcPr>
            <w:tcW w:w="263" w:type="dxa"/>
            <w:vAlign w:val="bottom"/>
          </w:tcPr>
          <w:p w14:paraId="10D40B0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14:paraId="31B72C16" w14:textId="5B1E6E11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E20C33">
              <w:rPr>
                <w:rFonts w:ascii="Times New Roman" w:hAnsi="Times New Roman"/>
              </w:rPr>
              <w:t>2,050</w:t>
            </w:r>
            <w:r w:rsidRPr="00E42427">
              <w:rPr>
                <w:rFonts w:ascii="Times New Roman" w:hAnsi="Times New Roman"/>
              </w:rPr>
              <w:t>,000</w:t>
            </w:r>
          </w:p>
        </w:tc>
        <w:tc>
          <w:tcPr>
            <w:tcW w:w="263" w:type="dxa"/>
          </w:tcPr>
          <w:p w14:paraId="5B231218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hanging="92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14:paraId="6B7A1535" w14:textId="6FED71E2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E20C33">
              <w:rPr>
                <w:rFonts w:ascii="Times New Roman" w:hAnsi="Times New Roman"/>
              </w:rPr>
              <w:t>2,050</w:t>
            </w:r>
            <w:r w:rsidRPr="00E42427">
              <w:rPr>
                <w:rFonts w:ascii="Times New Roman" w:hAnsi="Times New Roman"/>
              </w:rPr>
              <w:t>,000</w:t>
            </w:r>
          </w:p>
        </w:tc>
        <w:tc>
          <w:tcPr>
            <w:tcW w:w="263" w:type="dxa"/>
          </w:tcPr>
          <w:p w14:paraId="458C811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8" w:type="dxa"/>
          </w:tcPr>
          <w:p w14:paraId="6FB6A724" w14:textId="6FDDA7E2" w:rsidR="007E1A3B" w:rsidRPr="00D7342F" w:rsidRDefault="00C25BE1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717,236</w:t>
            </w:r>
          </w:p>
        </w:tc>
        <w:tc>
          <w:tcPr>
            <w:tcW w:w="236" w:type="dxa"/>
          </w:tcPr>
          <w:p w14:paraId="76755A69" w14:textId="284B66E2" w:rsidR="007E1A3B" w:rsidRPr="00E42427" w:rsidRDefault="007E1A3B" w:rsidP="007E1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25" w:type="dxa"/>
          </w:tcPr>
          <w:p w14:paraId="12CA8433" w14:textId="2655606F" w:rsidR="007E1A3B" w:rsidRPr="00D7342F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D7342F">
              <w:rPr>
                <w:rFonts w:ascii="Times New Roman" w:hAnsi="Times New Roman"/>
              </w:rPr>
              <w:t>620,352</w:t>
            </w:r>
          </w:p>
        </w:tc>
        <w:tc>
          <w:tcPr>
            <w:tcW w:w="263" w:type="dxa"/>
          </w:tcPr>
          <w:p w14:paraId="7C1921F4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bottom"/>
          </w:tcPr>
          <w:p w14:paraId="3A408241" w14:textId="12251033" w:rsidR="007E1A3B" w:rsidRPr="00E42427" w:rsidRDefault="006F678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614,</w:t>
            </w:r>
            <w:r w:rsidR="002653E9">
              <w:rPr>
                <w:rFonts w:ascii="Times New Roman" w:hAnsi="Times New Roman"/>
              </w:rPr>
              <w:t>938</w:t>
            </w:r>
          </w:p>
        </w:tc>
        <w:tc>
          <w:tcPr>
            <w:tcW w:w="263" w:type="dxa"/>
          </w:tcPr>
          <w:p w14:paraId="57D1D4F9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7" w:type="dxa"/>
            <w:vAlign w:val="bottom"/>
          </w:tcPr>
          <w:p w14:paraId="27E43ABC" w14:textId="09C301D0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9657F6">
              <w:rPr>
                <w:rFonts w:ascii="Times New Roman" w:hAnsi="Times New Roman"/>
              </w:rPr>
              <w:t>614,938</w:t>
            </w:r>
          </w:p>
        </w:tc>
        <w:tc>
          <w:tcPr>
            <w:tcW w:w="263" w:type="dxa"/>
          </w:tcPr>
          <w:p w14:paraId="79AE15CF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dxa"/>
            <w:vAlign w:val="bottom"/>
          </w:tcPr>
          <w:p w14:paraId="2687AC66" w14:textId="706D052B" w:rsidR="007E1A3B" w:rsidRPr="00E42427" w:rsidRDefault="008B644D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3" w:type="dxa"/>
            <w:vAlign w:val="bottom"/>
          </w:tcPr>
          <w:p w14:paraId="3DED84D2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7" w:type="dxa"/>
            <w:vAlign w:val="bottom"/>
          </w:tcPr>
          <w:p w14:paraId="5C0D35DE" w14:textId="0CB55592" w:rsidR="007E1A3B" w:rsidRPr="00E42427" w:rsidRDefault="00F43B4A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89,991</w:t>
            </w:r>
          </w:p>
        </w:tc>
      </w:tr>
      <w:tr w:rsidR="007E1A3B" w:rsidRPr="005909EA" w14:paraId="314BCA41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66F63782" w14:textId="60B50008" w:rsidR="007E1A3B" w:rsidRPr="00F1354B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="Times New Roman"/>
              </w:rPr>
            </w:pPr>
            <w:r>
              <w:t xml:space="preserve">   </w:t>
            </w:r>
            <w:r w:rsidRPr="00F1354B">
              <w:rPr>
                <w:rFonts w:ascii="Times New Roman" w:hAnsi="Times New Roman"/>
              </w:rPr>
              <w:t>Electricity</w:t>
            </w:r>
            <w:r w:rsidRPr="00F135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EBC6640" w14:textId="7C6B634D" w:rsidR="007E1A3B" w:rsidRPr="00E41B8E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819" w:type="dxa"/>
            <w:vAlign w:val="bottom"/>
          </w:tcPr>
          <w:p w14:paraId="6CAB5E91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Align w:val="bottom"/>
          </w:tcPr>
          <w:p w14:paraId="0557DF29" w14:textId="77777777" w:rsidR="007E1A3B" w:rsidRPr="00066BAC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4" w:type="dxa"/>
          </w:tcPr>
          <w:p w14:paraId="1718CC6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2D65B70D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322C335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14:paraId="64BA13E7" w14:textId="77777777" w:rsidR="007E1A3B" w:rsidRPr="00E20C33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519A5E7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2A268AAB" w14:textId="77777777" w:rsidR="007E1A3B" w:rsidRPr="00E20C33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23A285A2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76DC84AF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24B444D1" w14:textId="75847DD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25B1B741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1C3EB029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2CED6494" w14:textId="77777777" w:rsidR="007E1A3B" w:rsidRPr="005B11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2A385B9B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4F1F1AFB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775AE892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dxa"/>
            <w:vAlign w:val="bottom"/>
          </w:tcPr>
          <w:p w14:paraId="75991DA0" w14:textId="77777777" w:rsidR="007E1A3B" w:rsidRPr="00E42427" w:rsidRDefault="007E1A3B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0E12753F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7" w:type="dxa"/>
            <w:vAlign w:val="bottom"/>
          </w:tcPr>
          <w:p w14:paraId="75289793" w14:textId="77777777" w:rsidR="007E1A3B" w:rsidRPr="00E42427" w:rsidRDefault="007E1A3B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</w:p>
        </w:tc>
      </w:tr>
      <w:tr w:rsidR="007E1A3B" w:rsidRPr="005909EA" w14:paraId="4E23A469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3A9C7925" w14:textId="37F2DBBE" w:rsidR="007E1A3B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</w:pPr>
            <w:r>
              <w:rPr>
                <w:rFonts w:ascii="Times New Roman" w:hAnsi="Times New Roman"/>
              </w:rPr>
              <w:t xml:space="preserve">   </w:t>
            </w:r>
            <w:r w:rsidRPr="004538C2">
              <w:rPr>
                <w:rFonts w:ascii="Times New Roman" w:hAnsi="Times New Roman"/>
              </w:rPr>
              <w:t>Generating</w:t>
            </w:r>
          </w:p>
        </w:tc>
        <w:tc>
          <w:tcPr>
            <w:tcW w:w="1620" w:type="dxa"/>
            <w:vAlign w:val="bottom"/>
          </w:tcPr>
          <w:p w14:paraId="1FE052DD" w14:textId="3FFDE1F5" w:rsidR="007E1A3B" w:rsidRPr="00F1354B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and stream energy</w:t>
            </w:r>
          </w:p>
        </w:tc>
        <w:tc>
          <w:tcPr>
            <w:tcW w:w="819" w:type="dxa"/>
            <w:vAlign w:val="bottom"/>
          </w:tcPr>
          <w:p w14:paraId="7BD7BAA1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Align w:val="bottom"/>
          </w:tcPr>
          <w:p w14:paraId="1E1FA43B" w14:textId="77777777" w:rsidR="007E1A3B" w:rsidRPr="00066BAC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4" w:type="dxa"/>
          </w:tcPr>
          <w:p w14:paraId="3EEC3B1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07A371B2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244D5DB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14:paraId="4710AA64" w14:textId="77777777" w:rsidR="007E1A3B" w:rsidRPr="00E20C33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65659CA9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0637F38A" w14:textId="77777777" w:rsidR="007E1A3B" w:rsidRPr="00E20C33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2B869714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655E989B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791150F1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285B1734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4995DDDD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156D3510" w14:textId="77777777" w:rsidR="007E1A3B" w:rsidRPr="005B11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19996F1F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2E48B69A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3692109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dxa"/>
            <w:vAlign w:val="bottom"/>
          </w:tcPr>
          <w:p w14:paraId="1C92E76B" w14:textId="77777777" w:rsidR="007E1A3B" w:rsidRPr="00E42427" w:rsidRDefault="007E1A3B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4AC4ABB1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7" w:type="dxa"/>
            <w:vAlign w:val="bottom"/>
          </w:tcPr>
          <w:p w14:paraId="75FB8B80" w14:textId="77777777" w:rsidR="007E1A3B" w:rsidRPr="00E42427" w:rsidRDefault="007E1A3B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</w:p>
        </w:tc>
      </w:tr>
      <w:tr w:rsidR="007E1A3B" w:rsidRPr="005909EA" w14:paraId="13C1C289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439AF029" w14:textId="10B2F94C" w:rsidR="007E1A3B" w:rsidRPr="00F1354B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Pr="00F1354B">
              <w:rPr>
                <w:rFonts w:ascii="Times New Roman" w:hAnsi="Times New Roman"/>
              </w:rPr>
              <w:t>Company</w:t>
            </w:r>
            <w:r w:rsidRPr="00F1354B">
              <w:rPr>
                <w:rFonts w:ascii="Times New Roman" w:hAnsi="Times New Roman" w:cs="Times New Roman"/>
              </w:rPr>
              <w:t xml:space="preserve"> Limited</w:t>
            </w:r>
          </w:p>
        </w:tc>
        <w:tc>
          <w:tcPr>
            <w:tcW w:w="1620" w:type="dxa"/>
            <w:vAlign w:val="bottom"/>
          </w:tcPr>
          <w:p w14:paraId="29FC38DA" w14:textId="4DDA04FB" w:rsidR="007E1A3B" w:rsidRPr="00E41B8E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4C1DC282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Align w:val="bottom"/>
          </w:tcPr>
          <w:p w14:paraId="2CBBE1B9" w14:textId="77777777" w:rsidR="007E1A3B" w:rsidRPr="00066BAC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4" w:type="dxa"/>
          </w:tcPr>
          <w:p w14:paraId="3ECF50A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3255ACFF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1BDA916C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14:paraId="2B09AD75" w14:textId="77777777" w:rsidR="007E1A3B" w:rsidRPr="00E20C33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2D50377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796BF75D" w14:textId="77777777" w:rsidR="007E1A3B" w:rsidRPr="00E20C33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3DFD9AA7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364C2455" w14:textId="5E18E5A8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025F78CB" w14:textId="3108B673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74F2D9C7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5BF15D6B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4522D9DA" w14:textId="77777777" w:rsidR="007E1A3B" w:rsidRPr="005B11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650C4A39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2388583B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40AD9C0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dxa"/>
            <w:vAlign w:val="bottom"/>
          </w:tcPr>
          <w:p w14:paraId="5F46EAFE" w14:textId="77777777" w:rsidR="007E1A3B" w:rsidRPr="00E42427" w:rsidRDefault="007E1A3B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3EB1EC30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7" w:type="dxa"/>
            <w:vAlign w:val="bottom"/>
          </w:tcPr>
          <w:p w14:paraId="4ABEC614" w14:textId="77777777" w:rsidR="007E1A3B" w:rsidRPr="00E42427" w:rsidRDefault="007E1A3B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</w:p>
        </w:tc>
      </w:tr>
      <w:tr w:rsidR="007E1A3B" w:rsidRPr="005909EA" w14:paraId="1716F678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0B50D05F" w14:textId="6DB1DC72" w:rsidR="007E1A3B" w:rsidRPr="00F1354B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="Times New Roman"/>
              </w:rPr>
            </w:pPr>
            <w:r w:rsidRPr="00906C21">
              <w:rPr>
                <w:rFonts w:ascii="Times New Roman" w:hAnsi="Times New Roman"/>
              </w:rPr>
              <w:t xml:space="preserve">Thai </w:t>
            </w:r>
            <w:proofErr w:type="spellStart"/>
            <w:r w:rsidRPr="00906C21">
              <w:rPr>
                <w:rFonts w:ascii="Times New Roman" w:hAnsi="Times New Roman"/>
              </w:rPr>
              <w:t>Thanan</w:t>
            </w:r>
            <w:proofErr w:type="spellEnd"/>
            <w:r w:rsidRPr="00906C2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365694BE" w14:textId="2E90638F" w:rsidR="007E1A3B" w:rsidRPr="00E41B8E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Telecommunication</w:t>
            </w:r>
          </w:p>
        </w:tc>
        <w:tc>
          <w:tcPr>
            <w:tcW w:w="819" w:type="dxa"/>
            <w:vAlign w:val="bottom"/>
          </w:tcPr>
          <w:p w14:paraId="32951AC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01" w:type="dxa"/>
            <w:vAlign w:val="bottom"/>
          </w:tcPr>
          <w:p w14:paraId="1D30673C" w14:textId="09FD672E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ind w:left="-108" w:right="-110"/>
              <w:rPr>
                <w:rFonts w:ascii="Times New Roman" w:hAnsi="Times New Roman"/>
              </w:rPr>
            </w:pPr>
            <w:r w:rsidRPr="0028078C"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264" w:type="dxa"/>
          </w:tcPr>
          <w:p w14:paraId="64F52BB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2" w:type="dxa"/>
            <w:vAlign w:val="bottom"/>
          </w:tcPr>
          <w:p w14:paraId="2C9AA076" w14:textId="79531CDA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  <w:r w:rsidRPr="0028078C"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263" w:type="dxa"/>
            <w:vAlign w:val="bottom"/>
          </w:tcPr>
          <w:p w14:paraId="430AA350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14:paraId="0A2802BE" w14:textId="397158DE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E20C33">
              <w:rPr>
                <w:rFonts w:ascii="Times New Roman" w:hAnsi="Times New Roman"/>
              </w:rPr>
              <w:t>2,500</w:t>
            </w:r>
          </w:p>
        </w:tc>
        <w:tc>
          <w:tcPr>
            <w:tcW w:w="263" w:type="dxa"/>
          </w:tcPr>
          <w:p w14:paraId="3BFDDBDC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14:paraId="14E8608A" w14:textId="6EF4B311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E20C33">
              <w:rPr>
                <w:rFonts w:ascii="Times New Roman" w:hAnsi="Times New Roman"/>
              </w:rPr>
              <w:t>2,500</w:t>
            </w:r>
          </w:p>
        </w:tc>
        <w:tc>
          <w:tcPr>
            <w:tcW w:w="263" w:type="dxa"/>
          </w:tcPr>
          <w:p w14:paraId="31CC4AE7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67E3656A" w14:textId="3C8AA9A3" w:rsidR="007E1A3B" w:rsidRPr="00D7342F" w:rsidRDefault="006F678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1,713</w:t>
            </w:r>
          </w:p>
        </w:tc>
        <w:tc>
          <w:tcPr>
            <w:tcW w:w="236" w:type="dxa"/>
          </w:tcPr>
          <w:p w14:paraId="4FEEB878" w14:textId="4067C452" w:rsidR="007E1A3B" w:rsidRPr="00E42427" w:rsidRDefault="007E1A3B" w:rsidP="007E1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25" w:type="dxa"/>
          </w:tcPr>
          <w:p w14:paraId="01907A7F" w14:textId="6C9FD68C" w:rsidR="007E1A3B" w:rsidRPr="00D7342F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D7342F">
              <w:rPr>
                <w:rFonts w:ascii="Times New Roman" w:hAnsi="Times New Roman"/>
              </w:rPr>
              <w:t>1,256</w:t>
            </w:r>
          </w:p>
        </w:tc>
        <w:tc>
          <w:tcPr>
            <w:tcW w:w="263" w:type="dxa"/>
          </w:tcPr>
          <w:p w14:paraId="0DE18BE9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74" w:type="dxa"/>
          </w:tcPr>
          <w:p w14:paraId="05623F50" w14:textId="308FC08C" w:rsidR="007E1A3B" w:rsidRPr="00E42427" w:rsidRDefault="002653E9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992</w:t>
            </w:r>
          </w:p>
        </w:tc>
        <w:tc>
          <w:tcPr>
            <w:tcW w:w="263" w:type="dxa"/>
          </w:tcPr>
          <w:p w14:paraId="252386CD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5EF73CCA" w14:textId="4C802823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9657F6">
              <w:rPr>
                <w:rFonts w:ascii="Times New Roman" w:hAnsi="Times New Roman"/>
              </w:rPr>
              <w:t>992</w:t>
            </w:r>
          </w:p>
        </w:tc>
        <w:tc>
          <w:tcPr>
            <w:tcW w:w="263" w:type="dxa"/>
          </w:tcPr>
          <w:p w14:paraId="4DE3F4D0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dxa"/>
            <w:vAlign w:val="bottom"/>
          </w:tcPr>
          <w:p w14:paraId="3D33AAD3" w14:textId="257D3277" w:rsidR="007E1A3B" w:rsidRPr="00E42427" w:rsidRDefault="008B644D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3" w:type="dxa"/>
            <w:vAlign w:val="bottom"/>
          </w:tcPr>
          <w:p w14:paraId="022D43A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7" w:type="dxa"/>
            <w:vAlign w:val="bottom"/>
          </w:tcPr>
          <w:p w14:paraId="1D8875AC" w14:textId="4E1C0F21" w:rsidR="007E1A3B" w:rsidRPr="00E42427" w:rsidRDefault="008B644D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E1A3B" w:rsidRPr="005909EA" w14:paraId="2F1BA9F2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66FA1FCD" w14:textId="477C0943" w:rsidR="007E1A3B" w:rsidRPr="00F1354B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906C21">
              <w:rPr>
                <w:rFonts w:ascii="Times New Roman" w:hAnsi="Times New Roman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24A2DCE2" w14:textId="744831E6" w:rsidR="007E1A3B" w:rsidRPr="00E41B8E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170082AD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Align w:val="bottom"/>
          </w:tcPr>
          <w:p w14:paraId="09A1DFA6" w14:textId="77777777" w:rsidR="007E1A3B" w:rsidRPr="00066BAC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4" w:type="dxa"/>
          </w:tcPr>
          <w:p w14:paraId="220D8AA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7C8C9D47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397A959E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14:paraId="2ECAACBC" w14:textId="77777777" w:rsidR="007E1A3B" w:rsidRPr="00E20C33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3051761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402B7F35" w14:textId="77777777" w:rsidR="007E1A3B" w:rsidRPr="00E20C33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5FBBF8F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096B6C0A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0998505B" w14:textId="1EA05F0E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14:paraId="46A3733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2998CAE2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494AADA3" w14:textId="77777777" w:rsidR="007E1A3B" w:rsidRPr="005B11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50F42FDD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42DD0F78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35A754CC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dxa"/>
            <w:vAlign w:val="bottom"/>
          </w:tcPr>
          <w:p w14:paraId="6F6CE6A8" w14:textId="77777777" w:rsidR="007E1A3B" w:rsidRPr="00E42427" w:rsidRDefault="007E1A3B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3FD99EFC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7" w:type="dxa"/>
            <w:vAlign w:val="bottom"/>
          </w:tcPr>
          <w:p w14:paraId="1AB50F61" w14:textId="77777777" w:rsidR="007E1A3B" w:rsidRPr="00E42427" w:rsidRDefault="007E1A3B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</w:p>
        </w:tc>
      </w:tr>
      <w:tr w:rsidR="007E1A3B" w:rsidRPr="005909EA" w14:paraId="02501C7B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53537B1C" w14:textId="16DA9E07" w:rsidR="007E1A3B" w:rsidRPr="00F1354B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 w:cs="Times New Roman"/>
              </w:rPr>
            </w:pPr>
            <w:r w:rsidRPr="00906C21">
              <w:rPr>
                <w:rFonts w:ascii="Times New Roman" w:hAnsi="Times New Roman"/>
              </w:rPr>
              <w:t>R E N Korat Energy</w:t>
            </w:r>
          </w:p>
        </w:tc>
        <w:tc>
          <w:tcPr>
            <w:tcW w:w="1620" w:type="dxa"/>
            <w:vAlign w:val="bottom"/>
          </w:tcPr>
          <w:p w14:paraId="44A6C4FA" w14:textId="71719E1B" w:rsidR="007E1A3B" w:rsidRPr="00E41B8E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819" w:type="dxa"/>
            <w:vAlign w:val="bottom"/>
          </w:tcPr>
          <w:p w14:paraId="4CDF8290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01" w:type="dxa"/>
            <w:vAlign w:val="bottom"/>
          </w:tcPr>
          <w:p w14:paraId="35A09CB0" w14:textId="596C1325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ind w:left="-108" w:right="-110"/>
              <w:rPr>
                <w:rFonts w:ascii="Times New Roman" w:hAnsi="Times New Roman"/>
              </w:rPr>
            </w:pPr>
            <w:r w:rsidRPr="0028078C"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264" w:type="dxa"/>
          </w:tcPr>
          <w:p w14:paraId="6DA7E5A0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2" w:type="dxa"/>
            <w:vAlign w:val="bottom"/>
          </w:tcPr>
          <w:p w14:paraId="5D211539" w14:textId="437CD99E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  <w:r w:rsidRPr="0028078C"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263" w:type="dxa"/>
            <w:vAlign w:val="bottom"/>
          </w:tcPr>
          <w:p w14:paraId="59380D56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14:paraId="56649015" w14:textId="30F6ECF1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822,000</w:t>
            </w:r>
          </w:p>
        </w:tc>
        <w:tc>
          <w:tcPr>
            <w:tcW w:w="263" w:type="dxa"/>
          </w:tcPr>
          <w:p w14:paraId="6AF8486C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778" w:type="dxa"/>
          </w:tcPr>
          <w:p w14:paraId="51FF4C6C" w14:textId="6FB40A8F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E20C33">
              <w:rPr>
                <w:rFonts w:ascii="Times New Roman" w:hAnsi="Times New Roman"/>
              </w:rPr>
              <w:t>600</w:t>
            </w:r>
            <w:r w:rsidRPr="00E42427">
              <w:rPr>
                <w:rFonts w:ascii="Times New Roman" w:hAnsi="Times New Roman"/>
              </w:rPr>
              <w:t>,000</w:t>
            </w:r>
          </w:p>
        </w:tc>
        <w:tc>
          <w:tcPr>
            <w:tcW w:w="263" w:type="dxa"/>
          </w:tcPr>
          <w:p w14:paraId="4A23A85F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14:paraId="0EB5C35A" w14:textId="67DB171A" w:rsidR="007E1A3B" w:rsidRPr="00D7342F" w:rsidRDefault="00C25BE1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252,853</w:t>
            </w:r>
          </w:p>
        </w:tc>
        <w:tc>
          <w:tcPr>
            <w:tcW w:w="236" w:type="dxa"/>
          </w:tcPr>
          <w:p w14:paraId="039A7EAD" w14:textId="1465568B" w:rsidR="007E1A3B" w:rsidRPr="00E42427" w:rsidRDefault="007E1A3B" w:rsidP="007E1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25" w:type="dxa"/>
          </w:tcPr>
          <w:p w14:paraId="6884FDC1" w14:textId="21D28D00" w:rsidR="007E1A3B" w:rsidRPr="00D7342F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D7342F">
              <w:rPr>
                <w:rFonts w:ascii="Times New Roman" w:hAnsi="Times New Roman"/>
              </w:rPr>
              <w:t>190,279</w:t>
            </w:r>
          </w:p>
        </w:tc>
        <w:tc>
          <w:tcPr>
            <w:tcW w:w="263" w:type="dxa"/>
          </w:tcPr>
          <w:p w14:paraId="5DFB0BCB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874" w:type="dxa"/>
          </w:tcPr>
          <w:p w14:paraId="54FF15E2" w14:textId="2794FC70" w:rsidR="007E1A3B" w:rsidRPr="00E42427" w:rsidRDefault="002653E9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287,</w:t>
            </w:r>
            <w:r w:rsidR="0048656C">
              <w:rPr>
                <w:rFonts w:ascii="Times New Roman" w:hAnsi="Times New Roman"/>
              </w:rPr>
              <w:t>70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3" w:type="dxa"/>
          </w:tcPr>
          <w:p w14:paraId="58F762FB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259D15E5" w14:textId="754CA321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  <w:r w:rsidRPr="009657F6">
              <w:rPr>
                <w:rFonts w:ascii="Times New Roman" w:hAnsi="Times New Roman"/>
              </w:rPr>
              <w:t>210</w:t>
            </w:r>
            <w:r w:rsidRPr="00E42427">
              <w:rPr>
                <w:rFonts w:ascii="Times New Roman" w:hAnsi="Times New Roman"/>
              </w:rPr>
              <w:t>,000</w:t>
            </w:r>
          </w:p>
        </w:tc>
        <w:tc>
          <w:tcPr>
            <w:tcW w:w="263" w:type="dxa"/>
          </w:tcPr>
          <w:p w14:paraId="165DBC7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dxa"/>
            <w:vAlign w:val="bottom"/>
          </w:tcPr>
          <w:p w14:paraId="25133B7B" w14:textId="0341644A" w:rsidR="007E1A3B" w:rsidRPr="00E42427" w:rsidRDefault="008B644D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63" w:type="dxa"/>
            <w:vAlign w:val="bottom"/>
          </w:tcPr>
          <w:p w14:paraId="6DDD9DE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7" w:type="dxa"/>
            <w:vAlign w:val="bottom"/>
          </w:tcPr>
          <w:p w14:paraId="69FF4D94" w14:textId="7EB115E3" w:rsidR="007E1A3B" w:rsidRPr="00E42427" w:rsidRDefault="008B644D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E1A3B" w:rsidRPr="005909EA" w14:paraId="5BF321BE" w14:textId="77777777" w:rsidTr="004F24EC">
        <w:trPr>
          <w:trHeight w:val="144"/>
        </w:trPr>
        <w:tc>
          <w:tcPr>
            <w:tcW w:w="1620" w:type="dxa"/>
            <w:vAlign w:val="bottom"/>
          </w:tcPr>
          <w:p w14:paraId="56615BDF" w14:textId="4232F8AE" w:rsidR="007E1A3B" w:rsidRPr="00906C21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Pr="00906C21">
              <w:rPr>
                <w:rFonts w:ascii="Times New Roman" w:hAnsi="Times New Roman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700E54E6" w14:textId="4DC4F021" w:rsidR="007E1A3B" w:rsidRPr="00E41B8E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819" w:type="dxa"/>
            <w:vAlign w:val="bottom"/>
          </w:tcPr>
          <w:p w14:paraId="70DBF90F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1" w:type="dxa"/>
            <w:vAlign w:val="bottom"/>
          </w:tcPr>
          <w:p w14:paraId="41EE97E1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4" w:type="dxa"/>
          </w:tcPr>
          <w:p w14:paraId="79456E1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779CB8D9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  <w:vAlign w:val="bottom"/>
          </w:tcPr>
          <w:p w14:paraId="526C570A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14:paraId="2153FE5D" w14:textId="77777777" w:rsidR="007E1A3B" w:rsidRPr="00E20C33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2E52068F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1BD26E73" w14:textId="77777777" w:rsidR="007E1A3B" w:rsidRPr="00E20C33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72E3E4BA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</w:tcPr>
          <w:p w14:paraId="710A6BCF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373A6780" w14:textId="0730AA85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</w:tcPr>
          <w:p w14:paraId="2CA1DF87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263" w:type="dxa"/>
          </w:tcPr>
          <w:p w14:paraId="408561B8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10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</w:tcPr>
          <w:p w14:paraId="2BCAA131" w14:textId="77777777" w:rsidR="007E1A3B" w:rsidRPr="005B11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1796A4C1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817" w:type="dxa"/>
          </w:tcPr>
          <w:p w14:paraId="093B2C5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3E20261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dxa"/>
            <w:vAlign w:val="bottom"/>
          </w:tcPr>
          <w:p w14:paraId="72616A09" w14:textId="77777777" w:rsidR="007E1A3B" w:rsidRPr="00E42427" w:rsidRDefault="007E1A3B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1E2DD1E2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</w:rPr>
            </w:pPr>
          </w:p>
        </w:tc>
        <w:tc>
          <w:tcPr>
            <w:tcW w:w="817" w:type="dxa"/>
            <w:vAlign w:val="bottom"/>
          </w:tcPr>
          <w:p w14:paraId="5ED99342" w14:textId="77777777" w:rsidR="007E1A3B" w:rsidRPr="00E42427" w:rsidRDefault="007E1A3B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</w:rPr>
            </w:pPr>
          </w:p>
        </w:tc>
      </w:tr>
      <w:tr w:rsidR="007E1A3B" w:rsidRPr="005909EA" w14:paraId="294EB4E5" w14:textId="77777777" w:rsidTr="004F24EC">
        <w:trPr>
          <w:trHeight w:val="101"/>
        </w:trPr>
        <w:tc>
          <w:tcPr>
            <w:tcW w:w="1620" w:type="dxa"/>
            <w:vAlign w:val="bottom"/>
          </w:tcPr>
          <w:p w14:paraId="3D350253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 w:right="-110" w:hanging="140"/>
              <w:rPr>
                <w:rFonts w:ascii="Times New Roman" w:hAnsi="Times New Roman" w:cs="Times New Roman"/>
              </w:rPr>
            </w:pPr>
            <w:r w:rsidRPr="00E42427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620" w:type="dxa"/>
            <w:vAlign w:val="bottom"/>
          </w:tcPr>
          <w:p w14:paraId="35A70557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819" w:type="dxa"/>
            <w:vAlign w:val="bottom"/>
          </w:tcPr>
          <w:p w14:paraId="6384B69E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801" w:type="dxa"/>
            <w:vAlign w:val="bottom"/>
          </w:tcPr>
          <w:p w14:paraId="755EA75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4" w:type="dxa"/>
          </w:tcPr>
          <w:p w14:paraId="4B466336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vAlign w:val="bottom"/>
          </w:tcPr>
          <w:p w14:paraId="6658E7DB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  <w:vAlign w:val="bottom"/>
          </w:tcPr>
          <w:p w14:paraId="7BC3A335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14:paraId="1B59229D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4591AC57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8" w:type="dxa"/>
          </w:tcPr>
          <w:p w14:paraId="008D4E24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</w:rPr>
            </w:pPr>
          </w:p>
        </w:tc>
        <w:tc>
          <w:tcPr>
            <w:tcW w:w="263" w:type="dxa"/>
          </w:tcPr>
          <w:p w14:paraId="47FB67F6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3256E2CD" w14:textId="557B25FC" w:rsidR="007E1A3B" w:rsidRPr="005B1127" w:rsidRDefault="008B644D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971,802</w:t>
            </w:r>
          </w:p>
        </w:tc>
        <w:tc>
          <w:tcPr>
            <w:tcW w:w="236" w:type="dxa"/>
          </w:tcPr>
          <w:p w14:paraId="32ADBB87" w14:textId="4E912C22" w:rsidR="007E1A3B" w:rsidRPr="005B11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</w:tcPr>
          <w:p w14:paraId="71FCF2CF" w14:textId="0395B725" w:rsidR="007E1A3B" w:rsidRPr="005B11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 w:rsidRPr="005B1127">
              <w:rPr>
                <w:rFonts w:ascii="Times New Roman" w:hAnsi="Times New Roman"/>
                <w:b/>
                <w:bCs/>
              </w:rPr>
              <w:t>811,887</w:t>
            </w:r>
          </w:p>
        </w:tc>
        <w:tc>
          <w:tcPr>
            <w:tcW w:w="263" w:type="dxa"/>
          </w:tcPr>
          <w:p w14:paraId="53CED69E" w14:textId="77777777" w:rsidR="007E1A3B" w:rsidRPr="005B11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01AA5" w14:textId="14DDA0B9" w:rsidR="007E1A3B" w:rsidRPr="005B1127" w:rsidRDefault="002653E9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903,6</w:t>
            </w:r>
            <w:r w:rsidR="008A2ED2">
              <w:rPr>
                <w:rFonts w:ascii="Times New Roman" w:hAnsi="Times New Roman"/>
                <w:b/>
                <w:bCs/>
              </w:rPr>
              <w:t>3</w:t>
            </w:r>
            <w:r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263" w:type="dxa"/>
          </w:tcPr>
          <w:p w14:paraId="549AD573" w14:textId="77777777" w:rsidR="007E1A3B" w:rsidRPr="005B11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b/>
                <w:bCs/>
                <w:highlight w:val="green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B8EBE" w14:textId="1D39D444" w:rsidR="007E1A3B" w:rsidRPr="005B11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 w:rsidRPr="005B1127">
              <w:rPr>
                <w:rFonts w:ascii="Times New Roman" w:hAnsi="Times New Roman"/>
                <w:b/>
                <w:bCs/>
              </w:rPr>
              <w:t>825,930</w:t>
            </w:r>
          </w:p>
        </w:tc>
        <w:tc>
          <w:tcPr>
            <w:tcW w:w="263" w:type="dxa"/>
          </w:tcPr>
          <w:p w14:paraId="179FF36E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A85B8" w14:textId="3D17078B" w:rsidR="007E1A3B" w:rsidRPr="005B1127" w:rsidRDefault="008B644D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263" w:type="dxa"/>
            <w:vAlign w:val="bottom"/>
          </w:tcPr>
          <w:p w14:paraId="3BF8DDFA" w14:textId="77777777" w:rsidR="007E1A3B" w:rsidRPr="00E42427" w:rsidRDefault="007E1A3B" w:rsidP="007E1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89CA8" w14:textId="7B305DAC" w:rsidR="007E1A3B" w:rsidRPr="005B1127" w:rsidRDefault="00F43B4A" w:rsidP="00FF5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left="-108" w:right="-11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89,991</w:t>
            </w:r>
          </w:p>
        </w:tc>
      </w:tr>
    </w:tbl>
    <w:p w14:paraId="10A05563" w14:textId="71F87BF9" w:rsidR="00593095" w:rsidRDefault="00593095" w:rsidP="00303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5DDFD6A" w14:textId="77777777" w:rsidR="00DB1F84" w:rsidRPr="00C20B7D" w:rsidRDefault="00520D79" w:rsidP="0079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cs/>
        </w:rPr>
        <w:tab/>
      </w:r>
      <w:r>
        <w:rPr>
          <w:rFonts w:ascii="Times New Roman" w:hAnsi="Times New Roman"/>
          <w:sz w:val="22"/>
          <w:szCs w:val="22"/>
          <w:cs/>
        </w:rPr>
        <w:tab/>
      </w:r>
      <w:r w:rsidR="00DB1F84" w:rsidRPr="00C20B7D">
        <w:rPr>
          <w:rFonts w:ascii="Times New Roman" w:hAnsi="Times New Roman"/>
          <w:sz w:val="22"/>
          <w:szCs w:val="22"/>
        </w:rPr>
        <w:t xml:space="preserve">None of the </w:t>
      </w:r>
      <w:r w:rsidR="00DB1F84">
        <w:rPr>
          <w:rFonts w:ascii="Times New Roman" w:hAnsi="Times New Roman"/>
          <w:sz w:val="22"/>
          <w:szCs w:val="22"/>
        </w:rPr>
        <w:t>equity-accounted investees</w:t>
      </w:r>
      <w:r w:rsidR="00DB1F84" w:rsidRPr="00C20B7D">
        <w:rPr>
          <w:rFonts w:ascii="Times New Roman" w:hAnsi="Times New Roman"/>
          <w:sz w:val="22"/>
          <w:szCs w:val="22"/>
        </w:rPr>
        <w:t xml:space="preserve"> </w:t>
      </w:r>
      <w:r w:rsidR="00DB1F84">
        <w:rPr>
          <w:rFonts w:ascii="Times New Roman" w:hAnsi="Times New Roman"/>
          <w:sz w:val="22"/>
          <w:szCs w:val="22"/>
        </w:rPr>
        <w:t xml:space="preserve">are publicly listed and consequently do not have </w:t>
      </w:r>
      <w:r w:rsidR="00DB1F84" w:rsidRPr="00C20B7D">
        <w:rPr>
          <w:rFonts w:ascii="Times New Roman" w:hAnsi="Times New Roman"/>
          <w:sz w:val="22"/>
          <w:szCs w:val="22"/>
        </w:rPr>
        <w:t>published price quotations.</w:t>
      </w:r>
    </w:p>
    <w:p w14:paraId="68F5337D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1C52325" w14:textId="50A6DBE2" w:rsidR="00680AEF" w:rsidRPr="000F7E6C" w:rsidRDefault="009F0FCC" w:rsidP="005F5020">
      <w:pPr>
        <w:jc w:val="thaiDistribute"/>
        <w:rPr>
          <w:rFonts w:ascii="Times New Roman" w:hAnsi="Times New Roman" w:cs="Times New Roman"/>
          <w:sz w:val="22"/>
          <w:szCs w:val="22"/>
        </w:rPr>
        <w:sectPr w:rsidR="00680AEF" w:rsidRPr="000F7E6C" w:rsidSect="00710CF7">
          <w:headerReference w:type="default" r:id="rId16"/>
          <w:footerReference w:type="default" r:id="rId17"/>
          <w:footerReference w:type="first" r:id="rId18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2E20907" w14:textId="721922E5" w:rsidR="005450D5" w:rsidRPr="00BB79F5" w:rsidRDefault="005450D5" w:rsidP="00A40DD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 xml:space="preserve">Property, plant and </w:t>
      </w:r>
      <w:r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54810910" w14:textId="134FB000" w:rsidR="004E63B8" w:rsidRDefault="004E63B8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4F24EC" w:rsidRPr="00ED65E2" w14:paraId="3D3278A0" w14:textId="77777777" w:rsidTr="00991EA3">
        <w:trPr>
          <w:cantSplit/>
        </w:trPr>
        <w:tc>
          <w:tcPr>
            <w:tcW w:w="6210" w:type="dxa"/>
          </w:tcPr>
          <w:p w14:paraId="392EAC3F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E92BF15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80" w:type="dxa"/>
          </w:tcPr>
          <w:p w14:paraId="6EB96C6E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A81B610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4F24EC" w14:paraId="601362ED" w14:textId="77777777" w:rsidTr="00991EA3">
        <w:trPr>
          <w:cantSplit/>
        </w:trPr>
        <w:tc>
          <w:tcPr>
            <w:tcW w:w="6210" w:type="dxa"/>
          </w:tcPr>
          <w:p w14:paraId="544A72C8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72248A2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  <w:tc>
          <w:tcPr>
            <w:tcW w:w="180" w:type="dxa"/>
          </w:tcPr>
          <w:p w14:paraId="094950DD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AFD1E0" w14:textId="77777777" w:rsidR="004F24EC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</w:tr>
      <w:tr w:rsidR="004F24EC" w:rsidRPr="00ED65E2" w14:paraId="618E63B1" w14:textId="77777777" w:rsidTr="00991EA3">
        <w:trPr>
          <w:cantSplit/>
        </w:trPr>
        <w:tc>
          <w:tcPr>
            <w:tcW w:w="6210" w:type="dxa"/>
          </w:tcPr>
          <w:p w14:paraId="62C71528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nine</w:t>
            </w: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 period ended 3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0</w:t>
            </w: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September 2023</w:t>
            </w:r>
          </w:p>
        </w:tc>
        <w:tc>
          <w:tcPr>
            <w:tcW w:w="1440" w:type="dxa"/>
          </w:tcPr>
          <w:p w14:paraId="0A83916D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180" w:type="dxa"/>
          </w:tcPr>
          <w:p w14:paraId="746EB9AB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6D5C25E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4F24EC" w:rsidRPr="00ED65E2" w14:paraId="233FA483" w14:textId="77777777" w:rsidTr="00991EA3">
        <w:trPr>
          <w:cantSplit/>
        </w:trPr>
        <w:tc>
          <w:tcPr>
            <w:tcW w:w="6210" w:type="dxa"/>
          </w:tcPr>
          <w:p w14:paraId="2E936B72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688DCEB3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F24EC" w:rsidRPr="00B24AD4" w14:paraId="6F827D84" w14:textId="77777777" w:rsidTr="00991EA3">
        <w:trPr>
          <w:cantSplit/>
          <w:trHeight w:val="173"/>
        </w:trPr>
        <w:tc>
          <w:tcPr>
            <w:tcW w:w="6210" w:type="dxa"/>
          </w:tcPr>
          <w:p w14:paraId="5B96F640" w14:textId="77777777" w:rsidR="004F24EC" w:rsidRPr="00B24AD4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4971EC16" w14:textId="77777777" w:rsidR="004F24EC" w:rsidRPr="00B24AD4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0" w:type="dxa"/>
          </w:tcPr>
          <w:p w14:paraId="327AE4FB" w14:textId="77777777" w:rsidR="004F24EC" w:rsidRPr="00B24AD4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350" w:type="dxa"/>
          </w:tcPr>
          <w:p w14:paraId="2FAF349F" w14:textId="77777777" w:rsidR="004F24EC" w:rsidRPr="00B24AD4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4F24EC" w:rsidRPr="00ED65E2" w14:paraId="36A9B7D1" w14:textId="77777777" w:rsidTr="00991EA3">
        <w:trPr>
          <w:cantSplit/>
        </w:trPr>
        <w:tc>
          <w:tcPr>
            <w:tcW w:w="6210" w:type="dxa"/>
          </w:tcPr>
          <w:p w14:paraId="7C163546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Acquisitions and transfer in - at cost</w:t>
            </w:r>
          </w:p>
        </w:tc>
        <w:tc>
          <w:tcPr>
            <w:tcW w:w="1440" w:type="dxa"/>
            <w:shd w:val="clear" w:color="auto" w:fill="auto"/>
          </w:tcPr>
          <w:p w14:paraId="7B06B63D" w14:textId="0EB6BC8D" w:rsidR="004F24EC" w:rsidRPr="00ED65E2" w:rsidRDefault="008C17E9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21,</w:t>
            </w:r>
            <w:r w:rsidR="004C06AE"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80" w:type="dxa"/>
          </w:tcPr>
          <w:p w14:paraId="4B8A2D15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EF06044" w14:textId="39963D84" w:rsidR="004F24EC" w:rsidRPr="00ED65E2" w:rsidRDefault="004C06AE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21,539</w:t>
            </w:r>
          </w:p>
        </w:tc>
      </w:tr>
      <w:tr w:rsidR="004F24EC" w14:paraId="7FF33C06" w14:textId="77777777" w:rsidTr="00991EA3">
        <w:trPr>
          <w:cantSplit/>
        </w:trPr>
        <w:tc>
          <w:tcPr>
            <w:tcW w:w="6210" w:type="dxa"/>
          </w:tcPr>
          <w:p w14:paraId="27FD9FB9" w14:textId="77777777" w:rsidR="004F24EC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Disposals and transfer out - net book value</w:t>
            </w:r>
          </w:p>
        </w:tc>
        <w:tc>
          <w:tcPr>
            <w:tcW w:w="1440" w:type="dxa"/>
            <w:shd w:val="clear" w:color="auto" w:fill="auto"/>
          </w:tcPr>
          <w:p w14:paraId="47E54B08" w14:textId="015C25AB" w:rsidR="004F24EC" w:rsidRDefault="004C06AE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(5,127)</w:t>
            </w:r>
          </w:p>
        </w:tc>
        <w:tc>
          <w:tcPr>
            <w:tcW w:w="180" w:type="dxa"/>
          </w:tcPr>
          <w:p w14:paraId="427C4F0B" w14:textId="77777777" w:rsidR="004F24EC" w:rsidRPr="00ED65E2" w:rsidRDefault="004F24EC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5F12A5F" w14:textId="4869FA25" w:rsidR="004F24EC" w:rsidRDefault="004C06AE" w:rsidP="00991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(5,127)</w:t>
            </w:r>
          </w:p>
        </w:tc>
      </w:tr>
    </w:tbl>
    <w:p w14:paraId="045F2CDE" w14:textId="77777777" w:rsidR="00FE3B1A" w:rsidRPr="00CF1320" w:rsidRDefault="00FE3B1A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1AD7C950" w14:textId="168EEE78" w:rsidR="009E4A4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equipment, land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CF1320" w:rsidRDefault="0008705C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6677F2D" w14:textId="5DCBF66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426D5" w:rsidRPr="0008705C">
        <w:rPr>
          <w:rFonts w:ascii="Times New Roman" w:hAnsi="Times New Roman"/>
          <w:sz w:val="22"/>
          <w:szCs w:val="22"/>
        </w:rPr>
        <w:t>recognis</w:t>
      </w:r>
      <w:r w:rsidRPr="0008705C">
        <w:rPr>
          <w:rFonts w:ascii="Times New Roman" w:hAnsi="Times New Roman"/>
          <w:sz w:val="22"/>
          <w:szCs w:val="22"/>
        </w:rPr>
        <w:t>ed</w:t>
      </w:r>
      <w:proofErr w:type="spellEnd"/>
      <w:r w:rsidRPr="0008705C">
        <w:rPr>
          <w:rFonts w:ascii="Times New Roman" w:hAnsi="Times New Roman"/>
          <w:sz w:val="22"/>
          <w:szCs w:val="22"/>
        </w:rPr>
        <w:t xml:space="preserve">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Pr="00CF1320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>Deferred income from government grants were as follows:</w:t>
      </w:r>
    </w:p>
    <w:p w14:paraId="417855D9" w14:textId="77777777" w:rsidR="008F5F4B" w:rsidRPr="00CF1320" w:rsidRDefault="008F5F4B" w:rsidP="008F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70"/>
        <w:gridCol w:w="1260"/>
        <w:gridCol w:w="270"/>
        <w:gridCol w:w="1174"/>
      </w:tblGrid>
      <w:tr w:rsidR="008F5F4B" w:rsidRPr="008F5F4B" w14:paraId="6C24295C" w14:textId="77777777" w:rsidTr="00B021A5">
        <w:trPr>
          <w:cantSplit/>
        </w:trPr>
        <w:tc>
          <w:tcPr>
            <w:tcW w:w="3420" w:type="dxa"/>
          </w:tcPr>
          <w:p w14:paraId="40824AB0" w14:textId="77777777" w:rsidR="008F5F4B" w:rsidRPr="008F5F4B" w:rsidRDefault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61780825" w14:textId="77777777" w:rsidR="008F5F4B" w:rsidRPr="008F5F4B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 w:rsidRPr="008F5F4B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54DD54D9" w14:textId="77777777" w:rsidR="008F5F4B" w:rsidRPr="008F5F4B" w:rsidRDefault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4" w:type="dxa"/>
            <w:gridSpan w:val="3"/>
          </w:tcPr>
          <w:p w14:paraId="4A0CE7C4" w14:textId="77777777" w:rsidR="008F5F4B" w:rsidRPr="008F5F4B" w:rsidRDefault="008F5F4B" w:rsidP="008D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8F5F4B" w:rsidRPr="008F5F4B" w14:paraId="676C45BF" w14:textId="77777777" w:rsidTr="00B021A5">
        <w:trPr>
          <w:cantSplit/>
        </w:trPr>
        <w:tc>
          <w:tcPr>
            <w:tcW w:w="3420" w:type="dxa"/>
          </w:tcPr>
          <w:p w14:paraId="4253A27C" w14:textId="77777777" w:rsidR="008F5F4B" w:rsidRPr="008F5F4B" w:rsidRDefault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1D8D56D3" w14:textId="77777777" w:rsidR="008F5F4B" w:rsidRPr="008F5F4B" w:rsidRDefault="008F5F4B" w:rsidP="008D729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 w:rsidRPr="008F5F4B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5248A615" w14:textId="77777777" w:rsidR="008F5F4B" w:rsidRPr="008F5F4B" w:rsidRDefault="008F5F4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4" w:type="dxa"/>
            <w:gridSpan w:val="3"/>
          </w:tcPr>
          <w:p w14:paraId="48184DC4" w14:textId="77777777" w:rsidR="008F5F4B" w:rsidRPr="008F5F4B" w:rsidRDefault="008F5F4B" w:rsidP="008D7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4F24EC" w:rsidRPr="008F5F4B" w14:paraId="023FD1E2" w14:textId="77777777" w:rsidTr="00B021A5">
        <w:trPr>
          <w:cantSplit/>
        </w:trPr>
        <w:tc>
          <w:tcPr>
            <w:tcW w:w="3420" w:type="dxa"/>
          </w:tcPr>
          <w:p w14:paraId="3248B96B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2AFE0C53" w14:textId="4608E77C" w:rsidR="004F24EC" w:rsidRPr="008F5F4B" w:rsidRDefault="004F24EC" w:rsidP="00B021A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  <w:r w:rsidR="00B021A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September</w:t>
            </w:r>
          </w:p>
        </w:tc>
        <w:tc>
          <w:tcPr>
            <w:tcW w:w="270" w:type="dxa"/>
          </w:tcPr>
          <w:p w14:paraId="6F2B91F2" w14:textId="77777777" w:rsidR="004F24EC" w:rsidRPr="008F5F4B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58AE589" w14:textId="5EA553AA" w:rsidR="004F24EC" w:rsidRPr="00794373" w:rsidRDefault="004F24EC" w:rsidP="00B021A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spacing w:val="-6"/>
              </w:rPr>
            </w:pPr>
            <w:r w:rsidRPr="008F5F4B">
              <w:rPr>
                <w:rFonts w:cs="Times New Roman"/>
                <w:spacing w:val="-6"/>
              </w:rPr>
              <w:t>31 December</w:t>
            </w:r>
          </w:p>
        </w:tc>
        <w:tc>
          <w:tcPr>
            <w:tcW w:w="270" w:type="dxa"/>
          </w:tcPr>
          <w:p w14:paraId="6C94C1A9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1D66B34" w14:textId="139FA66E" w:rsidR="004F24EC" w:rsidRPr="00FD76A6" w:rsidRDefault="004F24EC" w:rsidP="00B021A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theme="minorBidi"/>
              </w:rPr>
            </w:pPr>
            <w:r>
              <w:rPr>
                <w:rFonts w:cs="Times New Roman"/>
              </w:rPr>
              <w:t>30</w:t>
            </w:r>
            <w:r w:rsidR="00B021A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September</w:t>
            </w:r>
          </w:p>
        </w:tc>
        <w:tc>
          <w:tcPr>
            <w:tcW w:w="270" w:type="dxa"/>
          </w:tcPr>
          <w:p w14:paraId="39DB78A4" w14:textId="77777777" w:rsidR="004F24EC" w:rsidRPr="008F5F4B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3" w:type="dxa"/>
          </w:tcPr>
          <w:p w14:paraId="33B001BF" w14:textId="6EC083E1" w:rsidR="004F24EC" w:rsidRPr="007363EA" w:rsidRDefault="004F24EC" w:rsidP="00B021A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spacing w:val="-6"/>
              </w:rPr>
            </w:pPr>
            <w:r w:rsidRPr="008F5F4B">
              <w:rPr>
                <w:rFonts w:cs="Times New Roman"/>
                <w:spacing w:val="-6"/>
              </w:rPr>
              <w:t>31 December</w:t>
            </w:r>
          </w:p>
        </w:tc>
      </w:tr>
      <w:tr w:rsidR="004F24EC" w:rsidRPr="008F5F4B" w14:paraId="64315D14" w14:textId="77777777" w:rsidTr="00B021A5">
        <w:trPr>
          <w:cantSplit/>
        </w:trPr>
        <w:tc>
          <w:tcPr>
            <w:tcW w:w="3420" w:type="dxa"/>
          </w:tcPr>
          <w:p w14:paraId="3FBC9FA8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4245BFC1" w14:textId="571F09EB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8F5F4B"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08DA3325" w14:textId="77777777" w:rsidR="004F24EC" w:rsidRPr="008F5F4B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5E8D8BA" w14:textId="2A867414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8F5F4B">
              <w:rPr>
                <w:rFonts w:cs="Times New Roman"/>
              </w:rPr>
              <w:t>2022</w:t>
            </w:r>
          </w:p>
        </w:tc>
        <w:tc>
          <w:tcPr>
            <w:tcW w:w="270" w:type="dxa"/>
          </w:tcPr>
          <w:p w14:paraId="40CF1995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41543F1" w14:textId="1ECBEF76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 w:rsidRPr="008F5F4B"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1EDC5416" w14:textId="77777777" w:rsidR="004F24EC" w:rsidRPr="008F5F4B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3" w:type="dxa"/>
          </w:tcPr>
          <w:p w14:paraId="05929A2D" w14:textId="077D746B" w:rsidR="004F24EC" w:rsidRPr="007363EA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spacing w:val="-6"/>
              </w:rPr>
            </w:pPr>
            <w:r w:rsidRPr="007363EA">
              <w:rPr>
                <w:rFonts w:cs="Times New Roman"/>
                <w:spacing w:val="-6"/>
              </w:rPr>
              <w:t>2022</w:t>
            </w:r>
          </w:p>
        </w:tc>
      </w:tr>
      <w:tr w:rsidR="004F24EC" w:rsidRPr="008F5F4B" w14:paraId="6335D478" w14:textId="77777777" w:rsidTr="00B021A5">
        <w:trPr>
          <w:cantSplit/>
        </w:trPr>
        <w:tc>
          <w:tcPr>
            <w:tcW w:w="3420" w:type="dxa"/>
          </w:tcPr>
          <w:p w14:paraId="54CCB2F6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5764" w:type="dxa"/>
            <w:gridSpan w:val="7"/>
          </w:tcPr>
          <w:p w14:paraId="4BFA7A62" w14:textId="77777777" w:rsidR="004F24EC" w:rsidRPr="008F5F4B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4F24EC" w:rsidRPr="00CF1320" w14:paraId="5114A9F3" w14:textId="77777777" w:rsidTr="00B021A5">
        <w:trPr>
          <w:cantSplit/>
        </w:trPr>
        <w:tc>
          <w:tcPr>
            <w:tcW w:w="3420" w:type="dxa"/>
          </w:tcPr>
          <w:p w14:paraId="2324FBC1" w14:textId="77777777" w:rsidR="004F24EC" w:rsidRPr="00CF1320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5764" w:type="dxa"/>
            <w:gridSpan w:val="7"/>
          </w:tcPr>
          <w:p w14:paraId="5CDACDC3" w14:textId="77777777" w:rsidR="004F24EC" w:rsidRPr="00CF1320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F24EC" w:rsidRPr="008F5F4B" w14:paraId="168F6013" w14:textId="77777777" w:rsidTr="00B021A5">
        <w:trPr>
          <w:cantSplit/>
        </w:trPr>
        <w:tc>
          <w:tcPr>
            <w:tcW w:w="3420" w:type="dxa"/>
          </w:tcPr>
          <w:p w14:paraId="20C8AFA3" w14:textId="77777777" w:rsidR="004F24EC" w:rsidRPr="008F5F4B" w:rsidRDefault="004F24EC" w:rsidP="004F24EC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r w:rsidRPr="008F5F4B">
              <w:rPr>
                <w:szCs w:val="22"/>
              </w:rPr>
              <w:t>At 1 January</w:t>
            </w:r>
          </w:p>
        </w:tc>
        <w:tc>
          <w:tcPr>
            <w:tcW w:w="1260" w:type="dxa"/>
          </w:tcPr>
          <w:p w14:paraId="4E06CA52" w14:textId="75BBA7B3" w:rsidR="004F24EC" w:rsidRPr="00922808" w:rsidRDefault="004C06AE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230,922</w:t>
            </w:r>
          </w:p>
        </w:tc>
        <w:tc>
          <w:tcPr>
            <w:tcW w:w="270" w:type="dxa"/>
          </w:tcPr>
          <w:p w14:paraId="758C77EA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8E13AD4" w14:textId="59E2A65D" w:rsidR="004F24EC" w:rsidRPr="008F5F4B" w:rsidRDefault="004F24EC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</w:pPr>
            <w:r w:rsidRPr="008F5F4B">
              <w:t>255,566</w:t>
            </w:r>
          </w:p>
        </w:tc>
        <w:tc>
          <w:tcPr>
            <w:tcW w:w="270" w:type="dxa"/>
          </w:tcPr>
          <w:p w14:paraId="639AA35E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E7A2A82" w14:textId="49905888" w:rsidR="004F24EC" w:rsidRPr="00922808" w:rsidRDefault="00A52E7E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230,922</w:t>
            </w:r>
          </w:p>
        </w:tc>
        <w:tc>
          <w:tcPr>
            <w:tcW w:w="270" w:type="dxa"/>
          </w:tcPr>
          <w:p w14:paraId="6FBDA380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3" w:type="dxa"/>
          </w:tcPr>
          <w:p w14:paraId="59366361" w14:textId="56D7BB54" w:rsidR="004F24EC" w:rsidRPr="008F5F4B" w:rsidRDefault="004F24EC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</w:pPr>
            <w:r w:rsidRPr="008F5F4B">
              <w:t>255,566</w:t>
            </w:r>
          </w:p>
        </w:tc>
      </w:tr>
      <w:tr w:rsidR="004F24EC" w:rsidRPr="008F5F4B" w14:paraId="521F144F" w14:textId="77777777" w:rsidTr="00B021A5">
        <w:trPr>
          <w:cantSplit/>
        </w:trPr>
        <w:tc>
          <w:tcPr>
            <w:tcW w:w="3420" w:type="dxa"/>
          </w:tcPr>
          <w:p w14:paraId="3BEC83C0" w14:textId="49CCECC9" w:rsidR="004F24EC" w:rsidRPr="008F5F4B" w:rsidRDefault="004F24EC" w:rsidP="004F24EC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r w:rsidRPr="008F5F4B">
              <w:rPr>
                <w:szCs w:val="22"/>
              </w:rPr>
              <w:t>Recognised as income during</w:t>
            </w:r>
          </w:p>
        </w:tc>
        <w:tc>
          <w:tcPr>
            <w:tcW w:w="1260" w:type="dxa"/>
          </w:tcPr>
          <w:p w14:paraId="7B872D38" w14:textId="77777777" w:rsidR="004F24EC" w:rsidRPr="00922808" w:rsidRDefault="004F24EC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  <w:rPr>
                <w:szCs w:val="22"/>
                <w:cs/>
              </w:rPr>
            </w:pPr>
          </w:p>
        </w:tc>
        <w:tc>
          <w:tcPr>
            <w:tcW w:w="270" w:type="dxa"/>
          </w:tcPr>
          <w:p w14:paraId="0BDEC0B2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B93302C" w14:textId="77777777" w:rsidR="004F24EC" w:rsidRPr="008F5F4B" w:rsidRDefault="004F24EC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58ABFB13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8CBE1BD" w14:textId="09928E05" w:rsidR="004F24EC" w:rsidRPr="00922808" w:rsidRDefault="004F24EC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  <w:rPr>
                <w:szCs w:val="22"/>
                <w:cs/>
              </w:rPr>
            </w:pPr>
          </w:p>
        </w:tc>
        <w:tc>
          <w:tcPr>
            <w:tcW w:w="270" w:type="dxa"/>
          </w:tcPr>
          <w:p w14:paraId="20A007B3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3" w:type="dxa"/>
          </w:tcPr>
          <w:p w14:paraId="3654110E" w14:textId="77777777" w:rsidR="004F24EC" w:rsidRPr="008F5F4B" w:rsidRDefault="004F24EC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</w:pPr>
          </w:p>
        </w:tc>
      </w:tr>
      <w:tr w:rsidR="004F24EC" w:rsidRPr="008F5F4B" w14:paraId="5E58A7EF" w14:textId="77777777" w:rsidTr="00B021A5">
        <w:trPr>
          <w:cantSplit/>
        </w:trPr>
        <w:tc>
          <w:tcPr>
            <w:tcW w:w="3420" w:type="dxa"/>
          </w:tcPr>
          <w:p w14:paraId="15657898" w14:textId="7EE5A3A4" w:rsidR="004F24EC" w:rsidRPr="008F5F4B" w:rsidRDefault="004F24EC" w:rsidP="004F24EC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r>
              <w:rPr>
                <w:szCs w:val="22"/>
              </w:rPr>
              <w:t xml:space="preserve">   </w:t>
            </w:r>
            <w:r w:rsidRPr="008F5F4B">
              <w:rPr>
                <w:szCs w:val="22"/>
              </w:rPr>
              <w:t xml:space="preserve">the </w:t>
            </w:r>
            <w:r>
              <w:rPr>
                <w:szCs w:val="22"/>
              </w:rPr>
              <w:t>period/</w:t>
            </w:r>
            <w:r w:rsidRPr="008F5F4B">
              <w:rPr>
                <w:szCs w:val="22"/>
              </w:rPr>
              <w:t>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021D4" w14:textId="62D22D5D" w:rsidR="004F24EC" w:rsidRPr="00922808" w:rsidRDefault="00B473C6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(18,432)</w:t>
            </w:r>
          </w:p>
        </w:tc>
        <w:tc>
          <w:tcPr>
            <w:tcW w:w="270" w:type="dxa"/>
          </w:tcPr>
          <w:p w14:paraId="7BAEAE35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5E328B" w14:textId="307A1850" w:rsidR="004F24EC" w:rsidRPr="008F5F4B" w:rsidRDefault="004F24EC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</w:pPr>
            <w:r w:rsidRPr="008F5F4B">
              <w:t>(24,644)</w:t>
            </w:r>
          </w:p>
        </w:tc>
        <w:tc>
          <w:tcPr>
            <w:tcW w:w="270" w:type="dxa"/>
          </w:tcPr>
          <w:p w14:paraId="73C5F21C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E60081" w14:textId="565F0180" w:rsidR="004F24EC" w:rsidRPr="00922808" w:rsidRDefault="002A6F1E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(18,432)</w:t>
            </w:r>
          </w:p>
        </w:tc>
        <w:tc>
          <w:tcPr>
            <w:tcW w:w="270" w:type="dxa"/>
          </w:tcPr>
          <w:p w14:paraId="11AE10BC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DC4B4CB" w14:textId="37937EC1" w:rsidR="004F24EC" w:rsidRPr="008F5F4B" w:rsidRDefault="004F24EC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</w:pPr>
            <w:r w:rsidRPr="008F5F4B">
              <w:t>(24,644)</w:t>
            </w:r>
          </w:p>
        </w:tc>
      </w:tr>
      <w:tr w:rsidR="004F24EC" w:rsidRPr="008F5F4B" w14:paraId="35CC57B3" w14:textId="77777777" w:rsidTr="00B021A5">
        <w:trPr>
          <w:cantSplit/>
        </w:trPr>
        <w:tc>
          <w:tcPr>
            <w:tcW w:w="3420" w:type="dxa"/>
          </w:tcPr>
          <w:p w14:paraId="0A2F7403" w14:textId="3C143E30" w:rsidR="004F24EC" w:rsidRPr="008F5F4B" w:rsidRDefault="004F24EC" w:rsidP="004F24E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 xml:space="preserve">30 </w:t>
            </w:r>
            <w:r w:rsidR="003677D7" w:rsidRPr="004C06AE">
              <w:rPr>
                <w:rFonts w:ascii="Times New Roman" w:hAnsi="Times New Roman" w:cstheme="minorBidi"/>
                <w:b/>
                <w:bCs/>
                <w:sz w:val="22"/>
                <w:szCs w:val="22"/>
              </w:rPr>
              <w:t>September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r w:rsidRPr="008F5F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82580D" w14:textId="6161F54C" w:rsidR="004F24EC" w:rsidRPr="00922808" w:rsidRDefault="00B473C6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  <w:rPr>
                <w:b/>
                <w:bCs/>
                <w:szCs w:val="22"/>
                <w:cs/>
              </w:rPr>
            </w:pPr>
            <w:r>
              <w:rPr>
                <w:b/>
                <w:bCs/>
                <w:szCs w:val="22"/>
              </w:rPr>
              <w:t>212,490</w:t>
            </w:r>
          </w:p>
        </w:tc>
        <w:tc>
          <w:tcPr>
            <w:tcW w:w="270" w:type="dxa"/>
          </w:tcPr>
          <w:p w14:paraId="7878D711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DF9A0A" w14:textId="3E4EC86F" w:rsidR="004F24EC" w:rsidRPr="00794373" w:rsidRDefault="004F24EC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794373">
              <w:rPr>
                <w:b/>
                <w:bCs/>
              </w:rPr>
              <w:t>230,922</w:t>
            </w:r>
          </w:p>
        </w:tc>
        <w:tc>
          <w:tcPr>
            <w:tcW w:w="270" w:type="dxa"/>
          </w:tcPr>
          <w:p w14:paraId="73255D01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6DD45D" w14:textId="6DBBD58E" w:rsidR="004F24EC" w:rsidRPr="00922808" w:rsidRDefault="002A6F1E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212,490</w:t>
            </w:r>
          </w:p>
        </w:tc>
        <w:tc>
          <w:tcPr>
            <w:tcW w:w="270" w:type="dxa"/>
          </w:tcPr>
          <w:p w14:paraId="3F78EE4B" w14:textId="77777777" w:rsidR="004F24EC" w:rsidRPr="008F5F4B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D5A8C7D" w14:textId="34DA680A" w:rsidR="004F24EC" w:rsidRPr="00794373" w:rsidRDefault="004F24EC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794373">
              <w:rPr>
                <w:b/>
                <w:bCs/>
              </w:rPr>
              <w:t>230,922</w:t>
            </w:r>
          </w:p>
        </w:tc>
      </w:tr>
      <w:tr w:rsidR="004F24EC" w:rsidRPr="00CF1320" w14:paraId="202B22AF" w14:textId="77777777" w:rsidTr="00B021A5">
        <w:trPr>
          <w:cantSplit/>
        </w:trPr>
        <w:tc>
          <w:tcPr>
            <w:tcW w:w="3420" w:type="dxa"/>
          </w:tcPr>
          <w:p w14:paraId="7B4D4205" w14:textId="77777777" w:rsidR="004F24EC" w:rsidRPr="00CF1320" w:rsidRDefault="004F24EC" w:rsidP="004F2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EAAB68" w14:textId="77777777" w:rsidR="004F24EC" w:rsidRPr="00922808" w:rsidRDefault="004F24EC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270" w:type="dxa"/>
          </w:tcPr>
          <w:p w14:paraId="0EBE9CB6" w14:textId="77777777" w:rsidR="004F24EC" w:rsidRPr="00CF1320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8EA31F" w14:textId="77777777" w:rsidR="004F24EC" w:rsidRPr="00794373" w:rsidRDefault="004F24EC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1814AE29" w14:textId="77777777" w:rsidR="004F24EC" w:rsidRPr="00CF1320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C6A22D3" w14:textId="77777777" w:rsidR="004F24EC" w:rsidRPr="00922808" w:rsidRDefault="004F24EC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270" w:type="dxa"/>
          </w:tcPr>
          <w:p w14:paraId="3EC6E0E1" w14:textId="77777777" w:rsidR="004F24EC" w:rsidRPr="00CF1320" w:rsidRDefault="004F24EC" w:rsidP="004F24E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6EADE4B0" w14:textId="77777777" w:rsidR="004F24EC" w:rsidRPr="00794373" w:rsidRDefault="004F24EC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</w:pPr>
          </w:p>
        </w:tc>
      </w:tr>
      <w:tr w:rsidR="002A6F1E" w:rsidRPr="008F5F4B" w14:paraId="7464DB13" w14:textId="77777777" w:rsidTr="00B021A5">
        <w:trPr>
          <w:cantSplit/>
        </w:trPr>
        <w:tc>
          <w:tcPr>
            <w:tcW w:w="3420" w:type="dxa"/>
          </w:tcPr>
          <w:p w14:paraId="31DE5909" w14:textId="02CE24A3" w:rsidR="002A6F1E" w:rsidRPr="008F5F4B" w:rsidRDefault="002A6F1E" w:rsidP="002A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sz w:val="22"/>
                <w:szCs w:val="22"/>
              </w:rPr>
              <w:t>- current</w:t>
            </w:r>
          </w:p>
        </w:tc>
        <w:tc>
          <w:tcPr>
            <w:tcW w:w="1260" w:type="dxa"/>
          </w:tcPr>
          <w:p w14:paraId="3A0A705B" w14:textId="7B3B1633" w:rsidR="002A6F1E" w:rsidRPr="00922808" w:rsidRDefault="002A6F1E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23,556</w:t>
            </w:r>
          </w:p>
        </w:tc>
        <w:tc>
          <w:tcPr>
            <w:tcW w:w="270" w:type="dxa"/>
          </w:tcPr>
          <w:p w14:paraId="3D8534D7" w14:textId="77777777" w:rsidR="002A6F1E" w:rsidRPr="008F5F4B" w:rsidRDefault="002A6F1E" w:rsidP="002A6F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A48F785" w14:textId="24B999A7" w:rsidR="002A6F1E" w:rsidRPr="008F5F4B" w:rsidRDefault="002A6F1E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</w:pPr>
            <w:r w:rsidRPr="008F5F4B">
              <w:t>24,643</w:t>
            </w:r>
          </w:p>
        </w:tc>
        <w:tc>
          <w:tcPr>
            <w:tcW w:w="270" w:type="dxa"/>
          </w:tcPr>
          <w:p w14:paraId="1C4C73DF" w14:textId="77777777" w:rsidR="002A6F1E" w:rsidRPr="008F5F4B" w:rsidRDefault="002A6F1E" w:rsidP="002A6F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C060196" w14:textId="4544583C" w:rsidR="002A6F1E" w:rsidRPr="00922808" w:rsidRDefault="002A6F1E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23,556</w:t>
            </w:r>
          </w:p>
        </w:tc>
        <w:tc>
          <w:tcPr>
            <w:tcW w:w="270" w:type="dxa"/>
          </w:tcPr>
          <w:p w14:paraId="4D77AD96" w14:textId="77777777" w:rsidR="002A6F1E" w:rsidRPr="008F5F4B" w:rsidRDefault="002A6F1E" w:rsidP="002A6F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3" w:type="dxa"/>
          </w:tcPr>
          <w:p w14:paraId="034B2205" w14:textId="645C4CD2" w:rsidR="002A6F1E" w:rsidRPr="008F5F4B" w:rsidRDefault="002A6F1E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</w:pPr>
            <w:r w:rsidRPr="008F5F4B">
              <w:t>24,643</w:t>
            </w:r>
          </w:p>
        </w:tc>
      </w:tr>
      <w:tr w:rsidR="002A6F1E" w:rsidRPr="008F5F4B" w14:paraId="797845A8" w14:textId="77777777" w:rsidTr="00B021A5">
        <w:trPr>
          <w:cantSplit/>
        </w:trPr>
        <w:tc>
          <w:tcPr>
            <w:tcW w:w="3420" w:type="dxa"/>
          </w:tcPr>
          <w:p w14:paraId="5C35701F" w14:textId="77777777" w:rsidR="002A6F1E" w:rsidRPr="008F5F4B" w:rsidRDefault="002A6F1E" w:rsidP="002A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sz w:val="22"/>
                <w:szCs w:val="22"/>
              </w:rPr>
              <w:t>- non-current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1B4EB9" w14:textId="434070BD" w:rsidR="002A6F1E" w:rsidRPr="00922808" w:rsidRDefault="002A6F1E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188,934</w:t>
            </w:r>
          </w:p>
        </w:tc>
        <w:tc>
          <w:tcPr>
            <w:tcW w:w="270" w:type="dxa"/>
          </w:tcPr>
          <w:p w14:paraId="77A7D38A" w14:textId="77777777" w:rsidR="002A6F1E" w:rsidRPr="008F5F4B" w:rsidRDefault="002A6F1E" w:rsidP="002A6F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6B4825" w14:textId="17D6E4AA" w:rsidR="002A6F1E" w:rsidRPr="008F5F4B" w:rsidRDefault="002A6F1E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</w:pPr>
            <w:r w:rsidRPr="008F5F4B">
              <w:t>206,279</w:t>
            </w:r>
          </w:p>
        </w:tc>
        <w:tc>
          <w:tcPr>
            <w:tcW w:w="270" w:type="dxa"/>
          </w:tcPr>
          <w:p w14:paraId="3ABBACC0" w14:textId="77777777" w:rsidR="002A6F1E" w:rsidRPr="008F5F4B" w:rsidRDefault="002A6F1E" w:rsidP="002A6F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DF1E96" w14:textId="69F9E237" w:rsidR="002A6F1E" w:rsidRPr="00922808" w:rsidRDefault="002A6F1E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2"/>
              </w:rPr>
              <w:t>188,934</w:t>
            </w:r>
          </w:p>
        </w:tc>
        <w:tc>
          <w:tcPr>
            <w:tcW w:w="270" w:type="dxa"/>
          </w:tcPr>
          <w:p w14:paraId="26A53C5B" w14:textId="77777777" w:rsidR="002A6F1E" w:rsidRPr="008F5F4B" w:rsidRDefault="002A6F1E" w:rsidP="002A6F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C093D0F" w14:textId="35411EC3" w:rsidR="002A6F1E" w:rsidRPr="008F5F4B" w:rsidRDefault="002A6F1E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</w:pPr>
            <w:r w:rsidRPr="008F5F4B">
              <w:t>206,279</w:t>
            </w:r>
          </w:p>
        </w:tc>
      </w:tr>
      <w:tr w:rsidR="002A6F1E" w:rsidRPr="008F5F4B" w14:paraId="08934121" w14:textId="77777777" w:rsidTr="00B021A5">
        <w:trPr>
          <w:cantSplit/>
        </w:trPr>
        <w:tc>
          <w:tcPr>
            <w:tcW w:w="3420" w:type="dxa"/>
          </w:tcPr>
          <w:p w14:paraId="16153CBD" w14:textId="77777777" w:rsidR="002A6F1E" w:rsidRPr="008F5F4B" w:rsidRDefault="002A6F1E" w:rsidP="002A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F5F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C7D821" w14:textId="6A8507C8" w:rsidR="002A6F1E" w:rsidRPr="00922808" w:rsidRDefault="002A6F1E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212,490</w:t>
            </w:r>
          </w:p>
        </w:tc>
        <w:tc>
          <w:tcPr>
            <w:tcW w:w="270" w:type="dxa"/>
          </w:tcPr>
          <w:p w14:paraId="58BB500A" w14:textId="77777777" w:rsidR="002A6F1E" w:rsidRPr="008F5F4B" w:rsidRDefault="002A6F1E" w:rsidP="002A6F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4FA789C" w14:textId="1C19B332" w:rsidR="002A6F1E" w:rsidRPr="00794373" w:rsidRDefault="002A6F1E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794373">
              <w:rPr>
                <w:b/>
                <w:bCs/>
              </w:rPr>
              <w:t>230,922</w:t>
            </w:r>
          </w:p>
        </w:tc>
        <w:tc>
          <w:tcPr>
            <w:tcW w:w="270" w:type="dxa"/>
          </w:tcPr>
          <w:p w14:paraId="37F1BE82" w14:textId="77777777" w:rsidR="002A6F1E" w:rsidRPr="008F5F4B" w:rsidRDefault="002A6F1E" w:rsidP="002A6F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263FCB" w14:textId="078B8DF0" w:rsidR="002A6F1E" w:rsidRPr="00922808" w:rsidRDefault="002A6F1E" w:rsidP="00F40BA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212,490</w:t>
            </w:r>
          </w:p>
        </w:tc>
        <w:tc>
          <w:tcPr>
            <w:tcW w:w="270" w:type="dxa"/>
          </w:tcPr>
          <w:p w14:paraId="666A1BEC" w14:textId="77777777" w:rsidR="002A6F1E" w:rsidRPr="008F5F4B" w:rsidRDefault="002A6F1E" w:rsidP="002A6F1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FBE0A06" w14:textId="7B56D46B" w:rsidR="002A6F1E" w:rsidRPr="00794373" w:rsidRDefault="002A6F1E" w:rsidP="00F40BA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794373">
              <w:rPr>
                <w:b/>
                <w:bCs/>
              </w:rPr>
              <w:t>230,922</w:t>
            </w:r>
          </w:p>
        </w:tc>
      </w:tr>
    </w:tbl>
    <w:p w14:paraId="29B56DD0" w14:textId="30428AEC" w:rsidR="008F5F4B" w:rsidRPr="00CF1320" w:rsidRDefault="008F5F4B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18E0EA4E" w14:textId="48489933" w:rsidR="00B321CD" w:rsidRPr="00BB79F5" w:rsidRDefault="00B321CD" w:rsidP="00A40DD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Treasury shares</w:t>
      </w:r>
    </w:p>
    <w:p w14:paraId="7F6D7E4E" w14:textId="77777777" w:rsidR="00B321CD" w:rsidRPr="00CF1320" w:rsidRDefault="00B321CD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381B4EF8" w14:textId="77777777" w:rsidR="00F13E9D" w:rsidRPr="00B321CD" w:rsidRDefault="00F13E9D" w:rsidP="00F13E9D">
      <w:pPr>
        <w:pStyle w:val="BodyText"/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B321CD">
        <w:rPr>
          <w:rFonts w:ascii="Times New Roman" w:hAnsi="Times New Roman" w:cs="Times New Roman"/>
          <w:sz w:val="22"/>
          <w:szCs w:val="22"/>
        </w:rPr>
        <w:t>At the Board of Directors’ meeting of the Company held on 15 June 2021, the Board of Directors approved the sale of 70.7 million treasury shares, representing 3.5% of issued share and paid-up capital. The specified selling period is from 1 July 2021 to 24 February 2023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>under the regulations of the Stock Exchange of Thailand.</w:t>
      </w:r>
    </w:p>
    <w:p w14:paraId="0AB15717" w14:textId="77777777" w:rsidR="00F13E9D" w:rsidRPr="00CF1320" w:rsidRDefault="00F13E9D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5066BC69" w14:textId="39CA4C69" w:rsidR="00F13E9D" w:rsidRDefault="00A06F9F" w:rsidP="00F13E9D">
      <w:pPr>
        <w:pStyle w:val="BodyText"/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A06F9F">
        <w:rPr>
          <w:rFonts w:ascii="Times New Roman" w:hAnsi="Times New Roman" w:cs="Times New Roman"/>
          <w:sz w:val="22"/>
          <w:szCs w:val="22"/>
        </w:rPr>
        <w:t xml:space="preserve">During the </w:t>
      </w:r>
      <w:r w:rsidR="004F24EC">
        <w:rPr>
          <w:rFonts w:ascii="Times New Roman" w:hAnsi="Times New Roman" w:cs="Times New Roman"/>
          <w:sz w:val="22"/>
          <w:szCs w:val="22"/>
        </w:rPr>
        <w:t>nine</w:t>
      </w:r>
      <w:r w:rsidRPr="00A06F9F">
        <w:rPr>
          <w:rFonts w:ascii="Times New Roman" w:hAnsi="Times New Roman" w:cs="Times New Roman"/>
          <w:sz w:val="22"/>
          <w:szCs w:val="22"/>
        </w:rPr>
        <w:t xml:space="preserve">-month period ended 30 </w:t>
      </w:r>
      <w:r w:rsidR="004F24EC">
        <w:rPr>
          <w:rFonts w:ascii="Times New Roman" w:hAnsi="Times New Roman" w:cs="Times New Roman"/>
          <w:sz w:val="22"/>
          <w:szCs w:val="22"/>
        </w:rPr>
        <w:t xml:space="preserve">September </w:t>
      </w:r>
      <w:r w:rsidRPr="00A06F9F">
        <w:rPr>
          <w:rFonts w:ascii="Times New Roman" w:hAnsi="Times New Roman" w:cs="Times New Roman"/>
          <w:sz w:val="22"/>
          <w:szCs w:val="22"/>
        </w:rPr>
        <w:t xml:space="preserve">2023, the Company sold treasury shares hold for </w:t>
      </w:r>
      <w:r w:rsidRPr="00785D50">
        <w:rPr>
          <w:rFonts w:ascii="Times New Roman" w:hAnsi="Times New Roman" w:cs="Times New Roman"/>
          <w:sz w:val="22"/>
          <w:szCs w:val="22"/>
        </w:rPr>
        <w:t>51.3 millio</w:t>
      </w:r>
      <w:r w:rsidRPr="00A06F9F">
        <w:rPr>
          <w:rFonts w:ascii="Times New Roman" w:hAnsi="Times New Roman" w:cs="Times New Roman"/>
          <w:sz w:val="22"/>
          <w:szCs w:val="22"/>
        </w:rPr>
        <w:t xml:space="preserve">n shares in the amount of </w:t>
      </w:r>
      <w:r w:rsidRPr="003C770F">
        <w:rPr>
          <w:rFonts w:ascii="Times New Roman" w:hAnsi="Times New Roman" w:cs="Times New Roman"/>
          <w:sz w:val="22"/>
          <w:szCs w:val="22"/>
        </w:rPr>
        <w:t xml:space="preserve">Baht 104.0 million. In this regards, the Company </w:t>
      </w:r>
      <w:proofErr w:type="spellStart"/>
      <w:r w:rsidR="001B3F5C" w:rsidRPr="003C770F">
        <w:rPr>
          <w:rFonts w:ascii="Times New Roman" w:hAnsi="Times New Roman" w:cs="Times New Roman"/>
          <w:sz w:val="22"/>
          <w:szCs w:val="22"/>
        </w:rPr>
        <w:t>derecogni</w:t>
      </w:r>
      <w:r w:rsidR="00B021A5">
        <w:rPr>
          <w:rFonts w:ascii="Times New Roman" w:hAnsi="Times New Roman" w:cs="Times New Roman"/>
          <w:sz w:val="22"/>
          <w:szCs w:val="22"/>
        </w:rPr>
        <w:t>s</w:t>
      </w:r>
      <w:r w:rsidR="001B3F5C" w:rsidRPr="003C770F">
        <w:rPr>
          <w:rFonts w:ascii="Times New Roman" w:hAnsi="Times New Roman" w:cs="Times New Roman"/>
          <w:sz w:val="22"/>
          <w:szCs w:val="22"/>
        </w:rPr>
        <w:t>ed</w:t>
      </w:r>
      <w:proofErr w:type="spellEnd"/>
      <w:r w:rsidRPr="003C770F">
        <w:rPr>
          <w:rFonts w:ascii="Times New Roman" w:hAnsi="Times New Roman" w:cs="Times New Roman"/>
          <w:sz w:val="22"/>
          <w:szCs w:val="22"/>
        </w:rPr>
        <w:t xml:space="preserve"> treasury shares, premium on treasury shares, treasury</w:t>
      </w:r>
      <w:r w:rsidRPr="00A06F9F">
        <w:rPr>
          <w:rFonts w:ascii="Times New Roman" w:hAnsi="Times New Roman" w:cs="Times New Roman"/>
          <w:sz w:val="22"/>
          <w:szCs w:val="22"/>
        </w:rPr>
        <w:t xml:space="preserve"> shares reserve and </w:t>
      </w:r>
      <w:proofErr w:type="spellStart"/>
      <w:r w:rsidRPr="00A06F9F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A06F9F">
        <w:rPr>
          <w:rFonts w:ascii="Times New Roman" w:hAnsi="Times New Roman" w:cs="Times New Roman"/>
          <w:sz w:val="22"/>
          <w:szCs w:val="22"/>
        </w:rPr>
        <w:t xml:space="preserve"> the difference in retained earnings.</w:t>
      </w:r>
    </w:p>
    <w:p w14:paraId="1056E4AF" w14:textId="77777777" w:rsidR="00F13E9D" w:rsidRPr="00CF1320" w:rsidRDefault="00F13E9D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AF49433" w14:textId="4DDE326F" w:rsidR="00B321CD" w:rsidRPr="00B861E4" w:rsidRDefault="00B321CD" w:rsidP="00AD4523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  <w:sectPr w:rsidR="00B321CD" w:rsidRPr="00B861E4" w:rsidSect="005F24FF">
          <w:headerReference w:type="default" r:id="rId19"/>
          <w:pgSz w:w="11909" w:h="16834" w:code="9"/>
          <w:pgMar w:top="691" w:right="1152" w:bottom="706" w:left="1152" w:header="720" w:footer="720" w:gutter="0"/>
          <w:cols w:space="720"/>
          <w:docGrid w:linePitch="245"/>
        </w:sectPr>
      </w:pPr>
    </w:p>
    <w:p w14:paraId="43E666EE" w14:textId="614E722E" w:rsidR="005450D5" w:rsidRPr="009A607C" w:rsidRDefault="001F0EBE" w:rsidP="00A40DD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S</w:t>
      </w:r>
      <w:r w:rsidR="005450D5" w:rsidRPr="00587A4B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D675DD" w:rsidRDefault="005450D5" w:rsidP="004E5529">
      <w:pPr>
        <w:pStyle w:val="block"/>
        <w:spacing w:after="0" w:line="240" w:lineRule="atLeast"/>
        <w:ind w:left="0"/>
        <w:jc w:val="both"/>
        <w:rPr>
          <w:szCs w:val="22"/>
        </w:rPr>
      </w:pPr>
    </w:p>
    <w:p w14:paraId="34FCC932" w14:textId="7761D70F" w:rsidR="00162790" w:rsidRPr="0023125F" w:rsidRDefault="00162790" w:rsidP="00316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30"/>
        <w:jc w:val="both"/>
        <w:rPr>
          <w:rFonts w:ascii="Times New Roman" w:hAnsi="Times New Roman"/>
          <w:spacing w:val="2"/>
          <w:sz w:val="22"/>
          <w:szCs w:val="22"/>
        </w:rPr>
      </w:pPr>
      <w:r w:rsidRPr="0023125F">
        <w:rPr>
          <w:rFonts w:ascii="Times New Roman" w:hAnsi="Times New Roman"/>
          <w:spacing w:val="2"/>
          <w:sz w:val="22"/>
          <w:szCs w:val="22"/>
        </w:rPr>
        <w:t xml:space="preserve">Disaggregation of revenues, results and timing of revenue recognition, based on reportable segments, </w:t>
      </w:r>
      <w:r w:rsidR="008E38DB" w:rsidRPr="0023125F">
        <w:rPr>
          <w:rFonts w:ascii="Times New Roman" w:hAnsi="Times New Roman"/>
          <w:spacing w:val="2"/>
          <w:sz w:val="22"/>
          <w:szCs w:val="22"/>
        </w:rPr>
        <w:t xml:space="preserve">for </w:t>
      </w:r>
      <w:r w:rsidR="00783318">
        <w:rPr>
          <w:rFonts w:ascii="Times New Roman" w:hAnsi="Times New Roman"/>
          <w:spacing w:val="2"/>
          <w:sz w:val="22"/>
          <w:szCs w:val="22"/>
        </w:rPr>
        <w:t xml:space="preserve">the </w:t>
      </w:r>
      <w:r w:rsidR="004F24EC">
        <w:rPr>
          <w:rFonts w:ascii="Times New Roman" w:hAnsi="Times New Roman"/>
          <w:spacing w:val="2"/>
          <w:sz w:val="22"/>
          <w:szCs w:val="22"/>
        </w:rPr>
        <w:t>nine</w:t>
      </w:r>
      <w:r w:rsidRPr="00E76D2A">
        <w:rPr>
          <w:rFonts w:ascii="Times New Roman" w:hAnsi="Times New Roman"/>
          <w:spacing w:val="2"/>
          <w:sz w:val="22"/>
          <w:szCs w:val="22"/>
        </w:rPr>
        <w:t>-month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period</w:t>
      </w:r>
      <w:r w:rsidR="00F23FB9" w:rsidRPr="0023125F">
        <w:rPr>
          <w:rFonts w:ascii="Times New Roman" w:hAnsi="Times New Roman"/>
          <w:spacing w:val="2"/>
          <w:sz w:val="22"/>
          <w:szCs w:val="22"/>
        </w:rPr>
        <w:t>s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ended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 xml:space="preserve"> </w:t>
      </w:r>
      <w:r w:rsidR="00032209" w:rsidRPr="0023125F">
        <w:rPr>
          <w:rFonts w:ascii="Times New Roman" w:hAnsi="Times New Roman"/>
          <w:spacing w:val="2"/>
          <w:sz w:val="22"/>
          <w:szCs w:val="22"/>
        </w:rPr>
        <w:t>3</w:t>
      </w:r>
      <w:r w:rsidR="003A0741">
        <w:rPr>
          <w:rFonts w:ascii="Times New Roman" w:hAnsi="Times New Roman"/>
          <w:spacing w:val="2"/>
          <w:sz w:val="22"/>
          <w:szCs w:val="22"/>
        </w:rPr>
        <w:t xml:space="preserve">0 </w:t>
      </w:r>
      <w:r w:rsidR="004F24EC">
        <w:rPr>
          <w:rFonts w:ascii="Times New Roman" w:hAnsi="Times New Roman"/>
          <w:spacing w:val="2"/>
          <w:sz w:val="22"/>
          <w:szCs w:val="22"/>
        </w:rPr>
        <w:t xml:space="preserve">September 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202</w:t>
      </w:r>
      <w:r w:rsidR="00C66CB7">
        <w:rPr>
          <w:rFonts w:ascii="Times New Roman" w:hAnsi="Times New Roman"/>
          <w:spacing w:val="2"/>
          <w:sz w:val="22"/>
          <w:szCs w:val="22"/>
        </w:rPr>
        <w:t>3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and 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</w:t>
      </w:r>
      <w:r w:rsidR="00865E13">
        <w:rPr>
          <w:rFonts w:ascii="Times New Roman" w:hAnsi="Times New Roman"/>
          <w:spacing w:val="2"/>
          <w:sz w:val="22"/>
          <w:szCs w:val="22"/>
        </w:rPr>
        <w:t>2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60BF446D" w14:textId="228969E3" w:rsidR="00553AF3" w:rsidRDefault="00553AF3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322BDF" w:rsidRPr="00A27B59" w14:paraId="3F0306B2" w14:textId="77777777" w:rsidTr="00991EA3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0819256B" w14:textId="77777777" w:rsidR="00322BDF" w:rsidRDefault="00322BDF" w:rsidP="00991E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47BD2A0D" w14:textId="77777777" w:rsidR="00322BDF" w:rsidRPr="00A27B59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</w:t>
            </w:r>
          </w:p>
        </w:tc>
      </w:tr>
      <w:tr w:rsidR="00322BDF" w14:paraId="5B001F1F" w14:textId="77777777" w:rsidTr="00991EA3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7224A990" w14:textId="77777777" w:rsidR="00322BDF" w:rsidRDefault="00322BDF" w:rsidP="00991E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6"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0389DD6C" w14:textId="77777777" w:rsidR="00322BDF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</w:tr>
      <w:tr w:rsidR="00322BDF" w:rsidRPr="00A27B59" w14:paraId="53ED47E8" w14:textId="77777777" w:rsidTr="00991EA3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2EB6CC84" w14:textId="77777777" w:rsidR="00322BDF" w:rsidRDefault="00322BDF" w:rsidP="00991E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35D0BF24" w14:textId="77777777" w:rsidR="00322BDF" w:rsidRDefault="00322BDF" w:rsidP="00991E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2441A418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For the nine</w:t>
            </w:r>
            <w:r w:rsidRPr="00A27B59">
              <w:rPr>
                <w:b/>
                <w:bCs/>
                <w:i/>
                <w:iCs/>
                <w:szCs w:val="22"/>
              </w:rPr>
              <w:t xml:space="preserve">-month period ended  </w:t>
            </w:r>
          </w:p>
          <w:p w14:paraId="0540E24C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A27B59">
              <w:rPr>
                <w:b/>
                <w:bCs/>
                <w:i/>
                <w:iCs/>
                <w:szCs w:val="22"/>
              </w:rPr>
              <w:t xml:space="preserve">   3</w:t>
            </w:r>
            <w:r>
              <w:rPr>
                <w:b/>
                <w:bCs/>
                <w:i/>
                <w:iCs/>
                <w:szCs w:val="22"/>
              </w:rPr>
              <w:t>0 September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25362C37" w14:textId="77777777" w:rsidR="00322BDF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2A4B1312" w14:textId="77777777" w:rsidR="00322BDF" w:rsidRPr="00A27B59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1D277242" w14:textId="77777777" w:rsidR="00322BDF" w:rsidRPr="00A27B59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0D5703DA" w14:textId="77777777" w:rsidR="00322BDF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E3B8CAC" w14:textId="77777777" w:rsidR="00322BDF" w:rsidRPr="00A27B59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2D909174" w14:textId="77777777" w:rsidR="00322BDF" w:rsidRPr="00A27B59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1E28E95B" w14:textId="77777777" w:rsidR="00322BDF" w:rsidRPr="00A27B59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28D1636" w14:textId="77777777" w:rsidR="00322BDF" w:rsidRPr="00A27B59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1999DA67" w14:textId="77777777" w:rsidR="00322BDF" w:rsidRPr="00A27B59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3E5C7184" w14:textId="77777777" w:rsidR="00322BDF" w:rsidRPr="00A27B59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7B7BB575" w14:textId="77777777" w:rsidR="00322BDF" w:rsidRPr="00A27B59" w:rsidRDefault="00322BDF" w:rsidP="00991EA3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 xml:space="preserve">Total </w:t>
            </w:r>
          </w:p>
        </w:tc>
      </w:tr>
      <w:tr w:rsidR="00322BDF" w:rsidRPr="00A27B59" w14:paraId="2DD8E23B" w14:textId="77777777" w:rsidTr="00991EA3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50EC799B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1B01FF7C" w14:textId="77777777" w:rsidR="00322BDF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36B2F929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258" w:type="dxa"/>
            <w:tcBorders>
              <w:top w:val="nil"/>
            </w:tcBorders>
          </w:tcPr>
          <w:p w14:paraId="0B0D6DD1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1D3AAF30" w14:textId="77777777" w:rsidR="00322BDF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F5F8A1E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1" w:type="dxa"/>
            <w:tcBorders>
              <w:top w:val="nil"/>
            </w:tcBorders>
          </w:tcPr>
          <w:p w14:paraId="3F429E41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79BDF91A" w14:textId="77777777" w:rsidR="00322BDF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80A6451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84" w:type="dxa"/>
            <w:tcBorders>
              <w:top w:val="nil"/>
            </w:tcBorders>
          </w:tcPr>
          <w:p w14:paraId="11B7334C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3C37A31B" w14:textId="77777777" w:rsidR="00322BDF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3D791B00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7" w:type="dxa"/>
            <w:tcBorders>
              <w:top w:val="nil"/>
            </w:tcBorders>
          </w:tcPr>
          <w:p w14:paraId="6A0DA0D2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27DF7F9E" w14:textId="77777777" w:rsidR="00322BDF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42F9662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204" w:type="dxa"/>
            <w:tcBorders>
              <w:top w:val="nil"/>
            </w:tcBorders>
          </w:tcPr>
          <w:p w14:paraId="70A8FA1A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1D8FA2BF" w14:textId="77777777" w:rsidR="00322BDF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A63310F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92" w:type="dxa"/>
            <w:tcBorders>
              <w:top w:val="nil"/>
            </w:tcBorders>
          </w:tcPr>
          <w:p w14:paraId="3A5DE4B7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3F1C1945" w14:textId="77777777" w:rsidR="00322BDF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34024F46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243" w:type="dxa"/>
            <w:tcBorders>
              <w:top w:val="nil"/>
            </w:tcBorders>
          </w:tcPr>
          <w:p w14:paraId="57A7F6C9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61B36C5C" w14:textId="77777777" w:rsidR="00322BDF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3B51027A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</w:tr>
      <w:tr w:rsidR="00322BDF" w:rsidRPr="00A27B59" w14:paraId="1459F0FA" w14:textId="77777777" w:rsidTr="00991EA3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746BB817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63822F35" w14:textId="77777777" w:rsidR="00322BDF" w:rsidRPr="00A27B59" w:rsidRDefault="00322BDF" w:rsidP="00991EA3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622903">
              <w:rPr>
                <w:b w:val="0"/>
                <w:bCs/>
                <w:i/>
                <w:iCs/>
                <w:szCs w:val="22"/>
              </w:rPr>
              <w:t>(</w:t>
            </w:r>
            <w:r>
              <w:rPr>
                <w:b w:val="0"/>
                <w:bCs/>
                <w:i/>
                <w:iCs/>
                <w:szCs w:val="22"/>
              </w:rPr>
              <w:t>in thousand B</w:t>
            </w:r>
            <w:r w:rsidRPr="00622903">
              <w:rPr>
                <w:b w:val="0"/>
                <w:bCs/>
                <w:i/>
                <w:iCs/>
                <w:szCs w:val="22"/>
              </w:rPr>
              <w:t>aht)</w:t>
            </w:r>
          </w:p>
        </w:tc>
      </w:tr>
      <w:tr w:rsidR="00322BDF" w:rsidRPr="00622903" w14:paraId="5E58452A" w14:textId="77777777" w:rsidTr="00991EA3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597E6FCD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6293E22A" w14:textId="77777777" w:rsidR="00322BDF" w:rsidRPr="00622903" w:rsidRDefault="00322BDF" w:rsidP="00991EA3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322BDF" w:rsidRPr="00EA5D65" w14:paraId="0A69B1DA" w14:textId="77777777" w:rsidTr="00991EA3">
        <w:trPr>
          <w:cantSplit/>
        </w:trPr>
        <w:tc>
          <w:tcPr>
            <w:tcW w:w="3510" w:type="dxa"/>
          </w:tcPr>
          <w:p w14:paraId="7B624946" w14:textId="77777777" w:rsidR="00322BDF" w:rsidRPr="00EA5D65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5D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4A20DA7" w14:textId="1640E7AB" w:rsidR="00322BDF" w:rsidRPr="00826149" w:rsidRDefault="005B274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rFonts w:cstheme="minorBidi"/>
                <w:b/>
                <w:bCs/>
                <w:szCs w:val="28"/>
                <w:lang w:val="en-US" w:bidi="th-TH"/>
              </w:rPr>
            </w:pPr>
            <w:r>
              <w:rPr>
                <w:rFonts w:cstheme="minorBidi"/>
                <w:b/>
                <w:bCs/>
                <w:szCs w:val="28"/>
                <w:lang w:val="en-US" w:bidi="th-TH"/>
              </w:rPr>
              <w:t>174</w:t>
            </w:r>
            <w:r w:rsidR="00CA6122">
              <w:rPr>
                <w:rFonts w:cstheme="minorBidi"/>
                <w:b/>
                <w:bCs/>
                <w:szCs w:val="28"/>
                <w:lang w:val="en-US" w:bidi="th-TH"/>
              </w:rPr>
              <w:t>,057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57F25FA9" w14:textId="77777777" w:rsidR="00322BDF" w:rsidRPr="00EA5D65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084CC5BE" w14:textId="77777777" w:rsidR="00322BDF" w:rsidRPr="00EA5D65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rFonts w:cstheme="minorBidi"/>
                <w:b/>
                <w:bCs/>
                <w:szCs w:val="28"/>
                <w:lang w:val="en-US" w:bidi="th-TH"/>
              </w:rPr>
              <w:t>31,681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44ABA5B" w14:textId="77777777" w:rsidR="00322BDF" w:rsidRPr="00EA5D6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1DBEE9B" w14:textId="61687143" w:rsidR="00322BDF" w:rsidRPr="00EA5D65" w:rsidRDefault="00402A5C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539,485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2D5D76F8" w14:textId="77777777" w:rsidR="00322BDF" w:rsidRPr="00EA5D65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5A9C695" w14:textId="77777777" w:rsidR="00322BDF" w:rsidRPr="00EA5D6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555,684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0D342EB4" w14:textId="77777777" w:rsidR="00322BDF" w:rsidRPr="00EA5D6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25F06A83" w14:textId="3DF75A7D" w:rsidR="00322BDF" w:rsidRPr="00EA5D65" w:rsidRDefault="002E2BE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26,013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1332E322" w14:textId="77777777" w:rsidR="00322BDF" w:rsidRPr="00EA5D65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22404407" w14:textId="77777777" w:rsidR="00322BDF" w:rsidRPr="00EA5D65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27,447</w:t>
            </w:r>
          </w:p>
        </w:tc>
        <w:tc>
          <w:tcPr>
            <w:tcW w:w="192" w:type="dxa"/>
            <w:tcBorders>
              <w:bottom w:val="nil"/>
            </w:tcBorders>
          </w:tcPr>
          <w:p w14:paraId="167E8E9F" w14:textId="77777777" w:rsidR="00322BDF" w:rsidRPr="00EA5D6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10322795" w14:textId="29D3B5A6" w:rsidR="00322BDF" w:rsidRPr="00EA5D65" w:rsidRDefault="002E2BE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739,555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6F252CFC" w14:textId="77777777" w:rsidR="00322BDF" w:rsidRPr="00EA5D65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03B9FAF" w14:textId="77777777" w:rsidR="00322BDF" w:rsidRPr="00EA5D65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614,812</w:t>
            </w:r>
          </w:p>
        </w:tc>
      </w:tr>
      <w:tr w:rsidR="00322BDF" w:rsidRPr="00A27B59" w14:paraId="313C6B6D" w14:textId="77777777" w:rsidTr="00991EA3">
        <w:trPr>
          <w:cantSplit/>
        </w:trPr>
        <w:tc>
          <w:tcPr>
            <w:tcW w:w="3510" w:type="dxa"/>
          </w:tcPr>
          <w:p w14:paraId="13D8B14C" w14:textId="77777777" w:rsidR="00322BDF" w:rsidRPr="00A27B59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165BD5" w14:textId="4A2D1C6B" w:rsidR="00322BDF" w:rsidRPr="00A27B59" w:rsidRDefault="00CA6122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174,057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23CDE3EB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AD6F09" w14:textId="77777777" w:rsidR="00322BDF" w:rsidRPr="00A27B59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31,681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14897CBF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836202" w14:textId="78CFABE2" w:rsidR="00322BDF" w:rsidRPr="00A27B59" w:rsidRDefault="00402A5C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539,485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4053D087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7390CD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555,684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6E86E66E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43019F" w14:textId="6F45F576" w:rsidR="00322BDF" w:rsidRPr="005F5281" w:rsidRDefault="002E2BE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rFonts w:cs="Angsana New"/>
                <w:b/>
                <w:bCs/>
                <w:szCs w:val="28"/>
                <w:lang w:val="en-US" w:bidi="th-TH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115,148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4DA20DBF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6422F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132,357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6E55F131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12E91F" w14:textId="10BC61DF" w:rsidR="00322BDF" w:rsidRPr="00252681" w:rsidRDefault="002E2BE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rFonts w:cs="Angsana New"/>
                <w:b/>
                <w:bCs/>
                <w:szCs w:val="28"/>
                <w:lang w:val="en-US" w:bidi="th-TH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828,690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5A864212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A19776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719,722</w:t>
            </w:r>
          </w:p>
        </w:tc>
      </w:tr>
      <w:tr w:rsidR="00322BDF" w:rsidRPr="008342D5" w14:paraId="409DB576" w14:textId="77777777" w:rsidTr="00991EA3">
        <w:trPr>
          <w:cantSplit/>
        </w:trPr>
        <w:tc>
          <w:tcPr>
            <w:tcW w:w="3510" w:type="dxa"/>
          </w:tcPr>
          <w:p w14:paraId="75F1FB41" w14:textId="77777777" w:rsidR="00322BDF" w:rsidRPr="00A27B59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40D177" w14:textId="77777777" w:rsidR="00322BDF" w:rsidRPr="00A27B59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42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egment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B0AEF3" w14:textId="5D929B1E" w:rsidR="00322BDF" w:rsidRPr="008342D5" w:rsidRDefault="00CA6122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84,583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19348FA0" w14:textId="77777777" w:rsidR="00322BDF" w:rsidRPr="008342D5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769D75" w14:textId="77777777" w:rsidR="00322BDF" w:rsidRPr="008342D5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12,068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31834B0D" w14:textId="77777777" w:rsidR="00322BDF" w:rsidRPr="008342D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E2F862" w14:textId="54F25222" w:rsidR="00322BDF" w:rsidRPr="008342D5" w:rsidRDefault="00402A5C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28</w:t>
            </w:r>
            <w:r w:rsidR="00736E8F">
              <w:rPr>
                <w:b/>
                <w:bCs/>
                <w:szCs w:val="22"/>
              </w:rPr>
              <w:t>3</w:t>
            </w:r>
            <w:r>
              <w:rPr>
                <w:b/>
                <w:bCs/>
                <w:szCs w:val="22"/>
              </w:rPr>
              <w:t>,975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625F8617" w14:textId="77777777" w:rsidR="00322BDF" w:rsidRPr="008342D5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A80CEE" w14:textId="77777777" w:rsidR="00322BDF" w:rsidRPr="008342D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306,259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1B04C182" w14:textId="77777777" w:rsidR="00322BDF" w:rsidRPr="008342D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8050CD" w14:textId="69E6A5BA" w:rsidR="00322BDF" w:rsidRPr="008342D5" w:rsidRDefault="002E2BE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</w:tcPr>
          <w:p w14:paraId="75A88144" w14:textId="77777777" w:rsidR="00322BDF" w:rsidRPr="008342D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7401C4" w14:textId="77777777" w:rsidR="00322BDF" w:rsidRPr="008342D5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</w:tcPr>
          <w:p w14:paraId="6974A3FA" w14:textId="77777777" w:rsidR="00322BDF" w:rsidRPr="008342D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3AC39D9D" w14:textId="4853A213" w:rsidR="00322BDF" w:rsidRPr="008342D5" w:rsidRDefault="002E2BE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368,</w:t>
            </w:r>
            <w:r w:rsidR="00C20EFE">
              <w:rPr>
                <w:b/>
                <w:bCs/>
                <w:szCs w:val="22"/>
              </w:rPr>
              <w:t>558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7D826A2C" w14:textId="77777777" w:rsidR="00322BDF" w:rsidRPr="008342D5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0F300788" w14:textId="77777777" w:rsidR="00322BDF" w:rsidRPr="008342D5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318,327</w:t>
            </w:r>
          </w:p>
        </w:tc>
      </w:tr>
      <w:tr w:rsidR="00322BDF" w:rsidRPr="00A005EE" w14:paraId="394CAF21" w14:textId="77777777" w:rsidTr="00991EA3">
        <w:trPr>
          <w:cantSplit/>
        </w:trPr>
        <w:tc>
          <w:tcPr>
            <w:tcW w:w="3510" w:type="dxa"/>
          </w:tcPr>
          <w:p w14:paraId="7D474D86" w14:textId="77777777" w:rsidR="00322BDF" w:rsidRPr="00A27B59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33760FD5" w14:textId="77777777" w:rsidR="00322BDF" w:rsidRPr="007D41B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34A257C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5E8CEE58" w14:textId="77777777" w:rsidR="00322BDF" w:rsidRPr="00A27B59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  <w:tab w:val="decimal" w:pos="9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FA0A02D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02DC201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6786A2A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348DCA3D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E945F1A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5D113339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37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7E6F62F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27F592A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A8C9646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1E6DB234" w14:textId="1793830D" w:rsidR="00322BDF" w:rsidRPr="00A005EE" w:rsidRDefault="002E2BE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(57,6</w:t>
            </w:r>
            <w:r w:rsidR="00E5765C">
              <w:rPr>
                <w:szCs w:val="22"/>
              </w:rPr>
              <w:t>89</w:t>
            </w:r>
            <w:r>
              <w:rPr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715A4643" w14:textId="77777777" w:rsidR="00322BDF" w:rsidRPr="00A005EE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2F465C38" w14:textId="77777777" w:rsidR="00322BDF" w:rsidRPr="00A005EE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(23,551)</w:t>
            </w:r>
          </w:p>
        </w:tc>
      </w:tr>
      <w:tr w:rsidR="00322BDF" w:rsidRPr="00A005EE" w14:paraId="7D8D13EA" w14:textId="77777777" w:rsidTr="00991EA3">
        <w:trPr>
          <w:cantSplit/>
        </w:trPr>
        <w:tc>
          <w:tcPr>
            <w:tcW w:w="3510" w:type="dxa"/>
          </w:tcPr>
          <w:p w14:paraId="4DE75636" w14:textId="77777777" w:rsidR="00322BDF" w:rsidRDefault="00322BDF" w:rsidP="00991EA3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hare of profit (loss) of joint ventures </w:t>
            </w:r>
          </w:p>
        </w:tc>
        <w:tc>
          <w:tcPr>
            <w:tcW w:w="1350" w:type="dxa"/>
            <w:vAlign w:val="bottom"/>
          </w:tcPr>
          <w:p w14:paraId="3EE32B8F" w14:textId="77777777" w:rsidR="00322BDF" w:rsidRPr="007D41B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2C0AF3E7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B3BAE6C" w14:textId="77777777" w:rsidR="00322BDF" w:rsidRPr="00A27B59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  <w:tab w:val="decimal" w:pos="9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7B9F4657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85A6108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E493943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4A269283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44CF76E5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6610F7B8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37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33FC4774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04DFF69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B4C49EA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8BC9011" w14:textId="77777777" w:rsidR="00322BDF" w:rsidRPr="00A005EE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4EFB1F8" w14:textId="77777777" w:rsidR="00322BDF" w:rsidRPr="00A005EE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A8B501B" w14:textId="77777777" w:rsidR="00322BDF" w:rsidRPr="00A005EE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322BDF" w14:paraId="0E400788" w14:textId="77777777" w:rsidTr="00991EA3">
        <w:trPr>
          <w:cantSplit/>
        </w:trPr>
        <w:tc>
          <w:tcPr>
            <w:tcW w:w="3510" w:type="dxa"/>
          </w:tcPr>
          <w:p w14:paraId="2841FEBB" w14:textId="77777777" w:rsidR="00322BDF" w:rsidRPr="00A27B59" w:rsidRDefault="00322BDF" w:rsidP="00991EA3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06D61631" w14:textId="77777777" w:rsidR="00322BDF" w:rsidRPr="007D41B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E1E0980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15F5A14" w14:textId="77777777" w:rsidR="00322BDF" w:rsidRPr="00A27B59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  <w:tab w:val="decimal" w:pos="9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20F7E4C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76CD299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4D7F8C6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3C6F8F75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1EDF58F1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7963DC6E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37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070C61B9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010DB021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052AA521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00D8CE0" w14:textId="5F52624B" w:rsidR="00322BDF" w:rsidRDefault="00387D11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82,215</w:t>
            </w:r>
          </w:p>
        </w:tc>
        <w:tc>
          <w:tcPr>
            <w:tcW w:w="243" w:type="dxa"/>
            <w:vAlign w:val="bottom"/>
          </w:tcPr>
          <w:p w14:paraId="32E240F4" w14:textId="77777777" w:rsidR="00322BDF" w:rsidRPr="00503FC6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2CE2A77C" w14:textId="77777777" w:rsidR="00322BDF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(74,940)</w:t>
            </w:r>
          </w:p>
        </w:tc>
      </w:tr>
      <w:tr w:rsidR="00322BDF" w:rsidRPr="00503FC6" w14:paraId="5358C21A" w14:textId="77777777" w:rsidTr="00991EA3">
        <w:trPr>
          <w:cantSplit/>
        </w:trPr>
        <w:tc>
          <w:tcPr>
            <w:tcW w:w="3510" w:type="dxa"/>
          </w:tcPr>
          <w:p w14:paraId="496DAAD2" w14:textId="77777777" w:rsidR="00322BDF" w:rsidRPr="00A27B59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vAlign w:val="bottom"/>
          </w:tcPr>
          <w:p w14:paraId="0F3F1FE5" w14:textId="77777777" w:rsidR="00322BDF" w:rsidRPr="007D41B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03B7535C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B05A89F" w14:textId="77777777" w:rsidR="00322BDF" w:rsidRPr="00A27B59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  <w:tab w:val="decimal" w:pos="9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13229815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1311993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3AEDBDE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635A7B8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370100A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D243370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37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0D6276D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12B37557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09A93DEF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CB9BD8F" w14:textId="17B6EF5B" w:rsidR="00322BDF" w:rsidRPr="00503FC6" w:rsidRDefault="00387D11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(62,288)</w:t>
            </w:r>
          </w:p>
        </w:tc>
        <w:tc>
          <w:tcPr>
            <w:tcW w:w="243" w:type="dxa"/>
            <w:vAlign w:val="bottom"/>
          </w:tcPr>
          <w:p w14:paraId="3CA9F895" w14:textId="77777777" w:rsidR="00322BDF" w:rsidRPr="00503FC6" w:rsidRDefault="00322BDF" w:rsidP="00991EA3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5FB2399A" w14:textId="77777777" w:rsidR="00322BDF" w:rsidRPr="00503FC6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(55,750)</w:t>
            </w:r>
          </w:p>
        </w:tc>
      </w:tr>
      <w:tr w:rsidR="00322BDF" w:rsidRPr="00503FC6" w14:paraId="05DF2DFB" w14:textId="77777777" w:rsidTr="00991EA3">
        <w:trPr>
          <w:cantSplit/>
        </w:trPr>
        <w:tc>
          <w:tcPr>
            <w:tcW w:w="3510" w:type="dxa"/>
          </w:tcPr>
          <w:p w14:paraId="0F1B54A3" w14:textId="77777777" w:rsidR="00322BDF" w:rsidRPr="00503FC6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vAlign w:val="bottom"/>
          </w:tcPr>
          <w:p w14:paraId="268AA7FD" w14:textId="77777777" w:rsidR="00322BDF" w:rsidRPr="007D41B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305B6649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D6FBC09" w14:textId="77777777" w:rsidR="00322BDF" w:rsidRPr="00A27B59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  <w:tab w:val="decimal" w:pos="9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28D83FC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A0CFE71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F89E8C1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8B30B52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7C623DD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375AB9FD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37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2E9DFD8C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E14A724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95D14A0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D2468" w14:textId="462BA153" w:rsidR="00322BDF" w:rsidRPr="00503FC6" w:rsidRDefault="00387D11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330,79</w:t>
            </w:r>
            <w:r w:rsidR="00E5765C">
              <w:rPr>
                <w:b/>
                <w:bCs/>
                <w:szCs w:val="22"/>
              </w:rPr>
              <w:t>6</w:t>
            </w:r>
          </w:p>
        </w:tc>
        <w:tc>
          <w:tcPr>
            <w:tcW w:w="243" w:type="dxa"/>
            <w:vAlign w:val="bottom"/>
          </w:tcPr>
          <w:p w14:paraId="5E9A5B02" w14:textId="77777777" w:rsidR="00322BDF" w:rsidRPr="00503FC6" w:rsidRDefault="00322BDF" w:rsidP="00991EA3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24287" w14:textId="77777777" w:rsidR="00322BDF" w:rsidRPr="00503FC6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164,086</w:t>
            </w:r>
          </w:p>
        </w:tc>
      </w:tr>
      <w:tr w:rsidR="00322BDF" w14:paraId="418E1B58" w14:textId="77777777" w:rsidTr="00991EA3">
        <w:trPr>
          <w:cantSplit/>
        </w:trPr>
        <w:tc>
          <w:tcPr>
            <w:tcW w:w="3510" w:type="dxa"/>
          </w:tcPr>
          <w:p w14:paraId="5DF3B01A" w14:textId="77777777" w:rsidR="00322BDF" w:rsidRPr="00503FC6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8B7BEF1" w14:textId="77777777" w:rsidR="00322BDF" w:rsidRPr="007D41B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6C251A29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6698556" w14:textId="77777777" w:rsidR="00322BDF" w:rsidRPr="00A27B59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  <w:tab w:val="decimal" w:pos="9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792D2A8D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4C65C28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58CA4AF6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63AAB6CD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2733C4D8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08135B4E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37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9A261BA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158C04B9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379DF31E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41848B6F" w14:textId="77777777" w:rsidR="00322BDF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4E5EA62" w14:textId="77777777" w:rsidR="00322BDF" w:rsidRPr="00503FC6" w:rsidRDefault="00322BDF" w:rsidP="00991EA3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535D68E6" w14:textId="77777777" w:rsidR="00322BDF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322BDF" w14:paraId="44E76AC9" w14:textId="77777777" w:rsidTr="00991EA3">
        <w:trPr>
          <w:cantSplit/>
        </w:trPr>
        <w:tc>
          <w:tcPr>
            <w:tcW w:w="3510" w:type="dxa"/>
          </w:tcPr>
          <w:p w14:paraId="03BBC601" w14:textId="77777777" w:rsidR="00322BDF" w:rsidRPr="00503FC6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Timing of revenue recognition</w:t>
            </w:r>
          </w:p>
        </w:tc>
        <w:tc>
          <w:tcPr>
            <w:tcW w:w="1350" w:type="dxa"/>
            <w:vAlign w:val="bottom"/>
          </w:tcPr>
          <w:p w14:paraId="55A7CF55" w14:textId="77777777" w:rsidR="00322BDF" w:rsidRPr="007D41B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21C9C7D9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55048CBF" w14:textId="77777777" w:rsidR="00322BDF" w:rsidRPr="00A27B59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  <w:tab w:val="decimal" w:pos="92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2A986F14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4EA1720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385FDB2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16624BB1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3FE775A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64359E6C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37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80B7032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9DC1BA2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3C1CFE3A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F51D1E2" w14:textId="77777777" w:rsidR="00322BDF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0EDAAA3" w14:textId="77777777" w:rsidR="00322BDF" w:rsidRPr="00503FC6" w:rsidRDefault="00322BDF" w:rsidP="00991EA3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8B7F964" w14:textId="77777777" w:rsidR="00322BDF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322BDF" w:rsidRPr="00A27B59" w14:paraId="2B4B5484" w14:textId="77777777" w:rsidTr="00991EA3">
        <w:trPr>
          <w:cantSplit/>
        </w:trPr>
        <w:tc>
          <w:tcPr>
            <w:tcW w:w="3510" w:type="dxa"/>
          </w:tcPr>
          <w:p w14:paraId="7CF88BCA" w14:textId="77777777" w:rsidR="00322BDF" w:rsidRPr="00F010AD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sz w:val="22"/>
                <w:szCs w:val="22"/>
              </w:rPr>
              <w:t>At a point in time</w:t>
            </w:r>
          </w:p>
        </w:tc>
        <w:tc>
          <w:tcPr>
            <w:tcW w:w="1350" w:type="dxa"/>
            <w:vAlign w:val="bottom"/>
          </w:tcPr>
          <w:p w14:paraId="6617BE5D" w14:textId="00B18956" w:rsidR="00322BDF" w:rsidRPr="00172CED" w:rsidRDefault="00400A42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174,057</w:t>
            </w:r>
          </w:p>
        </w:tc>
        <w:tc>
          <w:tcPr>
            <w:tcW w:w="258" w:type="dxa"/>
            <w:vAlign w:val="bottom"/>
          </w:tcPr>
          <w:p w14:paraId="37EEEAE6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3B64FB8" w14:textId="77777777" w:rsidR="00322BDF" w:rsidRPr="00A27B59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31,681</w:t>
            </w:r>
          </w:p>
        </w:tc>
        <w:tc>
          <w:tcPr>
            <w:tcW w:w="181" w:type="dxa"/>
            <w:vAlign w:val="bottom"/>
          </w:tcPr>
          <w:p w14:paraId="641D41B3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16E5388" w14:textId="33BDBCBE" w:rsidR="00322BDF" w:rsidRPr="00A27B59" w:rsidRDefault="00400A42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10876AA4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3612CE13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7" w:type="dxa"/>
            <w:vAlign w:val="bottom"/>
          </w:tcPr>
          <w:p w14:paraId="0A788719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CE3758A" w14:textId="55BAF028" w:rsidR="00322BDF" w:rsidRPr="00A27B59" w:rsidRDefault="005500FC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04" w:type="dxa"/>
            <w:vAlign w:val="bottom"/>
          </w:tcPr>
          <w:p w14:paraId="4D211675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096772DB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92" w:type="dxa"/>
          </w:tcPr>
          <w:p w14:paraId="60ADE1B2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09B854F7" w14:textId="0EA88AD5" w:rsidR="00322BDF" w:rsidRPr="00A27B59" w:rsidRDefault="00871561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174,057</w:t>
            </w:r>
          </w:p>
        </w:tc>
        <w:tc>
          <w:tcPr>
            <w:tcW w:w="243" w:type="dxa"/>
            <w:vAlign w:val="bottom"/>
          </w:tcPr>
          <w:p w14:paraId="7FA03F66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41AD2AAF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31,681</w:t>
            </w:r>
          </w:p>
        </w:tc>
      </w:tr>
      <w:tr w:rsidR="00322BDF" w14:paraId="0AE8D5A5" w14:textId="77777777" w:rsidTr="00991EA3">
        <w:trPr>
          <w:cantSplit/>
        </w:trPr>
        <w:tc>
          <w:tcPr>
            <w:tcW w:w="3510" w:type="dxa"/>
          </w:tcPr>
          <w:p w14:paraId="03F616BC" w14:textId="77777777" w:rsidR="00322BDF" w:rsidRPr="00F010AD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 time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D2E86A" w14:textId="35EE4F22" w:rsidR="00322BDF" w:rsidRPr="00172CED" w:rsidRDefault="00400A42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402AF43D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AE897CF" w14:textId="77777777" w:rsidR="00322BDF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5814BD42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2EAD7DBF" w14:textId="16DCB4D7" w:rsidR="00322BDF" w:rsidRDefault="00400A42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539,485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50BDCA06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BFC2684" w14:textId="77777777" w:rsidR="00322BDF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555,684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335E63BB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4724C53D" w14:textId="44AAB4FD" w:rsidR="00322BDF" w:rsidRDefault="005500FC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26,013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68AF99DD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33AE91EC" w14:textId="77777777" w:rsidR="00322BDF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27,447</w:t>
            </w:r>
          </w:p>
        </w:tc>
        <w:tc>
          <w:tcPr>
            <w:tcW w:w="192" w:type="dxa"/>
            <w:tcBorders>
              <w:bottom w:val="nil"/>
            </w:tcBorders>
          </w:tcPr>
          <w:p w14:paraId="4B20CE05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48C7400" w14:textId="22C890E7" w:rsidR="00322BDF" w:rsidRDefault="00871561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565,498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5B4B0A33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68D33D70" w14:textId="77777777" w:rsidR="00322BDF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583,131</w:t>
            </w:r>
          </w:p>
        </w:tc>
      </w:tr>
      <w:tr w:rsidR="00322BDF" w:rsidRPr="00A27B59" w14:paraId="4FE3C81B" w14:textId="77777777" w:rsidTr="00991EA3">
        <w:trPr>
          <w:cantSplit/>
        </w:trPr>
        <w:tc>
          <w:tcPr>
            <w:tcW w:w="3510" w:type="dxa"/>
          </w:tcPr>
          <w:p w14:paraId="2158DA42" w14:textId="77777777" w:rsidR="00322BDF" w:rsidRPr="00F010AD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9DC1B" w14:textId="2B9FFD1B" w:rsidR="00322BDF" w:rsidRPr="0076722A" w:rsidRDefault="00400A42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174,057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3D3DF89C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75BBB" w14:textId="77777777" w:rsidR="00322BDF" w:rsidRPr="00A27B59" w:rsidRDefault="00322BDF" w:rsidP="00F40BA3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31,681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3706CD5B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0ED49" w14:textId="43F62A20" w:rsidR="00322BDF" w:rsidRPr="00A27B59" w:rsidRDefault="00400A42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539,</w:t>
            </w:r>
            <w:r w:rsidR="005500FC">
              <w:rPr>
                <w:b/>
                <w:bCs/>
                <w:szCs w:val="22"/>
              </w:rPr>
              <w:t>485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0D9BB91A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8DB09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555,684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1697B1C7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8BDA09" w14:textId="2432A2A8" w:rsidR="00322BDF" w:rsidRPr="00A27B59" w:rsidRDefault="005500FC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837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26,013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143874B2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199F1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27,447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6DDBA51D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A3F53" w14:textId="7B924992" w:rsidR="00322BDF" w:rsidRPr="00A27B59" w:rsidRDefault="00871561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739,555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073C1B50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07C78" w14:textId="77777777" w:rsidR="00322BDF" w:rsidRPr="00A27B59" w:rsidRDefault="00322BDF" w:rsidP="00537CA9">
            <w:pPr>
              <w:pStyle w:val="acctfourfigures"/>
              <w:shd w:val="clear" w:color="auto" w:fill="FFFFFF"/>
              <w:tabs>
                <w:tab w:val="clear" w:pos="765"/>
                <w:tab w:val="decimal" w:pos="96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614,812</w:t>
            </w:r>
          </w:p>
        </w:tc>
      </w:tr>
      <w:tr w:rsidR="00322BDF" w:rsidRPr="00A27B59" w14:paraId="082FD2F8" w14:textId="77777777" w:rsidTr="00991EA3">
        <w:trPr>
          <w:cantSplit/>
        </w:trPr>
        <w:tc>
          <w:tcPr>
            <w:tcW w:w="3510" w:type="dxa"/>
            <w:tcBorders>
              <w:bottom w:val="nil"/>
            </w:tcBorders>
          </w:tcPr>
          <w:p w14:paraId="70809CB5" w14:textId="77777777" w:rsidR="00322BDF" w:rsidRPr="00A27B59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1108B0FC" w14:textId="77777777" w:rsidR="00322BDF" w:rsidRPr="007D41B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157A7650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nil"/>
            </w:tcBorders>
            <w:vAlign w:val="bottom"/>
          </w:tcPr>
          <w:p w14:paraId="16198879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6C954047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nil"/>
            </w:tcBorders>
            <w:vAlign w:val="bottom"/>
          </w:tcPr>
          <w:p w14:paraId="34CFD815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4A173E0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vAlign w:val="bottom"/>
          </w:tcPr>
          <w:p w14:paraId="60E70E79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1B231758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nil"/>
            </w:tcBorders>
            <w:vAlign w:val="bottom"/>
          </w:tcPr>
          <w:p w14:paraId="2C434736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2C0FBDF5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14:paraId="72F72396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0E1D2B8E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101C9605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33B3F078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191CFD58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322BDF" w:rsidRPr="00A27B59" w14:paraId="77E1C1F3" w14:textId="77777777" w:rsidTr="00991EA3">
        <w:trPr>
          <w:cantSplit/>
        </w:trPr>
        <w:tc>
          <w:tcPr>
            <w:tcW w:w="3510" w:type="dxa"/>
            <w:tcBorders>
              <w:top w:val="nil"/>
              <w:bottom w:val="nil"/>
            </w:tcBorders>
          </w:tcPr>
          <w:p w14:paraId="2DBD17D6" w14:textId="77777777" w:rsidR="00322BDF" w:rsidRPr="00A27B59" w:rsidRDefault="00322BDF" w:rsidP="00991EA3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A4838DE" w14:textId="77777777" w:rsidR="00322BDF" w:rsidRPr="007D41B5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4FBA8B77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bottom"/>
          </w:tcPr>
          <w:p w14:paraId="428546DF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0DFCAF68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31E1ECD1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4346E511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11CEA089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3EF155B3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14:paraId="4B719B21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6059186E" w14:textId="77777777" w:rsidR="00322BDF" w:rsidRPr="00A27B59" w:rsidRDefault="00322BDF" w:rsidP="00991EA3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550B0CD3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23F7E4D4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78125B40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734395F7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2DD1E58" w14:textId="77777777" w:rsidR="00322BDF" w:rsidRPr="00A27B59" w:rsidRDefault="00322BDF" w:rsidP="00991EA3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</w:tbl>
    <w:p w14:paraId="0CAFFAEA" w14:textId="5639A77E" w:rsidR="00322BDF" w:rsidRDefault="00322BDF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p w14:paraId="0D396563" w14:textId="77777777" w:rsidR="00771F06" w:rsidRDefault="00771F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0ACEE548" w14:textId="2F1FA4B2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lastRenderedPageBreak/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at </w:t>
      </w:r>
      <w:r w:rsidR="00B01BA3">
        <w:rPr>
          <w:rFonts w:ascii="Times New Roman" w:hAnsi="Times New Roman"/>
          <w:sz w:val="22"/>
          <w:szCs w:val="22"/>
        </w:rPr>
        <w:t xml:space="preserve">30 </w:t>
      </w:r>
      <w:r w:rsidR="00322BDF">
        <w:rPr>
          <w:rFonts w:ascii="Times New Roman" w:hAnsi="Times New Roman"/>
          <w:sz w:val="22"/>
          <w:szCs w:val="22"/>
        </w:rPr>
        <w:t>September</w:t>
      </w:r>
      <w:r w:rsidR="006B03B5">
        <w:rPr>
          <w:rFonts w:ascii="Times New Roman" w:hAnsi="Times New Roman"/>
          <w:sz w:val="22"/>
          <w:szCs w:val="22"/>
        </w:rPr>
        <w:t xml:space="preserve"> 202</w:t>
      </w:r>
      <w:r w:rsidR="00771F06">
        <w:rPr>
          <w:rFonts w:ascii="Times New Roman" w:hAnsi="Times New Roman"/>
          <w:sz w:val="22"/>
          <w:szCs w:val="22"/>
        </w:rPr>
        <w:t>3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</w:t>
      </w:r>
      <w:r w:rsidR="00771F06">
        <w:rPr>
          <w:rFonts w:ascii="Times New Roman" w:hAnsi="Times New Roman" w:cs="Times New Roman"/>
          <w:sz w:val="22"/>
          <w:szCs w:val="22"/>
        </w:rPr>
        <w:t>2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335B337B" w:rsidR="004E5529" w:rsidRPr="00453D97" w:rsidRDefault="004E5529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tbl>
      <w:tblPr>
        <w:tblW w:w="13625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1"/>
        <w:gridCol w:w="1260"/>
        <w:gridCol w:w="179"/>
        <w:gridCol w:w="1261"/>
        <w:gridCol w:w="181"/>
        <w:gridCol w:w="1259"/>
        <w:gridCol w:w="184"/>
        <w:gridCol w:w="1206"/>
        <w:gridCol w:w="187"/>
        <w:gridCol w:w="1242"/>
        <w:gridCol w:w="204"/>
        <w:gridCol w:w="1211"/>
        <w:gridCol w:w="192"/>
        <w:gridCol w:w="1209"/>
        <w:gridCol w:w="195"/>
        <w:gridCol w:w="1214"/>
      </w:tblGrid>
      <w:tr w:rsidR="00EF62C8" w:rsidRPr="00516BBF" w14:paraId="045064DA" w14:textId="77777777" w:rsidTr="00B021A5">
        <w:trPr>
          <w:cantSplit/>
        </w:trPr>
        <w:tc>
          <w:tcPr>
            <w:tcW w:w="2441" w:type="dxa"/>
          </w:tcPr>
          <w:p w14:paraId="3CEFAB43" w14:textId="77777777" w:rsidR="00EF62C8" w:rsidRDefault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84" w:type="dxa"/>
            <w:gridSpan w:val="15"/>
          </w:tcPr>
          <w:p w14:paraId="6D698641" w14:textId="406556B7" w:rsidR="00EF62C8" w:rsidRPr="001779E4" w:rsidRDefault="00EF62C8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>
              <w:rPr>
                <w:szCs w:val="22"/>
              </w:rPr>
              <w:t>Consolidated financial statements</w:t>
            </w:r>
          </w:p>
        </w:tc>
      </w:tr>
      <w:tr w:rsidR="00EF62C8" w:rsidRPr="00516BBF" w14:paraId="27374841" w14:textId="77777777" w:rsidTr="00B021A5">
        <w:trPr>
          <w:cantSplit/>
        </w:trPr>
        <w:tc>
          <w:tcPr>
            <w:tcW w:w="2441" w:type="dxa"/>
          </w:tcPr>
          <w:p w14:paraId="13D94866" w14:textId="77777777" w:rsidR="00EF62C8" w:rsidRDefault="00EF62C8" w:rsidP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1BB22E3" w14:textId="3CAED305" w:rsidR="00EF62C8" w:rsidRPr="00A27B59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</w:tc>
        <w:tc>
          <w:tcPr>
            <w:tcW w:w="181" w:type="dxa"/>
          </w:tcPr>
          <w:p w14:paraId="533609EC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49" w:type="dxa"/>
            <w:gridSpan w:val="3"/>
          </w:tcPr>
          <w:p w14:paraId="5B278A0F" w14:textId="19E23BDD" w:rsidR="00EF62C8" w:rsidRPr="00A27B59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</w:tc>
        <w:tc>
          <w:tcPr>
            <w:tcW w:w="187" w:type="dxa"/>
          </w:tcPr>
          <w:p w14:paraId="16E84DCC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57" w:type="dxa"/>
            <w:gridSpan w:val="3"/>
          </w:tcPr>
          <w:p w14:paraId="68FD579C" w14:textId="77777777" w:rsidR="00EF62C8" w:rsidRPr="002C165D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192" w:type="dxa"/>
          </w:tcPr>
          <w:p w14:paraId="5A16E6F8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18" w:type="dxa"/>
            <w:gridSpan w:val="3"/>
          </w:tcPr>
          <w:p w14:paraId="3BA79621" w14:textId="77777777" w:rsidR="00EF62C8" w:rsidRPr="001779E4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</w:p>
        </w:tc>
      </w:tr>
      <w:tr w:rsidR="00EF62C8" w:rsidRPr="00516BBF" w14:paraId="61B90276" w14:textId="77777777" w:rsidTr="00B021A5">
        <w:trPr>
          <w:cantSplit/>
        </w:trPr>
        <w:tc>
          <w:tcPr>
            <w:tcW w:w="2441" w:type="dxa"/>
          </w:tcPr>
          <w:p w14:paraId="2D0146D7" w14:textId="77777777" w:rsidR="00EF62C8" w:rsidRDefault="00EF62C8" w:rsidP="00EF62C8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250782DE" w14:textId="070BB05F" w:rsidR="00EF62C8" w:rsidRPr="00A27B59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1" w:type="dxa"/>
          </w:tcPr>
          <w:p w14:paraId="2C34538B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49" w:type="dxa"/>
            <w:gridSpan w:val="3"/>
          </w:tcPr>
          <w:p w14:paraId="6E75CD9D" w14:textId="438B93A9" w:rsidR="00EF62C8" w:rsidRPr="00A27B59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7" w:type="dxa"/>
          </w:tcPr>
          <w:p w14:paraId="385E033C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57" w:type="dxa"/>
            <w:gridSpan w:val="3"/>
          </w:tcPr>
          <w:p w14:paraId="09AEF0BD" w14:textId="61CD6BA3" w:rsidR="00EF62C8" w:rsidRPr="00A27B59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Others</w:t>
            </w:r>
          </w:p>
        </w:tc>
        <w:tc>
          <w:tcPr>
            <w:tcW w:w="192" w:type="dxa"/>
          </w:tcPr>
          <w:p w14:paraId="17563145" w14:textId="77777777" w:rsidR="00EF62C8" w:rsidRPr="00516BBF" w:rsidRDefault="00EF62C8" w:rsidP="00EF62C8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18" w:type="dxa"/>
            <w:gridSpan w:val="3"/>
          </w:tcPr>
          <w:p w14:paraId="60ACD6CB" w14:textId="5C92A0BF" w:rsidR="00EF62C8" w:rsidRPr="001779E4" w:rsidRDefault="00EF62C8" w:rsidP="00EF62C8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 w:rsidRPr="001779E4">
              <w:rPr>
                <w:bCs/>
                <w:szCs w:val="22"/>
              </w:rPr>
              <w:t>Total</w:t>
            </w:r>
          </w:p>
        </w:tc>
      </w:tr>
      <w:tr w:rsidR="00322BDF" w:rsidRPr="00516BBF" w14:paraId="68E8D136" w14:textId="77777777" w:rsidTr="00B021A5">
        <w:trPr>
          <w:cantSplit/>
        </w:trPr>
        <w:tc>
          <w:tcPr>
            <w:tcW w:w="2441" w:type="dxa"/>
          </w:tcPr>
          <w:p w14:paraId="24925F6B" w14:textId="77777777" w:rsidR="00322BDF" w:rsidRDefault="00322BDF" w:rsidP="00322BDF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633EE6" w14:textId="20E2203A" w:rsidR="00322BDF" w:rsidRDefault="00322BDF" w:rsidP="00B02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179" w:type="dxa"/>
          </w:tcPr>
          <w:p w14:paraId="6070CBC7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62468368" w14:textId="4DB5776E" w:rsidR="00322BDF" w:rsidRDefault="00322BDF" w:rsidP="00B02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1" w:type="dxa"/>
          </w:tcPr>
          <w:p w14:paraId="462C1F1F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25B2C925" w14:textId="45B3A435" w:rsidR="00322BDF" w:rsidRDefault="00322BDF" w:rsidP="00B02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184" w:type="dxa"/>
          </w:tcPr>
          <w:p w14:paraId="56DB64F6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39BD0703" w14:textId="3FDDC8BA" w:rsidR="00322BDF" w:rsidRDefault="00322BDF" w:rsidP="00B02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7" w:type="dxa"/>
          </w:tcPr>
          <w:p w14:paraId="23C2C92C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2AC509D" w14:textId="3A6A60BC" w:rsidR="00322BDF" w:rsidRDefault="00322BDF" w:rsidP="00B02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204" w:type="dxa"/>
          </w:tcPr>
          <w:p w14:paraId="279D5048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591DAB4E" w14:textId="1E0DEBFC" w:rsidR="00322BDF" w:rsidRDefault="00322BDF" w:rsidP="00B02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92" w:type="dxa"/>
          </w:tcPr>
          <w:p w14:paraId="6241B550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0DD5A012" w14:textId="1722D44D" w:rsidR="00322BDF" w:rsidRDefault="00322BDF" w:rsidP="00B02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 September</w:t>
            </w:r>
          </w:p>
        </w:tc>
        <w:tc>
          <w:tcPr>
            <w:tcW w:w="195" w:type="dxa"/>
          </w:tcPr>
          <w:p w14:paraId="576A9C7E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4" w:type="dxa"/>
          </w:tcPr>
          <w:p w14:paraId="30027254" w14:textId="2E3758D4" w:rsidR="00322BDF" w:rsidRDefault="00322BDF" w:rsidP="00B02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322BDF" w:rsidRPr="00516BBF" w14:paraId="5C6E8BEB" w14:textId="77777777" w:rsidTr="00B021A5">
        <w:trPr>
          <w:cantSplit/>
        </w:trPr>
        <w:tc>
          <w:tcPr>
            <w:tcW w:w="2441" w:type="dxa"/>
          </w:tcPr>
          <w:p w14:paraId="1B39AEC7" w14:textId="77777777" w:rsidR="00322BDF" w:rsidRDefault="00322BDF" w:rsidP="00322BDF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F2C8E2" w14:textId="62B4CC00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79" w:type="dxa"/>
          </w:tcPr>
          <w:p w14:paraId="13114F9C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1" w:type="dxa"/>
          </w:tcPr>
          <w:p w14:paraId="1A27CE6B" w14:textId="096F5ECF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81" w:type="dxa"/>
          </w:tcPr>
          <w:p w14:paraId="0426A1F0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9" w:type="dxa"/>
          </w:tcPr>
          <w:p w14:paraId="591F171A" w14:textId="68D38184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84" w:type="dxa"/>
          </w:tcPr>
          <w:p w14:paraId="18C63303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069FC985" w14:textId="2EABF5AC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87" w:type="dxa"/>
          </w:tcPr>
          <w:p w14:paraId="3B02951C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D1F29F0" w14:textId="5E8ADB0C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04" w:type="dxa"/>
          </w:tcPr>
          <w:p w14:paraId="5F98C310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028025CB" w14:textId="3615DFB9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92" w:type="dxa"/>
          </w:tcPr>
          <w:p w14:paraId="09367C38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0A482EEA" w14:textId="2AF54C26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95" w:type="dxa"/>
          </w:tcPr>
          <w:p w14:paraId="0E3C84D1" w14:textId="77777777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4" w:type="dxa"/>
          </w:tcPr>
          <w:p w14:paraId="42C00AE3" w14:textId="52BA92B6" w:rsidR="00322BDF" w:rsidRPr="001779E4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322BDF" w:rsidRPr="00516BBF" w14:paraId="60113C8D" w14:textId="77777777" w:rsidTr="00B021A5">
        <w:trPr>
          <w:cantSplit/>
        </w:trPr>
        <w:tc>
          <w:tcPr>
            <w:tcW w:w="2441" w:type="dxa"/>
          </w:tcPr>
          <w:p w14:paraId="17FA8DF7" w14:textId="77777777" w:rsidR="00322BDF" w:rsidRDefault="00322BDF" w:rsidP="00322BDF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84" w:type="dxa"/>
            <w:gridSpan w:val="15"/>
          </w:tcPr>
          <w:p w14:paraId="0224FD2C" w14:textId="77777777" w:rsidR="00322BDF" w:rsidRPr="009607FC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622903">
              <w:rPr>
                <w:bCs/>
                <w:i/>
                <w:iCs/>
                <w:szCs w:val="22"/>
              </w:rPr>
              <w:t>(</w:t>
            </w:r>
            <w:r>
              <w:rPr>
                <w:bCs/>
                <w:i/>
                <w:iCs/>
                <w:szCs w:val="22"/>
              </w:rPr>
              <w:t>in thousand B</w:t>
            </w:r>
            <w:r w:rsidRPr="00622903">
              <w:rPr>
                <w:bCs/>
                <w:i/>
                <w:iCs/>
                <w:szCs w:val="22"/>
              </w:rPr>
              <w:t>aht)</w:t>
            </w:r>
          </w:p>
        </w:tc>
      </w:tr>
      <w:tr w:rsidR="00322BDF" w:rsidRPr="00516BBF" w14:paraId="0A46A92E" w14:textId="77777777" w:rsidTr="00B021A5">
        <w:trPr>
          <w:cantSplit/>
        </w:trPr>
        <w:tc>
          <w:tcPr>
            <w:tcW w:w="2441" w:type="dxa"/>
          </w:tcPr>
          <w:p w14:paraId="104CD694" w14:textId="77777777" w:rsidR="00322BDF" w:rsidRDefault="00322BDF" w:rsidP="00322BDF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ED09EB7" w14:textId="77777777" w:rsidR="00322BD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79" w:type="dxa"/>
            <w:vAlign w:val="bottom"/>
          </w:tcPr>
          <w:p w14:paraId="5465C01A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1" w:type="dxa"/>
            <w:vAlign w:val="bottom"/>
          </w:tcPr>
          <w:p w14:paraId="5E877564" w14:textId="77777777" w:rsidR="00322BDF" w:rsidRPr="009607FC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DAF7644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59" w:type="dxa"/>
            <w:vAlign w:val="bottom"/>
          </w:tcPr>
          <w:p w14:paraId="1F58C8A0" w14:textId="77777777" w:rsidR="00322BD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C156543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4BDA8B96" w14:textId="77777777" w:rsidR="00322BDF" w:rsidRPr="009607FC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1A29E7F0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vAlign w:val="bottom"/>
          </w:tcPr>
          <w:p w14:paraId="54B3B1FC" w14:textId="77777777" w:rsidR="00322BD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0CBFFB8C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3C21EC06" w14:textId="77777777" w:rsidR="00322BDF" w:rsidRPr="009607FC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C686490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4BE6E5F8" w14:textId="77777777" w:rsidR="00322BD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95" w:type="dxa"/>
            <w:vAlign w:val="bottom"/>
          </w:tcPr>
          <w:p w14:paraId="74112618" w14:textId="77777777" w:rsidR="00322BDF" w:rsidRPr="001779E4" w:rsidRDefault="00322BDF" w:rsidP="00322BDF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b/>
                <w:bCs/>
                <w:szCs w:val="22"/>
              </w:rPr>
            </w:pPr>
          </w:p>
        </w:tc>
        <w:tc>
          <w:tcPr>
            <w:tcW w:w="1214" w:type="dxa"/>
            <w:vAlign w:val="bottom"/>
          </w:tcPr>
          <w:p w14:paraId="50EF601A" w14:textId="77777777" w:rsidR="00322BDF" w:rsidRPr="009607FC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322BDF" w:rsidRPr="00516BBF" w14:paraId="00C28FD6" w14:textId="77777777" w:rsidTr="00B021A5">
        <w:trPr>
          <w:cantSplit/>
        </w:trPr>
        <w:tc>
          <w:tcPr>
            <w:tcW w:w="2441" w:type="dxa"/>
          </w:tcPr>
          <w:p w14:paraId="53D4F41F" w14:textId="77777777" w:rsidR="00322BDF" w:rsidRPr="00A27B59" w:rsidRDefault="00322BDF" w:rsidP="00322BDF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egment assets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BA61BC2" w14:textId="4323CE77" w:rsidR="00322BDF" w:rsidRPr="00516BBF" w:rsidRDefault="000F53E1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807,441</w:t>
            </w:r>
          </w:p>
        </w:tc>
        <w:tc>
          <w:tcPr>
            <w:tcW w:w="179" w:type="dxa"/>
            <w:vAlign w:val="bottom"/>
          </w:tcPr>
          <w:p w14:paraId="1E83BACB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3EA1C501" w14:textId="55B65FE6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</w:rPr>
              <w:t>895,06</w:t>
            </w:r>
            <w:r>
              <w:rPr>
                <w:color w:val="000000"/>
                <w:szCs w:val="22"/>
              </w:rPr>
              <w:t>0</w:t>
            </w:r>
          </w:p>
        </w:tc>
        <w:tc>
          <w:tcPr>
            <w:tcW w:w="181" w:type="dxa"/>
            <w:vAlign w:val="bottom"/>
          </w:tcPr>
          <w:p w14:paraId="5F0F873C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71C3FAC3" w14:textId="2836EF5F" w:rsidR="00322BDF" w:rsidRPr="00516BBF" w:rsidRDefault="000F53E1" w:rsidP="00BA21B4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68,744</w:t>
            </w:r>
          </w:p>
        </w:tc>
        <w:tc>
          <w:tcPr>
            <w:tcW w:w="184" w:type="dxa"/>
            <w:vAlign w:val="bottom"/>
          </w:tcPr>
          <w:p w14:paraId="0677EF3F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422206A6" w14:textId="791001C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</w:rPr>
              <w:t>62,625</w:t>
            </w:r>
          </w:p>
        </w:tc>
        <w:tc>
          <w:tcPr>
            <w:tcW w:w="187" w:type="dxa"/>
            <w:vAlign w:val="bottom"/>
          </w:tcPr>
          <w:p w14:paraId="2E65E213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159ECF97" w14:textId="176FCDEE" w:rsidR="00322BDF" w:rsidRPr="00516BBF" w:rsidRDefault="000F53E1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1026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3,583</w:t>
            </w:r>
            <w:r w:rsidR="00EB40B1">
              <w:rPr>
                <w:szCs w:val="22"/>
              </w:rPr>
              <w:t>,180</w:t>
            </w:r>
          </w:p>
        </w:tc>
        <w:tc>
          <w:tcPr>
            <w:tcW w:w="204" w:type="dxa"/>
            <w:vAlign w:val="bottom"/>
          </w:tcPr>
          <w:p w14:paraId="088EA1C9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62E14BE6" w14:textId="1F3CB50F" w:rsidR="00322BDF" w:rsidRPr="00516BBF" w:rsidRDefault="00322BDF" w:rsidP="0056592F">
            <w:pPr>
              <w:pStyle w:val="acctfourfigures"/>
              <w:shd w:val="clear" w:color="auto" w:fill="FFFFFF"/>
              <w:tabs>
                <w:tab w:val="clear" w:pos="765"/>
                <w:tab w:val="decimal" w:pos="1014"/>
              </w:tabs>
              <w:spacing w:line="240" w:lineRule="atLeast"/>
              <w:ind w:right="-79"/>
              <w:rPr>
                <w:szCs w:val="22"/>
              </w:rPr>
            </w:pPr>
            <w:r w:rsidRPr="00E76D2A">
              <w:rPr>
                <w:color w:val="000000"/>
                <w:szCs w:val="22"/>
              </w:rPr>
              <w:t>3,3</w:t>
            </w:r>
            <w:r>
              <w:rPr>
                <w:color w:val="000000"/>
                <w:szCs w:val="22"/>
              </w:rPr>
              <w:t>67,511</w:t>
            </w:r>
          </w:p>
        </w:tc>
        <w:tc>
          <w:tcPr>
            <w:tcW w:w="192" w:type="dxa"/>
            <w:vAlign w:val="bottom"/>
          </w:tcPr>
          <w:p w14:paraId="78299303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6DF9DFD6" w14:textId="0E9785BF" w:rsidR="00322BDF" w:rsidRPr="00516BBF" w:rsidRDefault="00491C9A" w:rsidP="0056592F">
            <w:pPr>
              <w:pStyle w:val="acctfourfigures"/>
              <w:shd w:val="clear" w:color="auto" w:fill="FFFFFF"/>
              <w:tabs>
                <w:tab w:val="clear" w:pos="765"/>
                <w:tab w:val="decimal" w:pos="979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4,459,365</w:t>
            </w:r>
          </w:p>
        </w:tc>
        <w:tc>
          <w:tcPr>
            <w:tcW w:w="195" w:type="dxa"/>
            <w:vAlign w:val="bottom"/>
          </w:tcPr>
          <w:p w14:paraId="260CF76D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4" w:type="dxa"/>
            <w:tcBorders>
              <w:bottom w:val="double" w:sz="4" w:space="0" w:color="auto"/>
            </w:tcBorders>
            <w:vAlign w:val="bottom"/>
          </w:tcPr>
          <w:p w14:paraId="5A7CCC9D" w14:textId="531A78FC" w:rsidR="00322BDF" w:rsidRPr="00516BBF" w:rsidRDefault="00322BDF" w:rsidP="0056592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szCs w:val="22"/>
              </w:rPr>
            </w:pPr>
            <w:r w:rsidRPr="00E76D2A">
              <w:rPr>
                <w:color w:val="000000"/>
                <w:szCs w:val="22"/>
              </w:rPr>
              <w:t>4,</w:t>
            </w:r>
            <w:r>
              <w:rPr>
                <w:color w:val="000000"/>
                <w:szCs w:val="22"/>
              </w:rPr>
              <w:t>325,196</w:t>
            </w:r>
          </w:p>
        </w:tc>
      </w:tr>
      <w:tr w:rsidR="00322BDF" w:rsidRPr="00516BBF" w14:paraId="379E422B" w14:textId="77777777" w:rsidTr="00B021A5">
        <w:trPr>
          <w:cantSplit/>
        </w:trPr>
        <w:tc>
          <w:tcPr>
            <w:tcW w:w="2441" w:type="dxa"/>
          </w:tcPr>
          <w:p w14:paraId="4314AE54" w14:textId="77777777" w:rsidR="00322BDF" w:rsidRPr="00A27B59" w:rsidRDefault="00322BDF" w:rsidP="00322BDF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Segment liabilities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709F17" w14:textId="579112FD" w:rsidR="00322BDF" w:rsidRPr="00516BBF" w:rsidRDefault="000F53E1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4,764</w:t>
            </w:r>
          </w:p>
        </w:tc>
        <w:tc>
          <w:tcPr>
            <w:tcW w:w="179" w:type="dxa"/>
            <w:vAlign w:val="bottom"/>
          </w:tcPr>
          <w:p w14:paraId="7A93FABC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070625" w14:textId="6351F375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8A15CA">
              <w:rPr>
                <w:color w:val="000000"/>
                <w:szCs w:val="22"/>
              </w:rPr>
              <w:t>36,204</w:t>
            </w:r>
          </w:p>
        </w:tc>
        <w:tc>
          <w:tcPr>
            <w:tcW w:w="181" w:type="dxa"/>
            <w:vAlign w:val="bottom"/>
          </w:tcPr>
          <w:p w14:paraId="1A83790F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C7F018" w14:textId="1337CC20" w:rsidR="00322BDF" w:rsidRPr="00516BBF" w:rsidRDefault="000F53E1" w:rsidP="00BA21B4">
            <w:pPr>
              <w:pStyle w:val="acctfourfigures"/>
              <w:shd w:val="clear" w:color="auto" w:fill="FFFFFF"/>
              <w:tabs>
                <w:tab w:val="clear" w:pos="765"/>
                <w:tab w:val="decimal" w:pos="968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44,101</w:t>
            </w:r>
          </w:p>
        </w:tc>
        <w:tc>
          <w:tcPr>
            <w:tcW w:w="184" w:type="dxa"/>
            <w:vAlign w:val="bottom"/>
          </w:tcPr>
          <w:p w14:paraId="515292AC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D1B509" w14:textId="7ED4386E" w:rsidR="00322BDF" w:rsidRPr="009922FB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83"/>
              </w:tabs>
              <w:spacing w:line="240" w:lineRule="atLeast"/>
              <w:ind w:left="-79" w:right="-79"/>
              <w:rPr>
                <w:rFonts w:cstheme="minorBidi"/>
                <w:szCs w:val="28"/>
                <w:lang w:val="en-US" w:bidi="th-TH"/>
              </w:rPr>
            </w:pPr>
            <w:r>
              <w:rPr>
                <w:rFonts w:cstheme="minorBidi"/>
                <w:color w:val="000000"/>
                <w:szCs w:val="28"/>
                <w:lang w:val="en-US" w:bidi="th-TH"/>
              </w:rPr>
              <w:t>45,464</w:t>
            </w:r>
          </w:p>
        </w:tc>
        <w:tc>
          <w:tcPr>
            <w:tcW w:w="187" w:type="dxa"/>
            <w:vAlign w:val="bottom"/>
          </w:tcPr>
          <w:p w14:paraId="731B1154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74B567" w14:textId="73EE371B" w:rsidR="00322BDF" w:rsidRPr="00516BBF" w:rsidRDefault="00EB40B1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1026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868,834</w:t>
            </w:r>
          </w:p>
        </w:tc>
        <w:tc>
          <w:tcPr>
            <w:tcW w:w="204" w:type="dxa"/>
            <w:vAlign w:val="bottom"/>
          </w:tcPr>
          <w:p w14:paraId="48603437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C00F4D" w14:textId="21470F24" w:rsidR="00322BDF" w:rsidRPr="00516BBF" w:rsidRDefault="00322BDF" w:rsidP="0056592F">
            <w:pPr>
              <w:pStyle w:val="acctfourfigures"/>
              <w:shd w:val="clear" w:color="auto" w:fill="FFFFFF"/>
              <w:tabs>
                <w:tab w:val="clear" w:pos="765"/>
                <w:tab w:val="decimal" w:pos="1014"/>
              </w:tabs>
              <w:spacing w:line="240" w:lineRule="atLeast"/>
              <w:ind w:left="-79" w:right="-79"/>
              <w:rPr>
                <w:szCs w:val="22"/>
              </w:rPr>
            </w:pPr>
            <w:r w:rsidRPr="00E76D2A">
              <w:rPr>
                <w:color w:val="000000"/>
                <w:szCs w:val="22"/>
              </w:rPr>
              <w:t>9</w:t>
            </w:r>
            <w:r>
              <w:rPr>
                <w:color w:val="000000"/>
                <w:szCs w:val="22"/>
              </w:rPr>
              <w:t>31,827</w:t>
            </w:r>
          </w:p>
        </w:tc>
        <w:tc>
          <w:tcPr>
            <w:tcW w:w="192" w:type="dxa"/>
            <w:vAlign w:val="bottom"/>
          </w:tcPr>
          <w:p w14:paraId="3C17D756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ACDA53" w14:textId="13E050AE" w:rsidR="00322BDF" w:rsidRPr="00FF5482" w:rsidRDefault="00491C9A" w:rsidP="0056592F">
            <w:pPr>
              <w:pStyle w:val="acctfourfigures"/>
              <w:shd w:val="clear" w:color="auto" w:fill="FFFFFF"/>
              <w:tabs>
                <w:tab w:val="clear" w:pos="765"/>
                <w:tab w:val="decimal" w:pos="979"/>
              </w:tabs>
              <w:spacing w:line="240" w:lineRule="atLeast"/>
              <w:ind w:right="-79"/>
              <w:rPr>
                <w:szCs w:val="22"/>
                <w:cs/>
                <w:lang w:bidi="th-TH"/>
              </w:rPr>
            </w:pPr>
            <w:r>
              <w:rPr>
                <w:szCs w:val="22"/>
              </w:rPr>
              <w:t>917,</w:t>
            </w:r>
            <w:r w:rsidR="00E5765C">
              <w:rPr>
                <w:szCs w:val="22"/>
              </w:rPr>
              <w:t>700</w:t>
            </w:r>
          </w:p>
        </w:tc>
        <w:tc>
          <w:tcPr>
            <w:tcW w:w="195" w:type="dxa"/>
            <w:vAlign w:val="bottom"/>
          </w:tcPr>
          <w:p w14:paraId="7740AB6B" w14:textId="77777777" w:rsidR="00322BDF" w:rsidRPr="00516BBF" w:rsidRDefault="00322BDF" w:rsidP="00322BDF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FD1F16" w14:textId="52F5AB16" w:rsidR="00322BDF" w:rsidRPr="00516BBF" w:rsidRDefault="00322BDF" w:rsidP="0056592F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right="-79"/>
              <w:rPr>
                <w:szCs w:val="22"/>
              </w:rPr>
            </w:pPr>
            <w:r w:rsidRPr="008A15CA">
              <w:rPr>
                <w:color w:val="000000"/>
                <w:szCs w:val="22"/>
              </w:rPr>
              <w:t>1,013,495</w:t>
            </w:r>
          </w:p>
        </w:tc>
      </w:tr>
    </w:tbl>
    <w:p w14:paraId="4CD2BCF1" w14:textId="4BA7396D" w:rsidR="00947864" w:rsidRPr="00453D97" w:rsidRDefault="00947864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6F9D921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are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77777777" w:rsidR="004E5529" w:rsidRPr="004869E6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439E9570" w14:textId="372A8D4D" w:rsidR="00C769A2" w:rsidRDefault="00C66CB7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During the </w:t>
      </w:r>
      <w:r w:rsidR="00322BDF">
        <w:rPr>
          <w:rFonts w:ascii="Times New Roman" w:hAnsi="Times New Roman"/>
          <w:bCs/>
          <w:sz w:val="22"/>
          <w:szCs w:val="28"/>
        </w:rPr>
        <w:t>nine</w:t>
      </w:r>
      <w:r w:rsidRPr="00E76D2A">
        <w:rPr>
          <w:rFonts w:ascii="Times New Roman" w:hAnsi="Times New Roman" w:cs="Times New Roman"/>
          <w:bCs/>
          <w:sz w:val="22"/>
          <w:szCs w:val="22"/>
        </w:rPr>
        <w:t>-month</w:t>
      </w:r>
      <w:r>
        <w:rPr>
          <w:rFonts w:ascii="Times New Roman" w:hAnsi="Times New Roman" w:cs="Times New Roman"/>
          <w:bCs/>
          <w:sz w:val="22"/>
          <w:szCs w:val="22"/>
        </w:rPr>
        <w:t xml:space="preserve"> period ended </w:t>
      </w:r>
      <w:r w:rsidR="00B01BA3">
        <w:rPr>
          <w:rFonts w:ascii="Times New Roman" w:hAnsi="Times New Roman" w:cs="Times New Roman"/>
          <w:bCs/>
          <w:sz w:val="22"/>
          <w:szCs w:val="22"/>
        </w:rPr>
        <w:t xml:space="preserve">30 </w:t>
      </w:r>
      <w:r w:rsidR="00322BDF">
        <w:rPr>
          <w:rFonts w:ascii="Times New Roman" w:hAnsi="Times New Roman" w:cs="Times New Roman"/>
          <w:bCs/>
          <w:sz w:val="22"/>
          <w:szCs w:val="22"/>
        </w:rPr>
        <w:t xml:space="preserve">September </w:t>
      </w:r>
      <w:r>
        <w:rPr>
          <w:rFonts w:ascii="Times New Roman" w:hAnsi="Times New Roman" w:cs="Times New Roman"/>
          <w:bCs/>
          <w:sz w:val="22"/>
          <w:szCs w:val="22"/>
        </w:rPr>
        <w:t>2023, r</w:t>
      </w:r>
      <w:r w:rsidR="003550C4">
        <w:rPr>
          <w:rFonts w:ascii="Times New Roman" w:hAnsi="Times New Roman" w:cs="Times New Roman"/>
          <w:bCs/>
          <w:sz w:val="22"/>
          <w:szCs w:val="22"/>
        </w:rPr>
        <w:t>evenue from one customer from real estate business represents</w:t>
      </w:r>
      <w:r w:rsidR="00921FA5">
        <w:rPr>
          <w:rFonts w:ascii="Times New Roman" w:hAnsi="Times New Roman" w:cs="Times New Roman"/>
          <w:bCs/>
          <w:sz w:val="22"/>
          <w:szCs w:val="22"/>
        </w:rPr>
        <w:t xml:space="preserve"> approximately</w:t>
      </w:r>
      <w:r w:rsidR="003550C4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3550C4" w:rsidRPr="00953B2A">
        <w:rPr>
          <w:rFonts w:ascii="Times New Roman" w:hAnsi="Times New Roman" w:cs="Times New Roman"/>
          <w:bCs/>
          <w:sz w:val="22"/>
          <w:szCs w:val="22"/>
        </w:rPr>
        <w:t xml:space="preserve">Baht </w:t>
      </w:r>
      <w:r w:rsidR="00D211F3">
        <w:rPr>
          <w:rFonts w:ascii="Times New Roman" w:hAnsi="Times New Roman"/>
          <w:bCs/>
          <w:sz w:val="22"/>
          <w:szCs w:val="28"/>
        </w:rPr>
        <w:t>90.7</w:t>
      </w:r>
      <w:r w:rsidR="00C36A06">
        <w:rPr>
          <w:rFonts w:ascii="Times New Roman" w:hAnsi="Times New Roman" w:cs="Times New Roman"/>
          <w:bCs/>
          <w:sz w:val="22"/>
          <w:szCs w:val="22"/>
        </w:rPr>
        <w:tab/>
      </w:r>
      <w:r w:rsidR="003550C4">
        <w:rPr>
          <w:rFonts w:ascii="Times New Roman" w:hAnsi="Times New Roman" w:cs="Times New Roman"/>
          <w:bCs/>
          <w:sz w:val="22"/>
          <w:szCs w:val="22"/>
        </w:rPr>
        <w:t xml:space="preserve"> million </w:t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(20</w:t>
      </w:r>
      <w:r w:rsidR="00B166BD">
        <w:rPr>
          <w:rFonts w:ascii="Times New Roman" w:hAnsi="Times New Roman" w:cs="Times New Roman"/>
          <w:bCs/>
          <w:i/>
          <w:iCs/>
          <w:sz w:val="22"/>
          <w:szCs w:val="22"/>
        </w:rPr>
        <w:t>2</w:t>
      </w:r>
      <w:r w:rsidR="00947864">
        <w:rPr>
          <w:rFonts w:ascii="Times New Roman" w:hAnsi="Times New Roman" w:cs="Times New Roman"/>
          <w:bCs/>
          <w:i/>
          <w:iCs/>
          <w:sz w:val="22"/>
          <w:szCs w:val="22"/>
        </w:rPr>
        <w:t>2</w:t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: 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>Baht 3</w:t>
      </w:r>
      <w:r w:rsidR="006572A9">
        <w:rPr>
          <w:rFonts w:ascii="Times New Roman" w:hAnsi="Times New Roman" w:cs="Times New Roman"/>
          <w:bCs/>
          <w:i/>
          <w:iCs/>
          <w:sz w:val="22"/>
          <w:szCs w:val="22"/>
        </w:rPr>
        <w:t>1.7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million</w:t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)</w:t>
      </w:r>
      <w:r w:rsidR="003550C4">
        <w:rPr>
          <w:rFonts w:ascii="Times New Roman" w:hAnsi="Times New Roman" w:cs="Times New Roman"/>
          <w:bCs/>
          <w:sz w:val="22"/>
          <w:szCs w:val="22"/>
        </w:rPr>
        <w:t xml:space="preserve"> of 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="003550C4">
        <w:rPr>
          <w:rFonts w:ascii="Times New Roman" w:hAnsi="Times New Roman" w:cs="Times New Roman"/>
          <w:bCs/>
          <w:sz w:val="22"/>
          <w:szCs w:val="22"/>
        </w:rPr>
        <w:t>’s total revenues</w:t>
      </w:r>
      <w:r w:rsidR="00FD4097">
        <w:rPr>
          <w:rFonts w:ascii="Times New Roman" w:hAnsi="Times New Roman" w:cs="Times New Roman"/>
          <w:bCs/>
          <w:sz w:val="22"/>
          <w:szCs w:val="22"/>
        </w:rPr>
        <w:t>.</w:t>
      </w:r>
    </w:p>
    <w:p w14:paraId="35D7C241" w14:textId="77777777" w:rsidR="00C769A2" w:rsidRDefault="00C769A2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B24560C" w14:textId="77777777" w:rsidR="008A09F6" w:rsidRDefault="008A09F6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Cs/>
          <w:sz w:val="22"/>
          <w:szCs w:val="22"/>
          <w:cs/>
        </w:rPr>
        <w:sectPr w:rsidR="008A09F6" w:rsidSect="00162790">
          <w:headerReference w:type="default" r:id="rId20"/>
          <w:footerReference w:type="defaul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A8A404D" w14:textId="3CD4F86D" w:rsidR="009A3DC8" w:rsidRPr="005C1D6F" w:rsidRDefault="009A3DC8" w:rsidP="005C1D6F">
      <w:pPr>
        <w:pStyle w:val="Heading1"/>
        <w:keepLines/>
        <w:numPr>
          <w:ilvl w:val="0"/>
          <w:numId w:val="42"/>
        </w:numPr>
        <w:shd w:val="clear" w:color="auto" w:fill="auto"/>
        <w:tabs>
          <w:tab w:val="left" w:pos="990"/>
        </w:tabs>
        <w:ind w:left="99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  <w:cs/>
        </w:rPr>
      </w:pPr>
      <w:r w:rsidRPr="005C1D6F">
        <w:rPr>
          <w:rFonts w:ascii="Times New Roman" w:hAnsi="Times New Roman" w:cs="Angsana New"/>
          <w:i w:val="0"/>
          <w:iCs w:val="0"/>
          <w:sz w:val="24"/>
          <w:szCs w:val="24"/>
          <w:u w:val="none"/>
          <w:cs/>
        </w:rPr>
        <w:lastRenderedPageBreak/>
        <w:tab/>
      </w:r>
      <w:r w:rsidRPr="005C1D6F">
        <w:rPr>
          <w:rFonts w:ascii="Times New Roman" w:hAnsi="Times New Roman"/>
          <w:i w:val="0"/>
          <w:iCs w:val="0"/>
          <w:sz w:val="24"/>
          <w:szCs w:val="24"/>
          <w:u w:val="none"/>
        </w:rPr>
        <w:t>Dividends</w:t>
      </w:r>
    </w:p>
    <w:p w14:paraId="34D19833" w14:textId="77777777" w:rsidR="009A3DC8" w:rsidRPr="00867953" w:rsidRDefault="009A3DC8" w:rsidP="009A3DC8">
      <w:pPr>
        <w:pStyle w:val="Heading8"/>
        <w:spacing w:line="240" w:lineRule="auto"/>
        <w:ind w:left="1170" w:right="-43" w:hanging="540"/>
        <w:jc w:val="thaiDistribute"/>
        <w:rPr>
          <w:rFonts w:ascii="Times New Roman" w:hAnsi="Times New Roman"/>
          <w:sz w:val="22"/>
          <w:szCs w:val="22"/>
          <w:cs/>
        </w:rPr>
      </w:pPr>
    </w:p>
    <w:p w14:paraId="67C8A847" w14:textId="7DB831F0" w:rsidR="009A3DC8" w:rsidRPr="00867953" w:rsidRDefault="009A3DC8" w:rsidP="00FF1303">
      <w:pPr>
        <w:pStyle w:val="block"/>
        <w:spacing w:after="0" w:line="240" w:lineRule="atLeast"/>
        <w:ind w:left="990" w:right="-252"/>
        <w:jc w:val="thaiDistribute"/>
        <w:rPr>
          <w:szCs w:val="22"/>
          <w:cs/>
          <w:lang w:val="en-US" w:bidi="th-TH"/>
        </w:rPr>
      </w:pPr>
      <w:r w:rsidRPr="00867953">
        <w:rPr>
          <w:szCs w:val="22"/>
          <w:lang w:bidi="th-TH"/>
        </w:rPr>
        <w:t>Detail</w:t>
      </w:r>
      <w:r w:rsidR="00932AA6">
        <w:rPr>
          <w:szCs w:val="22"/>
          <w:lang w:bidi="th-TH"/>
        </w:rPr>
        <w:t>s</w:t>
      </w:r>
      <w:r w:rsidRPr="00867953">
        <w:rPr>
          <w:szCs w:val="22"/>
          <w:lang w:bidi="th-TH"/>
        </w:rPr>
        <w:t xml:space="preserve"> o</w:t>
      </w:r>
      <w:r w:rsidRPr="00867953">
        <w:rPr>
          <w:szCs w:val="22"/>
          <w:lang w:val="en-US" w:bidi="th-TH"/>
        </w:rPr>
        <w:t>f</w:t>
      </w:r>
      <w:r w:rsidRPr="00867953">
        <w:rPr>
          <w:szCs w:val="22"/>
          <w:lang w:bidi="th-TH"/>
        </w:rPr>
        <w:t xml:space="preserve"> dividends during the </w:t>
      </w:r>
      <w:r w:rsidR="00322BDF">
        <w:rPr>
          <w:szCs w:val="22"/>
          <w:lang w:bidi="th-TH"/>
        </w:rPr>
        <w:t>nine</w:t>
      </w:r>
      <w:r w:rsidRPr="00867953">
        <w:rPr>
          <w:szCs w:val="22"/>
          <w:lang w:bidi="th-TH"/>
        </w:rPr>
        <w:t>-month period</w:t>
      </w:r>
      <w:r w:rsidR="00481105">
        <w:rPr>
          <w:szCs w:val="22"/>
          <w:lang w:bidi="th-TH"/>
        </w:rPr>
        <w:t>s</w:t>
      </w:r>
      <w:r w:rsidRPr="00867953">
        <w:rPr>
          <w:szCs w:val="22"/>
          <w:lang w:bidi="th-TH"/>
        </w:rPr>
        <w:t xml:space="preserve"> ended </w:t>
      </w:r>
      <w:r>
        <w:rPr>
          <w:rFonts w:cstheme="minorBidi"/>
          <w:szCs w:val="22"/>
          <w:lang w:val="en-US" w:bidi="th-TH"/>
        </w:rPr>
        <w:t xml:space="preserve">30 </w:t>
      </w:r>
      <w:r w:rsidR="00322BDF">
        <w:rPr>
          <w:rFonts w:cstheme="minorBidi"/>
          <w:szCs w:val="22"/>
          <w:lang w:val="en-US" w:bidi="th-TH"/>
        </w:rPr>
        <w:t xml:space="preserve">September </w:t>
      </w:r>
      <w:r w:rsidRPr="00867953">
        <w:rPr>
          <w:szCs w:val="22"/>
          <w:lang w:val="en-US" w:bidi="th-TH"/>
        </w:rPr>
        <w:t xml:space="preserve">2023 </w:t>
      </w:r>
      <w:r w:rsidR="0016657C" w:rsidRPr="00867953">
        <w:rPr>
          <w:szCs w:val="22"/>
          <w:lang w:val="en-US" w:bidi="th-TH"/>
        </w:rPr>
        <w:t>and 2022</w:t>
      </w:r>
      <w:r w:rsidRPr="00867953">
        <w:rPr>
          <w:szCs w:val="22"/>
          <w:lang w:val="en-US" w:bidi="th-TH"/>
        </w:rPr>
        <w:t xml:space="preserve"> are as follow:</w:t>
      </w:r>
    </w:p>
    <w:p w14:paraId="17EC9E23" w14:textId="77777777" w:rsidR="009A3DC8" w:rsidRPr="00165C80" w:rsidRDefault="009A3DC8" w:rsidP="009A3DC8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contextualSpacing/>
        <w:jc w:val="thaiDistribute"/>
        <w:rPr>
          <w:rFonts w:ascii="Times New Roman" w:hAnsi="Times New Roman" w:cs="Times New Roman"/>
          <w:sz w:val="22"/>
          <w:szCs w:val="22"/>
          <w:lang w:val="en-GB"/>
        </w:rPr>
      </w:pPr>
      <w:r w:rsidRPr="00867953">
        <w:rPr>
          <w:rFonts w:ascii="Times New Roman" w:hAnsi="Times New Roman" w:cs="Times New Roman"/>
          <w:sz w:val="22"/>
          <w:szCs w:val="22"/>
          <w:cs/>
          <w:lang w:val="en-GB"/>
        </w:rPr>
        <w:tab/>
      </w:r>
    </w:p>
    <w:tbl>
      <w:tblPr>
        <w:tblStyle w:val="TableGrid"/>
        <w:tblW w:w="936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538"/>
        <w:gridCol w:w="262"/>
        <w:gridCol w:w="1710"/>
        <w:gridCol w:w="270"/>
        <w:gridCol w:w="1350"/>
        <w:gridCol w:w="270"/>
        <w:gridCol w:w="1440"/>
      </w:tblGrid>
      <w:tr w:rsidR="00FC7C2E" w:rsidRPr="00867953" w14:paraId="4AAFA93C" w14:textId="77777777" w:rsidTr="007E0BF2">
        <w:trPr>
          <w:trHeight w:val="153"/>
          <w:tblHeader/>
        </w:trPr>
        <w:tc>
          <w:tcPr>
            <w:tcW w:w="2250" w:type="dxa"/>
            <w:vAlign w:val="bottom"/>
          </w:tcPr>
          <w:p w14:paraId="73E54AAF" w14:textId="77777777" w:rsidR="00FC7C2E" w:rsidRPr="00994CAB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17650F8F" w14:textId="77777777" w:rsidR="00FC7C2E" w:rsidRPr="00A40BA4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8" w:type="dxa"/>
          </w:tcPr>
          <w:p w14:paraId="3E6F10FD" w14:textId="64407212" w:rsidR="00FC7C2E" w:rsidRPr="00A40BA4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A40BA4">
              <w:rPr>
                <w:szCs w:val="22"/>
              </w:rPr>
              <w:t>Approval</w:t>
            </w:r>
          </w:p>
        </w:tc>
        <w:tc>
          <w:tcPr>
            <w:tcW w:w="262" w:type="dxa"/>
          </w:tcPr>
          <w:p w14:paraId="45EB85AA" w14:textId="77777777" w:rsidR="00FC7C2E" w:rsidRPr="00A40BA4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</w:rPr>
            </w:pPr>
          </w:p>
        </w:tc>
        <w:tc>
          <w:tcPr>
            <w:tcW w:w="1710" w:type="dxa"/>
          </w:tcPr>
          <w:p w14:paraId="777396BB" w14:textId="69652E23" w:rsidR="00FC7C2E" w:rsidRPr="00A40BA4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A40BA4">
              <w:rPr>
                <w:szCs w:val="22"/>
              </w:rPr>
              <w:t>Payment</w:t>
            </w:r>
          </w:p>
        </w:tc>
        <w:tc>
          <w:tcPr>
            <w:tcW w:w="270" w:type="dxa"/>
          </w:tcPr>
          <w:p w14:paraId="286A8B2E" w14:textId="77777777" w:rsidR="00FC7C2E" w:rsidRPr="00A40BA4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A6A384F" w14:textId="34767A2D" w:rsidR="00FC7C2E" w:rsidRPr="00A40BA4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A40BA4">
              <w:rPr>
                <w:szCs w:val="22"/>
              </w:rPr>
              <w:t>Dividends date</w:t>
            </w:r>
          </w:p>
        </w:tc>
        <w:tc>
          <w:tcPr>
            <w:tcW w:w="270" w:type="dxa"/>
          </w:tcPr>
          <w:p w14:paraId="77FEE4F2" w14:textId="77777777" w:rsidR="00FC7C2E" w:rsidRPr="00A40BA4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8A2053D" w14:textId="1915650A" w:rsidR="00FC7C2E" w:rsidRPr="00A40BA4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</w:tr>
      <w:tr w:rsidR="007C0BB8" w:rsidRPr="00867953" w14:paraId="301CA501" w14:textId="77777777" w:rsidTr="007E0BF2">
        <w:trPr>
          <w:trHeight w:val="153"/>
          <w:tblHeader/>
        </w:trPr>
        <w:tc>
          <w:tcPr>
            <w:tcW w:w="2250" w:type="dxa"/>
            <w:vAlign w:val="bottom"/>
          </w:tcPr>
          <w:p w14:paraId="7A6AE7FE" w14:textId="77777777" w:rsidR="007C0BB8" w:rsidRPr="00994CAB" w:rsidRDefault="007C0BB8" w:rsidP="007C0BB8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209D26E0" w14:textId="77777777" w:rsidR="007C0BB8" w:rsidRPr="00A40BA4" w:rsidRDefault="007C0BB8" w:rsidP="007C0BB8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8" w:type="dxa"/>
          </w:tcPr>
          <w:p w14:paraId="7253012B" w14:textId="1DBE17A0" w:rsidR="007C0BB8" w:rsidRPr="00A40BA4" w:rsidRDefault="007C0BB8" w:rsidP="007C0BB8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A40BA4">
              <w:rPr>
                <w:szCs w:val="22"/>
              </w:rPr>
              <w:t>date</w:t>
            </w:r>
          </w:p>
        </w:tc>
        <w:tc>
          <w:tcPr>
            <w:tcW w:w="262" w:type="dxa"/>
          </w:tcPr>
          <w:p w14:paraId="7560BF3C" w14:textId="77777777" w:rsidR="007C0BB8" w:rsidRPr="00A40BA4" w:rsidRDefault="007C0BB8" w:rsidP="007C0BB8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</w:rPr>
            </w:pPr>
          </w:p>
        </w:tc>
        <w:tc>
          <w:tcPr>
            <w:tcW w:w="1710" w:type="dxa"/>
          </w:tcPr>
          <w:p w14:paraId="1B95614D" w14:textId="02A4BF49" w:rsidR="007C0BB8" w:rsidRPr="00A40BA4" w:rsidRDefault="007C0BB8" w:rsidP="007C0BB8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A40BA4">
              <w:rPr>
                <w:szCs w:val="22"/>
              </w:rPr>
              <w:t>Schedule</w:t>
            </w:r>
          </w:p>
        </w:tc>
        <w:tc>
          <w:tcPr>
            <w:tcW w:w="270" w:type="dxa"/>
          </w:tcPr>
          <w:p w14:paraId="4CC28E3B" w14:textId="77777777" w:rsidR="007C0BB8" w:rsidRPr="00A40BA4" w:rsidRDefault="007C0BB8" w:rsidP="007C0BB8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ED73D4E" w14:textId="4A05AC5D" w:rsidR="007C0BB8" w:rsidRPr="00A40BA4" w:rsidRDefault="007C0BB8" w:rsidP="007C0BB8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A40BA4">
              <w:rPr>
                <w:szCs w:val="22"/>
              </w:rPr>
              <w:t>per share</w:t>
            </w:r>
          </w:p>
        </w:tc>
        <w:tc>
          <w:tcPr>
            <w:tcW w:w="270" w:type="dxa"/>
          </w:tcPr>
          <w:p w14:paraId="0257CB4E" w14:textId="77777777" w:rsidR="007C0BB8" w:rsidRPr="00A40BA4" w:rsidRDefault="007C0BB8" w:rsidP="007C0BB8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7D1F2D60" w14:textId="5F466A9B" w:rsidR="007C0BB8" w:rsidRPr="00A40BA4" w:rsidRDefault="007C0BB8" w:rsidP="007C0BB8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A40BA4">
              <w:rPr>
                <w:szCs w:val="22"/>
              </w:rPr>
              <w:t>Amount</w:t>
            </w:r>
          </w:p>
        </w:tc>
      </w:tr>
      <w:tr w:rsidR="00ED1A4E" w:rsidRPr="00867953" w14:paraId="39792D24" w14:textId="77777777" w:rsidTr="007E0BF2">
        <w:trPr>
          <w:trHeight w:val="153"/>
          <w:tblHeader/>
        </w:trPr>
        <w:tc>
          <w:tcPr>
            <w:tcW w:w="2250" w:type="dxa"/>
            <w:vAlign w:val="bottom"/>
          </w:tcPr>
          <w:p w14:paraId="64584F25" w14:textId="77777777" w:rsidR="00ED1A4E" w:rsidRPr="00867953" w:rsidRDefault="00ED1A4E" w:rsidP="00ED1A4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2AE12BC3" w14:textId="77777777" w:rsidR="00ED1A4E" w:rsidRPr="00867953" w:rsidRDefault="00ED1A4E" w:rsidP="00ED1A4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8" w:type="dxa"/>
          </w:tcPr>
          <w:p w14:paraId="1B58B235" w14:textId="77777777" w:rsidR="00ED1A4E" w:rsidRPr="00867953" w:rsidRDefault="00ED1A4E" w:rsidP="00ED1A4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62" w:type="dxa"/>
          </w:tcPr>
          <w:p w14:paraId="34B950FA" w14:textId="77777777" w:rsidR="00ED1A4E" w:rsidRPr="00867953" w:rsidRDefault="00ED1A4E" w:rsidP="00ED1A4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</w:rPr>
            </w:pPr>
          </w:p>
        </w:tc>
        <w:tc>
          <w:tcPr>
            <w:tcW w:w="1710" w:type="dxa"/>
          </w:tcPr>
          <w:p w14:paraId="446469BA" w14:textId="77777777" w:rsidR="00ED1A4E" w:rsidRPr="00867953" w:rsidRDefault="00ED1A4E" w:rsidP="00ED1A4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5B38D56B" w14:textId="77777777" w:rsidR="00ED1A4E" w:rsidRPr="00867953" w:rsidRDefault="00ED1A4E" w:rsidP="00ED1A4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2E604356" w14:textId="2702B9FD" w:rsidR="00ED1A4E" w:rsidRPr="00867953" w:rsidRDefault="00ED1A4E" w:rsidP="00ED1A4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867953">
              <w:rPr>
                <w:i/>
                <w:iCs/>
                <w:szCs w:val="22"/>
                <w:cs/>
              </w:rPr>
              <w:t>(</w:t>
            </w:r>
            <w:r w:rsidRPr="00867953">
              <w:rPr>
                <w:i/>
                <w:iCs/>
                <w:szCs w:val="22"/>
              </w:rPr>
              <w:t>Baht</w:t>
            </w:r>
            <w:r w:rsidRPr="00867953">
              <w:rPr>
                <w:i/>
                <w:iCs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3E040F70" w14:textId="77777777" w:rsidR="00ED1A4E" w:rsidRPr="00867953" w:rsidRDefault="00ED1A4E" w:rsidP="00ED1A4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CD10352" w14:textId="2EA5E4BF" w:rsidR="00ED1A4E" w:rsidRPr="00867953" w:rsidRDefault="00ED1A4E" w:rsidP="00ED1A4E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867953">
              <w:rPr>
                <w:bCs/>
                <w:i/>
                <w:iCs/>
                <w:szCs w:val="22"/>
              </w:rPr>
              <w:t>(in million Baht)</w:t>
            </w:r>
          </w:p>
        </w:tc>
      </w:tr>
      <w:tr w:rsidR="00FC7C2E" w:rsidRPr="00867953" w14:paraId="4BA1B9CD" w14:textId="77777777" w:rsidTr="007E0BF2">
        <w:trPr>
          <w:trHeight w:val="153"/>
          <w:tblHeader/>
        </w:trPr>
        <w:tc>
          <w:tcPr>
            <w:tcW w:w="2250" w:type="dxa"/>
            <w:vAlign w:val="bottom"/>
          </w:tcPr>
          <w:p w14:paraId="7B97A64E" w14:textId="79A99363" w:rsidR="00FC7C2E" w:rsidRPr="002F4039" w:rsidRDefault="00FA544A" w:rsidP="001F441D">
            <w:pPr>
              <w:pStyle w:val="block"/>
              <w:spacing w:after="0" w:line="240" w:lineRule="auto"/>
              <w:ind w:left="-135" w:right="-146" w:firstLine="211"/>
              <w:rPr>
                <w:b/>
                <w:bCs/>
                <w:i/>
                <w:iCs/>
                <w:szCs w:val="22"/>
              </w:rPr>
            </w:pPr>
            <w:r w:rsidRPr="002F4039">
              <w:rPr>
                <w:b/>
                <w:bCs/>
                <w:i/>
                <w:iCs/>
                <w:szCs w:val="22"/>
              </w:rPr>
              <w:t>2023</w:t>
            </w:r>
          </w:p>
        </w:tc>
        <w:tc>
          <w:tcPr>
            <w:tcW w:w="270" w:type="dxa"/>
          </w:tcPr>
          <w:p w14:paraId="35122B80" w14:textId="77777777" w:rsidR="00FC7C2E" w:rsidRPr="00A40BA4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538" w:type="dxa"/>
          </w:tcPr>
          <w:p w14:paraId="03D3FBB2" w14:textId="2B534887" w:rsidR="00FC7C2E" w:rsidRPr="00661F16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62" w:type="dxa"/>
          </w:tcPr>
          <w:p w14:paraId="766B8ACA" w14:textId="77777777" w:rsidR="00FC7C2E" w:rsidRPr="00661F16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cs/>
              </w:rPr>
            </w:pPr>
          </w:p>
        </w:tc>
        <w:tc>
          <w:tcPr>
            <w:tcW w:w="1710" w:type="dxa"/>
          </w:tcPr>
          <w:p w14:paraId="16B87141" w14:textId="77777777" w:rsidR="00FC7C2E" w:rsidRPr="00661F16" w:rsidRDefault="00FC7C2E" w:rsidP="00AE2C26">
            <w:pPr>
              <w:pStyle w:val="block"/>
              <w:spacing w:after="0" w:line="240" w:lineRule="auto"/>
              <w:ind w:left="-135" w:right="-146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3CDD867B" w14:textId="77777777" w:rsidR="00FC7C2E" w:rsidRPr="00661F16" w:rsidRDefault="00FC7C2E" w:rsidP="00AE2C26">
            <w:pPr>
              <w:pStyle w:val="block"/>
              <w:spacing w:after="0" w:line="240" w:lineRule="auto"/>
              <w:ind w:left="-135" w:right="-146"/>
              <w:jc w:val="center"/>
              <w:rPr>
                <w:i/>
                <w:iCs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197CFB8C" w14:textId="5671425E" w:rsidR="00FC7C2E" w:rsidRPr="00661F16" w:rsidRDefault="00FC7C2E" w:rsidP="00AE2C26">
            <w:pPr>
              <w:pStyle w:val="block"/>
              <w:spacing w:after="0" w:line="240" w:lineRule="auto"/>
              <w:ind w:left="-135" w:right="-146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6ACADBAF" w14:textId="77777777" w:rsidR="00FC7C2E" w:rsidRPr="00661F16" w:rsidRDefault="00FC7C2E" w:rsidP="00AE2C26">
            <w:pPr>
              <w:pStyle w:val="block"/>
              <w:spacing w:after="0" w:line="240" w:lineRule="auto"/>
              <w:ind w:left="-135" w:right="-146"/>
              <w:jc w:val="center"/>
              <w:rPr>
                <w:i/>
                <w:iCs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35AC0C3" w14:textId="3163A302" w:rsidR="00FC7C2E" w:rsidRPr="00661F16" w:rsidRDefault="00FC7C2E" w:rsidP="00AE2C26">
            <w:pPr>
              <w:pStyle w:val="block"/>
              <w:spacing w:after="0" w:line="240" w:lineRule="auto"/>
              <w:ind w:left="-135" w:right="-146"/>
              <w:jc w:val="center"/>
              <w:rPr>
                <w:i/>
                <w:iCs/>
                <w:szCs w:val="22"/>
              </w:rPr>
            </w:pPr>
          </w:p>
        </w:tc>
      </w:tr>
      <w:tr w:rsidR="00FC7C2E" w:rsidRPr="00867953" w14:paraId="6CF017F5" w14:textId="77777777" w:rsidTr="00A370F8">
        <w:trPr>
          <w:trHeight w:val="144"/>
        </w:trPr>
        <w:tc>
          <w:tcPr>
            <w:tcW w:w="2250" w:type="dxa"/>
            <w:hideMark/>
          </w:tcPr>
          <w:p w14:paraId="10EF376C" w14:textId="5A4A9E32" w:rsidR="00FC7C2E" w:rsidRPr="00A40BA4" w:rsidRDefault="009A3DC8" w:rsidP="009755E7">
            <w:pPr>
              <w:pStyle w:val="block"/>
              <w:spacing w:after="0" w:line="240" w:lineRule="auto"/>
              <w:ind w:left="-135" w:right="-146" w:firstLine="205"/>
              <w:rPr>
                <w:szCs w:val="22"/>
                <w:cs/>
              </w:rPr>
            </w:pPr>
            <w:r w:rsidRPr="0016657C">
              <w:rPr>
                <w:szCs w:val="22"/>
              </w:rPr>
              <w:t>202</w:t>
            </w:r>
            <w:r>
              <w:rPr>
                <w:szCs w:val="22"/>
              </w:rPr>
              <w:t>2</w:t>
            </w:r>
            <w:r w:rsidR="004247D6">
              <w:rPr>
                <w:szCs w:val="22"/>
              </w:rPr>
              <w:t xml:space="preserve"> </w:t>
            </w:r>
            <w:r w:rsidR="00FC7C2E" w:rsidRPr="00994CAB">
              <w:rPr>
                <w:szCs w:val="22"/>
              </w:rPr>
              <w:t>Annual dividen</w:t>
            </w:r>
            <w:r w:rsidR="004247D6">
              <w:rPr>
                <w:szCs w:val="22"/>
              </w:rPr>
              <w:t>d</w:t>
            </w:r>
          </w:p>
        </w:tc>
        <w:tc>
          <w:tcPr>
            <w:tcW w:w="270" w:type="dxa"/>
          </w:tcPr>
          <w:p w14:paraId="3E9299B4" w14:textId="77777777" w:rsidR="00FC7C2E" w:rsidRPr="00994CAB" w:rsidRDefault="00FC7C2E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538" w:type="dxa"/>
            <w:hideMark/>
          </w:tcPr>
          <w:p w14:paraId="442DF384" w14:textId="538C9756" w:rsidR="00FC7C2E" w:rsidRPr="00661F16" w:rsidRDefault="00FC7C2E" w:rsidP="0016657C">
            <w:pPr>
              <w:pStyle w:val="block"/>
              <w:spacing w:after="0" w:line="240" w:lineRule="auto"/>
              <w:ind w:left="-135" w:right="-146" w:firstLine="115"/>
              <w:rPr>
                <w:szCs w:val="22"/>
              </w:rPr>
            </w:pPr>
            <w:r w:rsidRPr="00661F16">
              <w:rPr>
                <w:szCs w:val="22"/>
              </w:rPr>
              <w:t>25 April</w:t>
            </w:r>
            <w:r w:rsidRPr="00661F16">
              <w:rPr>
                <w:szCs w:val="22"/>
                <w:cs/>
              </w:rPr>
              <w:t xml:space="preserve"> </w:t>
            </w:r>
            <w:r w:rsidRPr="00661F16">
              <w:rPr>
                <w:szCs w:val="22"/>
              </w:rPr>
              <w:t>202</w:t>
            </w:r>
            <w:r w:rsidR="00B129A8" w:rsidRPr="00661F16">
              <w:rPr>
                <w:szCs w:val="22"/>
              </w:rPr>
              <w:t>3</w:t>
            </w:r>
          </w:p>
        </w:tc>
        <w:tc>
          <w:tcPr>
            <w:tcW w:w="262" w:type="dxa"/>
          </w:tcPr>
          <w:p w14:paraId="31E3DB28" w14:textId="77777777" w:rsidR="00FC7C2E" w:rsidRPr="00661F16" w:rsidRDefault="00FC7C2E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710" w:type="dxa"/>
            <w:hideMark/>
          </w:tcPr>
          <w:p w14:paraId="0D5B5CF5" w14:textId="46CA10E7" w:rsidR="00FC7C2E" w:rsidRPr="00661F16" w:rsidRDefault="00FC7C2E" w:rsidP="00A92707">
            <w:pPr>
              <w:pStyle w:val="block"/>
              <w:spacing w:after="0" w:line="240" w:lineRule="auto"/>
              <w:ind w:left="-135" w:right="-146" w:firstLine="288"/>
              <w:rPr>
                <w:szCs w:val="22"/>
                <w:cs/>
              </w:rPr>
            </w:pPr>
            <w:r w:rsidRPr="00661F16">
              <w:rPr>
                <w:szCs w:val="22"/>
              </w:rPr>
              <w:t>May 202</w:t>
            </w:r>
            <w:r w:rsidR="004D50DA" w:rsidRPr="00661F16"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0509EB2A" w14:textId="77777777" w:rsidR="00FC7C2E" w:rsidRPr="00661F16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350" w:type="dxa"/>
          </w:tcPr>
          <w:p w14:paraId="688F5AA9" w14:textId="48F4BC1E" w:rsidR="00FC7C2E" w:rsidRPr="00661F16" w:rsidRDefault="00A92707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661F16">
              <w:rPr>
                <w:szCs w:val="22"/>
              </w:rPr>
              <w:t>0.05</w:t>
            </w:r>
          </w:p>
        </w:tc>
        <w:tc>
          <w:tcPr>
            <w:tcW w:w="270" w:type="dxa"/>
          </w:tcPr>
          <w:p w14:paraId="5E95EC45" w14:textId="77777777" w:rsidR="00FC7C2E" w:rsidRPr="00661F16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</w:tcPr>
          <w:p w14:paraId="3895FBF7" w14:textId="0BD408BF" w:rsidR="00FC7C2E" w:rsidRPr="00661F16" w:rsidRDefault="00A92707" w:rsidP="00925AD2">
            <w:pPr>
              <w:pStyle w:val="block"/>
              <w:spacing w:after="0" w:line="240" w:lineRule="auto"/>
              <w:ind w:left="-135" w:right="-197"/>
              <w:jc w:val="center"/>
              <w:rPr>
                <w:szCs w:val="22"/>
              </w:rPr>
            </w:pPr>
            <w:r w:rsidRPr="00661F16">
              <w:rPr>
                <w:szCs w:val="22"/>
              </w:rPr>
              <w:t>102.4</w:t>
            </w:r>
            <w:r w:rsidR="00FF5482">
              <w:rPr>
                <w:szCs w:val="22"/>
              </w:rPr>
              <w:t>1</w:t>
            </w:r>
          </w:p>
        </w:tc>
      </w:tr>
      <w:tr w:rsidR="00A92707" w:rsidRPr="00867953" w14:paraId="65CD45AF" w14:textId="77777777" w:rsidTr="00A370F8">
        <w:trPr>
          <w:trHeight w:val="144"/>
        </w:trPr>
        <w:tc>
          <w:tcPr>
            <w:tcW w:w="2250" w:type="dxa"/>
          </w:tcPr>
          <w:p w14:paraId="47632EE7" w14:textId="464FA9C0" w:rsidR="00A92707" w:rsidRPr="00A92707" w:rsidRDefault="00A92707" w:rsidP="009755E7">
            <w:pPr>
              <w:pStyle w:val="block"/>
              <w:spacing w:after="0" w:line="240" w:lineRule="auto"/>
              <w:ind w:left="-135" w:right="-146" w:firstLine="205"/>
              <w:rPr>
                <w:rFonts w:cstheme="minorBidi"/>
                <w:szCs w:val="28"/>
                <w:highlight w:val="yellow"/>
                <w:lang w:val="en-US" w:bidi="th-TH"/>
              </w:rPr>
            </w:pPr>
            <w:r w:rsidRPr="00B445AA">
              <w:rPr>
                <w:szCs w:val="22"/>
              </w:rPr>
              <w:t>2023</w:t>
            </w:r>
            <w:r w:rsidRPr="00B445AA">
              <w:rPr>
                <w:rFonts w:cstheme="minorBidi" w:hint="cs"/>
                <w:szCs w:val="28"/>
                <w:cs/>
                <w:lang w:bidi="th-TH"/>
              </w:rPr>
              <w:t xml:space="preserve"> </w:t>
            </w:r>
            <w:r w:rsidRPr="00B445AA">
              <w:rPr>
                <w:rFonts w:cstheme="minorBidi"/>
                <w:szCs w:val="28"/>
                <w:lang w:val="en-US" w:bidi="th-TH"/>
              </w:rPr>
              <w:t>Interim Dividend</w:t>
            </w:r>
          </w:p>
        </w:tc>
        <w:tc>
          <w:tcPr>
            <w:tcW w:w="270" w:type="dxa"/>
          </w:tcPr>
          <w:p w14:paraId="430B32DA" w14:textId="1816CB4A" w:rsidR="00A92707" w:rsidRPr="00A92707" w:rsidRDefault="00A92707" w:rsidP="00225C29">
            <w:pPr>
              <w:pStyle w:val="block"/>
              <w:spacing w:after="0" w:line="240" w:lineRule="auto"/>
              <w:ind w:left="-135" w:right="-146"/>
              <w:rPr>
                <w:rFonts w:cs="Angsana New"/>
                <w:szCs w:val="28"/>
                <w:highlight w:val="yellow"/>
                <w:lang w:bidi="th-TH"/>
              </w:rPr>
            </w:pPr>
          </w:p>
        </w:tc>
        <w:tc>
          <w:tcPr>
            <w:tcW w:w="1538" w:type="dxa"/>
          </w:tcPr>
          <w:p w14:paraId="1FAAB45B" w14:textId="139C3268" w:rsidR="00A92707" w:rsidRPr="00661F16" w:rsidRDefault="00A92707" w:rsidP="0016657C">
            <w:pPr>
              <w:pStyle w:val="block"/>
              <w:spacing w:after="0" w:line="240" w:lineRule="auto"/>
              <w:ind w:left="-135" w:right="-146" w:firstLine="115"/>
              <w:rPr>
                <w:szCs w:val="22"/>
              </w:rPr>
            </w:pPr>
            <w:r w:rsidRPr="00661F16">
              <w:rPr>
                <w:szCs w:val="22"/>
              </w:rPr>
              <w:t>11 August 2023</w:t>
            </w:r>
          </w:p>
        </w:tc>
        <w:tc>
          <w:tcPr>
            <w:tcW w:w="262" w:type="dxa"/>
          </w:tcPr>
          <w:p w14:paraId="72D5D4C2" w14:textId="77777777" w:rsidR="00A92707" w:rsidRPr="00661F16" w:rsidRDefault="00A92707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710" w:type="dxa"/>
          </w:tcPr>
          <w:p w14:paraId="104FFE2E" w14:textId="196C3780" w:rsidR="00A92707" w:rsidRPr="00661F16" w:rsidRDefault="00E22452" w:rsidP="00A92707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  <w:r>
              <w:rPr>
                <w:szCs w:val="22"/>
              </w:rPr>
              <w:t xml:space="preserve">     </w:t>
            </w:r>
            <w:r w:rsidR="00A92707" w:rsidRPr="00661F16">
              <w:rPr>
                <w:szCs w:val="22"/>
              </w:rPr>
              <w:t>September 2023</w:t>
            </w:r>
          </w:p>
        </w:tc>
        <w:tc>
          <w:tcPr>
            <w:tcW w:w="270" w:type="dxa"/>
          </w:tcPr>
          <w:p w14:paraId="67D6ED2C" w14:textId="77777777" w:rsidR="00A92707" w:rsidRPr="00661F16" w:rsidRDefault="00A92707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350" w:type="dxa"/>
          </w:tcPr>
          <w:p w14:paraId="3B558F3F" w14:textId="769FBB2E" w:rsidR="00A92707" w:rsidRPr="00661F16" w:rsidRDefault="00A92707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661F16">
              <w:rPr>
                <w:szCs w:val="22"/>
              </w:rPr>
              <w:t>0.05</w:t>
            </w:r>
          </w:p>
        </w:tc>
        <w:tc>
          <w:tcPr>
            <w:tcW w:w="270" w:type="dxa"/>
          </w:tcPr>
          <w:p w14:paraId="5C652AB1" w14:textId="77777777" w:rsidR="00A92707" w:rsidRPr="00661F16" w:rsidRDefault="00A92707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23BB18" w14:textId="60605144" w:rsidR="00A92707" w:rsidRPr="00661F16" w:rsidRDefault="00A92707" w:rsidP="00925AD2">
            <w:pPr>
              <w:pStyle w:val="block"/>
              <w:spacing w:after="0" w:line="240" w:lineRule="auto"/>
              <w:ind w:left="-135" w:right="-197"/>
              <w:jc w:val="center"/>
              <w:rPr>
                <w:szCs w:val="22"/>
              </w:rPr>
            </w:pPr>
            <w:r w:rsidRPr="00661F16">
              <w:rPr>
                <w:szCs w:val="22"/>
              </w:rPr>
              <w:t>102.4</w:t>
            </w:r>
            <w:r w:rsidR="00FF5482">
              <w:rPr>
                <w:szCs w:val="22"/>
              </w:rPr>
              <w:t>1</w:t>
            </w:r>
          </w:p>
        </w:tc>
      </w:tr>
      <w:tr w:rsidR="00A370F8" w:rsidRPr="00867953" w14:paraId="799DD79D" w14:textId="77777777" w:rsidTr="00A370F8">
        <w:trPr>
          <w:trHeight w:val="144"/>
        </w:trPr>
        <w:tc>
          <w:tcPr>
            <w:tcW w:w="2250" w:type="dxa"/>
          </w:tcPr>
          <w:p w14:paraId="12B828D0" w14:textId="77777777" w:rsidR="00A370F8" w:rsidRPr="00B445AA" w:rsidRDefault="00A370F8" w:rsidP="009755E7">
            <w:pPr>
              <w:pStyle w:val="block"/>
              <w:spacing w:after="0" w:line="240" w:lineRule="auto"/>
              <w:ind w:left="-135" w:right="-146" w:firstLine="205"/>
              <w:rPr>
                <w:szCs w:val="22"/>
              </w:rPr>
            </w:pPr>
          </w:p>
        </w:tc>
        <w:tc>
          <w:tcPr>
            <w:tcW w:w="270" w:type="dxa"/>
          </w:tcPr>
          <w:p w14:paraId="3E027726" w14:textId="77777777" w:rsidR="00A370F8" w:rsidRPr="00A92707" w:rsidRDefault="00A370F8" w:rsidP="00225C29">
            <w:pPr>
              <w:pStyle w:val="block"/>
              <w:spacing w:after="0" w:line="240" w:lineRule="auto"/>
              <w:ind w:left="-135" w:right="-146"/>
              <w:rPr>
                <w:rFonts w:cs="Angsana New"/>
                <w:szCs w:val="28"/>
                <w:highlight w:val="yellow"/>
                <w:lang w:bidi="th-TH"/>
              </w:rPr>
            </w:pPr>
          </w:p>
        </w:tc>
        <w:tc>
          <w:tcPr>
            <w:tcW w:w="1538" w:type="dxa"/>
          </w:tcPr>
          <w:p w14:paraId="7FA1C07F" w14:textId="77777777" w:rsidR="00A370F8" w:rsidRPr="00661F16" w:rsidRDefault="00A370F8" w:rsidP="0016657C">
            <w:pPr>
              <w:pStyle w:val="block"/>
              <w:spacing w:after="0" w:line="240" w:lineRule="auto"/>
              <w:ind w:left="-135" w:right="-146" w:firstLine="115"/>
              <w:rPr>
                <w:szCs w:val="22"/>
              </w:rPr>
            </w:pPr>
          </w:p>
        </w:tc>
        <w:tc>
          <w:tcPr>
            <w:tcW w:w="262" w:type="dxa"/>
          </w:tcPr>
          <w:p w14:paraId="7B62C437" w14:textId="77777777" w:rsidR="00A370F8" w:rsidRPr="00661F16" w:rsidRDefault="00A370F8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710" w:type="dxa"/>
          </w:tcPr>
          <w:p w14:paraId="170E6A65" w14:textId="77777777" w:rsidR="00A370F8" w:rsidRDefault="00A370F8" w:rsidP="00A92707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1F145446" w14:textId="77777777" w:rsidR="00A370F8" w:rsidRPr="00661F16" w:rsidRDefault="00A370F8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350" w:type="dxa"/>
          </w:tcPr>
          <w:p w14:paraId="69F1C204" w14:textId="77777777" w:rsidR="00A370F8" w:rsidRPr="00661F16" w:rsidRDefault="00A370F8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7AAD0351" w14:textId="77777777" w:rsidR="00A370F8" w:rsidRPr="00661F16" w:rsidRDefault="00A370F8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A6541E5" w14:textId="6A1A7B49" w:rsidR="00A370F8" w:rsidRPr="00B522F0" w:rsidRDefault="00A370F8" w:rsidP="00925AD2">
            <w:pPr>
              <w:pStyle w:val="block"/>
              <w:spacing w:after="0" w:line="240" w:lineRule="auto"/>
              <w:ind w:left="-135" w:right="-197"/>
              <w:jc w:val="center"/>
              <w:rPr>
                <w:szCs w:val="22"/>
              </w:rPr>
            </w:pPr>
            <w:r w:rsidRPr="00B522F0">
              <w:rPr>
                <w:szCs w:val="22"/>
              </w:rPr>
              <w:t>204.8</w:t>
            </w:r>
            <w:r w:rsidR="00FF5482">
              <w:rPr>
                <w:szCs w:val="22"/>
              </w:rPr>
              <w:t>2</w:t>
            </w:r>
          </w:p>
        </w:tc>
      </w:tr>
      <w:tr w:rsidR="00FC7C2E" w:rsidRPr="00867953" w14:paraId="065731FE" w14:textId="77777777" w:rsidTr="00A370F8">
        <w:trPr>
          <w:trHeight w:val="144"/>
        </w:trPr>
        <w:tc>
          <w:tcPr>
            <w:tcW w:w="2250" w:type="dxa"/>
          </w:tcPr>
          <w:p w14:paraId="4EFF10C4" w14:textId="77777777" w:rsidR="00FC7C2E" w:rsidRPr="0016657C" w:rsidRDefault="00FC7C2E" w:rsidP="0016657C">
            <w:pPr>
              <w:pStyle w:val="block"/>
              <w:spacing w:after="0" w:line="240" w:lineRule="auto"/>
              <w:ind w:left="-135" w:right="-146" w:firstLine="295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0" w:type="dxa"/>
          </w:tcPr>
          <w:p w14:paraId="4ADFD172" w14:textId="77777777" w:rsidR="00FC7C2E" w:rsidRPr="00994CAB" w:rsidRDefault="00FC7C2E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538" w:type="dxa"/>
          </w:tcPr>
          <w:p w14:paraId="2A331206" w14:textId="6C351126" w:rsidR="00FC7C2E" w:rsidRPr="00994CAB" w:rsidRDefault="00FC7C2E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262" w:type="dxa"/>
          </w:tcPr>
          <w:p w14:paraId="04473A23" w14:textId="77777777" w:rsidR="00FC7C2E" w:rsidRPr="00994CAB" w:rsidRDefault="00FC7C2E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710" w:type="dxa"/>
          </w:tcPr>
          <w:p w14:paraId="3B8E0EE8" w14:textId="77777777" w:rsidR="00FC7C2E" w:rsidRPr="00994CAB" w:rsidRDefault="00FC7C2E" w:rsidP="00A92707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53DEAAFA" w14:textId="77777777" w:rsidR="00FC7C2E" w:rsidRPr="00994CAB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350" w:type="dxa"/>
          </w:tcPr>
          <w:p w14:paraId="20522AB7" w14:textId="77777777" w:rsidR="00FC7C2E" w:rsidRPr="00994CAB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0B3D658E" w14:textId="77777777" w:rsidR="00FC7C2E" w:rsidRPr="00994CAB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D6DBF78" w14:textId="77777777" w:rsidR="00FC7C2E" w:rsidRPr="00994CAB" w:rsidRDefault="00FC7C2E" w:rsidP="00C22945">
            <w:pPr>
              <w:pStyle w:val="block"/>
              <w:spacing w:after="0" w:line="240" w:lineRule="auto"/>
              <w:ind w:left="-135" w:right="-146"/>
              <w:jc w:val="right"/>
              <w:rPr>
                <w:szCs w:val="22"/>
              </w:rPr>
            </w:pPr>
          </w:p>
        </w:tc>
      </w:tr>
      <w:tr w:rsidR="00FC7C2E" w:rsidRPr="00867953" w14:paraId="57818F1F" w14:textId="77777777" w:rsidTr="007E0BF2">
        <w:trPr>
          <w:trHeight w:val="144"/>
        </w:trPr>
        <w:tc>
          <w:tcPr>
            <w:tcW w:w="2250" w:type="dxa"/>
          </w:tcPr>
          <w:p w14:paraId="3F6B3EA5" w14:textId="3CC9892B" w:rsidR="00FC7C2E" w:rsidRPr="002F4039" w:rsidRDefault="00FC7C2E" w:rsidP="009755E7">
            <w:pPr>
              <w:pStyle w:val="block"/>
              <w:spacing w:after="0" w:line="240" w:lineRule="auto"/>
              <w:ind w:left="-135" w:right="-146" w:firstLine="205"/>
              <w:rPr>
                <w:b/>
                <w:bCs/>
                <w:i/>
                <w:iCs/>
                <w:szCs w:val="22"/>
              </w:rPr>
            </w:pPr>
            <w:r w:rsidRPr="002F4039">
              <w:rPr>
                <w:b/>
                <w:bCs/>
                <w:i/>
                <w:iCs/>
                <w:szCs w:val="22"/>
              </w:rPr>
              <w:t>2022</w:t>
            </w:r>
          </w:p>
        </w:tc>
        <w:tc>
          <w:tcPr>
            <w:tcW w:w="270" w:type="dxa"/>
          </w:tcPr>
          <w:p w14:paraId="3BF387F3" w14:textId="77777777" w:rsidR="00FC7C2E" w:rsidRPr="00994CAB" w:rsidRDefault="00FC7C2E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538" w:type="dxa"/>
          </w:tcPr>
          <w:p w14:paraId="104F2147" w14:textId="210445B9" w:rsidR="00FC7C2E" w:rsidRPr="00994CAB" w:rsidRDefault="00FC7C2E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262" w:type="dxa"/>
          </w:tcPr>
          <w:p w14:paraId="46BC5265" w14:textId="77777777" w:rsidR="00FC7C2E" w:rsidRPr="00994CAB" w:rsidRDefault="00FC7C2E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710" w:type="dxa"/>
          </w:tcPr>
          <w:p w14:paraId="41B1CFF9" w14:textId="77777777" w:rsidR="00FC7C2E" w:rsidRPr="00994CAB" w:rsidRDefault="00FC7C2E" w:rsidP="00A92707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270" w:type="dxa"/>
          </w:tcPr>
          <w:p w14:paraId="5D8450C8" w14:textId="77777777" w:rsidR="00FC7C2E" w:rsidRPr="00994CAB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350" w:type="dxa"/>
          </w:tcPr>
          <w:p w14:paraId="381BF3E1" w14:textId="77777777" w:rsidR="00FC7C2E" w:rsidRPr="00994CAB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70" w:type="dxa"/>
          </w:tcPr>
          <w:p w14:paraId="2367D5CF" w14:textId="77777777" w:rsidR="00FC7C2E" w:rsidRPr="00994CAB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</w:tcPr>
          <w:p w14:paraId="61821C39" w14:textId="77777777" w:rsidR="00FC7C2E" w:rsidRPr="00994CAB" w:rsidRDefault="00FC7C2E" w:rsidP="00C22945">
            <w:pPr>
              <w:pStyle w:val="block"/>
              <w:spacing w:after="0" w:line="240" w:lineRule="auto"/>
              <w:ind w:left="-135" w:right="-146"/>
              <w:jc w:val="right"/>
              <w:rPr>
                <w:szCs w:val="22"/>
              </w:rPr>
            </w:pPr>
          </w:p>
        </w:tc>
      </w:tr>
      <w:tr w:rsidR="00FC7C2E" w:rsidRPr="00867953" w14:paraId="421135C0" w14:textId="77777777" w:rsidTr="007E0BF2">
        <w:trPr>
          <w:trHeight w:val="144"/>
        </w:trPr>
        <w:tc>
          <w:tcPr>
            <w:tcW w:w="2250" w:type="dxa"/>
          </w:tcPr>
          <w:p w14:paraId="43026B0B" w14:textId="7BFB4CC3" w:rsidR="00FC7C2E" w:rsidRPr="00A40BA4" w:rsidRDefault="00F00553" w:rsidP="009755E7">
            <w:pPr>
              <w:pStyle w:val="block"/>
              <w:spacing w:after="0" w:line="240" w:lineRule="auto"/>
              <w:ind w:left="-135" w:right="-146" w:firstLine="205"/>
              <w:rPr>
                <w:szCs w:val="22"/>
              </w:rPr>
            </w:pPr>
            <w:r>
              <w:rPr>
                <w:szCs w:val="22"/>
              </w:rPr>
              <w:t>2021 Annual dividend</w:t>
            </w:r>
          </w:p>
        </w:tc>
        <w:tc>
          <w:tcPr>
            <w:tcW w:w="270" w:type="dxa"/>
          </w:tcPr>
          <w:p w14:paraId="0B229520" w14:textId="77777777" w:rsidR="00FC7C2E" w:rsidRPr="00994CAB" w:rsidRDefault="00FC7C2E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538" w:type="dxa"/>
          </w:tcPr>
          <w:p w14:paraId="4ED162F5" w14:textId="4B3353CC" w:rsidR="00FC7C2E" w:rsidRPr="00994CAB" w:rsidRDefault="00FC7C2E" w:rsidP="00462C94">
            <w:pPr>
              <w:pStyle w:val="block"/>
              <w:spacing w:after="0" w:line="240" w:lineRule="auto"/>
              <w:ind w:left="-135" w:right="-146" w:firstLine="115"/>
              <w:rPr>
                <w:szCs w:val="22"/>
              </w:rPr>
            </w:pPr>
            <w:r w:rsidRPr="00994CAB">
              <w:rPr>
                <w:szCs w:val="22"/>
              </w:rPr>
              <w:t>26 April 2022</w:t>
            </w:r>
          </w:p>
        </w:tc>
        <w:tc>
          <w:tcPr>
            <w:tcW w:w="262" w:type="dxa"/>
          </w:tcPr>
          <w:p w14:paraId="51CE224D" w14:textId="77777777" w:rsidR="00FC7C2E" w:rsidRPr="00994CAB" w:rsidRDefault="00FC7C2E" w:rsidP="00225C29">
            <w:pPr>
              <w:pStyle w:val="block"/>
              <w:spacing w:after="0" w:line="240" w:lineRule="auto"/>
              <w:ind w:left="-135" w:right="-146"/>
              <w:rPr>
                <w:szCs w:val="22"/>
              </w:rPr>
            </w:pPr>
          </w:p>
        </w:tc>
        <w:tc>
          <w:tcPr>
            <w:tcW w:w="1710" w:type="dxa"/>
          </w:tcPr>
          <w:p w14:paraId="6C06C0E2" w14:textId="358CFAD2" w:rsidR="00FC7C2E" w:rsidRPr="00994CAB" w:rsidRDefault="00FC7C2E" w:rsidP="00A92707">
            <w:pPr>
              <w:pStyle w:val="block"/>
              <w:spacing w:after="0" w:line="240" w:lineRule="auto"/>
              <w:ind w:left="-135" w:right="-146" w:firstLine="288"/>
              <w:rPr>
                <w:szCs w:val="22"/>
              </w:rPr>
            </w:pPr>
            <w:r w:rsidRPr="00994CAB">
              <w:rPr>
                <w:szCs w:val="22"/>
              </w:rPr>
              <w:t>May 2022</w:t>
            </w:r>
          </w:p>
        </w:tc>
        <w:tc>
          <w:tcPr>
            <w:tcW w:w="270" w:type="dxa"/>
          </w:tcPr>
          <w:p w14:paraId="5A2280EE" w14:textId="77777777" w:rsidR="00FC7C2E" w:rsidRPr="001532AD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350" w:type="dxa"/>
          </w:tcPr>
          <w:p w14:paraId="78B91AC6" w14:textId="2D4C0DC9" w:rsidR="00FC7C2E" w:rsidRPr="001532AD" w:rsidRDefault="00A92707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  <w:r w:rsidRPr="001532AD">
              <w:rPr>
                <w:szCs w:val="22"/>
              </w:rPr>
              <w:t>0.05</w:t>
            </w:r>
          </w:p>
        </w:tc>
        <w:tc>
          <w:tcPr>
            <w:tcW w:w="270" w:type="dxa"/>
          </w:tcPr>
          <w:p w14:paraId="704528D8" w14:textId="77777777" w:rsidR="00FC7C2E" w:rsidRPr="001532AD" w:rsidRDefault="00FC7C2E" w:rsidP="00A40BA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</w:tcPr>
          <w:p w14:paraId="283CDDAE" w14:textId="264A1A50" w:rsidR="00FC7C2E" w:rsidRPr="001532AD" w:rsidRDefault="00A92707" w:rsidP="00925AD2">
            <w:pPr>
              <w:pStyle w:val="block"/>
              <w:spacing w:after="0" w:line="240" w:lineRule="auto"/>
              <w:ind w:left="-135" w:right="-197"/>
              <w:jc w:val="center"/>
              <w:rPr>
                <w:szCs w:val="22"/>
              </w:rPr>
            </w:pPr>
            <w:r w:rsidRPr="001532AD">
              <w:rPr>
                <w:szCs w:val="22"/>
              </w:rPr>
              <w:t>119.7</w:t>
            </w:r>
            <w:r w:rsidR="00D564B9">
              <w:rPr>
                <w:szCs w:val="22"/>
              </w:rPr>
              <w:t>4</w:t>
            </w:r>
          </w:p>
        </w:tc>
      </w:tr>
    </w:tbl>
    <w:p w14:paraId="314405EA" w14:textId="43B51AF4" w:rsidR="00947864" w:rsidRPr="004869E6" w:rsidRDefault="00947864" w:rsidP="00E956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Cs/>
          <w:sz w:val="22"/>
          <w:szCs w:val="22"/>
        </w:rPr>
        <w:sectPr w:rsidR="00947864" w:rsidRPr="004869E6" w:rsidSect="008A09F6">
          <w:headerReference w:type="default" r:id="rId23"/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14:paraId="0AABA86D" w14:textId="41C48425" w:rsidR="001F6E6C" w:rsidRPr="00BB79F5" w:rsidRDefault="001F6E6C" w:rsidP="00240AB6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A1E56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Financial instruments</w:t>
      </w:r>
    </w:p>
    <w:p w14:paraId="76691AF6" w14:textId="77777777" w:rsidR="001F6E6C" w:rsidRPr="00A50912" w:rsidRDefault="001F6E6C" w:rsidP="001F6E6C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</w:rPr>
      </w:pPr>
    </w:p>
    <w:p w14:paraId="393C4681" w14:textId="77777777" w:rsidR="001F6E6C" w:rsidRPr="00514D32" w:rsidRDefault="001F6E6C" w:rsidP="00A7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58699582" w14:textId="77777777" w:rsidR="001F6E6C" w:rsidRPr="008F05DE" w:rsidRDefault="001F6E6C" w:rsidP="00A76C6E">
      <w:pPr>
        <w:pStyle w:val="BodyText2"/>
        <w:spacing w:line="260" w:lineRule="atLeast"/>
        <w:ind w:left="540" w:right="-25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6599837A" w14:textId="1CF00074" w:rsidR="001F6E6C" w:rsidRDefault="001F6E6C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theme="minorBidi"/>
          <w:sz w:val="22"/>
          <w:szCs w:val="22"/>
        </w:rPr>
      </w:pPr>
      <w:r w:rsidRPr="00BD20ED">
        <w:rPr>
          <w:rFonts w:ascii="Times New Roman" w:hAnsi="Times New Roman" w:cs="Times New Roman"/>
          <w:sz w:val="22"/>
          <w:szCs w:val="22"/>
        </w:rPr>
        <w:t>The following table shows the carrying amounts and fair values of financial assets and financial liabilities, including their levels in the fair value hierarchy,</w:t>
      </w:r>
      <w:r w:rsidR="00A76C6E">
        <w:rPr>
          <w:rFonts w:ascii="Times New Roman" w:hAnsi="Times New Roman" w:cs="Times New Roman"/>
          <w:sz w:val="22"/>
          <w:szCs w:val="22"/>
        </w:rPr>
        <w:t xml:space="preserve"> </w:t>
      </w:r>
      <w:r w:rsidRPr="00BD20ED">
        <w:rPr>
          <w:rFonts w:ascii="Times New Roman" w:hAnsi="Times New Roman" w:cs="Times New Roman"/>
          <w:sz w:val="22"/>
          <w:szCs w:val="22"/>
        </w:rPr>
        <w:t xml:space="preserve">but does not include fair value information for financial assets and financial liabilities measured at </w:t>
      </w:r>
      <w:proofErr w:type="spellStart"/>
      <w:r w:rsidRPr="00BD20ED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BD20ED">
        <w:rPr>
          <w:rFonts w:ascii="Times New Roman" w:hAnsi="Times New Roman" w:cs="Times New Roman"/>
          <w:sz w:val="22"/>
          <w:szCs w:val="22"/>
        </w:rPr>
        <w:t xml:space="preserve"> cost if the carrying amount is</w:t>
      </w:r>
      <w:r w:rsidR="00A76C6E">
        <w:rPr>
          <w:rFonts w:ascii="Times New Roman" w:hAnsi="Times New Roman" w:cs="Times New Roman"/>
          <w:sz w:val="22"/>
          <w:szCs w:val="22"/>
        </w:rPr>
        <w:t xml:space="preserve"> </w:t>
      </w:r>
      <w:r w:rsidRPr="00BD20ED">
        <w:rPr>
          <w:rFonts w:ascii="Times New Roman" w:hAnsi="Times New Roman" w:cs="Times New Roman"/>
          <w:sz w:val="22"/>
          <w:szCs w:val="22"/>
        </w:rPr>
        <w:t>a reasonable approximation of fair value.</w:t>
      </w:r>
    </w:p>
    <w:p w14:paraId="4D55C4B3" w14:textId="77777777" w:rsidR="001F6E6C" w:rsidRPr="008F05DE" w:rsidRDefault="001F6E6C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tbl>
      <w:tblPr>
        <w:tblStyle w:val="TableGrid"/>
        <w:tblW w:w="139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1530"/>
        <w:gridCol w:w="236"/>
        <w:gridCol w:w="1294"/>
        <w:gridCol w:w="236"/>
        <w:gridCol w:w="1294"/>
        <w:gridCol w:w="236"/>
        <w:gridCol w:w="1294"/>
        <w:gridCol w:w="270"/>
        <w:gridCol w:w="1260"/>
        <w:gridCol w:w="270"/>
        <w:gridCol w:w="1260"/>
      </w:tblGrid>
      <w:tr w:rsidR="00D81BAA" w:rsidRPr="008F05DE" w14:paraId="563520B3" w14:textId="77777777" w:rsidTr="00D81BAA">
        <w:trPr>
          <w:tblHeader/>
        </w:trPr>
        <w:tc>
          <w:tcPr>
            <w:tcW w:w="4770" w:type="dxa"/>
            <w:shd w:val="clear" w:color="auto" w:fill="auto"/>
          </w:tcPr>
          <w:p w14:paraId="6E67D7A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180" w:type="dxa"/>
            <w:gridSpan w:val="11"/>
          </w:tcPr>
          <w:p w14:paraId="20C8E63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DC030E" w:rsidRPr="008F05DE" w14:paraId="2BB84EFC" w14:textId="77777777" w:rsidTr="00D81BAA">
        <w:trPr>
          <w:tblHeader/>
        </w:trPr>
        <w:tc>
          <w:tcPr>
            <w:tcW w:w="4770" w:type="dxa"/>
            <w:shd w:val="clear" w:color="auto" w:fill="auto"/>
          </w:tcPr>
          <w:p w14:paraId="4F3466D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5"/>
          </w:tcPr>
          <w:p w14:paraId="285B2572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36" w:type="dxa"/>
          </w:tcPr>
          <w:p w14:paraId="4BB8553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4354" w:type="dxa"/>
            <w:gridSpan w:val="5"/>
          </w:tcPr>
          <w:p w14:paraId="79AAE24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1F6E6C" w:rsidRPr="008F05DE" w14:paraId="219DFA5B" w14:textId="77777777" w:rsidTr="00D81BAA">
        <w:trPr>
          <w:tblHeader/>
        </w:trPr>
        <w:tc>
          <w:tcPr>
            <w:tcW w:w="4770" w:type="dxa"/>
            <w:shd w:val="clear" w:color="auto" w:fill="auto"/>
          </w:tcPr>
          <w:p w14:paraId="58BAD73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2DF1F44" w14:textId="77777777" w:rsidR="001F6E6C" w:rsidRPr="008F05DE" w:rsidRDefault="001F6E6C" w:rsidP="00F55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36" w:type="dxa"/>
          </w:tcPr>
          <w:p w14:paraId="14BF35B8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067C884C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3" w:firstLine="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28584C7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743B6D7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CA02F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1FE1762F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7FAD7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82F41AA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F70BD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B8F402E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5CE7CA79" w14:textId="77777777" w:rsidTr="00D81BAA">
        <w:trPr>
          <w:tblHeader/>
        </w:trPr>
        <w:tc>
          <w:tcPr>
            <w:tcW w:w="4770" w:type="dxa"/>
            <w:shd w:val="clear" w:color="auto" w:fill="auto"/>
          </w:tcPr>
          <w:p w14:paraId="449A402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C9B58B4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36" w:type="dxa"/>
          </w:tcPr>
          <w:p w14:paraId="1EA6D100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00ACBE27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3" w:firstLine="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36" w:type="dxa"/>
          </w:tcPr>
          <w:p w14:paraId="7E0786C7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1CA6B5F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85C9E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209F1A61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C3D0F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D34190C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2B1DD97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C8EC9FE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468F0211" w14:textId="77777777" w:rsidTr="00D81BAA">
        <w:trPr>
          <w:tblHeader/>
        </w:trPr>
        <w:tc>
          <w:tcPr>
            <w:tcW w:w="4770" w:type="dxa"/>
            <w:shd w:val="clear" w:color="auto" w:fill="auto"/>
          </w:tcPr>
          <w:p w14:paraId="434F5C7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69A6F1C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36" w:type="dxa"/>
          </w:tcPr>
          <w:p w14:paraId="7DA55C03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4BC7CCEF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3" w:firstLine="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36" w:type="dxa"/>
          </w:tcPr>
          <w:p w14:paraId="4B0DD1C1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C34A649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DC422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2EE34B02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0C147F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F2D06E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B32F5EA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10BF7D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331609AC" w14:textId="77777777" w:rsidTr="00D81BAA">
        <w:trPr>
          <w:tblHeader/>
        </w:trPr>
        <w:tc>
          <w:tcPr>
            <w:tcW w:w="4770" w:type="dxa"/>
            <w:shd w:val="clear" w:color="auto" w:fill="auto"/>
          </w:tcPr>
          <w:p w14:paraId="774F0FFA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F24E6CD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36" w:type="dxa"/>
          </w:tcPr>
          <w:p w14:paraId="35B71F6A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4D3CF049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3" w:firstLine="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36" w:type="dxa"/>
          </w:tcPr>
          <w:p w14:paraId="35DB0500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2E5B9ABB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B4BC79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75347C30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8D2E3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83268F8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F1B11D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3244FCB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275F2EE4" w14:textId="77777777" w:rsidTr="00D81BAA">
        <w:trPr>
          <w:tblHeader/>
        </w:trPr>
        <w:tc>
          <w:tcPr>
            <w:tcW w:w="4770" w:type="dxa"/>
            <w:shd w:val="clear" w:color="auto" w:fill="auto"/>
          </w:tcPr>
          <w:p w14:paraId="6F7DD22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8F393EE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36" w:type="dxa"/>
          </w:tcPr>
          <w:p w14:paraId="437EFE2F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79EA1A0D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3" w:firstLine="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36" w:type="dxa"/>
          </w:tcPr>
          <w:p w14:paraId="24F661C8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B11EF47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A15446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3CEE9D9B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2109E5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3854DB6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032FCF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14DF93C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11C74121" w14:textId="77777777" w:rsidTr="00D81BAA">
        <w:trPr>
          <w:tblHeader/>
        </w:trPr>
        <w:tc>
          <w:tcPr>
            <w:tcW w:w="4770" w:type="dxa"/>
            <w:shd w:val="clear" w:color="auto" w:fill="auto"/>
          </w:tcPr>
          <w:p w14:paraId="0996AE3C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4A6E4C2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36" w:type="dxa"/>
          </w:tcPr>
          <w:p w14:paraId="41A2EE6F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22A1F59D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3" w:firstLine="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cost - net</w:t>
            </w:r>
          </w:p>
        </w:tc>
        <w:tc>
          <w:tcPr>
            <w:tcW w:w="236" w:type="dxa"/>
          </w:tcPr>
          <w:p w14:paraId="3A5840FB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6C1B8D2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36" w:type="dxa"/>
          </w:tcPr>
          <w:p w14:paraId="30DC2FC0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0A209BF7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200C0396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7F25575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76C51350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182CB8B" w14:textId="77777777" w:rsidR="001F6E6C" w:rsidRPr="008F05DE" w:rsidRDefault="001F6E6C" w:rsidP="009C3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D81BAA" w:rsidRPr="008F05DE" w14:paraId="0A37F2CD" w14:textId="77777777" w:rsidTr="00D81BAA">
        <w:trPr>
          <w:tblHeader/>
        </w:trPr>
        <w:tc>
          <w:tcPr>
            <w:tcW w:w="4770" w:type="dxa"/>
            <w:shd w:val="clear" w:color="auto" w:fill="auto"/>
          </w:tcPr>
          <w:p w14:paraId="241A5A3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180" w:type="dxa"/>
            <w:gridSpan w:val="11"/>
          </w:tcPr>
          <w:p w14:paraId="2203E369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1F6E6C" w:rsidRPr="008F05DE" w14:paraId="4458CF04" w14:textId="77777777" w:rsidTr="00D81BAA">
        <w:trPr>
          <w:tblHeader/>
        </w:trPr>
        <w:tc>
          <w:tcPr>
            <w:tcW w:w="4770" w:type="dxa"/>
            <w:shd w:val="clear" w:color="auto" w:fill="auto"/>
          </w:tcPr>
          <w:p w14:paraId="1F6A4E6C" w14:textId="7EA43CE4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B01B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 xml:space="preserve">30 </w:t>
            </w:r>
            <w:r w:rsidR="00322B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September</w:t>
            </w:r>
            <w:r w:rsidR="00B01B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 xml:space="preserve"> 2023</w:t>
            </w:r>
          </w:p>
        </w:tc>
        <w:tc>
          <w:tcPr>
            <w:tcW w:w="1530" w:type="dxa"/>
          </w:tcPr>
          <w:p w14:paraId="4C4F39F2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66EDDA8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363A4502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476226F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313EBD1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4A958E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6E58405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A8A4E4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CA98A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4FA9CA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831AA2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F6E6C" w:rsidRPr="008F05DE" w14:paraId="1A25F52C" w14:textId="77777777" w:rsidTr="00D81BAA">
        <w:tc>
          <w:tcPr>
            <w:tcW w:w="4770" w:type="dxa"/>
          </w:tcPr>
          <w:p w14:paraId="1E0A9F2D" w14:textId="78F22E80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</w:t>
            </w:r>
          </w:p>
        </w:tc>
        <w:tc>
          <w:tcPr>
            <w:tcW w:w="1530" w:type="dxa"/>
          </w:tcPr>
          <w:p w14:paraId="18894935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CA3125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8CC4FCE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11E52DF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35E2854" w14:textId="77777777" w:rsidR="001F6E6C" w:rsidRPr="008F05DE" w:rsidRDefault="001F6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3DE6F9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7D2AABB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ECC4B1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1427E55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EF58063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B4B1308" w14:textId="77777777" w:rsidR="001F6E6C" w:rsidRPr="008F05DE" w:rsidRDefault="001F6E6C" w:rsidP="00436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E4BE9" w:rsidRPr="008F05DE" w14:paraId="030D7431" w14:textId="77777777" w:rsidTr="00D81BAA">
        <w:tc>
          <w:tcPr>
            <w:tcW w:w="4770" w:type="dxa"/>
          </w:tcPr>
          <w:p w14:paraId="3D3B559A" w14:textId="3E27B095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Other c</w:t>
            </w: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urrent financial asset</w:t>
            </w:r>
          </w:p>
        </w:tc>
        <w:tc>
          <w:tcPr>
            <w:tcW w:w="1530" w:type="dxa"/>
          </w:tcPr>
          <w:p w14:paraId="284FCCC3" w14:textId="186CEF26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68,134</w:t>
            </w:r>
          </w:p>
        </w:tc>
        <w:tc>
          <w:tcPr>
            <w:tcW w:w="236" w:type="dxa"/>
          </w:tcPr>
          <w:p w14:paraId="186F2A30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BB222A4" w14:textId="377AA81E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7BE7D80C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85848E9" w14:textId="01B3A81A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68,134</w:t>
            </w:r>
          </w:p>
        </w:tc>
        <w:tc>
          <w:tcPr>
            <w:tcW w:w="236" w:type="dxa"/>
          </w:tcPr>
          <w:p w14:paraId="3DF1D28F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1278F78" w14:textId="11802875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68,134</w:t>
            </w:r>
          </w:p>
        </w:tc>
        <w:tc>
          <w:tcPr>
            <w:tcW w:w="270" w:type="dxa"/>
          </w:tcPr>
          <w:p w14:paraId="65B7A810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1B753DE" w14:textId="1E565D4E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11939BA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FC85263" w14:textId="059C9358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</w:rPr>
            </w:pPr>
            <w:r>
              <w:rPr>
                <w:szCs w:val="22"/>
              </w:rPr>
              <w:t>68,134</w:t>
            </w:r>
          </w:p>
        </w:tc>
      </w:tr>
      <w:tr w:rsidR="002E4BE9" w:rsidRPr="008F05DE" w14:paraId="22C86074" w14:textId="77777777" w:rsidTr="00D81BAA">
        <w:tc>
          <w:tcPr>
            <w:tcW w:w="4770" w:type="dxa"/>
          </w:tcPr>
          <w:p w14:paraId="362F1AAC" w14:textId="0F3F1612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Investment in debt securities</w:t>
            </w:r>
          </w:p>
        </w:tc>
        <w:tc>
          <w:tcPr>
            <w:tcW w:w="1530" w:type="dxa"/>
            <w:vAlign w:val="center"/>
          </w:tcPr>
          <w:p w14:paraId="481F0C08" w14:textId="149BDF72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A1D6DB0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0605F087" w14:textId="2A68E166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CE91AA0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05AF2CB8" w14:textId="4D289F02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C5331FD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0EB171A8" w14:textId="2994D12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861FD1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72374AFF" w14:textId="6BA16461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E450B34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9CB9964" w14:textId="7DC0E1BF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cs/>
                <w:lang w:val="en-US"/>
              </w:rPr>
            </w:pPr>
          </w:p>
        </w:tc>
      </w:tr>
      <w:tr w:rsidR="002E4BE9" w:rsidRPr="008F05DE" w14:paraId="43F33590" w14:textId="77777777" w:rsidTr="00D81BAA">
        <w:tc>
          <w:tcPr>
            <w:tcW w:w="4770" w:type="dxa"/>
          </w:tcPr>
          <w:p w14:paraId="4809C35A" w14:textId="26219460" w:rsidR="002E4BE9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 xml:space="preserve">Other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non-</w:t>
            </w: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current financial asset</w:t>
            </w:r>
          </w:p>
        </w:tc>
        <w:tc>
          <w:tcPr>
            <w:tcW w:w="1530" w:type="dxa"/>
            <w:vAlign w:val="center"/>
          </w:tcPr>
          <w:p w14:paraId="399834F4" w14:textId="7FF882C9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F3445A4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3360659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4272B5A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3DB6E414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C589893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5DE219EA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609100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64B8DD91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2318FBA3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07A6EA4" w14:textId="77777777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cs/>
                <w:lang w:val="en-US"/>
              </w:rPr>
            </w:pPr>
          </w:p>
        </w:tc>
      </w:tr>
      <w:tr w:rsidR="002E4BE9" w:rsidRPr="008F05DE" w14:paraId="33566A34" w14:textId="77777777" w:rsidTr="00D81BAA">
        <w:tc>
          <w:tcPr>
            <w:tcW w:w="4770" w:type="dxa"/>
          </w:tcPr>
          <w:p w14:paraId="612031D1" w14:textId="76C36C2E" w:rsidR="002E4BE9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="00B021A5">
              <w:rPr>
                <w:rFonts w:ascii="Times New Roman" w:hAnsi="Times New Roman" w:cs="Times New Roman"/>
                <w:sz w:val="22"/>
                <w:szCs w:val="22"/>
              </w:rPr>
              <w:t>ebentures</w:t>
            </w:r>
          </w:p>
        </w:tc>
        <w:tc>
          <w:tcPr>
            <w:tcW w:w="1530" w:type="dxa"/>
            <w:vAlign w:val="center"/>
          </w:tcPr>
          <w:p w14:paraId="2B2405E1" w14:textId="25CFFF1C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50,000</w:t>
            </w:r>
          </w:p>
        </w:tc>
        <w:tc>
          <w:tcPr>
            <w:tcW w:w="236" w:type="dxa"/>
            <w:vAlign w:val="center"/>
          </w:tcPr>
          <w:p w14:paraId="2002523F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1419F5A2" w14:textId="779063A8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2F10AEA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343C7C4A" w14:textId="6444AD5B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50,000</w:t>
            </w:r>
          </w:p>
        </w:tc>
        <w:tc>
          <w:tcPr>
            <w:tcW w:w="236" w:type="dxa"/>
            <w:vAlign w:val="center"/>
          </w:tcPr>
          <w:p w14:paraId="0F78EF17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2D78EE6B" w14:textId="7C9CB8A9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50,000</w:t>
            </w:r>
          </w:p>
        </w:tc>
        <w:tc>
          <w:tcPr>
            <w:tcW w:w="270" w:type="dxa"/>
            <w:vAlign w:val="center"/>
          </w:tcPr>
          <w:p w14:paraId="135F470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934AE4F" w14:textId="724649A8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50FF394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5000374D" w14:textId="62CD5874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cs/>
                <w:lang w:val="en-US"/>
              </w:rPr>
            </w:pPr>
            <w:r>
              <w:rPr>
                <w:szCs w:val="22"/>
              </w:rPr>
              <w:t>50,000</w:t>
            </w:r>
          </w:p>
        </w:tc>
      </w:tr>
      <w:tr w:rsidR="002E4BE9" w:rsidRPr="008F05DE" w14:paraId="16D7CDE7" w14:textId="77777777" w:rsidTr="00D81BAA">
        <w:tc>
          <w:tcPr>
            <w:tcW w:w="4770" w:type="dxa"/>
          </w:tcPr>
          <w:p w14:paraId="7C2914C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4F0F4A45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8A11E99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81F8BC6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4233F9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1FD0B9D7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576339D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42A6E4F4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AA331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776DA03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5968B12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B61ED42" w14:textId="77777777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</w:p>
        </w:tc>
      </w:tr>
      <w:tr w:rsidR="002E4BE9" w:rsidRPr="008F05DE" w14:paraId="57A055F0" w14:textId="77777777" w:rsidTr="00D81BAA">
        <w:tc>
          <w:tcPr>
            <w:tcW w:w="4770" w:type="dxa"/>
          </w:tcPr>
          <w:p w14:paraId="7002D0FC" w14:textId="3801572F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y</w:t>
            </w:r>
          </w:p>
        </w:tc>
        <w:tc>
          <w:tcPr>
            <w:tcW w:w="1530" w:type="dxa"/>
            <w:vAlign w:val="bottom"/>
          </w:tcPr>
          <w:p w14:paraId="37184AFC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A016DB4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3DA692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010A6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3BF920A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F679870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244FE9BD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C6C477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C6BC3AC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D3E9165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45CCFE4" w14:textId="77777777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885"/>
              </w:tabs>
              <w:spacing w:line="240" w:lineRule="atLeast"/>
              <w:ind w:left="-79" w:right="-79" w:firstLine="18"/>
              <w:rPr>
                <w:szCs w:val="22"/>
                <w:lang w:val="en-US" w:bidi="th-TH"/>
              </w:rPr>
            </w:pPr>
          </w:p>
        </w:tc>
      </w:tr>
      <w:tr w:rsidR="002E4BE9" w:rsidRPr="008F05DE" w14:paraId="6B0FADAB" w14:textId="77777777" w:rsidTr="00D81BAA">
        <w:tc>
          <w:tcPr>
            <w:tcW w:w="4770" w:type="dxa"/>
          </w:tcPr>
          <w:p w14:paraId="3D0DB88C" w14:textId="3A93DA78" w:rsidR="002E4BE9" w:rsidRPr="008F05DE" w:rsidRDefault="002E4BE9" w:rsidP="002E4BE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center"/>
          </w:tcPr>
          <w:p w14:paraId="526D9CF6" w14:textId="1E2F2F3C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22B7BDB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693B6F60" w14:textId="420EEA72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173,084</w:t>
            </w:r>
          </w:p>
        </w:tc>
        <w:tc>
          <w:tcPr>
            <w:tcW w:w="236" w:type="dxa"/>
            <w:vAlign w:val="center"/>
          </w:tcPr>
          <w:p w14:paraId="282CA884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5449A658" w14:textId="17EF04AA" w:rsidR="002E4BE9" w:rsidRPr="008F05DE" w:rsidRDefault="000A3C62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173,084</w:t>
            </w:r>
          </w:p>
        </w:tc>
        <w:tc>
          <w:tcPr>
            <w:tcW w:w="236" w:type="dxa"/>
            <w:vAlign w:val="center"/>
          </w:tcPr>
          <w:p w14:paraId="287F685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center"/>
          </w:tcPr>
          <w:p w14:paraId="3AD3B54A" w14:textId="3F2FEC47" w:rsidR="002E4BE9" w:rsidRPr="008F05DE" w:rsidRDefault="00A733DE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6DEBB3C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09C1E775" w14:textId="0626614E" w:rsidR="002E4BE9" w:rsidRPr="008F05DE" w:rsidRDefault="00A733DE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144,784</w:t>
            </w:r>
          </w:p>
        </w:tc>
        <w:tc>
          <w:tcPr>
            <w:tcW w:w="270" w:type="dxa"/>
            <w:vAlign w:val="center"/>
          </w:tcPr>
          <w:p w14:paraId="6ED9343D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1DB605F8" w14:textId="5D9CD9EF" w:rsidR="002E4BE9" w:rsidRPr="008F05DE" w:rsidRDefault="00A733DE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</w:t>
            </w:r>
            <w:r w:rsidR="002B6DB9">
              <w:rPr>
                <w:szCs w:val="22"/>
                <w:lang w:val="en-US"/>
              </w:rPr>
              <w:t>44</w:t>
            </w:r>
            <w:r>
              <w:rPr>
                <w:szCs w:val="22"/>
                <w:lang w:val="en-US"/>
              </w:rPr>
              <w:t>,784</w:t>
            </w:r>
          </w:p>
        </w:tc>
      </w:tr>
      <w:tr w:rsidR="002E4BE9" w:rsidRPr="008F05DE" w14:paraId="687CDFAF" w14:textId="77777777" w:rsidTr="00D81BAA">
        <w:tc>
          <w:tcPr>
            <w:tcW w:w="4770" w:type="dxa"/>
          </w:tcPr>
          <w:p w14:paraId="53866A43" w14:textId="77777777" w:rsidR="002E4BE9" w:rsidRPr="008F05DE" w:rsidRDefault="002E4BE9" w:rsidP="002E4BE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6A770F7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0A5B1C3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2FA14D3F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A1D47B2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30546164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8F81F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2EC378FB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C05061C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7C81A3F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A38D99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77BEE96" w14:textId="77777777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lang w:val="en-US"/>
              </w:rPr>
            </w:pPr>
          </w:p>
        </w:tc>
      </w:tr>
      <w:tr w:rsidR="002E4BE9" w:rsidRPr="008F05DE" w14:paraId="5702862F" w14:textId="77777777" w:rsidTr="00D81BAA">
        <w:tc>
          <w:tcPr>
            <w:tcW w:w="4770" w:type="dxa"/>
          </w:tcPr>
          <w:p w14:paraId="25FE1F18" w14:textId="78847438" w:rsidR="002E4BE9" w:rsidRPr="008F05DE" w:rsidRDefault="002E4BE9" w:rsidP="002E4BE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 31 December 202</w:t>
            </w:r>
            <w:r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530" w:type="dxa"/>
          </w:tcPr>
          <w:p w14:paraId="20FB951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E94589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C18927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B8D79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F33CAAA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0F2E3E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11DF069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49C974D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665624A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787F0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BAE410E" w14:textId="77777777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lang w:val="en-US"/>
              </w:rPr>
            </w:pPr>
          </w:p>
        </w:tc>
      </w:tr>
      <w:tr w:rsidR="002E4BE9" w:rsidRPr="008F05DE" w14:paraId="6E7261FF" w14:textId="77777777" w:rsidTr="00D81BAA">
        <w:tc>
          <w:tcPr>
            <w:tcW w:w="4770" w:type="dxa"/>
          </w:tcPr>
          <w:p w14:paraId="191627F6" w14:textId="7DEECD3F" w:rsidR="002E4BE9" w:rsidRPr="008F05DE" w:rsidRDefault="002E4BE9" w:rsidP="002E4BE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</w:p>
        </w:tc>
        <w:tc>
          <w:tcPr>
            <w:tcW w:w="1530" w:type="dxa"/>
          </w:tcPr>
          <w:p w14:paraId="0207D433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164551D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121EFF1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FE8FB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9DC3BC5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EDF43B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3BF2446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DF44AF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5AAA57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45B15B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7B1E386" w14:textId="77777777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lang w:val="en-US"/>
              </w:rPr>
            </w:pPr>
          </w:p>
        </w:tc>
      </w:tr>
      <w:tr w:rsidR="002E4BE9" w:rsidRPr="008F05DE" w14:paraId="02471C09" w14:textId="77777777" w:rsidTr="00D81BAA">
        <w:tc>
          <w:tcPr>
            <w:tcW w:w="4770" w:type="dxa"/>
          </w:tcPr>
          <w:p w14:paraId="47BB66DA" w14:textId="4E2E96A7" w:rsidR="002E4BE9" w:rsidRPr="008F05DE" w:rsidRDefault="002E4BE9" w:rsidP="002E4BE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</w:tcPr>
          <w:p w14:paraId="7B659235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A6F35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9D31737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2E906C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F6737E2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D798DD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B10463A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630725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415FBB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67980A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340A6AE" w14:textId="77777777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lang w:val="en-US"/>
              </w:rPr>
            </w:pPr>
          </w:p>
        </w:tc>
      </w:tr>
      <w:tr w:rsidR="002E4BE9" w:rsidRPr="008F05DE" w14:paraId="2CB242C2" w14:textId="77777777" w:rsidTr="00D81BAA">
        <w:tc>
          <w:tcPr>
            <w:tcW w:w="4770" w:type="dxa"/>
          </w:tcPr>
          <w:p w14:paraId="6BECFC21" w14:textId="5CD63EED" w:rsidR="002E4BE9" w:rsidRPr="008F05DE" w:rsidRDefault="002E4BE9" w:rsidP="002E4BE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Investment in d</w:t>
            </w: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30" w:type="dxa"/>
            <w:vAlign w:val="bottom"/>
          </w:tcPr>
          <w:p w14:paraId="7D915FD5" w14:textId="04697EC5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67,446</w:t>
            </w:r>
          </w:p>
        </w:tc>
        <w:tc>
          <w:tcPr>
            <w:tcW w:w="236" w:type="dxa"/>
          </w:tcPr>
          <w:p w14:paraId="4D1667FD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FA02741" w14:textId="5E30F72C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E0EDA5A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4ADBA4B5" w14:textId="17874840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67,446</w:t>
            </w:r>
          </w:p>
        </w:tc>
        <w:tc>
          <w:tcPr>
            <w:tcW w:w="236" w:type="dxa"/>
          </w:tcPr>
          <w:p w14:paraId="674A90E3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32A54C34" w14:textId="3BEB7CFE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67,446</w:t>
            </w:r>
          </w:p>
        </w:tc>
        <w:tc>
          <w:tcPr>
            <w:tcW w:w="270" w:type="dxa"/>
            <w:vAlign w:val="bottom"/>
          </w:tcPr>
          <w:p w14:paraId="0A692469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EA6887D" w14:textId="5426E986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5CF1407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4402AB0" w14:textId="73D99DEE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lang w:val="en-US"/>
              </w:rPr>
            </w:pPr>
            <w:r w:rsidRPr="006C1344">
              <w:rPr>
                <w:szCs w:val="22"/>
                <w:lang w:val="en-US"/>
              </w:rPr>
              <w:t>67,446</w:t>
            </w:r>
          </w:p>
        </w:tc>
      </w:tr>
      <w:tr w:rsidR="002E4BE9" w:rsidRPr="008F05DE" w14:paraId="4A55FD7F" w14:textId="77777777" w:rsidTr="00D81BAA">
        <w:tc>
          <w:tcPr>
            <w:tcW w:w="4770" w:type="dxa"/>
          </w:tcPr>
          <w:p w14:paraId="2569F050" w14:textId="77777777" w:rsidR="002E4BE9" w:rsidRPr="008F05DE" w:rsidRDefault="002E4BE9" w:rsidP="002E4BE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C34E5E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65D67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1E28382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DBBCA3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3DE08BB6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5C9E6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7E36CF94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7C65701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F048D1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A683E0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B1E0941" w14:textId="77777777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lang w:val="en-US"/>
              </w:rPr>
            </w:pPr>
          </w:p>
        </w:tc>
      </w:tr>
      <w:tr w:rsidR="002E4BE9" w:rsidRPr="008F05DE" w14:paraId="718598B2" w14:textId="77777777" w:rsidTr="00D81BAA">
        <w:tc>
          <w:tcPr>
            <w:tcW w:w="4770" w:type="dxa"/>
          </w:tcPr>
          <w:p w14:paraId="79D06A13" w14:textId="668F36E4" w:rsidR="002E4BE9" w:rsidRPr="008F05DE" w:rsidRDefault="002E4BE9" w:rsidP="002E4BE9">
            <w:pPr>
              <w:spacing w:line="240" w:lineRule="auto"/>
              <w:ind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y</w:t>
            </w:r>
          </w:p>
        </w:tc>
        <w:tc>
          <w:tcPr>
            <w:tcW w:w="1530" w:type="dxa"/>
            <w:vAlign w:val="bottom"/>
          </w:tcPr>
          <w:p w14:paraId="4B825B67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F96C09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5B28B82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9EC5D3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4F183A6B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F8603F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03542169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926F9E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5D0DC44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9EDB58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151931D" w14:textId="77777777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lang w:val="en-US"/>
              </w:rPr>
            </w:pPr>
          </w:p>
        </w:tc>
      </w:tr>
      <w:tr w:rsidR="002E4BE9" w:rsidRPr="008F05DE" w14:paraId="00B54BEE" w14:textId="77777777" w:rsidTr="00D81BAA">
        <w:tc>
          <w:tcPr>
            <w:tcW w:w="4770" w:type="dxa"/>
          </w:tcPr>
          <w:p w14:paraId="65630C00" w14:textId="462EA4E1" w:rsidR="002E4BE9" w:rsidRDefault="002E4BE9" w:rsidP="002E4BE9">
            <w:pPr>
              <w:spacing w:line="240" w:lineRule="auto"/>
              <w:ind w:firstLine="1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23D05742" w14:textId="06782728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AB0511A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292408EB" w14:textId="4A82D92F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200,070</w:t>
            </w:r>
          </w:p>
        </w:tc>
        <w:tc>
          <w:tcPr>
            <w:tcW w:w="236" w:type="dxa"/>
          </w:tcPr>
          <w:p w14:paraId="6676FB3B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7D90FACB" w14:textId="18D2CDFF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200,070</w:t>
            </w:r>
          </w:p>
        </w:tc>
        <w:tc>
          <w:tcPr>
            <w:tcW w:w="236" w:type="dxa"/>
          </w:tcPr>
          <w:p w14:paraId="3DF24152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11C0BF22" w14:textId="6A357505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A7134C0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4016278" w14:textId="1FD7224D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29" w:right="-107" w:firstLine="1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172,082</w:t>
            </w:r>
          </w:p>
        </w:tc>
        <w:tc>
          <w:tcPr>
            <w:tcW w:w="270" w:type="dxa"/>
            <w:vAlign w:val="bottom"/>
          </w:tcPr>
          <w:p w14:paraId="542B82B0" w14:textId="77777777" w:rsidR="002E4BE9" w:rsidRPr="008F05DE" w:rsidRDefault="002E4BE9" w:rsidP="002E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44185C3" w14:textId="1B4BA384" w:rsidR="002E4BE9" w:rsidRPr="008F05DE" w:rsidRDefault="002E4BE9" w:rsidP="002E4BE9">
            <w:pPr>
              <w:pStyle w:val="acctfourfigures"/>
              <w:shd w:val="clear" w:color="auto" w:fill="FFFFFF"/>
              <w:tabs>
                <w:tab w:val="clear" w:pos="765"/>
                <w:tab w:val="decimal" w:pos="975"/>
              </w:tabs>
              <w:spacing w:line="240" w:lineRule="atLeast"/>
              <w:ind w:left="-79" w:right="-79" w:firstLine="18"/>
              <w:rPr>
                <w:szCs w:val="22"/>
                <w:lang w:val="en-US"/>
              </w:rPr>
            </w:pPr>
            <w:r w:rsidRPr="006C1344">
              <w:rPr>
                <w:szCs w:val="22"/>
                <w:lang w:val="en-US"/>
              </w:rPr>
              <w:t>172,082</w:t>
            </w:r>
          </w:p>
        </w:tc>
      </w:tr>
    </w:tbl>
    <w:p w14:paraId="3769B003" w14:textId="77777777" w:rsidR="007E2D44" w:rsidRDefault="007E2D44" w:rsidP="0001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8F5F4B">
          <w:headerReference w:type="default" r:id="rId24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7F7CA266" w14:textId="77777777" w:rsidR="00B85087" w:rsidRPr="005C5F96" w:rsidRDefault="00B85087" w:rsidP="0001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lastRenderedPageBreak/>
        <w:t xml:space="preserve">The following tables present valuation technique of financial instruments measured at fair value </w:t>
      </w:r>
      <w:r>
        <w:rPr>
          <w:rFonts w:ascii="Times New Roman" w:hAnsi="Times New Roman" w:cs="Times New Roman"/>
          <w:sz w:val="22"/>
          <w:szCs w:val="22"/>
          <w:lang w:val="en-GB" w:bidi="ar-SA"/>
        </w:rPr>
        <w:br/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>in the statements of financial position:</w:t>
      </w:r>
    </w:p>
    <w:p w14:paraId="6B6F2C65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960"/>
        <w:gridCol w:w="360"/>
        <w:gridCol w:w="5040"/>
      </w:tblGrid>
      <w:tr w:rsidR="00B85087" w:rsidRPr="008E4EED" w14:paraId="60B902B1" w14:textId="77777777">
        <w:trPr>
          <w:tblHeader/>
        </w:trPr>
        <w:tc>
          <w:tcPr>
            <w:tcW w:w="3960" w:type="dxa"/>
            <w:shd w:val="clear" w:color="auto" w:fill="auto"/>
          </w:tcPr>
          <w:p w14:paraId="23071CF3" w14:textId="77777777" w:rsidR="00B85087" w:rsidRPr="00EE076D" w:rsidRDefault="00B85087">
            <w:pPr>
              <w:pStyle w:val="block"/>
              <w:spacing w:after="0" w:line="240" w:lineRule="atLeast"/>
              <w:ind w:left="50" w:right="-1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E076D">
              <w:rPr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360" w:type="dxa"/>
            <w:shd w:val="clear" w:color="auto" w:fill="auto"/>
          </w:tcPr>
          <w:p w14:paraId="62EE4C4D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6AF1FE63" w14:textId="77777777" w:rsidR="00B85087" w:rsidRPr="00EE076D" w:rsidRDefault="00B85087">
            <w:pPr>
              <w:pStyle w:val="block"/>
              <w:spacing w:after="0" w:line="240" w:lineRule="atLeast"/>
              <w:ind w:left="0" w:right="-25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E076D">
              <w:rPr>
                <w:b/>
                <w:bCs/>
                <w:szCs w:val="22"/>
                <w:lang w:bidi="th-TH"/>
              </w:rPr>
              <w:t>Valuation technique</w:t>
            </w:r>
          </w:p>
        </w:tc>
      </w:tr>
      <w:tr w:rsidR="00B85087" w:rsidRPr="008E4EED" w14:paraId="6A57E18C" w14:textId="77777777">
        <w:tc>
          <w:tcPr>
            <w:tcW w:w="3960" w:type="dxa"/>
            <w:shd w:val="clear" w:color="auto" w:fill="auto"/>
          </w:tcPr>
          <w:p w14:paraId="34A91B57" w14:textId="421A19DF" w:rsidR="00B85087" w:rsidRPr="00EC658E" w:rsidRDefault="00B85087">
            <w:pPr>
              <w:pStyle w:val="block"/>
              <w:spacing w:after="0" w:line="240" w:lineRule="auto"/>
              <w:ind w:left="162" w:right="-7" w:hanging="162"/>
              <w:rPr>
                <w:szCs w:val="22"/>
                <w:cs/>
              </w:rPr>
            </w:pPr>
            <w:r w:rsidRPr="00EE076D">
              <w:rPr>
                <w:szCs w:val="22"/>
              </w:rPr>
              <w:t>Investments measured at FVTPL</w:t>
            </w:r>
          </w:p>
        </w:tc>
        <w:tc>
          <w:tcPr>
            <w:tcW w:w="360" w:type="dxa"/>
            <w:shd w:val="clear" w:color="auto" w:fill="auto"/>
          </w:tcPr>
          <w:p w14:paraId="568AA6AE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20294564" w14:textId="19F482F5" w:rsidR="00B85087" w:rsidRPr="00EE076D" w:rsidRDefault="00B85087" w:rsidP="00CD6A8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E076D">
              <w:rPr>
                <w:szCs w:val="22"/>
              </w:rPr>
              <w:t xml:space="preserve">The net asset value as </w:t>
            </w:r>
            <w:r>
              <w:rPr>
                <w:szCs w:val="22"/>
              </w:rPr>
              <w:t>at</w:t>
            </w:r>
            <w:r w:rsidRPr="00EE076D">
              <w:rPr>
                <w:szCs w:val="22"/>
              </w:rPr>
              <w:t xml:space="preserve"> the reporting date</w:t>
            </w:r>
            <w:r w:rsidR="00CD6A8E">
              <w:rPr>
                <w:szCs w:val="22"/>
              </w:rPr>
              <w:t xml:space="preserve"> which </w:t>
            </w:r>
            <w:r w:rsidR="00B021A5">
              <w:rPr>
                <w:szCs w:val="22"/>
              </w:rPr>
              <w:t xml:space="preserve">is determined </w:t>
            </w:r>
            <w:r w:rsidR="00CA646B">
              <w:rPr>
                <w:szCs w:val="22"/>
              </w:rPr>
              <w:t xml:space="preserve">by </w:t>
            </w:r>
            <w:r w:rsidR="00CD6A8E" w:rsidRPr="00CD6A8E">
              <w:rPr>
                <w:szCs w:val="22"/>
              </w:rPr>
              <w:t xml:space="preserve">using </w:t>
            </w:r>
            <w:r w:rsidR="00B021A5">
              <w:rPr>
                <w:szCs w:val="22"/>
              </w:rPr>
              <w:t>price</w:t>
            </w:r>
            <w:r w:rsidR="00CA646B">
              <w:rPr>
                <w:szCs w:val="22"/>
              </w:rPr>
              <w:t xml:space="preserve"> or rate of return announced by the </w:t>
            </w:r>
            <w:r w:rsidR="00CD6A8E" w:rsidRPr="00CD6A8E">
              <w:rPr>
                <w:szCs w:val="22"/>
              </w:rPr>
              <w:t xml:space="preserve">Thai Bond Market Association as </w:t>
            </w:r>
            <w:r w:rsidR="00CA646B">
              <w:rPr>
                <w:szCs w:val="22"/>
              </w:rPr>
              <w:t>at the investment measurement date</w:t>
            </w:r>
            <w:r w:rsidR="00CD6A8E">
              <w:rPr>
                <w:szCs w:val="22"/>
              </w:rPr>
              <w:t xml:space="preserve"> and m</w:t>
            </w:r>
            <w:r w:rsidR="00CD6A8E" w:rsidRPr="00F56D20">
              <w:rPr>
                <w:sz w:val="20"/>
                <w:lang w:bidi="th-TH"/>
              </w:rPr>
              <w:t>arket comparison technique</w:t>
            </w:r>
            <w:r w:rsidR="00445F7A">
              <w:rPr>
                <w:sz w:val="20"/>
                <w:lang w:bidi="th-TH"/>
              </w:rPr>
              <w:t>.</w:t>
            </w:r>
          </w:p>
        </w:tc>
      </w:tr>
    </w:tbl>
    <w:p w14:paraId="487497FE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3BF7C6D6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5C5F96">
        <w:rPr>
          <w:rFonts w:ascii="Times New Roman" w:hAnsi="Times New Roman" w:cs="Times New Roman"/>
          <w:sz w:val="22"/>
          <w:szCs w:val="22"/>
        </w:rPr>
        <w:t xml:space="preserve">The fair value of financial liabilities measured at </w:t>
      </w:r>
      <w:proofErr w:type="spellStart"/>
      <w:r w:rsidRPr="005C5F96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5C5F96">
        <w:rPr>
          <w:rFonts w:ascii="Times New Roman" w:hAnsi="Times New Roman" w:cs="Times New Roman"/>
          <w:sz w:val="22"/>
          <w:szCs w:val="22"/>
        </w:rPr>
        <w:t xml:space="preserve"> costs are calculated by discounted </w:t>
      </w:r>
      <w:r>
        <w:rPr>
          <w:rFonts w:ascii="Times New Roman" w:hAnsi="Times New Roman" w:cs="Times New Roman"/>
          <w:sz w:val="22"/>
          <w:szCs w:val="22"/>
        </w:rPr>
        <w:br/>
      </w:r>
      <w:r w:rsidRPr="005C5F96">
        <w:rPr>
          <w:rFonts w:ascii="Times New Roman" w:hAnsi="Times New Roman" w:cs="Times New Roman"/>
          <w:sz w:val="22"/>
          <w:szCs w:val="22"/>
        </w:rPr>
        <w:t>cash flows technique.</w:t>
      </w:r>
    </w:p>
    <w:p w14:paraId="1EB081BA" w14:textId="77777777" w:rsidR="00B51FA2" w:rsidRDefault="00B51FA2" w:rsidP="00511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90E1076" w14:textId="5E5FAFE6" w:rsidR="005450D5" w:rsidRPr="00BB79F5" w:rsidRDefault="005450D5" w:rsidP="00240AB6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BB79F5" w:rsidRDefault="005450D5" w:rsidP="00BB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Times New Roman" w:hAnsi="Times New Roman"/>
          <w:sz w:val="22"/>
          <w:szCs w:val="22"/>
        </w:rPr>
      </w:pPr>
    </w:p>
    <w:p w14:paraId="3BAE84E6" w14:textId="77777777" w:rsidR="00282E10" w:rsidRPr="00D44D9C" w:rsidRDefault="00282E10" w:rsidP="00D436A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17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44D9C">
        <w:rPr>
          <w:rFonts w:ascii="Times New Roman" w:hAnsi="Times New Roman" w:cs="Times New Roman"/>
          <w:b/>
          <w:bCs/>
          <w:i/>
          <w:iCs/>
          <w:sz w:val="22"/>
          <w:szCs w:val="22"/>
        </w:rPr>
        <w:t>Capital commitments</w:t>
      </w:r>
    </w:p>
    <w:p w14:paraId="312D4E29" w14:textId="77777777" w:rsidR="00282E10" w:rsidRDefault="00282E10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2F7945" w:rsidRPr="00D44D9C" w14:paraId="269E609C" w14:textId="77777777" w:rsidTr="00150F13">
        <w:trPr>
          <w:trHeight w:val="80"/>
        </w:trPr>
        <w:tc>
          <w:tcPr>
            <w:tcW w:w="7110" w:type="dxa"/>
          </w:tcPr>
          <w:p w14:paraId="321C563C" w14:textId="77777777" w:rsidR="002F7945" w:rsidRPr="00D44D9C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24FF63" w14:textId="77777777" w:rsidR="002F7945" w:rsidRPr="00D44D9C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1A66264D" w14:textId="77777777" w:rsidR="00150F13" w:rsidRPr="00D44D9C" w:rsidRDefault="00150F13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5BD80753" w14:textId="77777777" w:rsidR="00150F13" w:rsidRPr="00D44D9C" w:rsidRDefault="00150F13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99DF391" w14:textId="77777777" w:rsidR="00F14262" w:rsidRPr="00D44D9C" w:rsidRDefault="00F14262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B95B12F" w14:textId="25A06EB7" w:rsidR="002F7945" w:rsidRPr="00D44D9C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B01B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322B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September </w:t>
            </w:r>
            <w:r w:rsidR="00B01B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2023</w:t>
            </w:r>
          </w:p>
        </w:tc>
        <w:tc>
          <w:tcPr>
            <w:tcW w:w="1710" w:type="dxa"/>
          </w:tcPr>
          <w:p w14:paraId="08BB11B3" w14:textId="77777777" w:rsidR="00221198" w:rsidRPr="00D44D9C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BA2A74B" w14:textId="77777777" w:rsidR="00221198" w:rsidRPr="00D44D9C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79F8A29D" w14:textId="77777777" w:rsidR="00150F13" w:rsidRPr="00D44D9C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  <w:r w:rsidR="002F7945"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  <w:p w14:paraId="52834DFB" w14:textId="77777777" w:rsidR="002F7945" w:rsidRPr="00D44D9C" w:rsidRDefault="002F7945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12537439" w14:textId="77777777" w:rsidR="002F7945" w:rsidRPr="00D44D9C" w:rsidRDefault="002F7945" w:rsidP="0042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F7945" w:rsidRPr="00D44D9C" w14:paraId="2F744A43" w14:textId="77777777" w:rsidTr="00150F13">
        <w:trPr>
          <w:trHeight w:val="80"/>
        </w:trPr>
        <w:tc>
          <w:tcPr>
            <w:tcW w:w="7110" w:type="dxa"/>
          </w:tcPr>
          <w:p w14:paraId="24ED1977" w14:textId="77777777" w:rsidR="002F7945" w:rsidRPr="00016ED7" w:rsidRDefault="002F7945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36F6A713" w14:textId="77777777" w:rsidR="002F7945" w:rsidRPr="002F7945" w:rsidRDefault="002F7945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22C49">
              <w:rPr>
                <w:rFonts w:ascii="Times New Roman" w:hAnsi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C15B5" w:rsidRPr="00D44D9C" w14:paraId="3D76E18D" w14:textId="77777777" w:rsidTr="00150F13">
        <w:trPr>
          <w:trHeight w:val="80"/>
        </w:trPr>
        <w:tc>
          <w:tcPr>
            <w:tcW w:w="7110" w:type="dxa"/>
          </w:tcPr>
          <w:p w14:paraId="13B0209E" w14:textId="77777777" w:rsidR="009C15B5" w:rsidRPr="00016ED7" w:rsidRDefault="009C15B5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66E01447" w14:textId="77777777" w:rsidR="009C15B5" w:rsidRPr="00422C49" w:rsidRDefault="009C15B5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322BDF" w:rsidRPr="00A7372F" w14:paraId="50CC50F7" w14:textId="77777777" w:rsidTr="00150F13">
        <w:trPr>
          <w:trHeight w:val="80"/>
        </w:trPr>
        <w:tc>
          <w:tcPr>
            <w:tcW w:w="7110" w:type="dxa"/>
          </w:tcPr>
          <w:p w14:paraId="1FB5A13D" w14:textId="343E7F4F" w:rsidR="00322BDF" w:rsidRPr="00D44D9C" w:rsidRDefault="00894B27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Investment properties</w:t>
            </w:r>
          </w:p>
        </w:tc>
        <w:tc>
          <w:tcPr>
            <w:tcW w:w="1710" w:type="dxa"/>
          </w:tcPr>
          <w:p w14:paraId="15F77190" w14:textId="56805D70" w:rsidR="00322BDF" w:rsidRPr="00727208" w:rsidRDefault="005A5301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79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5,</w:t>
            </w:r>
            <w:r w:rsidR="00137998">
              <w:rPr>
                <w:rFonts w:ascii="Times New Roman" w:hAnsi="Times New Roman" w:cstheme="minorBidi"/>
                <w:sz w:val="22"/>
                <w:szCs w:val="22"/>
              </w:rPr>
              <w:t>862</w:t>
            </w:r>
          </w:p>
        </w:tc>
      </w:tr>
      <w:tr w:rsidR="00322BDF" w:rsidRPr="00A7372F" w14:paraId="3219265C" w14:textId="77777777" w:rsidTr="00150F13">
        <w:trPr>
          <w:trHeight w:val="80"/>
        </w:trPr>
        <w:tc>
          <w:tcPr>
            <w:tcW w:w="7110" w:type="dxa"/>
          </w:tcPr>
          <w:p w14:paraId="23668B4A" w14:textId="26265222" w:rsidR="00322BDF" w:rsidRPr="00D44D9C" w:rsidRDefault="00894B27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Plant and equipment</w:t>
            </w:r>
          </w:p>
        </w:tc>
        <w:tc>
          <w:tcPr>
            <w:tcW w:w="1710" w:type="dxa"/>
          </w:tcPr>
          <w:p w14:paraId="2FFA5845" w14:textId="1C3FF556" w:rsidR="00322BDF" w:rsidRPr="00D44D9C" w:rsidRDefault="005A5301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</w:t>
            </w:r>
            <w:r w:rsidR="00137998">
              <w:rPr>
                <w:rFonts w:ascii="Times New Roman" w:hAnsi="Times New Roman" w:cs="Times New Roman"/>
                <w:sz w:val="22"/>
                <w:szCs w:val="22"/>
              </w:rPr>
              <w:t>449</w:t>
            </w:r>
          </w:p>
        </w:tc>
      </w:tr>
      <w:tr w:rsidR="00322BDF" w:rsidRPr="00A7372F" w14:paraId="30AAF615" w14:textId="77777777" w:rsidTr="00991EA3">
        <w:trPr>
          <w:trHeight w:val="80"/>
        </w:trPr>
        <w:tc>
          <w:tcPr>
            <w:tcW w:w="7110" w:type="dxa"/>
          </w:tcPr>
          <w:p w14:paraId="26C449E1" w14:textId="728C3FF0" w:rsidR="00322BDF" w:rsidRPr="00D44D9C" w:rsidRDefault="00E77341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Intangible assets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352F5C2" w14:textId="3AF606D5" w:rsidR="00322BDF" w:rsidRPr="00D44D9C" w:rsidRDefault="00E77341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1,190</w:t>
            </w:r>
          </w:p>
        </w:tc>
      </w:tr>
      <w:tr w:rsidR="00322BDF" w:rsidRPr="00A7372F" w14:paraId="3A8ECDE8" w14:textId="77777777" w:rsidTr="00991EA3">
        <w:trPr>
          <w:trHeight w:val="80"/>
        </w:trPr>
        <w:tc>
          <w:tcPr>
            <w:tcW w:w="7110" w:type="dxa"/>
          </w:tcPr>
          <w:p w14:paraId="29AF5EF8" w14:textId="621B4B41" w:rsidR="00322BDF" w:rsidRPr="00D44D9C" w:rsidRDefault="00322BDF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B13AE" w14:textId="4FC0B36C" w:rsidR="00322BDF" w:rsidRPr="00D44D9C" w:rsidRDefault="005A5301" w:rsidP="00322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12,50</w:t>
            </w:r>
            <w:r w:rsidR="00C76F2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</w:tr>
    </w:tbl>
    <w:p w14:paraId="137E1301" w14:textId="77777777" w:rsidR="00150F13" w:rsidRPr="005D7310" w:rsidRDefault="00282E10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D44D9C">
        <w:rPr>
          <w:rFonts w:ascii="Times New Roman" w:hAnsi="Times New Roman" w:cs="Times New Roman"/>
          <w:sz w:val="22"/>
          <w:szCs w:val="22"/>
        </w:rPr>
        <w:tab/>
      </w:r>
    </w:p>
    <w:p w14:paraId="66ABB90B" w14:textId="77777777" w:rsidR="00282E10" w:rsidRPr="00D44D9C" w:rsidRDefault="0071746B" w:rsidP="00746BF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44D9C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Lease commitments</w:t>
      </w:r>
    </w:p>
    <w:p w14:paraId="64E6D73A" w14:textId="77777777" w:rsidR="00282E10" w:rsidRPr="005D7310" w:rsidRDefault="00282E10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5C0456" w:rsidRPr="00A7372F" w14:paraId="04988D58" w14:textId="77777777" w:rsidTr="00150F13">
        <w:trPr>
          <w:trHeight w:val="80"/>
        </w:trPr>
        <w:tc>
          <w:tcPr>
            <w:tcW w:w="7110" w:type="dxa"/>
          </w:tcPr>
          <w:p w14:paraId="06DBAC0F" w14:textId="77777777" w:rsidR="005C0456" w:rsidRPr="00D44D9C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6462B6" w14:textId="77777777" w:rsidR="005C0456" w:rsidRPr="00D44D9C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A2BC0DA" w14:textId="77777777" w:rsidR="00150F13" w:rsidRPr="00D44D9C" w:rsidRDefault="00150F13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4B9231C7" w14:textId="77777777" w:rsidR="00150F13" w:rsidRPr="00D44D9C" w:rsidRDefault="00150F13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428C7D2E" w14:textId="77777777" w:rsidR="00E15B6A" w:rsidRPr="00D44D9C" w:rsidRDefault="00E15B6A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22AB180B" w14:textId="05B9453F" w:rsidR="005C0456" w:rsidRPr="00D44D9C" w:rsidRDefault="00B634F5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B01B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="00322B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September</w:t>
            </w:r>
            <w:r w:rsidR="00B01BA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2023</w:t>
            </w:r>
          </w:p>
        </w:tc>
        <w:tc>
          <w:tcPr>
            <w:tcW w:w="1710" w:type="dxa"/>
          </w:tcPr>
          <w:p w14:paraId="18C618AB" w14:textId="77777777" w:rsidR="00594D56" w:rsidRPr="00D44D9C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2AD1438" w14:textId="77777777" w:rsidR="00594D56" w:rsidRPr="00D44D9C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44ED4F62" w14:textId="77777777" w:rsidR="00594D56" w:rsidRPr="00D44D9C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statements/</w:t>
            </w:r>
          </w:p>
          <w:p w14:paraId="5F0B2E6E" w14:textId="77777777" w:rsidR="00594D56" w:rsidRPr="00D44D9C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4B011BE9" w14:textId="77777777" w:rsidR="005C0456" w:rsidRPr="00D44D9C" w:rsidRDefault="00594D56" w:rsidP="005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C0456" w:rsidRPr="00A7372F" w14:paraId="71234C78" w14:textId="77777777" w:rsidTr="00150F13">
        <w:trPr>
          <w:trHeight w:val="80"/>
        </w:trPr>
        <w:tc>
          <w:tcPr>
            <w:tcW w:w="7110" w:type="dxa"/>
          </w:tcPr>
          <w:p w14:paraId="6B731852" w14:textId="77777777" w:rsidR="005C0456" w:rsidRPr="00D44D9C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3978FA33" w14:textId="77777777" w:rsidR="005C0456" w:rsidRPr="00D44D9C" w:rsidRDefault="005C0456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CD66AD" w:rsidRPr="00A7372F" w14:paraId="1CA6B2B6" w14:textId="77777777" w:rsidTr="00150F13">
        <w:trPr>
          <w:trHeight w:val="80"/>
        </w:trPr>
        <w:tc>
          <w:tcPr>
            <w:tcW w:w="7110" w:type="dxa"/>
          </w:tcPr>
          <w:p w14:paraId="72397E8B" w14:textId="77777777" w:rsidR="00CD66AD" w:rsidRPr="00D44D9C" w:rsidRDefault="00CD66AD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22B88A84" w14:textId="77777777" w:rsidR="00CD66AD" w:rsidRPr="00D44D9C" w:rsidRDefault="00CD66AD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9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81CC2" w:rsidRPr="00A7372F" w14:paraId="22BF3856" w14:textId="77777777" w:rsidTr="00150F13">
        <w:trPr>
          <w:trHeight w:val="80"/>
        </w:trPr>
        <w:tc>
          <w:tcPr>
            <w:tcW w:w="7110" w:type="dxa"/>
          </w:tcPr>
          <w:p w14:paraId="4222B1E8" w14:textId="77777777" w:rsidR="00E81CC2" w:rsidRPr="00D44D9C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sz w:val="22"/>
                <w:szCs w:val="22"/>
              </w:rPr>
              <w:t>Within one year</w:t>
            </w:r>
          </w:p>
        </w:tc>
        <w:tc>
          <w:tcPr>
            <w:tcW w:w="1710" w:type="dxa"/>
          </w:tcPr>
          <w:p w14:paraId="480FD730" w14:textId="248A2BEA" w:rsidR="00E81CC2" w:rsidRPr="00D44D9C" w:rsidRDefault="005A5301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784</w:t>
            </w:r>
          </w:p>
        </w:tc>
      </w:tr>
      <w:tr w:rsidR="00E81CC2" w:rsidRPr="00A7372F" w14:paraId="552CF3DA" w14:textId="77777777" w:rsidTr="00150F13">
        <w:trPr>
          <w:trHeight w:val="80"/>
        </w:trPr>
        <w:tc>
          <w:tcPr>
            <w:tcW w:w="7110" w:type="dxa"/>
          </w:tcPr>
          <w:p w14:paraId="1CE1044D" w14:textId="77777777" w:rsidR="00E81CC2" w:rsidRPr="00D44D9C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sz w:val="22"/>
                <w:szCs w:val="22"/>
              </w:rPr>
              <w:t>After one year but within five years</w:t>
            </w:r>
          </w:p>
        </w:tc>
        <w:tc>
          <w:tcPr>
            <w:tcW w:w="1710" w:type="dxa"/>
          </w:tcPr>
          <w:p w14:paraId="7F6EB544" w14:textId="02372AC1" w:rsidR="00E81CC2" w:rsidRPr="00D44D9C" w:rsidRDefault="005A5301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1,308</w:t>
            </w:r>
          </w:p>
        </w:tc>
      </w:tr>
      <w:tr w:rsidR="00E81CC2" w:rsidRPr="00A7372F" w14:paraId="2349C44C" w14:textId="77777777" w:rsidTr="00150F13">
        <w:trPr>
          <w:trHeight w:val="80"/>
        </w:trPr>
        <w:tc>
          <w:tcPr>
            <w:tcW w:w="7110" w:type="dxa"/>
          </w:tcPr>
          <w:p w14:paraId="3893DFAB" w14:textId="77777777" w:rsidR="00E81CC2" w:rsidRPr="00D44D9C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 w:cs="Times New Roman"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sz w:val="22"/>
                <w:szCs w:val="22"/>
              </w:rPr>
              <w:t xml:space="preserve">After five years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F8650F" w14:textId="71F8E9EA" w:rsidR="00E81CC2" w:rsidRPr="00D44D9C" w:rsidRDefault="005A5301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2,237</w:t>
            </w:r>
          </w:p>
        </w:tc>
      </w:tr>
      <w:tr w:rsidR="00E81CC2" w:rsidRPr="00A7372F" w14:paraId="57CCEED3" w14:textId="77777777" w:rsidTr="00150F13">
        <w:trPr>
          <w:trHeight w:val="80"/>
        </w:trPr>
        <w:tc>
          <w:tcPr>
            <w:tcW w:w="7110" w:type="dxa"/>
          </w:tcPr>
          <w:p w14:paraId="5FFC54E6" w14:textId="77777777" w:rsidR="00E81CC2" w:rsidRPr="00D44D9C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4D9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E51EBB8" w14:textId="7FE21DF4" w:rsidR="00E81CC2" w:rsidRPr="00D44D9C" w:rsidRDefault="00AE66AE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>4,</w:t>
            </w:r>
            <w:r w:rsidR="005A530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bidi="ar-SA"/>
              </w:rPr>
              <w:t>329</w:t>
            </w:r>
          </w:p>
        </w:tc>
      </w:tr>
    </w:tbl>
    <w:p w14:paraId="6BF2ED97" w14:textId="77777777" w:rsidR="008F1056" w:rsidRPr="005D7310" w:rsidRDefault="008F1056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474398EA" w14:textId="5914DD3D" w:rsidR="00405EBC" w:rsidRPr="00C21185" w:rsidRDefault="00405EBC" w:rsidP="0040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  <w:r w:rsidRPr="00C21185">
        <w:rPr>
          <w:rFonts w:ascii="Times New Roman" w:hAnsi="Times New Roman"/>
          <w:sz w:val="22"/>
          <w:szCs w:val="22"/>
        </w:rPr>
        <w:t>The Company has lease agreements covering office equipment for periods of 3 to 5 years,</w:t>
      </w:r>
      <w:r>
        <w:rPr>
          <w:rFonts w:ascii="Times New Roman" w:hAnsi="Times New Roman"/>
          <w:sz w:val="22"/>
          <w:szCs w:val="22"/>
        </w:rPr>
        <w:t xml:space="preserve"> </w:t>
      </w:r>
      <w:r w:rsidRPr="00C21185">
        <w:rPr>
          <w:rFonts w:ascii="Times New Roman" w:hAnsi="Times New Roman"/>
          <w:sz w:val="22"/>
          <w:szCs w:val="22"/>
        </w:rPr>
        <w:t>which will expire during 202</w:t>
      </w:r>
      <w:r w:rsidR="00EA1903">
        <w:rPr>
          <w:rFonts w:ascii="Times New Roman" w:hAnsi="Times New Roman"/>
          <w:sz w:val="22"/>
          <w:szCs w:val="22"/>
        </w:rPr>
        <w:t>7</w:t>
      </w:r>
      <w:r w:rsidRPr="00C21185">
        <w:rPr>
          <w:rFonts w:ascii="Times New Roman" w:hAnsi="Times New Roman"/>
          <w:sz w:val="22"/>
          <w:szCs w:val="22"/>
        </w:rPr>
        <w:t>, and a plot of land for a period of 30 years, which will expire</w:t>
      </w:r>
      <w:r>
        <w:rPr>
          <w:rFonts w:ascii="Times New Roman" w:hAnsi="Times New Roman"/>
          <w:sz w:val="22"/>
          <w:szCs w:val="22"/>
        </w:rPr>
        <w:t xml:space="preserve"> </w:t>
      </w:r>
      <w:r w:rsidRPr="00C21185">
        <w:rPr>
          <w:rFonts w:ascii="Times New Roman" w:hAnsi="Times New Roman"/>
          <w:sz w:val="22"/>
          <w:szCs w:val="22"/>
        </w:rPr>
        <w:t>during 2036</w:t>
      </w:r>
      <w:r>
        <w:rPr>
          <w:rFonts w:ascii="Times New Roman" w:hAnsi="Times New Roman"/>
          <w:sz w:val="22"/>
          <w:szCs w:val="22"/>
        </w:rPr>
        <w:t>.</w:t>
      </w:r>
    </w:p>
    <w:p w14:paraId="2C59DD44" w14:textId="77777777" w:rsidR="00AB29D7" w:rsidRPr="00672AFC" w:rsidRDefault="00AB29D7" w:rsidP="00AE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/>
        <w:jc w:val="both"/>
        <w:rPr>
          <w:rFonts w:ascii="Times New Roman" w:hAnsi="Times New Roman"/>
          <w:sz w:val="22"/>
          <w:szCs w:val="22"/>
        </w:rPr>
      </w:pPr>
    </w:p>
    <w:p w14:paraId="0E8A515F" w14:textId="77777777" w:rsidR="00B85A5B" w:rsidRPr="00D44D9C" w:rsidRDefault="00D82C97" w:rsidP="00E8147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44D9C">
        <w:rPr>
          <w:rFonts w:ascii="Times New Roman" w:hAnsi="Times New Roman" w:cs="Times New Roman"/>
          <w:b/>
          <w:bCs/>
          <w:i/>
          <w:iCs/>
          <w:sz w:val="22"/>
          <w:szCs w:val="22"/>
        </w:rPr>
        <w:t>Other commitment</w:t>
      </w:r>
      <w:r w:rsidR="005F30FF" w:rsidRPr="00D44D9C">
        <w:rPr>
          <w:rFonts w:ascii="Times New Roman" w:hAnsi="Times New Roman" w:cs="Times New Roman"/>
          <w:b/>
          <w:bCs/>
          <w:i/>
          <w:iCs/>
          <w:sz w:val="22"/>
          <w:szCs w:val="22"/>
        </w:rPr>
        <w:t>s</w:t>
      </w:r>
    </w:p>
    <w:p w14:paraId="6B6070EB" w14:textId="77777777" w:rsidR="0053700F" w:rsidRPr="005D7310" w:rsidRDefault="0053700F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6105F5D8" w14:textId="182DBBF3" w:rsidR="00153D31" w:rsidRPr="00322BDF" w:rsidRDefault="00153D31" w:rsidP="00153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322BDF">
        <w:rPr>
          <w:rFonts w:ascii="Times New Roman" w:hAnsi="Times New Roman" w:cs="Times New Roman"/>
          <w:sz w:val="22"/>
          <w:szCs w:val="22"/>
        </w:rPr>
        <w:t xml:space="preserve">As at </w:t>
      </w:r>
      <w:r w:rsidR="00B01BA3" w:rsidRPr="00322BDF">
        <w:rPr>
          <w:rFonts w:ascii="Times New Roman" w:hAnsi="Times New Roman"/>
          <w:sz w:val="22"/>
          <w:lang w:val="en-GB"/>
        </w:rPr>
        <w:t xml:space="preserve">30 </w:t>
      </w:r>
      <w:r w:rsidR="00322BDF" w:rsidRPr="00322BDF">
        <w:rPr>
          <w:rFonts w:ascii="Times New Roman" w:hAnsi="Times New Roman"/>
          <w:sz w:val="22"/>
          <w:lang w:val="en-GB"/>
        </w:rPr>
        <w:t xml:space="preserve">September </w:t>
      </w:r>
      <w:r w:rsidR="0025050F" w:rsidRPr="00322BDF">
        <w:rPr>
          <w:rFonts w:ascii="Times New Roman" w:hAnsi="Times New Roman"/>
          <w:sz w:val="22"/>
          <w:lang w:val="en-GB"/>
        </w:rPr>
        <w:t>2023</w:t>
      </w:r>
      <w:r w:rsidRPr="00322BDF">
        <w:rPr>
          <w:rFonts w:ascii="Times New Roman" w:hAnsi="Times New Roman" w:cs="Times New Roman"/>
          <w:sz w:val="22"/>
          <w:szCs w:val="22"/>
        </w:rPr>
        <w:t xml:space="preserve">, the Company had commitments under service agreements with local companies totaling Baht </w:t>
      </w:r>
      <w:r w:rsidR="005850F6">
        <w:rPr>
          <w:rFonts w:ascii="Times New Roman" w:hAnsi="Times New Roman" w:cs="Times New Roman"/>
          <w:sz w:val="22"/>
          <w:szCs w:val="22"/>
        </w:rPr>
        <w:t>83.9</w:t>
      </w:r>
      <w:r w:rsidRPr="00322BDF">
        <w:rPr>
          <w:rFonts w:ascii="Times New Roman" w:hAnsi="Times New Roman" w:cs="Times New Roman"/>
          <w:sz w:val="22"/>
          <w:szCs w:val="22"/>
        </w:rPr>
        <w:t xml:space="preserve"> million.</w:t>
      </w:r>
    </w:p>
    <w:p w14:paraId="19610A94" w14:textId="06D3E1ED" w:rsidR="00C91CDA" w:rsidRDefault="00C91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25870A8E" w14:textId="21501C79" w:rsidR="00DF2A22" w:rsidRPr="00D44D9C" w:rsidRDefault="00D82C97" w:rsidP="00E8147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D44D9C">
        <w:rPr>
          <w:rFonts w:ascii="Times New Roman" w:hAnsi="Times New Roman" w:cs="Times New Roman"/>
          <w:b/>
          <w:bCs/>
          <w:i/>
          <w:iCs/>
          <w:sz w:val="22"/>
          <w:szCs w:val="22"/>
        </w:rPr>
        <w:lastRenderedPageBreak/>
        <w:t>Letter of guarantee</w:t>
      </w:r>
    </w:p>
    <w:p w14:paraId="48ACAC46" w14:textId="77777777" w:rsidR="00B85A5B" w:rsidRPr="005D7310" w:rsidRDefault="00B85A5B" w:rsidP="005D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2359C63C" w14:textId="252F8379" w:rsidR="00AE52AC" w:rsidRDefault="00BE48C3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  <w:r w:rsidRPr="00CD0455">
        <w:rPr>
          <w:rFonts w:ascii="Times New Roman" w:hAnsi="Times New Roman"/>
          <w:sz w:val="22"/>
          <w:szCs w:val="22"/>
        </w:rPr>
        <w:t xml:space="preserve">As at </w:t>
      </w:r>
      <w:r w:rsidR="00B01BA3">
        <w:rPr>
          <w:rFonts w:ascii="Times New Roman" w:hAnsi="Times New Roman"/>
          <w:sz w:val="22"/>
          <w:lang w:val="en-GB"/>
        </w:rPr>
        <w:t xml:space="preserve">30 </w:t>
      </w:r>
      <w:r w:rsidR="00322BDF">
        <w:rPr>
          <w:rFonts w:ascii="Times New Roman" w:hAnsi="Times New Roman"/>
          <w:sz w:val="22"/>
          <w:lang w:val="en-GB"/>
        </w:rPr>
        <w:t xml:space="preserve">September </w:t>
      </w:r>
      <w:r w:rsidR="0025050F">
        <w:rPr>
          <w:rFonts w:ascii="Times New Roman" w:hAnsi="Times New Roman"/>
          <w:sz w:val="22"/>
          <w:lang w:val="en-GB"/>
        </w:rPr>
        <w:t>2023</w:t>
      </w:r>
      <w:r w:rsidRPr="00CD0455">
        <w:rPr>
          <w:rFonts w:ascii="Times New Roman" w:hAnsi="Times New Roman"/>
          <w:sz w:val="22"/>
          <w:szCs w:val="22"/>
        </w:rPr>
        <w:t>, the Company had letters of guarantee issued by</w:t>
      </w:r>
      <w:r w:rsidR="00952FA9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local financial institution</w:t>
      </w:r>
      <w:r w:rsidR="00AF6F81">
        <w:rPr>
          <w:rFonts w:ascii="Times New Roman" w:hAnsi="Times New Roman"/>
          <w:sz w:val="22"/>
          <w:szCs w:val="22"/>
        </w:rPr>
        <w:t>s</w:t>
      </w:r>
      <w:r w:rsidRPr="00CD0455">
        <w:rPr>
          <w:rFonts w:ascii="Times New Roman" w:hAnsi="Times New Roman"/>
          <w:sz w:val="22"/>
          <w:szCs w:val="22"/>
        </w:rPr>
        <w:t xml:space="preserve"> </w:t>
      </w:r>
      <w:r w:rsidR="00916F9D">
        <w:rPr>
          <w:rFonts w:ascii="Times New Roman" w:hAnsi="Times New Roman"/>
          <w:sz w:val="22"/>
          <w:szCs w:val="22"/>
        </w:rPr>
        <w:br/>
      </w:r>
      <w:r w:rsidRPr="00CD0455">
        <w:rPr>
          <w:rFonts w:ascii="Times New Roman" w:hAnsi="Times New Roman"/>
          <w:sz w:val="22"/>
          <w:szCs w:val="22"/>
        </w:rPr>
        <w:t>to</w:t>
      </w:r>
      <w:r w:rsidR="00E81473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government agencies for land allocation for utilities</w:t>
      </w:r>
      <w:r w:rsidR="00F429B7">
        <w:rPr>
          <w:rFonts w:ascii="Times New Roman" w:hAnsi="Times New Roman"/>
          <w:sz w:val="22"/>
          <w:szCs w:val="22"/>
        </w:rPr>
        <w:t xml:space="preserve">, </w:t>
      </w:r>
      <w:r w:rsidRPr="00CD0455">
        <w:rPr>
          <w:rFonts w:ascii="Times New Roman" w:hAnsi="Times New Roman"/>
          <w:sz w:val="22"/>
          <w:szCs w:val="22"/>
        </w:rPr>
        <w:t xml:space="preserve">land lease </w:t>
      </w:r>
      <w:r w:rsidR="00F429B7">
        <w:rPr>
          <w:rFonts w:ascii="Times New Roman" w:hAnsi="Times New Roman"/>
          <w:sz w:val="22"/>
          <w:szCs w:val="22"/>
        </w:rPr>
        <w:t xml:space="preserve">and </w:t>
      </w:r>
      <w:r w:rsidR="005F066A">
        <w:rPr>
          <w:rFonts w:ascii="Times New Roman" w:hAnsi="Times New Roman"/>
          <w:sz w:val="22"/>
          <w:szCs w:val="22"/>
        </w:rPr>
        <w:t>to guarantee compliance with Provincial Waterworks Authority</w:t>
      </w:r>
      <w:r w:rsidR="00F429B7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totaling Baht</w:t>
      </w:r>
      <w:r w:rsidR="001B629C">
        <w:rPr>
          <w:rFonts w:ascii="Times New Roman" w:hAnsi="Times New Roman"/>
          <w:sz w:val="22"/>
          <w:szCs w:val="22"/>
        </w:rPr>
        <w:t xml:space="preserve"> </w:t>
      </w:r>
      <w:r w:rsidR="005850F6">
        <w:rPr>
          <w:rFonts w:ascii="Times New Roman" w:hAnsi="Times New Roman"/>
          <w:sz w:val="22"/>
          <w:szCs w:val="22"/>
        </w:rPr>
        <w:t>87.3</w:t>
      </w:r>
      <w:r w:rsidR="00321AC4" w:rsidRPr="00CD0455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5620C656" w14:textId="77777777" w:rsidR="005F066A" w:rsidRPr="0053700F" w:rsidRDefault="005F066A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</w:p>
    <w:p w14:paraId="4616A63E" w14:textId="3F680248" w:rsidR="00EC5BED" w:rsidRPr="00AE13FE" w:rsidRDefault="00EC5BED" w:rsidP="00C0502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  <w:cs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>Significant agreement</w:t>
      </w:r>
      <w:r w:rsidR="00B667A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672AFC" w:rsidRDefault="00EC5BED" w:rsidP="00EC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both"/>
        <w:rPr>
          <w:rFonts w:ascii="Times New Roman" w:hAnsi="Times New Roman"/>
          <w:sz w:val="22"/>
          <w:szCs w:val="22"/>
        </w:rPr>
      </w:pPr>
    </w:p>
    <w:p w14:paraId="53FCC0AA" w14:textId="0B2A8682" w:rsidR="00EC5BED" w:rsidRDefault="00EC5BED" w:rsidP="002C55D4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1 September 2017, </w:t>
      </w:r>
      <w:r w:rsidRPr="00255C4B">
        <w:rPr>
          <w:rFonts w:ascii="Times New Roman" w:hAnsi="Times New Roman"/>
          <w:sz w:val="22"/>
          <w:szCs w:val="22"/>
        </w:rPr>
        <w:t>the Company entered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an agreement of right to use property to install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the </w:t>
      </w:r>
      <w:r w:rsidR="001C22DD" w:rsidRPr="00255C4B">
        <w:rPr>
          <w:rFonts w:ascii="Times New Roman" w:hAnsi="Times New Roman"/>
          <w:sz w:val="22"/>
          <w:szCs w:val="22"/>
        </w:rPr>
        <w:t>high-speed</w:t>
      </w:r>
      <w:r w:rsidRPr="00255C4B">
        <w:rPr>
          <w:rFonts w:ascii="Times New Roman" w:hAnsi="Times New Roman"/>
          <w:sz w:val="22"/>
          <w:szCs w:val="22"/>
        </w:rPr>
        <w:t xml:space="preserve"> fiber optic network</w:t>
      </w:r>
      <w:r>
        <w:rPr>
          <w:rFonts w:ascii="Times New Roman" w:hAnsi="Times New Roman"/>
          <w:sz w:val="22"/>
          <w:szCs w:val="22"/>
        </w:rPr>
        <w:t xml:space="preserve"> with a company </w:t>
      </w:r>
      <w:r w:rsidRPr="00255C4B">
        <w:rPr>
          <w:rFonts w:ascii="Times New Roman" w:hAnsi="Times New Roman"/>
          <w:sz w:val="22"/>
          <w:szCs w:val="22"/>
        </w:rPr>
        <w:t xml:space="preserve">in which the Company provided areas and infrastructure </w:t>
      </w:r>
      <w:proofErr w:type="spellStart"/>
      <w:r w:rsidRPr="00255C4B">
        <w:rPr>
          <w:rFonts w:ascii="Times New Roman" w:hAnsi="Times New Roman"/>
          <w:sz w:val="22"/>
          <w:szCs w:val="22"/>
        </w:rPr>
        <w:t>utilisation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 Nava </w:t>
      </w:r>
      <w:proofErr w:type="spellStart"/>
      <w:r w:rsidRPr="00255C4B">
        <w:rPr>
          <w:rFonts w:ascii="Times New Roman" w:hAnsi="Times New Roman"/>
          <w:sz w:val="22"/>
          <w:szCs w:val="22"/>
        </w:rPr>
        <w:t>Nakorn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Industrial Promotion Zone in </w:t>
      </w:r>
      <w:proofErr w:type="spellStart"/>
      <w:r w:rsidRPr="00255C4B">
        <w:rPr>
          <w:rFonts w:ascii="Times New Roman" w:hAnsi="Times New Roman"/>
          <w:sz w:val="22"/>
          <w:szCs w:val="22"/>
        </w:rPr>
        <w:t>Phathumthani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province, as stated condition in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/>
          <w:sz w:val="22"/>
          <w:szCs w:val="22"/>
        </w:rPr>
        <w:t>15</w:t>
      </w:r>
      <w:r w:rsidRPr="00255C4B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255C4B">
        <w:rPr>
          <w:rFonts w:ascii="Times New Roman" w:hAnsi="Times New Roman"/>
          <w:sz w:val="22"/>
          <w:szCs w:val="22"/>
        </w:rPr>
        <w:t>recognised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as income by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a </w:t>
      </w:r>
      <w:r w:rsidR="0068578C" w:rsidRPr="00255C4B">
        <w:rPr>
          <w:rFonts w:ascii="Times New Roman" w:hAnsi="Times New Roman"/>
          <w:sz w:val="22"/>
          <w:szCs w:val="22"/>
        </w:rPr>
        <w:t>straight</w:t>
      </w:r>
      <w:r w:rsidR="00B667A2">
        <w:rPr>
          <w:rFonts w:ascii="Times New Roman" w:hAnsi="Times New Roman"/>
          <w:sz w:val="22"/>
          <w:szCs w:val="22"/>
        </w:rPr>
        <w:t xml:space="preserve"> </w:t>
      </w:r>
      <w:r w:rsidR="0068578C">
        <w:rPr>
          <w:rFonts w:ascii="Times New Roman" w:hAnsi="Times New Roman"/>
          <w:sz w:val="22"/>
          <w:szCs w:val="22"/>
        </w:rPr>
        <w:t>line</w:t>
      </w:r>
      <w:r w:rsidRPr="00255C4B">
        <w:rPr>
          <w:rFonts w:ascii="Times New Roman" w:hAnsi="Times New Roman"/>
          <w:sz w:val="22"/>
          <w:szCs w:val="22"/>
        </w:rPr>
        <w:t xml:space="preserve"> basis over </w:t>
      </w:r>
      <w:r>
        <w:rPr>
          <w:rFonts w:ascii="Times New Roman" w:hAnsi="Times New Roman"/>
          <w:sz w:val="22"/>
          <w:szCs w:val="22"/>
        </w:rPr>
        <w:t>16</w:t>
      </w:r>
      <w:r w:rsidRPr="00255C4B">
        <w:rPr>
          <w:rFonts w:ascii="Times New Roman" w:hAnsi="Times New Roman"/>
          <w:sz w:val="22"/>
          <w:szCs w:val="22"/>
        </w:rPr>
        <w:t xml:space="preserve"> years according to the term of the agreement.</w:t>
      </w:r>
      <w:r>
        <w:rPr>
          <w:rFonts w:ascii="Times New Roman" w:hAnsi="Times New Roman"/>
          <w:sz w:val="22"/>
          <w:szCs w:val="22"/>
        </w:rPr>
        <w:t xml:space="preserve"> As at </w:t>
      </w:r>
      <w:r w:rsidR="004A6886" w:rsidRPr="0039119C">
        <w:rPr>
          <w:rFonts w:ascii="Times New Roman" w:hAnsi="Times New Roman"/>
          <w:sz w:val="22"/>
          <w:lang w:val="en-GB"/>
        </w:rPr>
        <w:t>3</w:t>
      </w:r>
      <w:r w:rsidR="00C36A06" w:rsidRPr="0039119C">
        <w:rPr>
          <w:rFonts w:ascii="Times New Roman" w:hAnsi="Times New Roman"/>
          <w:sz w:val="22"/>
          <w:lang w:val="en-GB"/>
        </w:rPr>
        <w:t xml:space="preserve">0 </w:t>
      </w:r>
      <w:r w:rsidR="00145D02">
        <w:rPr>
          <w:rFonts w:ascii="Times New Roman" w:hAnsi="Times New Roman"/>
          <w:sz w:val="22"/>
          <w:lang w:val="en-GB"/>
        </w:rPr>
        <w:t>September</w:t>
      </w:r>
      <w:r w:rsidR="00F749AC" w:rsidRPr="0039119C">
        <w:rPr>
          <w:rFonts w:ascii="Times New Roman" w:hAnsi="Times New Roman"/>
          <w:sz w:val="22"/>
          <w:lang w:val="en-GB"/>
        </w:rPr>
        <w:t xml:space="preserve"> 202</w:t>
      </w:r>
      <w:r w:rsidR="0066535F" w:rsidRPr="0039119C">
        <w:rPr>
          <w:rFonts w:ascii="Times New Roman" w:hAnsi="Times New Roman"/>
          <w:sz w:val="22"/>
          <w:lang w:val="en-GB"/>
        </w:rPr>
        <w:t>3</w:t>
      </w:r>
      <w:r>
        <w:rPr>
          <w:rFonts w:ascii="Times New Roman" w:hAnsi="Times New Roman"/>
          <w:sz w:val="22"/>
          <w:szCs w:val="22"/>
        </w:rPr>
        <w:t xml:space="preserve">, </w:t>
      </w:r>
      <w:r w:rsidR="00A82831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>the agreement in the amount of Baht</w:t>
      </w:r>
      <w:r w:rsidR="001C22DD">
        <w:rPr>
          <w:rFonts w:ascii="Times New Roman" w:hAnsi="Times New Roman"/>
          <w:sz w:val="22"/>
          <w:szCs w:val="22"/>
        </w:rPr>
        <w:t xml:space="preserve"> </w:t>
      </w:r>
      <w:r w:rsidR="0066535F">
        <w:rPr>
          <w:rFonts w:ascii="Times New Roman" w:hAnsi="Times New Roman" w:cs="Times New Roman"/>
          <w:sz w:val="22"/>
          <w:szCs w:val="22"/>
        </w:rPr>
        <w:t>9.</w:t>
      </w:r>
      <w:r w:rsidR="00145D02">
        <w:rPr>
          <w:rFonts w:ascii="Times New Roman" w:hAnsi="Times New Roman" w:cs="Times New Roman"/>
          <w:sz w:val="22"/>
          <w:szCs w:val="22"/>
        </w:rPr>
        <w:t>3</w:t>
      </w:r>
      <w:r w:rsidR="00321AC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22782AFA" w14:textId="57FE7A13" w:rsidR="00751932" w:rsidRPr="00783AF6" w:rsidRDefault="00751932" w:rsidP="0002291C">
      <w:pPr>
        <w:pStyle w:val="Heading1"/>
        <w:keepLines/>
        <w:numPr>
          <w:ilvl w:val="0"/>
          <w:numId w:val="0"/>
        </w:numPr>
        <w:shd w:val="clear" w:color="auto" w:fill="auto"/>
        <w:jc w:val="thaiDistribute"/>
        <w:rPr>
          <w:rFonts w:ascii="Times New Roman" w:hAnsi="Times New Roman"/>
          <w:b w:val="0"/>
          <w:bCs w:val="0"/>
          <w:i w:val="0"/>
          <w:iCs w:val="0"/>
          <w:sz w:val="22"/>
          <w:szCs w:val="22"/>
          <w:u w:val="none"/>
        </w:rPr>
      </w:pPr>
    </w:p>
    <w:p w14:paraId="77157DE7" w14:textId="7AA85C78" w:rsidR="00B04A01" w:rsidRDefault="00B04A01" w:rsidP="0079429C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21 October 2019, t</w:t>
      </w:r>
      <w:r w:rsidRPr="00502386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Pr="00255C4B">
        <w:rPr>
          <w:rFonts w:ascii="Times New Roman" w:hAnsi="Times New Roman"/>
          <w:sz w:val="22"/>
          <w:szCs w:val="22"/>
        </w:rPr>
        <w:t>an agreement of</w:t>
      </w:r>
      <w:r w:rsidRPr="00502386">
        <w:rPr>
          <w:rFonts w:ascii="Times New Roman" w:hAnsi="Times New Roman" w:cs="Times New Roman"/>
          <w:sz w:val="22"/>
          <w:szCs w:val="22"/>
        </w:rPr>
        <w:t xml:space="preserve"> infrastructure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utilisation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with </w:t>
      </w:r>
      <w:r w:rsidR="00824EEA">
        <w:rPr>
          <w:rFonts w:ascii="Times New Roman" w:hAnsi="Times New Roman" w:cs="Cordia New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a company in which the Company provided areas and infrastructure </w:t>
      </w:r>
      <w:proofErr w:type="spellStart"/>
      <w:r>
        <w:rPr>
          <w:rFonts w:ascii="Times New Roman" w:hAnsi="Times New Roman" w:cs="Times New Roman"/>
          <w:sz w:val="22"/>
          <w:szCs w:val="22"/>
        </w:rPr>
        <w:t>utili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2"/>
        </w:rPr>
        <w:t>ation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</w:t>
      </w:r>
      <w:r w:rsidRPr="00502386">
        <w:rPr>
          <w:rFonts w:ascii="Times New Roman" w:hAnsi="Times New Roman" w:cs="Times New Roman"/>
          <w:sz w:val="22"/>
          <w:szCs w:val="22"/>
        </w:rPr>
        <w:t xml:space="preserve"> Nava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Industrial Promotion Zone in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Phathumthani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province, as stated condition in the agreement.</w:t>
      </w:r>
      <w:r w:rsidR="0079429C">
        <w:rPr>
          <w:rFonts w:ascii="Times New Roman" w:hAnsi="Times New Roman" w:cs="Times New Roman"/>
          <w:sz w:val="22"/>
          <w:szCs w:val="22"/>
        </w:rPr>
        <w:br/>
      </w:r>
      <w:r w:rsidRPr="00502386">
        <w:rPr>
          <w:rFonts w:ascii="Times New Roman" w:hAnsi="Times New Roman" w:cs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 w:cs="Times New Roman"/>
          <w:sz w:val="22"/>
          <w:szCs w:val="22"/>
        </w:rPr>
        <w:t>50</w:t>
      </w:r>
      <w:r w:rsidRPr="00502386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as income by a straight</w:t>
      </w:r>
      <w:r w:rsidR="00B667A2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line basis</w:t>
      </w:r>
      <w:r>
        <w:rPr>
          <w:rFonts w:ascii="Times New Roman" w:hAnsi="Times New Roman" w:cs="Times New Roman"/>
          <w:sz w:val="22"/>
          <w:szCs w:val="22"/>
        </w:rPr>
        <w:t xml:space="preserve"> over 19 years </w:t>
      </w:r>
      <w:r w:rsidRPr="00502386">
        <w:rPr>
          <w:rFonts w:ascii="Times New Roman" w:hAnsi="Times New Roman" w:cs="Times New Roman"/>
          <w:sz w:val="22"/>
          <w:szCs w:val="22"/>
        </w:rPr>
        <w:t xml:space="preserve">according to the term of the agreement. </w:t>
      </w:r>
      <w:r>
        <w:rPr>
          <w:rFonts w:ascii="Times New Roman" w:hAnsi="Times New Roman"/>
          <w:sz w:val="22"/>
          <w:szCs w:val="22"/>
        </w:rPr>
        <w:t xml:space="preserve">As at </w:t>
      </w:r>
      <w:r w:rsidR="00C36A06">
        <w:rPr>
          <w:rFonts w:ascii="Times New Roman" w:hAnsi="Times New Roman"/>
          <w:sz w:val="22"/>
          <w:lang w:val="en-GB"/>
        </w:rPr>
        <w:t xml:space="preserve">30 </w:t>
      </w:r>
      <w:r w:rsidR="004F3901">
        <w:rPr>
          <w:rFonts w:ascii="Times New Roman" w:hAnsi="Times New Roman"/>
          <w:sz w:val="22"/>
          <w:lang w:val="en-GB"/>
        </w:rPr>
        <w:t>September</w:t>
      </w:r>
      <w:r w:rsidR="0066535F">
        <w:rPr>
          <w:rFonts w:ascii="Times New Roman" w:hAnsi="Times New Roman"/>
          <w:sz w:val="22"/>
          <w:lang w:val="en-GB"/>
        </w:rPr>
        <w:t xml:space="preserve"> 2023</w:t>
      </w:r>
      <w:r>
        <w:rPr>
          <w:rFonts w:ascii="Times New Roman" w:hAnsi="Times New Roman"/>
          <w:sz w:val="22"/>
          <w:szCs w:val="22"/>
        </w:rPr>
        <w:t xml:space="preserve">, 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 xml:space="preserve">the agreement in the amount of Baht </w:t>
      </w:r>
      <w:r w:rsidR="004F3901">
        <w:rPr>
          <w:rFonts w:ascii="Times New Roman" w:hAnsi="Times New Roman" w:cs="Times New Roman"/>
          <w:sz w:val="22"/>
          <w:szCs w:val="22"/>
        </w:rPr>
        <w:t>39.6</w:t>
      </w:r>
      <w:r w:rsidR="00321AC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</w:t>
      </w:r>
    </w:p>
    <w:p w14:paraId="388CC295" w14:textId="79A671C2" w:rsidR="0092489B" w:rsidRPr="00D44D9C" w:rsidRDefault="0092489B" w:rsidP="00153D3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ind w:left="540" w:hanging="540"/>
        <w:rPr>
          <w:rFonts w:ascii="Times New Roman" w:hAnsi="Times New Roman"/>
          <w:b w:val="0"/>
          <w:bCs w:val="0"/>
          <w:i w:val="0"/>
          <w:iCs w:val="0"/>
          <w:sz w:val="22"/>
          <w:szCs w:val="22"/>
          <w:u w:val="none"/>
        </w:rPr>
      </w:pPr>
    </w:p>
    <w:p w14:paraId="3BED4258" w14:textId="28945E8C" w:rsidR="006603CD" w:rsidRPr="00A46FFB" w:rsidRDefault="003E2BF6" w:rsidP="00A46FFB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Event</w:t>
      </w:r>
      <w:r w:rsidR="0029797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after the reporting period</w:t>
      </w:r>
    </w:p>
    <w:p w14:paraId="3C6209DF" w14:textId="77777777" w:rsidR="00160984" w:rsidRPr="00E15D07" w:rsidRDefault="00160984" w:rsidP="00EC024D">
      <w:pPr>
        <w:pStyle w:val="ListParagraph"/>
        <w:rPr>
          <w:szCs w:val="22"/>
        </w:rPr>
      </w:pPr>
    </w:p>
    <w:p w14:paraId="0B114338" w14:textId="5F05A3C6" w:rsidR="00F02885" w:rsidRPr="00160984" w:rsidRDefault="00D83270" w:rsidP="00EC024D">
      <w:pPr>
        <w:pStyle w:val="ListParagraph"/>
        <w:numPr>
          <w:ilvl w:val="1"/>
          <w:numId w:val="42"/>
        </w:numPr>
        <w:jc w:val="thaiDistribute"/>
        <w:rPr>
          <w:szCs w:val="22"/>
        </w:rPr>
      </w:pPr>
      <w:r>
        <w:rPr>
          <w:szCs w:val="22"/>
          <w:lang w:val="en-US"/>
        </w:rPr>
        <w:t>O</w:t>
      </w:r>
      <w:r w:rsidR="00F02885" w:rsidRPr="00F02885">
        <w:rPr>
          <w:szCs w:val="22"/>
        </w:rPr>
        <w:t xml:space="preserve">n 24 October 2023, the Company's Board of Directors approved to </w:t>
      </w:r>
      <w:r w:rsidR="00CA646B">
        <w:rPr>
          <w:szCs w:val="22"/>
        </w:rPr>
        <w:t xml:space="preserve">increase </w:t>
      </w:r>
      <w:r w:rsidR="00F02885" w:rsidRPr="00F02885">
        <w:rPr>
          <w:szCs w:val="22"/>
        </w:rPr>
        <w:t xml:space="preserve">the </w:t>
      </w:r>
      <w:r w:rsidR="00CA646B">
        <w:rPr>
          <w:szCs w:val="22"/>
        </w:rPr>
        <w:t>investment in</w:t>
      </w:r>
      <w:r w:rsidR="00533AA4">
        <w:rPr>
          <w:szCs w:val="22"/>
        </w:rPr>
        <w:t xml:space="preserve"> </w:t>
      </w:r>
      <w:r w:rsidR="00F02885" w:rsidRPr="00F02885">
        <w:rPr>
          <w:szCs w:val="22"/>
        </w:rPr>
        <w:t xml:space="preserve">9 Petro and Service Co., Ltd. of </w:t>
      </w:r>
      <w:r w:rsidR="00F02885">
        <w:rPr>
          <w:szCs w:val="22"/>
        </w:rPr>
        <w:t>3.5</w:t>
      </w:r>
      <w:r w:rsidR="00F02885" w:rsidRPr="00F02885">
        <w:rPr>
          <w:szCs w:val="22"/>
        </w:rPr>
        <w:t xml:space="preserve"> million ordinary shares, with the par value of Baht 10</w:t>
      </w:r>
      <w:r w:rsidR="00533AA4">
        <w:rPr>
          <w:szCs w:val="22"/>
        </w:rPr>
        <w:t xml:space="preserve"> </w:t>
      </w:r>
      <w:r w:rsidR="00F02885" w:rsidRPr="00F02885">
        <w:rPr>
          <w:szCs w:val="22"/>
        </w:rPr>
        <w:t xml:space="preserve">per share, </w:t>
      </w:r>
      <w:proofErr w:type="spellStart"/>
      <w:r w:rsidR="00F02885" w:rsidRPr="00F02885">
        <w:rPr>
          <w:szCs w:val="22"/>
        </w:rPr>
        <w:t>totaling</w:t>
      </w:r>
      <w:proofErr w:type="spellEnd"/>
      <w:r w:rsidR="00F02885" w:rsidRPr="00F02885">
        <w:rPr>
          <w:szCs w:val="22"/>
        </w:rPr>
        <w:t xml:space="preserve"> Baht </w:t>
      </w:r>
      <w:r w:rsidR="003662AE">
        <w:rPr>
          <w:szCs w:val="22"/>
        </w:rPr>
        <w:t>35</w:t>
      </w:r>
      <w:r w:rsidR="00F02885" w:rsidRPr="00F02885">
        <w:rPr>
          <w:szCs w:val="22"/>
        </w:rPr>
        <w:t>.0 million</w:t>
      </w:r>
      <w:r w:rsidR="006D75E8">
        <w:rPr>
          <w:szCs w:val="22"/>
        </w:rPr>
        <w:t xml:space="preserve"> </w:t>
      </w:r>
      <w:r w:rsidR="006D75E8" w:rsidRPr="006D75E8">
        <w:rPr>
          <w:szCs w:val="22"/>
        </w:rPr>
        <w:t>regarding to the</w:t>
      </w:r>
      <w:r w:rsidR="00EC024D">
        <w:rPr>
          <w:szCs w:val="22"/>
        </w:rPr>
        <w:t xml:space="preserve"> </w:t>
      </w:r>
      <w:r w:rsidR="006D75E8" w:rsidRPr="006D75E8">
        <w:rPr>
          <w:szCs w:val="22"/>
        </w:rPr>
        <w:t>additional contributions in proportion of its interest.</w:t>
      </w:r>
    </w:p>
    <w:p w14:paraId="7C66F4FA" w14:textId="77777777" w:rsidR="008031CB" w:rsidRPr="008031CB" w:rsidRDefault="008031CB" w:rsidP="008031CB">
      <w:pPr>
        <w:pStyle w:val="ListParagraph"/>
        <w:rPr>
          <w:szCs w:val="22"/>
        </w:rPr>
      </w:pPr>
    </w:p>
    <w:p w14:paraId="2DBCA831" w14:textId="11D33978" w:rsidR="00DC2F57" w:rsidRPr="00882115" w:rsidRDefault="00D83270" w:rsidP="00882115">
      <w:pPr>
        <w:pStyle w:val="ListParagraph"/>
        <w:numPr>
          <w:ilvl w:val="1"/>
          <w:numId w:val="42"/>
        </w:numPr>
        <w:jc w:val="thaiDistribute"/>
      </w:pPr>
      <w:r>
        <w:t xml:space="preserve">On </w:t>
      </w:r>
      <w:r w:rsidR="00140CD4" w:rsidRPr="00DF1FEE">
        <w:t xml:space="preserve">24 </w:t>
      </w:r>
      <w:r w:rsidR="006755E1" w:rsidRPr="00DF1FEE">
        <w:t>October</w:t>
      </w:r>
      <w:r w:rsidR="00140CD4" w:rsidRPr="00DF1FEE">
        <w:t xml:space="preserve"> </w:t>
      </w:r>
      <w:r w:rsidR="006755E1" w:rsidRPr="00DF1FEE">
        <w:t xml:space="preserve">2023, </w:t>
      </w:r>
      <w:r w:rsidR="00140CD4" w:rsidRPr="00140CD4">
        <w:t xml:space="preserve">the Company's Board of Directors </w:t>
      </w:r>
      <w:r w:rsidR="00CA646B" w:rsidRPr="00F02885">
        <w:rPr>
          <w:szCs w:val="22"/>
        </w:rPr>
        <w:t xml:space="preserve">to </w:t>
      </w:r>
      <w:r w:rsidR="00140CD4" w:rsidRPr="00140CD4">
        <w:t>approved</w:t>
      </w:r>
      <w:r w:rsidR="006755E1" w:rsidRPr="00DF1FEE">
        <w:t xml:space="preserve"> </w:t>
      </w:r>
      <w:r w:rsidR="00CA646B" w:rsidRPr="00F02885">
        <w:rPr>
          <w:szCs w:val="22"/>
        </w:rPr>
        <w:t xml:space="preserve">to </w:t>
      </w:r>
      <w:r w:rsidR="00CA646B">
        <w:rPr>
          <w:szCs w:val="22"/>
        </w:rPr>
        <w:t>increase</w:t>
      </w:r>
      <w:r w:rsidR="00CA646B" w:rsidRPr="00495C73">
        <w:t xml:space="preserve"> </w:t>
      </w:r>
      <w:r w:rsidR="00CA646B" w:rsidRPr="00F02885">
        <w:rPr>
          <w:szCs w:val="22"/>
        </w:rPr>
        <w:t xml:space="preserve">the </w:t>
      </w:r>
      <w:r w:rsidR="00CA646B">
        <w:rPr>
          <w:szCs w:val="22"/>
        </w:rPr>
        <w:t>investment in</w:t>
      </w:r>
      <w:r w:rsidR="00495C73" w:rsidRPr="00495C73">
        <w:t xml:space="preserve"> </w:t>
      </w:r>
      <w:proofErr w:type="spellStart"/>
      <w:r w:rsidR="006755E1" w:rsidRPr="00DF1FEE">
        <w:t>Navanakorn</w:t>
      </w:r>
      <w:proofErr w:type="spellEnd"/>
      <w:r w:rsidR="006755E1" w:rsidRPr="00DF1FEE">
        <w:t xml:space="preserve"> Development Company Limited</w:t>
      </w:r>
      <w:r w:rsidR="00AD1BD6" w:rsidRPr="00DF1FEE">
        <w:t xml:space="preserve"> of </w:t>
      </w:r>
      <w:r w:rsidR="00C51FC5" w:rsidRPr="00DF1FEE">
        <w:t xml:space="preserve">9.5 </w:t>
      </w:r>
      <w:r w:rsidR="00FE77A0" w:rsidRPr="00DF1FEE">
        <w:t>million ordinary shares, with the par value of</w:t>
      </w:r>
      <w:r w:rsidR="00DF1FEE">
        <w:t xml:space="preserve"> </w:t>
      </w:r>
      <w:r w:rsidR="00FE77A0" w:rsidRPr="00DF1FEE">
        <w:t xml:space="preserve">Baht </w:t>
      </w:r>
      <w:r w:rsidR="00EB68FA" w:rsidRPr="00DF1FEE">
        <w:t>10</w:t>
      </w:r>
      <w:r w:rsidR="00FE77A0" w:rsidRPr="00DF1FEE">
        <w:t xml:space="preserve"> per share, </w:t>
      </w:r>
      <w:proofErr w:type="spellStart"/>
      <w:r w:rsidR="00FE77A0" w:rsidRPr="00DF1FEE">
        <w:t>totaling</w:t>
      </w:r>
      <w:proofErr w:type="spellEnd"/>
      <w:r w:rsidR="00FE77A0" w:rsidRPr="00DF1FEE">
        <w:t xml:space="preserve"> Baht </w:t>
      </w:r>
      <w:r w:rsidR="00C45F2F" w:rsidRPr="00DF1FEE">
        <w:t>95</w:t>
      </w:r>
      <w:r w:rsidR="00FE77A0" w:rsidRPr="00DF1FEE">
        <w:t>.0 million regarding to the additional contributions</w:t>
      </w:r>
      <w:r w:rsidR="00893A42">
        <w:t xml:space="preserve"> </w:t>
      </w:r>
      <w:r w:rsidR="00FE77A0" w:rsidRPr="00DF1FEE">
        <w:t>in proportion of its interest</w:t>
      </w:r>
      <w:r w:rsidR="00CD6A8E">
        <w:t xml:space="preserve"> and</w:t>
      </w:r>
      <w:r w:rsidR="00651E10" w:rsidRPr="00651E10">
        <w:t xml:space="preserve"> </w:t>
      </w:r>
      <w:r w:rsidR="00CA646B">
        <w:t xml:space="preserve">approved to change the </w:t>
      </w:r>
      <w:r w:rsidR="007013EC" w:rsidRPr="00DF1FEE">
        <w:t>interest</w:t>
      </w:r>
      <w:r w:rsidR="007013EC">
        <w:t xml:space="preserve"> rate</w:t>
      </w:r>
      <w:r w:rsidR="007013EC" w:rsidRPr="00DF1FEE">
        <w:t xml:space="preserve"> </w:t>
      </w:r>
      <w:r w:rsidR="00445F7A">
        <w:t xml:space="preserve">of </w:t>
      </w:r>
      <w:r w:rsidR="006755E1" w:rsidRPr="00DF1FEE">
        <w:t xml:space="preserve">loan </w:t>
      </w:r>
      <w:r w:rsidR="007013EC">
        <w:t>to</w:t>
      </w:r>
      <w:r w:rsidR="005A1D13">
        <w:t xml:space="preserve"> </w:t>
      </w:r>
      <w:r w:rsidR="007013EC">
        <w:rPr>
          <w:rFonts w:cs="Angsana New"/>
          <w:lang w:val="en-US" w:bidi="th-TH"/>
        </w:rPr>
        <w:t>a subsidiary.</w:t>
      </w:r>
    </w:p>
    <w:p w14:paraId="0A0CF825" w14:textId="77777777" w:rsidR="008371FD" w:rsidRPr="00CA646B" w:rsidRDefault="008371FD" w:rsidP="008371FD">
      <w:pPr>
        <w:pStyle w:val="ListParagraph"/>
        <w:rPr>
          <w:szCs w:val="22"/>
          <w:lang w:val="en-US"/>
        </w:rPr>
      </w:pPr>
    </w:p>
    <w:sectPr w:rsidR="008371FD" w:rsidRPr="00CA646B" w:rsidSect="00B85661">
      <w:headerReference w:type="default" r:id="rId2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31CA3" w14:textId="77777777" w:rsidR="00FA36A3" w:rsidRDefault="00FA36A3">
      <w:r>
        <w:separator/>
      </w:r>
    </w:p>
  </w:endnote>
  <w:endnote w:type="continuationSeparator" w:id="0">
    <w:p w14:paraId="36D58D9F" w14:textId="77777777" w:rsidR="00FA36A3" w:rsidRDefault="00FA36A3">
      <w:r>
        <w:continuationSeparator/>
      </w:r>
    </w:p>
  </w:endnote>
  <w:endnote w:type="continuationNotice" w:id="1">
    <w:p w14:paraId="53708D8A" w14:textId="77777777" w:rsidR="00FA36A3" w:rsidRDefault="00FA36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4DF7" w14:textId="77777777" w:rsidR="00566AD8" w:rsidRPr="00786600" w:rsidRDefault="00566AD8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581B03DA" w14:textId="77777777" w:rsidR="00566AD8" w:rsidRPr="009A4A9E" w:rsidRDefault="00566AD8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3E8F" w14:textId="2ABFC86A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5930BD">
      <w:rPr>
        <w:rFonts w:ascii="Times New Roman" w:hAnsi="Times New Roman"/>
        <w:i/>
        <w:iCs/>
        <w:sz w:val="22"/>
        <w:szCs w:val="22"/>
      </w:rPr>
      <w:fldChar w:fldCharType="begin"/>
    </w:r>
    <w:r w:rsidRPr="005930BD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5930BD">
      <w:rPr>
        <w:rFonts w:ascii="Times New Roman" w:hAnsi="Times New Roman"/>
        <w:i/>
        <w:iCs/>
        <w:sz w:val="22"/>
        <w:szCs w:val="22"/>
      </w:rPr>
      <w:fldChar w:fldCharType="separate"/>
    </w:r>
    <w:r w:rsidR="00F32628">
      <w:rPr>
        <w:rFonts w:ascii="Times New Roman" w:hAnsi="Times New Roman"/>
        <w:i/>
        <w:iCs/>
        <w:noProof/>
        <w:sz w:val="22"/>
        <w:szCs w:val="22"/>
      </w:rPr>
      <w:t>1417703 - 2023 Sep-FSA-Nava Nakorn Pcl.- 09e-Q3_8-Nov-23.docx</w:t>
    </w:r>
    <w:r w:rsidRPr="005930BD">
      <w:rPr>
        <w:rFonts w:ascii="Times New Roman" w:hAnsi="Times New Roman"/>
        <w:i/>
        <w:iCs/>
        <w:sz w:val="22"/>
        <w:szCs w:val="22"/>
      </w:rPr>
      <w:fldChar w:fldCharType="end"/>
    </w:r>
    <w:r w:rsidRPr="005930BD">
      <w:rPr>
        <w:rFonts w:ascii="Times New Roman" w:hAnsi="Times New Roman"/>
        <w:i/>
        <w:iCs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03D91">
      <w:rPr>
        <w:rStyle w:val="PageNumber"/>
        <w:rFonts w:ascii="Times New Roman" w:hAnsi="Times New Roman"/>
        <w:sz w:val="22"/>
        <w:szCs w:val="22"/>
      </w:rPr>
      <w:fldChar w:fldCharType="begin"/>
    </w:r>
    <w:r w:rsidRPr="00103D9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03D9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103D9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E260B" w14:textId="77777777" w:rsidR="00D10209" w:rsidRPr="00786600" w:rsidRDefault="00D10209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297666F0" w14:textId="77777777" w:rsidR="00D10209" w:rsidRPr="009A4A9E" w:rsidRDefault="00D10209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07BC6" w14:textId="77777777" w:rsidR="00D10209" w:rsidRPr="00786600" w:rsidRDefault="00D10209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23594362" w14:textId="77777777" w:rsidR="00D10209" w:rsidRPr="009A4A9E" w:rsidRDefault="00D10209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2795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1953" w14:textId="16BD06DF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F32628">
      <w:rPr>
        <w:rFonts w:ascii="Times New Roman" w:hAnsi="Times New Roman"/>
        <w:noProof/>
        <w:sz w:val="22"/>
        <w:szCs w:val="22"/>
      </w:rPr>
      <w:t>1417703 - 2023 Sep-FSA-Nava Nakorn Pcl.- 09e-Q3_8-Nov-23.docx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16BD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1B22" w14:textId="353D684F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F32628">
      <w:rPr>
        <w:rFonts w:ascii="Times New Roman" w:hAnsi="Times New Roman"/>
        <w:noProof/>
        <w:sz w:val="22"/>
        <w:szCs w:val="22"/>
      </w:rPr>
      <w:t>1417703 - 2023 Sep-FSA-Nava Nakorn Pcl.- 09e-Q3_8-Nov-23.docx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F621A" w14:textId="77777777" w:rsidR="00FA36A3" w:rsidRDefault="00FA36A3">
      <w:r>
        <w:separator/>
      </w:r>
    </w:p>
  </w:footnote>
  <w:footnote w:type="continuationSeparator" w:id="0">
    <w:p w14:paraId="09C9DE2E" w14:textId="77777777" w:rsidR="00FA36A3" w:rsidRDefault="00FA36A3">
      <w:r>
        <w:continuationSeparator/>
      </w:r>
    </w:p>
  </w:footnote>
  <w:footnote w:type="continuationNotice" w:id="1">
    <w:p w14:paraId="32F11714" w14:textId="77777777" w:rsidR="00FA36A3" w:rsidRDefault="00FA36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27BA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138ED68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6E636F9E" w14:textId="681625E1" w:rsidR="00556F43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nine-month periods ended 30 September 2023 (Unaudited)</w:t>
    </w:r>
  </w:p>
  <w:p w14:paraId="747CEB10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752C769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CD45" w14:textId="01FA1EC3" w:rsidR="004449F3" w:rsidRDefault="004449F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CFEC136" w14:textId="77777777" w:rsidR="004449F3" w:rsidRDefault="004449F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BE3F294" w14:textId="4C50C1AD" w:rsidR="00556F43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nine-month periods ended 30 September 2023 (Unaudited)</w:t>
    </w:r>
  </w:p>
  <w:p w14:paraId="60E09FC4" w14:textId="77777777" w:rsidR="004449F3" w:rsidRPr="003C7A17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8E07" w14:textId="77777777" w:rsidR="004449F3" w:rsidRPr="0017103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</w:p>
  <w:p w14:paraId="2C3B78A3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D35545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interim </w:t>
    </w:r>
    <w:r w:rsidRPr="00D35545">
      <w:rPr>
        <w:rFonts w:ascii="Times New Roman" w:hAnsi="Times New Roman"/>
        <w:b/>
        <w:bCs/>
        <w:sz w:val="24"/>
        <w:szCs w:val="24"/>
      </w:rPr>
      <w:t>financial statements</w:t>
    </w:r>
  </w:p>
  <w:p w14:paraId="008FD3BE" w14:textId="77777777" w:rsidR="004449F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</w:t>
    </w:r>
    <w:r w:rsidRPr="00D35545">
      <w:rPr>
        <w:rFonts w:ascii="Times New Roman" w:hAnsi="Times New Roman"/>
        <w:b/>
        <w:bCs/>
        <w:sz w:val="24"/>
        <w:szCs w:val="24"/>
      </w:rPr>
      <w:t xml:space="preserve"> ended </w:t>
    </w:r>
    <w:smartTag w:uri="urn:schemas-microsoft-com:office:smarttags" w:element="date">
      <w:smartTagPr>
        <w:attr w:name="Month" w:val="3"/>
        <w:attr w:name="Day" w:val="31"/>
        <w:attr w:name="Year" w:val="2007"/>
      </w:smartTagPr>
      <w:r w:rsidRPr="00D35545">
        <w:rPr>
          <w:rFonts w:ascii="Times New Roman" w:hAnsi="Times New Roman"/>
          <w:b/>
          <w:bCs/>
          <w:sz w:val="24"/>
          <w:szCs w:val="24"/>
        </w:rPr>
        <w:t>31 March 200</w:t>
      </w:r>
      <w:r>
        <w:rPr>
          <w:rFonts w:ascii="Times New Roman" w:hAnsi="Times New Roman"/>
          <w:b/>
          <w:bCs/>
          <w:sz w:val="24"/>
          <w:szCs w:val="24"/>
        </w:rPr>
        <w:t>7</w:t>
      </w:r>
    </w:smartTag>
    <w:r w:rsidRPr="00D3554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8BAE14A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  <w:p w14:paraId="24618F61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807B" w14:textId="77777777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CA1BA5D" w14:textId="77777777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172AEC8" w14:textId="1469E0DE" w:rsidR="00556F43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nine-month periods ended 30 September 2023 (Unaudited)</w:t>
    </w:r>
  </w:p>
  <w:p w14:paraId="01E3BEC1" w14:textId="77777777" w:rsidR="004449F3" w:rsidRPr="003C7A17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9199FE6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B2BF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54B186F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7F03131" w14:textId="4A02F903" w:rsidR="00556F43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nine-month periods ended 30 September 2023 (Unaudited)</w:t>
    </w:r>
  </w:p>
  <w:p w14:paraId="497F774F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3A10DE47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84E1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460A90BE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1E5F9D2C" w14:textId="77777777" w:rsidR="00D10209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nine-month periods ended 30 September 2023 (Unaudited)</w:t>
    </w:r>
  </w:p>
  <w:p w14:paraId="551D53C9" w14:textId="77777777" w:rsidR="00D10209" w:rsidRPr="003C7A17" w:rsidRDefault="00D10209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612425B4" w14:textId="77777777" w:rsidR="00D10209" w:rsidRPr="003C7A17" w:rsidRDefault="00D10209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AFEDD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31B020C1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4CE555FE" w14:textId="77777777" w:rsidR="00D10209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nine-month periods ended 30 September 2023 (Unaudited)</w:t>
    </w:r>
  </w:p>
  <w:p w14:paraId="1520CEDD" w14:textId="77777777" w:rsidR="00D10209" w:rsidRPr="003C7A17" w:rsidRDefault="00D10209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26ACA2BE" w14:textId="77777777" w:rsidR="00D10209" w:rsidRPr="003C7A17" w:rsidRDefault="00D10209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6AFB" w14:textId="704EA461" w:rsidR="004449F3" w:rsidRDefault="004449F3" w:rsidP="003B6D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4851E59E" w14:textId="77777777" w:rsidR="004449F3" w:rsidRDefault="004449F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BE3A8A8" w14:textId="484E854E" w:rsidR="00556F43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nine-month periods ended 30 September 2023 (Unaudited)</w:t>
    </w:r>
  </w:p>
  <w:p w14:paraId="7B475EE6" w14:textId="4146D168" w:rsidR="004449F3" w:rsidRPr="003C7A17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7C10A433" w14:textId="54DC50DB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6C453" w14:textId="77777777" w:rsidR="003B6D06" w:rsidRDefault="003B6D06" w:rsidP="003B6D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18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95650AA" w14:textId="77777777" w:rsidR="003B6D06" w:rsidRDefault="003B6D06" w:rsidP="00FF13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 w:hanging="270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4F613930" w14:textId="3D710E00" w:rsidR="003B6D06" w:rsidRDefault="00D10209" w:rsidP="00FF130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720" w:hanging="270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nine-month periods ended 30 September 2023 (Unaudited)</w:t>
    </w:r>
  </w:p>
  <w:p w14:paraId="5FDBBF73" w14:textId="3E70F827" w:rsidR="003B6D06" w:rsidRPr="003C7A17" w:rsidRDefault="003B6D06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0C4C96E4" w14:textId="77777777" w:rsidR="003B6D06" w:rsidRDefault="003B6D06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2291" w14:textId="1C712B9E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004091D" w14:textId="77777777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0B122BAE" w14:textId="7B6D5C33" w:rsidR="00556F43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and nine-month periods ended 30 September 2023 (Unaudited)</w:t>
    </w:r>
  </w:p>
  <w:p w14:paraId="24231DC7" w14:textId="77777777" w:rsidR="004449F3" w:rsidRPr="003C7A17" w:rsidRDefault="004449F3" w:rsidP="007E2D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23A1C07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00B168D"/>
    <w:multiLevelType w:val="multilevel"/>
    <w:tmpl w:val="89286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ascii="Angsana New" w:hAnsi="Angsana New" w:cs="Angsana New" w:hint="default"/>
        <w:sz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ngsana New" w:hAnsi="Angsana New" w:cs="Angsana New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Angsana New" w:hAnsi="Angsana New" w:cs="Angsana New"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Angsana New" w:hAnsi="Angsana New" w:cs="Angsana New"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Angsana New" w:hAnsi="Angsana New" w:cs="Angsana New"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Angsana New" w:hAnsi="Angsana New" w:cs="Angsana New"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Angsana New" w:hAnsi="Angsana New" w:cs="Angsana New"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Angsana New" w:hAnsi="Angsana New" w:cs="Angsana New" w:hint="default"/>
        <w:sz w:val="30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514EFB"/>
    <w:multiLevelType w:val="hybridMultilevel"/>
    <w:tmpl w:val="6EB81ADA"/>
    <w:lvl w:ilvl="0" w:tplc="8CF6245E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1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2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7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93B15A6"/>
    <w:multiLevelType w:val="multilevel"/>
    <w:tmpl w:val="C444E5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70" w:hanging="63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ngsana New" w:hAnsi="Angsana New" w:cs="Angsana New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Angsana New" w:hAnsi="Angsana New" w:cs="Angsana New"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Angsana New" w:hAnsi="Angsana New" w:cs="Angsana New"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Angsana New" w:hAnsi="Angsana New" w:cs="Angsana New"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Angsana New" w:hAnsi="Angsana New" w:cs="Angsana New"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Angsana New" w:hAnsi="Angsana New" w:cs="Angsana New"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Angsana New" w:hAnsi="Angsana New" w:cs="Angsana New" w:hint="default"/>
        <w:sz w:val="30"/>
      </w:rPr>
    </w:lvl>
  </w:abstractNum>
  <w:abstractNum w:abstractNumId="40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396207">
    <w:abstractNumId w:val="6"/>
  </w:num>
  <w:num w:numId="2" w16cid:durableId="1297642887">
    <w:abstractNumId w:val="5"/>
  </w:num>
  <w:num w:numId="3" w16cid:durableId="1072770933">
    <w:abstractNumId w:val="9"/>
  </w:num>
  <w:num w:numId="4" w16cid:durableId="489055581">
    <w:abstractNumId w:val="7"/>
  </w:num>
  <w:num w:numId="5" w16cid:durableId="264074488">
    <w:abstractNumId w:val="8"/>
  </w:num>
  <w:num w:numId="6" w16cid:durableId="1123040265">
    <w:abstractNumId w:val="3"/>
  </w:num>
  <w:num w:numId="7" w16cid:durableId="1811436108">
    <w:abstractNumId w:val="2"/>
  </w:num>
  <w:num w:numId="8" w16cid:durableId="1344939084">
    <w:abstractNumId w:val="0"/>
  </w:num>
  <w:num w:numId="9" w16cid:durableId="1431051704">
    <w:abstractNumId w:val="1"/>
  </w:num>
  <w:num w:numId="10" w16cid:durableId="741830965">
    <w:abstractNumId w:val="4"/>
  </w:num>
  <w:num w:numId="11" w16cid:durableId="969285016">
    <w:abstractNumId w:val="25"/>
  </w:num>
  <w:num w:numId="12" w16cid:durableId="1334188978">
    <w:abstractNumId w:val="17"/>
  </w:num>
  <w:num w:numId="13" w16cid:durableId="779758309">
    <w:abstractNumId w:val="33"/>
  </w:num>
  <w:num w:numId="14" w16cid:durableId="1958095340">
    <w:abstractNumId w:val="19"/>
  </w:num>
  <w:num w:numId="15" w16cid:durableId="1053654022">
    <w:abstractNumId w:val="28"/>
  </w:num>
  <w:num w:numId="16" w16cid:durableId="809633537">
    <w:abstractNumId w:val="10"/>
  </w:num>
  <w:num w:numId="17" w16cid:durableId="1465999997">
    <w:abstractNumId w:val="22"/>
  </w:num>
  <w:num w:numId="18" w16cid:durableId="893783144">
    <w:abstractNumId w:val="12"/>
  </w:num>
  <w:num w:numId="19" w16cid:durableId="2030065791">
    <w:abstractNumId w:val="38"/>
  </w:num>
  <w:num w:numId="20" w16cid:durableId="668794971">
    <w:abstractNumId w:val="36"/>
  </w:num>
  <w:num w:numId="21" w16cid:durableId="1360280724">
    <w:abstractNumId w:val="32"/>
  </w:num>
  <w:num w:numId="22" w16cid:durableId="637804574">
    <w:abstractNumId w:val="21"/>
  </w:num>
  <w:num w:numId="23" w16cid:durableId="1149439470">
    <w:abstractNumId w:val="30"/>
  </w:num>
  <w:num w:numId="24" w16cid:durableId="916280097">
    <w:abstractNumId w:val="14"/>
  </w:num>
  <w:num w:numId="25" w16cid:durableId="714618070">
    <w:abstractNumId w:val="19"/>
  </w:num>
  <w:num w:numId="26" w16cid:durableId="244075406">
    <w:abstractNumId w:val="35"/>
  </w:num>
  <w:num w:numId="27" w16cid:durableId="164563827">
    <w:abstractNumId w:val="37"/>
  </w:num>
  <w:num w:numId="28" w16cid:durableId="1950427945">
    <w:abstractNumId w:val="19"/>
  </w:num>
  <w:num w:numId="29" w16cid:durableId="1092118586">
    <w:abstractNumId w:val="16"/>
  </w:num>
  <w:num w:numId="30" w16cid:durableId="813565835">
    <w:abstractNumId w:val="24"/>
  </w:num>
  <w:num w:numId="31" w16cid:durableId="1178815967">
    <w:abstractNumId w:val="20"/>
  </w:num>
  <w:num w:numId="32" w16cid:durableId="747700448">
    <w:abstractNumId w:val="23"/>
  </w:num>
  <w:num w:numId="33" w16cid:durableId="907806108">
    <w:abstractNumId w:val="19"/>
  </w:num>
  <w:num w:numId="34" w16cid:durableId="1364669663">
    <w:abstractNumId w:val="34"/>
  </w:num>
  <w:num w:numId="35" w16cid:durableId="1359742841">
    <w:abstractNumId w:val="26"/>
  </w:num>
  <w:num w:numId="36" w16cid:durableId="1284120090">
    <w:abstractNumId w:val="31"/>
  </w:num>
  <w:num w:numId="37" w16cid:durableId="1821190390">
    <w:abstractNumId w:val="40"/>
  </w:num>
  <w:num w:numId="38" w16cid:durableId="998534834">
    <w:abstractNumId w:val="29"/>
  </w:num>
  <w:num w:numId="39" w16cid:durableId="909466632">
    <w:abstractNumId w:val="15"/>
  </w:num>
  <w:num w:numId="40" w16cid:durableId="1241866525">
    <w:abstractNumId w:val="11"/>
  </w:num>
  <w:num w:numId="41" w16cid:durableId="285625227">
    <w:abstractNumId w:val="27"/>
  </w:num>
  <w:num w:numId="42" w16cid:durableId="1883708474">
    <w:abstractNumId w:val="39"/>
  </w:num>
  <w:num w:numId="43" w16cid:durableId="565914743">
    <w:abstractNumId w:val="18"/>
  </w:num>
  <w:num w:numId="44" w16cid:durableId="1253196911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12A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A68"/>
    <w:rsid w:val="00002BF4"/>
    <w:rsid w:val="00002DB4"/>
    <w:rsid w:val="00002E22"/>
    <w:rsid w:val="00003087"/>
    <w:rsid w:val="000031AA"/>
    <w:rsid w:val="00003373"/>
    <w:rsid w:val="000033F0"/>
    <w:rsid w:val="00003957"/>
    <w:rsid w:val="00003DA5"/>
    <w:rsid w:val="00004006"/>
    <w:rsid w:val="00004B99"/>
    <w:rsid w:val="00004D65"/>
    <w:rsid w:val="000050D3"/>
    <w:rsid w:val="00005292"/>
    <w:rsid w:val="00005609"/>
    <w:rsid w:val="00005714"/>
    <w:rsid w:val="00005DC2"/>
    <w:rsid w:val="00006AC8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3B0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696"/>
    <w:rsid w:val="000127B6"/>
    <w:rsid w:val="00012E60"/>
    <w:rsid w:val="000133B2"/>
    <w:rsid w:val="00013BEE"/>
    <w:rsid w:val="00013F1B"/>
    <w:rsid w:val="00014052"/>
    <w:rsid w:val="000142C1"/>
    <w:rsid w:val="000142F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5D4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460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3A0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657"/>
    <w:rsid w:val="00027A79"/>
    <w:rsid w:val="0003012B"/>
    <w:rsid w:val="0003017B"/>
    <w:rsid w:val="00030691"/>
    <w:rsid w:val="00030AAB"/>
    <w:rsid w:val="00030B7A"/>
    <w:rsid w:val="00030CBA"/>
    <w:rsid w:val="0003113C"/>
    <w:rsid w:val="0003123F"/>
    <w:rsid w:val="00031434"/>
    <w:rsid w:val="000318DA"/>
    <w:rsid w:val="0003195D"/>
    <w:rsid w:val="000319A3"/>
    <w:rsid w:val="00031BA9"/>
    <w:rsid w:val="00031FB7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3F0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EF7"/>
    <w:rsid w:val="00035F19"/>
    <w:rsid w:val="000360CB"/>
    <w:rsid w:val="000363E3"/>
    <w:rsid w:val="00036912"/>
    <w:rsid w:val="00036942"/>
    <w:rsid w:val="000369F6"/>
    <w:rsid w:val="00037291"/>
    <w:rsid w:val="0003736D"/>
    <w:rsid w:val="00037B71"/>
    <w:rsid w:val="00037C7D"/>
    <w:rsid w:val="00037D3E"/>
    <w:rsid w:val="00037F09"/>
    <w:rsid w:val="00040302"/>
    <w:rsid w:val="00040339"/>
    <w:rsid w:val="00040430"/>
    <w:rsid w:val="00040532"/>
    <w:rsid w:val="000408AA"/>
    <w:rsid w:val="00040B3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5EB"/>
    <w:rsid w:val="0004374F"/>
    <w:rsid w:val="00043969"/>
    <w:rsid w:val="00043B99"/>
    <w:rsid w:val="00043F69"/>
    <w:rsid w:val="0004423D"/>
    <w:rsid w:val="000449AF"/>
    <w:rsid w:val="00044AB3"/>
    <w:rsid w:val="00044BA0"/>
    <w:rsid w:val="00044E8F"/>
    <w:rsid w:val="00045414"/>
    <w:rsid w:val="000454D6"/>
    <w:rsid w:val="00045A93"/>
    <w:rsid w:val="00045AE7"/>
    <w:rsid w:val="00046036"/>
    <w:rsid w:val="000460CE"/>
    <w:rsid w:val="000460E2"/>
    <w:rsid w:val="0004618A"/>
    <w:rsid w:val="00046472"/>
    <w:rsid w:val="00046938"/>
    <w:rsid w:val="00046B04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2F7"/>
    <w:rsid w:val="00050565"/>
    <w:rsid w:val="0005084D"/>
    <w:rsid w:val="00050940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4FEA"/>
    <w:rsid w:val="0005543B"/>
    <w:rsid w:val="00055A83"/>
    <w:rsid w:val="00055B24"/>
    <w:rsid w:val="00055BBE"/>
    <w:rsid w:val="00055F88"/>
    <w:rsid w:val="000561AB"/>
    <w:rsid w:val="0005695C"/>
    <w:rsid w:val="00056A53"/>
    <w:rsid w:val="00056CF5"/>
    <w:rsid w:val="00056DF1"/>
    <w:rsid w:val="00056F71"/>
    <w:rsid w:val="00057157"/>
    <w:rsid w:val="00057172"/>
    <w:rsid w:val="000572B5"/>
    <w:rsid w:val="00057795"/>
    <w:rsid w:val="000578C3"/>
    <w:rsid w:val="00057901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682"/>
    <w:rsid w:val="00064756"/>
    <w:rsid w:val="000648AA"/>
    <w:rsid w:val="00064AB3"/>
    <w:rsid w:val="0006525A"/>
    <w:rsid w:val="00065914"/>
    <w:rsid w:val="00065E8C"/>
    <w:rsid w:val="000660DC"/>
    <w:rsid w:val="000661A0"/>
    <w:rsid w:val="000662BA"/>
    <w:rsid w:val="000665F0"/>
    <w:rsid w:val="000666E0"/>
    <w:rsid w:val="0006681B"/>
    <w:rsid w:val="00066BAC"/>
    <w:rsid w:val="0006720A"/>
    <w:rsid w:val="00067425"/>
    <w:rsid w:val="00070007"/>
    <w:rsid w:val="0007027D"/>
    <w:rsid w:val="0007053A"/>
    <w:rsid w:val="00070692"/>
    <w:rsid w:val="0007074B"/>
    <w:rsid w:val="000708F4"/>
    <w:rsid w:val="00070A4D"/>
    <w:rsid w:val="00070A6D"/>
    <w:rsid w:val="00071231"/>
    <w:rsid w:val="000714FE"/>
    <w:rsid w:val="00071A70"/>
    <w:rsid w:val="00071F82"/>
    <w:rsid w:val="00072227"/>
    <w:rsid w:val="00072568"/>
    <w:rsid w:val="0007282B"/>
    <w:rsid w:val="00072E0E"/>
    <w:rsid w:val="0007306A"/>
    <w:rsid w:val="0007308A"/>
    <w:rsid w:val="00073346"/>
    <w:rsid w:val="000734B3"/>
    <w:rsid w:val="0007363F"/>
    <w:rsid w:val="0007395B"/>
    <w:rsid w:val="000739B3"/>
    <w:rsid w:val="000739F3"/>
    <w:rsid w:val="00073BC7"/>
    <w:rsid w:val="00073CEE"/>
    <w:rsid w:val="00073D4B"/>
    <w:rsid w:val="00073FDC"/>
    <w:rsid w:val="00073FE3"/>
    <w:rsid w:val="000740B7"/>
    <w:rsid w:val="000743DC"/>
    <w:rsid w:val="00074437"/>
    <w:rsid w:val="000744C4"/>
    <w:rsid w:val="0007473F"/>
    <w:rsid w:val="000748B1"/>
    <w:rsid w:val="00075763"/>
    <w:rsid w:val="00075B19"/>
    <w:rsid w:val="0007645A"/>
    <w:rsid w:val="00076C16"/>
    <w:rsid w:val="00076D86"/>
    <w:rsid w:val="0007730A"/>
    <w:rsid w:val="0007769A"/>
    <w:rsid w:val="00077B66"/>
    <w:rsid w:val="00077DF6"/>
    <w:rsid w:val="000811BF"/>
    <w:rsid w:val="0008129E"/>
    <w:rsid w:val="00081D30"/>
    <w:rsid w:val="00081DDA"/>
    <w:rsid w:val="0008241B"/>
    <w:rsid w:val="00082583"/>
    <w:rsid w:val="00082BAF"/>
    <w:rsid w:val="00082C47"/>
    <w:rsid w:val="00082FD1"/>
    <w:rsid w:val="0008300D"/>
    <w:rsid w:val="00083B5E"/>
    <w:rsid w:val="0008460B"/>
    <w:rsid w:val="00084B14"/>
    <w:rsid w:val="00084B89"/>
    <w:rsid w:val="00084E68"/>
    <w:rsid w:val="00084ED0"/>
    <w:rsid w:val="00084F72"/>
    <w:rsid w:val="0008522C"/>
    <w:rsid w:val="000852DB"/>
    <w:rsid w:val="00085863"/>
    <w:rsid w:val="00085895"/>
    <w:rsid w:val="00085A70"/>
    <w:rsid w:val="00085CAB"/>
    <w:rsid w:val="00085E38"/>
    <w:rsid w:val="0008601B"/>
    <w:rsid w:val="000861EA"/>
    <w:rsid w:val="000862D6"/>
    <w:rsid w:val="0008635D"/>
    <w:rsid w:val="00086481"/>
    <w:rsid w:val="00086B55"/>
    <w:rsid w:val="00086B71"/>
    <w:rsid w:val="00086BBC"/>
    <w:rsid w:val="00086FC6"/>
    <w:rsid w:val="00087057"/>
    <w:rsid w:val="0008705C"/>
    <w:rsid w:val="000871B8"/>
    <w:rsid w:val="000874B6"/>
    <w:rsid w:val="00087643"/>
    <w:rsid w:val="0008764B"/>
    <w:rsid w:val="00087A95"/>
    <w:rsid w:val="00087CD0"/>
    <w:rsid w:val="00087FDD"/>
    <w:rsid w:val="0009020F"/>
    <w:rsid w:val="00090301"/>
    <w:rsid w:val="00090CD8"/>
    <w:rsid w:val="00090E5C"/>
    <w:rsid w:val="00091184"/>
    <w:rsid w:val="000912B9"/>
    <w:rsid w:val="00091430"/>
    <w:rsid w:val="000915E0"/>
    <w:rsid w:val="00091EC2"/>
    <w:rsid w:val="00091FEE"/>
    <w:rsid w:val="0009267A"/>
    <w:rsid w:val="00092873"/>
    <w:rsid w:val="000928A9"/>
    <w:rsid w:val="0009291B"/>
    <w:rsid w:val="00092FD2"/>
    <w:rsid w:val="000930EC"/>
    <w:rsid w:val="0009310F"/>
    <w:rsid w:val="000931F8"/>
    <w:rsid w:val="0009326A"/>
    <w:rsid w:val="0009354F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A55"/>
    <w:rsid w:val="00094BCD"/>
    <w:rsid w:val="00095960"/>
    <w:rsid w:val="000959D0"/>
    <w:rsid w:val="00095C9B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8CB"/>
    <w:rsid w:val="00097BED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C62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1DD"/>
    <w:rsid w:val="000A6962"/>
    <w:rsid w:val="000A6AEB"/>
    <w:rsid w:val="000A6CCD"/>
    <w:rsid w:val="000A6F04"/>
    <w:rsid w:val="000A6FD8"/>
    <w:rsid w:val="000A7201"/>
    <w:rsid w:val="000A72CC"/>
    <w:rsid w:val="000B0087"/>
    <w:rsid w:val="000B0095"/>
    <w:rsid w:val="000B0770"/>
    <w:rsid w:val="000B0CEE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0C"/>
    <w:rsid w:val="000B34DC"/>
    <w:rsid w:val="000B378D"/>
    <w:rsid w:val="000B3AB4"/>
    <w:rsid w:val="000B44C5"/>
    <w:rsid w:val="000B45F2"/>
    <w:rsid w:val="000B46E8"/>
    <w:rsid w:val="000B4A84"/>
    <w:rsid w:val="000B5459"/>
    <w:rsid w:val="000B5786"/>
    <w:rsid w:val="000B5B78"/>
    <w:rsid w:val="000B5BAE"/>
    <w:rsid w:val="000B5C05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6DA4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AC0"/>
    <w:rsid w:val="000C1B52"/>
    <w:rsid w:val="000C1C93"/>
    <w:rsid w:val="000C1CE8"/>
    <w:rsid w:val="000C1E0F"/>
    <w:rsid w:val="000C1E54"/>
    <w:rsid w:val="000C1EC0"/>
    <w:rsid w:val="000C24AB"/>
    <w:rsid w:val="000C2639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0"/>
    <w:rsid w:val="000C6601"/>
    <w:rsid w:val="000C68C3"/>
    <w:rsid w:val="000C6BE4"/>
    <w:rsid w:val="000C6C36"/>
    <w:rsid w:val="000C7251"/>
    <w:rsid w:val="000C739C"/>
    <w:rsid w:val="000C73B0"/>
    <w:rsid w:val="000C7722"/>
    <w:rsid w:val="000C7A8D"/>
    <w:rsid w:val="000C7B59"/>
    <w:rsid w:val="000C7FD1"/>
    <w:rsid w:val="000D032A"/>
    <w:rsid w:val="000D058A"/>
    <w:rsid w:val="000D0C55"/>
    <w:rsid w:val="000D0E52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55D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89C"/>
    <w:rsid w:val="000D7C78"/>
    <w:rsid w:val="000D7EFD"/>
    <w:rsid w:val="000E0191"/>
    <w:rsid w:val="000E038E"/>
    <w:rsid w:val="000E0631"/>
    <w:rsid w:val="000E082A"/>
    <w:rsid w:val="000E0E45"/>
    <w:rsid w:val="000E0F64"/>
    <w:rsid w:val="000E21E1"/>
    <w:rsid w:val="000E2387"/>
    <w:rsid w:val="000E2422"/>
    <w:rsid w:val="000E2806"/>
    <w:rsid w:val="000E284B"/>
    <w:rsid w:val="000E2B38"/>
    <w:rsid w:val="000E2D49"/>
    <w:rsid w:val="000E30B9"/>
    <w:rsid w:val="000E3100"/>
    <w:rsid w:val="000E34BD"/>
    <w:rsid w:val="000E36D9"/>
    <w:rsid w:val="000E3998"/>
    <w:rsid w:val="000E39AB"/>
    <w:rsid w:val="000E4150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4F0F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8F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D50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00E"/>
    <w:rsid w:val="000F5178"/>
    <w:rsid w:val="000F51DA"/>
    <w:rsid w:val="000F53E1"/>
    <w:rsid w:val="000F54E0"/>
    <w:rsid w:val="000F55B7"/>
    <w:rsid w:val="000F5CA9"/>
    <w:rsid w:val="000F6165"/>
    <w:rsid w:val="000F62C5"/>
    <w:rsid w:val="000F65C7"/>
    <w:rsid w:val="000F668E"/>
    <w:rsid w:val="000F70F0"/>
    <w:rsid w:val="000F7139"/>
    <w:rsid w:val="000F7296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29B3"/>
    <w:rsid w:val="00103124"/>
    <w:rsid w:val="00103781"/>
    <w:rsid w:val="00103B0F"/>
    <w:rsid w:val="00103D91"/>
    <w:rsid w:val="00103DDE"/>
    <w:rsid w:val="00103E9C"/>
    <w:rsid w:val="00103FDA"/>
    <w:rsid w:val="001041C3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464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B77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4E6D"/>
    <w:rsid w:val="001150C1"/>
    <w:rsid w:val="00115121"/>
    <w:rsid w:val="001152C9"/>
    <w:rsid w:val="001164CB"/>
    <w:rsid w:val="00116515"/>
    <w:rsid w:val="00116638"/>
    <w:rsid w:val="00116AAE"/>
    <w:rsid w:val="00116B1F"/>
    <w:rsid w:val="00116C6E"/>
    <w:rsid w:val="00116C78"/>
    <w:rsid w:val="00116D3D"/>
    <w:rsid w:val="00116E42"/>
    <w:rsid w:val="001170B1"/>
    <w:rsid w:val="001172B4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202E"/>
    <w:rsid w:val="001226A9"/>
    <w:rsid w:val="0012272E"/>
    <w:rsid w:val="00122ABB"/>
    <w:rsid w:val="00122ABF"/>
    <w:rsid w:val="00122BA3"/>
    <w:rsid w:val="00122CBE"/>
    <w:rsid w:val="00122CD7"/>
    <w:rsid w:val="00123404"/>
    <w:rsid w:val="0012340D"/>
    <w:rsid w:val="00123539"/>
    <w:rsid w:val="001235C6"/>
    <w:rsid w:val="001237A5"/>
    <w:rsid w:val="0012381E"/>
    <w:rsid w:val="00123A4A"/>
    <w:rsid w:val="00123BEB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D48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B74"/>
    <w:rsid w:val="00134C52"/>
    <w:rsid w:val="00134D5D"/>
    <w:rsid w:val="001355F4"/>
    <w:rsid w:val="00135711"/>
    <w:rsid w:val="001357BE"/>
    <w:rsid w:val="00135BEF"/>
    <w:rsid w:val="00135EB5"/>
    <w:rsid w:val="001360A2"/>
    <w:rsid w:val="00136413"/>
    <w:rsid w:val="0013652A"/>
    <w:rsid w:val="00136B35"/>
    <w:rsid w:val="00136D89"/>
    <w:rsid w:val="00136FA4"/>
    <w:rsid w:val="00137281"/>
    <w:rsid w:val="00137718"/>
    <w:rsid w:val="0013777C"/>
    <w:rsid w:val="001377B5"/>
    <w:rsid w:val="001378E2"/>
    <w:rsid w:val="00137998"/>
    <w:rsid w:val="00137DC4"/>
    <w:rsid w:val="00140029"/>
    <w:rsid w:val="001401A9"/>
    <w:rsid w:val="001402A1"/>
    <w:rsid w:val="001403C9"/>
    <w:rsid w:val="001404F6"/>
    <w:rsid w:val="001406F7"/>
    <w:rsid w:val="00140B48"/>
    <w:rsid w:val="00140CD4"/>
    <w:rsid w:val="00140F1C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4BFC"/>
    <w:rsid w:val="00144D11"/>
    <w:rsid w:val="0014513A"/>
    <w:rsid w:val="00145D02"/>
    <w:rsid w:val="00145D74"/>
    <w:rsid w:val="00146747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656"/>
    <w:rsid w:val="001517D7"/>
    <w:rsid w:val="00151BE0"/>
    <w:rsid w:val="00152687"/>
    <w:rsid w:val="00152778"/>
    <w:rsid w:val="00152908"/>
    <w:rsid w:val="00152F4D"/>
    <w:rsid w:val="001531F8"/>
    <w:rsid w:val="001532AD"/>
    <w:rsid w:val="001532EE"/>
    <w:rsid w:val="001534BE"/>
    <w:rsid w:val="0015365D"/>
    <w:rsid w:val="00153B66"/>
    <w:rsid w:val="00153D31"/>
    <w:rsid w:val="00154268"/>
    <w:rsid w:val="001544BF"/>
    <w:rsid w:val="00154534"/>
    <w:rsid w:val="00154642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6F58"/>
    <w:rsid w:val="00157297"/>
    <w:rsid w:val="0015750C"/>
    <w:rsid w:val="00157A8E"/>
    <w:rsid w:val="00157C3C"/>
    <w:rsid w:val="00157D23"/>
    <w:rsid w:val="00157D84"/>
    <w:rsid w:val="00157DFA"/>
    <w:rsid w:val="00157FEF"/>
    <w:rsid w:val="00160010"/>
    <w:rsid w:val="0016021F"/>
    <w:rsid w:val="00160445"/>
    <w:rsid w:val="0016063B"/>
    <w:rsid w:val="0016069E"/>
    <w:rsid w:val="001607C2"/>
    <w:rsid w:val="00160984"/>
    <w:rsid w:val="00160B02"/>
    <w:rsid w:val="00160E33"/>
    <w:rsid w:val="00160F0A"/>
    <w:rsid w:val="001610F0"/>
    <w:rsid w:val="00161175"/>
    <w:rsid w:val="00161404"/>
    <w:rsid w:val="00161F76"/>
    <w:rsid w:val="00162007"/>
    <w:rsid w:val="00162398"/>
    <w:rsid w:val="001625E2"/>
    <w:rsid w:val="00162790"/>
    <w:rsid w:val="00162EB4"/>
    <w:rsid w:val="0016353E"/>
    <w:rsid w:val="001637F1"/>
    <w:rsid w:val="00163933"/>
    <w:rsid w:val="00163983"/>
    <w:rsid w:val="00163A10"/>
    <w:rsid w:val="00163BAB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5C80"/>
    <w:rsid w:val="00166254"/>
    <w:rsid w:val="001664F5"/>
    <w:rsid w:val="0016657C"/>
    <w:rsid w:val="001666CF"/>
    <w:rsid w:val="00166B22"/>
    <w:rsid w:val="00166D3D"/>
    <w:rsid w:val="001670E4"/>
    <w:rsid w:val="0016728D"/>
    <w:rsid w:val="001673BD"/>
    <w:rsid w:val="00167ADA"/>
    <w:rsid w:val="00167C89"/>
    <w:rsid w:val="00167E4B"/>
    <w:rsid w:val="00170011"/>
    <w:rsid w:val="001700A4"/>
    <w:rsid w:val="00170112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296"/>
    <w:rsid w:val="00172300"/>
    <w:rsid w:val="00172358"/>
    <w:rsid w:val="00172407"/>
    <w:rsid w:val="0017247F"/>
    <w:rsid w:val="0017278B"/>
    <w:rsid w:val="001729BD"/>
    <w:rsid w:val="001729FF"/>
    <w:rsid w:val="00172B67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3E5"/>
    <w:rsid w:val="0017478B"/>
    <w:rsid w:val="0017492C"/>
    <w:rsid w:val="00174A37"/>
    <w:rsid w:val="001750A7"/>
    <w:rsid w:val="00175144"/>
    <w:rsid w:val="0017548C"/>
    <w:rsid w:val="0017549F"/>
    <w:rsid w:val="001758AB"/>
    <w:rsid w:val="00175A4C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75B"/>
    <w:rsid w:val="00183825"/>
    <w:rsid w:val="00183868"/>
    <w:rsid w:val="00183962"/>
    <w:rsid w:val="00183F9E"/>
    <w:rsid w:val="001845DA"/>
    <w:rsid w:val="00184663"/>
    <w:rsid w:val="00184876"/>
    <w:rsid w:val="00184D97"/>
    <w:rsid w:val="001850CE"/>
    <w:rsid w:val="0018572E"/>
    <w:rsid w:val="00185C64"/>
    <w:rsid w:val="00185D4F"/>
    <w:rsid w:val="00185FF6"/>
    <w:rsid w:val="00186009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6F9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AE"/>
    <w:rsid w:val="00191DC6"/>
    <w:rsid w:val="00191DC7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2DB"/>
    <w:rsid w:val="00194617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0B4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1F64"/>
    <w:rsid w:val="001A2023"/>
    <w:rsid w:val="001A21DB"/>
    <w:rsid w:val="001A21F1"/>
    <w:rsid w:val="001A25EB"/>
    <w:rsid w:val="001A26D6"/>
    <w:rsid w:val="001A2719"/>
    <w:rsid w:val="001A2A36"/>
    <w:rsid w:val="001A2C73"/>
    <w:rsid w:val="001A2D48"/>
    <w:rsid w:val="001A2F02"/>
    <w:rsid w:val="001A31F1"/>
    <w:rsid w:val="001A3215"/>
    <w:rsid w:val="001A39E3"/>
    <w:rsid w:val="001A3D44"/>
    <w:rsid w:val="001A3E85"/>
    <w:rsid w:val="001A4061"/>
    <w:rsid w:val="001A4151"/>
    <w:rsid w:val="001A43C4"/>
    <w:rsid w:val="001A4631"/>
    <w:rsid w:val="001A4730"/>
    <w:rsid w:val="001A486D"/>
    <w:rsid w:val="001A4E3F"/>
    <w:rsid w:val="001A4F63"/>
    <w:rsid w:val="001A5007"/>
    <w:rsid w:val="001A5668"/>
    <w:rsid w:val="001A5856"/>
    <w:rsid w:val="001A5A80"/>
    <w:rsid w:val="001A5B86"/>
    <w:rsid w:val="001A5E61"/>
    <w:rsid w:val="001A5E86"/>
    <w:rsid w:val="001A68C1"/>
    <w:rsid w:val="001A6D5B"/>
    <w:rsid w:val="001A708E"/>
    <w:rsid w:val="001A72B8"/>
    <w:rsid w:val="001A739A"/>
    <w:rsid w:val="001A7539"/>
    <w:rsid w:val="001A7781"/>
    <w:rsid w:val="001A793F"/>
    <w:rsid w:val="001A7C48"/>
    <w:rsid w:val="001A7C75"/>
    <w:rsid w:val="001A7D4D"/>
    <w:rsid w:val="001A7D9F"/>
    <w:rsid w:val="001B0111"/>
    <w:rsid w:val="001B01AA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18"/>
    <w:rsid w:val="001B1CC0"/>
    <w:rsid w:val="001B1DB8"/>
    <w:rsid w:val="001B1E59"/>
    <w:rsid w:val="001B1E83"/>
    <w:rsid w:val="001B26B2"/>
    <w:rsid w:val="001B29E0"/>
    <w:rsid w:val="001B2AD7"/>
    <w:rsid w:val="001B2EC2"/>
    <w:rsid w:val="001B3672"/>
    <w:rsid w:val="001B3C47"/>
    <w:rsid w:val="001B3CC3"/>
    <w:rsid w:val="001B3DE7"/>
    <w:rsid w:val="001B3F03"/>
    <w:rsid w:val="001B3F5C"/>
    <w:rsid w:val="001B405A"/>
    <w:rsid w:val="001B4272"/>
    <w:rsid w:val="001B4477"/>
    <w:rsid w:val="001B457F"/>
    <w:rsid w:val="001B4B86"/>
    <w:rsid w:val="001B4BE3"/>
    <w:rsid w:val="001B4EE5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29C"/>
    <w:rsid w:val="001B663C"/>
    <w:rsid w:val="001B6649"/>
    <w:rsid w:val="001B6880"/>
    <w:rsid w:val="001B6943"/>
    <w:rsid w:val="001B6EFD"/>
    <w:rsid w:val="001B7411"/>
    <w:rsid w:val="001B759D"/>
    <w:rsid w:val="001B7C86"/>
    <w:rsid w:val="001C03C7"/>
    <w:rsid w:val="001C0830"/>
    <w:rsid w:val="001C0BFE"/>
    <w:rsid w:val="001C0C2B"/>
    <w:rsid w:val="001C0D9F"/>
    <w:rsid w:val="001C1740"/>
    <w:rsid w:val="001C1D09"/>
    <w:rsid w:val="001C20A9"/>
    <w:rsid w:val="001C214E"/>
    <w:rsid w:val="001C21FE"/>
    <w:rsid w:val="001C22DD"/>
    <w:rsid w:val="001C2692"/>
    <w:rsid w:val="001C26A0"/>
    <w:rsid w:val="001C2D72"/>
    <w:rsid w:val="001C2DD4"/>
    <w:rsid w:val="001C2F9E"/>
    <w:rsid w:val="001C313C"/>
    <w:rsid w:val="001C3174"/>
    <w:rsid w:val="001C3639"/>
    <w:rsid w:val="001C36E4"/>
    <w:rsid w:val="001C3BAB"/>
    <w:rsid w:val="001C3D4C"/>
    <w:rsid w:val="001C3DE8"/>
    <w:rsid w:val="001C410D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6EE6"/>
    <w:rsid w:val="001C7020"/>
    <w:rsid w:val="001C715B"/>
    <w:rsid w:val="001C732E"/>
    <w:rsid w:val="001C7AF1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6D9"/>
    <w:rsid w:val="001D172B"/>
    <w:rsid w:val="001D18A8"/>
    <w:rsid w:val="001D1A18"/>
    <w:rsid w:val="001D1A6B"/>
    <w:rsid w:val="001D1AD0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8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D89"/>
    <w:rsid w:val="001D4E0B"/>
    <w:rsid w:val="001D4EEC"/>
    <w:rsid w:val="001D5156"/>
    <w:rsid w:val="001D560C"/>
    <w:rsid w:val="001D563F"/>
    <w:rsid w:val="001D586B"/>
    <w:rsid w:val="001D5A00"/>
    <w:rsid w:val="001D5C75"/>
    <w:rsid w:val="001D5E7A"/>
    <w:rsid w:val="001D6014"/>
    <w:rsid w:val="001D63AB"/>
    <w:rsid w:val="001D673D"/>
    <w:rsid w:val="001D6A62"/>
    <w:rsid w:val="001D6A86"/>
    <w:rsid w:val="001D6C5C"/>
    <w:rsid w:val="001D6E7B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80"/>
    <w:rsid w:val="001E0CF4"/>
    <w:rsid w:val="001E0DE1"/>
    <w:rsid w:val="001E13CC"/>
    <w:rsid w:val="001E183E"/>
    <w:rsid w:val="001E1A7C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4EBF"/>
    <w:rsid w:val="001E51CE"/>
    <w:rsid w:val="001E5421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754"/>
    <w:rsid w:val="001E788B"/>
    <w:rsid w:val="001E79F9"/>
    <w:rsid w:val="001E7B46"/>
    <w:rsid w:val="001E7F31"/>
    <w:rsid w:val="001F03EA"/>
    <w:rsid w:val="001F0420"/>
    <w:rsid w:val="001F067D"/>
    <w:rsid w:val="001F07B9"/>
    <w:rsid w:val="001F08F9"/>
    <w:rsid w:val="001F0976"/>
    <w:rsid w:val="001F0B42"/>
    <w:rsid w:val="001F0E9A"/>
    <w:rsid w:val="001F0EBE"/>
    <w:rsid w:val="001F0FA9"/>
    <w:rsid w:val="001F1026"/>
    <w:rsid w:val="001F1102"/>
    <w:rsid w:val="001F1129"/>
    <w:rsid w:val="001F1223"/>
    <w:rsid w:val="001F1244"/>
    <w:rsid w:val="001F131D"/>
    <w:rsid w:val="001F1508"/>
    <w:rsid w:val="001F1AD9"/>
    <w:rsid w:val="001F1C8D"/>
    <w:rsid w:val="001F1F41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1D"/>
    <w:rsid w:val="001F444B"/>
    <w:rsid w:val="001F4989"/>
    <w:rsid w:val="001F4BF1"/>
    <w:rsid w:val="001F537C"/>
    <w:rsid w:val="001F563A"/>
    <w:rsid w:val="001F5792"/>
    <w:rsid w:val="001F5BE8"/>
    <w:rsid w:val="001F6463"/>
    <w:rsid w:val="001F662F"/>
    <w:rsid w:val="001F6A48"/>
    <w:rsid w:val="001F6E6C"/>
    <w:rsid w:val="001F7335"/>
    <w:rsid w:val="001F753B"/>
    <w:rsid w:val="001F7849"/>
    <w:rsid w:val="001F7AE8"/>
    <w:rsid w:val="001F7BEB"/>
    <w:rsid w:val="002000AD"/>
    <w:rsid w:val="00200452"/>
    <w:rsid w:val="002005F0"/>
    <w:rsid w:val="00200968"/>
    <w:rsid w:val="00200D87"/>
    <w:rsid w:val="00200DAA"/>
    <w:rsid w:val="00201138"/>
    <w:rsid w:val="00201538"/>
    <w:rsid w:val="002018F3"/>
    <w:rsid w:val="00201A5B"/>
    <w:rsid w:val="00201BED"/>
    <w:rsid w:val="00201D97"/>
    <w:rsid w:val="002023F6"/>
    <w:rsid w:val="002024D0"/>
    <w:rsid w:val="0020254A"/>
    <w:rsid w:val="00202871"/>
    <w:rsid w:val="002034BA"/>
    <w:rsid w:val="002035D9"/>
    <w:rsid w:val="00203A25"/>
    <w:rsid w:val="00203B70"/>
    <w:rsid w:val="0020449C"/>
    <w:rsid w:val="0020463F"/>
    <w:rsid w:val="00204BC5"/>
    <w:rsid w:val="00204EE6"/>
    <w:rsid w:val="00204EFA"/>
    <w:rsid w:val="00204F67"/>
    <w:rsid w:val="002055DE"/>
    <w:rsid w:val="002058B7"/>
    <w:rsid w:val="00205B3B"/>
    <w:rsid w:val="00205D24"/>
    <w:rsid w:val="00205EA7"/>
    <w:rsid w:val="002065A6"/>
    <w:rsid w:val="002066CA"/>
    <w:rsid w:val="00206775"/>
    <w:rsid w:val="00206CA8"/>
    <w:rsid w:val="002102D3"/>
    <w:rsid w:val="002108A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AA0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49E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AB8"/>
    <w:rsid w:val="00224C38"/>
    <w:rsid w:val="00224DCC"/>
    <w:rsid w:val="00224DD4"/>
    <w:rsid w:val="00224F55"/>
    <w:rsid w:val="00224F6E"/>
    <w:rsid w:val="0022501E"/>
    <w:rsid w:val="00225178"/>
    <w:rsid w:val="0022552D"/>
    <w:rsid w:val="00225B9F"/>
    <w:rsid w:val="00225C29"/>
    <w:rsid w:val="002260BC"/>
    <w:rsid w:val="00226146"/>
    <w:rsid w:val="0022674D"/>
    <w:rsid w:val="00226A09"/>
    <w:rsid w:val="00226F84"/>
    <w:rsid w:val="002272C8"/>
    <w:rsid w:val="002272EC"/>
    <w:rsid w:val="00227555"/>
    <w:rsid w:val="00227650"/>
    <w:rsid w:val="00227857"/>
    <w:rsid w:val="00227B88"/>
    <w:rsid w:val="00227E55"/>
    <w:rsid w:val="00227F4E"/>
    <w:rsid w:val="00227FBB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2C7"/>
    <w:rsid w:val="0023139B"/>
    <w:rsid w:val="0023170D"/>
    <w:rsid w:val="00231F5B"/>
    <w:rsid w:val="002322E4"/>
    <w:rsid w:val="0023237A"/>
    <w:rsid w:val="002324CA"/>
    <w:rsid w:val="00232F32"/>
    <w:rsid w:val="0023303F"/>
    <w:rsid w:val="0023325A"/>
    <w:rsid w:val="002332D5"/>
    <w:rsid w:val="00233474"/>
    <w:rsid w:val="002339F8"/>
    <w:rsid w:val="00233D6C"/>
    <w:rsid w:val="00233F7C"/>
    <w:rsid w:val="00233FE5"/>
    <w:rsid w:val="00234068"/>
    <w:rsid w:val="0023438D"/>
    <w:rsid w:val="002343C5"/>
    <w:rsid w:val="0023442B"/>
    <w:rsid w:val="00234491"/>
    <w:rsid w:val="0023452D"/>
    <w:rsid w:val="00234758"/>
    <w:rsid w:val="00234A78"/>
    <w:rsid w:val="00234F75"/>
    <w:rsid w:val="002353BA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0AB6"/>
    <w:rsid w:val="00241265"/>
    <w:rsid w:val="00241364"/>
    <w:rsid w:val="00241A74"/>
    <w:rsid w:val="00241AEE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436"/>
    <w:rsid w:val="00243955"/>
    <w:rsid w:val="00243F09"/>
    <w:rsid w:val="002441C4"/>
    <w:rsid w:val="00244801"/>
    <w:rsid w:val="00244871"/>
    <w:rsid w:val="00245017"/>
    <w:rsid w:val="00245203"/>
    <w:rsid w:val="00245571"/>
    <w:rsid w:val="00245751"/>
    <w:rsid w:val="00245AF9"/>
    <w:rsid w:val="00246510"/>
    <w:rsid w:val="002465FB"/>
    <w:rsid w:val="002466B0"/>
    <w:rsid w:val="002467D9"/>
    <w:rsid w:val="00246AC5"/>
    <w:rsid w:val="00246DD3"/>
    <w:rsid w:val="00246E0A"/>
    <w:rsid w:val="00246EAA"/>
    <w:rsid w:val="00246F68"/>
    <w:rsid w:val="002470E7"/>
    <w:rsid w:val="00247175"/>
    <w:rsid w:val="002472AF"/>
    <w:rsid w:val="00247E58"/>
    <w:rsid w:val="00247F9C"/>
    <w:rsid w:val="002503F8"/>
    <w:rsid w:val="002504DA"/>
    <w:rsid w:val="0025050F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5DB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B97"/>
    <w:rsid w:val="00254EC6"/>
    <w:rsid w:val="002551CB"/>
    <w:rsid w:val="002553BF"/>
    <w:rsid w:val="002554CC"/>
    <w:rsid w:val="0025590A"/>
    <w:rsid w:val="002559D2"/>
    <w:rsid w:val="00255A31"/>
    <w:rsid w:val="00255ADF"/>
    <w:rsid w:val="00255E1D"/>
    <w:rsid w:val="00256187"/>
    <w:rsid w:val="002561B4"/>
    <w:rsid w:val="0025628C"/>
    <w:rsid w:val="00256945"/>
    <w:rsid w:val="002569A0"/>
    <w:rsid w:val="00256C75"/>
    <w:rsid w:val="00256F55"/>
    <w:rsid w:val="00256FD2"/>
    <w:rsid w:val="0025703C"/>
    <w:rsid w:val="00257155"/>
    <w:rsid w:val="002574B7"/>
    <w:rsid w:val="002574D7"/>
    <w:rsid w:val="00257688"/>
    <w:rsid w:val="00257717"/>
    <w:rsid w:val="002579CB"/>
    <w:rsid w:val="002601A3"/>
    <w:rsid w:val="00260406"/>
    <w:rsid w:val="002604E5"/>
    <w:rsid w:val="00260662"/>
    <w:rsid w:val="002606C3"/>
    <w:rsid w:val="002609DD"/>
    <w:rsid w:val="00260AF0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08C"/>
    <w:rsid w:val="0026226D"/>
    <w:rsid w:val="002623BD"/>
    <w:rsid w:val="00262C3B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3E9"/>
    <w:rsid w:val="0026559C"/>
    <w:rsid w:val="002658DC"/>
    <w:rsid w:val="00265A91"/>
    <w:rsid w:val="0026614B"/>
    <w:rsid w:val="002663CE"/>
    <w:rsid w:val="002664D2"/>
    <w:rsid w:val="002665E3"/>
    <w:rsid w:val="00266698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45D"/>
    <w:rsid w:val="00267666"/>
    <w:rsid w:val="00267AB6"/>
    <w:rsid w:val="002709CD"/>
    <w:rsid w:val="00270C94"/>
    <w:rsid w:val="00270DA6"/>
    <w:rsid w:val="00270DCF"/>
    <w:rsid w:val="00270EBF"/>
    <w:rsid w:val="00270EDD"/>
    <w:rsid w:val="00271173"/>
    <w:rsid w:val="00271259"/>
    <w:rsid w:val="00271309"/>
    <w:rsid w:val="0027144C"/>
    <w:rsid w:val="00271943"/>
    <w:rsid w:val="002719C1"/>
    <w:rsid w:val="00272141"/>
    <w:rsid w:val="002721D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24"/>
    <w:rsid w:val="002746BD"/>
    <w:rsid w:val="00274889"/>
    <w:rsid w:val="00274AD6"/>
    <w:rsid w:val="002753F6"/>
    <w:rsid w:val="002754EC"/>
    <w:rsid w:val="002755F1"/>
    <w:rsid w:val="0027586E"/>
    <w:rsid w:val="002758D3"/>
    <w:rsid w:val="00275AD9"/>
    <w:rsid w:val="00275D80"/>
    <w:rsid w:val="00275E88"/>
    <w:rsid w:val="002763A0"/>
    <w:rsid w:val="002764AE"/>
    <w:rsid w:val="00276773"/>
    <w:rsid w:val="0027699D"/>
    <w:rsid w:val="00276B2A"/>
    <w:rsid w:val="00276D71"/>
    <w:rsid w:val="00276F6F"/>
    <w:rsid w:val="00277E1F"/>
    <w:rsid w:val="002802EF"/>
    <w:rsid w:val="00280305"/>
    <w:rsid w:val="00280500"/>
    <w:rsid w:val="002806F1"/>
    <w:rsid w:val="0028078C"/>
    <w:rsid w:val="00280A09"/>
    <w:rsid w:val="00280C97"/>
    <w:rsid w:val="002812CA"/>
    <w:rsid w:val="00281774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781"/>
    <w:rsid w:val="00286958"/>
    <w:rsid w:val="00286B5C"/>
    <w:rsid w:val="00286B6B"/>
    <w:rsid w:val="00286F3F"/>
    <w:rsid w:val="0028710F"/>
    <w:rsid w:val="002872C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A3"/>
    <w:rsid w:val="00295213"/>
    <w:rsid w:val="0029545A"/>
    <w:rsid w:val="00295B35"/>
    <w:rsid w:val="00295EFB"/>
    <w:rsid w:val="0029637F"/>
    <w:rsid w:val="002963BA"/>
    <w:rsid w:val="00296687"/>
    <w:rsid w:val="002969F5"/>
    <w:rsid w:val="00296BAB"/>
    <w:rsid w:val="00296C9B"/>
    <w:rsid w:val="00296D00"/>
    <w:rsid w:val="00296D67"/>
    <w:rsid w:val="00296E29"/>
    <w:rsid w:val="00296FD0"/>
    <w:rsid w:val="0029731E"/>
    <w:rsid w:val="00297972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0DE7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2A5"/>
    <w:rsid w:val="002A24DE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D6F"/>
    <w:rsid w:val="002A3E47"/>
    <w:rsid w:val="002A401E"/>
    <w:rsid w:val="002A4528"/>
    <w:rsid w:val="002A47C6"/>
    <w:rsid w:val="002A4ACD"/>
    <w:rsid w:val="002A4D13"/>
    <w:rsid w:val="002A4F0F"/>
    <w:rsid w:val="002A552D"/>
    <w:rsid w:val="002A579F"/>
    <w:rsid w:val="002A580F"/>
    <w:rsid w:val="002A5852"/>
    <w:rsid w:val="002A58EA"/>
    <w:rsid w:val="002A5932"/>
    <w:rsid w:val="002A5947"/>
    <w:rsid w:val="002A5C61"/>
    <w:rsid w:val="002A6019"/>
    <w:rsid w:val="002A6861"/>
    <w:rsid w:val="002A6906"/>
    <w:rsid w:val="002A6CF0"/>
    <w:rsid w:val="002A6E81"/>
    <w:rsid w:val="002A6F1E"/>
    <w:rsid w:val="002A6F3B"/>
    <w:rsid w:val="002A7307"/>
    <w:rsid w:val="002A7AA1"/>
    <w:rsid w:val="002A7B52"/>
    <w:rsid w:val="002A7F2A"/>
    <w:rsid w:val="002B0013"/>
    <w:rsid w:val="002B013F"/>
    <w:rsid w:val="002B0819"/>
    <w:rsid w:val="002B0952"/>
    <w:rsid w:val="002B09E4"/>
    <w:rsid w:val="002B0A80"/>
    <w:rsid w:val="002B0B0C"/>
    <w:rsid w:val="002B1198"/>
    <w:rsid w:val="002B1209"/>
    <w:rsid w:val="002B1266"/>
    <w:rsid w:val="002B1650"/>
    <w:rsid w:val="002B1709"/>
    <w:rsid w:val="002B1713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38CD"/>
    <w:rsid w:val="002B411E"/>
    <w:rsid w:val="002B46DA"/>
    <w:rsid w:val="002B4D37"/>
    <w:rsid w:val="002B518D"/>
    <w:rsid w:val="002B52C1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DB9"/>
    <w:rsid w:val="002B6F36"/>
    <w:rsid w:val="002B71B4"/>
    <w:rsid w:val="002B7D60"/>
    <w:rsid w:val="002C02F5"/>
    <w:rsid w:val="002C042A"/>
    <w:rsid w:val="002C04BF"/>
    <w:rsid w:val="002C071F"/>
    <w:rsid w:val="002C0787"/>
    <w:rsid w:val="002C08A5"/>
    <w:rsid w:val="002C08D2"/>
    <w:rsid w:val="002C12FF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7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57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2F"/>
    <w:rsid w:val="002C6E36"/>
    <w:rsid w:val="002C6F3B"/>
    <w:rsid w:val="002C7013"/>
    <w:rsid w:val="002C709D"/>
    <w:rsid w:val="002C7345"/>
    <w:rsid w:val="002C78B8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3B4"/>
    <w:rsid w:val="002D261B"/>
    <w:rsid w:val="002D2636"/>
    <w:rsid w:val="002D2691"/>
    <w:rsid w:val="002D2926"/>
    <w:rsid w:val="002D29FB"/>
    <w:rsid w:val="002D2A63"/>
    <w:rsid w:val="002D2FFE"/>
    <w:rsid w:val="002D3015"/>
    <w:rsid w:val="002D3729"/>
    <w:rsid w:val="002D38D1"/>
    <w:rsid w:val="002D3AFC"/>
    <w:rsid w:val="002D3D0E"/>
    <w:rsid w:val="002D41A1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F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B8F"/>
    <w:rsid w:val="002E1C23"/>
    <w:rsid w:val="002E1D9C"/>
    <w:rsid w:val="002E23F8"/>
    <w:rsid w:val="002E2537"/>
    <w:rsid w:val="002E2597"/>
    <w:rsid w:val="002E2932"/>
    <w:rsid w:val="002E2BEF"/>
    <w:rsid w:val="002E2C46"/>
    <w:rsid w:val="002E2CC3"/>
    <w:rsid w:val="002E2E1A"/>
    <w:rsid w:val="002E3B49"/>
    <w:rsid w:val="002E3B52"/>
    <w:rsid w:val="002E3E60"/>
    <w:rsid w:val="002E40D8"/>
    <w:rsid w:val="002E40DC"/>
    <w:rsid w:val="002E44C0"/>
    <w:rsid w:val="002E466F"/>
    <w:rsid w:val="002E48E7"/>
    <w:rsid w:val="002E4AF0"/>
    <w:rsid w:val="002E4B7C"/>
    <w:rsid w:val="002E4BE9"/>
    <w:rsid w:val="002E4C21"/>
    <w:rsid w:val="002E5170"/>
    <w:rsid w:val="002E575A"/>
    <w:rsid w:val="002E5797"/>
    <w:rsid w:val="002E5825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72"/>
    <w:rsid w:val="002E7BCB"/>
    <w:rsid w:val="002E7D0A"/>
    <w:rsid w:val="002E7D3D"/>
    <w:rsid w:val="002E7DD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1E10"/>
    <w:rsid w:val="002F237C"/>
    <w:rsid w:val="002F2481"/>
    <w:rsid w:val="002F2AFD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39"/>
    <w:rsid w:val="002F40F7"/>
    <w:rsid w:val="002F412A"/>
    <w:rsid w:val="002F43BC"/>
    <w:rsid w:val="002F453F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81C"/>
    <w:rsid w:val="002F5BED"/>
    <w:rsid w:val="002F63B9"/>
    <w:rsid w:val="002F6419"/>
    <w:rsid w:val="002F6422"/>
    <w:rsid w:val="002F6659"/>
    <w:rsid w:val="002F684A"/>
    <w:rsid w:val="002F6AE4"/>
    <w:rsid w:val="002F7074"/>
    <w:rsid w:val="002F720B"/>
    <w:rsid w:val="002F75AF"/>
    <w:rsid w:val="002F7945"/>
    <w:rsid w:val="002F797C"/>
    <w:rsid w:val="00300201"/>
    <w:rsid w:val="00300A72"/>
    <w:rsid w:val="00300BDB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2F35"/>
    <w:rsid w:val="0030324D"/>
    <w:rsid w:val="00303275"/>
    <w:rsid w:val="0030343A"/>
    <w:rsid w:val="00303685"/>
    <w:rsid w:val="003036E0"/>
    <w:rsid w:val="00303D12"/>
    <w:rsid w:val="00303E9C"/>
    <w:rsid w:val="003040A8"/>
    <w:rsid w:val="00304AA5"/>
    <w:rsid w:val="00304F1C"/>
    <w:rsid w:val="0030501C"/>
    <w:rsid w:val="003054C4"/>
    <w:rsid w:val="003056D9"/>
    <w:rsid w:val="003057B0"/>
    <w:rsid w:val="00305B6D"/>
    <w:rsid w:val="00305BB4"/>
    <w:rsid w:val="00305C5C"/>
    <w:rsid w:val="00305CCD"/>
    <w:rsid w:val="00305D18"/>
    <w:rsid w:val="00305E37"/>
    <w:rsid w:val="00305F32"/>
    <w:rsid w:val="003060C8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6C"/>
    <w:rsid w:val="0031039E"/>
    <w:rsid w:val="00310A70"/>
    <w:rsid w:val="00310DC9"/>
    <w:rsid w:val="00311042"/>
    <w:rsid w:val="00311291"/>
    <w:rsid w:val="0031129A"/>
    <w:rsid w:val="0031163D"/>
    <w:rsid w:val="00311A2E"/>
    <w:rsid w:val="00311B1A"/>
    <w:rsid w:val="00311C08"/>
    <w:rsid w:val="00311DD9"/>
    <w:rsid w:val="00312AF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83"/>
    <w:rsid w:val="0031449E"/>
    <w:rsid w:val="00314586"/>
    <w:rsid w:val="003146A5"/>
    <w:rsid w:val="003147EA"/>
    <w:rsid w:val="00314A84"/>
    <w:rsid w:val="00314B80"/>
    <w:rsid w:val="003152F1"/>
    <w:rsid w:val="0031578A"/>
    <w:rsid w:val="003157B1"/>
    <w:rsid w:val="0031584C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B3E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24B"/>
    <w:rsid w:val="00322442"/>
    <w:rsid w:val="0032274B"/>
    <w:rsid w:val="003227F4"/>
    <w:rsid w:val="00322AAB"/>
    <w:rsid w:val="00322B74"/>
    <w:rsid w:val="00322BDF"/>
    <w:rsid w:val="00322D42"/>
    <w:rsid w:val="00322D96"/>
    <w:rsid w:val="00322F6D"/>
    <w:rsid w:val="00322F88"/>
    <w:rsid w:val="0032337F"/>
    <w:rsid w:val="0032354D"/>
    <w:rsid w:val="003235BD"/>
    <w:rsid w:val="003236BF"/>
    <w:rsid w:val="0032374A"/>
    <w:rsid w:val="0032378D"/>
    <w:rsid w:val="003239F3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5D8"/>
    <w:rsid w:val="00326624"/>
    <w:rsid w:val="0032688C"/>
    <w:rsid w:val="00326AA4"/>
    <w:rsid w:val="00326E2A"/>
    <w:rsid w:val="00326F3F"/>
    <w:rsid w:val="00326F67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8B0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231"/>
    <w:rsid w:val="003353C0"/>
    <w:rsid w:val="003356C6"/>
    <w:rsid w:val="00335CEA"/>
    <w:rsid w:val="00336182"/>
    <w:rsid w:val="00336335"/>
    <w:rsid w:val="003367FC"/>
    <w:rsid w:val="00336968"/>
    <w:rsid w:val="00336A25"/>
    <w:rsid w:val="00336A92"/>
    <w:rsid w:val="00336AD3"/>
    <w:rsid w:val="0033770A"/>
    <w:rsid w:val="003378E4"/>
    <w:rsid w:val="00337956"/>
    <w:rsid w:val="00337C54"/>
    <w:rsid w:val="00337E72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5BE"/>
    <w:rsid w:val="00342757"/>
    <w:rsid w:val="00342F1F"/>
    <w:rsid w:val="00343006"/>
    <w:rsid w:val="00343035"/>
    <w:rsid w:val="00343483"/>
    <w:rsid w:val="003434DC"/>
    <w:rsid w:val="003435B8"/>
    <w:rsid w:val="00343650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5A97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47EE3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3F37"/>
    <w:rsid w:val="00354054"/>
    <w:rsid w:val="003544D7"/>
    <w:rsid w:val="003544EF"/>
    <w:rsid w:val="00354570"/>
    <w:rsid w:val="00354675"/>
    <w:rsid w:val="003547BC"/>
    <w:rsid w:val="003547CF"/>
    <w:rsid w:val="00354A7B"/>
    <w:rsid w:val="0035505D"/>
    <w:rsid w:val="003550C4"/>
    <w:rsid w:val="00355855"/>
    <w:rsid w:val="00355B64"/>
    <w:rsid w:val="00356333"/>
    <w:rsid w:val="0035634C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36A"/>
    <w:rsid w:val="003604CD"/>
    <w:rsid w:val="003608B0"/>
    <w:rsid w:val="00360BDD"/>
    <w:rsid w:val="00360C71"/>
    <w:rsid w:val="00360D93"/>
    <w:rsid w:val="003611BF"/>
    <w:rsid w:val="00361332"/>
    <w:rsid w:val="00361385"/>
    <w:rsid w:val="00361488"/>
    <w:rsid w:val="00361772"/>
    <w:rsid w:val="00361779"/>
    <w:rsid w:val="00362118"/>
    <w:rsid w:val="0036227F"/>
    <w:rsid w:val="00362647"/>
    <w:rsid w:val="00362EF4"/>
    <w:rsid w:val="003630E1"/>
    <w:rsid w:val="0036326B"/>
    <w:rsid w:val="003632FD"/>
    <w:rsid w:val="0036357A"/>
    <w:rsid w:val="0036364C"/>
    <w:rsid w:val="003636A5"/>
    <w:rsid w:val="00363C1A"/>
    <w:rsid w:val="00364017"/>
    <w:rsid w:val="0036430A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2AE"/>
    <w:rsid w:val="003662D1"/>
    <w:rsid w:val="0036649F"/>
    <w:rsid w:val="00366567"/>
    <w:rsid w:val="0036672C"/>
    <w:rsid w:val="00366BBF"/>
    <w:rsid w:val="00366DA7"/>
    <w:rsid w:val="0036727D"/>
    <w:rsid w:val="0036736F"/>
    <w:rsid w:val="00367475"/>
    <w:rsid w:val="003677B3"/>
    <w:rsid w:val="003677D7"/>
    <w:rsid w:val="00367C88"/>
    <w:rsid w:val="00367F63"/>
    <w:rsid w:val="003702E0"/>
    <w:rsid w:val="00370D78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2DE7"/>
    <w:rsid w:val="00373359"/>
    <w:rsid w:val="003733E8"/>
    <w:rsid w:val="003733FA"/>
    <w:rsid w:val="00373458"/>
    <w:rsid w:val="00373B04"/>
    <w:rsid w:val="003741E5"/>
    <w:rsid w:val="0037474E"/>
    <w:rsid w:val="00374887"/>
    <w:rsid w:val="00374DB3"/>
    <w:rsid w:val="00374EDF"/>
    <w:rsid w:val="003750B7"/>
    <w:rsid w:val="00375272"/>
    <w:rsid w:val="00375579"/>
    <w:rsid w:val="00375A2B"/>
    <w:rsid w:val="00376189"/>
    <w:rsid w:val="00376295"/>
    <w:rsid w:val="00376334"/>
    <w:rsid w:val="00376881"/>
    <w:rsid w:val="0037688B"/>
    <w:rsid w:val="003768E7"/>
    <w:rsid w:val="00376B3C"/>
    <w:rsid w:val="00376B6E"/>
    <w:rsid w:val="0037714E"/>
    <w:rsid w:val="003776A3"/>
    <w:rsid w:val="00377A24"/>
    <w:rsid w:val="00377C28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0FB8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479C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87D11"/>
    <w:rsid w:val="00390170"/>
    <w:rsid w:val="0039031F"/>
    <w:rsid w:val="003905BD"/>
    <w:rsid w:val="003907C5"/>
    <w:rsid w:val="00390874"/>
    <w:rsid w:val="00390985"/>
    <w:rsid w:val="003909FD"/>
    <w:rsid w:val="00390D29"/>
    <w:rsid w:val="00390E56"/>
    <w:rsid w:val="0039119C"/>
    <w:rsid w:val="0039123C"/>
    <w:rsid w:val="0039148D"/>
    <w:rsid w:val="003917B1"/>
    <w:rsid w:val="0039181B"/>
    <w:rsid w:val="003919C4"/>
    <w:rsid w:val="00391AF8"/>
    <w:rsid w:val="00391EA2"/>
    <w:rsid w:val="00392268"/>
    <w:rsid w:val="00392297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379"/>
    <w:rsid w:val="003949B6"/>
    <w:rsid w:val="00394BAE"/>
    <w:rsid w:val="00394F9D"/>
    <w:rsid w:val="003951FC"/>
    <w:rsid w:val="0039533D"/>
    <w:rsid w:val="00395412"/>
    <w:rsid w:val="00395B02"/>
    <w:rsid w:val="00395BC3"/>
    <w:rsid w:val="00395C46"/>
    <w:rsid w:val="00395EAC"/>
    <w:rsid w:val="003960CE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741"/>
    <w:rsid w:val="003A0B8D"/>
    <w:rsid w:val="003A0BC5"/>
    <w:rsid w:val="003A0D6A"/>
    <w:rsid w:val="003A12E3"/>
    <w:rsid w:val="003A166F"/>
    <w:rsid w:val="003A16EA"/>
    <w:rsid w:val="003A1941"/>
    <w:rsid w:val="003A1964"/>
    <w:rsid w:val="003A1B0F"/>
    <w:rsid w:val="003A1D36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5AD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6DA8"/>
    <w:rsid w:val="003A7C15"/>
    <w:rsid w:val="003A7C3B"/>
    <w:rsid w:val="003A7DE9"/>
    <w:rsid w:val="003B04E4"/>
    <w:rsid w:val="003B04EF"/>
    <w:rsid w:val="003B055F"/>
    <w:rsid w:val="003B0A2E"/>
    <w:rsid w:val="003B0C19"/>
    <w:rsid w:val="003B1172"/>
    <w:rsid w:val="003B1216"/>
    <w:rsid w:val="003B1CA1"/>
    <w:rsid w:val="003B1DB7"/>
    <w:rsid w:val="003B22E3"/>
    <w:rsid w:val="003B2368"/>
    <w:rsid w:val="003B2A82"/>
    <w:rsid w:val="003B2BA8"/>
    <w:rsid w:val="003B2E6D"/>
    <w:rsid w:val="003B3EA3"/>
    <w:rsid w:val="003B3F22"/>
    <w:rsid w:val="003B42E6"/>
    <w:rsid w:val="003B483E"/>
    <w:rsid w:val="003B48F5"/>
    <w:rsid w:val="003B49EA"/>
    <w:rsid w:val="003B4EB7"/>
    <w:rsid w:val="003B621A"/>
    <w:rsid w:val="003B6697"/>
    <w:rsid w:val="003B66FF"/>
    <w:rsid w:val="003B6D06"/>
    <w:rsid w:val="003B6F66"/>
    <w:rsid w:val="003B759C"/>
    <w:rsid w:val="003B7909"/>
    <w:rsid w:val="003B792A"/>
    <w:rsid w:val="003B7977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D68"/>
    <w:rsid w:val="003C2FF0"/>
    <w:rsid w:val="003C3052"/>
    <w:rsid w:val="003C30FE"/>
    <w:rsid w:val="003C3149"/>
    <w:rsid w:val="003C319B"/>
    <w:rsid w:val="003C32E8"/>
    <w:rsid w:val="003C3E04"/>
    <w:rsid w:val="003C3E79"/>
    <w:rsid w:val="003C3F1D"/>
    <w:rsid w:val="003C3FAD"/>
    <w:rsid w:val="003C41AA"/>
    <w:rsid w:val="003C44BF"/>
    <w:rsid w:val="003C4648"/>
    <w:rsid w:val="003C4660"/>
    <w:rsid w:val="003C4C32"/>
    <w:rsid w:val="003C4E86"/>
    <w:rsid w:val="003C512B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70F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4EC"/>
    <w:rsid w:val="003D16C2"/>
    <w:rsid w:val="003D1DB2"/>
    <w:rsid w:val="003D1E40"/>
    <w:rsid w:val="003D20C6"/>
    <w:rsid w:val="003D229B"/>
    <w:rsid w:val="003D22D5"/>
    <w:rsid w:val="003D2422"/>
    <w:rsid w:val="003D252A"/>
    <w:rsid w:val="003D2DC6"/>
    <w:rsid w:val="003D3084"/>
    <w:rsid w:val="003D3969"/>
    <w:rsid w:val="003D3972"/>
    <w:rsid w:val="003D3FE7"/>
    <w:rsid w:val="003D4379"/>
    <w:rsid w:val="003D4538"/>
    <w:rsid w:val="003D4AED"/>
    <w:rsid w:val="003D4CBA"/>
    <w:rsid w:val="003D4F22"/>
    <w:rsid w:val="003D516F"/>
    <w:rsid w:val="003D52BE"/>
    <w:rsid w:val="003D535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382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AED"/>
    <w:rsid w:val="003E2BF6"/>
    <w:rsid w:val="003E2DB8"/>
    <w:rsid w:val="003E308F"/>
    <w:rsid w:val="003E3372"/>
    <w:rsid w:val="003E37BD"/>
    <w:rsid w:val="003E384B"/>
    <w:rsid w:val="003E395D"/>
    <w:rsid w:val="003E438A"/>
    <w:rsid w:val="003E4465"/>
    <w:rsid w:val="003E49C1"/>
    <w:rsid w:val="003E4CFC"/>
    <w:rsid w:val="003E4EE5"/>
    <w:rsid w:val="003E5019"/>
    <w:rsid w:val="003E51D3"/>
    <w:rsid w:val="003E523F"/>
    <w:rsid w:val="003E5322"/>
    <w:rsid w:val="003E55B5"/>
    <w:rsid w:val="003E5719"/>
    <w:rsid w:val="003E58D4"/>
    <w:rsid w:val="003E5956"/>
    <w:rsid w:val="003E5A45"/>
    <w:rsid w:val="003E5AE9"/>
    <w:rsid w:val="003E5B71"/>
    <w:rsid w:val="003E5CBB"/>
    <w:rsid w:val="003E5D95"/>
    <w:rsid w:val="003E5E63"/>
    <w:rsid w:val="003E608D"/>
    <w:rsid w:val="003E6093"/>
    <w:rsid w:val="003E615A"/>
    <w:rsid w:val="003E673A"/>
    <w:rsid w:val="003E683D"/>
    <w:rsid w:val="003E6EDC"/>
    <w:rsid w:val="003E6F52"/>
    <w:rsid w:val="003E710C"/>
    <w:rsid w:val="003E7257"/>
    <w:rsid w:val="003E75E8"/>
    <w:rsid w:val="003E786A"/>
    <w:rsid w:val="003E78A1"/>
    <w:rsid w:val="003E792B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9DE"/>
    <w:rsid w:val="003F2AA2"/>
    <w:rsid w:val="003F2C4F"/>
    <w:rsid w:val="003F3165"/>
    <w:rsid w:val="003F3263"/>
    <w:rsid w:val="003F331E"/>
    <w:rsid w:val="003F333C"/>
    <w:rsid w:val="003F33AB"/>
    <w:rsid w:val="003F3A34"/>
    <w:rsid w:val="003F3B58"/>
    <w:rsid w:val="003F40C4"/>
    <w:rsid w:val="003F41FD"/>
    <w:rsid w:val="003F449F"/>
    <w:rsid w:val="003F4974"/>
    <w:rsid w:val="003F4AC3"/>
    <w:rsid w:val="003F4B77"/>
    <w:rsid w:val="003F4CB5"/>
    <w:rsid w:val="003F4DB4"/>
    <w:rsid w:val="003F4DEF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BBD"/>
    <w:rsid w:val="003F6C9C"/>
    <w:rsid w:val="003F6CFA"/>
    <w:rsid w:val="003F7011"/>
    <w:rsid w:val="003F702E"/>
    <w:rsid w:val="003F71DF"/>
    <w:rsid w:val="003F75B8"/>
    <w:rsid w:val="003F7702"/>
    <w:rsid w:val="003F7765"/>
    <w:rsid w:val="003F778B"/>
    <w:rsid w:val="003F7827"/>
    <w:rsid w:val="003F7F1D"/>
    <w:rsid w:val="004000AC"/>
    <w:rsid w:val="00400541"/>
    <w:rsid w:val="00400922"/>
    <w:rsid w:val="00400A42"/>
    <w:rsid w:val="00400C06"/>
    <w:rsid w:val="00400C75"/>
    <w:rsid w:val="00400D19"/>
    <w:rsid w:val="0040178B"/>
    <w:rsid w:val="00401B0A"/>
    <w:rsid w:val="00401C8E"/>
    <w:rsid w:val="00401CE5"/>
    <w:rsid w:val="0040216F"/>
    <w:rsid w:val="00402275"/>
    <w:rsid w:val="00402426"/>
    <w:rsid w:val="00402546"/>
    <w:rsid w:val="004029FD"/>
    <w:rsid w:val="00402A5C"/>
    <w:rsid w:val="00402A71"/>
    <w:rsid w:val="00402B65"/>
    <w:rsid w:val="00403076"/>
    <w:rsid w:val="00403354"/>
    <w:rsid w:val="00403865"/>
    <w:rsid w:val="00403913"/>
    <w:rsid w:val="00403BF7"/>
    <w:rsid w:val="00403C05"/>
    <w:rsid w:val="004043E4"/>
    <w:rsid w:val="00404412"/>
    <w:rsid w:val="00404958"/>
    <w:rsid w:val="00404E79"/>
    <w:rsid w:val="00404F9E"/>
    <w:rsid w:val="00404FDD"/>
    <w:rsid w:val="004050E8"/>
    <w:rsid w:val="004054D4"/>
    <w:rsid w:val="00405598"/>
    <w:rsid w:val="0040563D"/>
    <w:rsid w:val="004056F0"/>
    <w:rsid w:val="00405980"/>
    <w:rsid w:val="00405A8C"/>
    <w:rsid w:val="00405B97"/>
    <w:rsid w:val="00405EBC"/>
    <w:rsid w:val="00405EFB"/>
    <w:rsid w:val="0040618E"/>
    <w:rsid w:val="00406334"/>
    <w:rsid w:val="0040670A"/>
    <w:rsid w:val="00406728"/>
    <w:rsid w:val="00406E19"/>
    <w:rsid w:val="00407125"/>
    <w:rsid w:val="004073D4"/>
    <w:rsid w:val="0040784D"/>
    <w:rsid w:val="00407AB3"/>
    <w:rsid w:val="00407BBA"/>
    <w:rsid w:val="00407BE5"/>
    <w:rsid w:val="00410160"/>
    <w:rsid w:val="00410220"/>
    <w:rsid w:val="00410855"/>
    <w:rsid w:val="00410B4B"/>
    <w:rsid w:val="00410ECB"/>
    <w:rsid w:val="00410ED6"/>
    <w:rsid w:val="00410EEA"/>
    <w:rsid w:val="0041156F"/>
    <w:rsid w:val="00411859"/>
    <w:rsid w:val="00411AC5"/>
    <w:rsid w:val="00411AD4"/>
    <w:rsid w:val="00411D74"/>
    <w:rsid w:val="004120B2"/>
    <w:rsid w:val="004129C3"/>
    <w:rsid w:val="00412B3C"/>
    <w:rsid w:val="00412E66"/>
    <w:rsid w:val="00412EC5"/>
    <w:rsid w:val="00413558"/>
    <w:rsid w:val="0041380F"/>
    <w:rsid w:val="00413DDC"/>
    <w:rsid w:val="00413EB3"/>
    <w:rsid w:val="004140DF"/>
    <w:rsid w:val="004142AA"/>
    <w:rsid w:val="00414821"/>
    <w:rsid w:val="00414E5D"/>
    <w:rsid w:val="00415053"/>
    <w:rsid w:val="00415344"/>
    <w:rsid w:val="004153A3"/>
    <w:rsid w:val="00415618"/>
    <w:rsid w:val="00415780"/>
    <w:rsid w:val="004159DC"/>
    <w:rsid w:val="00415B18"/>
    <w:rsid w:val="00415B77"/>
    <w:rsid w:val="00415D5F"/>
    <w:rsid w:val="00415ECD"/>
    <w:rsid w:val="00416064"/>
    <w:rsid w:val="004164CD"/>
    <w:rsid w:val="004164DF"/>
    <w:rsid w:val="0041655A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77B"/>
    <w:rsid w:val="004209C0"/>
    <w:rsid w:val="00420E72"/>
    <w:rsid w:val="00420FFE"/>
    <w:rsid w:val="004211C9"/>
    <w:rsid w:val="00421E6D"/>
    <w:rsid w:val="00422157"/>
    <w:rsid w:val="0042218F"/>
    <w:rsid w:val="00422265"/>
    <w:rsid w:val="00422269"/>
    <w:rsid w:val="0042250F"/>
    <w:rsid w:val="00422AF1"/>
    <w:rsid w:val="00422BB5"/>
    <w:rsid w:val="00422C49"/>
    <w:rsid w:val="004230F7"/>
    <w:rsid w:val="00423150"/>
    <w:rsid w:val="00423203"/>
    <w:rsid w:val="0042328F"/>
    <w:rsid w:val="0042360E"/>
    <w:rsid w:val="00423822"/>
    <w:rsid w:val="00423858"/>
    <w:rsid w:val="00423AE4"/>
    <w:rsid w:val="004245D2"/>
    <w:rsid w:val="0042468C"/>
    <w:rsid w:val="004247D6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04B"/>
    <w:rsid w:val="00426542"/>
    <w:rsid w:val="00426E2A"/>
    <w:rsid w:val="004270CD"/>
    <w:rsid w:val="00427EDA"/>
    <w:rsid w:val="00430145"/>
    <w:rsid w:val="0043077D"/>
    <w:rsid w:val="00430843"/>
    <w:rsid w:val="00430858"/>
    <w:rsid w:val="00430F0D"/>
    <w:rsid w:val="0043124E"/>
    <w:rsid w:val="004312D6"/>
    <w:rsid w:val="0043131A"/>
    <w:rsid w:val="00431377"/>
    <w:rsid w:val="00431701"/>
    <w:rsid w:val="0043193E"/>
    <w:rsid w:val="00431AB7"/>
    <w:rsid w:val="00431C98"/>
    <w:rsid w:val="0043206A"/>
    <w:rsid w:val="00432337"/>
    <w:rsid w:val="00432568"/>
    <w:rsid w:val="004325B1"/>
    <w:rsid w:val="0043267E"/>
    <w:rsid w:val="00432862"/>
    <w:rsid w:val="004328A9"/>
    <w:rsid w:val="00432B6D"/>
    <w:rsid w:val="00432DF9"/>
    <w:rsid w:val="00432F11"/>
    <w:rsid w:val="00433472"/>
    <w:rsid w:val="004334DC"/>
    <w:rsid w:val="00433733"/>
    <w:rsid w:val="00433E49"/>
    <w:rsid w:val="00433EAB"/>
    <w:rsid w:val="00433F85"/>
    <w:rsid w:val="00434114"/>
    <w:rsid w:val="004341C0"/>
    <w:rsid w:val="00434324"/>
    <w:rsid w:val="004343A6"/>
    <w:rsid w:val="004348C5"/>
    <w:rsid w:val="00434BF8"/>
    <w:rsid w:val="00435069"/>
    <w:rsid w:val="004353EF"/>
    <w:rsid w:val="00435569"/>
    <w:rsid w:val="004358FC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B99"/>
    <w:rsid w:val="00436DEB"/>
    <w:rsid w:val="00436E5A"/>
    <w:rsid w:val="004370C3"/>
    <w:rsid w:val="0043730D"/>
    <w:rsid w:val="00437523"/>
    <w:rsid w:val="00437581"/>
    <w:rsid w:val="00437610"/>
    <w:rsid w:val="004377CF"/>
    <w:rsid w:val="00437DA2"/>
    <w:rsid w:val="00437E98"/>
    <w:rsid w:val="0044017B"/>
    <w:rsid w:val="004401A6"/>
    <w:rsid w:val="00440C63"/>
    <w:rsid w:val="0044145E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07A"/>
    <w:rsid w:val="00443318"/>
    <w:rsid w:val="004434FA"/>
    <w:rsid w:val="00443641"/>
    <w:rsid w:val="00443963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5F7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47"/>
    <w:rsid w:val="00446DEA"/>
    <w:rsid w:val="00446E52"/>
    <w:rsid w:val="004470F8"/>
    <w:rsid w:val="00447190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D5B"/>
    <w:rsid w:val="00450F4C"/>
    <w:rsid w:val="004516CA"/>
    <w:rsid w:val="004517AF"/>
    <w:rsid w:val="004517E0"/>
    <w:rsid w:val="004519CC"/>
    <w:rsid w:val="004525B2"/>
    <w:rsid w:val="00452C44"/>
    <w:rsid w:val="00452FD6"/>
    <w:rsid w:val="00453051"/>
    <w:rsid w:val="0045339F"/>
    <w:rsid w:val="004534F1"/>
    <w:rsid w:val="00453675"/>
    <w:rsid w:val="00453894"/>
    <w:rsid w:val="00453AD5"/>
    <w:rsid w:val="00453D97"/>
    <w:rsid w:val="00453F15"/>
    <w:rsid w:val="00453FDF"/>
    <w:rsid w:val="00454158"/>
    <w:rsid w:val="00454255"/>
    <w:rsid w:val="0045454C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011"/>
    <w:rsid w:val="004572F4"/>
    <w:rsid w:val="004573D3"/>
    <w:rsid w:val="0045751F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757"/>
    <w:rsid w:val="00462A6C"/>
    <w:rsid w:val="00462C94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2A0"/>
    <w:rsid w:val="0047037C"/>
    <w:rsid w:val="0047098F"/>
    <w:rsid w:val="004709C1"/>
    <w:rsid w:val="004709CD"/>
    <w:rsid w:val="00470ABD"/>
    <w:rsid w:val="00470BCD"/>
    <w:rsid w:val="00470EC4"/>
    <w:rsid w:val="00470EDE"/>
    <w:rsid w:val="00470FDD"/>
    <w:rsid w:val="004711A8"/>
    <w:rsid w:val="0047173C"/>
    <w:rsid w:val="00471814"/>
    <w:rsid w:val="00471F3B"/>
    <w:rsid w:val="004720D3"/>
    <w:rsid w:val="0047286B"/>
    <w:rsid w:val="00472A27"/>
    <w:rsid w:val="00472BE6"/>
    <w:rsid w:val="0047303A"/>
    <w:rsid w:val="00473300"/>
    <w:rsid w:val="004736CC"/>
    <w:rsid w:val="00473DF0"/>
    <w:rsid w:val="00474200"/>
    <w:rsid w:val="004744EC"/>
    <w:rsid w:val="00474B14"/>
    <w:rsid w:val="00474E02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105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3BE4"/>
    <w:rsid w:val="00484001"/>
    <w:rsid w:val="00484169"/>
    <w:rsid w:val="00484207"/>
    <w:rsid w:val="004842BC"/>
    <w:rsid w:val="00484360"/>
    <w:rsid w:val="00484366"/>
    <w:rsid w:val="00484374"/>
    <w:rsid w:val="00484610"/>
    <w:rsid w:val="00484624"/>
    <w:rsid w:val="00484F6B"/>
    <w:rsid w:val="00485205"/>
    <w:rsid w:val="00485316"/>
    <w:rsid w:val="00485755"/>
    <w:rsid w:val="00485767"/>
    <w:rsid w:val="00485B38"/>
    <w:rsid w:val="00485C9B"/>
    <w:rsid w:val="00486321"/>
    <w:rsid w:val="0048656C"/>
    <w:rsid w:val="004869E6"/>
    <w:rsid w:val="00486AB1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1C9A"/>
    <w:rsid w:val="00492123"/>
    <w:rsid w:val="004922CB"/>
    <w:rsid w:val="00492498"/>
    <w:rsid w:val="00492BB6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4FE0"/>
    <w:rsid w:val="0049520B"/>
    <w:rsid w:val="0049544D"/>
    <w:rsid w:val="004956F5"/>
    <w:rsid w:val="004957D7"/>
    <w:rsid w:val="0049593F"/>
    <w:rsid w:val="00495B61"/>
    <w:rsid w:val="00495C73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913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7D"/>
    <w:rsid w:val="004A74A9"/>
    <w:rsid w:val="004A76A3"/>
    <w:rsid w:val="004A77FB"/>
    <w:rsid w:val="004A78C0"/>
    <w:rsid w:val="004A7BBA"/>
    <w:rsid w:val="004A7C3C"/>
    <w:rsid w:val="004A7F11"/>
    <w:rsid w:val="004B0304"/>
    <w:rsid w:val="004B0336"/>
    <w:rsid w:val="004B0340"/>
    <w:rsid w:val="004B0714"/>
    <w:rsid w:val="004B07E8"/>
    <w:rsid w:val="004B0D71"/>
    <w:rsid w:val="004B0DDA"/>
    <w:rsid w:val="004B1004"/>
    <w:rsid w:val="004B118C"/>
    <w:rsid w:val="004B1AE7"/>
    <w:rsid w:val="004B2002"/>
    <w:rsid w:val="004B20A4"/>
    <w:rsid w:val="004B22B0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3D58"/>
    <w:rsid w:val="004B3F1B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7E0"/>
    <w:rsid w:val="004B7CA7"/>
    <w:rsid w:val="004B7D75"/>
    <w:rsid w:val="004C0030"/>
    <w:rsid w:val="004C0300"/>
    <w:rsid w:val="004C06AE"/>
    <w:rsid w:val="004C0B9E"/>
    <w:rsid w:val="004C0D37"/>
    <w:rsid w:val="004C0D52"/>
    <w:rsid w:val="004C0DA1"/>
    <w:rsid w:val="004C0F24"/>
    <w:rsid w:val="004C10B1"/>
    <w:rsid w:val="004C1384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0E"/>
    <w:rsid w:val="004C5711"/>
    <w:rsid w:val="004C5730"/>
    <w:rsid w:val="004C5BE2"/>
    <w:rsid w:val="004C5FF6"/>
    <w:rsid w:val="004C6616"/>
    <w:rsid w:val="004C6751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5D4"/>
    <w:rsid w:val="004C7DB8"/>
    <w:rsid w:val="004C7DD6"/>
    <w:rsid w:val="004C7F0F"/>
    <w:rsid w:val="004C7FF0"/>
    <w:rsid w:val="004D0080"/>
    <w:rsid w:val="004D00AE"/>
    <w:rsid w:val="004D015B"/>
    <w:rsid w:val="004D029C"/>
    <w:rsid w:val="004D07EA"/>
    <w:rsid w:val="004D08D0"/>
    <w:rsid w:val="004D098D"/>
    <w:rsid w:val="004D0A98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2BC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8BF"/>
    <w:rsid w:val="004D4CF1"/>
    <w:rsid w:val="004D4E2E"/>
    <w:rsid w:val="004D4F13"/>
    <w:rsid w:val="004D50DA"/>
    <w:rsid w:val="004D521D"/>
    <w:rsid w:val="004D52AB"/>
    <w:rsid w:val="004D5817"/>
    <w:rsid w:val="004D60DB"/>
    <w:rsid w:val="004D6221"/>
    <w:rsid w:val="004D62A5"/>
    <w:rsid w:val="004D6A49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637"/>
    <w:rsid w:val="004E3B52"/>
    <w:rsid w:val="004E3B99"/>
    <w:rsid w:val="004E3DE1"/>
    <w:rsid w:val="004E4B1F"/>
    <w:rsid w:val="004E4BF6"/>
    <w:rsid w:val="004E4C4E"/>
    <w:rsid w:val="004E4FD4"/>
    <w:rsid w:val="004E5466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67"/>
    <w:rsid w:val="004E67D6"/>
    <w:rsid w:val="004E6879"/>
    <w:rsid w:val="004E6FFD"/>
    <w:rsid w:val="004E71AD"/>
    <w:rsid w:val="004E7437"/>
    <w:rsid w:val="004E760F"/>
    <w:rsid w:val="004E798F"/>
    <w:rsid w:val="004E7CBA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17D6"/>
    <w:rsid w:val="004F24EC"/>
    <w:rsid w:val="004F2B60"/>
    <w:rsid w:val="004F2FEF"/>
    <w:rsid w:val="004F3434"/>
    <w:rsid w:val="004F3730"/>
    <w:rsid w:val="004F3901"/>
    <w:rsid w:val="004F3AAD"/>
    <w:rsid w:val="004F3D21"/>
    <w:rsid w:val="004F43CB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584"/>
    <w:rsid w:val="004F662F"/>
    <w:rsid w:val="004F67C2"/>
    <w:rsid w:val="004F6B20"/>
    <w:rsid w:val="004F7679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AE8"/>
    <w:rsid w:val="00500DB1"/>
    <w:rsid w:val="00500F26"/>
    <w:rsid w:val="005011E9"/>
    <w:rsid w:val="0050138B"/>
    <w:rsid w:val="00501643"/>
    <w:rsid w:val="00501A52"/>
    <w:rsid w:val="00501ED3"/>
    <w:rsid w:val="005023A4"/>
    <w:rsid w:val="005025C3"/>
    <w:rsid w:val="00502720"/>
    <w:rsid w:val="0050293F"/>
    <w:rsid w:val="0050294F"/>
    <w:rsid w:val="00502B75"/>
    <w:rsid w:val="00502BD4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0F9"/>
    <w:rsid w:val="00504130"/>
    <w:rsid w:val="00504331"/>
    <w:rsid w:val="00504BE7"/>
    <w:rsid w:val="00504C40"/>
    <w:rsid w:val="00504E33"/>
    <w:rsid w:val="00504F44"/>
    <w:rsid w:val="00504FCF"/>
    <w:rsid w:val="005050AD"/>
    <w:rsid w:val="0050556D"/>
    <w:rsid w:val="00505B91"/>
    <w:rsid w:val="00505BA0"/>
    <w:rsid w:val="00505DF0"/>
    <w:rsid w:val="00505F6C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9A7"/>
    <w:rsid w:val="00510AA9"/>
    <w:rsid w:val="00510CC7"/>
    <w:rsid w:val="00511015"/>
    <w:rsid w:val="005113DD"/>
    <w:rsid w:val="00511477"/>
    <w:rsid w:val="00511819"/>
    <w:rsid w:val="00511CB3"/>
    <w:rsid w:val="00511D88"/>
    <w:rsid w:val="005125F7"/>
    <w:rsid w:val="005126CE"/>
    <w:rsid w:val="00512B85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B9C"/>
    <w:rsid w:val="00515C3E"/>
    <w:rsid w:val="00515C61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2F68"/>
    <w:rsid w:val="00523783"/>
    <w:rsid w:val="00523924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AE6"/>
    <w:rsid w:val="00525FA4"/>
    <w:rsid w:val="005260C3"/>
    <w:rsid w:val="0052616D"/>
    <w:rsid w:val="00526399"/>
    <w:rsid w:val="00526827"/>
    <w:rsid w:val="00527272"/>
    <w:rsid w:val="0052750D"/>
    <w:rsid w:val="005277D7"/>
    <w:rsid w:val="00527D4C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322D"/>
    <w:rsid w:val="00533AA4"/>
    <w:rsid w:val="0053450F"/>
    <w:rsid w:val="0053461F"/>
    <w:rsid w:val="00535030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6B19"/>
    <w:rsid w:val="0053700F"/>
    <w:rsid w:val="00537440"/>
    <w:rsid w:val="00537980"/>
    <w:rsid w:val="00537C24"/>
    <w:rsid w:val="00537CA9"/>
    <w:rsid w:val="00537EC2"/>
    <w:rsid w:val="00540113"/>
    <w:rsid w:val="0054058F"/>
    <w:rsid w:val="00540669"/>
    <w:rsid w:val="005413C1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3503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47DDB"/>
    <w:rsid w:val="005500FC"/>
    <w:rsid w:val="005501AC"/>
    <w:rsid w:val="0055057B"/>
    <w:rsid w:val="0055061B"/>
    <w:rsid w:val="00550826"/>
    <w:rsid w:val="005508B0"/>
    <w:rsid w:val="00550C5F"/>
    <w:rsid w:val="00551321"/>
    <w:rsid w:val="0055134F"/>
    <w:rsid w:val="00551B95"/>
    <w:rsid w:val="00551F5B"/>
    <w:rsid w:val="00551FAC"/>
    <w:rsid w:val="00552046"/>
    <w:rsid w:val="00552139"/>
    <w:rsid w:val="005525CC"/>
    <w:rsid w:val="00552FB9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6F43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5BF"/>
    <w:rsid w:val="00560795"/>
    <w:rsid w:val="0056096D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BD9"/>
    <w:rsid w:val="00564D3E"/>
    <w:rsid w:val="0056510B"/>
    <w:rsid w:val="00565360"/>
    <w:rsid w:val="005653CA"/>
    <w:rsid w:val="00565845"/>
    <w:rsid w:val="0056592F"/>
    <w:rsid w:val="00565974"/>
    <w:rsid w:val="00565C6A"/>
    <w:rsid w:val="00565CE6"/>
    <w:rsid w:val="00565E0B"/>
    <w:rsid w:val="00566321"/>
    <w:rsid w:val="00566567"/>
    <w:rsid w:val="00566763"/>
    <w:rsid w:val="00566AB1"/>
    <w:rsid w:val="00566AD8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0EA"/>
    <w:rsid w:val="00571106"/>
    <w:rsid w:val="00571D57"/>
    <w:rsid w:val="00571EDC"/>
    <w:rsid w:val="00571EF5"/>
    <w:rsid w:val="00572030"/>
    <w:rsid w:val="005724CA"/>
    <w:rsid w:val="005726E6"/>
    <w:rsid w:val="005728B4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A19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398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5DF"/>
    <w:rsid w:val="00581921"/>
    <w:rsid w:val="00581AD1"/>
    <w:rsid w:val="00581EC3"/>
    <w:rsid w:val="005820B0"/>
    <w:rsid w:val="00582296"/>
    <w:rsid w:val="005822D3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0F6"/>
    <w:rsid w:val="0058523B"/>
    <w:rsid w:val="005854E8"/>
    <w:rsid w:val="0058550B"/>
    <w:rsid w:val="00585591"/>
    <w:rsid w:val="005857AB"/>
    <w:rsid w:val="005859C5"/>
    <w:rsid w:val="00585CD8"/>
    <w:rsid w:val="00585D3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6FA"/>
    <w:rsid w:val="005909EA"/>
    <w:rsid w:val="00590D60"/>
    <w:rsid w:val="00590F5D"/>
    <w:rsid w:val="00591154"/>
    <w:rsid w:val="0059131F"/>
    <w:rsid w:val="005913B4"/>
    <w:rsid w:val="0059147A"/>
    <w:rsid w:val="00591481"/>
    <w:rsid w:val="00591682"/>
    <w:rsid w:val="00591965"/>
    <w:rsid w:val="00591BD1"/>
    <w:rsid w:val="00591D35"/>
    <w:rsid w:val="00591F9A"/>
    <w:rsid w:val="005921AF"/>
    <w:rsid w:val="00592241"/>
    <w:rsid w:val="00592245"/>
    <w:rsid w:val="00592C2A"/>
    <w:rsid w:val="00592C8B"/>
    <w:rsid w:val="00592D51"/>
    <w:rsid w:val="00592FB2"/>
    <w:rsid w:val="00593095"/>
    <w:rsid w:val="00593099"/>
    <w:rsid w:val="005930BD"/>
    <w:rsid w:val="00593468"/>
    <w:rsid w:val="0059352B"/>
    <w:rsid w:val="00593CD9"/>
    <w:rsid w:val="005942BB"/>
    <w:rsid w:val="005943DC"/>
    <w:rsid w:val="00594439"/>
    <w:rsid w:val="00594B78"/>
    <w:rsid w:val="00594D4D"/>
    <w:rsid w:val="00594D56"/>
    <w:rsid w:val="005952D0"/>
    <w:rsid w:val="00595305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845"/>
    <w:rsid w:val="005A0B32"/>
    <w:rsid w:val="005A0BFB"/>
    <w:rsid w:val="005A1055"/>
    <w:rsid w:val="005A149F"/>
    <w:rsid w:val="005A14F1"/>
    <w:rsid w:val="005A1538"/>
    <w:rsid w:val="005A16EC"/>
    <w:rsid w:val="005A1A28"/>
    <w:rsid w:val="005A1C9F"/>
    <w:rsid w:val="005A1D13"/>
    <w:rsid w:val="005A1FC4"/>
    <w:rsid w:val="005A20CD"/>
    <w:rsid w:val="005A25B5"/>
    <w:rsid w:val="005A284E"/>
    <w:rsid w:val="005A2A1F"/>
    <w:rsid w:val="005A2A24"/>
    <w:rsid w:val="005A2D21"/>
    <w:rsid w:val="005A2E9C"/>
    <w:rsid w:val="005A333C"/>
    <w:rsid w:val="005A386C"/>
    <w:rsid w:val="005A4029"/>
    <w:rsid w:val="005A41FC"/>
    <w:rsid w:val="005A42D4"/>
    <w:rsid w:val="005A4472"/>
    <w:rsid w:val="005A46DD"/>
    <w:rsid w:val="005A4824"/>
    <w:rsid w:val="005A50F9"/>
    <w:rsid w:val="005A5130"/>
    <w:rsid w:val="005A5301"/>
    <w:rsid w:val="005A5892"/>
    <w:rsid w:val="005A5A09"/>
    <w:rsid w:val="005A5C9E"/>
    <w:rsid w:val="005A62AF"/>
    <w:rsid w:val="005A64EC"/>
    <w:rsid w:val="005A6819"/>
    <w:rsid w:val="005A6984"/>
    <w:rsid w:val="005A69FC"/>
    <w:rsid w:val="005A7108"/>
    <w:rsid w:val="005A7199"/>
    <w:rsid w:val="005A769C"/>
    <w:rsid w:val="005B0118"/>
    <w:rsid w:val="005B01B8"/>
    <w:rsid w:val="005B0528"/>
    <w:rsid w:val="005B0C66"/>
    <w:rsid w:val="005B0CBA"/>
    <w:rsid w:val="005B1127"/>
    <w:rsid w:val="005B14A3"/>
    <w:rsid w:val="005B1540"/>
    <w:rsid w:val="005B17DB"/>
    <w:rsid w:val="005B17DF"/>
    <w:rsid w:val="005B1BB2"/>
    <w:rsid w:val="005B2171"/>
    <w:rsid w:val="005B2178"/>
    <w:rsid w:val="005B274F"/>
    <w:rsid w:val="005B2DC6"/>
    <w:rsid w:val="005B2EA9"/>
    <w:rsid w:val="005B3098"/>
    <w:rsid w:val="005B30E2"/>
    <w:rsid w:val="005B31A5"/>
    <w:rsid w:val="005B3575"/>
    <w:rsid w:val="005B3787"/>
    <w:rsid w:val="005B3A8A"/>
    <w:rsid w:val="005B3C54"/>
    <w:rsid w:val="005B3C80"/>
    <w:rsid w:val="005B3E94"/>
    <w:rsid w:val="005B42FF"/>
    <w:rsid w:val="005B516A"/>
    <w:rsid w:val="005B52CB"/>
    <w:rsid w:val="005B5440"/>
    <w:rsid w:val="005B5529"/>
    <w:rsid w:val="005B5534"/>
    <w:rsid w:val="005B5B14"/>
    <w:rsid w:val="005B5CDC"/>
    <w:rsid w:val="005B5CDD"/>
    <w:rsid w:val="005B5F13"/>
    <w:rsid w:val="005B66EF"/>
    <w:rsid w:val="005B6A01"/>
    <w:rsid w:val="005B6A28"/>
    <w:rsid w:val="005B6E41"/>
    <w:rsid w:val="005B716B"/>
    <w:rsid w:val="005B766E"/>
    <w:rsid w:val="005B76E0"/>
    <w:rsid w:val="005B7E52"/>
    <w:rsid w:val="005B7FB9"/>
    <w:rsid w:val="005C00AC"/>
    <w:rsid w:val="005C00E2"/>
    <w:rsid w:val="005C0240"/>
    <w:rsid w:val="005C0456"/>
    <w:rsid w:val="005C0552"/>
    <w:rsid w:val="005C0698"/>
    <w:rsid w:val="005C0945"/>
    <w:rsid w:val="005C0C52"/>
    <w:rsid w:val="005C0FFD"/>
    <w:rsid w:val="005C11CF"/>
    <w:rsid w:val="005C125C"/>
    <w:rsid w:val="005C1438"/>
    <w:rsid w:val="005C1595"/>
    <w:rsid w:val="005C17B0"/>
    <w:rsid w:val="005C198D"/>
    <w:rsid w:val="005C1D6F"/>
    <w:rsid w:val="005C1D96"/>
    <w:rsid w:val="005C1EB8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3DEF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BF"/>
    <w:rsid w:val="005C52EA"/>
    <w:rsid w:val="005C5CB0"/>
    <w:rsid w:val="005C5DDB"/>
    <w:rsid w:val="005C5EA0"/>
    <w:rsid w:val="005C5EA7"/>
    <w:rsid w:val="005C5F31"/>
    <w:rsid w:val="005C5F50"/>
    <w:rsid w:val="005C602D"/>
    <w:rsid w:val="005C61F6"/>
    <w:rsid w:val="005C63B8"/>
    <w:rsid w:val="005C657A"/>
    <w:rsid w:val="005C659C"/>
    <w:rsid w:val="005C67E3"/>
    <w:rsid w:val="005C69E0"/>
    <w:rsid w:val="005C6D67"/>
    <w:rsid w:val="005C6DC4"/>
    <w:rsid w:val="005C7230"/>
    <w:rsid w:val="005C72FB"/>
    <w:rsid w:val="005C73E5"/>
    <w:rsid w:val="005C749B"/>
    <w:rsid w:val="005C7A63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928"/>
    <w:rsid w:val="005D1A76"/>
    <w:rsid w:val="005D1B20"/>
    <w:rsid w:val="005D1D2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707"/>
    <w:rsid w:val="005D3766"/>
    <w:rsid w:val="005D38C5"/>
    <w:rsid w:val="005D39FA"/>
    <w:rsid w:val="005D3C51"/>
    <w:rsid w:val="005D3DD1"/>
    <w:rsid w:val="005D405C"/>
    <w:rsid w:val="005D41AD"/>
    <w:rsid w:val="005D4232"/>
    <w:rsid w:val="005D424D"/>
    <w:rsid w:val="005D483D"/>
    <w:rsid w:val="005D4A6B"/>
    <w:rsid w:val="005D4AFA"/>
    <w:rsid w:val="005D4DC3"/>
    <w:rsid w:val="005D4FD6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10"/>
    <w:rsid w:val="005D73A5"/>
    <w:rsid w:val="005D745D"/>
    <w:rsid w:val="005D7504"/>
    <w:rsid w:val="005D75D2"/>
    <w:rsid w:val="005D78F7"/>
    <w:rsid w:val="005D7AAD"/>
    <w:rsid w:val="005D7D30"/>
    <w:rsid w:val="005E059F"/>
    <w:rsid w:val="005E06AE"/>
    <w:rsid w:val="005E0729"/>
    <w:rsid w:val="005E08C8"/>
    <w:rsid w:val="005E0971"/>
    <w:rsid w:val="005E0CF0"/>
    <w:rsid w:val="005E0E99"/>
    <w:rsid w:val="005E0EF4"/>
    <w:rsid w:val="005E1031"/>
    <w:rsid w:val="005E10A7"/>
    <w:rsid w:val="005E1532"/>
    <w:rsid w:val="005E15F6"/>
    <w:rsid w:val="005E1738"/>
    <w:rsid w:val="005E17E3"/>
    <w:rsid w:val="005E1C97"/>
    <w:rsid w:val="005E2015"/>
    <w:rsid w:val="005E251A"/>
    <w:rsid w:val="005E28FB"/>
    <w:rsid w:val="005E2D23"/>
    <w:rsid w:val="005E2FA0"/>
    <w:rsid w:val="005E30F4"/>
    <w:rsid w:val="005E360D"/>
    <w:rsid w:val="005E3969"/>
    <w:rsid w:val="005E3A54"/>
    <w:rsid w:val="005E3AD4"/>
    <w:rsid w:val="005E3ADF"/>
    <w:rsid w:val="005E3B2A"/>
    <w:rsid w:val="005E3CD8"/>
    <w:rsid w:val="005E437C"/>
    <w:rsid w:val="005E513F"/>
    <w:rsid w:val="005E52F0"/>
    <w:rsid w:val="005E53C4"/>
    <w:rsid w:val="005E5406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4FF"/>
    <w:rsid w:val="005F2600"/>
    <w:rsid w:val="005F2B85"/>
    <w:rsid w:val="005F30FF"/>
    <w:rsid w:val="005F337F"/>
    <w:rsid w:val="005F41F3"/>
    <w:rsid w:val="005F4351"/>
    <w:rsid w:val="005F496F"/>
    <w:rsid w:val="005F4A58"/>
    <w:rsid w:val="005F4C4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39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5F7824"/>
    <w:rsid w:val="00600091"/>
    <w:rsid w:val="006001F7"/>
    <w:rsid w:val="0060031F"/>
    <w:rsid w:val="00600ADB"/>
    <w:rsid w:val="00601491"/>
    <w:rsid w:val="00601657"/>
    <w:rsid w:val="006016D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416"/>
    <w:rsid w:val="006055F8"/>
    <w:rsid w:val="00605639"/>
    <w:rsid w:val="00605A33"/>
    <w:rsid w:val="00605B56"/>
    <w:rsid w:val="006062F5"/>
    <w:rsid w:val="006064C0"/>
    <w:rsid w:val="00606CAB"/>
    <w:rsid w:val="00606F5A"/>
    <w:rsid w:val="00607197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B25"/>
    <w:rsid w:val="00611DD7"/>
    <w:rsid w:val="00611EDA"/>
    <w:rsid w:val="006123F1"/>
    <w:rsid w:val="00612B7F"/>
    <w:rsid w:val="00612DC3"/>
    <w:rsid w:val="00613110"/>
    <w:rsid w:val="006131BA"/>
    <w:rsid w:val="00613617"/>
    <w:rsid w:val="006136C2"/>
    <w:rsid w:val="00613779"/>
    <w:rsid w:val="0061383D"/>
    <w:rsid w:val="00613A98"/>
    <w:rsid w:val="00613B89"/>
    <w:rsid w:val="00613E14"/>
    <w:rsid w:val="00613E1B"/>
    <w:rsid w:val="00613F20"/>
    <w:rsid w:val="006140E7"/>
    <w:rsid w:val="00614407"/>
    <w:rsid w:val="00614774"/>
    <w:rsid w:val="0061486F"/>
    <w:rsid w:val="00614C18"/>
    <w:rsid w:val="00615634"/>
    <w:rsid w:val="006157B7"/>
    <w:rsid w:val="006157C5"/>
    <w:rsid w:val="006157D5"/>
    <w:rsid w:val="0061598E"/>
    <w:rsid w:val="00615C9A"/>
    <w:rsid w:val="00615CF7"/>
    <w:rsid w:val="00615EE6"/>
    <w:rsid w:val="00615F54"/>
    <w:rsid w:val="00616222"/>
    <w:rsid w:val="00616263"/>
    <w:rsid w:val="0061628F"/>
    <w:rsid w:val="00616738"/>
    <w:rsid w:val="006169FC"/>
    <w:rsid w:val="00616A21"/>
    <w:rsid w:val="00616CFA"/>
    <w:rsid w:val="00616FCC"/>
    <w:rsid w:val="00617063"/>
    <w:rsid w:val="006170AB"/>
    <w:rsid w:val="006171C2"/>
    <w:rsid w:val="006178AA"/>
    <w:rsid w:val="00617B90"/>
    <w:rsid w:val="00617BA5"/>
    <w:rsid w:val="00617CAD"/>
    <w:rsid w:val="00620019"/>
    <w:rsid w:val="006203E9"/>
    <w:rsid w:val="006205C7"/>
    <w:rsid w:val="00620640"/>
    <w:rsid w:val="0062081F"/>
    <w:rsid w:val="0062091F"/>
    <w:rsid w:val="00620925"/>
    <w:rsid w:val="0062104F"/>
    <w:rsid w:val="006218E1"/>
    <w:rsid w:val="00621DA1"/>
    <w:rsid w:val="00621DAE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8EA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BA9"/>
    <w:rsid w:val="00632C1C"/>
    <w:rsid w:val="00632C71"/>
    <w:rsid w:val="00632CDB"/>
    <w:rsid w:val="00632DE7"/>
    <w:rsid w:val="00633062"/>
    <w:rsid w:val="00633183"/>
    <w:rsid w:val="006331ED"/>
    <w:rsid w:val="006336CF"/>
    <w:rsid w:val="00633728"/>
    <w:rsid w:val="006337E2"/>
    <w:rsid w:val="00633B57"/>
    <w:rsid w:val="00633DD5"/>
    <w:rsid w:val="00633E56"/>
    <w:rsid w:val="00634203"/>
    <w:rsid w:val="0063432A"/>
    <w:rsid w:val="0063445D"/>
    <w:rsid w:val="00634509"/>
    <w:rsid w:val="00634650"/>
    <w:rsid w:val="0063497E"/>
    <w:rsid w:val="00634AF7"/>
    <w:rsid w:val="0063526E"/>
    <w:rsid w:val="00635EB9"/>
    <w:rsid w:val="006361ED"/>
    <w:rsid w:val="00636319"/>
    <w:rsid w:val="0063653B"/>
    <w:rsid w:val="00636635"/>
    <w:rsid w:val="0063695B"/>
    <w:rsid w:val="00636D24"/>
    <w:rsid w:val="00636E0B"/>
    <w:rsid w:val="00637023"/>
    <w:rsid w:val="006370B8"/>
    <w:rsid w:val="006370EF"/>
    <w:rsid w:val="00637285"/>
    <w:rsid w:val="00637395"/>
    <w:rsid w:val="006377DF"/>
    <w:rsid w:val="00637918"/>
    <w:rsid w:val="00637EAB"/>
    <w:rsid w:val="00637ED3"/>
    <w:rsid w:val="006405D4"/>
    <w:rsid w:val="0064098C"/>
    <w:rsid w:val="00640CFA"/>
    <w:rsid w:val="00641385"/>
    <w:rsid w:val="00641404"/>
    <w:rsid w:val="006415FB"/>
    <w:rsid w:val="0064174F"/>
    <w:rsid w:val="006418F0"/>
    <w:rsid w:val="00641905"/>
    <w:rsid w:val="00641B44"/>
    <w:rsid w:val="00641BE6"/>
    <w:rsid w:val="00641C32"/>
    <w:rsid w:val="00641F34"/>
    <w:rsid w:val="0064215E"/>
    <w:rsid w:val="006423FB"/>
    <w:rsid w:val="0064251F"/>
    <w:rsid w:val="0064255A"/>
    <w:rsid w:val="006425FD"/>
    <w:rsid w:val="00642827"/>
    <w:rsid w:val="00642D59"/>
    <w:rsid w:val="00642E6F"/>
    <w:rsid w:val="0064319E"/>
    <w:rsid w:val="00643994"/>
    <w:rsid w:val="00643B64"/>
    <w:rsid w:val="00643C0C"/>
    <w:rsid w:val="00643E6B"/>
    <w:rsid w:val="00644CD9"/>
    <w:rsid w:val="006450CC"/>
    <w:rsid w:val="00645126"/>
    <w:rsid w:val="006451D8"/>
    <w:rsid w:val="0064545A"/>
    <w:rsid w:val="006458C0"/>
    <w:rsid w:val="006459AD"/>
    <w:rsid w:val="00645A0C"/>
    <w:rsid w:val="00645EE2"/>
    <w:rsid w:val="006465A5"/>
    <w:rsid w:val="00646A15"/>
    <w:rsid w:val="00646CA5"/>
    <w:rsid w:val="00646FED"/>
    <w:rsid w:val="00647187"/>
    <w:rsid w:val="006472CA"/>
    <w:rsid w:val="00647605"/>
    <w:rsid w:val="0065007F"/>
    <w:rsid w:val="0065017C"/>
    <w:rsid w:val="006504CD"/>
    <w:rsid w:val="00650763"/>
    <w:rsid w:val="00650781"/>
    <w:rsid w:val="00650DDE"/>
    <w:rsid w:val="00651475"/>
    <w:rsid w:val="00651610"/>
    <w:rsid w:val="00651E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BC5"/>
    <w:rsid w:val="00655C5D"/>
    <w:rsid w:val="006562FA"/>
    <w:rsid w:val="00656569"/>
    <w:rsid w:val="006565BD"/>
    <w:rsid w:val="00656665"/>
    <w:rsid w:val="00656BB9"/>
    <w:rsid w:val="00656C6F"/>
    <w:rsid w:val="00657181"/>
    <w:rsid w:val="006572A9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03CD"/>
    <w:rsid w:val="006612D7"/>
    <w:rsid w:val="0066148D"/>
    <w:rsid w:val="006618C7"/>
    <w:rsid w:val="006618D1"/>
    <w:rsid w:val="006619A6"/>
    <w:rsid w:val="00661BAB"/>
    <w:rsid w:val="00661C88"/>
    <w:rsid w:val="00661DB5"/>
    <w:rsid w:val="00661E26"/>
    <w:rsid w:val="00661F16"/>
    <w:rsid w:val="00661F86"/>
    <w:rsid w:val="00661FF5"/>
    <w:rsid w:val="0066231C"/>
    <w:rsid w:val="0066237E"/>
    <w:rsid w:val="006626C9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3DB6"/>
    <w:rsid w:val="0066424E"/>
    <w:rsid w:val="00664295"/>
    <w:rsid w:val="006644BB"/>
    <w:rsid w:val="00664AB8"/>
    <w:rsid w:val="00664C25"/>
    <w:rsid w:val="00664E64"/>
    <w:rsid w:val="006652A7"/>
    <w:rsid w:val="006652AA"/>
    <w:rsid w:val="0066535F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C9F"/>
    <w:rsid w:val="00670D77"/>
    <w:rsid w:val="00670D9B"/>
    <w:rsid w:val="0067121B"/>
    <w:rsid w:val="0067121E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169"/>
    <w:rsid w:val="006734D9"/>
    <w:rsid w:val="0067378C"/>
    <w:rsid w:val="00673B4F"/>
    <w:rsid w:val="006746BB"/>
    <w:rsid w:val="00674C8A"/>
    <w:rsid w:val="00674E9F"/>
    <w:rsid w:val="006750E6"/>
    <w:rsid w:val="006751CF"/>
    <w:rsid w:val="0067525D"/>
    <w:rsid w:val="006755E1"/>
    <w:rsid w:val="0067560B"/>
    <w:rsid w:val="0067575F"/>
    <w:rsid w:val="006759FB"/>
    <w:rsid w:val="00675BD0"/>
    <w:rsid w:val="0067627A"/>
    <w:rsid w:val="00676332"/>
    <w:rsid w:val="00676A49"/>
    <w:rsid w:val="00676BDF"/>
    <w:rsid w:val="0067747F"/>
    <w:rsid w:val="006776C9"/>
    <w:rsid w:val="00677A65"/>
    <w:rsid w:val="00677DCA"/>
    <w:rsid w:val="00677EC4"/>
    <w:rsid w:val="006800F2"/>
    <w:rsid w:val="00680228"/>
    <w:rsid w:val="0068030A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00A"/>
    <w:rsid w:val="0068333A"/>
    <w:rsid w:val="006837D3"/>
    <w:rsid w:val="0068383E"/>
    <w:rsid w:val="0068388B"/>
    <w:rsid w:val="00683C90"/>
    <w:rsid w:val="00683D1F"/>
    <w:rsid w:val="00684074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255"/>
    <w:rsid w:val="00692312"/>
    <w:rsid w:val="006924F7"/>
    <w:rsid w:val="00692941"/>
    <w:rsid w:val="00692AA6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4A7"/>
    <w:rsid w:val="0069480E"/>
    <w:rsid w:val="00694A51"/>
    <w:rsid w:val="00694A97"/>
    <w:rsid w:val="00694EF9"/>
    <w:rsid w:val="0069519F"/>
    <w:rsid w:val="00695378"/>
    <w:rsid w:val="00695387"/>
    <w:rsid w:val="0069565A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1B68"/>
    <w:rsid w:val="006A20D3"/>
    <w:rsid w:val="006A230D"/>
    <w:rsid w:val="006A2393"/>
    <w:rsid w:val="006A24AF"/>
    <w:rsid w:val="006A2609"/>
    <w:rsid w:val="006A27E4"/>
    <w:rsid w:val="006A3017"/>
    <w:rsid w:val="006A31F0"/>
    <w:rsid w:val="006A3275"/>
    <w:rsid w:val="006A33F0"/>
    <w:rsid w:val="006A3822"/>
    <w:rsid w:val="006A3B6A"/>
    <w:rsid w:val="006A3FB4"/>
    <w:rsid w:val="006A42EF"/>
    <w:rsid w:val="006A4398"/>
    <w:rsid w:val="006A4483"/>
    <w:rsid w:val="006A4572"/>
    <w:rsid w:val="006A4726"/>
    <w:rsid w:val="006A47BF"/>
    <w:rsid w:val="006A488B"/>
    <w:rsid w:val="006A49BD"/>
    <w:rsid w:val="006A4E12"/>
    <w:rsid w:val="006A5030"/>
    <w:rsid w:val="006A519F"/>
    <w:rsid w:val="006A5555"/>
    <w:rsid w:val="006A5672"/>
    <w:rsid w:val="006A5A2D"/>
    <w:rsid w:val="006A5B55"/>
    <w:rsid w:val="006A5B5E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5E4"/>
    <w:rsid w:val="006B099E"/>
    <w:rsid w:val="006B0FC3"/>
    <w:rsid w:val="006B10AC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26A"/>
    <w:rsid w:val="006B34CF"/>
    <w:rsid w:val="006B3641"/>
    <w:rsid w:val="006B369B"/>
    <w:rsid w:val="006B3FE9"/>
    <w:rsid w:val="006B40D3"/>
    <w:rsid w:val="006B4162"/>
    <w:rsid w:val="006B41B6"/>
    <w:rsid w:val="006B4530"/>
    <w:rsid w:val="006B4592"/>
    <w:rsid w:val="006B45E8"/>
    <w:rsid w:val="006B47D1"/>
    <w:rsid w:val="006B483D"/>
    <w:rsid w:val="006B4CCD"/>
    <w:rsid w:val="006B4FB7"/>
    <w:rsid w:val="006B5AA8"/>
    <w:rsid w:val="006B5AD7"/>
    <w:rsid w:val="006B5AEF"/>
    <w:rsid w:val="006B5C37"/>
    <w:rsid w:val="006B5FC8"/>
    <w:rsid w:val="006B5FCB"/>
    <w:rsid w:val="006B655C"/>
    <w:rsid w:val="006B69FE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344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F68"/>
    <w:rsid w:val="006C422D"/>
    <w:rsid w:val="006C42B4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C7A83"/>
    <w:rsid w:val="006C7DC2"/>
    <w:rsid w:val="006D0128"/>
    <w:rsid w:val="006D0135"/>
    <w:rsid w:val="006D01C2"/>
    <w:rsid w:val="006D04A8"/>
    <w:rsid w:val="006D0A8F"/>
    <w:rsid w:val="006D0EFA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07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04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00"/>
    <w:rsid w:val="006D73F0"/>
    <w:rsid w:val="006D75E8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D87"/>
    <w:rsid w:val="006E2E39"/>
    <w:rsid w:val="006E3367"/>
    <w:rsid w:val="006E4414"/>
    <w:rsid w:val="006E499E"/>
    <w:rsid w:val="006E5073"/>
    <w:rsid w:val="006E514E"/>
    <w:rsid w:val="006E58DB"/>
    <w:rsid w:val="006E5EC1"/>
    <w:rsid w:val="006E683C"/>
    <w:rsid w:val="006E69C2"/>
    <w:rsid w:val="006E73BB"/>
    <w:rsid w:val="006E742B"/>
    <w:rsid w:val="006E7535"/>
    <w:rsid w:val="006E7859"/>
    <w:rsid w:val="006E7868"/>
    <w:rsid w:val="006E7984"/>
    <w:rsid w:val="006E7B63"/>
    <w:rsid w:val="006E7E35"/>
    <w:rsid w:val="006F02D9"/>
    <w:rsid w:val="006F0526"/>
    <w:rsid w:val="006F09EC"/>
    <w:rsid w:val="006F0D39"/>
    <w:rsid w:val="006F111A"/>
    <w:rsid w:val="006F113B"/>
    <w:rsid w:val="006F13B3"/>
    <w:rsid w:val="006F13B7"/>
    <w:rsid w:val="006F157F"/>
    <w:rsid w:val="006F15AC"/>
    <w:rsid w:val="006F26FF"/>
    <w:rsid w:val="006F33F8"/>
    <w:rsid w:val="006F345C"/>
    <w:rsid w:val="006F3503"/>
    <w:rsid w:val="006F3DBD"/>
    <w:rsid w:val="006F3EA4"/>
    <w:rsid w:val="006F3F60"/>
    <w:rsid w:val="006F42AA"/>
    <w:rsid w:val="006F4401"/>
    <w:rsid w:val="006F4557"/>
    <w:rsid w:val="006F4D25"/>
    <w:rsid w:val="006F4F79"/>
    <w:rsid w:val="006F4F93"/>
    <w:rsid w:val="006F4FBE"/>
    <w:rsid w:val="006F5028"/>
    <w:rsid w:val="006F50D2"/>
    <w:rsid w:val="006F526B"/>
    <w:rsid w:val="006F54A3"/>
    <w:rsid w:val="006F5976"/>
    <w:rsid w:val="006F5F7C"/>
    <w:rsid w:val="006F6604"/>
    <w:rsid w:val="006F678B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54E"/>
    <w:rsid w:val="00700997"/>
    <w:rsid w:val="00700BBE"/>
    <w:rsid w:val="00700BEC"/>
    <w:rsid w:val="00700D44"/>
    <w:rsid w:val="00700E05"/>
    <w:rsid w:val="007013EC"/>
    <w:rsid w:val="007015B4"/>
    <w:rsid w:val="0070164F"/>
    <w:rsid w:val="00701789"/>
    <w:rsid w:val="00701860"/>
    <w:rsid w:val="00701873"/>
    <w:rsid w:val="00701AC7"/>
    <w:rsid w:val="00701BB1"/>
    <w:rsid w:val="00702250"/>
    <w:rsid w:val="00702423"/>
    <w:rsid w:val="00702529"/>
    <w:rsid w:val="00702956"/>
    <w:rsid w:val="007029F4"/>
    <w:rsid w:val="00702BC9"/>
    <w:rsid w:val="0070304C"/>
    <w:rsid w:val="00703414"/>
    <w:rsid w:val="007035A9"/>
    <w:rsid w:val="00703678"/>
    <w:rsid w:val="00703922"/>
    <w:rsid w:val="007039E1"/>
    <w:rsid w:val="007039F8"/>
    <w:rsid w:val="00704330"/>
    <w:rsid w:val="00704512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C5B"/>
    <w:rsid w:val="00705F53"/>
    <w:rsid w:val="007062F5"/>
    <w:rsid w:val="007068F3"/>
    <w:rsid w:val="00706DDA"/>
    <w:rsid w:val="00706E52"/>
    <w:rsid w:val="00706FA8"/>
    <w:rsid w:val="007072A7"/>
    <w:rsid w:val="007072FB"/>
    <w:rsid w:val="00707327"/>
    <w:rsid w:val="00707412"/>
    <w:rsid w:val="0070760B"/>
    <w:rsid w:val="00707E62"/>
    <w:rsid w:val="00710102"/>
    <w:rsid w:val="007103E1"/>
    <w:rsid w:val="0071047C"/>
    <w:rsid w:val="007105CA"/>
    <w:rsid w:val="00710615"/>
    <w:rsid w:val="00710CEA"/>
    <w:rsid w:val="00710CF7"/>
    <w:rsid w:val="00710F4E"/>
    <w:rsid w:val="00711040"/>
    <w:rsid w:val="007113B2"/>
    <w:rsid w:val="007114CD"/>
    <w:rsid w:val="007115D1"/>
    <w:rsid w:val="0071176D"/>
    <w:rsid w:val="0071252E"/>
    <w:rsid w:val="00712568"/>
    <w:rsid w:val="007126D5"/>
    <w:rsid w:val="00712B2F"/>
    <w:rsid w:val="00712DCD"/>
    <w:rsid w:val="00712EA3"/>
    <w:rsid w:val="00712F74"/>
    <w:rsid w:val="007130B5"/>
    <w:rsid w:val="00713870"/>
    <w:rsid w:val="00713CC3"/>
    <w:rsid w:val="00713E53"/>
    <w:rsid w:val="00713E5F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BBB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3DE0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B49"/>
    <w:rsid w:val="00726F31"/>
    <w:rsid w:val="00727104"/>
    <w:rsid w:val="00727208"/>
    <w:rsid w:val="007279D5"/>
    <w:rsid w:val="00727E1B"/>
    <w:rsid w:val="007301D7"/>
    <w:rsid w:val="00730AB1"/>
    <w:rsid w:val="00730D53"/>
    <w:rsid w:val="007311C0"/>
    <w:rsid w:val="00731383"/>
    <w:rsid w:val="00731416"/>
    <w:rsid w:val="00731664"/>
    <w:rsid w:val="00731E5A"/>
    <w:rsid w:val="00732074"/>
    <w:rsid w:val="007323DF"/>
    <w:rsid w:val="007325F6"/>
    <w:rsid w:val="0073277E"/>
    <w:rsid w:val="00732D35"/>
    <w:rsid w:val="00732EFA"/>
    <w:rsid w:val="00732F34"/>
    <w:rsid w:val="0073301C"/>
    <w:rsid w:val="00733134"/>
    <w:rsid w:val="00733299"/>
    <w:rsid w:val="00733424"/>
    <w:rsid w:val="0073346E"/>
    <w:rsid w:val="00733DEC"/>
    <w:rsid w:val="007346D0"/>
    <w:rsid w:val="007347AB"/>
    <w:rsid w:val="007348AB"/>
    <w:rsid w:val="007349F3"/>
    <w:rsid w:val="00734C02"/>
    <w:rsid w:val="00735129"/>
    <w:rsid w:val="00735717"/>
    <w:rsid w:val="00735981"/>
    <w:rsid w:val="00735AFD"/>
    <w:rsid w:val="00736235"/>
    <w:rsid w:val="007363EA"/>
    <w:rsid w:val="00736773"/>
    <w:rsid w:val="00736789"/>
    <w:rsid w:val="007367AA"/>
    <w:rsid w:val="007369DE"/>
    <w:rsid w:val="00736D1E"/>
    <w:rsid w:val="00736E8F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C91"/>
    <w:rsid w:val="00740DBA"/>
    <w:rsid w:val="00741495"/>
    <w:rsid w:val="007419AD"/>
    <w:rsid w:val="00741FDD"/>
    <w:rsid w:val="0074220C"/>
    <w:rsid w:val="007423B6"/>
    <w:rsid w:val="00742648"/>
    <w:rsid w:val="00742705"/>
    <w:rsid w:val="00742AE4"/>
    <w:rsid w:val="00742C35"/>
    <w:rsid w:val="0074301C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4B7"/>
    <w:rsid w:val="007524CC"/>
    <w:rsid w:val="00752CB3"/>
    <w:rsid w:val="00752FEE"/>
    <w:rsid w:val="007530C7"/>
    <w:rsid w:val="0075319A"/>
    <w:rsid w:val="0075320B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29D"/>
    <w:rsid w:val="0075564C"/>
    <w:rsid w:val="007557FF"/>
    <w:rsid w:val="0075585A"/>
    <w:rsid w:val="00755894"/>
    <w:rsid w:val="007559FD"/>
    <w:rsid w:val="00755C1F"/>
    <w:rsid w:val="00755CA4"/>
    <w:rsid w:val="00755DAC"/>
    <w:rsid w:val="00755EB6"/>
    <w:rsid w:val="0075606A"/>
    <w:rsid w:val="00756495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0DE7"/>
    <w:rsid w:val="007612CC"/>
    <w:rsid w:val="00761458"/>
    <w:rsid w:val="00761C58"/>
    <w:rsid w:val="00761C74"/>
    <w:rsid w:val="00761DD0"/>
    <w:rsid w:val="00761F77"/>
    <w:rsid w:val="007626C9"/>
    <w:rsid w:val="0076278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462"/>
    <w:rsid w:val="007655D7"/>
    <w:rsid w:val="00765A2E"/>
    <w:rsid w:val="00765CB8"/>
    <w:rsid w:val="00765D08"/>
    <w:rsid w:val="00765F20"/>
    <w:rsid w:val="00766775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05D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1CFF"/>
    <w:rsid w:val="00771F06"/>
    <w:rsid w:val="0077237B"/>
    <w:rsid w:val="007723A3"/>
    <w:rsid w:val="00772679"/>
    <w:rsid w:val="00772690"/>
    <w:rsid w:val="00772719"/>
    <w:rsid w:val="007729AC"/>
    <w:rsid w:val="00772D09"/>
    <w:rsid w:val="00772D80"/>
    <w:rsid w:val="00772E1A"/>
    <w:rsid w:val="007730CE"/>
    <w:rsid w:val="00773779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5EB0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64F"/>
    <w:rsid w:val="00780729"/>
    <w:rsid w:val="00780C55"/>
    <w:rsid w:val="00780C79"/>
    <w:rsid w:val="00780CD4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D7E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D50"/>
    <w:rsid w:val="00785F98"/>
    <w:rsid w:val="0078621F"/>
    <w:rsid w:val="0078626F"/>
    <w:rsid w:val="00786600"/>
    <w:rsid w:val="007868AB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2E6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461"/>
    <w:rsid w:val="00793547"/>
    <w:rsid w:val="00793B61"/>
    <w:rsid w:val="00793C7C"/>
    <w:rsid w:val="00793E8C"/>
    <w:rsid w:val="00793FB7"/>
    <w:rsid w:val="0079407B"/>
    <w:rsid w:val="0079429C"/>
    <w:rsid w:val="00794373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8F9"/>
    <w:rsid w:val="00796975"/>
    <w:rsid w:val="00796BA8"/>
    <w:rsid w:val="007971D5"/>
    <w:rsid w:val="0079724F"/>
    <w:rsid w:val="0079730D"/>
    <w:rsid w:val="0079763E"/>
    <w:rsid w:val="00797686"/>
    <w:rsid w:val="0079778B"/>
    <w:rsid w:val="007978DE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0E5F"/>
    <w:rsid w:val="007A0E76"/>
    <w:rsid w:val="007A1474"/>
    <w:rsid w:val="007A1822"/>
    <w:rsid w:val="007A1873"/>
    <w:rsid w:val="007A1CCC"/>
    <w:rsid w:val="007A1D92"/>
    <w:rsid w:val="007A2052"/>
    <w:rsid w:val="007A2415"/>
    <w:rsid w:val="007A26D1"/>
    <w:rsid w:val="007A2799"/>
    <w:rsid w:val="007A2915"/>
    <w:rsid w:val="007A2B14"/>
    <w:rsid w:val="007A2D63"/>
    <w:rsid w:val="007A2EA5"/>
    <w:rsid w:val="007A2F49"/>
    <w:rsid w:val="007A3053"/>
    <w:rsid w:val="007A347D"/>
    <w:rsid w:val="007A36BD"/>
    <w:rsid w:val="007A3718"/>
    <w:rsid w:val="007A393E"/>
    <w:rsid w:val="007A4119"/>
    <w:rsid w:val="007A41BC"/>
    <w:rsid w:val="007A42EF"/>
    <w:rsid w:val="007A4400"/>
    <w:rsid w:val="007A44F0"/>
    <w:rsid w:val="007A4C53"/>
    <w:rsid w:val="007A4F46"/>
    <w:rsid w:val="007A542E"/>
    <w:rsid w:val="007A56F9"/>
    <w:rsid w:val="007A56FB"/>
    <w:rsid w:val="007A5ADF"/>
    <w:rsid w:val="007A5D7F"/>
    <w:rsid w:val="007A61EA"/>
    <w:rsid w:val="007A6420"/>
    <w:rsid w:val="007A66B9"/>
    <w:rsid w:val="007A66E5"/>
    <w:rsid w:val="007A6A19"/>
    <w:rsid w:val="007A6B5F"/>
    <w:rsid w:val="007A6E77"/>
    <w:rsid w:val="007A7530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3E5C"/>
    <w:rsid w:val="007B461A"/>
    <w:rsid w:val="007B545E"/>
    <w:rsid w:val="007B54D3"/>
    <w:rsid w:val="007B5601"/>
    <w:rsid w:val="007B5752"/>
    <w:rsid w:val="007B5DE5"/>
    <w:rsid w:val="007B5FAB"/>
    <w:rsid w:val="007B6106"/>
    <w:rsid w:val="007B66D1"/>
    <w:rsid w:val="007B6873"/>
    <w:rsid w:val="007B68E9"/>
    <w:rsid w:val="007B69E2"/>
    <w:rsid w:val="007B6C0F"/>
    <w:rsid w:val="007B70F9"/>
    <w:rsid w:val="007B7262"/>
    <w:rsid w:val="007B7298"/>
    <w:rsid w:val="007B7335"/>
    <w:rsid w:val="007B7DF6"/>
    <w:rsid w:val="007B7F8D"/>
    <w:rsid w:val="007C0119"/>
    <w:rsid w:val="007C032C"/>
    <w:rsid w:val="007C0AF1"/>
    <w:rsid w:val="007C0BB8"/>
    <w:rsid w:val="007C0C17"/>
    <w:rsid w:val="007C122E"/>
    <w:rsid w:val="007C13BE"/>
    <w:rsid w:val="007C1518"/>
    <w:rsid w:val="007C17C8"/>
    <w:rsid w:val="007C1EB8"/>
    <w:rsid w:val="007C211A"/>
    <w:rsid w:val="007C21BF"/>
    <w:rsid w:val="007C2652"/>
    <w:rsid w:val="007C2766"/>
    <w:rsid w:val="007C2BC4"/>
    <w:rsid w:val="007C2C24"/>
    <w:rsid w:val="007C2CE7"/>
    <w:rsid w:val="007C2F3C"/>
    <w:rsid w:val="007C2FB4"/>
    <w:rsid w:val="007C34FE"/>
    <w:rsid w:val="007C3C17"/>
    <w:rsid w:val="007C3CBB"/>
    <w:rsid w:val="007C3EC7"/>
    <w:rsid w:val="007C4119"/>
    <w:rsid w:val="007C415E"/>
    <w:rsid w:val="007C4167"/>
    <w:rsid w:val="007C416E"/>
    <w:rsid w:val="007C4473"/>
    <w:rsid w:val="007C45DF"/>
    <w:rsid w:val="007C4634"/>
    <w:rsid w:val="007C48AF"/>
    <w:rsid w:val="007C48E9"/>
    <w:rsid w:val="007C5123"/>
    <w:rsid w:val="007C5290"/>
    <w:rsid w:val="007C5332"/>
    <w:rsid w:val="007C57B4"/>
    <w:rsid w:val="007C58A7"/>
    <w:rsid w:val="007C5BA1"/>
    <w:rsid w:val="007C5DFE"/>
    <w:rsid w:val="007C5E4A"/>
    <w:rsid w:val="007C5F59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AE5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3CA"/>
    <w:rsid w:val="007D7475"/>
    <w:rsid w:val="007D7734"/>
    <w:rsid w:val="007D7A65"/>
    <w:rsid w:val="007D7ADF"/>
    <w:rsid w:val="007D7C50"/>
    <w:rsid w:val="007D7C52"/>
    <w:rsid w:val="007D7F5B"/>
    <w:rsid w:val="007D7F6D"/>
    <w:rsid w:val="007E0271"/>
    <w:rsid w:val="007E0333"/>
    <w:rsid w:val="007E047F"/>
    <w:rsid w:val="007E05D4"/>
    <w:rsid w:val="007E070E"/>
    <w:rsid w:val="007E0BF2"/>
    <w:rsid w:val="007E0F62"/>
    <w:rsid w:val="007E1592"/>
    <w:rsid w:val="007E1680"/>
    <w:rsid w:val="007E18E2"/>
    <w:rsid w:val="007E1A3B"/>
    <w:rsid w:val="007E207A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19E"/>
    <w:rsid w:val="007E536A"/>
    <w:rsid w:val="007E573A"/>
    <w:rsid w:val="007E5A7C"/>
    <w:rsid w:val="007E5E7B"/>
    <w:rsid w:val="007E5F40"/>
    <w:rsid w:val="007E5FDC"/>
    <w:rsid w:val="007E6043"/>
    <w:rsid w:val="007E62CD"/>
    <w:rsid w:val="007E6439"/>
    <w:rsid w:val="007E6B8E"/>
    <w:rsid w:val="007E6C47"/>
    <w:rsid w:val="007E6C5F"/>
    <w:rsid w:val="007E6DCB"/>
    <w:rsid w:val="007E73C9"/>
    <w:rsid w:val="007E7BD5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2FC0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043"/>
    <w:rsid w:val="007F625A"/>
    <w:rsid w:val="007F6403"/>
    <w:rsid w:val="007F657D"/>
    <w:rsid w:val="007F65DE"/>
    <w:rsid w:val="007F68EF"/>
    <w:rsid w:val="007F6C97"/>
    <w:rsid w:val="007F6D24"/>
    <w:rsid w:val="007F6D4E"/>
    <w:rsid w:val="007F7352"/>
    <w:rsid w:val="007F760D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2E80"/>
    <w:rsid w:val="008030F6"/>
    <w:rsid w:val="00803155"/>
    <w:rsid w:val="008031C7"/>
    <w:rsid w:val="008031CB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3B6"/>
    <w:rsid w:val="008045B3"/>
    <w:rsid w:val="00805251"/>
    <w:rsid w:val="00805974"/>
    <w:rsid w:val="00805A92"/>
    <w:rsid w:val="00805C22"/>
    <w:rsid w:val="00805E33"/>
    <w:rsid w:val="00805F3C"/>
    <w:rsid w:val="00806283"/>
    <w:rsid w:val="0080628F"/>
    <w:rsid w:val="008063A5"/>
    <w:rsid w:val="00806534"/>
    <w:rsid w:val="00806582"/>
    <w:rsid w:val="00806794"/>
    <w:rsid w:val="008067AF"/>
    <w:rsid w:val="00806979"/>
    <w:rsid w:val="00806A3B"/>
    <w:rsid w:val="00806BA0"/>
    <w:rsid w:val="00806FED"/>
    <w:rsid w:val="008073CA"/>
    <w:rsid w:val="00807C46"/>
    <w:rsid w:val="00807CE8"/>
    <w:rsid w:val="00807E5B"/>
    <w:rsid w:val="0081027E"/>
    <w:rsid w:val="008104FD"/>
    <w:rsid w:val="0081089E"/>
    <w:rsid w:val="008108D0"/>
    <w:rsid w:val="00810C65"/>
    <w:rsid w:val="008111A8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96F"/>
    <w:rsid w:val="00814984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CA4"/>
    <w:rsid w:val="00817E30"/>
    <w:rsid w:val="00820051"/>
    <w:rsid w:val="00820204"/>
    <w:rsid w:val="0082038D"/>
    <w:rsid w:val="008203A1"/>
    <w:rsid w:val="00820DA0"/>
    <w:rsid w:val="00820F5B"/>
    <w:rsid w:val="008213D0"/>
    <w:rsid w:val="00821504"/>
    <w:rsid w:val="008216E1"/>
    <w:rsid w:val="00821718"/>
    <w:rsid w:val="008219E0"/>
    <w:rsid w:val="00821AB5"/>
    <w:rsid w:val="00821B1E"/>
    <w:rsid w:val="00821BA4"/>
    <w:rsid w:val="00821C42"/>
    <w:rsid w:val="008223C2"/>
    <w:rsid w:val="0082243E"/>
    <w:rsid w:val="008224F4"/>
    <w:rsid w:val="00822631"/>
    <w:rsid w:val="00822900"/>
    <w:rsid w:val="00822BC8"/>
    <w:rsid w:val="00822C84"/>
    <w:rsid w:val="00822C8C"/>
    <w:rsid w:val="00822ED7"/>
    <w:rsid w:val="008230B1"/>
    <w:rsid w:val="0082335B"/>
    <w:rsid w:val="00823618"/>
    <w:rsid w:val="0082364C"/>
    <w:rsid w:val="0082367A"/>
    <w:rsid w:val="00823695"/>
    <w:rsid w:val="00823960"/>
    <w:rsid w:val="00823D7D"/>
    <w:rsid w:val="00823F7A"/>
    <w:rsid w:val="0082410E"/>
    <w:rsid w:val="0082418A"/>
    <w:rsid w:val="00824502"/>
    <w:rsid w:val="008245F4"/>
    <w:rsid w:val="00824615"/>
    <w:rsid w:val="00824C23"/>
    <w:rsid w:val="00824CF4"/>
    <w:rsid w:val="00824EEA"/>
    <w:rsid w:val="00824FE7"/>
    <w:rsid w:val="008254CD"/>
    <w:rsid w:val="0082586C"/>
    <w:rsid w:val="00825921"/>
    <w:rsid w:val="008259A6"/>
    <w:rsid w:val="00825DCC"/>
    <w:rsid w:val="00825F0B"/>
    <w:rsid w:val="00825F77"/>
    <w:rsid w:val="00826041"/>
    <w:rsid w:val="00826149"/>
    <w:rsid w:val="00826682"/>
    <w:rsid w:val="0082683E"/>
    <w:rsid w:val="0082689D"/>
    <w:rsid w:val="00826ADA"/>
    <w:rsid w:val="00826CC8"/>
    <w:rsid w:val="00826E70"/>
    <w:rsid w:val="008270CA"/>
    <w:rsid w:val="008277DB"/>
    <w:rsid w:val="0082787F"/>
    <w:rsid w:val="008304F7"/>
    <w:rsid w:val="0083062D"/>
    <w:rsid w:val="00830741"/>
    <w:rsid w:val="008307CF"/>
    <w:rsid w:val="00830878"/>
    <w:rsid w:val="008308BE"/>
    <w:rsid w:val="00830AAC"/>
    <w:rsid w:val="00830DE5"/>
    <w:rsid w:val="00830F3A"/>
    <w:rsid w:val="0083103D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45"/>
    <w:rsid w:val="008345D9"/>
    <w:rsid w:val="00834A05"/>
    <w:rsid w:val="00834C5F"/>
    <w:rsid w:val="00835560"/>
    <w:rsid w:val="00835647"/>
    <w:rsid w:val="00835B17"/>
    <w:rsid w:val="00835D7B"/>
    <w:rsid w:val="008371FD"/>
    <w:rsid w:val="00837A04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EFA"/>
    <w:rsid w:val="00841F4E"/>
    <w:rsid w:val="008420AD"/>
    <w:rsid w:val="0084213B"/>
    <w:rsid w:val="008422AB"/>
    <w:rsid w:val="00842773"/>
    <w:rsid w:val="008427C9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30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BEF"/>
    <w:rsid w:val="00847EB2"/>
    <w:rsid w:val="00847F19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93C"/>
    <w:rsid w:val="00852A05"/>
    <w:rsid w:val="00852D49"/>
    <w:rsid w:val="00852E87"/>
    <w:rsid w:val="0085357E"/>
    <w:rsid w:val="00853745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AE"/>
    <w:rsid w:val="008559FB"/>
    <w:rsid w:val="00855D5C"/>
    <w:rsid w:val="00855E40"/>
    <w:rsid w:val="00855EF7"/>
    <w:rsid w:val="00855FB6"/>
    <w:rsid w:val="0085623E"/>
    <w:rsid w:val="0085639F"/>
    <w:rsid w:val="008563DB"/>
    <w:rsid w:val="0085646A"/>
    <w:rsid w:val="0085690E"/>
    <w:rsid w:val="00856B47"/>
    <w:rsid w:val="00857077"/>
    <w:rsid w:val="00857415"/>
    <w:rsid w:val="00857671"/>
    <w:rsid w:val="00857BBF"/>
    <w:rsid w:val="00857E98"/>
    <w:rsid w:val="00860556"/>
    <w:rsid w:val="00860C68"/>
    <w:rsid w:val="00860EBE"/>
    <w:rsid w:val="0086132A"/>
    <w:rsid w:val="008613D1"/>
    <w:rsid w:val="0086165C"/>
    <w:rsid w:val="0086168F"/>
    <w:rsid w:val="00861B67"/>
    <w:rsid w:val="00861C1E"/>
    <w:rsid w:val="00861D8D"/>
    <w:rsid w:val="00861F78"/>
    <w:rsid w:val="00862008"/>
    <w:rsid w:val="00862260"/>
    <w:rsid w:val="0086269B"/>
    <w:rsid w:val="00862A44"/>
    <w:rsid w:val="00862C93"/>
    <w:rsid w:val="0086320F"/>
    <w:rsid w:val="008632B7"/>
    <w:rsid w:val="008636C4"/>
    <w:rsid w:val="00863734"/>
    <w:rsid w:val="008637AC"/>
    <w:rsid w:val="00863BB2"/>
    <w:rsid w:val="00863F0F"/>
    <w:rsid w:val="008644F4"/>
    <w:rsid w:val="0086457B"/>
    <w:rsid w:val="00864838"/>
    <w:rsid w:val="00864CE7"/>
    <w:rsid w:val="00865442"/>
    <w:rsid w:val="0086548B"/>
    <w:rsid w:val="00865E13"/>
    <w:rsid w:val="00865FB7"/>
    <w:rsid w:val="00865FC0"/>
    <w:rsid w:val="00866318"/>
    <w:rsid w:val="0086692F"/>
    <w:rsid w:val="00866FCF"/>
    <w:rsid w:val="008673AE"/>
    <w:rsid w:val="0086747C"/>
    <w:rsid w:val="00867779"/>
    <w:rsid w:val="00867953"/>
    <w:rsid w:val="00867D83"/>
    <w:rsid w:val="00870255"/>
    <w:rsid w:val="008706F8"/>
    <w:rsid w:val="00870D6D"/>
    <w:rsid w:val="00871036"/>
    <w:rsid w:val="00871117"/>
    <w:rsid w:val="00871176"/>
    <w:rsid w:val="008714B5"/>
    <w:rsid w:val="00871561"/>
    <w:rsid w:val="00871953"/>
    <w:rsid w:val="00871E68"/>
    <w:rsid w:val="00871F38"/>
    <w:rsid w:val="008722A9"/>
    <w:rsid w:val="0087233C"/>
    <w:rsid w:val="008723BB"/>
    <w:rsid w:val="00872524"/>
    <w:rsid w:val="0087268D"/>
    <w:rsid w:val="00872973"/>
    <w:rsid w:val="00872CD1"/>
    <w:rsid w:val="008730CC"/>
    <w:rsid w:val="008732F0"/>
    <w:rsid w:val="008733CE"/>
    <w:rsid w:val="0087356C"/>
    <w:rsid w:val="00873B8C"/>
    <w:rsid w:val="00873C5B"/>
    <w:rsid w:val="00873E0A"/>
    <w:rsid w:val="00874153"/>
    <w:rsid w:val="008741DE"/>
    <w:rsid w:val="008742D6"/>
    <w:rsid w:val="0087491C"/>
    <w:rsid w:val="00874B6D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AC"/>
    <w:rsid w:val="008767B1"/>
    <w:rsid w:val="00876FBF"/>
    <w:rsid w:val="008771A1"/>
    <w:rsid w:val="00877423"/>
    <w:rsid w:val="00877941"/>
    <w:rsid w:val="008779FA"/>
    <w:rsid w:val="00877B27"/>
    <w:rsid w:val="00877B8C"/>
    <w:rsid w:val="00877D25"/>
    <w:rsid w:val="00877F7D"/>
    <w:rsid w:val="008805AE"/>
    <w:rsid w:val="0088107F"/>
    <w:rsid w:val="0088162A"/>
    <w:rsid w:val="00881A30"/>
    <w:rsid w:val="00881DFA"/>
    <w:rsid w:val="00882115"/>
    <w:rsid w:val="00882157"/>
    <w:rsid w:val="00882332"/>
    <w:rsid w:val="00882698"/>
    <w:rsid w:val="008829C1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A68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5DF8"/>
    <w:rsid w:val="008860D5"/>
    <w:rsid w:val="00886349"/>
    <w:rsid w:val="0088688A"/>
    <w:rsid w:val="00886BC9"/>
    <w:rsid w:val="00886C4A"/>
    <w:rsid w:val="00886D55"/>
    <w:rsid w:val="008872FB"/>
    <w:rsid w:val="00887981"/>
    <w:rsid w:val="008879B5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A42"/>
    <w:rsid w:val="00893B80"/>
    <w:rsid w:val="00893DD6"/>
    <w:rsid w:val="00893E55"/>
    <w:rsid w:val="00893FB0"/>
    <w:rsid w:val="008947CA"/>
    <w:rsid w:val="00894A2E"/>
    <w:rsid w:val="00894B27"/>
    <w:rsid w:val="00894E0E"/>
    <w:rsid w:val="00894FFE"/>
    <w:rsid w:val="00895042"/>
    <w:rsid w:val="00895179"/>
    <w:rsid w:val="00895628"/>
    <w:rsid w:val="00895A55"/>
    <w:rsid w:val="00895D99"/>
    <w:rsid w:val="0089613D"/>
    <w:rsid w:val="00896754"/>
    <w:rsid w:val="0089682E"/>
    <w:rsid w:val="00896B4B"/>
    <w:rsid w:val="00896D3E"/>
    <w:rsid w:val="00896D7C"/>
    <w:rsid w:val="00896F75"/>
    <w:rsid w:val="00897146"/>
    <w:rsid w:val="00897384"/>
    <w:rsid w:val="0089795A"/>
    <w:rsid w:val="0089799A"/>
    <w:rsid w:val="00897A02"/>
    <w:rsid w:val="00897DCA"/>
    <w:rsid w:val="008A0135"/>
    <w:rsid w:val="008A040D"/>
    <w:rsid w:val="008A045A"/>
    <w:rsid w:val="008A04A4"/>
    <w:rsid w:val="008A071E"/>
    <w:rsid w:val="008A09F6"/>
    <w:rsid w:val="008A0BFE"/>
    <w:rsid w:val="008A0D0A"/>
    <w:rsid w:val="008A0ED9"/>
    <w:rsid w:val="008A0FAF"/>
    <w:rsid w:val="008A101C"/>
    <w:rsid w:val="008A1087"/>
    <w:rsid w:val="008A1245"/>
    <w:rsid w:val="008A14E7"/>
    <w:rsid w:val="008A15CA"/>
    <w:rsid w:val="008A19F3"/>
    <w:rsid w:val="008A1AB3"/>
    <w:rsid w:val="008A1C6F"/>
    <w:rsid w:val="008A1F83"/>
    <w:rsid w:val="008A20AC"/>
    <w:rsid w:val="008A2155"/>
    <w:rsid w:val="008A2905"/>
    <w:rsid w:val="008A2A5D"/>
    <w:rsid w:val="008A2AC1"/>
    <w:rsid w:val="008A2B8C"/>
    <w:rsid w:val="008A2ED2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4FBC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0D8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72"/>
    <w:rsid w:val="008B28F7"/>
    <w:rsid w:val="008B29BE"/>
    <w:rsid w:val="008B2A51"/>
    <w:rsid w:val="008B2DEB"/>
    <w:rsid w:val="008B3325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6B4"/>
    <w:rsid w:val="008B59A2"/>
    <w:rsid w:val="008B5EA2"/>
    <w:rsid w:val="008B5FB5"/>
    <w:rsid w:val="008B60E6"/>
    <w:rsid w:val="008B644D"/>
    <w:rsid w:val="008B68C6"/>
    <w:rsid w:val="008B7389"/>
    <w:rsid w:val="008B73B7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7E9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6C"/>
    <w:rsid w:val="008C71B9"/>
    <w:rsid w:val="008C72A2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BCD"/>
    <w:rsid w:val="008D1E42"/>
    <w:rsid w:val="008D1E7A"/>
    <w:rsid w:val="008D2904"/>
    <w:rsid w:val="008D298E"/>
    <w:rsid w:val="008D29FB"/>
    <w:rsid w:val="008D3401"/>
    <w:rsid w:val="008D380E"/>
    <w:rsid w:val="008D42CD"/>
    <w:rsid w:val="008D4610"/>
    <w:rsid w:val="008D4639"/>
    <w:rsid w:val="008D46F5"/>
    <w:rsid w:val="008D4A0F"/>
    <w:rsid w:val="008D4C53"/>
    <w:rsid w:val="008D4DC3"/>
    <w:rsid w:val="008D4E59"/>
    <w:rsid w:val="008D4FCC"/>
    <w:rsid w:val="008D5060"/>
    <w:rsid w:val="008D5166"/>
    <w:rsid w:val="008D545A"/>
    <w:rsid w:val="008D55DB"/>
    <w:rsid w:val="008D5701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292"/>
    <w:rsid w:val="008D7523"/>
    <w:rsid w:val="008D7580"/>
    <w:rsid w:val="008D758D"/>
    <w:rsid w:val="008D7BAF"/>
    <w:rsid w:val="008D7BFB"/>
    <w:rsid w:val="008D7C4B"/>
    <w:rsid w:val="008D7E37"/>
    <w:rsid w:val="008E0163"/>
    <w:rsid w:val="008E0204"/>
    <w:rsid w:val="008E0452"/>
    <w:rsid w:val="008E0468"/>
    <w:rsid w:val="008E0476"/>
    <w:rsid w:val="008E0F81"/>
    <w:rsid w:val="008E111E"/>
    <w:rsid w:val="008E121C"/>
    <w:rsid w:val="008E130F"/>
    <w:rsid w:val="008E187F"/>
    <w:rsid w:val="008E1EA6"/>
    <w:rsid w:val="008E1EA7"/>
    <w:rsid w:val="008E22C9"/>
    <w:rsid w:val="008E2440"/>
    <w:rsid w:val="008E2AAD"/>
    <w:rsid w:val="008E2E4F"/>
    <w:rsid w:val="008E2E71"/>
    <w:rsid w:val="008E2F5F"/>
    <w:rsid w:val="008E3694"/>
    <w:rsid w:val="008E38DB"/>
    <w:rsid w:val="008E3920"/>
    <w:rsid w:val="008E39B2"/>
    <w:rsid w:val="008E3C25"/>
    <w:rsid w:val="008E3C7F"/>
    <w:rsid w:val="008E3F57"/>
    <w:rsid w:val="008E3F78"/>
    <w:rsid w:val="008E4577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5EBF"/>
    <w:rsid w:val="008E6340"/>
    <w:rsid w:val="008E67A7"/>
    <w:rsid w:val="008E68F8"/>
    <w:rsid w:val="008E6A71"/>
    <w:rsid w:val="008E6CED"/>
    <w:rsid w:val="008E700D"/>
    <w:rsid w:val="008E7455"/>
    <w:rsid w:val="008E7B74"/>
    <w:rsid w:val="008E7D53"/>
    <w:rsid w:val="008E7E29"/>
    <w:rsid w:val="008F002C"/>
    <w:rsid w:val="008F00DE"/>
    <w:rsid w:val="008F01F3"/>
    <w:rsid w:val="008F09F9"/>
    <w:rsid w:val="008F0C36"/>
    <w:rsid w:val="008F0D18"/>
    <w:rsid w:val="008F1056"/>
    <w:rsid w:val="008F108D"/>
    <w:rsid w:val="008F113B"/>
    <w:rsid w:val="008F14F3"/>
    <w:rsid w:val="008F158B"/>
    <w:rsid w:val="008F1A66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BE8"/>
    <w:rsid w:val="008F3EED"/>
    <w:rsid w:val="008F4625"/>
    <w:rsid w:val="008F4787"/>
    <w:rsid w:val="008F47FB"/>
    <w:rsid w:val="008F4AAB"/>
    <w:rsid w:val="008F4AE7"/>
    <w:rsid w:val="008F4CD5"/>
    <w:rsid w:val="008F5811"/>
    <w:rsid w:val="008F5B27"/>
    <w:rsid w:val="008F5D4F"/>
    <w:rsid w:val="008F5F4B"/>
    <w:rsid w:val="008F5F6D"/>
    <w:rsid w:val="008F6192"/>
    <w:rsid w:val="008F621A"/>
    <w:rsid w:val="008F62C7"/>
    <w:rsid w:val="008F64AC"/>
    <w:rsid w:val="008F6D19"/>
    <w:rsid w:val="008F75B8"/>
    <w:rsid w:val="008F761E"/>
    <w:rsid w:val="008F770E"/>
    <w:rsid w:val="008F7759"/>
    <w:rsid w:val="008F77A5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284"/>
    <w:rsid w:val="0090667F"/>
    <w:rsid w:val="00906838"/>
    <w:rsid w:val="00906C21"/>
    <w:rsid w:val="009072A1"/>
    <w:rsid w:val="00907628"/>
    <w:rsid w:val="00907768"/>
    <w:rsid w:val="009077A1"/>
    <w:rsid w:val="00907CA8"/>
    <w:rsid w:val="009100C8"/>
    <w:rsid w:val="00910E25"/>
    <w:rsid w:val="00910FAF"/>
    <w:rsid w:val="00911004"/>
    <w:rsid w:val="0091118C"/>
    <w:rsid w:val="00911223"/>
    <w:rsid w:val="0091128F"/>
    <w:rsid w:val="009114B6"/>
    <w:rsid w:val="009115D3"/>
    <w:rsid w:val="00911A00"/>
    <w:rsid w:val="00911BE9"/>
    <w:rsid w:val="00911D10"/>
    <w:rsid w:val="00911F38"/>
    <w:rsid w:val="009126D9"/>
    <w:rsid w:val="0091351C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CE4"/>
    <w:rsid w:val="00916DA4"/>
    <w:rsid w:val="00916E36"/>
    <w:rsid w:val="00916F9D"/>
    <w:rsid w:val="00917230"/>
    <w:rsid w:val="009177FE"/>
    <w:rsid w:val="00920298"/>
    <w:rsid w:val="0092069C"/>
    <w:rsid w:val="009208C9"/>
    <w:rsid w:val="00920BDA"/>
    <w:rsid w:val="00920DC1"/>
    <w:rsid w:val="00920DCB"/>
    <w:rsid w:val="00920E6A"/>
    <w:rsid w:val="00921518"/>
    <w:rsid w:val="0092175E"/>
    <w:rsid w:val="00921E76"/>
    <w:rsid w:val="00921EA5"/>
    <w:rsid w:val="00921FA5"/>
    <w:rsid w:val="0092236C"/>
    <w:rsid w:val="009225F7"/>
    <w:rsid w:val="00922808"/>
    <w:rsid w:val="00922C8B"/>
    <w:rsid w:val="00922FA5"/>
    <w:rsid w:val="00923038"/>
    <w:rsid w:val="0092303E"/>
    <w:rsid w:val="00923121"/>
    <w:rsid w:val="00923927"/>
    <w:rsid w:val="00923B03"/>
    <w:rsid w:val="00923EF3"/>
    <w:rsid w:val="00924086"/>
    <w:rsid w:val="009242E0"/>
    <w:rsid w:val="0092432B"/>
    <w:rsid w:val="00924637"/>
    <w:rsid w:val="0092489B"/>
    <w:rsid w:val="00925160"/>
    <w:rsid w:val="009251BF"/>
    <w:rsid w:val="00925203"/>
    <w:rsid w:val="00925958"/>
    <w:rsid w:val="00925AD2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7D3"/>
    <w:rsid w:val="009278A4"/>
    <w:rsid w:val="00927979"/>
    <w:rsid w:val="00927C4C"/>
    <w:rsid w:val="00927DBC"/>
    <w:rsid w:val="00930362"/>
    <w:rsid w:val="0093064A"/>
    <w:rsid w:val="00930801"/>
    <w:rsid w:val="00930A0E"/>
    <w:rsid w:val="00930FB8"/>
    <w:rsid w:val="009311C2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601"/>
    <w:rsid w:val="0093265A"/>
    <w:rsid w:val="009328B8"/>
    <w:rsid w:val="009329F7"/>
    <w:rsid w:val="00932AA6"/>
    <w:rsid w:val="00932B08"/>
    <w:rsid w:val="009334D0"/>
    <w:rsid w:val="009335B4"/>
    <w:rsid w:val="009339F5"/>
    <w:rsid w:val="00934A57"/>
    <w:rsid w:val="00934C2A"/>
    <w:rsid w:val="0093513D"/>
    <w:rsid w:val="0093523D"/>
    <w:rsid w:val="00935419"/>
    <w:rsid w:val="009354E8"/>
    <w:rsid w:val="00935518"/>
    <w:rsid w:val="0093585F"/>
    <w:rsid w:val="00935AF9"/>
    <w:rsid w:val="00935D29"/>
    <w:rsid w:val="00935D50"/>
    <w:rsid w:val="00935F8A"/>
    <w:rsid w:val="00936314"/>
    <w:rsid w:val="0093660A"/>
    <w:rsid w:val="0093668C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7F9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340"/>
    <w:rsid w:val="009435DB"/>
    <w:rsid w:val="00943655"/>
    <w:rsid w:val="00943752"/>
    <w:rsid w:val="00944094"/>
    <w:rsid w:val="009443A2"/>
    <w:rsid w:val="0094447E"/>
    <w:rsid w:val="0094449A"/>
    <w:rsid w:val="0094491A"/>
    <w:rsid w:val="00944A10"/>
    <w:rsid w:val="00944B0A"/>
    <w:rsid w:val="00944B88"/>
    <w:rsid w:val="00944DD1"/>
    <w:rsid w:val="00945151"/>
    <w:rsid w:val="0094528B"/>
    <w:rsid w:val="009458D3"/>
    <w:rsid w:val="00945A1B"/>
    <w:rsid w:val="00945BD0"/>
    <w:rsid w:val="00945DD0"/>
    <w:rsid w:val="00945DD5"/>
    <w:rsid w:val="00945F6D"/>
    <w:rsid w:val="00945F76"/>
    <w:rsid w:val="00946132"/>
    <w:rsid w:val="0094658F"/>
    <w:rsid w:val="00946939"/>
    <w:rsid w:val="0094698E"/>
    <w:rsid w:val="009469FB"/>
    <w:rsid w:val="00946DE7"/>
    <w:rsid w:val="00947281"/>
    <w:rsid w:val="0094730D"/>
    <w:rsid w:val="00947864"/>
    <w:rsid w:val="009504A8"/>
    <w:rsid w:val="00950547"/>
    <w:rsid w:val="009509D2"/>
    <w:rsid w:val="00950F7D"/>
    <w:rsid w:val="00950FEF"/>
    <w:rsid w:val="00951113"/>
    <w:rsid w:val="00951254"/>
    <w:rsid w:val="0095136D"/>
    <w:rsid w:val="009513EE"/>
    <w:rsid w:val="0095144A"/>
    <w:rsid w:val="00951627"/>
    <w:rsid w:val="00951A8B"/>
    <w:rsid w:val="00952028"/>
    <w:rsid w:val="009521EC"/>
    <w:rsid w:val="00952885"/>
    <w:rsid w:val="009528A3"/>
    <w:rsid w:val="00952B61"/>
    <w:rsid w:val="00952D53"/>
    <w:rsid w:val="00952FA9"/>
    <w:rsid w:val="00953025"/>
    <w:rsid w:val="00953074"/>
    <w:rsid w:val="00953293"/>
    <w:rsid w:val="00953A00"/>
    <w:rsid w:val="00953B2A"/>
    <w:rsid w:val="00953B9B"/>
    <w:rsid w:val="009548AE"/>
    <w:rsid w:val="009548E1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AB0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BF"/>
    <w:rsid w:val="009636DE"/>
    <w:rsid w:val="009638AA"/>
    <w:rsid w:val="00963D06"/>
    <w:rsid w:val="00963D6C"/>
    <w:rsid w:val="00963EA0"/>
    <w:rsid w:val="0096424D"/>
    <w:rsid w:val="009643B8"/>
    <w:rsid w:val="00964502"/>
    <w:rsid w:val="0096454B"/>
    <w:rsid w:val="009648F1"/>
    <w:rsid w:val="00964A2C"/>
    <w:rsid w:val="00964D3B"/>
    <w:rsid w:val="009657F6"/>
    <w:rsid w:val="00965B40"/>
    <w:rsid w:val="00965EC8"/>
    <w:rsid w:val="00965F14"/>
    <w:rsid w:val="00966591"/>
    <w:rsid w:val="00966983"/>
    <w:rsid w:val="00966A63"/>
    <w:rsid w:val="00966C49"/>
    <w:rsid w:val="0096759D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D42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BA0"/>
    <w:rsid w:val="00972C25"/>
    <w:rsid w:val="00972E29"/>
    <w:rsid w:val="00972EFB"/>
    <w:rsid w:val="009731A6"/>
    <w:rsid w:val="009734CC"/>
    <w:rsid w:val="00973BF3"/>
    <w:rsid w:val="00973CE3"/>
    <w:rsid w:val="00973EE4"/>
    <w:rsid w:val="0097409A"/>
    <w:rsid w:val="00974193"/>
    <w:rsid w:val="0097441E"/>
    <w:rsid w:val="0097488F"/>
    <w:rsid w:val="009748DF"/>
    <w:rsid w:val="00975196"/>
    <w:rsid w:val="009753CA"/>
    <w:rsid w:val="009754C2"/>
    <w:rsid w:val="009755E7"/>
    <w:rsid w:val="0097574A"/>
    <w:rsid w:val="00975963"/>
    <w:rsid w:val="00975A11"/>
    <w:rsid w:val="00975C21"/>
    <w:rsid w:val="0097602F"/>
    <w:rsid w:val="0097620B"/>
    <w:rsid w:val="0097642B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2A57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90"/>
    <w:rsid w:val="009900C8"/>
    <w:rsid w:val="00990342"/>
    <w:rsid w:val="00990436"/>
    <w:rsid w:val="009907BF"/>
    <w:rsid w:val="00990E41"/>
    <w:rsid w:val="00990FBB"/>
    <w:rsid w:val="00991591"/>
    <w:rsid w:val="00991798"/>
    <w:rsid w:val="00991EA3"/>
    <w:rsid w:val="0099205D"/>
    <w:rsid w:val="00992131"/>
    <w:rsid w:val="009921CD"/>
    <w:rsid w:val="009921D1"/>
    <w:rsid w:val="009922E2"/>
    <w:rsid w:val="009922FB"/>
    <w:rsid w:val="00992545"/>
    <w:rsid w:val="00992BAC"/>
    <w:rsid w:val="00992C41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4CAB"/>
    <w:rsid w:val="00994FCC"/>
    <w:rsid w:val="0099535B"/>
    <w:rsid w:val="0099544A"/>
    <w:rsid w:val="009955EE"/>
    <w:rsid w:val="0099596E"/>
    <w:rsid w:val="009960AA"/>
    <w:rsid w:val="00996872"/>
    <w:rsid w:val="00996A9E"/>
    <w:rsid w:val="00996F45"/>
    <w:rsid w:val="0099745D"/>
    <w:rsid w:val="009974AE"/>
    <w:rsid w:val="00997AE5"/>
    <w:rsid w:val="00997B7F"/>
    <w:rsid w:val="00997D34"/>
    <w:rsid w:val="00997F93"/>
    <w:rsid w:val="00997FD7"/>
    <w:rsid w:val="009A00E3"/>
    <w:rsid w:val="009A03BF"/>
    <w:rsid w:val="009A08EB"/>
    <w:rsid w:val="009A09B8"/>
    <w:rsid w:val="009A09C5"/>
    <w:rsid w:val="009A0EEB"/>
    <w:rsid w:val="009A1231"/>
    <w:rsid w:val="009A1657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3C59"/>
    <w:rsid w:val="009A3DC8"/>
    <w:rsid w:val="009A43BB"/>
    <w:rsid w:val="009A43DD"/>
    <w:rsid w:val="009A4836"/>
    <w:rsid w:val="009A4874"/>
    <w:rsid w:val="009A4A9E"/>
    <w:rsid w:val="009A4AC8"/>
    <w:rsid w:val="009A4B46"/>
    <w:rsid w:val="009A4EA4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5"/>
    <w:rsid w:val="009A63EA"/>
    <w:rsid w:val="009A64AD"/>
    <w:rsid w:val="009A67D7"/>
    <w:rsid w:val="009A6A80"/>
    <w:rsid w:val="009A6B8E"/>
    <w:rsid w:val="009A7236"/>
    <w:rsid w:val="009A72BA"/>
    <w:rsid w:val="009A747A"/>
    <w:rsid w:val="009A758E"/>
    <w:rsid w:val="009A7735"/>
    <w:rsid w:val="009A7798"/>
    <w:rsid w:val="009A77F0"/>
    <w:rsid w:val="009A7869"/>
    <w:rsid w:val="009A7B58"/>
    <w:rsid w:val="009B07D8"/>
    <w:rsid w:val="009B0C43"/>
    <w:rsid w:val="009B0DD2"/>
    <w:rsid w:val="009B0EBC"/>
    <w:rsid w:val="009B12C0"/>
    <w:rsid w:val="009B15B5"/>
    <w:rsid w:val="009B1A3D"/>
    <w:rsid w:val="009B1B6B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2E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450"/>
    <w:rsid w:val="009C15B5"/>
    <w:rsid w:val="009C1691"/>
    <w:rsid w:val="009C1955"/>
    <w:rsid w:val="009C19CD"/>
    <w:rsid w:val="009C1AB9"/>
    <w:rsid w:val="009C1B82"/>
    <w:rsid w:val="009C1DF6"/>
    <w:rsid w:val="009C20D4"/>
    <w:rsid w:val="009C20E4"/>
    <w:rsid w:val="009C2400"/>
    <w:rsid w:val="009C25D5"/>
    <w:rsid w:val="009C278C"/>
    <w:rsid w:val="009C28E0"/>
    <w:rsid w:val="009C2C78"/>
    <w:rsid w:val="009C30A6"/>
    <w:rsid w:val="009C3116"/>
    <w:rsid w:val="009C324F"/>
    <w:rsid w:val="009C32A5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A52"/>
    <w:rsid w:val="009C4B9A"/>
    <w:rsid w:val="009C4D7E"/>
    <w:rsid w:val="009C4EAD"/>
    <w:rsid w:val="009C5040"/>
    <w:rsid w:val="009C5047"/>
    <w:rsid w:val="009C53A8"/>
    <w:rsid w:val="009C5541"/>
    <w:rsid w:val="009C586E"/>
    <w:rsid w:val="009C594C"/>
    <w:rsid w:val="009C5A3B"/>
    <w:rsid w:val="009C5E35"/>
    <w:rsid w:val="009C62DA"/>
    <w:rsid w:val="009C65B5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5C2"/>
    <w:rsid w:val="009D0C63"/>
    <w:rsid w:val="009D0FDA"/>
    <w:rsid w:val="009D10CF"/>
    <w:rsid w:val="009D11BC"/>
    <w:rsid w:val="009D1849"/>
    <w:rsid w:val="009D1CC7"/>
    <w:rsid w:val="009D2351"/>
    <w:rsid w:val="009D23FE"/>
    <w:rsid w:val="009D271F"/>
    <w:rsid w:val="009D299F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4FDA"/>
    <w:rsid w:val="009D51D7"/>
    <w:rsid w:val="009D5F91"/>
    <w:rsid w:val="009D606C"/>
    <w:rsid w:val="009D6232"/>
    <w:rsid w:val="009D640C"/>
    <w:rsid w:val="009D6851"/>
    <w:rsid w:val="009D68BE"/>
    <w:rsid w:val="009D6939"/>
    <w:rsid w:val="009D69A9"/>
    <w:rsid w:val="009D6BD1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0CD2"/>
    <w:rsid w:val="009E1CA0"/>
    <w:rsid w:val="009E2B2E"/>
    <w:rsid w:val="009E2DDF"/>
    <w:rsid w:val="009E2F82"/>
    <w:rsid w:val="009E3149"/>
    <w:rsid w:val="009E31BF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BD2"/>
    <w:rsid w:val="009E4D94"/>
    <w:rsid w:val="009E4DA2"/>
    <w:rsid w:val="009E4FC3"/>
    <w:rsid w:val="009E4FCF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23C"/>
    <w:rsid w:val="009F0475"/>
    <w:rsid w:val="009F05CB"/>
    <w:rsid w:val="009F0702"/>
    <w:rsid w:val="009F0B79"/>
    <w:rsid w:val="009F0FCC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9D8"/>
    <w:rsid w:val="009F3DB6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0B"/>
    <w:rsid w:val="009F7638"/>
    <w:rsid w:val="009F773D"/>
    <w:rsid w:val="009F7BB6"/>
    <w:rsid w:val="009F7D21"/>
    <w:rsid w:val="009F7E40"/>
    <w:rsid w:val="00A00573"/>
    <w:rsid w:val="00A00A4B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079"/>
    <w:rsid w:val="00A052BA"/>
    <w:rsid w:val="00A052F8"/>
    <w:rsid w:val="00A05689"/>
    <w:rsid w:val="00A05896"/>
    <w:rsid w:val="00A05A94"/>
    <w:rsid w:val="00A05EC5"/>
    <w:rsid w:val="00A0610A"/>
    <w:rsid w:val="00A068FA"/>
    <w:rsid w:val="00A06D5A"/>
    <w:rsid w:val="00A06E2B"/>
    <w:rsid w:val="00A06EEE"/>
    <w:rsid w:val="00A06F9F"/>
    <w:rsid w:val="00A06FAD"/>
    <w:rsid w:val="00A06FC3"/>
    <w:rsid w:val="00A074CA"/>
    <w:rsid w:val="00A07BEA"/>
    <w:rsid w:val="00A07DD7"/>
    <w:rsid w:val="00A07F8E"/>
    <w:rsid w:val="00A10012"/>
    <w:rsid w:val="00A10239"/>
    <w:rsid w:val="00A10568"/>
    <w:rsid w:val="00A10AF1"/>
    <w:rsid w:val="00A10B36"/>
    <w:rsid w:val="00A10BAD"/>
    <w:rsid w:val="00A10C14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66A"/>
    <w:rsid w:val="00A139E9"/>
    <w:rsid w:val="00A13C6F"/>
    <w:rsid w:val="00A13D68"/>
    <w:rsid w:val="00A141D9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0F9"/>
    <w:rsid w:val="00A2114D"/>
    <w:rsid w:val="00A21382"/>
    <w:rsid w:val="00A21813"/>
    <w:rsid w:val="00A21AA4"/>
    <w:rsid w:val="00A22385"/>
    <w:rsid w:val="00A2270C"/>
    <w:rsid w:val="00A22B1E"/>
    <w:rsid w:val="00A22C45"/>
    <w:rsid w:val="00A22EB9"/>
    <w:rsid w:val="00A22F20"/>
    <w:rsid w:val="00A22F64"/>
    <w:rsid w:val="00A232C1"/>
    <w:rsid w:val="00A23434"/>
    <w:rsid w:val="00A23641"/>
    <w:rsid w:val="00A23662"/>
    <w:rsid w:val="00A237F0"/>
    <w:rsid w:val="00A23A6D"/>
    <w:rsid w:val="00A23BF7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343"/>
    <w:rsid w:val="00A25785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26F"/>
    <w:rsid w:val="00A32640"/>
    <w:rsid w:val="00A329CC"/>
    <w:rsid w:val="00A32CFA"/>
    <w:rsid w:val="00A33381"/>
    <w:rsid w:val="00A33692"/>
    <w:rsid w:val="00A3450A"/>
    <w:rsid w:val="00A35142"/>
    <w:rsid w:val="00A3529E"/>
    <w:rsid w:val="00A3577F"/>
    <w:rsid w:val="00A357D2"/>
    <w:rsid w:val="00A35AEE"/>
    <w:rsid w:val="00A35AF6"/>
    <w:rsid w:val="00A35F28"/>
    <w:rsid w:val="00A363C1"/>
    <w:rsid w:val="00A368C5"/>
    <w:rsid w:val="00A37091"/>
    <w:rsid w:val="00A370F8"/>
    <w:rsid w:val="00A37134"/>
    <w:rsid w:val="00A37BF1"/>
    <w:rsid w:val="00A37D9D"/>
    <w:rsid w:val="00A37F37"/>
    <w:rsid w:val="00A402D1"/>
    <w:rsid w:val="00A403C2"/>
    <w:rsid w:val="00A406FF"/>
    <w:rsid w:val="00A407C2"/>
    <w:rsid w:val="00A407D9"/>
    <w:rsid w:val="00A409B0"/>
    <w:rsid w:val="00A409B8"/>
    <w:rsid w:val="00A40BA4"/>
    <w:rsid w:val="00A40DD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3E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779"/>
    <w:rsid w:val="00A45943"/>
    <w:rsid w:val="00A4697B"/>
    <w:rsid w:val="00A46F28"/>
    <w:rsid w:val="00A46FFB"/>
    <w:rsid w:val="00A4737B"/>
    <w:rsid w:val="00A47DBB"/>
    <w:rsid w:val="00A47E64"/>
    <w:rsid w:val="00A47F78"/>
    <w:rsid w:val="00A506C6"/>
    <w:rsid w:val="00A507AB"/>
    <w:rsid w:val="00A50912"/>
    <w:rsid w:val="00A50B0B"/>
    <w:rsid w:val="00A50B53"/>
    <w:rsid w:val="00A50EB2"/>
    <w:rsid w:val="00A50F5D"/>
    <w:rsid w:val="00A51E64"/>
    <w:rsid w:val="00A52089"/>
    <w:rsid w:val="00A520D1"/>
    <w:rsid w:val="00A5231A"/>
    <w:rsid w:val="00A52E7E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50C"/>
    <w:rsid w:val="00A57A7A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29"/>
    <w:rsid w:val="00A61FE2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5F"/>
    <w:rsid w:val="00A645F9"/>
    <w:rsid w:val="00A64795"/>
    <w:rsid w:val="00A647E1"/>
    <w:rsid w:val="00A64871"/>
    <w:rsid w:val="00A649C9"/>
    <w:rsid w:val="00A64D83"/>
    <w:rsid w:val="00A65156"/>
    <w:rsid w:val="00A65277"/>
    <w:rsid w:val="00A6534D"/>
    <w:rsid w:val="00A65A33"/>
    <w:rsid w:val="00A65BB8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39B"/>
    <w:rsid w:val="00A716C6"/>
    <w:rsid w:val="00A71B22"/>
    <w:rsid w:val="00A71CC7"/>
    <w:rsid w:val="00A72203"/>
    <w:rsid w:val="00A722E8"/>
    <w:rsid w:val="00A724A6"/>
    <w:rsid w:val="00A729D1"/>
    <w:rsid w:val="00A72C9D"/>
    <w:rsid w:val="00A731E1"/>
    <w:rsid w:val="00A732F7"/>
    <w:rsid w:val="00A733DE"/>
    <w:rsid w:val="00A734A6"/>
    <w:rsid w:val="00A736B1"/>
    <w:rsid w:val="00A7372F"/>
    <w:rsid w:val="00A73C7E"/>
    <w:rsid w:val="00A73D10"/>
    <w:rsid w:val="00A746F8"/>
    <w:rsid w:val="00A74875"/>
    <w:rsid w:val="00A74E5E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AF4"/>
    <w:rsid w:val="00A76C6E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A5F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831"/>
    <w:rsid w:val="00A82C19"/>
    <w:rsid w:val="00A82F7B"/>
    <w:rsid w:val="00A83210"/>
    <w:rsid w:val="00A832BE"/>
    <w:rsid w:val="00A8331A"/>
    <w:rsid w:val="00A83444"/>
    <w:rsid w:val="00A83793"/>
    <w:rsid w:val="00A837F7"/>
    <w:rsid w:val="00A8400D"/>
    <w:rsid w:val="00A844F7"/>
    <w:rsid w:val="00A84535"/>
    <w:rsid w:val="00A8469D"/>
    <w:rsid w:val="00A84858"/>
    <w:rsid w:val="00A8492F"/>
    <w:rsid w:val="00A84AFB"/>
    <w:rsid w:val="00A84F6B"/>
    <w:rsid w:val="00A8553E"/>
    <w:rsid w:val="00A85A9F"/>
    <w:rsid w:val="00A85B82"/>
    <w:rsid w:val="00A85C59"/>
    <w:rsid w:val="00A85D49"/>
    <w:rsid w:val="00A85DC7"/>
    <w:rsid w:val="00A86629"/>
    <w:rsid w:val="00A86ACC"/>
    <w:rsid w:val="00A86C28"/>
    <w:rsid w:val="00A870D3"/>
    <w:rsid w:val="00A873CD"/>
    <w:rsid w:val="00A8782F"/>
    <w:rsid w:val="00A87CBB"/>
    <w:rsid w:val="00A901CE"/>
    <w:rsid w:val="00A9021C"/>
    <w:rsid w:val="00A9033F"/>
    <w:rsid w:val="00A90605"/>
    <w:rsid w:val="00A907E9"/>
    <w:rsid w:val="00A90891"/>
    <w:rsid w:val="00A909E3"/>
    <w:rsid w:val="00A90B0C"/>
    <w:rsid w:val="00A91DD6"/>
    <w:rsid w:val="00A91DFB"/>
    <w:rsid w:val="00A91E83"/>
    <w:rsid w:val="00A925E9"/>
    <w:rsid w:val="00A92665"/>
    <w:rsid w:val="00A926BF"/>
    <w:rsid w:val="00A92707"/>
    <w:rsid w:val="00A928CD"/>
    <w:rsid w:val="00A92AD4"/>
    <w:rsid w:val="00A92C00"/>
    <w:rsid w:val="00A93161"/>
    <w:rsid w:val="00A93213"/>
    <w:rsid w:val="00A93585"/>
    <w:rsid w:val="00A93922"/>
    <w:rsid w:val="00A93BD8"/>
    <w:rsid w:val="00A93C19"/>
    <w:rsid w:val="00A93CF1"/>
    <w:rsid w:val="00A93EA8"/>
    <w:rsid w:val="00A941D4"/>
    <w:rsid w:val="00A94642"/>
    <w:rsid w:val="00A949FF"/>
    <w:rsid w:val="00A94C27"/>
    <w:rsid w:val="00A94E2B"/>
    <w:rsid w:val="00A95045"/>
    <w:rsid w:val="00A9540C"/>
    <w:rsid w:val="00A95864"/>
    <w:rsid w:val="00A9586C"/>
    <w:rsid w:val="00A95BE0"/>
    <w:rsid w:val="00A960D7"/>
    <w:rsid w:val="00A96254"/>
    <w:rsid w:val="00A9634F"/>
    <w:rsid w:val="00A963E8"/>
    <w:rsid w:val="00A96435"/>
    <w:rsid w:val="00A967F7"/>
    <w:rsid w:val="00A969CC"/>
    <w:rsid w:val="00A96D96"/>
    <w:rsid w:val="00A96DC5"/>
    <w:rsid w:val="00A9713A"/>
    <w:rsid w:val="00A97250"/>
    <w:rsid w:val="00A972A6"/>
    <w:rsid w:val="00A97A9C"/>
    <w:rsid w:val="00A97AB1"/>
    <w:rsid w:val="00A97C79"/>
    <w:rsid w:val="00A97EE9"/>
    <w:rsid w:val="00A97F5F"/>
    <w:rsid w:val="00AA0642"/>
    <w:rsid w:val="00AA068C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39F"/>
    <w:rsid w:val="00AA34CA"/>
    <w:rsid w:val="00AA34FC"/>
    <w:rsid w:val="00AA3B74"/>
    <w:rsid w:val="00AA3BBA"/>
    <w:rsid w:val="00AA3D84"/>
    <w:rsid w:val="00AA3FC6"/>
    <w:rsid w:val="00AA4015"/>
    <w:rsid w:val="00AA409F"/>
    <w:rsid w:val="00AA43C3"/>
    <w:rsid w:val="00AA44ED"/>
    <w:rsid w:val="00AA452A"/>
    <w:rsid w:val="00AA4831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A7F37"/>
    <w:rsid w:val="00AB0003"/>
    <w:rsid w:val="00AB03BD"/>
    <w:rsid w:val="00AB05E5"/>
    <w:rsid w:val="00AB085B"/>
    <w:rsid w:val="00AB0CCA"/>
    <w:rsid w:val="00AB0D09"/>
    <w:rsid w:val="00AB1186"/>
    <w:rsid w:val="00AB1202"/>
    <w:rsid w:val="00AB1466"/>
    <w:rsid w:val="00AB150A"/>
    <w:rsid w:val="00AB17A3"/>
    <w:rsid w:val="00AB1DD9"/>
    <w:rsid w:val="00AB1E03"/>
    <w:rsid w:val="00AB1FC4"/>
    <w:rsid w:val="00AB21BF"/>
    <w:rsid w:val="00AB29D7"/>
    <w:rsid w:val="00AB2BCC"/>
    <w:rsid w:val="00AB2DCC"/>
    <w:rsid w:val="00AB33F3"/>
    <w:rsid w:val="00AB35C3"/>
    <w:rsid w:val="00AB360E"/>
    <w:rsid w:val="00AB37D6"/>
    <w:rsid w:val="00AB3857"/>
    <w:rsid w:val="00AB3961"/>
    <w:rsid w:val="00AB3A2F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7A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62D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A3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959"/>
    <w:rsid w:val="00AC7D22"/>
    <w:rsid w:val="00AD0816"/>
    <w:rsid w:val="00AD0E34"/>
    <w:rsid w:val="00AD11B8"/>
    <w:rsid w:val="00AD1BD6"/>
    <w:rsid w:val="00AD209C"/>
    <w:rsid w:val="00AD2426"/>
    <w:rsid w:val="00AD268C"/>
    <w:rsid w:val="00AD2737"/>
    <w:rsid w:val="00AD27B5"/>
    <w:rsid w:val="00AD2800"/>
    <w:rsid w:val="00AD2860"/>
    <w:rsid w:val="00AD2909"/>
    <w:rsid w:val="00AD294C"/>
    <w:rsid w:val="00AD2AAE"/>
    <w:rsid w:val="00AD2B27"/>
    <w:rsid w:val="00AD2C60"/>
    <w:rsid w:val="00AD381D"/>
    <w:rsid w:val="00AD39C3"/>
    <w:rsid w:val="00AD3B30"/>
    <w:rsid w:val="00AD3E14"/>
    <w:rsid w:val="00AD3EA9"/>
    <w:rsid w:val="00AD414D"/>
    <w:rsid w:val="00AD4523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A03"/>
    <w:rsid w:val="00AD6DF2"/>
    <w:rsid w:val="00AD6EAC"/>
    <w:rsid w:val="00AD6EBF"/>
    <w:rsid w:val="00AD707B"/>
    <w:rsid w:val="00AD7264"/>
    <w:rsid w:val="00AD72DC"/>
    <w:rsid w:val="00AD7382"/>
    <w:rsid w:val="00AD7444"/>
    <w:rsid w:val="00AD7460"/>
    <w:rsid w:val="00AD78AD"/>
    <w:rsid w:val="00AD7C7E"/>
    <w:rsid w:val="00AD7FC8"/>
    <w:rsid w:val="00AE0036"/>
    <w:rsid w:val="00AE0084"/>
    <w:rsid w:val="00AE00FA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13FE"/>
    <w:rsid w:val="00AE235A"/>
    <w:rsid w:val="00AE24A1"/>
    <w:rsid w:val="00AE2C26"/>
    <w:rsid w:val="00AE2E4A"/>
    <w:rsid w:val="00AE306C"/>
    <w:rsid w:val="00AE3080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3B7"/>
    <w:rsid w:val="00AE5414"/>
    <w:rsid w:val="00AE5594"/>
    <w:rsid w:val="00AE5AAB"/>
    <w:rsid w:val="00AE5C98"/>
    <w:rsid w:val="00AE6079"/>
    <w:rsid w:val="00AE62FE"/>
    <w:rsid w:val="00AE64C9"/>
    <w:rsid w:val="00AE6579"/>
    <w:rsid w:val="00AE66AE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064"/>
    <w:rsid w:val="00AF225B"/>
    <w:rsid w:val="00AF2458"/>
    <w:rsid w:val="00AF25FD"/>
    <w:rsid w:val="00AF2640"/>
    <w:rsid w:val="00AF2B67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2BE"/>
    <w:rsid w:val="00AF7398"/>
    <w:rsid w:val="00AF7F48"/>
    <w:rsid w:val="00B00737"/>
    <w:rsid w:val="00B00A0A"/>
    <w:rsid w:val="00B00A2D"/>
    <w:rsid w:val="00B00C05"/>
    <w:rsid w:val="00B00E39"/>
    <w:rsid w:val="00B01302"/>
    <w:rsid w:val="00B01413"/>
    <w:rsid w:val="00B01504"/>
    <w:rsid w:val="00B016F6"/>
    <w:rsid w:val="00B01A8A"/>
    <w:rsid w:val="00B01A8D"/>
    <w:rsid w:val="00B01BA3"/>
    <w:rsid w:val="00B01CDE"/>
    <w:rsid w:val="00B021A5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2FF9"/>
    <w:rsid w:val="00B0367B"/>
    <w:rsid w:val="00B03692"/>
    <w:rsid w:val="00B03D3A"/>
    <w:rsid w:val="00B04A01"/>
    <w:rsid w:val="00B0517F"/>
    <w:rsid w:val="00B05492"/>
    <w:rsid w:val="00B054C4"/>
    <w:rsid w:val="00B0558E"/>
    <w:rsid w:val="00B0567B"/>
    <w:rsid w:val="00B056AE"/>
    <w:rsid w:val="00B0570E"/>
    <w:rsid w:val="00B0588E"/>
    <w:rsid w:val="00B05A14"/>
    <w:rsid w:val="00B05CAD"/>
    <w:rsid w:val="00B064C3"/>
    <w:rsid w:val="00B06784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96F"/>
    <w:rsid w:val="00B10C44"/>
    <w:rsid w:val="00B10C64"/>
    <w:rsid w:val="00B11048"/>
    <w:rsid w:val="00B11337"/>
    <w:rsid w:val="00B114FB"/>
    <w:rsid w:val="00B11AC6"/>
    <w:rsid w:val="00B11F4A"/>
    <w:rsid w:val="00B11FC2"/>
    <w:rsid w:val="00B12218"/>
    <w:rsid w:val="00B12802"/>
    <w:rsid w:val="00B12923"/>
    <w:rsid w:val="00B12959"/>
    <w:rsid w:val="00B129A8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4A5"/>
    <w:rsid w:val="00B14712"/>
    <w:rsid w:val="00B14C12"/>
    <w:rsid w:val="00B14FE5"/>
    <w:rsid w:val="00B150C8"/>
    <w:rsid w:val="00B15259"/>
    <w:rsid w:val="00B152C7"/>
    <w:rsid w:val="00B155F9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8F7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1FC"/>
    <w:rsid w:val="00B20369"/>
    <w:rsid w:val="00B2087B"/>
    <w:rsid w:val="00B209A4"/>
    <w:rsid w:val="00B20AD5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5A"/>
    <w:rsid w:val="00B23387"/>
    <w:rsid w:val="00B2353E"/>
    <w:rsid w:val="00B236A1"/>
    <w:rsid w:val="00B2372B"/>
    <w:rsid w:val="00B23BBA"/>
    <w:rsid w:val="00B23C96"/>
    <w:rsid w:val="00B24296"/>
    <w:rsid w:val="00B2444A"/>
    <w:rsid w:val="00B24524"/>
    <w:rsid w:val="00B2455C"/>
    <w:rsid w:val="00B247B1"/>
    <w:rsid w:val="00B24EB9"/>
    <w:rsid w:val="00B25100"/>
    <w:rsid w:val="00B254CC"/>
    <w:rsid w:val="00B2553F"/>
    <w:rsid w:val="00B25CE0"/>
    <w:rsid w:val="00B25FE7"/>
    <w:rsid w:val="00B26118"/>
    <w:rsid w:val="00B26196"/>
    <w:rsid w:val="00B264B4"/>
    <w:rsid w:val="00B268BA"/>
    <w:rsid w:val="00B26A21"/>
    <w:rsid w:val="00B26B26"/>
    <w:rsid w:val="00B26F3C"/>
    <w:rsid w:val="00B272EC"/>
    <w:rsid w:val="00B27478"/>
    <w:rsid w:val="00B2783D"/>
    <w:rsid w:val="00B279AB"/>
    <w:rsid w:val="00B27D10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5B1"/>
    <w:rsid w:val="00B3375A"/>
    <w:rsid w:val="00B33C85"/>
    <w:rsid w:val="00B33EC1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5A0"/>
    <w:rsid w:val="00B35796"/>
    <w:rsid w:val="00B357DD"/>
    <w:rsid w:val="00B35953"/>
    <w:rsid w:val="00B35B27"/>
    <w:rsid w:val="00B3605F"/>
    <w:rsid w:val="00B365EB"/>
    <w:rsid w:val="00B36794"/>
    <w:rsid w:val="00B36940"/>
    <w:rsid w:val="00B37508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926"/>
    <w:rsid w:val="00B41F50"/>
    <w:rsid w:val="00B4206C"/>
    <w:rsid w:val="00B423AA"/>
    <w:rsid w:val="00B4246C"/>
    <w:rsid w:val="00B42685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5AA"/>
    <w:rsid w:val="00B447F3"/>
    <w:rsid w:val="00B44943"/>
    <w:rsid w:val="00B44B59"/>
    <w:rsid w:val="00B44C51"/>
    <w:rsid w:val="00B44F5E"/>
    <w:rsid w:val="00B458B2"/>
    <w:rsid w:val="00B45F10"/>
    <w:rsid w:val="00B465AB"/>
    <w:rsid w:val="00B46B72"/>
    <w:rsid w:val="00B46F56"/>
    <w:rsid w:val="00B471A3"/>
    <w:rsid w:val="00B471D6"/>
    <w:rsid w:val="00B47386"/>
    <w:rsid w:val="00B473C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5E3"/>
    <w:rsid w:val="00B516A7"/>
    <w:rsid w:val="00B51825"/>
    <w:rsid w:val="00B51BFA"/>
    <w:rsid w:val="00B51C3B"/>
    <w:rsid w:val="00B51E3F"/>
    <w:rsid w:val="00B51E41"/>
    <w:rsid w:val="00B51F96"/>
    <w:rsid w:val="00B51FA2"/>
    <w:rsid w:val="00B52085"/>
    <w:rsid w:val="00B522F0"/>
    <w:rsid w:val="00B52484"/>
    <w:rsid w:val="00B52616"/>
    <w:rsid w:val="00B5295C"/>
    <w:rsid w:val="00B52A22"/>
    <w:rsid w:val="00B52FD4"/>
    <w:rsid w:val="00B531C6"/>
    <w:rsid w:val="00B53209"/>
    <w:rsid w:val="00B53348"/>
    <w:rsid w:val="00B5354E"/>
    <w:rsid w:val="00B537FF"/>
    <w:rsid w:val="00B53E7B"/>
    <w:rsid w:val="00B53F8D"/>
    <w:rsid w:val="00B5407D"/>
    <w:rsid w:val="00B5414F"/>
    <w:rsid w:val="00B542E1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319"/>
    <w:rsid w:val="00B5637B"/>
    <w:rsid w:val="00B5644D"/>
    <w:rsid w:val="00B56893"/>
    <w:rsid w:val="00B56A38"/>
    <w:rsid w:val="00B56CE4"/>
    <w:rsid w:val="00B57545"/>
    <w:rsid w:val="00B579E4"/>
    <w:rsid w:val="00B57BC6"/>
    <w:rsid w:val="00B57BCA"/>
    <w:rsid w:val="00B602AF"/>
    <w:rsid w:val="00B603FC"/>
    <w:rsid w:val="00B604D9"/>
    <w:rsid w:val="00B60912"/>
    <w:rsid w:val="00B60A5D"/>
    <w:rsid w:val="00B60EC5"/>
    <w:rsid w:val="00B611B5"/>
    <w:rsid w:val="00B61234"/>
    <w:rsid w:val="00B61263"/>
    <w:rsid w:val="00B615BC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A62"/>
    <w:rsid w:val="00B63B18"/>
    <w:rsid w:val="00B63C63"/>
    <w:rsid w:val="00B63CFE"/>
    <w:rsid w:val="00B63F95"/>
    <w:rsid w:val="00B64097"/>
    <w:rsid w:val="00B640EB"/>
    <w:rsid w:val="00B64331"/>
    <w:rsid w:val="00B647FB"/>
    <w:rsid w:val="00B64A06"/>
    <w:rsid w:val="00B64C8D"/>
    <w:rsid w:val="00B64FF8"/>
    <w:rsid w:val="00B652AE"/>
    <w:rsid w:val="00B65E82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E0D"/>
    <w:rsid w:val="00B67E9A"/>
    <w:rsid w:val="00B67F90"/>
    <w:rsid w:val="00B701E2"/>
    <w:rsid w:val="00B7055A"/>
    <w:rsid w:val="00B70C87"/>
    <w:rsid w:val="00B7119F"/>
    <w:rsid w:val="00B7141C"/>
    <w:rsid w:val="00B71A1D"/>
    <w:rsid w:val="00B71C67"/>
    <w:rsid w:val="00B71CB4"/>
    <w:rsid w:val="00B7205E"/>
    <w:rsid w:val="00B72099"/>
    <w:rsid w:val="00B72477"/>
    <w:rsid w:val="00B725CF"/>
    <w:rsid w:val="00B72784"/>
    <w:rsid w:val="00B729E4"/>
    <w:rsid w:val="00B72C47"/>
    <w:rsid w:val="00B72E58"/>
    <w:rsid w:val="00B72ECC"/>
    <w:rsid w:val="00B72F68"/>
    <w:rsid w:val="00B72FF7"/>
    <w:rsid w:val="00B7388C"/>
    <w:rsid w:val="00B73AB8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56"/>
    <w:rsid w:val="00B76EDF"/>
    <w:rsid w:val="00B7702C"/>
    <w:rsid w:val="00B770D1"/>
    <w:rsid w:val="00B7721E"/>
    <w:rsid w:val="00B77774"/>
    <w:rsid w:val="00B77DA4"/>
    <w:rsid w:val="00B77E56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08D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C59"/>
    <w:rsid w:val="00B83F02"/>
    <w:rsid w:val="00B84011"/>
    <w:rsid w:val="00B845A6"/>
    <w:rsid w:val="00B84D6E"/>
    <w:rsid w:val="00B84F9D"/>
    <w:rsid w:val="00B85055"/>
    <w:rsid w:val="00B85087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44E"/>
    <w:rsid w:val="00B92898"/>
    <w:rsid w:val="00B92B30"/>
    <w:rsid w:val="00B9323D"/>
    <w:rsid w:val="00B9366A"/>
    <w:rsid w:val="00B94092"/>
    <w:rsid w:val="00B941D7"/>
    <w:rsid w:val="00B94683"/>
    <w:rsid w:val="00B9472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B9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113"/>
    <w:rsid w:val="00BA21B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1BD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19E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863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D3D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241"/>
    <w:rsid w:val="00BB64BF"/>
    <w:rsid w:val="00BB6508"/>
    <w:rsid w:val="00BB6723"/>
    <w:rsid w:val="00BB6ADE"/>
    <w:rsid w:val="00BB6CEE"/>
    <w:rsid w:val="00BB70D6"/>
    <w:rsid w:val="00BB7630"/>
    <w:rsid w:val="00BB775F"/>
    <w:rsid w:val="00BB78CC"/>
    <w:rsid w:val="00BB79F5"/>
    <w:rsid w:val="00BB7A4F"/>
    <w:rsid w:val="00BB7ABA"/>
    <w:rsid w:val="00BB7DD3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8FA"/>
    <w:rsid w:val="00BC2A20"/>
    <w:rsid w:val="00BC2A6E"/>
    <w:rsid w:val="00BC2BE5"/>
    <w:rsid w:val="00BC2CA6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38A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5F5E"/>
    <w:rsid w:val="00BC65EA"/>
    <w:rsid w:val="00BC671D"/>
    <w:rsid w:val="00BC6B37"/>
    <w:rsid w:val="00BC6D13"/>
    <w:rsid w:val="00BC6F4A"/>
    <w:rsid w:val="00BC768E"/>
    <w:rsid w:val="00BC7C9E"/>
    <w:rsid w:val="00BD071A"/>
    <w:rsid w:val="00BD07FE"/>
    <w:rsid w:val="00BD0B88"/>
    <w:rsid w:val="00BD0D32"/>
    <w:rsid w:val="00BD0E5D"/>
    <w:rsid w:val="00BD0F84"/>
    <w:rsid w:val="00BD12D4"/>
    <w:rsid w:val="00BD13AF"/>
    <w:rsid w:val="00BD19B0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7C7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9FE"/>
    <w:rsid w:val="00BD3C5E"/>
    <w:rsid w:val="00BD3E18"/>
    <w:rsid w:val="00BD417F"/>
    <w:rsid w:val="00BD4614"/>
    <w:rsid w:val="00BD476E"/>
    <w:rsid w:val="00BD4A35"/>
    <w:rsid w:val="00BD4B03"/>
    <w:rsid w:val="00BD4D55"/>
    <w:rsid w:val="00BD51BB"/>
    <w:rsid w:val="00BD52B3"/>
    <w:rsid w:val="00BD55F8"/>
    <w:rsid w:val="00BD5D8B"/>
    <w:rsid w:val="00BD63F8"/>
    <w:rsid w:val="00BD6899"/>
    <w:rsid w:val="00BD6C94"/>
    <w:rsid w:val="00BD77A4"/>
    <w:rsid w:val="00BD77C9"/>
    <w:rsid w:val="00BD7A4D"/>
    <w:rsid w:val="00BD7BDF"/>
    <w:rsid w:val="00BD7CE9"/>
    <w:rsid w:val="00BE00E2"/>
    <w:rsid w:val="00BE00EF"/>
    <w:rsid w:val="00BE0110"/>
    <w:rsid w:val="00BE018D"/>
    <w:rsid w:val="00BE0595"/>
    <w:rsid w:val="00BE0616"/>
    <w:rsid w:val="00BE094E"/>
    <w:rsid w:val="00BE0BA1"/>
    <w:rsid w:val="00BE0EB0"/>
    <w:rsid w:val="00BE1268"/>
    <w:rsid w:val="00BE128E"/>
    <w:rsid w:val="00BE1A54"/>
    <w:rsid w:val="00BE1BA4"/>
    <w:rsid w:val="00BE1D26"/>
    <w:rsid w:val="00BE1D4D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930"/>
    <w:rsid w:val="00BE3B16"/>
    <w:rsid w:val="00BE400B"/>
    <w:rsid w:val="00BE48C3"/>
    <w:rsid w:val="00BE4F1E"/>
    <w:rsid w:val="00BE515F"/>
    <w:rsid w:val="00BE548B"/>
    <w:rsid w:val="00BE57F2"/>
    <w:rsid w:val="00BE588E"/>
    <w:rsid w:val="00BE6049"/>
    <w:rsid w:val="00BE6289"/>
    <w:rsid w:val="00BE6779"/>
    <w:rsid w:val="00BE6AEB"/>
    <w:rsid w:val="00BE6E9D"/>
    <w:rsid w:val="00BE771F"/>
    <w:rsid w:val="00BE7C5A"/>
    <w:rsid w:val="00BF002E"/>
    <w:rsid w:val="00BF003C"/>
    <w:rsid w:val="00BF0253"/>
    <w:rsid w:val="00BF05E9"/>
    <w:rsid w:val="00BF08CD"/>
    <w:rsid w:val="00BF1456"/>
    <w:rsid w:val="00BF1948"/>
    <w:rsid w:val="00BF1C4E"/>
    <w:rsid w:val="00BF1DAB"/>
    <w:rsid w:val="00BF1F25"/>
    <w:rsid w:val="00BF220C"/>
    <w:rsid w:val="00BF2335"/>
    <w:rsid w:val="00BF26F7"/>
    <w:rsid w:val="00BF31CD"/>
    <w:rsid w:val="00BF3350"/>
    <w:rsid w:val="00BF35D4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E92"/>
    <w:rsid w:val="00BF5F35"/>
    <w:rsid w:val="00BF5FB3"/>
    <w:rsid w:val="00BF620E"/>
    <w:rsid w:val="00BF62BD"/>
    <w:rsid w:val="00BF6ADE"/>
    <w:rsid w:val="00BF70DB"/>
    <w:rsid w:val="00BF776A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1FF6"/>
    <w:rsid w:val="00C022D9"/>
    <w:rsid w:val="00C02886"/>
    <w:rsid w:val="00C029BA"/>
    <w:rsid w:val="00C02BAE"/>
    <w:rsid w:val="00C02C4F"/>
    <w:rsid w:val="00C02D32"/>
    <w:rsid w:val="00C02DE9"/>
    <w:rsid w:val="00C03417"/>
    <w:rsid w:val="00C03626"/>
    <w:rsid w:val="00C039BF"/>
    <w:rsid w:val="00C0412C"/>
    <w:rsid w:val="00C0446A"/>
    <w:rsid w:val="00C04B73"/>
    <w:rsid w:val="00C04BB7"/>
    <w:rsid w:val="00C04C2F"/>
    <w:rsid w:val="00C05020"/>
    <w:rsid w:val="00C0505C"/>
    <w:rsid w:val="00C05151"/>
    <w:rsid w:val="00C057AB"/>
    <w:rsid w:val="00C058D3"/>
    <w:rsid w:val="00C05FAE"/>
    <w:rsid w:val="00C062CC"/>
    <w:rsid w:val="00C063B6"/>
    <w:rsid w:val="00C06683"/>
    <w:rsid w:val="00C068C0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46C"/>
    <w:rsid w:val="00C07AB0"/>
    <w:rsid w:val="00C07BBE"/>
    <w:rsid w:val="00C100DD"/>
    <w:rsid w:val="00C101AB"/>
    <w:rsid w:val="00C10315"/>
    <w:rsid w:val="00C10382"/>
    <w:rsid w:val="00C10746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E28"/>
    <w:rsid w:val="00C11FE8"/>
    <w:rsid w:val="00C122A7"/>
    <w:rsid w:val="00C128D9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DEC"/>
    <w:rsid w:val="00C13E30"/>
    <w:rsid w:val="00C143C7"/>
    <w:rsid w:val="00C14554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969"/>
    <w:rsid w:val="00C16AD2"/>
    <w:rsid w:val="00C16E98"/>
    <w:rsid w:val="00C16F19"/>
    <w:rsid w:val="00C17309"/>
    <w:rsid w:val="00C174BA"/>
    <w:rsid w:val="00C17526"/>
    <w:rsid w:val="00C1755B"/>
    <w:rsid w:val="00C17B3B"/>
    <w:rsid w:val="00C203A6"/>
    <w:rsid w:val="00C20714"/>
    <w:rsid w:val="00C2074C"/>
    <w:rsid w:val="00C208A4"/>
    <w:rsid w:val="00C20EFE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945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FBE"/>
    <w:rsid w:val="00C250A8"/>
    <w:rsid w:val="00C2527E"/>
    <w:rsid w:val="00C256C9"/>
    <w:rsid w:val="00C259B7"/>
    <w:rsid w:val="00C25B9F"/>
    <w:rsid w:val="00C25BCD"/>
    <w:rsid w:val="00C25BE1"/>
    <w:rsid w:val="00C25E33"/>
    <w:rsid w:val="00C26125"/>
    <w:rsid w:val="00C2627A"/>
    <w:rsid w:val="00C267A0"/>
    <w:rsid w:val="00C267AF"/>
    <w:rsid w:val="00C26873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6D3"/>
    <w:rsid w:val="00C32AE1"/>
    <w:rsid w:val="00C32B6C"/>
    <w:rsid w:val="00C32C50"/>
    <w:rsid w:val="00C32D28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A06"/>
    <w:rsid w:val="00C36BF8"/>
    <w:rsid w:val="00C376DE"/>
    <w:rsid w:val="00C37719"/>
    <w:rsid w:val="00C37801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4"/>
    <w:rsid w:val="00C4063A"/>
    <w:rsid w:val="00C409E6"/>
    <w:rsid w:val="00C40BD4"/>
    <w:rsid w:val="00C4120E"/>
    <w:rsid w:val="00C414B6"/>
    <w:rsid w:val="00C41744"/>
    <w:rsid w:val="00C4184D"/>
    <w:rsid w:val="00C41CCF"/>
    <w:rsid w:val="00C41D1A"/>
    <w:rsid w:val="00C42528"/>
    <w:rsid w:val="00C427CC"/>
    <w:rsid w:val="00C42CC2"/>
    <w:rsid w:val="00C42DB9"/>
    <w:rsid w:val="00C42ED9"/>
    <w:rsid w:val="00C43252"/>
    <w:rsid w:val="00C435E3"/>
    <w:rsid w:val="00C4370D"/>
    <w:rsid w:val="00C43845"/>
    <w:rsid w:val="00C43C7A"/>
    <w:rsid w:val="00C43D83"/>
    <w:rsid w:val="00C43E05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B90"/>
    <w:rsid w:val="00C44CD1"/>
    <w:rsid w:val="00C44D25"/>
    <w:rsid w:val="00C44D94"/>
    <w:rsid w:val="00C44F35"/>
    <w:rsid w:val="00C45431"/>
    <w:rsid w:val="00C4555C"/>
    <w:rsid w:val="00C45A0E"/>
    <w:rsid w:val="00C45F2F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4AC"/>
    <w:rsid w:val="00C47506"/>
    <w:rsid w:val="00C47CC5"/>
    <w:rsid w:val="00C47D41"/>
    <w:rsid w:val="00C47F98"/>
    <w:rsid w:val="00C505B7"/>
    <w:rsid w:val="00C50749"/>
    <w:rsid w:val="00C509DA"/>
    <w:rsid w:val="00C50B59"/>
    <w:rsid w:val="00C51249"/>
    <w:rsid w:val="00C516A8"/>
    <w:rsid w:val="00C5181E"/>
    <w:rsid w:val="00C51842"/>
    <w:rsid w:val="00C51B26"/>
    <w:rsid w:val="00C51ED1"/>
    <w:rsid w:val="00C51FC5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3B8E"/>
    <w:rsid w:val="00C540E5"/>
    <w:rsid w:val="00C54256"/>
    <w:rsid w:val="00C544C8"/>
    <w:rsid w:val="00C545F5"/>
    <w:rsid w:val="00C547BB"/>
    <w:rsid w:val="00C54E80"/>
    <w:rsid w:val="00C5561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57EA2"/>
    <w:rsid w:val="00C60001"/>
    <w:rsid w:val="00C6064B"/>
    <w:rsid w:val="00C607E2"/>
    <w:rsid w:val="00C6116C"/>
    <w:rsid w:val="00C61426"/>
    <w:rsid w:val="00C61695"/>
    <w:rsid w:val="00C61892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558"/>
    <w:rsid w:val="00C64633"/>
    <w:rsid w:val="00C64753"/>
    <w:rsid w:val="00C64957"/>
    <w:rsid w:val="00C6510B"/>
    <w:rsid w:val="00C65360"/>
    <w:rsid w:val="00C65A53"/>
    <w:rsid w:val="00C65B10"/>
    <w:rsid w:val="00C65BB2"/>
    <w:rsid w:val="00C66048"/>
    <w:rsid w:val="00C66262"/>
    <w:rsid w:val="00C662EA"/>
    <w:rsid w:val="00C66C2E"/>
    <w:rsid w:val="00C66CB7"/>
    <w:rsid w:val="00C66D18"/>
    <w:rsid w:val="00C67583"/>
    <w:rsid w:val="00C675D9"/>
    <w:rsid w:val="00C67659"/>
    <w:rsid w:val="00C67C59"/>
    <w:rsid w:val="00C67CF9"/>
    <w:rsid w:val="00C67D84"/>
    <w:rsid w:val="00C70643"/>
    <w:rsid w:val="00C708D7"/>
    <w:rsid w:val="00C70FD3"/>
    <w:rsid w:val="00C71198"/>
    <w:rsid w:val="00C71A2D"/>
    <w:rsid w:val="00C71AD1"/>
    <w:rsid w:val="00C71C66"/>
    <w:rsid w:val="00C71F69"/>
    <w:rsid w:val="00C723D6"/>
    <w:rsid w:val="00C72882"/>
    <w:rsid w:val="00C728F9"/>
    <w:rsid w:val="00C72A55"/>
    <w:rsid w:val="00C72EAD"/>
    <w:rsid w:val="00C73047"/>
    <w:rsid w:val="00C73480"/>
    <w:rsid w:val="00C734DD"/>
    <w:rsid w:val="00C7393A"/>
    <w:rsid w:val="00C73B54"/>
    <w:rsid w:val="00C73D00"/>
    <w:rsid w:val="00C741F0"/>
    <w:rsid w:val="00C742A8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A7F"/>
    <w:rsid w:val="00C75B96"/>
    <w:rsid w:val="00C762B6"/>
    <w:rsid w:val="00C76365"/>
    <w:rsid w:val="00C763A1"/>
    <w:rsid w:val="00C763CF"/>
    <w:rsid w:val="00C769A2"/>
    <w:rsid w:val="00C76B7D"/>
    <w:rsid w:val="00C76CDB"/>
    <w:rsid w:val="00C76D25"/>
    <w:rsid w:val="00C76F24"/>
    <w:rsid w:val="00C76FCA"/>
    <w:rsid w:val="00C77826"/>
    <w:rsid w:val="00C77CEE"/>
    <w:rsid w:val="00C77DA3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A4"/>
    <w:rsid w:val="00C827B6"/>
    <w:rsid w:val="00C82918"/>
    <w:rsid w:val="00C82D64"/>
    <w:rsid w:val="00C82E43"/>
    <w:rsid w:val="00C82EE6"/>
    <w:rsid w:val="00C830FE"/>
    <w:rsid w:val="00C8315B"/>
    <w:rsid w:val="00C83B3D"/>
    <w:rsid w:val="00C83DED"/>
    <w:rsid w:val="00C83F58"/>
    <w:rsid w:val="00C83FDF"/>
    <w:rsid w:val="00C840E2"/>
    <w:rsid w:val="00C84244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CF0"/>
    <w:rsid w:val="00C87E6C"/>
    <w:rsid w:val="00C900AB"/>
    <w:rsid w:val="00C904DD"/>
    <w:rsid w:val="00C9069F"/>
    <w:rsid w:val="00C90794"/>
    <w:rsid w:val="00C9139C"/>
    <w:rsid w:val="00C91610"/>
    <w:rsid w:val="00C91664"/>
    <w:rsid w:val="00C91828"/>
    <w:rsid w:val="00C91A19"/>
    <w:rsid w:val="00C91A1D"/>
    <w:rsid w:val="00C91CDA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5B73"/>
    <w:rsid w:val="00C95F22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9F8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A87"/>
    <w:rsid w:val="00CA0CC5"/>
    <w:rsid w:val="00CA0E0D"/>
    <w:rsid w:val="00CA0E0F"/>
    <w:rsid w:val="00CA15A7"/>
    <w:rsid w:val="00CA15E4"/>
    <w:rsid w:val="00CA1606"/>
    <w:rsid w:val="00CA1648"/>
    <w:rsid w:val="00CA1A91"/>
    <w:rsid w:val="00CA1BD6"/>
    <w:rsid w:val="00CA2398"/>
    <w:rsid w:val="00CA264E"/>
    <w:rsid w:val="00CA275B"/>
    <w:rsid w:val="00CA29C8"/>
    <w:rsid w:val="00CA31AA"/>
    <w:rsid w:val="00CA32E2"/>
    <w:rsid w:val="00CA3B1C"/>
    <w:rsid w:val="00CA3C45"/>
    <w:rsid w:val="00CA3D9F"/>
    <w:rsid w:val="00CA40BA"/>
    <w:rsid w:val="00CA4578"/>
    <w:rsid w:val="00CA498C"/>
    <w:rsid w:val="00CA4A26"/>
    <w:rsid w:val="00CA4C27"/>
    <w:rsid w:val="00CA4D81"/>
    <w:rsid w:val="00CA4F29"/>
    <w:rsid w:val="00CA5167"/>
    <w:rsid w:val="00CA534C"/>
    <w:rsid w:val="00CA560A"/>
    <w:rsid w:val="00CA59FA"/>
    <w:rsid w:val="00CA5AF6"/>
    <w:rsid w:val="00CA5D16"/>
    <w:rsid w:val="00CA5DC2"/>
    <w:rsid w:val="00CA5F7F"/>
    <w:rsid w:val="00CA6122"/>
    <w:rsid w:val="00CA6179"/>
    <w:rsid w:val="00CA63E6"/>
    <w:rsid w:val="00CA646B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9CB"/>
    <w:rsid w:val="00CB1A18"/>
    <w:rsid w:val="00CB1B15"/>
    <w:rsid w:val="00CB1B70"/>
    <w:rsid w:val="00CB1BF2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71"/>
    <w:rsid w:val="00CB3DA5"/>
    <w:rsid w:val="00CB4316"/>
    <w:rsid w:val="00CB4683"/>
    <w:rsid w:val="00CB4818"/>
    <w:rsid w:val="00CB48CE"/>
    <w:rsid w:val="00CB4DD1"/>
    <w:rsid w:val="00CB4E23"/>
    <w:rsid w:val="00CB4F81"/>
    <w:rsid w:val="00CB56EF"/>
    <w:rsid w:val="00CB6044"/>
    <w:rsid w:val="00CB6166"/>
    <w:rsid w:val="00CB6169"/>
    <w:rsid w:val="00CB618B"/>
    <w:rsid w:val="00CB61E0"/>
    <w:rsid w:val="00CB63CA"/>
    <w:rsid w:val="00CB65D7"/>
    <w:rsid w:val="00CB69F2"/>
    <w:rsid w:val="00CB6B7C"/>
    <w:rsid w:val="00CB6F0D"/>
    <w:rsid w:val="00CB6FA3"/>
    <w:rsid w:val="00CB72A9"/>
    <w:rsid w:val="00CB73B9"/>
    <w:rsid w:val="00CB7ACE"/>
    <w:rsid w:val="00CB7BA5"/>
    <w:rsid w:val="00CB7C29"/>
    <w:rsid w:val="00CB7EDE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0F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CDE"/>
    <w:rsid w:val="00CC3EAD"/>
    <w:rsid w:val="00CC41CB"/>
    <w:rsid w:val="00CC41CF"/>
    <w:rsid w:val="00CC43B7"/>
    <w:rsid w:val="00CC441A"/>
    <w:rsid w:val="00CC4643"/>
    <w:rsid w:val="00CC46C1"/>
    <w:rsid w:val="00CC4B1E"/>
    <w:rsid w:val="00CC4BB8"/>
    <w:rsid w:val="00CC4CAC"/>
    <w:rsid w:val="00CC4CBF"/>
    <w:rsid w:val="00CC510D"/>
    <w:rsid w:val="00CC5149"/>
    <w:rsid w:val="00CC51AC"/>
    <w:rsid w:val="00CC51D1"/>
    <w:rsid w:val="00CC54EF"/>
    <w:rsid w:val="00CC5EF8"/>
    <w:rsid w:val="00CC65D9"/>
    <w:rsid w:val="00CC6698"/>
    <w:rsid w:val="00CC695F"/>
    <w:rsid w:val="00CC6965"/>
    <w:rsid w:val="00CC6A9A"/>
    <w:rsid w:val="00CC6C8B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833"/>
    <w:rsid w:val="00CD0DDE"/>
    <w:rsid w:val="00CD0EDB"/>
    <w:rsid w:val="00CD12C8"/>
    <w:rsid w:val="00CD151E"/>
    <w:rsid w:val="00CD1683"/>
    <w:rsid w:val="00CD1EC8"/>
    <w:rsid w:val="00CD2114"/>
    <w:rsid w:val="00CD2177"/>
    <w:rsid w:val="00CD21F0"/>
    <w:rsid w:val="00CD2601"/>
    <w:rsid w:val="00CD29ED"/>
    <w:rsid w:val="00CD2BE7"/>
    <w:rsid w:val="00CD2C42"/>
    <w:rsid w:val="00CD3059"/>
    <w:rsid w:val="00CD32FF"/>
    <w:rsid w:val="00CD3327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40E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A8E"/>
    <w:rsid w:val="00CD6D34"/>
    <w:rsid w:val="00CD6D91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52D"/>
    <w:rsid w:val="00CE1AF9"/>
    <w:rsid w:val="00CE1DDA"/>
    <w:rsid w:val="00CE21DE"/>
    <w:rsid w:val="00CE2288"/>
    <w:rsid w:val="00CE2305"/>
    <w:rsid w:val="00CE271E"/>
    <w:rsid w:val="00CE2859"/>
    <w:rsid w:val="00CE29CC"/>
    <w:rsid w:val="00CE2C9A"/>
    <w:rsid w:val="00CE32F2"/>
    <w:rsid w:val="00CE33D0"/>
    <w:rsid w:val="00CE3640"/>
    <w:rsid w:val="00CE39E1"/>
    <w:rsid w:val="00CE3F0B"/>
    <w:rsid w:val="00CE42DC"/>
    <w:rsid w:val="00CE431F"/>
    <w:rsid w:val="00CE4533"/>
    <w:rsid w:val="00CE4E57"/>
    <w:rsid w:val="00CE4E91"/>
    <w:rsid w:val="00CE548A"/>
    <w:rsid w:val="00CE572A"/>
    <w:rsid w:val="00CE572D"/>
    <w:rsid w:val="00CE59D5"/>
    <w:rsid w:val="00CE5BC0"/>
    <w:rsid w:val="00CE633F"/>
    <w:rsid w:val="00CE67E6"/>
    <w:rsid w:val="00CE6C24"/>
    <w:rsid w:val="00CE6D36"/>
    <w:rsid w:val="00CE6FCD"/>
    <w:rsid w:val="00CE6FD6"/>
    <w:rsid w:val="00CE7577"/>
    <w:rsid w:val="00CE7A09"/>
    <w:rsid w:val="00CE7AB2"/>
    <w:rsid w:val="00CE7B26"/>
    <w:rsid w:val="00CE7C6C"/>
    <w:rsid w:val="00CE7C73"/>
    <w:rsid w:val="00CF0705"/>
    <w:rsid w:val="00CF0725"/>
    <w:rsid w:val="00CF07BA"/>
    <w:rsid w:val="00CF07BB"/>
    <w:rsid w:val="00CF0A03"/>
    <w:rsid w:val="00CF0B03"/>
    <w:rsid w:val="00CF0C4A"/>
    <w:rsid w:val="00CF0C7E"/>
    <w:rsid w:val="00CF11D3"/>
    <w:rsid w:val="00CF1320"/>
    <w:rsid w:val="00CF133B"/>
    <w:rsid w:val="00CF1577"/>
    <w:rsid w:val="00CF1675"/>
    <w:rsid w:val="00CF1B33"/>
    <w:rsid w:val="00CF1CB1"/>
    <w:rsid w:val="00CF1D8C"/>
    <w:rsid w:val="00CF1F0A"/>
    <w:rsid w:val="00CF224C"/>
    <w:rsid w:val="00CF2421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052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C65"/>
    <w:rsid w:val="00CF7D50"/>
    <w:rsid w:val="00D000D0"/>
    <w:rsid w:val="00D00224"/>
    <w:rsid w:val="00D002CA"/>
    <w:rsid w:val="00D00450"/>
    <w:rsid w:val="00D008F5"/>
    <w:rsid w:val="00D00964"/>
    <w:rsid w:val="00D00CCD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393"/>
    <w:rsid w:val="00D02478"/>
    <w:rsid w:val="00D02628"/>
    <w:rsid w:val="00D02AC9"/>
    <w:rsid w:val="00D02C62"/>
    <w:rsid w:val="00D03212"/>
    <w:rsid w:val="00D032E1"/>
    <w:rsid w:val="00D03676"/>
    <w:rsid w:val="00D0382F"/>
    <w:rsid w:val="00D03A9C"/>
    <w:rsid w:val="00D03BFA"/>
    <w:rsid w:val="00D04360"/>
    <w:rsid w:val="00D0442C"/>
    <w:rsid w:val="00D0472C"/>
    <w:rsid w:val="00D0497B"/>
    <w:rsid w:val="00D04B27"/>
    <w:rsid w:val="00D04C87"/>
    <w:rsid w:val="00D054C6"/>
    <w:rsid w:val="00D05592"/>
    <w:rsid w:val="00D0574A"/>
    <w:rsid w:val="00D05889"/>
    <w:rsid w:val="00D05E04"/>
    <w:rsid w:val="00D0623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07D8D"/>
    <w:rsid w:val="00D10209"/>
    <w:rsid w:val="00D1049E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DE8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47"/>
    <w:rsid w:val="00D17972"/>
    <w:rsid w:val="00D1798C"/>
    <w:rsid w:val="00D17B7B"/>
    <w:rsid w:val="00D17D56"/>
    <w:rsid w:val="00D17FAD"/>
    <w:rsid w:val="00D17FC0"/>
    <w:rsid w:val="00D202C0"/>
    <w:rsid w:val="00D20479"/>
    <w:rsid w:val="00D20487"/>
    <w:rsid w:val="00D207F2"/>
    <w:rsid w:val="00D20E2B"/>
    <w:rsid w:val="00D20E4E"/>
    <w:rsid w:val="00D20F7B"/>
    <w:rsid w:val="00D211F3"/>
    <w:rsid w:val="00D21320"/>
    <w:rsid w:val="00D21F37"/>
    <w:rsid w:val="00D22030"/>
    <w:rsid w:val="00D22DC3"/>
    <w:rsid w:val="00D238B2"/>
    <w:rsid w:val="00D238FC"/>
    <w:rsid w:val="00D23B6B"/>
    <w:rsid w:val="00D23DE6"/>
    <w:rsid w:val="00D244D1"/>
    <w:rsid w:val="00D24590"/>
    <w:rsid w:val="00D246DF"/>
    <w:rsid w:val="00D24D4C"/>
    <w:rsid w:val="00D24DB6"/>
    <w:rsid w:val="00D25311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5FD"/>
    <w:rsid w:val="00D276CE"/>
    <w:rsid w:val="00D27814"/>
    <w:rsid w:val="00D279F6"/>
    <w:rsid w:val="00D27A75"/>
    <w:rsid w:val="00D27EAD"/>
    <w:rsid w:val="00D3076A"/>
    <w:rsid w:val="00D30BDE"/>
    <w:rsid w:val="00D30DEE"/>
    <w:rsid w:val="00D31590"/>
    <w:rsid w:val="00D318D8"/>
    <w:rsid w:val="00D31A17"/>
    <w:rsid w:val="00D31E22"/>
    <w:rsid w:val="00D3270D"/>
    <w:rsid w:val="00D32DB9"/>
    <w:rsid w:val="00D32E84"/>
    <w:rsid w:val="00D3303B"/>
    <w:rsid w:val="00D331C4"/>
    <w:rsid w:val="00D33440"/>
    <w:rsid w:val="00D338AF"/>
    <w:rsid w:val="00D33AD2"/>
    <w:rsid w:val="00D33E52"/>
    <w:rsid w:val="00D33E75"/>
    <w:rsid w:val="00D34361"/>
    <w:rsid w:val="00D34478"/>
    <w:rsid w:val="00D3465B"/>
    <w:rsid w:val="00D34761"/>
    <w:rsid w:val="00D34837"/>
    <w:rsid w:val="00D34892"/>
    <w:rsid w:val="00D348A8"/>
    <w:rsid w:val="00D3499E"/>
    <w:rsid w:val="00D34A44"/>
    <w:rsid w:val="00D34D40"/>
    <w:rsid w:val="00D34D6B"/>
    <w:rsid w:val="00D3529A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6CFF"/>
    <w:rsid w:val="00D377D6"/>
    <w:rsid w:val="00D37D90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0F"/>
    <w:rsid w:val="00D4251F"/>
    <w:rsid w:val="00D427FF"/>
    <w:rsid w:val="00D42985"/>
    <w:rsid w:val="00D42A08"/>
    <w:rsid w:val="00D42B84"/>
    <w:rsid w:val="00D42BE9"/>
    <w:rsid w:val="00D42C16"/>
    <w:rsid w:val="00D42C40"/>
    <w:rsid w:val="00D42E87"/>
    <w:rsid w:val="00D42FEC"/>
    <w:rsid w:val="00D4305C"/>
    <w:rsid w:val="00D434CC"/>
    <w:rsid w:val="00D435F1"/>
    <w:rsid w:val="00D436AD"/>
    <w:rsid w:val="00D43AB8"/>
    <w:rsid w:val="00D43B09"/>
    <w:rsid w:val="00D43C81"/>
    <w:rsid w:val="00D442C2"/>
    <w:rsid w:val="00D443A0"/>
    <w:rsid w:val="00D445B7"/>
    <w:rsid w:val="00D44800"/>
    <w:rsid w:val="00D44821"/>
    <w:rsid w:val="00D44B09"/>
    <w:rsid w:val="00D44CCE"/>
    <w:rsid w:val="00D44D43"/>
    <w:rsid w:val="00D44D9C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66"/>
    <w:rsid w:val="00D50580"/>
    <w:rsid w:val="00D507A1"/>
    <w:rsid w:val="00D508AD"/>
    <w:rsid w:val="00D508E8"/>
    <w:rsid w:val="00D50E7A"/>
    <w:rsid w:val="00D50E8A"/>
    <w:rsid w:val="00D51149"/>
    <w:rsid w:val="00D51257"/>
    <w:rsid w:val="00D516B8"/>
    <w:rsid w:val="00D51875"/>
    <w:rsid w:val="00D51AD1"/>
    <w:rsid w:val="00D52242"/>
    <w:rsid w:val="00D52479"/>
    <w:rsid w:val="00D524B8"/>
    <w:rsid w:val="00D525D9"/>
    <w:rsid w:val="00D52878"/>
    <w:rsid w:val="00D5287E"/>
    <w:rsid w:val="00D52DC2"/>
    <w:rsid w:val="00D52F29"/>
    <w:rsid w:val="00D530C6"/>
    <w:rsid w:val="00D53185"/>
    <w:rsid w:val="00D533C3"/>
    <w:rsid w:val="00D53419"/>
    <w:rsid w:val="00D535D9"/>
    <w:rsid w:val="00D53641"/>
    <w:rsid w:val="00D536A2"/>
    <w:rsid w:val="00D53962"/>
    <w:rsid w:val="00D53BF9"/>
    <w:rsid w:val="00D53F4B"/>
    <w:rsid w:val="00D54113"/>
    <w:rsid w:val="00D54272"/>
    <w:rsid w:val="00D545C7"/>
    <w:rsid w:val="00D5488F"/>
    <w:rsid w:val="00D549B0"/>
    <w:rsid w:val="00D54CA5"/>
    <w:rsid w:val="00D55001"/>
    <w:rsid w:val="00D55640"/>
    <w:rsid w:val="00D557DF"/>
    <w:rsid w:val="00D55B59"/>
    <w:rsid w:val="00D55E90"/>
    <w:rsid w:val="00D55F6F"/>
    <w:rsid w:val="00D5629F"/>
    <w:rsid w:val="00D564B9"/>
    <w:rsid w:val="00D56524"/>
    <w:rsid w:val="00D5657B"/>
    <w:rsid w:val="00D5679E"/>
    <w:rsid w:val="00D56828"/>
    <w:rsid w:val="00D56AFE"/>
    <w:rsid w:val="00D56DD0"/>
    <w:rsid w:val="00D56E29"/>
    <w:rsid w:val="00D56EFB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9D3"/>
    <w:rsid w:val="00D61BE7"/>
    <w:rsid w:val="00D625AE"/>
    <w:rsid w:val="00D62A6B"/>
    <w:rsid w:val="00D62FE0"/>
    <w:rsid w:val="00D63985"/>
    <w:rsid w:val="00D63A20"/>
    <w:rsid w:val="00D63F32"/>
    <w:rsid w:val="00D64047"/>
    <w:rsid w:val="00D640EF"/>
    <w:rsid w:val="00D64259"/>
    <w:rsid w:val="00D6443D"/>
    <w:rsid w:val="00D647DD"/>
    <w:rsid w:val="00D64810"/>
    <w:rsid w:val="00D64849"/>
    <w:rsid w:val="00D64DD9"/>
    <w:rsid w:val="00D64EC3"/>
    <w:rsid w:val="00D65187"/>
    <w:rsid w:val="00D657A3"/>
    <w:rsid w:val="00D65B86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BDA"/>
    <w:rsid w:val="00D72EAC"/>
    <w:rsid w:val="00D7331A"/>
    <w:rsid w:val="00D7341C"/>
    <w:rsid w:val="00D7342F"/>
    <w:rsid w:val="00D73851"/>
    <w:rsid w:val="00D73A66"/>
    <w:rsid w:val="00D73BBC"/>
    <w:rsid w:val="00D73C00"/>
    <w:rsid w:val="00D73D94"/>
    <w:rsid w:val="00D74123"/>
    <w:rsid w:val="00D74DBB"/>
    <w:rsid w:val="00D74F52"/>
    <w:rsid w:val="00D75019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476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5E"/>
    <w:rsid w:val="00D8107A"/>
    <w:rsid w:val="00D8116F"/>
    <w:rsid w:val="00D813D7"/>
    <w:rsid w:val="00D814B1"/>
    <w:rsid w:val="00D8163E"/>
    <w:rsid w:val="00D81814"/>
    <w:rsid w:val="00D819F3"/>
    <w:rsid w:val="00D81A67"/>
    <w:rsid w:val="00D81BAA"/>
    <w:rsid w:val="00D81E53"/>
    <w:rsid w:val="00D81FC6"/>
    <w:rsid w:val="00D822D2"/>
    <w:rsid w:val="00D826ED"/>
    <w:rsid w:val="00D829E2"/>
    <w:rsid w:val="00D82A5A"/>
    <w:rsid w:val="00D82C97"/>
    <w:rsid w:val="00D82F72"/>
    <w:rsid w:val="00D83270"/>
    <w:rsid w:val="00D8369F"/>
    <w:rsid w:val="00D8393D"/>
    <w:rsid w:val="00D839C5"/>
    <w:rsid w:val="00D83C36"/>
    <w:rsid w:val="00D83F4D"/>
    <w:rsid w:val="00D84126"/>
    <w:rsid w:val="00D84CA8"/>
    <w:rsid w:val="00D84EB5"/>
    <w:rsid w:val="00D85111"/>
    <w:rsid w:val="00D851F0"/>
    <w:rsid w:val="00D85777"/>
    <w:rsid w:val="00D85B41"/>
    <w:rsid w:val="00D85BC1"/>
    <w:rsid w:val="00D85F91"/>
    <w:rsid w:val="00D8654A"/>
    <w:rsid w:val="00D8673F"/>
    <w:rsid w:val="00D8698C"/>
    <w:rsid w:val="00D86BB0"/>
    <w:rsid w:val="00D86C66"/>
    <w:rsid w:val="00D877C7"/>
    <w:rsid w:val="00D8794A"/>
    <w:rsid w:val="00D87A8B"/>
    <w:rsid w:val="00D9053D"/>
    <w:rsid w:val="00D90E2D"/>
    <w:rsid w:val="00D91084"/>
    <w:rsid w:val="00D91649"/>
    <w:rsid w:val="00D9174A"/>
    <w:rsid w:val="00D91A9D"/>
    <w:rsid w:val="00D91CB6"/>
    <w:rsid w:val="00D91F7B"/>
    <w:rsid w:val="00D91FC0"/>
    <w:rsid w:val="00D92037"/>
    <w:rsid w:val="00D922BD"/>
    <w:rsid w:val="00D9238C"/>
    <w:rsid w:val="00D923A8"/>
    <w:rsid w:val="00D923E7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3FD"/>
    <w:rsid w:val="00D95646"/>
    <w:rsid w:val="00D957AB"/>
    <w:rsid w:val="00D95817"/>
    <w:rsid w:val="00D95E01"/>
    <w:rsid w:val="00D95E95"/>
    <w:rsid w:val="00D960B9"/>
    <w:rsid w:val="00D96122"/>
    <w:rsid w:val="00D963FE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8D2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0FB0"/>
    <w:rsid w:val="00DA13DC"/>
    <w:rsid w:val="00DA1841"/>
    <w:rsid w:val="00DA1EBE"/>
    <w:rsid w:val="00DA1FA4"/>
    <w:rsid w:val="00DA2109"/>
    <w:rsid w:val="00DA21A1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995"/>
    <w:rsid w:val="00DA3E02"/>
    <w:rsid w:val="00DA4382"/>
    <w:rsid w:val="00DA458E"/>
    <w:rsid w:val="00DA4A93"/>
    <w:rsid w:val="00DA51DB"/>
    <w:rsid w:val="00DA5208"/>
    <w:rsid w:val="00DA5363"/>
    <w:rsid w:val="00DA5521"/>
    <w:rsid w:val="00DA5C07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8E"/>
    <w:rsid w:val="00DA7D95"/>
    <w:rsid w:val="00DA7E26"/>
    <w:rsid w:val="00DB0095"/>
    <w:rsid w:val="00DB04B7"/>
    <w:rsid w:val="00DB0B5D"/>
    <w:rsid w:val="00DB0DB1"/>
    <w:rsid w:val="00DB0DF4"/>
    <w:rsid w:val="00DB1023"/>
    <w:rsid w:val="00DB1A47"/>
    <w:rsid w:val="00DB1D14"/>
    <w:rsid w:val="00DB1D81"/>
    <w:rsid w:val="00DB1D9F"/>
    <w:rsid w:val="00DB1EBE"/>
    <w:rsid w:val="00DB1F84"/>
    <w:rsid w:val="00DB2A9D"/>
    <w:rsid w:val="00DB2DEB"/>
    <w:rsid w:val="00DB3397"/>
    <w:rsid w:val="00DB393E"/>
    <w:rsid w:val="00DB5302"/>
    <w:rsid w:val="00DB534E"/>
    <w:rsid w:val="00DB5587"/>
    <w:rsid w:val="00DB578F"/>
    <w:rsid w:val="00DB5975"/>
    <w:rsid w:val="00DB65D4"/>
    <w:rsid w:val="00DB6C1E"/>
    <w:rsid w:val="00DB749E"/>
    <w:rsid w:val="00DB754A"/>
    <w:rsid w:val="00DB7631"/>
    <w:rsid w:val="00DB7CAD"/>
    <w:rsid w:val="00DC02DC"/>
    <w:rsid w:val="00DC030E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2F57"/>
    <w:rsid w:val="00DC309C"/>
    <w:rsid w:val="00DC3210"/>
    <w:rsid w:val="00DC338C"/>
    <w:rsid w:val="00DC3838"/>
    <w:rsid w:val="00DC3B58"/>
    <w:rsid w:val="00DC3C11"/>
    <w:rsid w:val="00DC3DF1"/>
    <w:rsid w:val="00DC3E3F"/>
    <w:rsid w:val="00DC40B6"/>
    <w:rsid w:val="00DC4264"/>
    <w:rsid w:val="00DC436F"/>
    <w:rsid w:val="00DC48D8"/>
    <w:rsid w:val="00DC4AB3"/>
    <w:rsid w:val="00DC4D82"/>
    <w:rsid w:val="00DC4E02"/>
    <w:rsid w:val="00DC4E8D"/>
    <w:rsid w:val="00DC52B9"/>
    <w:rsid w:val="00DC53F7"/>
    <w:rsid w:val="00DC56E6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0C2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2E4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5BC"/>
    <w:rsid w:val="00DD469E"/>
    <w:rsid w:val="00DD49F2"/>
    <w:rsid w:val="00DD4A93"/>
    <w:rsid w:val="00DD4ACE"/>
    <w:rsid w:val="00DD4C78"/>
    <w:rsid w:val="00DD4F2C"/>
    <w:rsid w:val="00DD5280"/>
    <w:rsid w:val="00DD53C0"/>
    <w:rsid w:val="00DD55B4"/>
    <w:rsid w:val="00DD5884"/>
    <w:rsid w:val="00DD58C6"/>
    <w:rsid w:val="00DD5D6C"/>
    <w:rsid w:val="00DD6580"/>
    <w:rsid w:val="00DD6971"/>
    <w:rsid w:val="00DD6C13"/>
    <w:rsid w:val="00DD6C14"/>
    <w:rsid w:val="00DD6D1F"/>
    <w:rsid w:val="00DD7064"/>
    <w:rsid w:val="00DD7383"/>
    <w:rsid w:val="00DD75E2"/>
    <w:rsid w:val="00DD76A8"/>
    <w:rsid w:val="00DD788E"/>
    <w:rsid w:val="00DD792B"/>
    <w:rsid w:val="00DD7BFC"/>
    <w:rsid w:val="00DD7E38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D7"/>
    <w:rsid w:val="00DE34FA"/>
    <w:rsid w:val="00DE35CF"/>
    <w:rsid w:val="00DE382C"/>
    <w:rsid w:val="00DE38E2"/>
    <w:rsid w:val="00DE38E5"/>
    <w:rsid w:val="00DE3B30"/>
    <w:rsid w:val="00DE3B44"/>
    <w:rsid w:val="00DE44FB"/>
    <w:rsid w:val="00DE4525"/>
    <w:rsid w:val="00DE4604"/>
    <w:rsid w:val="00DE4F70"/>
    <w:rsid w:val="00DE4F9B"/>
    <w:rsid w:val="00DE4FBD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7D6"/>
    <w:rsid w:val="00DE7A9F"/>
    <w:rsid w:val="00DE7BF6"/>
    <w:rsid w:val="00DE7D38"/>
    <w:rsid w:val="00DF05C6"/>
    <w:rsid w:val="00DF0743"/>
    <w:rsid w:val="00DF09A7"/>
    <w:rsid w:val="00DF0B7B"/>
    <w:rsid w:val="00DF0C8B"/>
    <w:rsid w:val="00DF0D7B"/>
    <w:rsid w:val="00DF1103"/>
    <w:rsid w:val="00DF1364"/>
    <w:rsid w:val="00DF15E6"/>
    <w:rsid w:val="00DF15F2"/>
    <w:rsid w:val="00DF198B"/>
    <w:rsid w:val="00DF1E2B"/>
    <w:rsid w:val="00DF1FEE"/>
    <w:rsid w:val="00DF2224"/>
    <w:rsid w:val="00DF2556"/>
    <w:rsid w:val="00DF2907"/>
    <w:rsid w:val="00DF2A22"/>
    <w:rsid w:val="00DF2ABD"/>
    <w:rsid w:val="00DF2B8E"/>
    <w:rsid w:val="00DF2C6E"/>
    <w:rsid w:val="00DF2FF6"/>
    <w:rsid w:val="00DF32F9"/>
    <w:rsid w:val="00DF34B8"/>
    <w:rsid w:val="00DF3618"/>
    <w:rsid w:val="00DF361B"/>
    <w:rsid w:val="00DF374C"/>
    <w:rsid w:val="00DF3D60"/>
    <w:rsid w:val="00DF3E60"/>
    <w:rsid w:val="00DF436A"/>
    <w:rsid w:val="00DF4A6B"/>
    <w:rsid w:val="00DF50A0"/>
    <w:rsid w:val="00DF53DA"/>
    <w:rsid w:val="00DF5558"/>
    <w:rsid w:val="00DF55C6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39"/>
    <w:rsid w:val="00DF6AB2"/>
    <w:rsid w:val="00DF6B04"/>
    <w:rsid w:val="00DF6C49"/>
    <w:rsid w:val="00DF6EC8"/>
    <w:rsid w:val="00DF7123"/>
    <w:rsid w:val="00DF7328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63"/>
    <w:rsid w:val="00E02480"/>
    <w:rsid w:val="00E02581"/>
    <w:rsid w:val="00E0260A"/>
    <w:rsid w:val="00E02928"/>
    <w:rsid w:val="00E02A44"/>
    <w:rsid w:val="00E03103"/>
    <w:rsid w:val="00E03135"/>
    <w:rsid w:val="00E031C9"/>
    <w:rsid w:val="00E032DA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BE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2E6"/>
    <w:rsid w:val="00E0784C"/>
    <w:rsid w:val="00E0788D"/>
    <w:rsid w:val="00E07C48"/>
    <w:rsid w:val="00E10242"/>
    <w:rsid w:val="00E102C6"/>
    <w:rsid w:val="00E10546"/>
    <w:rsid w:val="00E108BA"/>
    <w:rsid w:val="00E10BBD"/>
    <w:rsid w:val="00E10D54"/>
    <w:rsid w:val="00E11A95"/>
    <w:rsid w:val="00E11CF3"/>
    <w:rsid w:val="00E11DCC"/>
    <w:rsid w:val="00E11E76"/>
    <w:rsid w:val="00E1280E"/>
    <w:rsid w:val="00E128CB"/>
    <w:rsid w:val="00E12CD9"/>
    <w:rsid w:val="00E12FCE"/>
    <w:rsid w:val="00E12FD4"/>
    <w:rsid w:val="00E13247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5D07"/>
    <w:rsid w:val="00E15E4C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0C33"/>
    <w:rsid w:val="00E2106A"/>
    <w:rsid w:val="00E21296"/>
    <w:rsid w:val="00E2155A"/>
    <w:rsid w:val="00E21B7A"/>
    <w:rsid w:val="00E21E0F"/>
    <w:rsid w:val="00E22166"/>
    <w:rsid w:val="00E22428"/>
    <w:rsid w:val="00E22452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49"/>
    <w:rsid w:val="00E3017F"/>
    <w:rsid w:val="00E30239"/>
    <w:rsid w:val="00E30696"/>
    <w:rsid w:val="00E30935"/>
    <w:rsid w:val="00E30F13"/>
    <w:rsid w:val="00E310AE"/>
    <w:rsid w:val="00E326CA"/>
    <w:rsid w:val="00E3284F"/>
    <w:rsid w:val="00E32A24"/>
    <w:rsid w:val="00E32E63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CC9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B8E"/>
    <w:rsid w:val="00E41DA8"/>
    <w:rsid w:val="00E41E18"/>
    <w:rsid w:val="00E41EB1"/>
    <w:rsid w:val="00E4215B"/>
    <w:rsid w:val="00E42383"/>
    <w:rsid w:val="00E42427"/>
    <w:rsid w:val="00E4242D"/>
    <w:rsid w:val="00E4243E"/>
    <w:rsid w:val="00E42953"/>
    <w:rsid w:val="00E43033"/>
    <w:rsid w:val="00E43287"/>
    <w:rsid w:val="00E43399"/>
    <w:rsid w:val="00E43751"/>
    <w:rsid w:val="00E438E4"/>
    <w:rsid w:val="00E43AFC"/>
    <w:rsid w:val="00E43BBA"/>
    <w:rsid w:val="00E443A3"/>
    <w:rsid w:val="00E445AD"/>
    <w:rsid w:val="00E44614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47CF0"/>
    <w:rsid w:val="00E504BB"/>
    <w:rsid w:val="00E50AA4"/>
    <w:rsid w:val="00E50BFC"/>
    <w:rsid w:val="00E50F39"/>
    <w:rsid w:val="00E50FB0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1D9"/>
    <w:rsid w:val="00E532DD"/>
    <w:rsid w:val="00E533F1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B2C"/>
    <w:rsid w:val="00E54F36"/>
    <w:rsid w:val="00E5520D"/>
    <w:rsid w:val="00E553B1"/>
    <w:rsid w:val="00E553CC"/>
    <w:rsid w:val="00E55742"/>
    <w:rsid w:val="00E55DFD"/>
    <w:rsid w:val="00E56B2D"/>
    <w:rsid w:val="00E56C38"/>
    <w:rsid w:val="00E56E73"/>
    <w:rsid w:val="00E5742F"/>
    <w:rsid w:val="00E5765C"/>
    <w:rsid w:val="00E5787E"/>
    <w:rsid w:val="00E578E6"/>
    <w:rsid w:val="00E57916"/>
    <w:rsid w:val="00E57F28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1E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4F05"/>
    <w:rsid w:val="00E6501B"/>
    <w:rsid w:val="00E658A6"/>
    <w:rsid w:val="00E6593E"/>
    <w:rsid w:val="00E65C21"/>
    <w:rsid w:val="00E65EEF"/>
    <w:rsid w:val="00E65FDD"/>
    <w:rsid w:val="00E66287"/>
    <w:rsid w:val="00E66399"/>
    <w:rsid w:val="00E66445"/>
    <w:rsid w:val="00E66987"/>
    <w:rsid w:val="00E66E55"/>
    <w:rsid w:val="00E676BD"/>
    <w:rsid w:val="00E6771F"/>
    <w:rsid w:val="00E677D4"/>
    <w:rsid w:val="00E67A07"/>
    <w:rsid w:val="00E67BC6"/>
    <w:rsid w:val="00E67C31"/>
    <w:rsid w:val="00E67EC6"/>
    <w:rsid w:val="00E70303"/>
    <w:rsid w:val="00E70331"/>
    <w:rsid w:val="00E70410"/>
    <w:rsid w:val="00E706BC"/>
    <w:rsid w:val="00E708C6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31C"/>
    <w:rsid w:val="00E734AC"/>
    <w:rsid w:val="00E73A03"/>
    <w:rsid w:val="00E73A53"/>
    <w:rsid w:val="00E73BDC"/>
    <w:rsid w:val="00E74399"/>
    <w:rsid w:val="00E7450C"/>
    <w:rsid w:val="00E7465A"/>
    <w:rsid w:val="00E74C53"/>
    <w:rsid w:val="00E74FEF"/>
    <w:rsid w:val="00E75956"/>
    <w:rsid w:val="00E75E1C"/>
    <w:rsid w:val="00E75FBA"/>
    <w:rsid w:val="00E7602B"/>
    <w:rsid w:val="00E7684D"/>
    <w:rsid w:val="00E76ACC"/>
    <w:rsid w:val="00E76D2A"/>
    <w:rsid w:val="00E77079"/>
    <w:rsid w:val="00E770AC"/>
    <w:rsid w:val="00E770F6"/>
    <w:rsid w:val="00E77131"/>
    <w:rsid w:val="00E77341"/>
    <w:rsid w:val="00E77437"/>
    <w:rsid w:val="00E77B31"/>
    <w:rsid w:val="00E77E64"/>
    <w:rsid w:val="00E77FAB"/>
    <w:rsid w:val="00E80361"/>
    <w:rsid w:val="00E80478"/>
    <w:rsid w:val="00E80BE7"/>
    <w:rsid w:val="00E81473"/>
    <w:rsid w:val="00E81686"/>
    <w:rsid w:val="00E816A0"/>
    <w:rsid w:val="00E81766"/>
    <w:rsid w:val="00E81833"/>
    <w:rsid w:val="00E81954"/>
    <w:rsid w:val="00E819B2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7A"/>
    <w:rsid w:val="00E840F1"/>
    <w:rsid w:val="00E840F6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199"/>
    <w:rsid w:val="00E8677D"/>
    <w:rsid w:val="00E86F28"/>
    <w:rsid w:val="00E870FB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41D"/>
    <w:rsid w:val="00E94C05"/>
    <w:rsid w:val="00E94E95"/>
    <w:rsid w:val="00E94F83"/>
    <w:rsid w:val="00E94FCA"/>
    <w:rsid w:val="00E951A3"/>
    <w:rsid w:val="00E95430"/>
    <w:rsid w:val="00E954EE"/>
    <w:rsid w:val="00E9562B"/>
    <w:rsid w:val="00E9578E"/>
    <w:rsid w:val="00E95A31"/>
    <w:rsid w:val="00E95AC0"/>
    <w:rsid w:val="00E95CE3"/>
    <w:rsid w:val="00E95D80"/>
    <w:rsid w:val="00E964B7"/>
    <w:rsid w:val="00E965C1"/>
    <w:rsid w:val="00E965E6"/>
    <w:rsid w:val="00E96873"/>
    <w:rsid w:val="00E96A8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03"/>
    <w:rsid w:val="00EA1997"/>
    <w:rsid w:val="00EA1A37"/>
    <w:rsid w:val="00EA1E56"/>
    <w:rsid w:val="00EA2256"/>
    <w:rsid w:val="00EA2323"/>
    <w:rsid w:val="00EA242C"/>
    <w:rsid w:val="00EA25B2"/>
    <w:rsid w:val="00EA2B6C"/>
    <w:rsid w:val="00EA2B88"/>
    <w:rsid w:val="00EA2E34"/>
    <w:rsid w:val="00EA2F42"/>
    <w:rsid w:val="00EA2FE9"/>
    <w:rsid w:val="00EA3097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B21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0C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1E7A"/>
    <w:rsid w:val="00EB2163"/>
    <w:rsid w:val="00EB27C9"/>
    <w:rsid w:val="00EB2932"/>
    <w:rsid w:val="00EB29D1"/>
    <w:rsid w:val="00EB2A13"/>
    <w:rsid w:val="00EB2F3F"/>
    <w:rsid w:val="00EB3CFB"/>
    <w:rsid w:val="00EB3D1F"/>
    <w:rsid w:val="00EB40B1"/>
    <w:rsid w:val="00EB42FF"/>
    <w:rsid w:val="00EB4458"/>
    <w:rsid w:val="00EB45DF"/>
    <w:rsid w:val="00EB4865"/>
    <w:rsid w:val="00EB4A52"/>
    <w:rsid w:val="00EB4DF8"/>
    <w:rsid w:val="00EB50BC"/>
    <w:rsid w:val="00EB50C6"/>
    <w:rsid w:val="00EB576E"/>
    <w:rsid w:val="00EB59B0"/>
    <w:rsid w:val="00EB601F"/>
    <w:rsid w:val="00EB63CD"/>
    <w:rsid w:val="00EB6649"/>
    <w:rsid w:val="00EB68FA"/>
    <w:rsid w:val="00EB6B37"/>
    <w:rsid w:val="00EB6DE1"/>
    <w:rsid w:val="00EB72F6"/>
    <w:rsid w:val="00EB7496"/>
    <w:rsid w:val="00EB776C"/>
    <w:rsid w:val="00EB79AA"/>
    <w:rsid w:val="00EB79D6"/>
    <w:rsid w:val="00EB7B91"/>
    <w:rsid w:val="00EB7F0F"/>
    <w:rsid w:val="00EB7FAA"/>
    <w:rsid w:val="00EC0093"/>
    <w:rsid w:val="00EC024D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4C7"/>
    <w:rsid w:val="00EC350E"/>
    <w:rsid w:val="00EC3629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4EF7"/>
    <w:rsid w:val="00EC5074"/>
    <w:rsid w:val="00EC579E"/>
    <w:rsid w:val="00EC5AEC"/>
    <w:rsid w:val="00EC5BED"/>
    <w:rsid w:val="00EC5D1F"/>
    <w:rsid w:val="00EC5E8D"/>
    <w:rsid w:val="00EC5FA6"/>
    <w:rsid w:val="00EC6063"/>
    <w:rsid w:val="00EC625E"/>
    <w:rsid w:val="00EC646D"/>
    <w:rsid w:val="00EC659B"/>
    <w:rsid w:val="00EC680A"/>
    <w:rsid w:val="00EC6AF5"/>
    <w:rsid w:val="00EC6CD3"/>
    <w:rsid w:val="00EC6EB8"/>
    <w:rsid w:val="00EC7045"/>
    <w:rsid w:val="00EC72F8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A4E"/>
    <w:rsid w:val="00ED1DC7"/>
    <w:rsid w:val="00ED1EC4"/>
    <w:rsid w:val="00ED2037"/>
    <w:rsid w:val="00ED25F2"/>
    <w:rsid w:val="00ED2629"/>
    <w:rsid w:val="00ED30EE"/>
    <w:rsid w:val="00ED3861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46"/>
    <w:rsid w:val="00ED71D9"/>
    <w:rsid w:val="00ED75F1"/>
    <w:rsid w:val="00ED7779"/>
    <w:rsid w:val="00ED7816"/>
    <w:rsid w:val="00ED7922"/>
    <w:rsid w:val="00ED7B04"/>
    <w:rsid w:val="00ED7F62"/>
    <w:rsid w:val="00EE023F"/>
    <w:rsid w:val="00EE05E7"/>
    <w:rsid w:val="00EE0A6A"/>
    <w:rsid w:val="00EE0F66"/>
    <w:rsid w:val="00EE108D"/>
    <w:rsid w:val="00EE1301"/>
    <w:rsid w:val="00EE1DE0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41C"/>
    <w:rsid w:val="00EE3E62"/>
    <w:rsid w:val="00EE4364"/>
    <w:rsid w:val="00EE4764"/>
    <w:rsid w:val="00EE47EE"/>
    <w:rsid w:val="00EE4947"/>
    <w:rsid w:val="00EE4CBB"/>
    <w:rsid w:val="00EE4DAD"/>
    <w:rsid w:val="00EE5034"/>
    <w:rsid w:val="00EE53AD"/>
    <w:rsid w:val="00EE558D"/>
    <w:rsid w:val="00EE55EB"/>
    <w:rsid w:val="00EE58E0"/>
    <w:rsid w:val="00EE5E2E"/>
    <w:rsid w:val="00EE62E8"/>
    <w:rsid w:val="00EE636A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4D4"/>
    <w:rsid w:val="00EF4584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A4F"/>
    <w:rsid w:val="00EF5D71"/>
    <w:rsid w:val="00EF5F0C"/>
    <w:rsid w:val="00EF621A"/>
    <w:rsid w:val="00EF6289"/>
    <w:rsid w:val="00EF62C8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553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4E2"/>
    <w:rsid w:val="00F02612"/>
    <w:rsid w:val="00F02768"/>
    <w:rsid w:val="00F02885"/>
    <w:rsid w:val="00F02CD7"/>
    <w:rsid w:val="00F02DF6"/>
    <w:rsid w:val="00F02FD9"/>
    <w:rsid w:val="00F03080"/>
    <w:rsid w:val="00F0312F"/>
    <w:rsid w:val="00F03866"/>
    <w:rsid w:val="00F038FB"/>
    <w:rsid w:val="00F03A1C"/>
    <w:rsid w:val="00F04279"/>
    <w:rsid w:val="00F04384"/>
    <w:rsid w:val="00F043F8"/>
    <w:rsid w:val="00F04462"/>
    <w:rsid w:val="00F04496"/>
    <w:rsid w:val="00F044AF"/>
    <w:rsid w:val="00F045C7"/>
    <w:rsid w:val="00F046B1"/>
    <w:rsid w:val="00F04A4F"/>
    <w:rsid w:val="00F04DF2"/>
    <w:rsid w:val="00F04EBD"/>
    <w:rsid w:val="00F05633"/>
    <w:rsid w:val="00F05A64"/>
    <w:rsid w:val="00F05F67"/>
    <w:rsid w:val="00F06557"/>
    <w:rsid w:val="00F06E3F"/>
    <w:rsid w:val="00F06EAC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92"/>
    <w:rsid w:val="00F11FA4"/>
    <w:rsid w:val="00F12066"/>
    <w:rsid w:val="00F12121"/>
    <w:rsid w:val="00F12305"/>
    <w:rsid w:val="00F12866"/>
    <w:rsid w:val="00F12E1F"/>
    <w:rsid w:val="00F13943"/>
    <w:rsid w:val="00F13D0B"/>
    <w:rsid w:val="00F13E9D"/>
    <w:rsid w:val="00F13F7E"/>
    <w:rsid w:val="00F1410A"/>
    <w:rsid w:val="00F141A6"/>
    <w:rsid w:val="00F14262"/>
    <w:rsid w:val="00F1457B"/>
    <w:rsid w:val="00F145F8"/>
    <w:rsid w:val="00F148CE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3CF"/>
    <w:rsid w:val="00F1650E"/>
    <w:rsid w:val="00F16598"/>
    <w:rsid w:val="00F165C5"/>
    <w:rsid w:val="00F16783"/>
    <w:rsid w:val="00F16B5B"/>
    <w:rsid w:val="00F170D8"/>
    <w:rsid w:val="00F173A4"/>
    <w:rsid w:val="00F1743E"/>
    <w:rsid w:val="00F17508"/>
    <w:rsid w:val="00F1751D"/>
    <w:rsid w:val="00F17760"/>
    <w:rsid w:val="00F1777B"/>
    <w:rsid w:val="00F177C6"/>
    <w:rsid w:val="00F17875"/>
    <w:rsid w:val="00F1797E"/>
    <w:rsid w:val="00F17CC2"/>
    <w:rsid w:val="00F20146"/>
    <w:rsid w:val="00F208A0"/>
    <w:rsid w:val="00F20EC2"/>
    <w:rsid w:val="00F2116E"/>
    <w:rsid w:val="00F21266"/>
    <w:rsid w:val="00F21365"/>
    <w:rsid w:val="00F21F0E"/>
    <w:rsid w:val="00F21FE1"/>
    <w:rsid w:val="00F221DC"/>
    <w:rsid w:val="00F22320"/>
    <w:rsid w:val="00F2243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10E"/>
    <w:rsid w:val="00F25865"/>
    <w:rsid w:val="00F25A16"/>
    <w:rsid w:val="00F25D5F"/>
    <w:rsid w:val="00F25D81"/>
    <w:rsid w:val="00F25DB0"/>
    <w:rsid w:val="00F25DB4"/>
    <w:rsid w:val="00F26068"/>
    <w:rsid w:val="00F268B1"/>
    <w:rsid w:val="00F26A5F"/>
    <w:rsid w:val="00F26C3E"/>
    <w:rsid w:val="00F27532"/>
    <w:rsid w:val="00F2765F"/>
    <w:rsid w:val="00F2772D"/>
    <w:rsid w:val="00F27AED"/>
    <w:rsid w:val="00F3022B"/>
    <w:rsid w:val="00F3063D"/>
    <w:rsid w:val="00F30A3C"/>
    <w:rsid w:val="00F31070"/>
    <w:rsid w:val="00F310C0"/>
    <w:rsid w:val="00F311D1"/>
    <w:rsid w:val="00F31219"/>
    <w:rsid w:val="00F312AF"/>
    <w:rsid w:val="00F31382"/>
    <w:rsid w:val="00F313AB"/>
    <w:rsid w:val="00F3146E"/>
    <w:rsid w:val="00F3188D"/>
    <w:rsid w:val="00F31A01"/>
    <w:rsid w:val="00F31C61"/>
    <w:rsid w:val="00F31FA1"/>
    <w:rsid w:val="00F320B5"/>
    <w:rsid w:val="00F32184"/>
    <w:rsid w:val="00F32451"/>
    <w:rsid w:val="00F324F2"/>
    <w:rsid w:val="00F32628"/>
    <w:rsid w:val="00F3298D"/>
    <w:rsid w:val="00F32D45"/>
    <w:rsid w:val="00F32FDA"/>
    <w:rsid w:val="00F33679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2B5"/>
    <w:rsid w:val="00F373CD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BA3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B4A"/>
    <w:rsid w:val="00F43CEC"/>
    <w:rsid w:val="00F43D37"/>
    <w:rsid w:val="00F43F33"/>
    <w:rsid w:val="00F440A5"/>
    <w:rsid w:val="00F442A0"/>
    <w:rsid w:val="00F445AC"/>
    <w:rsid w:val="00F44829"/>
    <w:rsid w:val="00F4493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BF5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68E"/>
    <w:rsid w:val="00F537B8"/>
    <w:rsid w:val="00F53E9F"/>
    <w:rsid w:val="00F541C9"/>
    <w:rsid w:val="00F54E97"/>
    <w:rsid w:val="00F5513D"/>
    <w:rsid w:val="00F5529C"/>
    <w:rsid w:val="00F5577B"/>
    <w:rsid w:val="00F55AB1"/>
    <w:rsid w:val="00F55C86"/>
    <w:rsid w:val="00F55CEC"/>
    <w:rsid w:val="00F55E0B"/>
    <w:rsid w:val="00F55EBA"/>
    <w:rsid w:val="00F55FDF"/>
    <w:rsid w:val="00F56151"/>
    <w:rsid w:val="00F563E5"/>
    <w:rsid w:val="00F56731"/>
    <w:rsid w:val="00F56784"/>
    <w:rsid w:val="00F569BC"/>
    <w:rsid w:val="00F56D6A"/>
    <w:rsid w:val="00F575B9"/>
    <w:rsid w:val="00F57600"/>
    <w:rsid w:val="00F5762F"/>
    <w:rsid w:val="00F57696"/>
    <w:rsid w:val="00F577FD"/>
    <w:rsid w:val="00F604C5"/>
    <w:rsid w:val="00F60562"/>
    <w:rsid w:val="00F60B1E"/>
    <w:rsid w:val="00F60ED9"/>
    <w:rsid w:val="00F60FF8"/>
    <w:rsid w:val="00F61119"/>
    <w:rsid w:val="00F61362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4DF3"/>
    <w:rsid w:val="00F65096"/>
    <w:rsid w:val="00F651AB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6AFF"/>
    <w:rsid w:val="00F674A6"/>
    <w:rsid w:val="00F674FF"/>
    <w:rsid w:val="00F6760A"/>
    <w:rsid w:val="00F67C61"/>
    <w:rsid w:val="00F67D4C"/>
    <w:rsid w:val="00F703FB"/>
    <w:rsid w:val="00F704E3"/>
    <w:rsid w:val="00F705D4"/>
    <w:rsid w:val="00F707D6"/>
    <w:rsid w:val="00F70DEA"/>
    <w:rsid w:val="00F70DEE"/>
    <w:rsid w:val="00F70F48"/>
    <w:rsid w:val="00F70FBE"/>
    <w:rsid w:val="00F70FDA"/>
    <w:rsid w:val="00F710C1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D98"/>
    <w:rsid w:val="00F73E27"/>
    <w:rsid w:val="00F73F94"/>
    <w:rsid w:val="00F741CD"/>
    <w:rsid w:val="00F743EB"/>
    <w:rsid w:val="00F7468C"/>
    <w:rsid w:val="00F748D9"/>
    <w:rsid w:val="00F748E0"/>
    <w:rsid w:val="00F74993"/>
    <w:rsid w:val="00F749AC"/>
    <w:rsid w:val="00F74BBD"/>
    <w:rsid w:val="00F75196"/>
    <w:rsid w:val="00F763BC"/>
    <w:rsid w:val="00F766FC"/>
    <w:rsid w:val="00F768C7"/>
    <w:rsid w:val="00F76B02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38A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49A"/>
    <w:rsid w:val="00F8663D"/>
    <w:rsid w:val="00F866EF"/>
    <w:rsid w:val="00F868DD"/>
    <w:rsid w:val="00F8694B"/>
    <w:rsid w:val="00F87210"/>
    <w:rsid w:val="00F873C5"/>
    <w:rsid w:val="00F8751E"/>
    <w:rsid w:val="00F878B8"/>
    <w:rsid w:val="00F8798E"/>
    <w:rsid w:val="00F87D9A"/>
    <w:rsid w:val="00F87EB3"/>
    <w:rsid w:val="00F90AB5"/>
    <w:rsid w:val="00F90B71"/>
    <w:rsid w:val="00F90C6C"/>
    <w:rsid w:val="00F90D06"/>
    <w:rsid w:val="00F91054"/>
    <w:rsid w:val="00F91377"/>
    <w:rsid w:val="00F91996"/>
    <w:rsid w:val="00F92154"/>
    <w:rsid w:val="00F922A6"/>
    <w:rsid w:val="00F922EC"/>
    <w:rsid w:val="00F92703"/>
    <w:rsid w:val="00F92760"/>
    <w:rsid w:val="00F928B6"/>
    <w:rsid w:val="00F92AAA"/>
    <w:rsid w:val="00F92E17"/>
    <w:rsid w:val="00F92E61"/>
    <w:rsid w:val="00F92F53"/>
    <w:rsid w:val="00F93775"/>
    <w:rsid w:val="00F9377E"/>
    <w:rsid w:val="00F93F6F"/>
    <w:rsid w:val="00F942CC"/>
    <w:rsid w:val="00F946DA"/>
    <w:rsid w:val="00F947C3"/>
    <w:rsid w:val="00F947FD"/>
    <w:rsid w:val="00F94BEC"/>
    <w:rsid w:val="00F94C2B"/>
    <w:rsid w:val="00F94EEF"/>
    <w:rsid w:val="00F95121"/>
    <w:rsid w:val="00F95248"/>
    <w:rsid w:val="00F952EA"/>
    <w:rsid w:val="00F956D5"/>
    <w:rsid w:val="00F95BED"/>
    <w:rsid w:val="00F95C0C"/>
    <w:rsid w:val="00F95D3E"/>
    <w:rsid w:val="00F96752"/>
    <w:rsid w:val="00F96A42"/>
    <w:rsid w:val="00F96C96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3"/>
    <w:rsid w:val="00FA14C7"/>
    <w:rsid w:val="00FA15F0"/>
    <w:rsid w:val="00FA184F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6A3"/>
    <w:rsid w:val="00FA3BE5"/>
    <w:rsid w:val="00FA3D92"/>
    <w:rsid w:val="00FA3FE4"/>
    <w:rsid w:val="00FA441B"/>
    <w:rsid w:val="00FA4612"/>
    <w:rsid w:val="00FA4D52"/>
    <w:rsid w:val="00FA5114"/>
    <w:rsid w:val="00FA544A"/>
    <w:rsid w:val="00FA54F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6D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A90"/>
    <w:rsid w:val="00FB2FFE"/>
    <w:rsid w:val="00FB324A"/>
    <w:rsid w:val="00FB3544"/>
    <w:rsid w:val="00FB383A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15"/>
    <w:rsid w:val="00FB5CC4"/>
    <w:rsid w:val="00FB5F98"/>
    <w:rsid w:val="00FB6122"/>
    <w:rsid w:val="00FB63F2"/>
    <w:rsid w:val="00FB67FA"/>
    <w:rsid w:val="00FB68B0"/>
    <w:rsid w:val="00FB6A19"/>
    <w:rsid w:val="00FB6B4A"/>
    <w:rsid w:val="00FB6C1C"/>
    <w:rsid w:val="00FB6E60"/>
    <w:rsid w:val="00FB7114"/>
    <w:rsid w:val="00FB75C2"/>
    <w:rsid w:val="00FB785E"/>
    <w:rsid w:val="00FB7903"/>
    <w:rsid w:val="00FB7D76"/>
    <w:rsid w:val="00FB7FA3"/>
    <w:rsid w:val="00FC0185"/>
    <w:rsid w:val="00FC0343"/>
    <w:rsid w:val="00FC0542"/>
    <w:rsid w:val="00FC054E"/>
    <w:rsid w:val="00FC0627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D7"/>
    <w:rsid w:val="00FC29E1"/>
    <w:rsid w:val="00FC2EF8"/>
    <w:rsid w:val="00FC3053"/>
    <w:rsid w:val="00FC3166"/>
    <w:rsid w:val="00FC32A4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B8F"/>
    <w:rsid w:val="00FC6D66"/>
    <w:rsid w:val="00FC6FCC"/>
    <w:rsid w:val="00FC76FF"/>
    <w:rsid w:val="00FC788A"/>
    <w:rsid w:val="00FC7A58"/>
    <w:rsid w:val="00FC7A87"/>
    <w:rsid w:val="00FC7B50"/>
    <w:rsid w:val="00FC7BB1"/>
    <w:rsid w:val="00FC7C1C"/>
    <w:rsid w:val="00FC7C2E"/>
    <w:rsid w:val="00FC7CB6"/>
    <w:rsid w:val="00FC7DCB"/>
    <w:rsid w:val="00FD0035"/>
    <w:rsid w:val="00FD0173"/>
    <w:rsid w:val="00FD01EA"/>
    <w:rsid w:val="00FD03C4"/>
    <w:rsid w:val="00FD04A5"/>
    <w:rsid w:val="00FD04C3"/>
    <w:rsid w:val="00FD0509"/>
    <w:rsid w:val="00FD0877"/>
    <w:rsid w:val="00FD08AF"/>
    <w:rsid w:val="00FD0A5A"/>
    <w:rsid w:val="00FD0EB0"/>
    <w:rsid w:val="00FD107A"/>
    <w:rsid w:val="00FD13B1"/>
    <w:rsid w:val="00FD14E4"/>
    <w:rsid w:val="00FD169D"/>
    <w:rsid w:val="00FD1862"/>
    <w:rsid w:val="00FD1DB6"/>
    <w:rsid w:val="00FD1E77"/>
    <w:rsid w:val="00FD1E78"/>
    <w:rsid w:val="00FD2769"/>
    <w:rsid w:val="00FD28DE"/>
    <w:rsid w:val="00FD2CA8"/>
    <w:rsid w:val="00FD305D"/>
    <w:rsid w:val="00FD3652"/>
    <w:rsid w:val="00FD38C0"/>
    <w:rsid w:val="00FD3CED"/>
    <w:rsid w:val="00FD3E91"/>
    <w:rsid w:val="00FD4097"/>
    <w:rsid w:val="00FD423F"/>
    <w:rsid w:val="00FD42EC"/>
    <w:rsid w:val="00FD45F7"/>
    <w:rsid w:val="00FD4804"/>
    <w:rsid w:val="00FD4AEA"/>
    <w:rsid w:val="00FD50C0"/>
    <w:rsid w:val="00FD52D2"/>
    <w:rsid w:val="00FD55B1"/>
    <w:rsid w:val="00FD55CB"/>
    <w:rsid w:val="00FD5700"/>
    <w:rsid w:val="00FD588A"/>
    <w:rsid w:val="00FD5959"/>
    <w:rsid w:val="00FD59BF"/>
    <w:rsid w:val="00FD5AE1"/>
    <w:rsid w:val="00FD5CF2"/>
    <w:rsid w:val="00FD6048"/>
    <w:rsid w:val="00FD6B76"/>
    <w:rsid w:val="00FD6C2B"/>
    <w:rsid w:val="00FD6CFC"/>
    <w:rsid w:val="00FD747B"/>
    <w:rsid w:val="00FD76A6"/>
    <w:rsid w:val="00FD7B57"/>
    <w:rsid w:val="00FD7F38"/>
    <w:rsid w:val="00FE0025"/>
    <w:rsid w:val="00FE085B"/>
    <w:rsid w:val="00FE0B84"/>
    <w:rsid w:val="00FE0D98"/>
    <w:rsid w:val="00FE1814"/>
    <w:rsid w:val="00FE1933"/>
    <w:rsid w:val="00FE1B56"/>
    <w:rsid w:val="00FE1C29"/>
    <w:rsid w:val="00FE1E04"/>
    <w:rsid w:val="00FE1FAD"/>
    <w:rsid w:val="00FE2251"/>
    <w:rsid w:val="00FE2715"/>
    <w:rsid w:val="00FE280E"/>
    <w:rsid w:val="00FE2932"/>
    <w:rsid w:val="00FE2DB1"/>
    <w:rsid w:val="00FE2DBA"/>
    <w:rsid w:val="00FE2E19"/>
    <w:rsid w:val="00FE2EA6"/>
    <w:rsid w:val="00FE35B7"/>
    <w:rsid w:val="00FE35F7"/>
    <w:rsid w:val="00FE36B0"/>
    <w:rsid w:val="00FE3AAA"/>
    <w:rsid w:val="00FE3B1A"/>
    <w:rsid w:val="00FE455D"/>
    <w:rsid w:val="00FE49B3"/>
    <w:rsid w:val="00FE4C88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9FE"/>
    <w:rsid w:val="00FE6C6C"/>
    <w:rsid w:val="00FE6DED"/>
    <w:rsid w:val="00FE6E21"/>
    <w:rsid w:val="00FE6EFB"/>
    <w:rsid w:val="00FE6FFB"/>
    <w:rsid w:val="00FE712E"/>
    <w:rsid w:val="00FE72B9"/>
    <w:rsid w:val="00FE74B9"/>
    <w:rsid w:val="00FE74EB"/>
    <w:rsid w:val="00FE7599"/>
    <w:rsid w:val="00FE77A0"/>
    <w:rsid w:val="00FE7B2B"/>
    <w:rsid w:val="00FE7DE2"/>
    <w:rsid w:val="00FF06A7"/>
    <w:rsid w:val="00FF0997"/>
    <w:rsid w:val="00FF09C5"/>
    <w:rsid w:val="00FF0EA8"/>
    <w:rsid w:val="00FF12F4"/>
    <w:rsid w:val="00FF1303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671"/>
    <w:rsid w:val="00FF494B"/>
    <w:rsid w:val="00FF4C8C"/>
    <w:rsid w:val="00FF4CB0"/>
    <w:rsid w:val="00FF4D7F"/>
    <w:rsid w:val="00FF4F0B"/>
    <w:rsid w:val="00FF51DB"/>
    <w:rsid w:val="00FF5482"/>
    <w:rsid w:val="00FF5491"/>
    <w:rsid w:val="00FF5681"/>
    <w:rsid w:val="00FF5682"/>
    <w:rsid w:val="00FF5928"/>
    <w:rsid w:val="00FF5D5E"/>
    <w:rsid w:val="00FF5D7E"/>
    <w:rsid w:val="00FF5E55"/>
    <w:rsid w:val="00FF5F1C"/>
    <w:rsid w:val="00FF60DC"/>
    <w:rsid w:val="00FF6206"/>
    <w:rsid w:val="00FF660B"/>
    <w:rsid w:val="00FF66A6"/>
    <w:rsid w:val="00FF6792"/>
    <w:rsid w:val="00FF684F"/>
    <w:rsid w:val="00FF6905"/>
    <w:rsid w:val="00FF6D4A"/>
    <w:rsid w:val="00FF6FFB"/>
    <w:rsid w:val="00FF709C"/>
    <w:rsid w:val="00FF720A"/>
    <w:rsid w:val="00FF7831"/>
    <w:rsid w:val="00FF7833"/>
    <w:rsid w:val="00FF7A4A"/>
    <w:rsid w:val="00FF7C31"/>
    <w:rsid w:val="06C12F99"/>
    <w:rsid w:val="06FB64EE"/>
    <w:rsid w:val="0799E183"/>
    <w:rsid w:val="0A71A243"/>
    <w:rsid w:val="1B87E7F1"/>
    <w:rsid w:val="1ECC12AA"/>
    <w:rsid w:val="2DDF8953"/>
    <w:rsid w:val="480B2510"/>
    <w:rsid w:val="578A9EE6"/>
    <w:rsid w:val="5D7EDEE8"/>
    <w:rsid w:val="664514C3"/>
    <w:rsid w:val="6FA7F211"/>
    <w:rsid w:val="78ADD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5BC0A309-99C3-4D84-A3E8-EC6A7DB3D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  <w:style w:type="paragraph" w:styleId="NormalWeb">
    <w:name w:val="Normal (Web)"/>
    <w:basedOn w:val="Normal"/>
    <w:uiPriority w:val="99"/>
    <w:semiHidden/>
    <w:unhideWhenUsed/>
    <w:rsid w:val="00F445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A3DC8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8D3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1646</TotalTime>
  <Pages>15</Pages>
  <Words>3137</Words>
  <Characters>19691</Characters>
  <Application>Microsoft Office Word</Application>
  <DocSecurity>0</DocSecurity>
  <Lines>164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Puntrira, Thawornsupacharoen</cp:lastModifiedBy>
  <cp:revision>925</cp:revision>
  <cp:lastPrinted>2023-11-08T09:48:00Z</cp:lastPrinted>
  <dcterms:created xsi:type="dcterms:W3CDTF">2022-11-06T22:28:00Z</dcterms:created>
  <dcterms:modified xsi:type="dcterms:W3CDTF">2023-11-09T03:09:00Z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