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9E7C0" w14:textId="77777777" w:rsidR="005E0E2E" w:rsidRDefault="005E0E2E" w:rsidP="004C2111">
      <w:pPr>
        <w:pStyle w:val="Reference"/>
        <w:rPr>
          <w:rFonts w:cstheme="minorBidi"/>
          <w:lang w:val="en-US" w:bidi="th-TH"/>
        </w:rPr>
      </w:pPr>
    </w:p>
    <w:p w14:paraId="2E3D73B0" w14:textId="11C6C17F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21E8B9BB" w:rsidR="00501B7B" w:rsidRPr="009E5BD5" w:rsidRDefault="005D41B1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</w:t>
      </w:r>
      <w:r w:rsidR="00672A75" w:rsidRPr="00153610">
        <w:rPr>
          <w:rFonts w:ascii="BrowalliaUPC" w:hAnsi="BrowalliaUPC" w:cs="BrowalliaUPC"/>
          <w:sz w:val="28"/>
          <w:szCs w:val="28"/>
          <w:cs/>
          <w:lang w:bidi="th-TH"/>
        </w:rPr>
        <w:t>แสดงฐานะการเงินรวม</w:t>
      </w:r>
      <w:r w:rsidR="0095713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C64BA2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ยน </w:t>
      </w:r>
      <w:r w:rsidR="00055594" w:rsidRPr="0005559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B78FC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27640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C64BA2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C64BA2" w:rsidRPr="00C64BA2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B78FC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งบแสดงการเปลี่ยนแปลงส่วนของผู้ถือหุ้นรวมและเฉพาะของบริษัท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C64BA2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055594" w:rsidRPr="00C64B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สิ้นสุดวันเดียวกัน</w:t>
      </w:r>
      <w:r w:rsidR="00055594" w:rsidRPr="00C64BA2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C15392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7B19A3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="005D022C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(รวม</w:t>
      </w:r>
      <w:r w:rsidR="0093764D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เรียกว่า “ข้อมูลทางการเงิน</w:t>
      </w:r>
      <w:r w:rsidR="00C64B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br/>
      </w:r>
      <w:r w:rsidR="0093764D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ระหว่างกาล”)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ข้อมูลทางการเงินระหว่างกาลเหล่านี้ตามมาตรฐานการบัญชี</w:t>
      </w:r>
      <w:r w:rsidR="00C15392" w:rsidRPr="00A828B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ฉบับที่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34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461241D5" w:rsidR="009D6979" w:rsidRPr="009E5BD5" w:rsidRDefault="00C40371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2410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E6314D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53483470" w14:textId="60B93A41" w:rsidR="009D6979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C57789">
        <w:rPr>
          <w:rFonts w:ascii="Browallia New" w:hAnsi="Browallia New" w:cs="Browallia New"/>
          <w:sz w:val="28"/>
          <w:szCs w:val="28"/>
          <w:lang w:bidi="th-TH"/>
        </w:rPr>
        <w:br/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การบัญชีฉบับที่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01173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1A0853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35B844AA" w14:textId="792EFD67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B8AC1D3" w14:textId="77777777" w:rsidR="00AC4ACB" w:rsidRPr="00271804" w:rsidRDefault="00AC4ACB" w:rsidP="00AC4ACB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253AA681" w14:textId="77777777" w:rsidR="00AC4ACB" w:rsidRPr="00271804" w:rsidRDefault="00AC4ACB" w:rsidP="00AC4AC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56125716" w14:textId="510DD495" w:rsidR="00AC4ACB" w:rsidRPr="00AF29BF" w:rsidRDefault="00AC4ACB" w:rsidP="00AC4AC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</w:t>
      </w:r>
      <w:r w:rsidRPr="00AF29BF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B41D87" w:rsidRPr="00B41D87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B41D87" w:rsidRPr="00B41D8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="00B41D87" w:rsidRPr="00B41D87">
        <w:rPr>
          <w:rFonts w:ascii="BrowalliaUPC" w:hAnsi="BrowalliaUPC" w:cs="BrowalliaUPC" w:hint="cs"/>
          <w:sz w:val="28"/>
          <w:szCs w:val="28"/>
          <w:cs/>
          <w:lang w:bidi="th-TH"/>
        </w:rPr>
        <w:t>ไมด้า</w:t>
      </w:r>
      <w:proofErr w:type="spellEnd"/>
      <w:r w:rsidR="00B41D87" w:rsidRPr="00B41D8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41D87" w:rsidRPr="00B41D87">
        <w:rPr>
          <w:rFonts w:ascii="BrowalliaUPC" w:hAnsi="BrowalliaUPC" w:cs="BrowalliaUPC" w:hint="cs"/>
          <w:sz w:val="28"/>
          <w:szCs w:val="28"/>
          <w:cs/>
          <w:lang w:bidi="th-TH"/>
        </w:rPr>
        <w:t>แอสเซ</w:t>
      </w:r>
      <w:proofErr w:type="spellStart"/>
      <w:r w:rsidR="00B41D87" w:rsidRPr="00B41D87">
        <w:rPr>
          <w:rFonts w:ascii="BrowalliaUPC" w:hAnsi="BrowalliaUPC" w:cs="BrowalliaUPC" w:hint="cs"/>
          <w:sz w:val="28"/>
          <w:szCs w:val="28"/>
          <w:cs/>
          <w:lang w:bidi="th-TH"/>
        </w:rPr>
        <w:t>็ท</w:t>
      </w:r>
      <w:proofErr w:type="spellEnd"/>
      <w:r w:rsidR="00B41D87" w:rsidRPr="00B41D8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41D87" w:rsidRPr="00B41D87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="00B41D87" w:rsidRPr="00B41D87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B41D87" w:rsidRPr="00B41D87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B41D87" w:rsidRPr="00B41D87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B41D87" w:rsidRPr="00B41D87">
        <w:rPr>
          <w:rFonts w:ascii="BrowalliaUPC" w:hAnsi="BrowalliaUPC" w:cs="BrowalliaUPC" w:hint="cs"/>
          <w:sz w:val="28"/>
          <w:szCs w:val="28"/>
          <w:cs/>
          <w:lang w:bidi="th-TH"/>
        </w:rPr>
        <w:t>และบริษัทย่อย</w:t>
      </w:r>
      <w:r w:rsidR="00B41D87" w:rsidRPr="00B41D87">
        <w:rPr>
          <w:rFonts w:ascii="BrowalliaUPC" w:hAnsi="BrowalliaUPC" w:cs="BrowalliaUPC"/>
          <w:sz w:val="28"/>
          <w:szCs w:val="28"/>
          <w:cs/>
          <w:lang w:bidi="th-TH"/>
        </w:rPr>
        <w:t xml:space="preserve"> (“</w:t>
      </w:r>
      <w:r w:rsidR="00B41D87" w:rsidRPr="00B41D87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="00B41D87" w:rsidRPr="00B41D87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="00B41D87" w:rsidRPr="00B41D87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Pr="00AF29B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33324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F29BF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AF29BF">
        <w:rPr>
          <w:rFonts w:ascii="BrowalliaUPC" w:hAnsi="BrowalliaUPC" w:cs="BrowalliaUPC"/>
          <w:sz w:val="28"/>
          <w:szCs w:val="28"/>
          <w:lang w:bidi="th-TH"/>
        </w:rPr>
        <w:t>256</w:t>
      </w:r>
      <w:r w:rsidRPr="00AF29BF"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Pr="00AF29B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AF29B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>ตรวจสอบโดยผู้สอบบัญชีอื่นที่อยู่ในสำนักงานเดียวกับข้าพเจ้า</w:t>
      </w:r>
      <w:r w:rsidRPr="00AF29B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ซึ่งแสดงความเห็นอย่างไม่มีเงื่อนไข ตามรายงานลงวันที่ </w:t>
      </w:r>
      <w:r w:rsidRPr="00AF29BF">
        <w:rPr>
          <w:rFonts w:ascii="Browallia New" w:hAnsi="Browallia New" w:cs="Browallia New"/>
          <w:sz w:val="28"/>
          <w:szCs w:val="28"/>
        </w:rPr>
        <w:t>2</w:t>
      </w:r>
      <w:r w:rsidR="006A69C1">
        <w:rPr>
          <w:rFonts w:ascii="Browallia New" w:hAnsi="Browallia New" w:cs="Browallia New"/>
          <w:sz w:val="28"/>
          <w:szCs w:val="28"/>
        </w:rPr>
        <w:t>8</w:t>
      </w:r>
      <w:r w:rsidRPr="00AF29BF">
        <w:rPr>
          <w:rFonts w:ascii="Browallia New" w:hAnsi="Browallia New" w:cs="Browallia New"/>
          <w:sz w:val="28"/>
          <w:szCs w:val="28"/>
        </w:rPr>
        <w:t xml:space="preserve"> </w:t>
      </w:r>
      <w:r w:rsidRPr="00AF29BF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AF29BF">
        <w:rPr>
          <w:rFonts w:ascii="Browallia New" w:hAnsi="Browallia New" w:cs="Browallia New"/>
          <w:sz w:val="28"/>
          <w:szCs w:val="28"/>
        </w:rPr>
        <w:t xml:space="preserve"> 2566</w:t>
      </w:r>
    </w:p>
    <w:p w14:paraId="18A3D7FD" w14:textId="77777777" w:rsidR="00AC4ACB" w:rsidRPr="00AF29BF" w:rsidRDefault="00AC4ACB" w:rsidP="00AC4AC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1B03E16" w14:textId="1AA137E4" w:rsidR="00501B7B" w:rsidRDefault="00AC4ACB" w:rsidP="00AC4AC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</w:t>
      </w:r>
      <w:r w:rsidR="00432B33">
        <w:rPr>
          <w:rFonts w:ascii="BrowalliaUPC" w:hAnsi="BrowalliaUPC" w:cs="BrowalliaUPC" w:hint="cs"/>
          <w:sz w:val="28"/>
          <w:szCs w:val="28"/>
          <w:cs/>
          <w:lang w:bidi="th-TH"/>
        </w:rPr>
        <w:t>และกำไรขาดทุนเบ็ดเสร็จอื่นรวมและเฉพาะของบริษัท</w:t>
      </w:r>
      <w:r w:rsidR="00102B0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สำหรับงวดสามเดือนและ</w:t>
      </w:r>
      <w:r w:rsidR="0033324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102B0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เก้าเดือนสิ้นสุดวันที่ </w:t>
      </w:r>
      <w:r w:rsidR="00102B03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102B0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กันยายน </w:t>
      </w:r>
      <w:r w:rsidR="00102B03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AF29B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4402BA">
        <w:rPr>
          <w:rFonts w:ascii="BrowalliaUPC" w:hAnsi="BrowalliaUPC" w:cs="BrowalliaUPC" w:hint="cs"/>
          <w:sz w:val="28"/>
          <w:szCs w:val="28"/>
          <w:cs/>
          <w:lang w:bidi="th-TH"/>
        </w:rPr>
        <w:t>ส่วนของ</w:t>
      </w:r>
      <w:r w:rsidR="007E3938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ผู้ถือหุ้นรวมและเฉพาะของบริษัท</w:t>
      </w:r>
      <w:r w:rsidRPr="00AF29B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>และงบกระแสเงินสด</w:t>
      </w:r>
      <w:r w:rsidR="007D75AF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รวมและเฉพาะของบริษัท</w:t>
      </w:r>
      <w:r w:rsidRPr="00AF29B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Pr="00AF29BF">
        <w:rPr>
          <w:rFonts w:ascii="BrowalliaUPC" w:hAnsi="BrowalliaUPC" w:cs="BrowalliaUPC" w:hint="cs"/>
          <w:sz w:val="28"/>
          <w:szCs w:val="28"/>
          <w:cs/>
          <w:lang w:bidi="th-TH"/>
        </w:rPr>
        <w:t>เก้าเดือน</w:t>
      </w: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>สิ้นสุด</w:t>
      </w:r>
      <w:r w:rsidRPr="00AF29B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วันเดียวกัน </w:t>
      </w: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AF29B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</w:t>
      </w:r>
      <w:r w:rsidRPr="00AF29BF">
        <w:rPr>
          <w:rFonts w:ascii="BrowalliaUPC" w:hAnsi="BrowalliaUPC" w:cs="BrowalliaUPC"/>
          <w:sz w:val="28"/>
          <w:szCs w:val="28"/>
          <w:cs/>
          <w:lang w:val="en-US" w:bidi="th-TH"/>
        </w:rPr>
        <w:t>อื่น</w:t>
      </w: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 xml:space="preserve">ดังกล่าวข้างต้น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F29BF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AF29BF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 ในสาระสำคัญ</w:t>
      </w:r>
      <w:r w:rsidRPr="00AF29BF">
        <w:rPr>
          <w:rFonts w:ascii="BrowalliaUPC" w:hAnsi="BrowalliaUPC" w:cs="BrowalliaUPC"/>
          <w:sz w:val="28"/>
          <w:szCs w:val="28"/>
          <w:cs/>
          <w:lang w:bidi="th-TH"/>
        </w:rPr>
        <w:t xml:space="preserve"> ตามรายงาน</w:t>
      </w:r>
      <w:r w:rsidRPr="00BD196D">
        <w:rPr>
          <w:rFonts w:ascii="BrowalliaUPC" w:hAnsi="BrowalliaUPC" w:cs="BrowalliaUPC"/>
          <w:sz w:val="28"/>
          <w:szCs w:val="28"/>
          <w:cs/>
          <w:lang w:bidi="th-TH"/>
        </w:rPr>
        <w:t xml:space="preserve">ลงวันที่ </w:t>
      </w:r>
      <w:r w:rsidR="00BD196D" w:rsidRPr="00BD196D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="00BD196D" w:rsidRPr="00BD196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BD196D" w:rsidRPr="00BD196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BD196D" w:rsidRPr="00BD196D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p w14:paraId="594BC9D4" w14:textId="77777777" w:rsidR="00AC4ACB" w:rsidRDefault="00AC4AC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6153BD" w14:textId="77777777" w:rsidR="00AC4ACB" w:rsidRDefault="00AC4AC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549BB05B" w:rsidR="00BC2C1E" w:rsidRPr="00FF7DDF" w:rsidRDefault="00F5249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F5249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2889371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</w:t>
      </w:r>
      <w:r w:rsidRPr="00F524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ขที่ </w:t>
      </w:r>
      <w:r w:rsidR="00790890" w:rsidRPr="00F5249B">
        <w:rPr>
          <w:rFonts w:ascii="Browallia New" w:hAnsi="Browallia New" w:cs="Browallia New"/>
          <w:sz w:val="28"/>
          <w:szCs w:val="28"/>
          <w:lang w:bidi="th-TH"/>
        </w:rPr>
        <w:t>9</w:t>
      </w:r>
      <w:r w:rsidR="00F5249B" w:rsidRPr="00F5249B">
        <w:rPr>
          <w:rFonts w:ascii="Browallia New" w:hAnsi="Browallia New" w:cs="Browallia New"/>
          <w:sz w:val="28"/>
          <w:szCs w:val="28"/>
          <w:lang w:bidi="th-TH"/>
        </w:rPr>
        <w:t>262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0E2CEBC7" w:rsidR="009D6979" w:rsidRPr="009E5BD5" w:rsidRDefault="009B31BF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B31BF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C64BA2" w:rsidRPr="009B31B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9D6AB4" w:rsidRPr="009B31B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D6AB4" w:rsidRPr="009B31BF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8DB7B" w14:textId="77777777" w:rsidR="007E4C7A" w:rsidRDefault="007E4C7A">
      <w:r>
        <w:separator/>
      </w:r>
    </w:p>
  </w:endnote>
  <w:endnote w:type="continuationSeparator" w:id="0">
    <w:p w14:paraId="7FD00EBE" w14:textId="77777777" w:rsidR="007E4C7A" w:rsidRDefault="007E4C7A">
      <w:r>
        <w:continuationSeparator/>
      </w:r>
    </w:p>
  </w:endnote>
  <w:endnote w:type="continuationNotice" w:id="1">
    <w:p w14:paraId="060A2A33" w14:textId="77777777" w:rsidR="007E4C7A" w:rsidRDefault="007E4C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AEFFF" w14:textId="77777777" w:rsidR="007E4C7A" w:rsidRDefault="007E4C7A">
      <w:bookmarkStart w:id="0" w:name="_Hlk482348182"/>
      <w:bookmarkEnd w:id="0"/>
      <w:r>
        <w:separator/>
      </w:r>
    </w:p>
  </w:footnote>
  <w:footnote w:type="continuationSeparator" w:id="0">
    <w:p w14:paraId="58A00612" w14:textId="77777777" w:rsidR="007E4C7A" w:rsidRDefault="007E4C7A">
      <w:r>
        <w:continuationSeparator/>
      </w:r>
    </w:p>
  </w:footnote>
  <w:footnote w:type="continuationNotice" w:id="1">
    <w:p w14:paraId="757BCBCD" w14:textId="77777777" w:rsidR="007E4C7A" w:rsidRDefault="007E4C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3172B" w14:textId="6E620BB3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7666B848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3E9F962C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0"/>
  </w:num>
  <w:num w:numId="8" w16cid:durableId="97215596">
    <w:abstractNumId w:val="16"/>
  </w:num>
  <w:num w:numId="9" w16cid:durableId="889875775">
    <w:abstractNumId w:val="5"/>
  </w:num>
  <w:num w:numId="10" w16cid:durableId="1604680812">
    <w:abstractNumId w:val="15"/>
  </w:num>
  <w:num w:numId="11" w16cid:durableId="2069454267">
    <w:abstractNumId w:val="13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1"/>
  </w:num>
  <w:num w:numId="18" w16cid:durableId="374232905">
    <w:abstractNumId w:val="15"/>
  </w:num>
  <w:num w:numId="19" w16cid:durableId="1410494932">
    <w:abstractNumId w:val="13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4"/>
  </w:num>
  <w:num w:numId="29" w16cid:durableId="876239392">
    <w:abstractNumId w:val="14"/>
  </w:num>
  <w:num w:numId="30" w16cid:durableId="2003435687">
    <w:abstractNumId w:val="14"/>
  </w:num>
  <w:num w:numId="31" w16cid:durableId="352926679">
    <w:abstractNumId w:val="12"/>
  </w:num>
  <w:num w:numId="32" w16cid:durableId="1539465267">
    <w:abstractNumId w:val="12"/>
  </w:num>
  <w:num w:numId="33" w16cid:durableId="65988748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2495"/>
    <w:rsid w:val="0003023B"/>
    <w:rsid w:val="00031D17"/>
    <w:rsid w:val="000326DD"/>
    <w:rsid w:val="00041689"/>
    <w:rsid w:val="00044ACE"/>
    <w:rsid w:val="0004550E"/>
    <w:rsid w:val="00052614"/>
    <w:rsid w:val="00055594"/>
    <w:rsid w:val="00066E77"/>
    <w:rsid w:val="000723F7"/>
    <w:rsid w:val="00074485"/>
    <w:rsid w:val="000828F1"/>
    <w:rsid w:val="00082F59"/>
    <w:rsid w:val="00094302"/>
    <w:rsid w:val="00094333"/>
    <w:rsid w:val="0009543C"/>
    <w:rsid w:val="00097FAB"/>
    <w:rsid w:val="000A3CA8"/>
    <w:rsid w:val="000B23BB"/>
    <w:rsid w:val="000B4D9E"/>
    <w:rsid w:val="000B65E3"/>
    <w:rsid w:val="000B7090"/>
    <w:rsid w:val="000C5C1F"/>
    <w:rsid w:val="000D6419"/>
    <w:rsid w:val="000E2F32"/>
    <w:rsid w:val="000E52CE"/>
    <w:rsid w:val="000E762D"/>
    <w:rsid w:val="000F1AED"/>
    <w:rsid w:val="000F2A77"/>
    <w:rsid w:val="000F3AAB"/>
    <w:rsid w:val="000F6E25"/>
    <w:rsid w:val="001011DF"/>
    <w:rsid w:val="00101638"/>
    <w:rsid w:val="00102B03"/>
    <w:rsid w:val="00111421"/>
    <w:rsid w:val="00112B69"/>
    <w:rsid w:val="00122BF6"/>
    <w:rsid w:val="001310E3"/>
    <w:rsid w:val="001316D3"/>
    <w:rsid w:val="0013443F"/>
    <w:rsid w:val="00136C3A"/>
    <w:rsid w:val="001533F4"/>
    <w:rsid w:val="001554CD"/>
    <w:rsid w:val="00155A91"/>
    <w:rsid w:val="00155D3D"/>
    <w:rsid w:val="001613E2"/>
    <w:rsid w:val="0016459D"/>
    <w:rsid w:val="00167017"/>
    <w:rsid w:val="0019210D"/>
    <w:rsid w:val="00193D90"/>
    <w:rsid w:val="00197606"/>
    <w:rsid w:val="001A0853"/>
    <w:rsid w:val="001A3BFB"/>
    <w:rsid w:val="001A3C20"/>
    <w:rsid w:val="001B198C"/>
    <w:rsid w:val="001B7388"/>
    <w:rsid w:val="001C4ABD"/>
    <w:rsid w:val="001D2302"/>
    <w:rsid w:val="001D7BB3"/>
    <w:rsid w:val="001D7CAC"/>
    <w:rsid w:val="001E12A6"/>
    <w:rsid w:val="001E498F"/>
    <w:rsid w:val="0020540F"/>
    <w:rsid w:val="00213F7A"/>
    <w:rsid w:val="00215982"/>
    <w:rsid w:val="0022518C"/>
    <w:rsid w:val="00227C24"/>
    <w:rsid w:val="00230070"/>
    <w:rsid w:val="00237A7E"/>
    <w:rsid w:val="00241F16"/>
    <w:rsid w:val="00247969"/>
    <w:rsid w:val="0026182A"/>
    <w:rsid w:val="00276402"/>
    <w:rsid w:val="00277EBE"/>
    <w:rsid w:val="00280CBF"/>
    <w:rsid w:val="002838FB"/>
    <w:rsid w:val="00285249"/>
    <w:rsid w:val="002A252E"/>
    <w:rsid w:val="002A78D6"/>
    <w:rsid w:val="002B5A4A"/>
    <w:rsid w:val="002C2726"/>
    <w:rsid w:val="002C623D"/>
    <w:rsid w:val="002D0339"/>
    <w:rsid w:val="002D5A0F"/>
    <w:rsid w:val="002D6E25"/>
    <w:rsid w:val="002E02F4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33247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02DC"/>
    <w:rsid w:val="003A2E06"/>
    <w:rsid w:val="003A556D"/>
    <w:rsid w:val="003B4CCD"/>
    <w:rsid w:val="003B4DED"/>
    <w:rsid w:val="003B4FBC"/>
    <w:rsid w:val="003B72CB"/>
    <w:rsid w:val="003C06D5"/>
    <w:rsid w:val="003C12C5"/>
    <w:rsid w:val="003C27EF"/>
    <w:rsid w:val="003C32E9"/>
    <w:rsid w:val="003C3898"/>
    <w:rsid w:val="003C4744"/>
    <w:rsid w:val="003C688C"/>
    <w:rsid w:val="003D237E"/>
    <w:rsid w:val="003D2399"/>
    <w:rsid w:val="003D2605"/>
    <w:rsid w:val="003D64D6"/>
    <w:rsid w:val="003E034A"/>
    <w:rsid w:val="003E3E21"/>
    <w:rsid w:val="003E6E95"/>
    <w:rsid w:val="004001B4"/>
    <w:rsid w:val="004031B6"/>
    <w:rsid w:val="00416281"/>
    <w:rsid w:val="00422353"/>
    <w:rsid w:val="00426915"/>
    <w:rsid w:val="0042775C"/>
    <w:rsid w:val="00427FD8"/>
    <w:rsid w:val="00432B33"/>
    <w:rsid w:val="00433F63"/>
    <w:rsid w:val="00435788"/>
    <w:rsid w:val="004359E6"/>
    <w:rsid w:val="004402BA"/>
    <w:rsid w:val="00443CE3"/>
    <w:rsid w:val="00452E7B"/>
    <w:rsid w:val="004546FA"/>
    <w:rsid w:val="0045570C"/>
    <w:rsid w:val="004704D8"/>
    <w:rsid w:val="00473DB3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F1A16"/>
    <w:rsid w:val="004F207F"/>
    <w:rsid w:val="004F5D91"/>
    <w:rsid w:val="00501B7B"/>
    <w:rsid w:val="005070FA"/>
    <w:rsid w:val="005107D5"/>
    <w:rsid w:val="0052186A"/>
    <w:rsid w:val="00527AA2"/>
    <w:rsid w:val="005321DA"/>
    <w:rsid w:val="005372F5"/>
    <w:rsid w:val="00541C88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C2C49"/>
    <w:rsid w:val="005C2CCB"/>
    <w:rsid w:val="005C6479"/>
    <w:rsid w:val="005C69FD"/>
    <w:rsid w:val="005D022C"/>
    <w:rsid w:val="005D41B1"/>
    <w:rsid w:val="005D5566"/>
    <w:rsid w:val="005D7025"/>
    <w:rsid w:val="005E0E2E"/>
    <w:rsid w:val="005E2D67"/>
    <w:rsid w:val="005E5578"/>
    <w:rsid w:val="005F4D62"/>
    <w:rsid w:val="005F56F4"/>
    <w:rsid w:val="00602C61"/>
    <w:rsid w:val="00606461"/>
    <w:rsid w:val="00610ED7"/>
    <w:rsid w:val="00611E04"/>
    <w:rsid w:val="00620CE3"/>
    <w:rsid w:val="00621086"/>
    <w:rsid w:val="006365A1"/>
    <w:rsid w:val="00636AA2"/>
    <w:rsid w:val="006449F9"/>
    <w:rsid w:val="00650004"/>
    <w:rsid w:val="00652573"/>
    <w:rsid w:val="006655B0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CA5"/>
    <w:rsid w:val="006932D7"/>
    <w:rsid w:val="006A245E"/>
    <w:rsid w:val="006A69C1"/>
    <w:rsid w:val="006B06A2"/>
    <w:rsid w:val="006B1D62"/>
    <w:rsid w:val="006B521F"/>
    <w:rsid w:val="006B5EC8"/>
    <w:rsid w:val="006C0ED9"/>
    <w:rsid w:val="006C3D37"/>
    <w:rsid w:val="006C6376"/>
    <w:rsid w:val="006D6FF5"/>
    <w:rsid w:val="006E023D"/>
    <w:rsid w:val="006E0EC0"/>
    <w:rsid w:val="006F1B19"/>
    <w:rsid w:val="006F29ED"/>
    <w:rsid w:val="006F2C15"/>
    <w:rsid w:val="006F4F77"/>
    <w:rsid w:val="0070147C"/>
    <w:rsid w:val="00704DB6"/>
    <w:rsid w:val="00714FD6"/>
    <w:rsid w:val="0071553C"/>
    <w:rsid w:val="007158D1"/>
    <w:rsid w:val="00721231"/>
    <w:rsid w:val="007265F7"/>
    <w:rsid w:val="00731894"/>
    <w:rsid w:val="00746796"/>
    <w:rsid w:val="00746D91"/>
    <w:rsid w:val="00754E4B"/>
    <w:rsid w:val="0075598A"/>
    <w:rsid w:val="00761813"/>
    <w:rsid w:val="00770628"/>
    <w:rsid w:val="00771345"/>
    <w:rsid w:val="00771B85"/>
    <w:rsid w:val="00775DA6"/>
    <w:rsid w:val="0078170A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19A3"/>
    <w:rsid w:val="007B75F9"/>
    <w:rsid w:val="007B7D71"/>
    <w:rsid w:val="007D2132"/>
    <w:rsid w:val="007D41A1"/>
    <w:rsid w:val="007D5FBA"/>
    <w:rsid w:val="007D6D4B"/>
    <w:rsid w:val="007D75AF"/>
    <w:rsid w:val="007E3330"/>
    <w:rsid w:val="007E3938"/>
    <w:rsid w:val="007E4C7A"/>
    <w:rsid w:val="007F4D09"/>
    <w:rsid w:val="008033D0"/>
    <w:rsid w:val="00803FB6"/>
    <w:rsid w:val="008059EF"/>
    <w:rsid w:val="008128F7"/>
    <w:rsid w:val="00812938"/>
    <w:rsid w:val="008229B3"/>
    <w:rsid w:val="00827B71"/>
    <w:rsid w:val="0083047F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63283"/>
    <w:rsid w:val="008719C2"/>
    <w:rsid w:val="00873028"/>
    <w:rsid w:val="00874599"/>
    <w:rsid w:val="00884FF7"/>
    <w:rsid w:val="008875DF"/>
    <w:rsid w:val="00894ACE"/>
    <w:rsid w:val="008A0E38"/>
    <w:rsid w:val="008B19D9"/>
    <w:rsid w:val="008B1FD3"/>
    <w:rsid w:val="008B204B"/>
    <w:rsid w:val="008C49AE"/>
    <w:rsid w:val="008C59F7"/>
    <w:rsid w:val="008E3529"/>
    <w:rsid w:val="008E7687"/>
    <w:rsid w:val="008F0E3C"/>
    <w:rsid w:val="008F11FA"/>
    <w:rsid w:val="008F168F"/>
    <w:rsid w:val="008F33AE"/>
    <w:rsid w:val="008F4ACA"/>
    <w:rsid w:val="00901173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A0D"/>
    <w:rsid w:val="0095713C"/>
    <w:rsid w:val="00957E70"/>
    <w:rsid w:val="00965CE3"/>
    <w:rsid w:val="00970DAB"/>
    <w:rsid w:val="0097321D"/>
    <w:rsid w:val="009741CA"/>
    <w:rsid w:val="00976422"/>
    <w:rsid w:val="00992531"/>
    <w:rsid w:val="009944CF"/>
    <w:rsid w:val="00995CD5"/>
    <w:rsid w:val="009A1787"/>
    <w:rsid w:val="009A38B1"/>
    <w:rsid w:val="009A4524"/>
    <w:rsid w:val="009A4F5A"/>
    <w:rsid w:val="009B1F44"/>
    <w:rsid w:val="009B31BF"/>
    <w:rsid w:val="009B4573"/>
    <w:rsid w:val="009B6EDF"/>
    <w:rsid w:val="009B74D0"/>
    <w:rsid w:val="009B78FC"/>
    <w:rsid w:val="009B7A93"/>
    <w:rsid w:val="009C002A"/>
    <w:rsid w:val="009D20D7"/>
    <w:rsid w:val="009D31BD"/>
    <w:rsid w:val="009D67BF"/>
    <w:rsid w:val="009D6979"/>
    <w:rsid w:val="009D6AB4"/>
    <w:rsid w:val="009E278C"/>
    <w:rsid w:val="009E5BD5"/>
    <w:rsid w:val="009F38BB"/>
    <w:rsid w:val="009F4768"/>
    <w:rsid w:val="009F6EDC"/>
    <w:rsid w:val="00A035CE"/>
    <w:rsid w:val="00A0511D"/>
    <w:rsid w:val="00A0537F"/>
    <w:rsid w:val="00A0602E"/>
    <w:rsid w:val="00A06C1F"/>
    <w:rsid w:val="00A07FFA"/>
    <w:rsid w:val="00A109A7"/>
    <w:rsid w:val="00A11B0E"/>
    <w:rsid w:val="00A11FB4"/>
    <w:rsid w:val="00A1550B"/>
    <w:rsid w:val="00A2382E"/>
    <w:rsid w:val="00A35782"/>
    <w:rsid w:val="00A362F9"/>
    <w:rsid w:val="00A37083"/>
    <w:rsid w:val="00A43EE6"/>
    <w:rsid w:val="00A5016F"/>
    <w:rsid w:val="00A527A4"/>
    <w:rsid w:val="00A60F49"/>
    <w:rsid w:val="00A61E15"/>
    <w:rsid w:val="00A66F91"/>
    <w:rsid w:val="00A670F5"/>
    <w:rsid w:val="00A70229"/>
    <w:rsid w:val="00A828B3"/>
    <w:rsid w:val="00A86C0B"/>
    <w:rsid w:val="00A918D1"/>
    <w:rsid w:val="00A93A9A"/>
    <w:rsid w:val="00A95245"/>
    <w:rsid w:val="00AA5C16"/>
    <w:rsid w:val="00AB35EB"/>
    <w:rsid w:val="00AC1A20"/>
    <w:rsid w:val="00AC31D4"/>
    <w:rsid w:val="00AC4ACB"/>
    <w:rsid w:val="00AC6098"/>
    <w:rsid w:val="00AD3CCA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1D87"/>
    <w:rsid w:val="00B43C4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94B7E"/>
    <w:rsid w:val="00BA2A3D"/>
    <w:rsid w:val="00BA5B00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D196D"/>
    <w:rsid w:val="00BE0C8A"/>
    <w:rsid w:val="00BE2B49"/>
    <w:rsid w:val="00BE334D"/>
    <w:rsid w:val="00BE4988"/>
    <w:rsid w:val="00BE6D69"/>
    <w:rsid w:val="00BF0E0A"/>
    <w:rsid w:val="00BF1C24"/>
    <w:rsid w:val="00BF4382"/>
    <w:rsid w:val="00BF5E73"/>
    <w:rsid w:val="00C06939"/>
    <w:rsid w:val="00C15392"/>
    <w:rsid w:val="00C17F8D"/>
    <w:rsid w:val="00C21E3B"/>
    <w:rsid w:val="00C319FA"/>
    <w:rsid w:val="00C35247"/>
    <w:rsid w:val="00C35B1A"/>
    <w:rsid w:val="00C40371"/>
    <w:rsid w:val="00C41C7D"/>
    <w:rsid w:val="00C460A9"/>
    <w:rsid w:val="00C57789"/>
    <w:rsid w:val="00C63023"/>
    <w:rsid w:val="00C63743"/>
    <w:rsid w:val="00C64BA2"/>
    <w:rsid w:val="00C76C6C"/>
    <w:rsid w:val="00C80111"/>
    <w:rsid w:val="00C8058C"/>
    <w:rsid w:val="00C80EC5"/>
    <w:rsid w:val="00C817AC"/>
    <w:rsid w:val="00C83B2C"/>
    <w:rsid w:val="00C85B7B"/>
    <w:rsid w:val="00C86BB9"/>
    <w:rsid w:val="00C8772C"/>
    <w:rsid w:val="00C963CB"/>
    <w:rsid w:val="00C96715"/>
    <w:rsid w:val="00CA43FD"/>
    <w:rsid w:val="00CB12F2"/>
    <w:rsid w:val="00CB18EB"/>
    <w:rsid w:val="00CB441E"/>
    <w:rsid w:val="00CC72E9"/>
    <w:rsid w:val="00CD25C2"/>
    <w:rsid w:val="00CD4D4E"/>
    <w:rsid w:val="00CD5601"/>
    <w:rsid w:val="00CE0841"/>
    <w:rsid w:val="00CE1160"/>
    <w:rsid w:val="00CE24E5"/>
    <w:rsid w:val="00CE41DB"/>
    <w:rsid w:val="00CE4D96"/>
    <w:rsid w:val="00CF7DA3"/>
    <w:rsid w:val="00D078C4"/>
    <w:rsid w:val="00D15EA5"/>
    <w:rsid w:val="00D165E0"/>
    <w:rsid w:val="00D2100B"/>
    <w:rsid w:val="00D267AC"/>
    <w:rsid w:val="00D3089E"/>
    <w:rsid w:val="00D31D7A"/>
    <w:rsid w:val="00D33E60"/>
    <w:rsid w:val="00D41725"/>
    <w:rsid w:val="00D460E7"/>
    <w:rsid w:val="00D56D9E"/>
    <w:rsid w:val="00D63ABC"/>
    <w:rsid w:val="00D65085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49F5"/>
    <w:rsid w:val="00E064FD"/>
    <w:rsid w:val="00E10203"/>
    <w:rsid w:val="00E1053A"/>
    <w:rsid w:val="00E25575"/>
    <w:rsid w:val="00E25D7C"/>
    <w:rsid w:val="00E26AF3"/>
    <w:rsid w:val="00E276E0"/>
    <w:rsid w:val="00E314EA"/>
    <w:rsid w:val="00E32427"/>
    <w:rsid w:val="00E33FDA"/>
    <w:rsid w:val="00E406D5"/>
    <w:rsid w:val="00E44586"/>
    <w:rsid w:val="00E520F7"/>
    <w:rsid w:val="00E56701"/>
    <w:rsid w:val="00E61265"/>
    <w:rsid w:val="00E62754"/>
    <w:rsid w:val="00E6309B"/>
    <w:rsid w:val="00E6314D"/>
    <w:rsid w:val="00E64D2D"/>
    <w:rsid w:val="00E768E3"/>
    <w:rsid w:val="00E86B53"/>
    <w:rsid w:val="00E9110B"/>
    <w:rsid w:val="00EA2B6F"/>
    <w:rsid w:val="00EA4AD4"/>
    <w:rsid w:val="00EB3478"/>
    <w:rsid w:val="00EB4B39"/>
    <w:rsid w:val="00EB5124"/>
    <w:rsid w:val="00EB6FE3"/>
    <w:rsid w:val="00EC64D6"/>
    <w:rsid w:val="00ED103B"/>
    <w:rsid w:val="00ED5738"/>
    <w:rsid w:val="00EE0F65"/>
    <w:rsid w:val="00EF749B"/>
    <w:rsid w:val="00F037D6"/>
    <w:rsid w:val="00F20BC1"/>
    <w:rsid w:val="00F20E8D"/>
    <w:rsid w:val="00F246A1"/>
    <w:rsid w:val="00F25B74"/>
    <w:rsid w:val="00F270A9"/>
    <w:rsid w:val="00F27434"/>
    <w:rsid w:val="00F37917"/>
    <w:rsid w:val="00F47DE8"/>
    <w:rsid w:val="00F5249B"/>
    <w:rsid w:val="00F55047"/>
    <w:rsid w:val="00F5513E"/>
    <w:rsid w:val="00F63F3F"/>
    <w:rsid w:val="00F66FA5"/>
    <w:rsid w:val="00F67C5D"/>
    <w:rsid w:val="00F71678"/>
    <w:rsid w:val="00F730E3"/>
    <w:rsid w:val="00F755E9"/>
    <w:rsid w:val="00F87BBB"/>
    <w:rsid w:val="00F909CD"/>
    <w:rsid w:val="00F974D1"/>
    <w:rsid w:val="00FA16E0"/>
    <w:rsid w:val="00FB545A"/>
    <w:rsid w:val="00FC4397"/>
    <w:rsid w:val="00FD05AD"/>
    <w:rsid w:val="00FD0666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742B4"/>
  <w15:docId w15:val="{82FA9548-0550-4864-92FD-3BE13F9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3" ma:contentTypeDescription="Create a new document." ma:contentTypeScope="" ma:versionID="7438c49585cb229c59594ca23a876e65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1f29f7844d782991eb2c6b4ead488833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153bd8d-61e3-4d9a-b03f-287c4fda417d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16A714-E81E-4034-B64E-48EC99961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258</TotalTime>
  <Pages>2</Pages>
  <Words>510</Words>
  <Characters>1997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175</cp:revision>
  <cp:lastPrinted>2018-05-15T06:15:00Z</cp:lastPrinted>
  <dcterms:created xsi:type="dcterms:W3CDTF">2019-03-07T13:51:00Z</dcterms:created>
  <dcterms:modified xsi:type="dcterms:W3CDTF">2023-11-14T10:54:00Z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