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1931EC7C" w:rsidR="006971B8" w:rsidRPr="00367094"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r w:rsidRPr="00367094">
        <w:rPr>
          <w:rFonts w:ascii="Browallia New" w:hAnsi="Browallia New" w:cs="Browallia New"/>
          <w:b/>
          <w:bCs/>
          <w:spacing w:val="-4"/>
          <w:sz w:val="28"/>
          <w:szCs w:val="28"/>
          <w:cs/>
        </w:rPr>
        <w:t>ไมด้า แอสเซ็ท</w:t>
      </w:r>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13128B48" w14:textId="0EA234DF" w:rsidR="009742A9" w:rsidRPr="00367094"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p>
    <w:p w14:paraId="3621ACA4" w14:textId="32C9CDDB" w:rsidR="00964762" w:rsidRPr="00367094" w:rsidRDefault="00B96D93"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367094">
        <w:rPr>
          <w:rFonts w:ascii="Browallia New" w:hAnsi="Browallia New" w:cs="Browallia New"/>
          <w:b/>
          <w:bCs/>
          <w:sz w:val="28"/>
          <w:szCs w:val="28"/>
          <w:cs/>
        </w:rPr>
        <w:t>สำหรับงวดสามเดือนและ</w:t>
      </w:r>
      <w:r w:rsidR="00103EE6">
        <w:rPr>
          <w:rFonts w:ascii="Browallia New" w:hAnsi="Browallia New" w:cs="Browallia New" w:hint="cs"/>
          <w:b/>
          <w:bCs/>
          <w:sz w:val="28"/>
          <w:szCs w:val="28"/>
          <w:cs/>
        </w:rPr>
        <w:t>เก้าเดือน</w:t>
      </w:r>
      <w:r w:rsidR="00103EE6" w:rsidRPr="00B737D5">
        <w:rPr>
          <w:rFonts w:ascii="Browallia New" w:hAnsi="Browallia New" w:cs="Browallia New" w:hint="cs"/>
          <w:b/>
          <w:bCs/>
          <w:sz w:val="28"/>
          <w:szCs w:val="28"/>
          <w:cs/>
        </w:rPr>
        <w:t>สิ้น</w:t>
      </w:r>
      <w:r w:rsidR="00103EE6" w:rsidRPr="00B737D5">
        <w:rPr>
          <w:rFonts w:ascii="Browallia New" w:hAnsi="Browallia New" w:cs="Browallia New"/>
          <w:b/>
          <w:bCs/>
          <w:sz w:val="28"/>
          <w:szCs w:val="28"/>
          <w:cs/>
        </w:rPr>
        <w:t xml:space="preserve">สุดวันที่ </w:t>
      </w:r>
      <w:r w:rsidR="00103EE6" w:rsidRPr="00B737D5">
        <w:rPr>
          <w:rFonts w:ascii="Browallia New" w:hAnsi="Browallia New" w:cs="Browallia New"/>
          <w:b/>
          <w:bCs/>
          <w:sz w:val="28"/>
          <w:szCs w:val="28"/>
          <w:lang w:val="en-GB" w:eastAsia="en-US"/>
        </w:rPr>
        <w:t>3</w:t>
      </w:r>
      <w:r w:rsidR="00103EE6">
        <w:rPr>
          <w:rFonts w:ascii="Browallia New" w:hAnsi="Browallia New" w:cs="Browallia New"/>
          <w:b/>
          <w:bCs/>
          <w:sz w:val="28"/>
          <w:szCs w:val="28"/>
          <w:lang w:eastAsia="en-US"/>
        </w:rPr>
        <w:t>0</w:t>
      </w:r>
      <w:r w:rsidR="00103EE6" w:rsidRPr="00B737D5">
        <w:rPr>
          <w:rFonts w:ascii="Browallia New" w:hAnsi="Browallia New" w:cs="Browallia New"/>
          <w:b/>
          <w:bCs/>
          <w:sz w:val="28"/>
          <w:szCs w:val="28"/>
          <w:lang w:val="en-GB" w:eastAsia="en-US"/>
        </w:rPr>
        <w:t xml:space="preserve"> </w:t>
      </w:r>
      <w:r w:rsidR="00103EE6">
        <w:rPr>
          <w:rFonts w:ascii="Browallia New" w:hAnsi="Browallia New" w:cs="Browallia New" w:hint="cs"/>
          <w:b/>
          <w:bCs/>
          <w:sz w:val="28"/>
          <w:szCs w:val="28"/>
          <w:cs/>
          <w:lang w:val="en-GB" w:eastAsia="en-US"/>
        </w:rPr>
        <w:t>กันยายน</w:t>
      </w:r>
      <w:r w:rsidRPr="00367094">
        <w:rPr>
          <w:rFonts w:ascii="Browallia New" w:hAnsi="Browallia New" w:cs="Browallia New"/>
          <w:b/>
          <w:bCs/>
          <w:sz w:val="28"/>
          <w:szCs w:val="28"/>
        </w:rPr>
        <w:t xml:space="preserve"> 2566</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2F977531" w14:textId="1214D256" w:rsidR="009742A9" w:rsidRPr="00367094"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p>
    <w:p w14:paraId="6077AB72" w14:textId="54CA538F" w:rsidR="009742A9" w:rsidRPr="00367094"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ลักษณะการดำเนินธุรกิจ</w:t>
      </w:r>
    </w:p>
    <w:p w14:paraId="69F91BAA" w14:textId="77777777" w:rsidR="009742A9" w:rsidRPr="00367094"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0ECF1A44" w:rsidR="009742A9" w:rsidRPr="00367094"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pacing w:val="-2"/>
          <w:sz w:val="28"/>
          <w:szCs w:val="28"/>
          <w:cs/>
        </w:rPr>
        <w:t>บริษัท ไมด้า แอสเซ็ท จำกัด (มหาชน)</w:t>
      </w:r>
      <w:r w:rsidRPr="00367094">
        <w:rPr>
          <w:rFonts w:ascii="Browallia New" w:hAnsi="Browallia New" w:cs="Browallia New"/>
          <w:spacing w:val="-2"/>
          <w:sz w:val="28"/>
          <w:szCs w:val="28"/>
        </w:rPr>
        <w:t xml:space="preserve"> </w:t>
      </w:r>
      <w:r w:rsidRPr="00367094">
        <w:rPr>
          <w:rFonts w:ascii="Browallia New" w:hAnsi="Browallia New" w:cs="Browallia New"/>
          <w:spacing w:val="-2"/>
          <w:sz w:val="28"/>
          <w:szCs w:val="28"/>
          <w:cs/>
        </w:rPr>
        <w:t>(</w:t>
      </w:r>
      <w:r w:rsidRPr="00367094">
        <w:rPr>
          <w:rFonts w:ascii="Browallia New" w:hAnsi="Browallia New" w:cs="Browallia New"/>
          <w:spacing w:val="-2"/>
          <w:sz w:val="28"/>
          <w:szCs w:val="28"/>
        </w:rPr>
        <w:t>“</w:t>
      </w:r>
      <w:r w:rsidRPr="00367094">
        <w:rPr>
          <w:rFonts w:ascii="Browallia New" w:hAnsi="Browallia New" w:cs="Browallia New"/>
          <w:spacing w:val="-2"/>
          <w:sz w:val="28"/>
          <w:szCs w:val="28"/>
          <w:cs/>
        </w:rPr>
        <w:t>บริษัท</w:t>
      </w:r>
      <w:r w:rsidRPr="00367094">
        <w:rPr>
          <w:rFonts w:ascii="Browallia New" w:hAnsi="Browallia New" w:cs="Browallia New"/>
          <w:spacing w:val="-2"/>
          <w:sz w:val="28"/>
          <w:szCs w:val="28"/>
        </w:rPr>
        <w:t>”</w:t>
      </w:r>
      <w:r w:rsidRPr="00367094">
        <w:rPr>
          <w:rFonts w:ascii="Browallia New" w:hAnsi="Browallia New" w:cs="Browallia New"/>
          <w:spacing w:val="-2"/>
          <w:sz w:val="28"/>
          <w:szCs w:val="28"/>
          <w:cs/>
        </w:rPr>
        <w:t>) ดำเนินกิจการในประเทศไทยโดยทำธุรกิจหลักในการ</w:t>
      </w:r>
      <w:r w:rsidRPr="00367094">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sidRPr="00367094">
        <w:rPr>
          <w:rStyle w:val="normaltextrun"/>
          <w:rFonts w:ascii="Browallia New" w:hAnsi="Browallia New" w:cs="Browallia New"/>
          <w:color w:val="000000"/>
          <w:sz w:val="28"/>
          <w:szCs w:val="28"/>
          <w:shd w:val="clear" w:color="auto" w:fill="FFFFFF"/>
          <w:cs/>
        </w:rPr>
        <w:t>ภายในบ้านและรถจักรยานยนต์</w:t>
      </w:r>
      <w:r w:rsidRPr="00367094">
        <w:rPr>
          <w:rFonts w:ascii="Browallia New" w:hAnsi="Browallia New" w:cs="Browallia New"/>
          <w:spacing w:val="-2"/>
          <w:sz w:val="28"/>
          <w:szCs w:val="28"/>
          <w:cs/>
        </w:rPr>
        <w:t xml:space="preserve"> ธุรกิจโรงแรม และธุรกิจพัฒนาอสังหาริมทรัพย์</w:t>
      </w:r>
      <w:r w:rsidR="00D47A00" w:rsidRPr="00367094">
        <w:rPr>
          <w:rFonts w:ascii="Browallia New" w:hAnsi="Browallia New" w:cs="Browallia New"/>
          <w:spacing w:val="-2"/>
          <w:sz w:val="28"/>
          <w:szCs w:val="28"/>
          <w:cs/>
        </w:rPr>
        <w:br/>
      </w:r>
      <w:r w:rsidRPr="00367094">
        <w:rPr>
          <w:rFonts w:ascii="Browallia New" w:hAnsi="Browallia New" w:cs="Browallia New"/>
          <w:spacing w:val="-2"/>
          <w:sz w:val="28"/>
          <w:szCs w:val="28"/>
          <w:cs/>
        </w:rPr>
        <w:t xml:space="preserve">เพื่อขาย </w:t>
      </w:r>
      <w:r w:rsidR="00046E6A" w:rsidRPr="00367094">
        <w:rPr>
          <w:rFonts w:ascii="Browallia New" w:hAnsi="Browallia New" w:cs="Browallia New"/>
          <w:spacing w:val="-2"/>
          <w:sz w:val="28"/>
          <w:szCs w:val="28"/>
          <w:cs/>
        </w:rPr>
        <w:t>ณ วันที่</w:t>
      </w:r>
      <w:r w:rsidR="00046E6A" w:rsidRPr="00367094">
        <w:rPr>
          <w:rFonts w:ascii="Browallia New" w:hAnsi="Browallia New" w:cs="Browallia New"/>
          <w:spacing w:val="-2"/>
          <w:sz w:val="28"/>
          <w:szCs w:val="28"/>
        </w:rPr>
        <w:t xml:space="preserve"> </w:t>
      </w:r>
      <w:r w:rsidR="00E90C3C" w:rsidRPr="00367094">
        <w:rPr>
          <w:rFonts w:ascii="Browallia New" w:hAnsi="Browallia New" w:cs="Browallia New"/>
          <w:sz w:val="28"/>
          <w:szCs w:val="28"/>
          <w:lang w:val="en-GB"/>
        </w:rPr>
        <w:t>30</w:t>
      </w:r>
      <w:r w:rsidR="00E90C3C" w:rsidRPr="00367094">
        <w:rPr>
          <w:rFonts w:ascii="Browallia New" w:hAnsi="Browallia New" w:cs="Browallia New"/>
          <w:sz w:val="28"/>
          <w:szCs w:val="28"/>
          <w:cs/>
          <w:lang w:val="en-GB"/>
        </w:rPr>
        <w:t xml:space="preserve"> </w:t>
      </w:r>
      <w:r w:rsidR="008530C7" w:rsidRPr="008530C7">
        <w:rPr>
          <w:rFonts w:ascii="Browallia New" w:hAnsi="Browallia New" w:cs="Browallia New"/>
          <w:sz w:val="28"/>
          <w:szCs w:val="28"/>
          <w:cs/>
          <w:lang w:val="en-GB"/>
        </w:rPr>
        <w:t>กันยายน</w:t>
      </w:r>
      <w:r w:rsidR="00E90C3C" w:rsidRPr="00367094">
        <w:rPr>
          <w:rFonts w:ascii="Browallia New" w:hAnsi="Browallia New" w:cs="Browallia New"/>
          <w:sz w:val="28"/>
          <w:szCs w:val="28"/>
        </w:rPr>
        <w:t xml:space="preserve"> </w:t>
      </w:r>
      <w:r w:rsidR="00050F87" w:rsidRPr="00367094">
        <w:rPr>
          <w:rFonts w:ascii="Browallia New" w:hAnsi="Browallia New" w:cs="Browallia New"/>
          <w:sz w:val="28"/>
          <w:szCs w:val="28"/>
        </w:rPr>
        <w:t>2566</w:t>
      </w:r>
      <w:r w:rsidR="00046E6A" w:rsidRPr="00367094">
        <w:rPr>
          <w:rFonts w:ascii="Browallia New" w:hAnsi="Browallia New" w:cs="Browallia New"/>
          <w:spacing w:val="-2"/>
          <w:sz w:val="28"/>
          <w:szCs w:val="28"/>
          <w:cs/>
        </w:rPr>
        <w:t xml:space="preserve"> </w:t>
      </w:r>
      <w:r w:rsidRPr="00367094">
        <w:rPr>
          <w:rFonts w:ascii="Browallia New" w:hAnsi="Browallia New" w:cs="Browallia New"/>
          <w:spacing w:val="-2"/>
          <w:sz w:val="28"/>
          <w:szCs w:val="28"/>
          <w:cs/>
        </w:rPr>
        <w:t>บริษัทมีสาขาในกรุงเทพมหานครและต่างจังหวัดรวม</w:t>
      </w:r>
      <w:r w:rsidR="00AB7B31" w:rsidRPr="00367094">
        <w:rPr>
          <w:rFonts w:ascii="Browallia New" w:hAnsi="Browallia New" w:cs="Browallia New"/>
          <w:spacing w:val="-2"/>
          <w:sz w:val="28"/>
          <w:szCs w:val="28"/>
          <w:cs/>
        </w:rPr>
        <w:t xml:space="preserve"> </w:t>
      </w:r>
      <w:r w:rsidR="00F12768">
        <w:rPr>
          <w:rFonts w:ascii="Browallia New" w:hAnsi="Browallia New" w:cs="Browallia New"/>
          <w:spacing w:val="-2"/>
          <w:sz w:val="28"/>
          <w:szCs w:val="28"/>
        </w:rPr>
        <w:t>101</w:t>
      </w:r>
      <w:r w:rsidRPr="00367094">
        <w:rPr>
          <w:rFonts w:ascii="Browallia New" w:hAnsi="Browallia New" w:cs="Browallia New"/>
          <w:spacing w:val="-2"/>
          <w:sz w:val="28"/>
          <w:szCs w:val="28"/>
        </w:rPr>
        <w:t xml:space="preserve"> </w:t>
      </w:r>
      <w:r w:rsidRPr="00367094">
        <w:rPr>
          <w:rFonts w:ascii="Browallia New" w:hAnsi="Browallia New" w:cs="Browallia New"/>
          <w:spacing w:val="-2"/>
          <w:sz w:val="28"/>
          <w:szCs w:val="28"/>
          <w:cs/>
        </w:rPr>
        <w:t>สาขา บริษัทมี</w:t>
      </w:r>
      <w:r w:rsidR="00135C62" w:rsidRPr="00367094">
        <w:rPr>
          <w:rFonts w:ascii="Browallia New" w:hAnsi="Browallia New" w:cs="Browallia New"/>
          <w:spacing w:val="-2"/>
          <w:sz w:val="28"/>
          <w:szCs w:val="28"/>
          <w:cs/>
        </w:rPr>
        <w:t xml:space="preserve">              </w:t>
      </w:r>
      <w:r w:rsidRPr="00367094">
        <w:rPr>
          <w:rFonts w:ascii="Browallia New" w:hAnsi="Browallia New" w:cs="Browallia New"/>
          <w:spacing w:val="-2"/>
          <w:sz w:val="28"/>
          <w:szCs w:val="28"/>
          <w:cs/>
        </w:rPr>
        <w:t xml:space="preserve">บริษัทย่อยดำเนินธุรกิจประเภทต่างๆ เช่น </w:t>
      </w:r>
      <w:r w:rsidR="00084B49" w:rsidRPr="00367094">
        <w:rPr>
          <w:rFonts w:ascii="Browallia New" w:hAnsi="Browallia New" w:cs="Browallia New"/>
          <w:sz w:val="28"/>
          <w:szCs w:val="28"/>
          <w:cs/>
        </w:rPr>
        <w:t>บริการให้สินเชื่อเช่าซื้อ</w:t>
      </w:r>
      <w:r w:rsidRPr="00367094">
        <w:rPr>
          <w:rFonts w:ascii="Browallia New" w:hAnsi="Browallia New" w:cs="Browallia New"/>
          <w:sz w:val="28"/>
          <w:szCs w:val="28"/>
          <w:cs/>
        </w:rPr>
        <w:t xml:space="preserve">รถยนต์ที่ผ่านการใช้งานแล้ว </w:t>
      </w:r>
      <w:r w:rsidR="00C320BC" w:rsidRPr="00367094">
        <w:rPr>
          <w:rFonts w:ascii="Browallia New" w:hAnsi="Browallia New" w:cs="Browallia New"/>
          <w:sz w:val="28"/>
          <w:szCs w:val="28"/>
          <w:cs/>
        </w:rPr>
        <w:t>ธุรกิจพัฒนาอสังหาริมทรัพย์ ธุรกิจบริการ</w:t>
      </w:r>
      <w:r w:rsidR="006E0659" w:rsidRPr="00367094">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Pr>
          <w:rFonts w:ascii="Browallia New" w:hAnsi="Browallia New" w:cs="Browallia New"/>
          <w:sz w:val="28"/>
          <w:szCs w:val="28"/>
        </w:rPr>
        <w:t xml:space="preserve"> </w:t>
      </w:r>
      <w:r w:rsidR="008871B3">
        <w:rPr>
          <w:rFonts w:ascii="Browallia New" w:hAnsi="Browallia New" w:cs="Browallia New" w:hint="cs"/>
          <w:sz w:val="28"/>
          <w:szCs w:val="28"/>
          <w:cs/>
        </w:rPr>
        <w:t>ให้</w:t>
      </w:r>
      <w:r w:rsidR="00BA173A">
        <w:rPr>
          <w:rFonts w:ascii="Browallia New" w:hAnsi="Browallia New" w:cs="Browallia New" w:hint="cs"/>
          <w:sz w:val="28"/>
          <w:szCs w:val="28"/>
          <w:cs/>
        </w:rPr>
        <w:t xml:space="preserve">บริการสินเชื่ออื่นๆ </w:t>
      </w:r>
      <w:r w:rsidR="006E0659" w:rsidRPr="00367094">
        <w:rPr>
          <w:rFonts w:ascii="Browallia New" w:hAnsi="Browallia New" w:cs="Browallia New"/>
          <w:sz w:val="28"/>
          <w:szCs w:val="28"/>
          <w:cs/>
        </w:rPr>
        <w:t>การบริหารสินทรัพย์</w:t>
      </w:r>
      <w:r w:rsidR="00E46F5D" w:rsidRPr="00367094">
        <w:rPr>
          <w:rFonts w:ascii="Browallia New" w:hAnsi="Browallia New" w:cs="Browallia New"/>
          <w:sz w:val="28"/>
          <w:szCs w:val="28"/>
        </w:rPr>
        <w:br/>
      </w:r>
      <w:r w:rsidR="006E0659" w:rsidRPr="00367094">
        <w:rPr>
          <w:rFonts w:ascii="Browallia New" w:hAnsi="Browallia New" w:cs="Browallia New"/>
          <w:sz w:val="28"/>
          <w:szCs w:val="28"/>
          <w:cs/>
        </w:rPr>
        <w:t xml:space="preserve">ด้อยคุณภาพ </w:t>
      </w:r>
      <w:r w:rsidR="00E16A2F">
        <w:rPr>
          <w:rFonts w:ascii="Browallia New" w:hAnsi="Browallia New" w:cs="Browallia New" w:hint="cs"/>
          <w:sz w:val="28"/>
          <w:szCs w:val="28"/>
          <w:cs/>
        </w:rPr>
        <w:t xml:space="preserve">การบริหารโรงรับจำนำ </w:t>
      </w:r>
      <w:r w:rsidR="004560BD" w:rsidRPr="00367094">
        <w:rPr>
          <w:rFonts w:ascii="Browallia New" w:hAnsi="Browallia New" w:cs="Browallia New"/>
          <w:sz w:val="28"/>
          <w:szCs w:val="28"/>
          <w:cs/>
        </w:rPr>
        <w:t>ธุรกิจ</w:t>
      </w:r>
      <w:r w:rsidR="00231F6E" w:rsidRPr="00367094">
        <w:rPr>
          <w:rFonts w:ascii="Browallia New" w:hAnsi="Browallia New" w:cs="Browallia New"/>
          <w:sz w:val="28"/>
          <w:szCs w:val="28"/>
          <w:cs/>
        </w:rPr>
        <w:t>จำหน่ายสินค้าทางพาณิชย์อิเล็กทรอนิกส์</w:t>
      </w:r>
      <w:r w:rsidR="00E03DA1" w:rsidRPr="00367094">
        <w:rPr>
          <w:rFonts w:ascii="Browallia New" w:hAnsi="Browallia New" w:cs="Browallia New"/>
          <w:sz w:val="28"/>
          <w:szCs w:val="28"/>
        </w:rPr>
        <w:t xml:space="preserve"> </w:t>
      </w:r>
      <w:r w:rsidR="00B02049" w:rsidRPr="00367094">
        <w:rPr>
          <w:rFonts w:ascii="Browallia New" w:hAnsi="Browallia New" w:cs="Browallia New"/>
          <w:sz w:val="28"/>
          <w:szCs w:val="28"/>
          <w:cs/>
        </w:rPr>
        <w:t>ธุรกิจ</w:t>
      </w:r>
      <w:r w:rsidR="00B65916" w:rsidRPr="00367094">
        <w:rPr>
          <w:rFonts w:ascii="Browallia New" w:hAnsi="Browallia New" w:cs="Browallia New"/>
          <w:sz w:val="28"/>
          <w:szCs w:val="28"/>
          <w:cs/>
        </w:rPr>
        <w:t>ผลิตภัณ</w:t>
      </w:r>
      <w:r w:rsidR="003A5C6F" w:rsidRPr="00367094">
        <w:rPr>
          <w:rFonts w:ascii="Browallia New" w:hAnsi="Browallia New" w:cs="Browallia New"/>
          <w:sz w:val="28"/>
          <w:szCs w:val="28"/>
          <w:cs/>
        </w:rPr>
        <w:t>ฑ</w:t>
      </w:r>
      <w:r w:rsidR="003A67A4" w:rsidRPr="00367094">
        <w:rPr>
          <w:rFonts w:ascii="Browallia New" w:hAnsi="Browallia New" w:cs="Browallia New"/>
          <w:sz w:val="28"/>
          <w:szCs w:val="28"/>
          <w:cs/>
        </w:rPr>
        <w:t>์</w:t>
      </w:r>
      <w:r w:rsidR="00F627E7" w:rsidRPr="00367094">
        <w:rPr>
          <w:rFonts w:ascii="Browallia New" w:hAnsi="Browallia New" w:cs="Browallia New"/>
          <w:sz w:val="28"/>
          <w:szCs w:val="28"/>
          <w:cs/>
        </w:rPr>
        <w:t>อาหารเสริมจาก</w:t>
      </w:r>
      <w:r w:rsidR="003A67A4" w:rsidRPr="00367094">
        <w:rPr>
          <w:rFonts w:ascii="Browallia New" w:hAnsi="Browallia New" w:cs="Browallia New"/>
          <w:sz w:val="28"/>
          <w:szCs w:val="28"/>
          <w:cs/>
        </w:rPr>
        <w:t>สมุนไพร</w:t>
      </w:r>
      <w:r w:rsidR="00001F4D" w:rsidRPr="00367094">
        <w:rPr>
          <w:rFonts w:ascii="Browallia New" w:hAnsi="Browallia New" w:cs="Browallia New"/>
          <w:sz w:val="28"/>
          <w:szCs w:val="28"/>
          <w:cs/>
        </w:rPr>
        <w:t xml:space="preserve"> </w:t>
      </w:r>
      <w:r w:rsidR="006E0659" w:rsidRPr="00367094">
        <w:rPr>
          <w:rFonts w:ascii="Browallia New" w:hAnsi="Browallia New" w:cs="Browallia New"/>
          <w:sz w:val="28"/>
          <w:szCs w:val="28"/>
          <w:cs/>
        </w:rPr>
        <w:t>ธุรกิจให้บริการรักษาความปลอดภัย</w:t>
      </w:r>
      <w:r w:rsidR="00CA41BF" w:rsidRPr="00367094">
        <w:rPr>
          <w:rFonts w:ascii="Browallia New" w:hAnsi="Browallia New" w:cs="Browallia New"/>
          <w:sz w:val="28"/>
          <w:szCs w:val="28"/>
        </w:rPr>
        <w:t xml:space="preserve"> </w:t>
      </w:r>
      <w:r w:rsidR="008871B3">
        <w:rPr>
          <w:rFonts w:ascii="Browallia New" w:hAnsi="Browallia New" w:cs="Browallia New" w:hint="cs"/>
          <w:sz w:val="28"/>
          <w:szCs w:val="28"/>
          <w:cs/>
        </w:rPr>
        <w:t>และ</w:t>
      </w:r>
      <w:r w:rsidR="004560BD" w:rsidRPr="00367094">
        <w:rPr>
          <w:rFonts w:ascii="Browallia New" w:hAnsi="Browallia New" w:cs="Browallia New"/>
          <w:sz w:val="28"/>
          <w:szCs w:val="28"/>
          <w:cs/>
        </w:rPr>
        <w:t>ธุรกิจ</w:t>
      </w:r>
      <w:r w:rsidR="00CA41BF" w:rsidRPr="00367094">
        <w:rPr>
          <w:rFonts w:ascii="Browallia New" w:hAnsi="Browallia New" w:cs="Browallia New"/>
          <w:sz w:val="28"/>
          <w:szCs w:val="28"/>
          <w:cs/>
        </w:rPr>
        <w:t>ให้บริการด้านความงามอย่างครบวงจร</w:t>
      </w:r>
      <w:r w:rsidR="0008261F" w:rsidRPr="00367094">
        <w:rPr>
          <w:rFonts w:ascii="Browallia New" w:hAnsi="Browallia New" w:cs="Browallia New"/>
          <w:sz w:val="28"/>
          <w:szCs w:val="28"/>
        </w:rPr>
        <w:t xml:space="preserve"> </w:t>
      </w:r>
      <w:r w:rsidR="0008261F" w:rsidRPr="00367094">
        <w:rPr>
          <w:rFonts w:ascii="Browallia New" w:hAnsi="Browallia New" w:cs="Browallia New"/>
          <w:sz w:val="28"/>
          <w:szCs w:val="28"/>
          <w:cs/>
        </w:rPr>
        <w:t>บริษัทและบริษัทย่อยรวมเรียกว่า “กลุ่มบริษัท”</w:t>
      </w:r>
    </w:p>
    <w:p w14:paraId="3B0327F8" w14:textId="77777777" w:rsidR="009742A9" w:rsidRPr="00367094"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367094"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367094"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706CEA91" w14:textId="77777777" w:rsidR="009742A9" w:rsidRPr="00367094"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367094"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F8C60EA" w14:textId="1D6FB922" w:rsidR="009742A9" w:rsidRPr="00367094" w:rsidRDefault="009742A9"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367094">
        <w:rPr>
          <w:rFonts w:ascii="Browallia New" w:hAnsi="Browallia New" w:cs="Browallia New"/>
          <w:sz w:val="28"/>
          <w:szCs w:val="28"/>
          <w:cs/>
        </w:rPr>
        <w:t>เกณฑ์ในการจัดทำงบการเงินระหว่างกาล</w:t>
      </w:r>
    </w:p>
    <w:p w14:paraId="776EEC43" w14:textId="77777777" w:rsidR="009742A9" w:rsidRPr="00367094"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1BEFD15B" w:rsidR="00B35F23" w:rsidRPr="00367094" w:rsidRDefault="00F47E6A"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367094">
        <w:rPr>
          <w:rFonts w:ascii="Browallia New" w:hAnsi="Browallia New" w:cs="Browallia New"/>
          <w:sz w:val="28"/>
          <w:szCs w:val="28"/>
          <w:cs/>
        </w:rPr>
        <w:t>งบการเงินระหว่างกาลสำหรับงวดสามเดือนและ</w:t>
      </w:r>
      <w:r w:rsidR="00356A62">
        <w:rPr>
          <w:rFonts w:ascii="Browallia New" w:hAnsi="Browallia New" w:cs="Browallia New" w:hint="cs"/>
          <w:sz w:val="28"/>
          <w:szCs w:val="28"/>
          <w:cs/>
        </w:rPr>
        <w:t>เก้า</w:t>
      </w:r>
      <w:r w:rsidRPr="00367094">
        <w:rPr>
          <w:rFonts w:ascii="Browallia New" w:hAnsi="Browallia New" w:cs="Browallia New"/>
          <w:sz w:val="28"/>
          <w:szCs w:val="28"/>
          <w:cs/>
        </w:rPr>
        <w:t xml:space="preserve">เดือนสิ้นสุดวันที่ </w:t>
      </w:r>
      <w:r w:rsidRPr="00367094">
        <w:rPr>
          <w:rFonts w:ascii="Browallia New" w:hAnsi="Browallia New" w:cs="Browallia New"/>
          <w:sz w:val="28"/>
          <w:szCs w:val="28"/>
          <w:lang w:val="en-GB"/>
        </w:rPr>
        <w:t>30</w:t>
      </w:r>
      <w:r w:rsidRPr="00367094">
        <w:rPr>
          <w:rFonts w:ascii="Browallia New" w:hAnsi="Browallia New" w:cs="Browallia New"/>
          <w:sz w:val="28"/>
          <w:szCs w:val="28"/>
          <w:cs/>
        </w:rPr>
        <w:t xml:space="preserve"> </w:t>
      </w:r>
      <w:r w:rsidR="00356A62" w:rsidRPr="00356A62">
        <w:rPr>
          <w:rFonts w:ascii="Browallia New" w:hAnsi="Browallia New" w:cs="Browallia New"/>
          <w:sz w:val="28"/>
          <w:szCs w:val="28"/>
          <w:cs/>
        </w:rPr>
        <w:t>กันยายน</w:t>
      </w:r>
      <w:r w:rsidRPr="00367094">
        <w:rPr>
          <w:rFonts w:ascii="Browallia New" w:hAnsi="Browallia New" w:cs="Browallia New"/>
          <w:sz w:val="28"/>
          <w:szCs w:val="28"/>
        </w:rPr>
        <w:t xml:space="preserve"> </w:t>
      </w:r>
      <w:r w:rsidR="000451B3" w:rsidRPr="00367094">
        <w:rPr>
          <w:rFonts w:ascii="Browallia New" w:hAnsi="Browallia New" w:cs="Browallia New"/>
          <w:sz w:val="28"/>
          <w:szCs w:val="28"/>
        </w:rPr>
        <w:t>2566</w:t>
      </w:r>
      <w:r w:rsidR="00B35F23" w:rsidRPr="00367094">
        <w:rPr>
          <w:rFonts w:ascii="Browallia New" w:hAnsi="Browallia New" w:cs="Browallia New"/>
          <w:sz w:val="28"/>
          <w:szCs w:val="28"/>
          <w:cs/>
        </w:rPr>
        <w:t xml:space="preserve"> </w:t>
      </w:r>
      <w:r w:rsidR="00A27D76" w:rsidRPr="00367094">
        <w:rPr>
          <w:rFonts w:ascii="Browallia New" w:hAnsi="Browallia New" w:cs="Browallia New"/>
          <w:sz w:val="28"/>
          <w:szCs w:val="28"/>
          <w:cs/>
        </w:rPr>
        <w:t>จัดทำขึ้น</w:t>
      </w:r>
      <w:r w:rsidR="00B35F23" w:rsidRPr="00367094">
        <w:rPr>
          <w:rFonts w:ascii="Browallia New" w:hAnsi="Browallia New" w:cs="Browallia New"/>
          <w:sz w:val="28"/>
          <w:szCs w:val="28"/>
          <w:cs/>
        </w:rPr>
        <w:t>ตามมาตรฐานการบัญชี</w:t>
      </w:r>
      <w:r w:rsidR="00040B5A" w:rsidRPr="00367094">
        <w:rPr>
          <w:rFonts w:ascii="Browallia New" w:hAnsi="Browallia New" w:cs="Browallia New"/>
          <w:sz w:val="28"/>
          <w:szCs w:val="28"/>
        </w:rPr>
        <w:t xml:space="preserve"> </w:t>
      </w:r>
      <w:r w:rsidR="00B35F23" w:rsidRPr="00367094">
        <w:rPr>
          <w:rFonts w:ascii="Browallia New" w:hAnsi="Browallia New" w:cs="Browallia New"/>
          <w:sz w:val="28"/>
          <w:szCs w:val="28"/>
          <w:cs/>
        </w:rPr>
        <w:t xml:space="preserve">ฉบับที่ </w:t>
      </w:r>
      <w:r w:rsidR="00C92FBC" w:rsidRPr="00367094">
        <w:rPr>
          <w:rFonts w:ascii="Browallia New" w:hAnsi="Browallia New" w:cs="Browallia New"/>
          <w:sz w:val="28"/>
          <w:szCs w:val="28"/>
        </w:rPr>
        <w:t>34</w:t>
      </w:r>
      <w:r w:rsidR="006C5C93" w:rsidRPr="00367094">
        <w:rPr>
          <w:rFonts w:ascii="Browallia New" w:hAnsi="Browallia New" w:cs="Browallia New"/>
          <w:sz w:val="28"/>
          <w:szCs w:val="28"/>
        </w:rPr>
        <w:t xml:space="preserve"> </w:t>
      </w:r>
      <w:r w:rsidR="00B35F23" w:rsidRPr="00367094">
        <w:rPr>
          <w:rFonts w:ascii="Browallia New" w:hAnsi="Browallia New" w:cs="Browallia New"/>
          <w:sz w:val="28"/>
          <w:szCs w:val="28"/>
          <w:cs/>
        </w:rPr>
        <w:t xml:space="preserve">เรื่อง “การรายงานทางการเงินระหว่างกาล” </w:t>
      </w:r>
      <w:r w:rsidR="000E5E03" w:rsidRPr="00367094">
        <w:rPr>
          <w:rFonts w:ascii="Browallia New" w:hAnsi="Browallia New" w:cs="Browallia New"/>
          <w:sz w:val="28"/>
          <w:szCs w:val="28"/>
          <w:cs/>
        </w:rPr>
        <w:t>รวมถึงแนวปฏิบัติทางการบัญชีที่ประกาศใช้โดย</w:t>
      </w:r>
      <w:r w:rsidR="00AF49E5" w:rsidRPr="00367094">
        <w:rPr>
          <w:rFonts w:ascii="Browallia New" w:hAnsi="Browallia New" w:cs="Browallia New"/>
          <w:sz w:val="28"/>
          <w:szCs w:val="28"/>
        </w:rPr>
        <w:br/>
      </w:r>
      <w:r w:rsidR="000E5E03" w:rsidRPr="00367094">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w:t>
      </w:r>
      <w:r w:rsidR="00652AFE" w:rsidRPr="00367094">
        <w:rPr>
          <w:rFonts w:ascii="Browallia New" w:hAnsi="Browallia New" w:cs="Browallia New"/>
          <w:sz w:val="28"/>
          <w:szCs w:val="28"/>
          <w:cs/>
        </w:rPr>
        <w:t xml:space="preserve"> </w:t>
      </w:r>
      <w:r w:rsidR="00B35F23" w:rsidRPr="00367094">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sidRPr="00367094">
        <w:rPr>
          <w:rFonts w:ascii="Browallia New" w:hAnsi="Browallia New" w:cs="Browallia New"/>
          <w:sz w:val="28"/>
          <w:szCs w:val="28"/>
          <w:cs/>
        </w:rPr>
        <w:br/>
      </w:r>
      <w:r w:rsidR="00B35F23" w:rsidRPr="00367094">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sidRPr="00367094">
        <w:rPr>
          <w:rFonts w:ascii="Browallia New" w:hAnsi="Browallia New" w:cs="Browallia New"/>
          <w:sz w:val="28"/>
          <w:szCs w:val="28"/>
        </w:rPr>
        <w:t>31</w:t>
      </w:r>
      <w:r w:rsidR="00B35F23" w:rsidRPr="00367094">
        <w:rPr>
          <w:rFonts w:ascii="Browallia New" w:hAnsi="Browallia New" w:cs="Browallia New"/>
          <w:sz w:val="28"/>
          <w:szCs w:val="28"/>
          <w:cs/>
        </w:rPr>
        <w:t xml:space="preserve"> ธันวาคม </w:t>
      </w:r>
      <w:r w:rsidR="002D5940" w:rsidRPr="00367094">
        <w:rPr>
          <w:rFonts w:ascii="Browallia New" w:hAnsi="Browallia New" w:cs="Browallia New"/>
          <w:sz w:val="28"/>
          <w:szCs w:val="28"/>
        </w:rPr>
        <w:t>256</w:t>
      </w:r>
      <w:r w:rsidR="000451B3" w:rsidRPr="00367094">
        <w:rPr>
          <w:rFonts w:ascii="Browallia New" w:hAnsi="Browallia New" w:cs="Browallia New"/>
          <w:sz w:val="28"/>
          <w:szCs w:val="28"/>
        </w:rPr>
        <w:t>5</w:t>
      </w:r>
    </w:p>
    <w:p w14:paraId="2246CE90" w14:textId="77777777" w:rsidR="00B35F23" w:rsidRPr="00367094"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688E4A50" w:rsidR="009742A9" w:rsidRPr="00367094"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367094">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DC4AAA5" w14:textId="77777777" w:rsidR="00B35F23" w:rsidRPr="00367094"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5361E578" w:rsidR="00857B37" w:rsidRPr="00367094"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367094">
        <w:rPr>
          <w:rFonts w:ascii="Browallia New" w:hAnsi="Browallia New" w:cs="Browallia New"/>
          <w:sz w:val="28"/>
          <w:szCs w:val="28"/>
          <w:cs/>
        </w:rPr>
        <w:t>งบการเงินระหว่างกาลนี้ได้รับอนุมัติจากคณะกรรมการ</w:t>
      </w:r>
      <w:r w:rsidR="000E314A" w:rsidRPr="00367094">
        <w:rPr>
          <w:rFonts w:ascii="Browallia New" w:hAnsi="Browallia New" w:cs="Browallia New"/>
          <w:sz w:val="28"/>
          <w:szCs w:val="28"/>
          <w:cs/>
        </w:rPr>
        <w:t>ของ</w:t>
      </w:r>
      <w:r w:rsidR="00B461C6" w:rsidRPr="00367094">
        <w:rPr>
          <w:rFonts w:ascii="Browallia New" w:hAnsi="Browallia New" w:cs="Browallia New"/>
          <w:sz w:val="28"/>
          <w:szCs w:val="28"/>
          <w:cs/>
        </w:rPr>
        <w:t>บริษัท</w:t>
      </w:r>
      <w:r w:rsidRPr="00367094">
        <w:rPr>
          <w:rFonts w:ascii="Browallia New" w:hAnsi="Browallia New" w:cs="Browallia New"/>
          <w:sz w:val="28"/>
          <w:szCs w:val="28"/>
          <w:cs/>
        </w:rPr>
        <w:t xml:space="preserve"> เมื่อวันที่ </w:t>
      </w:r>
      <w:r w:rsidR="003C37BC" w:rsidRPr="003C37BC">
        <w:rPr>
          <w:rFonts w:ascii="Browallia New" w:hAnsi="Browallia New" w:cs="Browallia New"/>
          <w:sz w:val="28"/>
          <w:szCs w:val="28"/>
        </w:rPr>
        <w:t>14</w:t>
      </w:r>
      <w:r w:rsidR="007B0D7C" w:rsidRPr="003C37BC">
        <w:rPr>
          <w:rFonts w:ascii="Browallia New" w:hAnsi="Browallia New" w:cs="Browallia New" w:hint="cs"/>
          <w:sz w:val="28"/>
          <w:szCs w:val="28"/>
          <w:cs/>
        </w:rPr>
        <w:t xml:space="preserve"> พฤศจิกายน</w:t>
      </w:r>
      <w:r w:rsidR="000451B3" w:rsidRPr="003C37BC">
        <w:rPr>
          <w:rFonts w:ascii="Browallia New" w:hAnsi="Browallia New" w:cs="Browallia New"/>
          <w:sz w:val="28"/>
          <w:szCs w:val="28"/>
          <w:cs/>
        </w:rPr>
        <w:t xml:space="preserve"> </w:t>
      </w:r>
      <w:r w:rsidR="000451B3" w:rsidRPr="003C37BC">
        <w:rPr>
          <w:rFonts w:ascii="Browallia New" w:hAnsi="Browallia New" w:cs="Browallia New"/>
          <w:sz w:val="28"/>
          <w:szCs w:val="28"/>
        </w:rPr>
        <w:t>2566</w:t>
      </w:r>
    </w:p>
    <w:p w14:paraId="265B61B2" w14:textId="77777777" w:rsidR="00857B37" w:rsidRPr="00367094"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613E837C" w:rsidR="00110AF7" w:rsidRPr="00367094" w:rsidRDefault="00F46B25"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367094">
        <w:rPr>
          <w:rFonts w:ascii="Browallia New" w:hAnsi="Browallia New" w:cs="Browallia New"/>
          <w:sz w:val="28"/>
          <w:szCs w:val="28"/>
          <w:cs/>
        </w:rPr>
        <w:t>เกณฑ์ในการจัดทำงบการเงินรวม</w:t>
      </w:r>
    </w:p>
    <w:p w14:paraId="3647182B" w14:textId="77777777" w:rsidR="00DA278F" w:rsidRPr="00367094"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6FECA39" w14:textId="029EA44D" w:rsidR="00DA278F" w:rsidRPr="00367094"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367094">
        <w:rPr>
          <w:rFonts w:ascii="Browallia New" w:hAnsi="Browallia New" w:cs="Browallia New"/>
          <w:sz w:val="28"/>
          <w:szCs w:val="28"/>
          <w:cs/>
        </w:rPr>
        <w:t>งบการเงินรวมระหว่างกาลได้จัดทำขึ้นโดยรวมงบการเงินของบริษัท ไมด้า แอสเซ็ท จำกัด (มหาชน) และ</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ธันวาคม </w:t>
      </w:r>
      <w:r w:rsidRPr="00367094">
        <w:rPr>
          <w:rFonts w:ascii="Browallia New" w:hAnsi="Browallia New" w:cs="Browallia New"/>
          <w:sz w:val="28"/>
          <w:szCs w:val="28"/>
        </w:rPr>
        <w:t>256</w:t>
      </w:r>
      <w:r w:rsidR="000451B3" w:rsidRPr="00367094">
        <w:rPr>
          <w:rFonts w:ascii="Browallia New" w:hAnsi="Browallia New" w:cs="Browallia New"/>
          <w:sz w:val="28"/>
          <w:szCs w:val="28"/>
        </w:rPr>
        <w:t>5</w:t>
      </w:r>
      <w:r w:rsidRPr="00367094">
        <w:rPr>
          <w:rFonts w:ascii="Browallia New" w:hAnsi="Browallia New" w:cs="Browallia New"/>
          <w:sz w:val="28"/>
          <w:szCs w:val="28"/>
          <w:cs/>
        </w:rP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โดยไม่มีการเปลี่ยนแปลงในบริษัทย่อยในระหว่างงวด ยกเว้นตามที่เปิดเผยในหมายเหตุ </w:t>
      </w:r>
      <w:r w:rsidRPr="00367094">
        <w:rPr>
          <w:rFonts w:ascii="Browallia New" w:hAnsi="Browallia New" w:cs="Browallia New"/>
          <w:sz w:val="28"/>
          <w:szCs w:val="28"/>
        </w:rPr>
        <w:t>1</w:t>
      </w:r>
      <w:r w:rsidR="0097673E" w:rsidRPr="00367094">
        <w:rPr>
          <w:rFonts w:ascii="Browallia New" w:hAnsi="Browallia New" w:cs="Browallia New"/>
          <w:sz w:val="28"/>
          <w:szCs w:val="28"/>
        </w:rPr>
        <w:t>1</w:t>
      </w:r>
      <w:r w:rsidRPr="00367094">
        <w:rPr>
          <w:rFonts w:ascii="Browallia New" w:hAnsi="Browallia New" w:cs="Browallia New"/>
          <w:sz w:val="28"/>
          <w:szCs w:val="28"/>
          <w:cs/>
        </w:rPr>
        <w:t xml:space="preserve"> </w:t>
      </w:r>
    </w:p>
    <w:p w14:paraId="2435C9DE" w14:textId="77777777" w:rsidR="00DA278F" w:rsidRPr="00367094"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001B8F1" w14:textId="77777777" w:rsidR="00247A90" w:rsidRPr="00367094" w:rsidRDefault="0024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7094">
        <w:rPr>
          <w:rFonts w:ascii="Browallia New" w:hAnsi="Browallia New" w:cs="Browallia New"/>
          <w:sz w:val="28"/>
          <w:szCs w:val="28"/>
          <w:cs/>
        </w:rPr>
        <w:br w:type="page"/>
      </w:r>
    </w:p>
    <w:p w14:paraId="4137196B" w14:textId="5FAA00C2" w:rsidR="0089688D" w:rsidRPr="0036709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lastRenderedPageBreak/>
        <w:t>นโยบายการบัญชีที่สำคัญ</w:t>
      </w:r>
      <w:r w:rsidR="002E01C4" w:rsidRPr="00367094">
        <w:rPr>
          <w:rFonts w:ascii="Browallia New" w:hAnsi="Browallia New" w:cs="Browallia New"/>
          <w:b/>
          <w:bCs/>
          <w:sz w:val="28"/>
          <w:szCs w:val="28"/>
          <w:cs/>
          <w:lang w:val="en-GB"/>
        </w:rPr>
        <w:t>และมาตรฐานการรายงานทางการเงินที่มีการเปลี่ยนแปลง</w:t>
      </w:r>
    </w:p>
    <w:p w14:paraId="4776AC74" w14:textId="77777777" w:rsidR="0089688D" w:rsidRPr="00367094"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2FDE10DA" w14:textId="0350BC77" w:rsidR="007146AD" w:rsidRPr="00367094" w:rsidRDefault="007146AD" w:rsidP="007146AD">
      <w:pPr>
        <w:pStyle w:val="ListParagraph"/>
        <w:numPr>
          <w:ilvl w:val="0"/>
          <w:numId w:val="22"/>
        </w:numPr>
        <w:tabs>
          <w:tab w:val="clear" w:pos="680"/>
          <w:tab w:val="clear" w:pos="907"/>
          <w:tab w:val="left" w:pos="426"/>
          <w:tab w:val="left" w:pos="1260"/>
        </w:tabs>
        <w:spacing w:line="240" w:lineRule="auto"/>
        <w:ind w:left="936" w:hanging="477"/>
        <w:jc w:val="thaiDistribute"/>
        <w:rPr>
          <w:rFonts w:ascii="Browallia New" w:eastAsia="Arial Unicode MS" w:hAnsi="Browallia New" w:cs="Browallia New"/>
          <w:color w:val="000000"/>
          <w:sz w:val="28"/>
          <w:szCs w:val="28"/>
          <w:lang w:eastAsia="th-TH"/>
        </w:rPr>
      </w:pPr>
      <w:r w:rsidRPr="00367094">
        <w:rPr>
          <w:rFonts w:ascii="Browallia New" w:eastAsia="Arial Unicode MS" w:hAnsi="Browallia New" w:cs="Browallia New"/>
          <w:color w:val="000000"/>
          <w:sz w:val="28"/>
          <w:szCs w:val="28"/>
          <w:cs/>
          <w:lang w:eastAsia="th-TH"/>
        </w:rPr>
        <w:t>นโยบายการบัญชีที่สำคัญ</w:t>
      </w:r>
    </w:p>
    <w:p w14:paraId="0330764D" w14:textId="77777777" w:rsidR="007146AD" w:rsidRPr="00367094"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759FC998" w:rsidR="00873BC3" w:rsidRPr="00367094" w:rsidRDefault="007146AD" w:rsidP="00873BC3">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r w:rsidRPr="00367094">
        <w:rPr>
          <w:rFonts w:ascii="Browallia New" w:eastAsia="Arial Unicode MS" w:hAnsi="Browallia New" w:cs="Browallia New"/>
          <w:color w:val="000000"/>
          <w:sz w:val="28"/>
          <w:szCs w:val="28"/>
          <w:cs/>
          <w:lang w:eastAsia="th-TH"/>
        </w:rPr>
        <w:t>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w:t>
      </w:r>
      <w:r w:rsidR="004D4ADB" w:rsidRPr="00367094">
        <w:rPr>
          <w:rFonts w:ascii="Browallia New" w:eastAsia="Arial Unicode MS" w:hAnsi="Browallia New" w:cs="Browallia New"/>
          <w:color w:val="000000"/>
          <w:sz w:val="28"/>
          <w:szCs w:val="28"/>
          <w:cs/>
          <w:lang w:eastAsia="th-TH"/>
        </w:rPr>
        <w:t xml:space="preserve"> </w:t>
      </w:r>
      <w:r w:rsidR="004D4ADB" w:rsidRPr="00367094">
        <w:rPr>
          <w:rFonts w:ascii="Browallia New" w:eastAsia="Arial Unicode MS" w:hAnsi="Browallia New" w:cs="Browallia New"/>
          <w:color w:val="000000"/>
          <w:sz w:val="28"/>
          <w:szCs w:val="28"/>
          <w:lang w:eastAsia="th-TH"/>
        </w:rPr>
        <w:t>31</w:t>
      </w:r>
      <w:r w:rsidRPr="00367094">
        <w:rPr>
          <w:rFonts w:ascii="Browallia New" w:eastAsia="Arial Unicode MS" w:hAnsi="Browallia New" w:cs="Browallia New"/>
          <w:color w:val="000000"/>
          <w:sz w:val="28"/>
          <w:szCs w:val="28"/>
          <w:cs/>
          <w:lang w:eastAsia="th-TH"/>
        </w:rPr>
        <w:t xml:space="preserve"> ธันวาคม </w:t>
      </w:r>
      <w:r w:rsidR="004D4ADB" w:rsidRPr="00367094">
        <w:rPr>
          <w:rFonts w:ascii="Browallia New" w:eastAsia="Arial Unicode MS" w:hAnsi="Browallia New" w:cs="Browallia New"/>
          <w:color w:val="000000"/>
          <w:sz w:val="28"/>
          <w:szCs w:val="28"/>
          <w:lang w:eastAsia="th-TH"/>
        </w:rPr>
        <w:t>2565</w:t>
      </w:r>
      <w:r w:rsidRPr="00367094">
        <w:rPr>
          <w:rFonts w:ascii="Browallia New" w:eastAsia="Arial Unicode MS" w:hAnsi="Browallia New" w:cs="Browallia New"/>
          <w:color w:val="000000"/>
          <w:sz w:val="28"/>
          <w:szCs w:val="28"/>
          <w:cs/>
          <w:lang w:eastAsia="th-TH"/>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4D4ADB" w:rsidRPr="00367094">
        <w:rPr>
          <w:rFonts w:ascii="Browallia New" w:eastAsia="Arial Unicode MS" w:hAnsi="Browallia New" w:cs="Browallia New"/>
          <w:color w:val="000000"/>
          <w:sz w:val="28"/>
          <w:szCs w:val="28"/>
          <w:lang w:eastAsia="th-TH"/>
        </w:rPr>
        <w:t>1</w:t>
      </w:r>
      <w:r w:rsidRPr="00367094">
        <w:rPr>
          <w:rFonts w:ascii="Browallia New" w:eastAsia="Arial Unicode MS" w:hAnsi="Browallia New" w:cs="Browallia New"/>
          <w:color w:val="000000"/>
          <w:sz w:val="28"/>
          <w:szCs w:val="28"/>
          <w:cs/>
          <w:lang w:eastAsia="th-TH"/>
        </w:rPr>
        <w:t xml:space="preserve"> มกราคม </w:t>
      </w:r>
      <w:r w:rsidR="004D4ADB" w:rsidRPr="00367094">
        <w:rPr>
          <w:rFonts w:ascii="Browallia New" w:eastAsia="Arial Unicode MS" w:hAnsi="Browallia New" w:cs="Browallia New"/>
          <w:color w:val="000000"/>
          <w:sz w:val="28"/>
          <w:szCs w:val="28"/>
          <w:lang w:eastAsia="th-TH"/>
        </w:rPr>
        <w:t>2566</w:t>
      </w:r>
      <w:r w:rsidR="00873BC3" w:rsidRPr="00367094">
        <w:rPr>
          <w:rFonts w:ascii="Browallia New" w:eastAsia="Arial Unicode MS" w:hAnsi="Browallia New" w:cs="Browallia New"/>
          <w:color w:val="000000"/>
          <w:sz w:val="28"/>
          <w:szCs w:val="28"/>
          <w:cs/>
          <w:lang w:eastAsia="th-TH"/>
        </w:rPr>
        <w:t xml:space="preserve"> </w:t>
      </w:r>
    </w:p>
    <w:p w14:paraId="33DC50FB" w14:textId="77777777" w:rsidR="00A20EEE" w:rsidRPr="00367094" w:rsidRDefault="00A20EEE" w:rsidP="00873BC3">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683DA88A" w14:textId="77777777" w:rsidR="00A20EEE" w:rsidRPr="00367094" w:rsidRDefault="00A20EEE" w:rsidP="00A20EEE">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r w:rsidRPr="00367094">
        <w:rPr>
          <w:rFonts w:ascii="Browallia New" w:eastAsia="Arial Unicode MS" w:hAnsi="Browallia New" w:cs="Browallia New"/>
          <w:color w:val="000000"/>
          <w:sz w:val="28"/>
          <w:szCs w:val="28"/>
          <w:cs/>
          <w:lang w:eastAsia="th-TH"/>
        </w:rPr>
        <w:t xml:space="preserve">อย่างไรก็ตาม ฝ่ายบริหารของกลุ่มบริษัทได้ประเมินแล้วว่ามาตรฐานการรายงานทางการเงินที่มีการปรับปรุงใหม่ไม่มีผลกระทบอย่างเป็นสาระสำคัญต่องบการเงินของกลุ่มบริษัท </w:t>
      </w:r>
    </w:p>
    <w:p w14:paraId="12319ABC" w14:textId="3A835BD0" w:rsidR="0026406C" w:rsidRPr="00367094" w:rsidRDefault="0026406C" w:rsidP="00D07882">
      <w:pPr>
        <w:tabs>
          <w:tab w:val="clear" w:pos="680"/>
          <w:tab w:val="left" w:pos="426"/>
        </w:tabs>
        <w:spacing w:line="240" w:lineRule="auto"/>
        <w:jc w:val="thaiDistribute"/>
        <w:rPr>
          <w:rFonts w:ascii="Browallia New" w:hAnsi="Browallia New" w:cs="Browallia New"/>
          <w:sz w:val="28"/>
          <w:szCs w:val="28"/>
        </w:rPr>
      </w:pPr>
    </w:p>
    <w:p w14:paraId="124CF5EA" w14:textId="77777777" w:rsidR="00835ECA" w:rsidRPr="00367094" w:rsidRDefault="00835ECA" w:rsidP="00835ECA">
      <w:pPr>
        <w:pStyle w:val="ListParagraph"/>
        <w:numPr>
          <w:ilvl w:val="0"/>
          <w:numId w:val="22"/>
        </w:numPr>
        <w:tabs>
          <w:tab w:val="clear" w:pos="680"/>
          <w:tab w:val="clear" w:pos="907"/>
          <w:tab w:val="left" w:pos="426"/>
          <w:tab w:val="left" w:pos="1260"/>
        </w:tabs>
        <w:spacing w:line="240" w:lineRule="auto"/>
        <w:ind w:left="936" w:hanging="477"/>
        <w:jc w:val="thaiDistribute"/>
        <w:rPr>
          <w:rFonts w:ascii="Browallia New" w:eastAsia="Arial Unicode MS" w:hAnsi="Browallia New" w:cs="Browallia New"/>
          <w:color w:val="000000"/>
          <w:sz w:val="28"/>
          <w:szCs w:val="28"/>
          <w:lang w:eastAsia="th-TH"/>
        </w:rPr>
      </w:pPr>
      <w:r w:rsidRPr="00367094">
        <w:rPr>
          <w:rFonts w:ascii="Browallia New" w:eastAsia="Arial Unicode MS" w:hAnsi="Browallia New" w:cs="Browallia New"/>
          <w:color w:val="000000"/>
          <w:sz w:val="28"/>
          <w:szCs w:val="28"/>
          <w:cs/>
          <w:lang w:eastAsia="th-TH"/>
        </w:rPr>
        <w:t>มาตรฐานการรายงานทางการเงินที่มีการเปลี่ยนแปลง</w:t>
      </w:r>
    </w:p>
    <w:p w14:paraId="56D77B52" w14:textId="77777777" w:rsidR="00835ECA" w:rsidRPr="00367094" w:rsidRDefault="00835ECA" w:rsidP="00835ECA">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520ECC78" w14:textId="297DB6B8" w:rsidR="00E879DF" w:rsidRPr="00367094" w:rsidRDefault="00E879DF" w:rsidP="00835ECA">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r w:rsidRPr="00367094">
        <w:rPr>
          <w:rFonts w:ascii="Browallia New" w:eastAsia="Arial Unicode MS" w:hAnsi="Browallia New" w:cs="Browallia New"/>
          <w:color w:val="000000"/>
          <w:sz w:val="28"/>
          <w:szCs w:val="28"/>
          <w:cs/>
          <w:lang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367094">
        <w:rPr>
          <w:rFonts w:ascii="Browallia New" w:eastAsia="Arial Unicode MS" w:hAnsi="Browallia New" w:cs="Browallia New"/>
          <w:color w:val="000000"/>
          <w:sz w:val="28"/>
          <w:szCs w:val="28"/>
          <w:lang w:eastAsia="th-TH"/>
        </w:rPr>
        <w:t>1</w:t>
      </w:r>
      <w:r w:rsidRPr="00367094">
        <w:rPr>
          <w:rFonts w:ascii="Browallia New" w:eastAsia="Arial Unicode MS" w:hAnsi="Browallia New" w:cs="Browallia New"/>
          <w:color w:val="000000"/>
          <w:sz w:val="28"/>
          <w:szCs w:val="28"/>
          <w:cs/>
          <w:lang w:eastAsia="th-TH"/>
        </w:rPr>
        <w:t xml:space="preserve"> มกราคม </w:t>
      </w:r>
      <w:r w:rsidRPr="00367094">
        <w:rPr>
          <w:rFonts w:ascii="Browallia New" w:eastAsia="Arial Unicode MS" w:hAnsi="Browallia New" w:cs="Browallia New"/>
          <w:color w:val="000000"/>
          <w:sz w:val="28"/>
          <w:szCs w:val="28"/>
          <w:lang w:eastAsia="th-TH"/>
        </w:rPr>
        <w:t>2566</w:t>
      </w:r>
      <w:r w:rsidRPr="00367094">
        <w:rPr>
          <w:rFonts w:ascii="Browallia New" w:eastAsia="Arial Unicode MS" w:hAnsi="Browallia New" w:cs="Browallia New"/>
          <w:color w:val="000000"/>
          <w:sz w:val="28"/>
          <w:szCs w:val="28"/>
          <w:cs/>
          <w:lang w:eastAsia="th-TH"/>
        </w:rPr>
        <w:t xml:space="preserve"> มีดังนี้</w:t>
      </w:r>
    </w:p>
    <w:p w14:paraId="5847735F" w14:textId="77777777" w:rsidR="003B592B" w:rsidRPr="00367094" w:rsidRDefault="003B592B" w:rsidP="00E879DF">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356514EF" w14:textId="773A4E3B" w:rsidR="003B592B" w:rsidRPr="00367094" w:rsidRDefault="003B592B"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color w:val="000000"/>
          <w:sz w:val="28"/>
          <w:szCs w:val="28"/>
          <w:lang w:eastAsia="th-TH"/>
        </w:rPr>
      </w:pPr>
      <w:r w:rsidRPr="00367094">
        <w:rPr>
          <w:rFonts w:ascii="Browallia New" w:hAnsi="Browallia New" w:cs="Browallia New"/>
          <w:sz w:val="28"/>
          <w:szCs w:val="28"/>
          <w:cs/>
          <w:lang w:val="th-TH" w:eastAsia="th-TH"/>
        </w:rPr>
        <w:t xml:space="preserve">มาตรฐานการบัญชีฉบับที่ </w:t>
      </w:r>
      <w:r w:rsidR="00780BF1" w:rsidRPr="00367094">
        <w:rPr>
          <w:rFonts w:ascii="Browallia New" w:hAnsi="Browallia New" w:cs="Browallia New"/>
          <w:sz w:val="28"/>
          <w:szCs w:val="28"/>
          <w:lang w:eastAsia="th-TH"/>
        </w:rPr>
        <w:t>16</w:t>
      </w:r>
      <w:r w:rsidRPr="00367094">
        <w:rPr>
          <w:rFonts w:ascii="Browallia New" w:hAnsi="Browallia New" w:cs="Browallia New"/>
          <w:sz w:val="28"/>
          <w:szCs w:val="28"/>
          <w:cs/>
          <w:lang w:val="th-TH" w:eastAsia="th-TH"/>
        </w:rPr>
        <w:t xml:space="preserve"> เรื่อง ที่ดิน อาคารและอุปกรณ์</w:t>
      </w:r>
    </w:p>
    <w:p w14:paraId="6481BFDA" w14:textId="77777777" w:rsidR="003B592B" w:rsidRPr="00367094" w:rsidRDefault="003B592B"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color w:val="000000"/>
          <w:sz w:val="28"/>
          <w:szCs w:val="28"/>
          <w:lang w:eastAsia="th-TH"/>
        </w:rPr>
      </w:pPr>
    </w:p>
    <w:p w14:paraId="16DBC610" w14:textId="5E85283A" w:rsidR="003B592B" w:rsidRPr="00367094" w:rsidRDefault="003B592B"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color w:val="000000"/>
          <w:sz w:val="28"/>
          <w:szCs w:val="28"/>
          <w:lang w:eastAsia="th-TH"/>
        </w:rPr>
      </w:pPr>
      <w:r w:rsidRPr="00367094">
        <w:rPr>
          <w:rFonts w:ascii="Browallia New" w:hAnsi="Browallia New" w:cs="Browallia New"/>
          <w:sz w:val="28"/>
          <w:szCs w:val="28"/>
          <w:cs/>
          <w:lang w:val="th-TH" w:eastAsia="th-TH"/>
        </w:rPr>
        <w:t>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เป็นรายได้แทนการนำไปหักออกจากต้นทุนของที่ดิน อาคารและอุปกรณ์นั้น</w:t>
      </w:r>
    </w:p>
    <w:p w14:paraId="23EB9AC0" w14:textId="09771438" w:rsidR="00606C0F" w:rsidRPr="00367094" w:rsidRDefault="0060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th-TH" w:eastAsia="th-TH"/>
        </w:rPr>
      </w:pPr>
    </w:p>
    <w:p w14:paraId="1F4AC26A" w14:textId="33ACE332" w:rsidR="00E958D3" w:rsidRPr="00367094"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sidRPr="00367094">
        <w:rPr>
          <w:rFonts w:ascii="Browallia New" w:eastAsia="Arial Unicode MS" w:hAnsi="Browallia New" w:cs="Browallia New"/>
          <w:sz w:val="28"/>
          <w:szCs w:val="28"/>
          <w:cs/>
          <w:lang w:val="th-TH" w:eastAsia="th-TH"/>
        </w:rPr>
        <w:t xml:space="preserve">มาตรฐานการบัญชีฉบับที่ </w:t>
      </w:r>
      <w:r w:rsidR="00207D4F" w:rsidRPr="00367094">
        <w:rPr>
          <w:rFonts w:ascii="Browallia New" w:hAnsi="Browallia New" w:cs="Browallia New"/>
          <w:sz w:val="28"/>
          <w:szCs w:val="28"/>
          <w:lang w:eastAsia="th-TH"/>
        </w:rPr>
        <w:t>37</w:t>
      </w:r>
      <w:r w:rsidRPr="00367094">
        <w:rPr>
          <w:rFonts w:ascii="Browallia New" w:eastAsia="Arial Unicode MS" w:hAnsi="Browallia New" w:cs="Browallia New"/>
          <w:sz w:val="28"/>
          <w:szCs w:val="28"/>
          <w:cs/>
          <w:lang w:val="th-TH" w:eastAsia="th-TH"/>
        </w:rPr>
        <w:t xml:space="preserve"> เรื่อง ประมาณการหนี้สิน หนี้สินที่อาจเกิดขึ้น และสินทรัพย์ที่อาจเกิดขึ้น </w:t>
      </w:r>
    </w:p>
    <w:p w14:paraId="1211166E" w14:textId="77777777" w:rsidR="003B592B" w:rsidRPr="00367094" w:rsidRDefault="003B592B" w:rsidP="003B592B">
      <w:pPr>
        <w:rPr>
          <w:rFonts w:ascii="Browallia New" w:hAnsi="Browallia New" w:cs="Browallia New"/>
          <w:sz w:val="28"/>
          <w:szCs w:val="28"/>
          <w:lang w:val="th-TH" w:eastAsia="th-TH"/>
        </w:rPr>
      </w:pPr>
    </w:p>
    <w:p w14:paraId="34963D19" w14:textId="28886570" w:rsidR="00E958D3" w:rsidRPr="00367094"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cs/>
          <w:lang w:val="th-TH" w:eastAsia="th-TH"/>
        </w:rPr>
      </w:pPr>
      <w:r w:rsidRPr="00367094">
        <w:rPr>
          <w:rFonts w:ascii="Browallia New" w:eastAsia="Arial Unicode MS" w:hAnsi="Browallia New" w:cs="Browallia New"/>
          <w:sz w:val="28"/>
          <w:szCs w:val="28"/>
          <w:cs/>
          <w:lang w:val="th-TH" w:eastAsia="th-TH"/>
        </w:rPr>
        <w:t>การปรับปรุงอธิบายเพิ่มเติมในส่วนของต้นทุนส่วนเพิ่มที่ต้องจ่ายเพื่อปฏิบัติตามสัญญาและการ</w:t>
      </w:r>
      <w:r w:rsidR="00A745A8" w:rsidRPr="00367094">
        <w:rPr>
          <w:rFonts w:ascii="Browallia New" w:eastAsia="Arial Unicode MS" w:hAnsi="Browallia New" w:cs="Browallia New"/>
          <w:sz w:val="28"/>
          <w:szCs w:val="28"/>
          <w:cs/>
          <w:lang w:val="th-TH" w:eastAsia="th-TH"/>
        </w:rPr>
        <w:br/>
      </w:r>
      <w:r w:rsidRPr="00367094">
        <w:rPr>
          <w:rFonts w:ascii="Browallia New" w:eastAsia="Arial Unicode MS" w:hAnsi="Browallia New" w:cs="Browallia New"/>
          <w:sz w:val="28"/>
          <w:szCs w:val="28"/>
          <w:cs/>
          <w:lang w:val="th-TH" w:eastAsia="th-TH"/>
        </w:rPr>
        <w:t>ปันส่วนต้นทุนอื่นที่เกี่ยวข้องโดยตรง ที่ต้องนำมาพิจารณาว่าสัญญานั้นเป็นสัญญาที่สร้างภาระหรือไม่</w:t>
      </w:r>
    </w:p>
    <w:p w14:paraId="02B2B856" w14:textId="77777777" w:rsidR="00E958D3" w:rsidRPr="00367094" w:rsidRDefault="00E958D3" w:rsidP="003B592B">
      <w:pPr>
        <w:rPr>
          <w:rFonts w:ascii="Browallia New" w:hAnsi="Browallia New" w:cs="Browallia New"/>
          <w:sz w:val="28"/>
          <w:szCs w:val="28"/>
          <w:lang w:val="th-TH" w:eastAsia="th-TH"/>
        </w:rPr>
      </w:pPr>
    </w:p>
    <w:p w14:paraId="1D565CF6" w14:textId="1A3E350C" w:rsidR="00E958D3" w:rsidRPr="00367094"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cs/>
          <w:lang w:val="th-TH" w:eastAsia="th-TH"/>
        </w:rPr>
      </w:pPr>
      <w:r w:rsidRPr="00367094">
        <w:rPr>
          <w:rFonts w:ascii="Browallia New" w:eastAsia="Arial Unicode MS" w:hAnsi="Browallia New" w:cs="Browallia New"/>
          <w:sz w:val="28"/>
          <w:szCs w:val="28"/>
          <w:cs/>
          <w:lang w:val="th-TH" w:eastAsia="th-TH"/>
        </w:rPr>
        <w:t xml:space="preserve">มาตรฐานการบัญชีฉบับที่ </w:t>
      </w:r>
      <w:r w:rsidR="00843B84" w:rsidRPr="00367094">
        <w:rPr>
          <w:rFonts w:ascii="Browallia New" w:hAnsi="Browallia New" w:cs="Browallia New"/>
          <w:sz w:val="28"/>
          <w:szCs w:val="28"/>
          <w:lang w:eastAsia="th-TH"/>
        </w:rPr>
        <w:t>4</w:t>
      </w:r>
      <w:r w:rsidR="00B52CC1" w:rsidRPr="00367094">
        <w:rPr>
          <w:rFonts w:ascii="Browallia New" w:hAnsi="Browallia New" w:cs="Browallia New"/>
          <w:sz w:val="28"/>
          <w:szCs w:val="28"/>
          <w:lang w:eastAsia="th-TH"/>
        </w:rPr>
        <w:t>1</w:t>
      </w:r>
      <w:r w:rsidRPr="00367094">
        <w:rPr>
          <w:rFonts w:ascii="Browallia New" w:eastAsia="Arial Unicode MS" w:hAnsi="Browallia New" w:cs="Browallia New"/>
          <w:sz w:val="28"/>
          <w:szCs w:val="28"/>
          <w:cs/>
          <w:lang w:val="th-TH" w:eastAsia="th-TH"/>
        </w:rPr>
        <w:t xml:space="preserve"> เรื่อง เกษตรกรรม</w:t>
      </w:r>
    </w:p>
    <w:p w14:paraId="1539192C" w14:textId="77777777" w:rsidR="003B592B" w:rsidRPr="00367094" w:rsidRDefault="003B592B" w:rsidP="003B592B">
      <w:pPr>
        <w:rPr>
          <w:rFonts w:ascii="Browallia New" w:hAnsi="Browallia New" w:cs="Browallia New"/>
          <w:sz w:val="28"/>
          <w:szCs w:val="28"/>
          <w:lang w:eastAsia="th-TH"/>
        </w:rPr>
      </w:pPr>
    </w:p>
    <w:p w14:paraId="4A876242" w14:textId="77777777" w:rsidR="003B592B" w:rsidRPr="00367094" w:rsidRDefault="003B592B" w:rsidP="00E879DF">
      <w:pPr>
        <w:pStyle w:val="ListParagraph"/>
        <w:tabs>
          <w:tab w:val="clear" w:pos="680"/>
          <w:tab w:val="clear" w:pos="907"/>
          <w:tab w:val="left" w:pos="426"/>
          <w:tab w:val="left" w:pos="1260"/>
        </w:tabs>
        <w:spacing w:line="240" w:lineRule="auto"/>
        <w:ind w:left="1656"/>
        <w:jc w:val="thaiDistribute"/>
        <w:rPr>
          <w:rFonts w:ascii="Browallia New" w:hAnsi="Browallia New" w:cs="Browallia New"/>
          <w:sz w:val="28"/>
          <w:szCs w:val="28"/>
          <w:lang w:val="th-TH" w:eastAsia="th-TH"/>
        </w:rPr>
      </w:pPr>
      <w:r w:rsidRPr="00367094">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6D15D6F" w14:textId="77777777" w:rsidR="00E958D3" w:rsidRPr="00367094" w:rsidRDefault="00E958D3" w:rsidP="003B592B">
      <w:pPr>
        <w:rPr>
          <w:rFonts w:ascii="Browallia New" w:hAnsi="Browallia New" w:cs="Browallia New"/>
          <w:sz w:val="28"/>
          <w:szCs w:val="28"/>
          <w:lang w:val="th-TH" w:eastAsia="th-TH"/>
        </w:rPr>
      </w:pPr>
    </w:p>
    <w:p w14:paraId="68FA54E5" w14:textId="63C57D6C" w:rsidR="003B592B" w:rsidRPr="00367094"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hAnsi="Browallia New" w:cs="Browallia New"/>
          <w:sz w:val="28"/>
          <w:szCs w:val="28"/>
          <w:lang w:val="th-TH" w:eastAsia="th-TH"/>
        </w:rPr>
      </w:pPr>
      <w:r w:rsidRPr="00367094">
        <w:rPr>
          <w:rFonts w:ascii="Browallia New" w:eastAsia="Arial Unicode MS" w:hAnsi="Browallia New" w:cs="Browallia New"/>
          <w:sz w:val="28"/>
          <w:szCs w:val="28"/>
          <w:cs/>
          <w:lang w:val="th-TH" w:eastAsia="th-TH"/>
        </w:rPr>
        <w:t xml:space="preserve">มาตรฐานการรายงานทางการเงินฉบับที่ </w:t>
      </w:r>
      <w:r w:rsidR="00B52CC1" w:rsidRPr="00367094">
        <w:rPr>
          <w:rFonts w:ascii="Browallia New" w:eastAsia="Arial Unicode MS" w:hAnsi="Browallia New" w:cs="Browallia New"/>
          <w:sz w:val="28"/>
          <w:szCs w:val="28"/>
          <w:lang w:eastAsia="th-TH"/>
        </w:rPr>
        <w:t>1</w:t>
      </w:r>
      <w:r w:rsidRPr="00367094">
        <w:rPr>
          <w:rFonts w:ascii="Browallia New" w:eastAsia="Arial Unicode MS" w:hAnsi="Browallia New" w:cs="Browallia New"/>
          <w:sz w:val="28"/>
          <w:szCs w:val="28"/>
          <w:cs/>
          <w:lang w:val="th-TH" w:eastAsia="th-TH"/>
        </w:rPr>
        <w:t xml:space="preserve"> เรื่อง การนำมาตรฐานการรายงานทางการเงินมาใช้เป็น</w:t>
      </w:r>
      <w:r w:rsidR="003B592B" w:rsidRPr="00367094">
        <w:rPr>
          <w:rFonts w:ascii="Browallia New" w:hAnsi="Browallia New" w:cs="Browallia New"/>
          <w:sz w:val="28"/>
          <w:szCs w:val="28"/>
          <w:cs/>
          <w:lang w:val="th-TH" w:eastAsia="th-TH"/>
        </w:rPr>
        <w:t>ครั้งแรก</w:t>
      </w:r>
    </w:p>
    <w:p w14:paraId="6697D2C5" w14:textId="77777777" w:rsidR="00E958D3" w:rsidRPr="00367094" w:rsidRDefault="00E958D3" w:rsidP="003B592B">
      <w:pPr>
        <w:rPr>
          <w:rFonts w:ascii="Browallia New" w:eastAsia="Arial Unicode MS" w:hAnsi="Browallia New" w:cs="Browallia New"/>
          <w:sz w:val="28"/>
          <w:szCs w:val="28"/>
          <w:lang w:val="th-TH" w:eastAsia="th-TH"/>
        </w:rPr>
      </w:pPr>
    </w:p>
    <w:p w14:paraId="697DB9E3" w14:textId="77777777" w:rsidR="00E958D3" w:rsidRPr="00367094"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lang w:val="th-TH" w:eastAsia="th-TH"/>
        </w:rPr>
      </w:pPr>
      <w:r w:rsidRPr="00367094">
        <w:rPr>
          <w:rFonts w:ascii="Browallia New" w:eastAsia="Arial Unicode MS" w:hAnsi="Browallia New" w:cs="Browallia New"/>
          <w:sz w:val="28"/>
          <w:szCs w:val="28"/>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17513001" w14:textId="77777777" w:rsidR="00E958D3" w:rsidRPr="00367094" w:rsidRDefault="00E958D3" w:rsidP="00E879DF">
      <w:pPr>
        <w:rPr>
          <w:rFonts w:ascii="Browallia New" w:eastAsia="Arial Unicode MS" w:hAnsi="Browallia New" w:cs="Browallia New"/>
          <w:sz w:val="28"/>
          <w:szCs w:val="28"/>
          <w:cs/>
          <w:lang w:val="th-TH" w:eastAsia="th-TH"/>
        </w:rPr>
      </w:pPr>
    </w:p>
    <w:p w14:paraId="19FA05FF" w14:textId="77777777" w:rsidR="003C0D90" w:rsidRPr="00367094" w:rsidRDefault="003C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th-TH" w:eastAsia="th-TH"/>
        </w:rPr>
      </w:pPr>
      <w:r w:rsidRPr="00367094">
        <w:rPr>
          <w:rFonts w:ascii="Browallia New" w:eastAsia="Arial Unicode MS" w:hAnsi="Browallia New" w:cs="Browallia New"/>
          <w:sz w:val="28"/>
          <w:szCs w:val="28"/>
          <w:cs/>
          <w:lang w:val="th-TH" w:eastAsia="th-TH"/>
        </w:rPr>
        <w:br w:type="page"/>
      </w:r>
    </w:p>
    <w:p w14:paraId="20AB577A" w14:textId="7DE6CAAB" w:rsidR="00E958D3" w:rsidRPr="00367094"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sidRPr="00367094">
        <w:rPr>
          <w:rFonts w:ascii="Browallia New" w:eastAsia="Arial Unicode MS" w:hAnsi="Browallia New" w:cs="Browallia New"/>
          <w:sz w:val="28"/>
          <w:szCs w:val="28"/>
          <w:cs/>
          <w:lang w:val="th-TH" w:eastAsia="th-TH"/>
        </w:rPr>
        <w:t xml:space="preserve">มาตรฐานการรายงานทางการเงินฉบับที่ </w:t>
      </w:r>
      <w:r w:rsidR="00B52CC1" w:rsidRPr="00367094">
        <w:rPr>
          <w:rFonts w:ascii="Browallia New" w:eastAsia="Arial Unicode MS" w:hAnsi="Browallia New" w:cs="Browallia New"/>
          <w:sz w:val="28"/>
          <w:szCs w:val="28"/>
          <w:lang w:eastAsia="th-TH"/>
        </w:rPr>
        <w:t>3</w:t>
      </w:r>
      <w:r w:rsidRPr="00367094">
        <w:rPr>
          <w:rFonts w:ascii="Browallia New" w:eastAsia="Arial Unicode MS" w:hAnsi="Browallia New" w:cs="Browallia New"/>
          <w:sz w:val="28"/>
          <w:szCs w:val="28"/>
          <w:cs/>
          <w:lang w:val="th-TH" w:eastAsia="th-TH"/>
        </w:rPr>
        <w:t xml:space="preserve"> เรื่อง การรวมธุรกิจ</w:t>
      </w:r>
    </w:p>
    <w:p w14:paraId="6847B73D" w14:textId="77777777" w:rsidR="003B592B" w:rsidRPr="00367094" w:rsidRDefault="003B592B" w:rsidP="003B592B">
      <w:pPr>
        <w:pStyle w:val="ListParagraph"/>
        <w:ind w:left="1080"/>
        <w:rPr>
          <w:rFonts w:ascii="Browallia New" w:hAnsi="Browallia New" w:cs="Browallia New"/>
          <w:sz w:val="28"/>
          <w:szCs w:val="28"/>
          <w:lang w:eastAsia="th-TH"/>
        </w:rPr>
      </w:pPr>
    </w:p>
    <w:p w14:paraId="224D89C9" w14:textId="7A2D8559" w:rsidR="00E958D3" w:rsidRPr="00367094"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cs/>
          <w:lang w:val="th-TH" w:eastAsia="th-TH"/>
        </w:rPr>
      </w:pPr>
      <w:r w:rsidRPr="00367094">
        <w:rPr>
          <w:rFonts w:ascii="Browallia New" w:eastAsia="Arial Unicode MS" w:hAnsi="Browallia New" w:cs="Browallia New"/>
          <w:sz w:val="28"/>
          <w:szCs w:val="28"/>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w:t>
      </w:r>
      <w:r w:rsidR="006412C0">
        <w:rPr>
          <w:rFonts w:ascii="Browallia New" w:eastAsia="Arial Unicode MS" w:hAnsi="Browallia New" w:cs="Browallia New"/>
          <w:sz w:val="28"/>
          <w:szCs w:val="28"/>
          <w:cs/>
          <w:lang w:val="th-TH" w:eastAsia="th-TH"/>
        </w:rPr>
        <w:br/>
      </w:r>
      <w:r w:rsidRPr="00367094">
        <w:rPr>
          <w:rFonts w:ascii="Browallia New" w:eastAsia="Arial Unicode MS" w:hAnsi="Browallia New" w:cs="Browallia New"/>
          <w:sz w:val="28"/>
          <w:szCs w:val="28"/>
          <w:cs/>
          <w:lang w:val="th-TH" w:eastAsia="th-TH"/>
        </w:rPr>
        <w:t>ไม่สามารถรับรู้รายการได้</w:t>
      </w:r>
    </w:p>
    <w:p w14:paraId="13ABA9B5" w14:textId="77777777" w:rsidR="00E958D3" w:rsidRPr="00367094" w:rsidRDefault="00E958D3" w:rsidP="003B592B">
      <w:pPr>
        <w:rPr>
          <w:rFonts w:ascii="Browallia New" w:hAnsi="Browallia New" w:cs="Browallia New"/>
          <w:sz w:val="28"/>
          <w:szCs w:val="28"/>
          <w:lang w:val="th-TH" w:eastAsia="th-TH"/>
        </w:rPr>
      </w:pPr>
    </w:p>
    <w:p w14:paraId="1B6B850D" w14:textId="6190D001" w:rsidR="00E958D3" w:rsidRPr="00367094"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sidRPr="00367094">
        <w:rPr>
          <w:rFonts w:ascii="Browallia New" w:eastAsia="Arial Unicode MS" w:hAnsi="Browallia New" w:cs="Browallia New"/>
          <w:sz w:val="28"/>
          <w:szCs w:val="28"/>
          <w:cs/>
          <w:lang w:val="th-TH" w:eastAsia="th-TH"/>
        </w:rPr>
        <w:t xml:space="preserve">มาตรฐานการรายงานทางการเงินฉบับที่ </w:t>
      </w:r>
      <w:r w:rsidR="00B52CC1" w:rsidRPr="00367094">
        <w:rPr>
          <w:rFonts w:ascii="Browallia New" w:eastAsia="Arial Unicode MS" w:hAnsi="Browallia New" w:cs="Browallia New"/>
          <w:sz w:val="28"/>
          <w:szCs w:val="28"/>
          <w:lang w:eastAsia="th-TH"/>
        </w:rPr>
        <w:t>9</w:t>
      </w:r>
      <w:r w:rsidRPr="00367094">
        <w:rPr>
          <w:rFonts w:ascii="Browallia New" w:eastAsia="Arial Unicode MS" w:hAnsi="Browallia New" w:cs="Browallia New"/>
          <w:sz w:val="28"/>
          <w:szCs w:val="28"/>
          <w:cs/>
          <w:lang w:val="th-TH" w:eastAsia="th-TH"/>
        </w:rPr>
        <w:t xml:space="preserve"> เรื่อง เครื่องมือทางการเงิน</w:t>
      </w:r>
    </w:p>
    <w:p w14:paraId="06DBFBD9" w14:textId="77777777" w:rsidR="003B592B" w:rsidRPr="00367094" w:rsidRDefault="003B592B" w:rsidP="003B592B">
      <w:pPr>
        <w:rPr>
          <w:rFonts w:ascii="Browallia New" w:hAnsi="Browallia New" w:cs="Browallia New"/>
          <w:sz w:val="28"/>
          <w:szCs w:val="28"/>
          <w:lang w:val="th-TH" w:eastAsia="th-TH"/>
        </w:rPr>
      </w:pPr>
    </w:p>
    <w:p w14:paraId="4059692E" w14:textId="3F61B240" w:rsidR="00BB651D" w:rsidRPr="00367094"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lang w:val="th-TH" w:eastAsia="th-TH"/>
        </w:rPr>
      </w:pPr>
      <w:r w:rsidRPr="00367094">
        <w:rPr>
          <w:rFonts w:ascii="Browallia New" w:eastAsia="Arial Unicode MS" w:hAnsi="Browallia New" w:cs="Browallia New"/>
          <w:sz w:val="28"/>
          <w:szCs w:val="28"/>
          <w:cs/>
          <w:lang w:val="th-TH" w:eastAsia="th-TH"/>
        </w:rPr>
        <w:t>การปรับปรุงอธิบายเพิ่มเติมเกี่ยวกับค่าธรรมเนียมในการพิจารณาตัดรายการหนี้สินทางการเงิน</w:t>
      </w:r>
      <w:r w:rsidR="006412C0">
        <w:rPr>
          <w:rFonts w:ascii="Browallia New" w:eastAsia="Arial Unicode MS" w:hAnsi="Browallia New" w:cs="Browallia New"/>
          <w:sz w:val="28"/>
          <w:szCs w:val="28"/>
          <w:cs/>
          <w:lang w:val="th-TH" w:eastAsia="th-TH"/>
        </w:rPr>
        <w:br/>
      </w:r>
      <w:r w:rsidRPr="00367094">
        <w:rPr>
          <w:rFonts w:ascii="Browallia New" w:eastAsia="Arial Unicode MS" w:hAnsi="Browallia New" w:cs="Browallia New"/>
          <w:sz w:val="28"/>
          <w:szCs w:val="28"/>
          <w:cs/>
          <w:lang w:val="th-TH" w:eastAsia="th-TH"/>
        </w:rPr>
        <w:t xml:space="preserve">ด้วยวิธีร้อยละ </w:t>
      </w:r>
      <w:r w:rsidR="00FE5EF2" w:rsidRPr="00367094">
        <w:rPr>
          <w:rFonts w:ascii="Browallia New" w:eastAsia="Arial Unicode MS" w:hAnsi="Browallia New" w:cs="Browallia New"/>
          <w:sz w:val="28"/>
          <w:szCs w:val="28"/>
          <w:lang w:eastAsia="th-TH"/>
        </w:rPr>
        <w:t>10</w:t>
      </w:r>
      <w:r w:rsidRPr="00367094">
        <w:rPr>
          <w:rFonts w:ascii="Browallia New" w:eastAsia="Arial Unicode MS" w:hAnsi="Browallia New" w:cs="Browallia New"/>
          <w:sz w:val="28"/>
          <w:szCs w:val="28"/>
          <w:cs/>
          <w:lang w:val="th-TH" w:eastAsia="th-TH"/>
        </w:rPr>
        <w:t xml:space="preserve"> โดยต้องมีการนำค่าธรรมเนียมจ่ายสุทธิด้วยค่าธรรมเนียมรับมาคำนวณ (รวมเฉพาะค่าธรรมเนียมที่เกิดระหว่างผู้กู้ยืมและผู้ให้กู้ยืม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00293EA9" w:rsidRPr="00367094">
        <w:rPr>
          <w:rFonts w:ascii="Browallia New" w:eastAsia="Arial Unicode MS" w:hAnsi="Browallia New" w:cs="Browallia New"/>
          <w:sz w:val="28"/>
          <w:szCs w:val="28"/>
          <w:cs/>
          <w:lang w:val="th-TH" w:eastAsia="th-TH"/>
        </w:rPr>
        <w:t xml:space="preserve"> </w:t>
      </w:r>
    </w:p>
    <w:p w14:paraId="5E22CB9B" w14:textId="640C74E9" w:rsidR="001F62D6" w:rsidRPr="00367094" w:rsidRDefault="001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383105AC" w14:textId="38A647F1" w:rsidR="00956183" w:rsidRPr="0036709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367094"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25D50953" w:rsidR="00956183" w:rsidRPr="00367094"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w:t>
      </w:r>
      <w:r w:rsidR="00A46780" w:rsidRPr="00367094">
        <w:rPr>
          <w:rFonts w:ascii="Browallia New" w:hAnsi="Browallia New" w:cs="Browallia New"/>
          <w:sz w:val="28"/>
          <w:szCs w:val="28"/>
        </w:rPr>
        <w:t xml:space="preserve">   </w:t>
      </w:r>
      <w:r w:rsidRPr="00367094">
        <w:rPr>
          <w:rFonts w:ascii="Browallia New" w:hAnsi="Browallia New" w:cs="Browallia New"/>
          <w:sz w:val="28"/>
          <w:szCs w:val="28"/>
          <w:cs/>
        </w:rPr>
        <w:t>และการวัดมูลค่าของสินทรัพย์ หนี้สิน รายได้ และค่าใช้จ่าย ผลที่เกิดขึ้นจริงอาจจะแตกต่างจากการใช้ดุลยพินิจ</w:t>
      </w:r>
      <w:r w:rsidR="00C5191E" w:rsidRPr="00367094">
        <w:rPr>
          <w:rFonts w:ascii="Browallia New" w:hAnsi="Browallia New" w:cs="Browallia New"/>
          <w:sz w:val="28"/>
          <w:szCs w:val="28"/>
        </w:rPr>
        <w:t xml:space="preserve"> </w:t>
      </w:r>
      <w:r w:rsidR="00A46780"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367094"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4C1A9311" w14:textId="70502C28" w:rsidR="002D6FC7" w:rsidRPr="00367094" w:rsidRDefault="00956183" w:rsidP="004C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367094">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367094">
        <w:rPr>
          <w:rFonts w:ascii="Browallia New" w:hAnsi="Browallia New" w:cs="Browallia New"/>
          <w:sz w:val="28"/>
          <w:szCs w:val="28"/>
        </w:rPr>
        <w:t xml:space="preserve">31 </w:t>
      </w:r>
      <w:r w:rsidRPr="00367094">
        <w:rPr>
          <w:rFonts w:ascii="Browallia New" w:hAnsi="Browallia New" w:cs="Browallia New"/>
          <w:sz w:val="28"/>
          <w:szCs w:val="28"/>
          <w:cs/>
        </w:rPr>
        <w:t xml:space="preserve">ธันวาคม </w:t>
      </w:r>
      <w:r w:rsidR="004F10CA" w:rsidRPr="00367094">
        <w:rPr>
          <w:rFonts w:ascii="Browallia New" w:hAnsi="Browallia New" w:cs="Browallia New"/>
          <w:sz w:val="28"/>
          <w:szCs w:val="28"/>
        </w:rPr>
        <w:t>256</w:t>
      </w:r>
      <w:r w:rsidR="00373242" w:rsidRPr="00367094">
        <w:rPr>
          <w:rFonts w:ascii="Browallia New" w:hAnsi="Browallia New" w:cs="Browallia New"/>
          <w:sz w:val="28"/>
          <w:szCs w:val="28"/>
        </w:rPr>
        <w:t>5</w:t>
      </w:r>
    </w:p>
    <w:p w14:paraId="5E476B5B" w14:textId="77777777" w:rsidR="00A46780" w:rsidRPr="00367094"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613C5AF5" w14:textId="1D6EF8AE" w:rsidR="00EA5F59" w:rsidRPr="00367094"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รายการบัญชีกับ</w:t>
      </w:r>
      <w:r w:rsidR="00EA5F59" w:rsidRPr="00367094">
        <w:rPr>
          <w:rFonts w:ascii="Browallia New" w:hAnsi="Browallia New" w:cs="Browallia New"/>
          <w:b/>
          <w:bCs/>
          <w:sz w:val="28"/>
          <w:szCs w:val="28"/>
          <w:cs/>
          <w:lang w:val="en-GB"/>
        </w:rPr>
        <w:t>บุคคลและบริษัทที่เกี่ยวข้องกัน</w:t>
      </w:r>
    </w:p>
    <w:p w14:paraId="2BB8B4B0"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7D3AFA48" w14:textId="3135FB5E" w:rsidR="00555F87" w:rsidRPr="00367094" w:rsidRDefault="006971B8" w:rsidP="002718B6">
      <w:pPr>
        <w:pStyle w:val="BodyText2"/>
        <w:tabs>
          <w:tab w:val="clear" w:pos="540"/>
        </w:tabs>
        <w:spacing w:line="240" w:lineRule="auto"/>
        <w:ind w:left="426" w:right="47"/>
        <w:jc w:val="thaiDistribute"/>
        <w:rPr>
          <w:rFonts w:ascii="Browallia New" w:hAnsi="Browallia New" w:cs="Browallia New"/>
          <w:sz w:val="28"/>
          <w:szCs w:val="28"/>
          <w:cs/>
        </w:rPr>
      </w:pPr>
      <w:r w:rsidRPr="00367094">
        <w:rPr>
          <w:rFonts w:ascii="Browallia New" w:hAnsi="Browallia New" w:cs="Browallia New"/>
          <w:sz w:val="28"/>
          <w:szCs w:val="28"/>
          <w:cs/>
        </w:rPr>
        <w:t>งบการเงิน</w:t>
      </w:r>
      <w:r w:rsidR="002009A8" w:rsidRPr="00367094">
        <w:rPr>
          <w:rFonts w:ascii="Browallia New" w:hAnsi="Browallia New" w:cs="Browallia New"/>
          <w:sz w:val="28"/>
          <w:szCs w:val="28"/>
          <w:cs/>
        </w:rPr>
        <w:t>ระหว่างกา</w:t>
      </w:r>
      <w:r w:rsidR="00236925" w:rsidRPr="00367094">
        <w:rPr>
          <w:rFonts w:ascii="Browallia New" w:hAnsi="Browallia New" w:cs="Browallia New"/>
          <w:sz w:val="28"/>
          <w:szCs w:val="28"/>
          <w:cs/>
        </w:rPr>
        <w:t>ล</w:t>
      </w:r>
      <w:r w:rsidRPr="00367094">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367094" w:rsidRDefault="00CE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0C0A2BF" w14:textId="288E9E1C" w:rsidR="006971B8" w:rsidRPr="00367094" w:rsidRDefault="006971B8" w:rsidP="00205DE0">
      <w:pPr>
        <w:pStyle w:val="BodyText2"/>
        <w:tabs>
          <w:tab w:val="clear" w:pos="540"/>
        </w:tabs>
        <w:spacing w:line="240" w:lineRule="auto"/>
        <w:ind w:left="426" w:right="47"/>
        <w:jc w:val="thaiDistribute"/>
        <w:rPr>
          <w:rFonts w:ascii="Browallia New" w:hAnsi="Browallia New" w:cs="Browallia New"/>
          <w:sz w:val="28"/>
          <w:szCs w:val="28"/>
        </w:rPr>
      </w:pPr>
      <w:r w:rsidRPr="00367094">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367094" w:rsidRDefault="00F53C74">
      <w:pPr>
        <w:rPr>
          <w:rFonts w:ascii="Browallia New" w:hAnsi="Browallia New" w:cs="Browallia New"/>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367094" w14:paraId="6A36B392" w14:textId="77777777" w:rsidTr="00B82210">
        <w:trPr>
          <w:cantSplit/>
          <w:tblHeader/>
        </w:trPr>
        <w:tc>
          <w:tcPr>
            <w:tcW w:w="3685" w:type="dxa"/>
            <w:tcBorders>
              <w:bottom w:val="single" w:sz="4" w:space="0" w:color="auto"/>
            </w:tcBorders>
          </w:tcPr>
          <w:p w14:paraId="7CE1B627" w14:textId="43AAE521"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367094">
              <w:rPr>
                <w:rFonts w:ascii="Browallia New" w:hAnsi="Browallia New" w:cs="Browallia New"/>
                <w:sz w:val="28"/>
                <w:szCs w:val="28"/>
                <w:cs/>
              </w:rPr>
              <w:t>รายการ</w:t>
            </w:r>
          </w:p>
        </w:tc>
        <w:tc>
          <w:tcPr>
            <w:tcW w:w="236" w:type="dxa"/>
            <w:tcBorders>
              <w:bottom w:val="nil"/>
            </w:tcBorders>
          </w:tcPr>
          <w:p w14:paraId="7A1601E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367094">
              <w:rPr>
                <w:rFonts w:ascii="Browallia New" w:hAnsi="Browallia New" w:cs="Browallia New"/>
                <w:sz w:val="28"/>
                <w:szCs w:val="28"/>
                <w:cs/>
              </w:rPr>
              <w:t>นโยบายการกำหนดราคา</w:t>
            </w:r>
          </w:p>
        </w:tc>
      </w:tr>
      <w:tr w:rsidR="006971B8" w:rsidRPr="00367094" w14:paraId="7D02F9BB" w14:textId="77777777" w:rsidTr="00755469">
        <w:trPr>
          <w:cantSplit/>
          <w:trHeight w:val="244"/>
          <w:tblHeader/>
        </w:trPr>
        <w:tc>
          <w:tcPr>
            <w:tcW w:w="3685" w:type="dxa"/>
            <w:tcBorders>
              <w:top w:val="nil"/>
              <w:bottom w:val="nil"/>
            </w:tcBorders>
            <w:vAlign w:val="bottom"/>
          </w:tcPr>
          <w:p w14:paraId="4F93CC71"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367094" w14:paraId="34D72469" w14:textId="77777777" w:rsidTr="00B82210">
        <w:trPr>
          <w:cantSplit/>
        </w:trPr>
        <w:tc>
          <w:tcPr>
            <w:tcW w:w="3685" w:type="dxa"/>
            <w:tcBorders>
              <w:top w:val="nil"/>
              <w:bottom w:val="nil"/>
            </w:tcBorders>
            <w:vAlign w:val="bottom"/>
          </w:tcPr>
          <w:p w14:paraId="76337D2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367094">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367094" w14:paraId="5664CF4B" w14:textId="77777777" w:rsidTr="00B82210">
        <w:trPr>
          <w:cantSplit/>
        </w:trPr>
        <w:tc>
          <w:tcPr>
            <w:tcW w:w="3685" w:type="dxa"/>
            <w:tcBorders>
              <w:top w:val="nil"/>
            </w:tcBorders>
            <w:vAlign w:val="bottom"/>
          </w:tcPr>
          <w:p w14:paraId="66D67C1A" w14:textId="2E40780D" w:rsidR="00C55337" w:rsidRPr="00367094" w:rsidRDefault="00FE0B5D"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367094" w:rsidRDefault="00C55337"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0B3DA161" w14:textId="52DBD09B" w:rsidR="00C55337" w:rsidRPr="00367094" w:rsidRDefault="00FE0B5D" w:rsidP="001B4041">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lang w:val="en-GB"/>
              </w:rPr>
              <w:t>ตามราคาที่ตกลงกัน</w:t>
            </w:r>
          </w:p>
        </w:tc>
      </w:tr>
      <w:tr w:rsidR="007708C0" w:rsidRPr="00367094" w14:paraId="6E5B46AD" w14:textId="77777777" w:rsidTr="00B82210">
        <w:trPr>
          <w:cantSplit/>
        </w:trPr>
        <w:tc>
          <w:tcPr>
            <w:tcW w:w="3685" w:type="dxa"/>
            <w:tcBorders>
              <w:top w:val="nil"/>
            </w:tcBorders>
            <w:vAlign w:val="bottom"/>
          </w:tcPr>
          <w:p w14:paraId="34DAD7A0" w14:textId="2BAD9559" w:rsidR="007708C0" w:rsidRPr="00367094" w:rsidRDefault="007708C0" w:rsidP="007708C0">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367094" w:rsidRDefault="007708C0" w:rsidP="007708C0">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6EB5CFD" w14:textId="3D475033" w:rsidR="007708C0" w:rsidRPr="00367094" w:rsidRDefault="007708C0" w:rsidP="007708C0">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ราคาตามสัญญา</w:t>
            </w:r>
          </w:p>
        </w:tc>
      </w:tr>
      <w:tr w:rsidR="00883AB5" w:rsidRPr="00367094" w14:paraId="56BE4367" w14:textId="77777777" w:rsidTr="00B82210">
        <w:trPr>
          <w:cantSplit/>
        </w:trPr>
        <w:tc>
          <w:tcPr>
            <w:tcW w:w="3685" w:type="dxa"/>
            <w:tcBorders>
              <w:top w:val="nil"/>
            </w:tcBorders>
            <w:vAlign w:val="bottom"/>
          </w:tcPr>
          <w:p w14:paraId="4EFC52BE" w14:textId="39DCCC1A" w:rsidR="00883AB5" w:rsidRPr="00367094" w:rsidRDefault="00A145F3"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367094" w:rsidRDefault="00883AB5"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18E2FADA" w14:textId="2A1FC4FB" w:rsidR="00883AB5" w:rsidRPr="00367094" w:rsidRDefault="00E137C7" w:rsidP="001B4041">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ราคาตามสัญญา</w:t>
            </w:r>
          </w:p>
        </w:tc>
      </w:tr>
      <w:tr w:rsidR="009C0F69" w:rsidRPr="00367094" w14:paraId="4F7F7707" w14:textId="77777777" w:rsidTr="00B82210">
        <w:trPr>
          <w:cantSplit/>
        </w:trPr>
        <w:tc>
          <w:tcPr>
            <w:tcW w:w="3685" w:type="dxa"/>
            <w:tcBorders>
              <w:top w:val="nil"/>
            </w:tcBorders>
            <w:vAlign w:val="bottom"/>
          </w:tcPr>
          <w:p w14:paraId="16AE3158" w14:textId="435E48FC" w:rsidR="009C0F69" w:rsidRPr="00367094" w:rsidRDefault="009C0F69"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367094" w:rsidRDefault="009C0F69"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4525A032" w14:textId="653DCE55" w:rsidR="009C0F69" w:rsidRPr="00367094" w:rsidRDefault="009C0F69" w:rsidP="001B4041">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rPr>
              <w:t>ราคาตามสัญญา</w:t>
            </w:r>
          </w:p>
        </w:tc>
      </w:tr>
      <w:tr w:rsidR="006971B8" w:rsidRPr="00367094" w14:paraId="44E0146B" w14:textId="77777777" w:rsidTr="00B82210">
        <w:trPr>
          <w:cantSplit/>
        </w:trPr>
        <w:tc>
          <w:tcPr>
            <w:tcW w:w="3685" w:type="dxa"/>
            <w:tcBorders>
              <w:top w:val="nil"/>
            </w:tcBorders>
            <w:vAlign w:val="bottom"/>
          </w:tcPr>
          <w:p w14:paraId="3C9CAC88" w14:textId="77777777" w:rsidR="006971B8" w:rsidRPr="00367094" w:rsidRDefault="006971B8" w:rsidP="001B4041">
            <w:pPr>
              <w:tabs>
                <w:tab w:val="clear" w:pos="227"/>
              </w:tabs>
              <w:spacing w:line="240" w:lineRule="auto"/>
              <w:ind w:left="175"/>
              <w:rPr>
                <w:rFonts w:ascii="Browallia New" w:hAnsi="Browallia New" w:cs="Browallia New"/>
                <w:sz w:val="28"/>
                <w:szCs w:val="28"/>
              </w:rPr>
            </w:pPr>
            <w:r w:rsidRPr="00367094">
              <w:rPr>
                <w:rFonts w:ascii="Browallia New" w:hAnsi="Browallia New" w:cs="Browallia New"/>
                <w:sz w:val="28"/>
                <w:szCs w:val="28"/>
                <w:cs/>
              </w:rPr>
              <w:t>ดอกเบี้ยรับ</w:t>
            </w:r>
          </w:p>
        </w:tc>
        <w:tc>
          <w:tcPr>
            <w:tcW w:w="236" w:type="dxa"/>
            <w:tcBorders>
              <w:top w:val="nil"/>
            </w:tcBorders>
          </w:tcPr>
          <w:p w14:paraId="6193B5D2" w14:textId="77777777" w:rsidR="006971B8" w:rsidRPr="00367094"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367094" w:rsidRDefault="00F00AE2" w:rsidP="001B4041">
            <w:pPr>
              <w:spacing w:line="240" w:lineRule="auto"/>
              <w:ind w:left="175" w:right="-109" w:hanging="175"/>
              <w:rPr>
                <w:rFonts w:ascii="Browallia New" w:hAnsi="Browallia New" w:cs="Browallia New"/>
                <w:sz w:val="28"/>
                <w:szCs w:val="28"/>
              </w:rPr>
            </w:pPr>
            <w:r w:rsidRPr="00367094">
              <w:rPr>
                <w:rFonts w:ascii="Browallia New" w:hAnsi="Browallia New" w:cs="Browallia New"/>
                <w:sz w:val="28"/>
                <w:szCs w:val="28"/>
                <w:cs/>
              </w:rPr>
              <w:t>อัตราที่ตกลงร่วมกันในสัญญา</w:t>
            </w:r>
          </w:p>
        </w:tc>
      </w:tr>
      <w:tr w:rsidR="00AE5651" w:rsidRPr="00367094" w14:paraId="0B6FB19D" w14:textId="77777777" w:rsidTr="00B82210">
        <w:trPr>
          <w:cantSplit/>
        </w:trPr>
        <w:tc>
          <w:tcPr>
            <w:tcW w:w="3685" w:type="dxa"/>
            <w:tcBorders>
              <w:top w:val="nil"/>
            </w:tcBorders>
            <w:vAlign w:val="bottom"/>
          </w:tcPr>
          <w:p w14:paraId="12E81B22" w14:textId="5E1347FA" w:rsidR="00AE5651" w:rsidRPr="00367094" w:rsidRDefault="00AE5651" w:rsidP="001B4041">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367094"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367094" w:rsidRDefault="00AE5651" w:rsidP="001B4041">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ตามรายงานประชุม</w:t>
            </w:r>
          </w:p>
        </w:tc>
      </w:tr>
      <w:tr w:rsidR="00021A28" w:rsidRPr="00367094" w14:paraId="3E1A81E7" w14:textId="77777777" w:rsidTr="007932B2">
        <w:trPr>
          <w:cantSplit/>
        </w:trPr>
        <w:tc>
          <w:tcPr>
            <w:tcW w:w="3685" w:type="dxa"/>
            <w:tcBorders>
              <w:bottom w:val="nil"/>
            </w:tcBorders>
          </w:tcPr>
          <w:p w14:paraId="13F23532" w14:textId="7F56F4D1" w:rsidR="00021A28" w:rsidRPr="00367094" w:rsidRDefault="00021A28" w:rsidP="00021A28">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รายได้อื่น</w:t>
            </w:r>
          </w:p>
        </w:tc>
        <w:tc>
          <w:tcPr>
            <w:tcW w:w="236" w:type="dxa"/>
            <w:tcBorders>
              <w:bottom w:val="nil"/>
            </w:tcBorders>
          </w:tcPr>
          <w:p w14:paraId="4DEF6FB8" w14:textId="77777777" w:rsidR="00021A28" w:rsidRPr="00367094"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759DB44A" w14:textId="45FAF468" w:rsidR="00021A28" w:rsidRPr="00367094" w:rsidRDefault="00021A28" w:rsidP="00021A28">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lang w:val="en-GB"/>
              </w:rPr>
              <w:t>ตามราคาที่ตกลงกัน</w:t>
            </w:r>
          </w:p>
        </w:tc>
      </w:tr>
      <w:tr w:rsidR="00021150" w:rsidRPr="00367094" w14:paraId="33D53FCE" w14:textId="77777777">
        <w:trPr>
          <w:cantSplit/>
        </w:trPr>
        <w:tc>
          <w:tcPr>
            <w:tcW w:w="3685" w:type="dxa"/>
            <w:tcBorders>
              <w:bottom w:val="nil"/>
            </w:tcBorders>
          </w:tcPr>
          <w:p w14:paraId="3927F28D" w14:textId="02867355" w:rsidR="00021150" w:rsidRPr="00367094" w:rsidRDefault="00021150" w:rsidP="00021150">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367094" w:rsidRDefault="00021150" w:rsidP="00021150">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6B15867C" w14:textId="7B0344EA" w:rsidR="00021150" w:rsidRPr="00367094" w:rsidRDefault="00021150" w:rsidP="00021150">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lang w:val="en-GB"/>
              </w:rPr>
              <w:t>ตามราคาที่ตกลงกัน</w:t>
            </w:r>
          </w:p>
        </w:tc>
      </w:tr>
      <w:tr w:rsidR="00021A28" w:rsidRPr="00367094" w14:paraId="29EAEE45" w14:textId="77777777" w:rsidTr="00B82210">
        <w:trPr>
          <w:cantSplit/>
        </w:trPr>
        <w:tc>
          <w:tcPr>
            <w:tcW w:w="3685" w:type="dxa"/>
            <w:tcBorders>
              <w:bottom w:val="nil"/>
            </w:tcBorders>
            <w:vAlign w:val="bottom"/>
          </w:tcPr>
          <w:p w14:paraId="1694586C" w14:textId="49E7D311" w:rsidR="00021A28" w:rsidRPr="00367094" w:rsidRDefault="004C4283" w:rsidP="00021A28">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236" w:type="dxa"/>
            <w:tcBorders>
              <w:bottom w:val="nil"/>
            </w:tcBorders>
          </w:tcPr>
          <w:p w14:paraId="5410D384" w14:textId="77777777" w:rsidR="00021A28" w:rsidRPr="00367094"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248F5635" w14:textId="1F20B19D" w:rsidR="00021A28" w:rsidRPr="00367094" w:rsidRDefault="00021A28" w:rsidP="00021A28">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rPr>
              <w:t>อัตราที่ตกลงร่วมกันในสัญญา</w:t>
            </w:r>
          </w:p>
        </w:tc>
      </w:tr>
      <w:tr w:rsidR="003D051D" w:rsidRPr="00367094" w14:paraId="32325639" w14:textId="77777777" w:rsidTr="007932B2">
        <w:trPr>
          <w:cantSplit/>
        </w:trPr>
        <w:tc>
          <w:tcPr>
            <w:tcW w:w="3685" w:type="dxa"/>
            <w:tcBorders>
              <w:bottom w:val="nil"/>
            </w:tcBorders>
          </w:tcPr>
          <w:p w14:paraId="60E0BE32" w14:textId="77777777" w:rsidR="003D051D" w:rsidRPr="00367094"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367094" w:rsidRDefault="003D051D" w:rsidP="001B133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A3584BF" w14:textId="77777777" w:rsidR="003D051D" w:rsidRPr="00367094" w:rsidRDefault="003D051D" w:rsidP="001B1333">
            <w:pPr>
              <w:spacing w:line="240" w:lineRule="auto"/>
              <w:ind w:left="175" w:right="-109" w:hanging="175"/>
              <w:rPr>
                <w:rFonts w:ascii="Browallia New" w:hAnsi="Browallia New" w:cs="Browallia New"/>
                <w:sz w:val="28"/>
                <w:szCs w:val="28"/>
                <w:cs/>
                <w:lang w:val="en-GB"/>
              </w:rPr>
            </w:pPr>
          </w:p>
        </w:tc>
      </w:tr>
      <w:tr w:rsidR="00F256BA" w:rsidRPr="00367094" w14:paraId="23FBBA47" w14:textId="77777777" w:rsidTr="00DF479B">
        <w:trPr>
          <w:cantSplit/>
        </w:trPr>
        <w:tc>
          <w:tcPr>
            <w:tcW w:w="8862" w:type="dxa"/>
            <w:gridSpan w:val="3"/>
          </w:tcPr>
          <w:p w14:paraId="7E4E7C19" w14:textId="2B75B862" w:rsidR="00F256BA" w:rsidRPr="00367094" w:rsidRDefault="00F256BA" w:rsidP="00514FB3">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b/>
                <w:bCs/>
                <w:sz w:val="28"/>
                <w:szCs w:val="28"/>
                <w:cs/>
              </w:rPr>
              <w:t>รายการธุรกิจกับบุคคลและบริษัทที่เกี่ยวข้องกัน</w:t>
            </w:r>
          </w:p>
        </w:tc>
      </w:tr>
      <w:tr w:rsidR="003F0FF2" w:rsidRPr="00367094" w14:paraId="218BB3F6" w14:textId="77777777">
        <w:trPr>
          <w:cantSplit/>
        </w:trPr>
        <w:tc>
          <w:tcPr>
            <w:tcW w:w="3685" w:type="dxa"/>
          </w:tcPr>
          <w:p w14:paraId="34FE531E" w14:textId="22653FAE" w:rsidR="003F0FF2" w:rsidRPr="00367094" w:rsidRDefault="00037EF0" w:rsidP="00682064">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จำหน่ายสินทรัพย์</w:t>
            </w:r>
          </w:p>
        </w:tc>
        <w:tc>
          <w:tcPr>
            <w:tcW w:w="236" w:type="dxa"/>
          </w:tcPr>
          <w:p w14:paraId="1BC76956" w14:textId="77777777" w:rsidR="003F0FF2" w:rsidRPr="00367094" w:rsidRDefault="003F0FF2" w:rsidP="00682064">
            <w:pPr>
              <w:spacing w:line="240" w:lineRule="auto"/>
              <w:ind w:left="175" w:hanging="175"/>
              <w:rPr>
                <w:rFonts w:ascii="Browallia New" w:hAnsi="Browallia New" w:cs="Browallia New"/>
                <w:sz w:val="28"/>
                <w:szCs w:val="28"/>
                <w:cs/>
              </w:rPr>
            </w:pPr>
          </w:p>
        </w:tc>
        <w:tc>
          <w:tcPr>
            <w:tcW w:w="4941" w:type="dxa"/>
            <w:vAlign w:val="bottom"/>
          </w:tcPr>
          <w:p w14:paraId="4C20CE00" w14:textId="56B293FC" w:rsidR="003F0FF2" w:rsidRPr="00367094" w:rsidRDefault="00037EF0" w:rsidP="00682064">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lang w:val="en-GB"/>
              </w:rPr>
              <w:t>ตามราคาที่ตกลงกัน</w:t>
            </w:r>
          </w:p>
        </w:tc>
      </w:tr>
      <w:tr w:rsidR="00682064" w:rsidRPr="00367094" w14:paraId="5BA9D5DE" w14:textId="77777777">
        <w:trPr>
          <w:cantSplit/>
        </w:trPr>
        <w:tc>
          <w:tcPr>
            <w:tcW w:w="3685" w:type="dxa"/>
          </w:tcPr>
          <w:p w14:paraId="65D38F48" w14:textId="192A8F75" w:rsidR="00682064" w:rsidRPr="00367094" w:rsidRDefault="00B51938" w:rsidP="00682064">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จำหน่ายอสังหาริมทรัพย์เพื่อการลงทุน</w:t>
            </w:r>
          </w:p>
        </w:tc>
        <w:tc>
          <w:tcPr>
            <w:tcW w:w="236" w:type="dxa"/>
          </w:tcPr>
          <w:p w14:paraId="002CAE74" w14:textId="77777777" w:rsidR="00682064" w:rsidRPr="00367094" w:rsidRDefault="00682064" w:rsidP="00682064">
            <w:pPr>
              <w:spacing w:line="240" w:lineRule="auto"/>
              <w:ind w:left="175" w:hanging="175"/>
              <w:rPr>
                <w:rFonts w:ascii="Browallia New" w:hAnsi="Browallia New" w:cs="Browallia New"/>
                <w:sz w:val="28"/>
                <w:szCs w:val="28"/>
                <w:cs/>
              </w:rPr>
            </w:pPr>
          </w:p>
        </w:tc>
        <w:tc>
          <w:tcPr>
            <w:tcW w:w="4941" w:type="dxa"/>
            <w:vAlign w:val="bottom"/>
          </w:tcPr>
          <w:p w14:paraId="4D2D3DD4" w14:textId="2AD0FA08" w:rsidR="00682064" w:rsidRPr="00367094" w:rsidRDefault="00682064" w:rsidP="00682064">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F256BA" w:rsidRPr="00367094" w14:paraId="7D850678" w14:textId="77777777" w:rsidTr="00DF479B">
        <w:trPr>
          <w:cantSplit/>
        </w:trPr>
        <w:tc>
          <w:tcPr>
            <w:tcW w:w="3685" w:type="dxa"/>
            <w:vAlign w:val="bottom"/>
          </w:tcPr>
          <w:p w14:paraId="5F3F3092" w14:textId="2DD85271" w:rsidR="00F256BA" w:rsidRPr="00367094" w:rsidRDefault="00F256BA" w:rsidP="00F256BA">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ค่าใช้จ่ายอื่น</w:t>
            </w:r>
          </w:p>
        </w:tc>
        <w:tc>
          <w:tcPr>
            <w:tcW w:w="236" w:type="dxa"/>
          </w:tcPr>
          <w:p w14:paraId="16374914" w14:textId="77777777" w:rsidR="00F256BA" w:rsidRPr="00367094"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367094" w:rsidRDefault="00F256BA" w:rsidP="00F256BA">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lang w:val="en-GB"/>
              </w:rPr>
              <w:t>ตามราคาที่ตกลงกัน</w:t>
            </w:r>
          </w:p>
        </w:tc>
      </w:tr>
      <w:tr w:rsidR="00F256BA" w:rsidRPr="00367094" w14:paraId="183399EE" w14:textId="77777777" w:rsidTr="00DF479B">
        <w:trPr>
          <w:cantSplit/>
        </w:trPr>
        <w:tc>
          <w:tcPr>
            <w:tcW w:w="3685" w:type="dxa"/>
            <w:vAlign w:val="bottom"/>
          </w:tcPr>
          <w:p w14:paraId="02C080EA" w14:textId="6329063B" w:rsidR="00F256BA" w:rsidRPr="00367094" w:rsidRDefault="009307C0" w:rsidP="00F256BA">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236" w:type="dxa"/>
          </w:tcPr>
          <w:p w14:paraId="2E1E39BC" w14:textId="77777777" w:rsidR="00F256BA" w:rsidRPr="00367094"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367094" w:rsidRDefault="004F5120" w:rsidP="00F256BA">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rPr>
              <w:t>อัตราที่ตกลงร่วมกันในสัญญา</w:t>
            </w:r>
          </w:p>
        </w:tc>
      </w:tr>
      <w:tr w:rsidR="003D3C04" w:rsidRPr="00367094" w14:paraId="77E0B762" w14:textId="77777777" w:rsidTr="003D051D">
        <w:trPr>
          <w:cantSplit/>
        </w:trPr>
        <w:tc>
          <w:tcPr>
            <w:tcW w:w="3685" w:type="dxa"/>
          </w:tcPr>
          <w:p w14:paraId="75AA73FA" w14:textId="3847C322" w:rsidR="003D3C04" w:rsidRPr="00367094" w:rsidRDefault="003D051D" w:rsidP="00F256BA">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ซื้อที่ดิน</w:t>
            </w:r>
          </w:p>
        </w:tc>
        <w:tc>
          <w:tcPr>
            <w:tcW w:w="236" w:type="dxa"/>
          </w:tcPr>
          <w:p w14:paraId="273031BC" w14:textId="77777777" w:rsidR="003D3C04" w:rsidRPr="00367094" w:rsidRDefault="003D3C04" w:rsidP="00F256BA">
            <w:pPr>
              <w:spacing w:line="240" w:lineRule="auto"/>
              <w:ind w:left="175" w:hanging="175"/>
              <w:rPr>
                <w:rFonts w:ascii="Browallia New" w:hAnsi="Browallia New" w:cs="Browallia New"/>
                <w:sz w:val="28"/>
                <w:szCs w:val="28"/>
                <w:cs/>
              </w:rPr>
            </w:pPr>
          </w:p>
        </w:tc>
        <w:tc>
          <w:tcPr>
            <w:tcW w:w="4941" w:type="dxa"/>
            <w:vAlign w:val="bottom"/>
          </w:tcPr>
          <w:p w14:paraId="7EF0D322" w14:textId="13A83FD3" w:rsidR="003D3C04" w:rsidRPr="00367094" w:rsidRDefault="003D051D" w:rsidP="00F256BA">
            <w:pPr>
              <w:spacing w:line="240" w:lineRule="auto"/>
              <w:ind w:left="175" w:right="-109" w:hanging="175"/>
              <w:rPr>
                <w:rFonts w:ascii="Browallia New" w:hAnsi="Browallia New" w:cs="Browallia New"/>
                <w:sz w:val="28"/>
                <w:szCs w:val="28"/>
                <w:cs/>
              </w:rPr>
            </w:pPr>
            <w:r w:rsidRPr="00367094">
              <w:rPr>
                <w:rFonts w:ascii="Browallia New" w:hAnsi="Browallia New" w:cs="Browallia New"/>
                <w:sz w:val="28"/>
                <w:szCs w:val="28"/>
                <w:cs/>
                <w:lang w:val="en-GB"/>
              </w:rPr>
              <w:t>ตามราคาที่ตกลงกันอ้างอิงจากราคาประเมินมูลค่าทรัพย์สิน</w:t>
            </w:r>
            <w:r w:rsidR="00A745A8" w:rsidRPr="00367094">
              <w:rPr>
                <w:rFonts w:ascii="Browallia New" w:hAnsi="Browallia New" w:cs="Browallia New"/>
                <w:sz w:val="28"/>
                <w:szCs w:val="28"/>
                <w:cs/>
                <w:lang w:val="en-GB"/>
              </w:rPr>
              <w:br/>
            </w:r>
            <w:r w:rsidRPr="00367094">
              <w:rPr>
                <w:rFonts w:ascii="Browallia New" w:hAnsi="Browallia New" w:cs="Browallia New"/>
                <w:sz w:val="28"/>
                <w:szCs w:val="28"/>
                <w:cs/>
                <w:lang w:val="en-GB"/>
              </w:rPr>
              <w:t>ของผู้ประเมินราคาอิสระ</w:t>
            </w:r>
          </w:p>
        </w:tc>
      </w:tr>
      <w:tr w:rsidR="001715FA" w:rsidRPr="00367094" w14:paraId="43E8CE56" w14:textId="77777777" w:rsidTr="00DF479B">
        <w:trPr>
          <w:cantSplit/>
        </w:trPr>
        <w:tc>
          <w:tcPr>
            <w:tcW w:w="3685" w:type="dxa"/>
            <w:vAlign w:val="bottom"/>
          </w:tcPr>
          <w:p w14:paraId="1196335D" w14:textId="487B7C58" w:rsidR="001715FA" w:rsidRPr="00367094" w:rsidRDefault="00A22049" w:rsidP="00F256BA">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ค่าตอบแทนผู้บริหารคนสำคัญ</w:t>
            </w:r>
          </w:p>
        </w:tc>
        <w:tc>
          <w:tcPr>
            <w:tcW w:w="236" w:type="dxa"/>
          </w:tcPr>
          <w:p w14:paraId="4A3D404A" w14:textId="77777777" w:rsidR="001715FA" w:rsidRPr="00367094"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367094" w:rsidRDefault="00F22E20" w:rsidP="00F256BA">
            <w:pPr>
              <w:spacing w:line="240" w:lineRule="auto"/>
              <w:ind w:left="175" w:right="-109" w:hanging="175"/>
              <w:rPr>
                <w:rFonts w:ascii="Browallia New" w:hAnsi="Browallia New" w:cs="Browallia New"/>
                <w:sz w:val="28"/>
                <w:szCs w:val="28"/>
              </w:rPr>
            </w:pPr>
            <w:r w:rsidRPr="00367094">
              <w:rPr>
                <w:rFonts w:ascii="Browallia New" w:hAnsi="Browallia New" w:cs="Browallia New"/>
                <w:sz w:val="28"/>
                <w:szCs w:val="28"/>
                <w:cs/>
              </w:rPr>
              <w:t>ตามที่อนุมัติในที่ประชุม</w:t>
            </w:r>
            <w:r w:rsidR="006D7912" w:rsidRPr="00367094">
              <w:rPr>
                <w:rFonts w:ascii="Browallia New" w:hAnsi="Browallia New" w:cs="Browallia New"/>
                <w:sz w:val="28"/>
                <w:szCs w:val="28"/>
                <w:cs/>
              </w:rPr>
              <w:t>ผู้ถือหุ้นสามัญประจำปี</w:t>
            </w:r>
          </w:p>
        </w:tc>
      </w:tr>
      <w:tr w:rsidR="00F256BA" w:rsidRPr="00367094" w14:paraId="6701F893" w14:textId="77777777" w:rsidTr="00CE0934">
        <w:trPr>
          <w:cantSplit/>
          <w:trHeight w:val="297"/>
        </w:trPr>
        <w:tc>
          <w:tcPr>
            <w:tcW w:w="3685" w:type="dxa"/>
          </w:tcPr>
          <w:p w14:paraId="04B19C9D" w14:textId="77777777" w:rsidR="00F256BA" w:rsidRPr="00367094"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367094"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367094" w:rsidRDefault="00F256BA" w:rsidP="00514FB3">
            <w:pPr>
              <w:spacing w:line="240" w:lineRule="auto"/>
              <w:ind w:left="175" w:right="-109" w:hanging="175"/>
              <w:rPr>
                <w:rFonts w:ascii="Browallia New" w:hAnsi="Browallia New" w:cs="Browallia New"/>
                <w:sz w:val="16"/>
                <w:szCs w:val="16"/>
                <w:cs/>
                <w:lang w:val="en-GB"/>
              </w:rPr>
            </w:pPr>
          </w:p>
        </w:tc>
      </w:tr>
      <w:tr w:rsidR="00F256BA" w:rsidRPr="00367094" w14:paraId="79CB06FF" w14:textId="77777777" w:rsidTr="00DF479B">
        <w:trPr>
          <w:cantSplit/>
        </w:trPr>
        <w:tc>
          <w:tcPr>
            <w:tcW w:w="8862" w:type="dxa"/>
            <w:gridSpan w:val="3"/>
          </w:tcPr>
          <w:p w14:paraId="15EE80AC" w14:textId="6038D980" w:rsidR="00F256BA" w:rsidRPr="00367094" w:rsidRDefault="00F256BA" w:rsidP="00514FB3">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b/>
                <w:bCs/>
                <w:sz w:val="28"/>
                <w:szCs w:val="28"/>
                <w:cs/>
              </w:rPr>
              <w:t>รายการธุรกิจกับกรรมการของบริษัทและบริษัทย่อย</w:t>
            </w:r>
          </w:p>
        </w:tc>
      </w:tr>
      <w:tr w:rsidR="00F256BA" w:rsidRPr="00367094" w14:paraId="40FF27C3" w14:textId="77777777" w:rsidTr="00DF479B">
        <w:trPr>
          <w:cantSplit/>
        </w:trPr>
        <w:tc>
          <w:tcPr>
            <w:tcW w:w="3685" w:type="dxa"/>
            <w:tcBorders>
              <w:bottom w:val="nil"/>
            </w:tcBorders>
            <w:vAlign w:val="bottom"/>
          </w:tcPr>
          <w:p w14:paraId="4C5AC3CA" w14:textId="541FC7DC" w:rsidR="00F256BA" w:rsidRPr="00367094" w:rsidRDefault="008E2BC4" w:rsidP="00F256BA">
            <w:pPr>
              <w:tabs>
                <w:tab w:val="clear" w:pos="227"/>
              </w:tabs>
              <w:spacing w:line="240" w:lineRule="auto"/>
              <w:ind w:lef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236" w:type="dxa"/>
            <w:tcBorders>
              <w:bottom w:val="nil"/>
            </w:tcBorders>
          </w:tcPr>
          <w:p w14:paraId="51160A01" w14:textId="77777777" w:rsidR="00F256BA" w:rsidRPr="00367094"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367094" w:rsidRDefault="004F5120" w:rsidP="00F256BA">
            <w:pPr>
              <w:spacing w:line="240" w:lineRule="auto"/>
              <w:ind w:left="175" w:right="-109" w:hanging="175"/>
              <w:rPr>
                <w:rFonts w:ascii="Browallia New" w:hAnsi="Browallia New" w:cs="Browallia New"/>
                <w:sz w:val="28"/>
                <w:szCs w:val="28"/>
                <w:cs/>
                <w:lang w:val="en-GB"/>
              </w:rPr>
            </w:pPr>
            <w:r w:rsidRPr="00367094">
              <w:rPr>
                <w:rFonts w:ascii="Browallia New" w:hAnsi="Browallia New" w:cs="Browallia New"/>
                <w:sz w:val="28"/>
                <w:szCs w:val="28"/>
                <w:cs/>
              </w:rPr>
              <w:t>อัตราที่ตกลงร่วมกันในสัญญา</w:t>
            </w:r>
          </w:p>
        </w:tc>
      </w:tr>
    </w:tbl>
    <w:p w14:paraId="007416D8" w14:textId="77777777" w:rsidR="00205B74" w:rsidRPr="00367094" w:rsidRDefault="00205B74" w:rsidP="003F20BC">
      <w:pPr>
        <w:pStyle w:val="BodyText2"/>
        <w:tabs>
          <w:tab w:val="clear" w:pos="540"/>
        </w:tabs>
        <w:spacing w:line="240" w:lineRule="auto"/>
        <w:ind w:left="426" w:right="47"/>
        <w:jc w:val="thaiDistribute"/>
        <w:rPr>
          <w:rFonts w:ascii="Browallia New" w:hAnsi="Browallia New" w:cs="Browallia New"/>
          <w:sz w:val="28"/>
          <w:szCs w:val="28"/>
          <w:cs/>
        </w:rPr>
      </w:pPr>
    </w:p>
    <w:p w14:paraId="232937B8" w14:textId="77777777" w:rsidR="00205B74" w:rsidRPr="00367094" w:rsidRDefault="00205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367094">
        <w:rPr>
          <w:rFonts w:ascii="Browallia New" w:hAnsi="Browallia New" w:cs="Browallia New"/>
          <w:sz w:val="28"/>
          <w:szCs w:val="28"/>
          <w:cs/>
        </w:rPr>
        <w:br w:type="page"/>
      </w:r>
    </w:p>
    <w:p w14:paraId="3FD398E1" w14:textId="1E29B9AE" w:rsidR="00AA3715" w:rsidRPr="00367094" w:rsidRDefault="00AA3715" w:rsidP="003F20BC">
      <w:pPr>
        <w:pStyle w:val="BodyText2"/>
        <w:tabs>
          <w:tab w:val="clear" w:pos="540"/>
        </w:tabs>
        <w:spacing w:line="240" w:lineRule="auto"/>
        <w:ind w:left="426" w:right="47"/>
        <w:jc w:val="thaiDistribute"/>
        <w:rPr>
          <w:rFonts w:ascii="Browallia New" w:hAnsi="Browallia New" w:cs="Browallia New"/>
          <w:sz w:val="28"/>
          <w:szCs w:val="28"/>
        </w:rPr>
      </w:pPr>
      <w:r w:rsidRPr="00367094">
        <w:rPr>
          <w:rFonts w:ascii="Browallia New" w:hAnsi="Browallia New" w:cs="Browallia New"/>
          <w:sz w:val="28"/>
          <w:szCs w:val="28"/>
          <w:cs/>
        </w:rPr>
        <w:t xml:space="preserve">รายการบัญชีกับบุคคลและบริษัทที่เกี่ยวข้องกันที่มีสาระสำคัญ </w:t>
      </w:r>
      <w:r w:rsidR="00E17862" w:rsidRPr="00367094">
        <w:rPr>
          <w:rFonts w:ascii="Browallia New" w:hAnsi="Browallia New" w:cs="Browallia New"/>
          <w:sz w:val="28"/>
          <w:szCs w:val="28"/>
          <w:cs/>
        </w:rPr>
        <w:t>สำหรับงวด</w:t>
      </w:r>
      <w:r w:rsidR="19F65FB5" w:rsidRPr="00367094">
        <w:rPr>
          <w:rFonts w:ascii="Browallia New" w:hAnsi="Browallia New" w:cs="Browallia New"/>
          <w:sz w:val="28"/>
          <w:szCs w:val="28"/>
          <w:cs/>
        </w:rPr>
        <w:t>สามเดือนและ</w:t>
      </w:r>
      <w:r w:rsidR="00811438">
        <w:rPr>
          <w:rFonts w:ascii="Browallia New" w:hAnsi="Browallia New" w:cs="Browallia New" w:hint="cs"/>
          <w:sz w:val="28"/>
          <w:szCs w:val="28"/>
          <w:cs/>
        </w:rPr>
        <w:t>เก้า</w:t>
      </w:r>
      <w:r w:rsidR="00E17862" w:rsidRPr="00367094">
        <w:rPr>
          <w:rFonts w:ascii="Browallia New" w:hAnsi="Browallia New" w:cs="Browallia New"/>
          <w:sz w:val="28"/>
          <w:szCs w:val="28"/>
          <w:cs/>
        </w:rPr>
        <w:t xml:space="preserve">เดือนสิ้นสุดวันที่ </w:t>
      </w:r>
      <w:r w:rsidR="00A745A8" w:rsidRPr="00367094">
        <w:rPr>
          <w:rFonts w:ascii="Browallia New" w:hAnsi="Browallia New" w:cs="Browallia New"/>
          <w:sz w:val="28"/>
          <w:szCs w:val="28"/>
          <w:cs/>
        </w:rPr>
        <w:br/>
      </w:r>
      <w:r w:rsidR="00E17862" w:rsidRPr="00367094">
        <w:rPr>
          <w:rFonts w:ascii="Browallia New" w:hAnsi="Browallia New" w:cs="Browallia New"/>
          <w:sz w:val="28"/>
          <w:szCs w:val="28"/>
        </w:rPr>
        <w:t>30</w:t>
      </w:r>
      <w:r w:rsidR="00E17862" w:rsidRPr="00367094">
        <w:rPr>
          <w:rFonts w:ascii="Browallia New" w:hAnsi="Browallia New" w:cs="Browallia New"/>
          <w:sz w:val="28"/>
          <w:szCs w:val="28"/>
          <w:cs/>
        </w:rPr>
        <w:t xml:space="preserve"> </w:t>
      </w:r>
      <w:r w:rsidR="007877BF" w:rsidRPr="007877BF">
        <w:rPr>
          <w:rFonts w:ascii="Browallia New" w:hAnsi="Browallia New" w:cs="Browallia New"/>
          <w:sz w:val="28"/>
          <w:szCs w:val="28"/>
          <w:cs/>
        </w:rPr>
        <w:t>กันยายน</w:t>
      </w:r>
      <w:r w:rsidR="00E17862" w:rsidRPr="00367094">
        <w:rPr>
          <w:rFonts w:ascii="Browallia New" w:hAnsi="Browallia New" w:cs="Browallia New"/>
          <w:sz w:val="28"/>
          <w:szCs w:val="28"/>
          <w:cs/>
        </w:rPr>
        <w:t xml:space="preserve"> </w:t>
      </w:r>
      <w:r w:rsidR="00BA4D01" w:rsidRPr="00367094">
        <w:rPr>
          <w:rFonts w:ascii="Browallia New" w:hAnsi="Browallia New" w:cs="Browallia New"/>
          <w:sz w:val="28"/>
          <w:szCs w:val="28"/>
        </w:rPr>
        <w:t>256</w:t>
      </w:r>
      <w:r w:rsidR="00CA0C90" w:rsidRPr="00367094">
        <w:rPr>
          <w:rFonts w:ascii="Browallia New" w:hAnsi="Browallia New" w:cs="Browallia New"/>
          <w:sz w:val="28"/>
          <w:szCs w:val="28"/>
        </w:rPr>
        <w:t>6</w:t>
      </w:r>
      <w:r w:rsidR="005324AC" w:rsidRPr="00367094">
        <w:rPr>
          <w:rFonts w:ascii="Browallia New" w:hAnsi="Browallia New" w:cs="Browallia New"/>
          <w:sz w:val="28"/>
          <w:szCs w:val="28"/>
          <w:cs/>
        </w:rPr>
        <w:t xml:space="preserve"> และ</w:t>
      </w:r>
      <w:r w:rsidRPr="00367094">
        <w:rPr>
          <w:rFonts w:ascii="Browallia New" w:hAnsi="Browallia New" w:cs="Browallia New"/>
          <w:sz w:val="28"/>
          <w:szCs w:val="28"/>
          <w:cs/>
        </w:rPr>
        <w:t xml:space="preserve"> </w:t>
      </w:r>
      <w:r w:rsidRPr="00367094">
        <w:rPr>
          <w:rFonts w:ascii="Browallia New" w:hAnsi="Browallia New" w:cs="Browallia New"/>
          <w:sz w:val="28"/>
          <w:szCs w:val="28"/>
        </w:rPr>
        <w:t>256</w:t>
      </w:r>
      <w:r w:rsidR="00CA0C90" w:rsidRPr="00367094">
        <w:rPr>
          <w:rFonts w:ascii="Browallia New" w:hAnsi="Browallia New" w:cs="Browallia New"/>
          <w:sz w:val="28"/>
          <w:szCs w:val="28"/>
        </w:rPr>
        <w:t>5</w:t>
      </w:r>
      <w:r w:rsidRPr="00367094">
        <w:rPr>
          <w:rFonts w:ascii="Browallia New" w:hAnsi="Browallia New" w:cs="Browallia New"/>
          <w:sz w:val="28"/>
          <w:szCs w:val="28"/>
          <w:cs/>
        </w:rPr>
        <w:t xml:space="preserve"> มีดังนี้</w:t>
      </w:r>
    </w:p>
    <w:p w14:paraId="54DE29A3" w14:textId="5D2433D5" w:rsidR="00E20728" w:rsidRPr="00367094"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289" w:type="dxa"/>
        <w:tblInd w:w="350" w:type="dxa"/>
        <w:tblLayout w:type="fixed"/>
        <w:tblLook w:val="0000" w:firstRow="0" w:lastRow="0" w:firstColumn="0" w:lastColumn="0" w:noHBand="0" w:noVBand="0"/>
      </w:tblPr>
      <w:tblGrid>
        <w:gridCol w:w="4045"/>
        <w:gridCol w:w="1134"/>
        <w:gridCol w:w="283"/>
        <w:gridCol w:w="992"/>
        <w:gridCol w:w="284"/>
        <w:gridCol w:w="1134"/>
        <w:gridCol w:w="283"/>
        <w:gridCol w:w="1134"/>
      </w:tblGrid>
      <w:tr w:rsidR="00E20728" w:rsidRPr="00367094" w14:paraId="7A297A14" w14:textId="77777777" w:rsidTr="002C3E99">
        <w:trPr>
          <w:trHeight w:val="169"/>
          <w:tblHeader/>
        </w:trPr>
        <w:tc>
          <w:tcPr>
            <w:tcW w:w="4045" w:type="dxa"/>
            <w:tcBorders>
              <w:top w:val="nil"/>
              <w:left w:val="nil"/>
              <w:bottom w:val="nil"/>
              <w:right w:val="nil"/>
            </w:tcBorders>
            <w:shd w:val="clear" w:color="auto" w:fill="auto"/>
          </w:tcPr>
          <w:p w14:paraId="76FAB694" w14:textId="77777777" w:rsidR="00E20728" w:rsidRPr="00367094" w:rsidRDefault="00E20728" w:rsidP="001C3234">
            <w:pPr>
              <w:tabs>
                <w:tab w:val="clear" w:pos="3742"/>
              </w:tabs>
              <w:spacing w:line="240" w:lineRule="auto"/>
              <w:ind w:left="175" w:right="175" w:hanging="175"/>
              <w:jc w:val="center"/>
              <w:rPr>
                <w:rFonts w:ascii="Browallia New" w:hAnsi="Browallia New" w:cs="Browallia New"/>
                <w:sz w:val="28"/>
                <w:szCs w:val="28"/>
              </w:rPr>
            </w:pPr>
            <w:r w:rsidRPr="00367094">
              <w:rPr>
                <w:rFonts w:ascii="Browallia New" w:hAnsi="Browallia New" w:cs="Browallia New"/>
                <w:b/>
                <w:bCs/>
                <w:sz w:val="28"/>
                <w:szCs w:val="28"/>
              </w:rPr>
              <w:tab/>
            </w:r>
            <w:r w:rsidRPr="00367094">
              <w:rPr>
                <w:rFonts w:ascii="Browallia New" w:hAnsi="Browallia New" w:cs="Browallia New"/>
                <w:b/>
                <w:bCs/>
                <w:sz w:val="28"/>
                <w:szCs w:val="28"/>
              </w:rPr>
              <w:tab/>
            </w:r>
          </w:p>
        </w:tc>
        <w:tc>
          <w:tcPr>
            <w:tcW w:w="5244" w:type="dxa"/>
            <w:gridSpan w:val="7"/>
            <w:tcBorders>
              <w:top w:val="nil"/>
              <w:left w:val="nil"/>
              <w:right w:val="nil"/>
            </w:tcBorders>
            <w:shd w:val="clear" w:color="auto" w:fill="auto"/>
          </w:tcPr>
          <w:p w14:paraId="0B3B39EA" w14:textId="77777777" w:rsidR="00E20728" w:rsidRPr="00367094" w:rsidRDefault="00E20728" w:rsidP="001C3234">
            <w:pPr>
              <w:tabs>
                <w:tab w:val="clear" w:pos="907"/>
                <w:tab w:val="clear" w:pos="4678"/>
                <w:tab w:val="left" w:pos="900"/>
              </w:tabs>
              <w:ind w:left="-18"/>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cs/>
                <w:lang w:val="en-GB"/>
              </w:rPr>
              <w:t>: ล้านบาท)</w:t>
            </w:r>
          </w:p>
        </w:tc>
      </w:tr>
      <w:tr w:rsidR="00E20728" w:rsidRPr="00367094" w14:paraId="430B3475" w14:textId="77777777" w:rsidTr="002C3E99">
        <w:trPr>
          <w:trHeight w:val="169"/>
          <w:tblHeader/>
        </w:trPr>
        <w:tc>
          <w:tcPr>
            <w:tcW w:w="4045" w:type="dxa"/>
            <w:tcBorders>
              <w:top w:val="nil"/>
              <w:left w:val="nil"/>
              <w:bottom w:val="nil"/>
              <w:right w:val="nil"/>
            </w:tcBorders>
            <w:shd w:val="clear" w:color="auto" w:fill="auto"/>
          </w:tcPr>
          <w:p w14:paraId="243D5AB0" w14:textId="77777777" w:rsidR="00E20728" w:rsidRPr="00367094"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409" w:type="dxa"/>
            <w:gridSpan w:val="3"/>
            <w:tcBorders>
              <w:left w:val="nil"/>
              <w:bottom w:val="single" w:sz="4" w:space="0" w:color="auto"/>
              <w:right w:val="nil"/>
            </w:tcBorders>
            <w:shd w:val="clear" w:color="auto" w:fill="auto"/>
          </w:tcPr>
          <w:p w14:paraId="60CCCA82" w14:textId="77777777" w:rsidR="00E20728" w:rsidRPr="00367094" w:rsidRDefault="00E20728" w:rsidP="001C3234">
            <w:pPr>
              <w:spacing w:line="240" w:lineRule="auto"/>
              <w:ind w:left="-108"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84" w:type="dxa"/>
            <w:tcBorders>
              <w:left w:val="nil"/>
              <w:right w:val="nil"/>
            </w:tcBorders>
            <w:shd w:val="clear" w:color="auto" w:fill="auto"/>
          </w:tcPr>
          <w:p w14:paraId="2B81BC63" w14:textId="77777777" w:rsidR="00E20728" w:rsidRPr="00367094" w:rsidRDefault="00E20728" w:rsidP="001C3234">
            <w:pPr>
              <w:spacing w:line="240" w:lineRule="auto"/>
              <w:ind w:left="-108" w:right="-108"/>
              <w:jc w:val="center"/>
              <w:rPr>
                <w:rFonts w:ascii="Browallia New" w:hAnsi="Browallia New" w:cs="Browallia New"/>
                <w:sz w:val="28"/>
                <w:szCs w:val="28"/>
              </w:rPr>
            </w:pPr>
          </w:p>
        </w:tc>
        <w:tc>
          <w:tcPr>
            <w:tcW w:w="2551" w:type="dxa"/>
            <w:gridSpan w:val="3"/>
            <w:tcBorders>
              <w:left w:val="nil"/>
              <w:bottom w:val="single" w:sz="4" w:space="0" w:color="auto"/>
              <w:right w:val="nil"/>
            </w:tcBorders>
            <w:shd w:val="clear" w:color="auto" w:fill="auto"/>
          </w:tcPr>
          <w:p w14:paraId="2B24EFAB" w14:textId="77777777" w:rsidR="00E20728" w:rsidRPr="00367094" w:rsidRDefault="00E20728" w:rsidP="001C3234">
            <w:pPr>
              <w:spacing w:line="240" w:lineRule="auto"/>
              <w:ind w:left="-108"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4F02F3" w:rsidRPr="00367094" w14:paraId="39CD7A1A" w14:textId="77777777" w:rsidTr="002C3E99">
        <w:trPr>
          <w:trHeight w:val="346"/>
          <w:tblHeader/>
        </w:trPr>
        <w:tc>
          <w:tcPr>
            <w:tcW w:w="4045" w:type="dxa"/>
            <w:tcBorders>
              <w:top w:val="nil"/>
              <w:left w:val="nil"/>
              <w:bottom w:val="nil"/>
              <w:right w:val="nil"/>
            </w:tcBorders>
            <w:shd w:val="clear" w:color="auto" w:fill="auto"/>
          </w:tcPr>
          <w:p w14:paraId="1FE85555" w14:textId="77777777" w:rsidR="004F02F3" w:rsidRPr="00367094"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244" w:type="dxa"/>
            <w:gridSpan w:val="7"/>
            <w:tcBorders>
              <w:left w:val="nil"/>
              <w:bottom w:val="single" w:sz="4" w:space="0" w:color="auto"/>
              <w:right w:val="nil"/>
            </w:tcBorders>
            <w:shd w:val="clear" w:color="auto" w:fill="auto"/>
          </w:tcPr>
          <w:p w14:paraId="2F1E55C7" w14:textId="29B74EA3" w:rsidR="004F02F3" w:rsidRPr="00367094" w:rsidRDefault="004F02F3" w:rsidP="004F02F3">
            <w:pPr>
              <w:spacing w:line="240" w:lineRule="auto"/>
              <w:ind w:right="-10"/>
              <w:jc w:val="center"/>
              <w:rPr>
                <w:rFonts w:ascii="Browallia New" w:hAnsi="Browallia New" w:cs="Browallia New"/>
                <w:sz w:val="28"/>
                <w:szCs w:val="28"/>
                <w:lang w:val="en-GB"/>
              </w:rPr>
            </w:pPr>
            <w:r w:rsidRPr="00367094">
              <w:rPr>
                <w:rFonts w:ascii="Browallia New" w:hAnsi="Browallia New" w:cs="Browallia New"/>
                <w:sz w:val="28"/>
                <w:szCs w:val="28"/>
                <w:cs/>
              </w:rPr>
              <w:t xml:space="preserve">สำหรับงวดสามเดือนสิ้นสุดวันที่ </w:t>
            </w:r>
            <w:r w:rsidRPr="00367094">
              <w:rPr>
                <w:rFonts w:ascii="Browallia New" w:hAnsi="Browallia New" w:cs="Browallia New"/>
                <w:sz w:val="28"/>
                <w:szCs w:val="28"/>
              </w:rPr>
              <w:t xml:space="preserve">30 </w:t>
            </w:r>
            <w:r w:rsidR="007877BF" w:rsidRPr="007877BF">
              <w:rPr>
                <w:rFonts w:ascii="Browallia New" w:hAnsi="Browallia New" w:cs="Browallia New"/>
                <w:sz w:val="28"/>
                <w:szCs w:val="28"/>
                <w:cs/>
              </w:rPr>
              <w:t>กันยายน</w:t>
            </w:r>
          </w:p>
        </w:tc>
      </w:tr>
      <w:tr w:rsidR="00CA0C90" w:rsidRPr="00367094" w14:paraId="5B298D86" w14:textId="77777777" w:rsidTr="002C3E99">
        <w:trPr>
          <w:trHeight w:val="346"/>
          <w:tblHeader/>
        </w:trPr>
        <w:tc>
          <w:tcPr>
            <w:tcW w:w="4045" w:type="dxa"/>
            <w:tcBorders>
              <w:top w:val="nil"/>
              <w:left w:val="nil"/>
              <w:bottom w:val="nil"/>
              <w:right w:val="nil"/>
            </w:tcBorders>
            <w:shd w:val="clear" w:color="auto" w:fill="auto"/>
          </w:tcPr>
          <w:p w14:paraId="1AD203E0" w14:textId="77777777" w:rsidR="00CA0C90" w:rsidRPr="00367094" w:rsidRDefault="00CA0C90" w:rsidP="00CA0C90">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05EB6658" w14:textId="1AC711FA" w:rsidR="00CA0C90" w:rsidRPr="00367094" w:rsidRDefault="00CA0C90" w:rsidP="00CA0C90">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2566</w:t>
            </w:r>
          </w:p>
        </w:tc>
        <w:tc>
          <w:tcPr>
            <w:tcW w:w="283" w:type="dxa"/>
            <w:tcBorders>
              <w:top w:val="single" w:sz="4" w:space="0" w:color="auto"/>
              <w:left w:val="nil"/>
              <w:right w:val="nil"/>
            </w:tcBorders>
            <w:shd w:val="clear" w:color="auto" w:fill="auto"/>
          </w:tcPr>
          <w:p w14:paraId="32C1F9C3" w14:textId="77777777" w:rsidR="00CA0C90" w:rsidRPr="00367094" w:rsidRDefault="00CA0C90" w:rsidP="00CA0C90">
            <w:pPr>
              <w:spacing w:line="240" w:lineRule="auto"/>
              <w:ind w:right="-10"/>
              <w:jc w:val="center"/>
              <w:rPr>
                <w:rFonts w:ascii="Browallia New" w:hAnsi="Browallia New" w:cs="Browallia New"/>
                <w:sz w:val="28"/>
                <w:szCs w:val="28"/>
              </w:rPr>
            </w:pPr>
          </w:p>
        </w:tc>
        <w:tc>
          <w:tcPr>
            <w:tcW w:w="992" w:type="dxa"/>
            <w:tcBorders>
              <w:top w:val="single" w:sz="4" w:space="0" w:color="auto"/>
              <w:left w:val="nil"/>
              <w:bottom w:val="single" w:sz="4" w:space="0" w:color="auto"/>
              <w:right w:val="nil"/>
            </w:tcBorders>
            <w:shd w:val="clear" w:color="auto" w:fill="auto"/>
          </w:tcPr>
          <w:p w14:paraId="569785BB" w14:textId="1E6EED5E" w:rsidR="00CA0C90" w:rsidRPr="00367094" w:rsidRDefault="00CA0C90" w:rsidP="00CA0C90">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2565</w:t>
            </w:r>
          </w:p>
        </w:tc>
        <w:tc>
          <w:tcPr>
            <w:tcW w:w="284" w:type="dxa"/>
            <w:tcBorders>
              <w:top w:val="single" w:sz="4" w:space="0" w:color="auto"/>
              <w:left w:val="nil"/>
              <w:right w:val="nil"/>
            </w:tcBorders>
            <w:shd w:val="clear" w:color="auto" w:fill="auto"/>
          </w:tcPr>
          <w:p w14:paraId="0DF23340" w14:textId="77777777" w:rsidR="00CA0C90" w:rsidRPr="00367094" w:rsidRDefault="00CA0C90" w:rsidP="00CA0C90">
            <w:pPr>
              <w:spacing w:line="240" w:lineRule="auto"/>
              <w:ind w:right="-10"/>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1FA4C956" w14:textId="5B1289F6" w:rsidR="00CA0C90" w:rsidRPr="00367094" w:rsidRDefault="00CA0C90" w:rsidP="00CA0C90">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2566</w:t>
            </w:r>
          </w:p>
        </w:tc>
        <w:tc>
          <w:tcPr>
            <w:tcW w:w="283" w:type="dxa"/>
            <w:tcBorders>
              <w:top w:val="single" w:sz="4" w:space="0" w:color="auto"/>
              <w:left w:val="nil"/>
              <w:right w:val="nil"/>
            </w:tcBorders>
            <w:shd w:val="clear" w:color="auto" w:fill="auto"/>
          </w:tcPr>
          <w:p w14:paraId="0FCCACBB" w14:textId="77777777" w:rsidR="00CA0C90" w:rsidRPr="00367094" w:rsidRDefault="00CA0C90" w:rsidP="00CA0C90">
            <w:pPr>
              <w:spacing w:line="240" w:lineRule="auto"/>
              <w:ind w:right="-10"/>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3A0B3629" w14:textId="478A71B3" w:rsidR="00CA0C90" w:rsidRPr="00367094" w:rsidRDefault="00CA0C90" w:rsidP="00CA0C90">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2565</w:t>
            </w:r>
          </w:p>
        </w:tc>
      </w:tr>
      <w:tr w:rsidR="00617188" w:rsidRPr="00367094" w14:paraId="39C896AE" w14:textId="77777777" w:rsidTr="002C3E99">
        <w:trPr>
          <w:trHeight w:val="312"/>
          <w:tblHeader/>
        </w:trPr>
        <w:tc>
          <w:tcPr>
            <w:tcW w:w="4045" w:type="dxa"/>
            <w:tcBorders>
              <w:top w:val="nil"/>
              <w:left w:val="nil"/>
              <w:bottom w:val="nil"/>
              <w:right w:val="nil"/>
            </w:tcBorders>
            <w:shd w:val="clear" w:color="auto" w:fill="auto"/>
          </w:tcPr>
          <w:p w14:paraId="371C785F" w14:textId="77777777" w:rsidR="00617188" w:rsidRPr="00367094"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5A429CAB"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488122E3"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992" w:type="dxa"/>
            <w:tcBorders>
              <w:top w:val="single" w:sz="4" w:space="0" w:color="auto"/>
              <w:left w:val="nil"/>
              <w:right w:val="nil"/>
            </w:tcBorders>
            <w:shd w:val="clear" w:color="auto" w:fill="auto"/>
          </w:tcPr>
          <w:p w14:paraId="1D244558"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284" w:type="dxa"/>
            <w:tcBorders>
              <w:left w:val="nil"/>
              <w:right w:val="nil"/>
            </w:tcBorders>
            <w:shd w:val="clear" w:color="auto" w:fill="auto"/>
          </w:tcPr>
          <w:p w14:paraId="13850382"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70E45117"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0207C869" w14:textId="77777777" w:rsidR="00617188" w:rsidRPr="00367094" w:rsidRDefault="00617188" w:rsidP="00BA4D01">
            <w:pPr>
              <w:spacing w:line="240" w:lineRule="auto"/>
              <w:ind w:right="-10"/>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7FA00ABB" w14:textId="77777777" w:rsidR="00617188" w:rsidRPr="00367094" w:rsidRDefault="00617188" w:rsidP="00BA4D01">
            <w:pPr>
              <w:spacing w:line="240" w:lineRule="auto"/>
              <w:ind w:right="-10"/>
              <w:jc w:val="center"/>
              <w:rPr>
                <w:rFonts w:ascii="Browallia New" w:hAnsi="Browallia New" w:cs="Browallia New"/>
                <w:sz w:val="16"/>
                <w:szCs w:val="16"/>
              </w:rPr>
            </w:pPr>
          </w:p>
        </w:tc>
      </w:tr>
      <w:tr w:rsidR="00E20728" w:rsidRPr="00367094" w14:paraId="54818970" w14:textId="77777777" w:rsidTr="002C3E99">
        <w:trPr>
          <w:trHeight w:val="231"/>
        </w:trPr>
        <w:tc>
          <w:tcPr>
            <w:tcW w:w="4045" w:type="dxa"/>
            <w:tcBorders>
              <w:top w:val="nil"/>
              <w:left w:val="nil"/>
              <w:bottom w:val="nil"/>
              <w:right w:val="nil"/>
            </w:tcBorders>
          </w:tcPr>
          <w:p w14:paraId="1145B9FC" w14:textId="77777777" w:rsidR="00E20728" w:rsidRPr="00367094" w:rsidRDefault="00E20728" w:rsidP="001C3234">
            <w:pPr>
              <w:tabs>
                <w:tab w:val="clear" w:pos="3742"/>
              </w:tabs>
              <w:spacing w:line="240" w:lineRule="auto"/>
              <w:ind w:left="175" w:right="175" w:hanging="175"/>
              <w:rPr>
                <w:rFonts w:ascii="Browallia New" w:hAnsi="Browallia New" w:cs="Browallia New"/>
                <w:b/>
                <w:bCs/>
                <w:sz w:val="28"/>
                <w:szCs w:val="28"/>
                <w:cs/>
              </w:rPr>
            </w:pPr>
            <w:r w:rsidRPr="00367094">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3AFCAF65" w14:textId="77777777" w:rsidR="00E20728" w:rsidRPr="00367094"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992" w:type="dxa"/>
            <w:tcBorders>
              <w:top w:val="nil"/>
              <w:left w:val="nil"/>
              <w:bottom w:val="nil"/>
              <w:right w:val="nil"/>
            </w:tcBorders>
          </w:tcPr>
          <w:p w14:paraId="0A12A8AB"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284" w:type="dxa"/>
            <w:tcBorders>
              <w:top w:val="nil"/>
              <w:left w:val="nil"/>
              <w:bottom w:val="nil"/>
              <w:right w:val="nil"/>
            </w:tcBorders>
          </w:tcPr>
          <w:p w14:paraId="08DD60D8"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1134" w:type="dxa"/>
            <w:tcBorders>
              <w:top w:val="nil"/>
              <w:left w:val="nil"/>
              <w:bottom w:val="nil"/>
              <w:right w:val="nil"/>
            </w:tcBorders>
          </w:tcPr>
          <w:p w14:paraId="2FD90534" w14:textId="65E52FB4"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283" w:type="dxa"/>
            <w:tcBorders>
              <w:top w:val="nil"/>
              <w:left w:val="nil"/>
              <w:bottom w:val="nil"/>
              <w:right w:val="nil"/>
            </w:tcBorders>
          </w:tcPr>
          <w:p w14:paraId="33A9615A" w14:textId="77777777" w:rsidR="00E20728" w:rsidRPr="00367094" w:rsidRDefault="00E20728" w:rsidP="001C3234">
            <w:pPr>
              <w:tabs>
                <w:tab w:val="decimal" w:pos="522"/>
              </w:tabs>
              <w:spacing w:line="240" w:lineRule="auto"/>
              <w:ind w:right="-10"/>
              <w:jc w:val="both"/>
              <w:rPr>
                <w:rFonts w:ascii="Browallia New" w:hAnsi="Browallia New" w:cs="Browallia New"/>
                <w:sz w:val="28"/>
                <w:szCs w:val="28"/>
              </w:rPr>
            </w:pPr>
          </w:p>
        </w:tc>
        <w:tc>
          <w:tcPr>
            <w:tcW w:w="1134" w:type="dxa"/>
            <w:tcBorders>
              <w:top w:val="nil"/>
              <w:left w:val="nil"/>
              <w:bottom w:val="nil"/>
              <w:right w:val="nil"/>
            </w:tcBorders>
            <w:vAlign w:val="bottom"/>
          </w:tcPr>
          <w:p w14:paraId="04087BC9" w14:textId="77777777" w:rsidR="00E20728" w:rsidRPr="00367094"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D20772" w:rsidRPr="00367094" w14:paraId="143C0BFA" w14:textId="77777777" w:rsidTr="002C3E99">
        <w:trPr>
          <w:trHeight w:val="86"/>
        </w:trPr>
        <w:tc>
          <w:tcPr>
            <w:tcW w:w="4045" w:type="dxa"/>
            <w:tcBorders>
              <w:top w:val="nil"/>
              <w:left w:val="nil"/>
              <w:bottom w:val="nil"/>
              <w:right w:val="nil"/>
            </w:tcBorders>
          </w:tcPr>
          <w:p w14:paraId="0882691B" w14:textId="6F2D4B59" w:rsidR="00D20772" w:rsidRPr="00367094" w:rsidRDefault="00D20772" w:rsidP="00D20772">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0234FCC6" w:rsidR="00D20772" w:rsidRPr="00367094" w:rsidRDefault="005972A0" w:rsidP="00D20772">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37263093" w14:textId="77777777" w:rsidR="00D20772" w:rsidRPr="00367094" w:rsidRDefault="00D20772" w:rsidP="00D20772">
            <w:pPr>
              <w:spacing w:line="240" w:lineRule="auto"/>
              <w:ind w:left="252"/>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4F224D7F" w14:textId="4108A538" w:rsidR="00D20772" w:rsidRPr="00367094" w:rsidRDefault="00D20772" w:rsidP="00D20772">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7203CFA9" w14:textId="77777777" w:rsidR="00D20772" w:rsidRPr="00367094" w:rsidRDefault="00D20772" w:rsidP="00D20772">
            <w:pPr>
              <w:spacing w:line="240" w:lineRule="auto"/>
              <w:ind w:left="252"/>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17426E06" w14:textId="1BA3B8AE" w:rsidR="00D20772" w:rsidRPr="00367094" w:rsidRDefault="00A27FB3" w:rsidP="00D20772">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1.26</w:t>
            </w:r>
          </w:p>
        </w:tc>
        <w:tc>
          <w:tcPr>
            <w:tcW w:w="283" w:type="dxa"/>
            <w:tcBorders>
              <w:top w:val="nil"/>
              <w:left w:val="nil"/>
              <w:bottom w:val="nil"/>
              <w:right w:val="nil"/>
            </w:tcBorders>
          </w:tcPr>
          <w:p w14:paraId="6A8397BF" w14:textId="77777777" w:rsidR="00D20772" w:rsidRPr="00367094" w:rsidRDefault="00D20772" w:rsidP="00D20772">
            <w:pPr>
              <w:spacing w:line="240" w:lineRule="auto"/>
              <w:ind w:left="252"/>
              <w:jc w:val="right"/>
              <w:rPr>
                <w:rFonts w:ascii="Browallia New" w:hAnsi="Browallia New" w:cs="Browallia New"/>
                <w:sz w:val="28"/>
                <w:szCs w:val="28"/>
              </w:rPr>
            </w:pPr>
          </w:p>
        </w:tc>
        <w:tc>
          <w:tcPr>
            <w:tcW w:w="1134" w:type="dxa"/>
            <w:tcBorders>
              <w:top w:val="nil"/>
              <w:left w:val="nil"/>
              <w:bottom w:val="nil"/>
              <w:right w:val="nil"/>
            </w:tcBorders>
          </w:tcPr>
          <w:p w14:paraId="556163BC" w14:textId="5DD796D6" w:rsidR="00D20772" w:rsidRPr="00367094" w:rsidRDefault="00D20772" w:rsidP="00D20772">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1.66</w:t>
            </w:r>
          </w:p>
        </w:tc>
      </w:tr>
      <w:tr w:rsidR="00D20772" w:rsidRPr="00367094" w14:paraId="761A9422" w14:textId="77777777" w:rsidTr="002C3E99">
        <w:trPr>
          <w:trHeight w:val="319"/>
        </w:trPr>
        <w:tc>
          <w:tcPr>
            <w:tcW w:w="4045" w:type="dxa"/>
            <w:tcBorders>
              <w:top w:val="nil"/>
              <w:left w:val="nil"/>
              <w:bottom w:val="nil"/>
              <w:right w:val="nil"/>
            </w:tcBorders>
          </w:tcPr>
          <w:p w14:paraId="5EA41FC7" w14:textId="0A85700B" w:rsidR="00D20772" w:rsidRPr="00367094" w:rsidRDefault="00D20772" w:rsidP="00D20772">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45D1E02B" w:rsidR="00D20772" w:rsidRPr="00367094" w:rsidRDefault="005972A0" w:rsidP="00D20772">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6DFB8D6E" w14:textId="77777777" w:rsidR="00D20772" w:rsidRPr="00367094" w:rsidRDefault="00D20772" w:rsidP="00D20772">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666DA055" w14:textId="03B73901" w:rsidR="00D20772" w:rsidRPr="00367094" w:rsidRDefault="00D20772" w:rsidP="00D20772">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16ACC1F6" w14:textId="77777777" w:rsidR="00D20772" w:rsidRPr="00367094" w:rsidRDefault="00D20772" w:rsidP="00D20772">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7C99AF1D" w14:textId="0C2E137C" w:rsidR="00D20772" w:rsidRPr="00367094" w:rsidRDefault="00DE2044" w:rsidP="00D20772">
            <w:pPr>
              <w:spacing w:line="240" w:lineRule="auto"/>
              <w:ind w:right="-11"/>
              <w:jc w:val="right"/>
              <w:rPr>
                <w:rFonts w:ascii="Browallia New" w:hAnsi="Browallia New" w:cs="Browallia New"/>
                <w:sz w:val="28"/>
                <w:szCs w:val="28"/>
              </w:rPr>
            </w:pPr>
            <w:r>
              <w:rPr>
                <w:rFonts w:ascii="Browallia New" w:hAnsi="Browallia New" w:cs="Browallia New"/>
                <w:sz w:val="28"/>
                <w:szCs w:val="28"/>
              </w:rPr>
              <w:t>0.99</w:t>
            </w:r>
          </w:p>
        </w:tc>
        <w:tc>
          <w:tcPr>
            <w:tcW w:w="283" w:type="dxa"/>
            <w:tcBorders>
              <w:top w:val="nil"/>
              <w:left w:val="nil"/>
              <w:bottom w:val="nil"/>
              <w:right w:val="nil"/>
            </w:tcBorders>
          </w:tcPr>
          <w:p w14:paraId="2EDFE6F2" w14:textId="77777777" w:rsidR="00D20772" w:rsidRPr="00367094" w:rsidRDefault="00D20772" w:rsidP="00D20772">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5EAB8BAF" w14:textId="32C27C9D" w:rsidR="00D20772" w:rsidRPr="00367094" w:rsidRDefault="00D20772" w:rsidP="00D20772">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1.05</w:t>
            </w:r>
          </w:p>
        </w:tc>
      </w:tr>
      <w:tr w:rsidR="00C43919" w:rsidRPr="00367094" w14:paraId="70126F0A" w14:textId="77777777" w:rsidTr="002C3E99">
        <w:trPr>
          <w:trHeight w:val="319"/>
        </w:trPr>
        <w:tc>
          <w:tcPr>
            <w:tcW w:w="4045" w:type="dxa"/>
            <w:tcBorders>
              <w:top w:val="nil"/>
              <w:left w:val="nil"/>
              <w:bottom w:val="nil"/>
              <w:right w:val="nil"/>
            </w:tcBorders>
          </w:tcPr>
          <w:p w14:paraId="0DC9C673" w14:textId="662497D6" w:rsidR="00C43919" w:rsidRPr="00367094" w:rsidRDefault="000201D4" w:rsidP="00D20772">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รายได้จาก</w:t>
            </w:r>
            <w:r w:rsidR="001D723E">
              <w:rPr>
                <w:rFonts w:ascii="Browallia New" w:hAnsi="Browallia New" w:cs="Browallia New" w:hint="cs"/>
                <w:sz w:val="28"/>
                <w:szCs w:val="28"/>
                <w:cs/>
              </w:rPr>
              <w:t>กิจการโรงแรม</w:t>
            </w:r>
          </w:p>
        </w:tc>
        <w:tc>
          <w:tcPr>
            <w:tcW w:w="1134" w:type="dxa"/>
            <w:tcBorders>
              <w:top w:val="nil"/>
              <w:left w:val="nil"/>
              <w:bottom w:val="nil"/>
              <w:right w:val="nil"/>
            </w:tcBorders>
            <w:vAlign w:val="bottom"/>
          </w:tcPr>
          <w:p w14:paraId="10CED52A" w14:textId="3F1930AF" w:rsidR="00C43919" w:rsidRDefault="00B24DCF" w:rsidP="00D20772">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83" w:type="dxa"/>
            <w:tcBorders>
              <w:top w:val="nil"/>
              <w:left w:val="nil"/>
              <w:bottom w:val="nil"/>
              <w:right w:val="nil"/>
            </w:tcBorders>
          </w:tcPr>
          <w:p w14:paraId="69D46640" w14:textId="77777777" w:rsidR="00C43919" w:rsidRPr="00367094" w:rsidRDefault="00C43919" w:rsidP="00D20772">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146395B8" w14:textId="7CD62A14" w:rsidR="00C43919" w:rsidRDefault="00B24DCF" w:rsidP="00D20772">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84" w:type="dxa"/>
            <w:tcBorders>
              <w:top w:val="nil"/>
              <w:left w:val="nil"/>
              <w:bottom w:val="nil"/>
              <w:right w:val="nil"/>
            </w:tcBorders>
          </w:tcPr>
          <w:p w14:paraId="4B737FF8" w14:textId="77777777" w:rsidR="00C43919" w:rsidRPr="00367094" w:rsidRDefault="00C43919" w:rsidP="00D20772">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29013BEA" w14:textId="043D0930" w:rsidR="00C43919" w:rsidRDefault="00B24DCF" w:rsidP="00D20772">
            <w:pPr>
              <w:spacing w:line="240" w:lineRule="auto"/>
              <w:ind w:right="-11"/>
              <w:jc w:val="right"/>
              <w:rPr>
                <w:rFonts w:ascii="Browallia New" w:hAnsi="Browallia New" w:cs="Browallia New"/>
                <w:sz w:val="28"/>
                <w:szCs w:val="28"/>
              </w:rPr>
            </w:pPr>
            <w:r>
              <w:rPr>
                <w:rFonts w:ascii="Browallia New" w:hAnsi="Browallia New" w:cs="Browallia New"/>
                <w:sz w:val="28"/>
                <w:szCs w:val="28"/>
              </w:rPr>
              <w:t>2.75</w:t>
            </w:r>
          </w:p>
        </w:tc>
        <w:tc>
          <w:tcPr>
            <w:tcW w:w="283" w:type="dxa"/>
            <w:tcBorders>
              <w:top w:val="nil"/>
              <w:left w:val="nil"/>
              <w:bottom w:val="nil"/>
              <w:right w:val="nil"/>
            </w:tcBorders>
          </w:tcPr>
          <w:p w14:paraId="2F644C49" w14:textId="77777777" w:rsidR="00C43919" w:rsidRPr="00367094" w:rsidRDefault="00C43919" w:rsidP="00D20772">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35CF62EA" w14:textId="349615FC" w:rsidR="00C43919" w:rsidRDefault="00B24DCF" w:rsidP="00D20772">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D20772" w:rsidRPr="00367094" w14:paraId="7F815E31" w14:textId="77777777" w:rsidTr="002C3E99">
        <w:trPr>
          <w:trHeight w:val="319"/>
        </w:trPr>
        <w:tc>
          <w:tcPr>
            <w:tcW w:w="4045" w:type="dxa"/>
            <w:tcBorders>
              <w:top w:val="nil"/>
              <w:left w:val="nil"/>
              <w:bottom w:val="nil"/>
              <w:right w:val="nil"/>
            </w:tcBorders>
          </w:tcPr>
          <w:p w14:paraId="365AE3E4" w14:textId="494BD727" w:rsidR="00D20772" w:rsidRPr="00367094" w:rsidRDefault="00546661" w:rsidP="00D20772">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2AF4F29D" w:rsidR="00D20772" w:rsidRPr="00367094" w:rsidRDefault="005972A0" w:rsidP="00D20772">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164DE8C2" w14:textId="77777777" w:rsidR="00D20772" w:rsidRPr="00367094" w:rsidRDefault="00D20772" w:rsidP="00D20772">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45E714EC" w14:textId="7CB84402" w:rsidR="00D20772" w:rsidRPr="00367094" w:rsidRDefault="00D20772" w:rsidP="00D20772">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4D1A6F49" w14:textId="77777777" w:rsidR="00D20772" w:rsidRPr="00367094" w:rsidRDefault="00D20772" w:rsidP="00D20772">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0A2C1D4A" w14:textId="27C152E6" w:rsidR="00D20772" w:rsidRPr="00367094" w:rsidRDefault="00EE4108" w:rsidP="00D20772">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0</w:t>
            </w:r>
            <w:r w:rsidR="00546661" w:rsidRPr="009E202B">
              <w:rPr>
                <w:rFonts w:ascii="Browallia New" w:hAnsi="Browallia New" w:cs="Browallia New"/>
                <w:sz w:val="28"/>
                <w:szCs w:val="28"/>
                <w:lang w:val="en-GB"/>
              </w:rPr>
              <w:t>.</w:t>
            </w:r>
            <w:r>
              <w:rPr>
                <w:rFonts w:ascii="Browallia New" w:hAnsi="Browallia New" w:cs="Browallia New"/>
                <w:sz w:val="28"/>
                <w:szCs w:val="28"/>
                <w:lang w:val="en-GB"/>
              </w:rPr>
              <w:t>1</w:t>
            </w:r>
            <w:r w:rsidR="00546661" w:rsidRPr="009E202B">
              <w:rPr>
                <w:rFonts w:ascii="Browallia New" w:hAnsi="Browallia New" w:cs="Browallia New"/>
                <w:sz w:val="28"/>
                <w:szCs w:val="28"/>
                <w:lang w:val="en-GB"/>
              </w:rPr>
              <w:t>7</w:t>
            </w:r>
          </w:p>
        </w:tc>
        <w:tc>
          <w:tcPr>
            <w:tcW w:w="283" w:type="dxa"/>
            <w:tcBorders>
              <w:top w:val="nil"/>
              <w:left w:val="nil"/>
              <w:bottom w:val="nil"/>
              <w:right w:val="nil"/>
            </w:tcBorders>
          </w:tcPr>
          <w:p w14:paraId="596C4439" w14:textId="77777777" w:rsidR="00D20772" w:rsidRPr="00635413" w:rsidRDefault="00D20772" w:rsidP="00D20772">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29821C38" w14:textId="0F724786" w:rsidR="00D20772" w:rsidRPr="00367094" w:rsidRDefault="00546661" w:rsidP="00D20772">
            <w:pPr>
              <w:spacing w:line="240" w:lineRule="auto"/>
              <w:ind w:right="-11"/>
              <w:jc w:val="right"/>
              <w:rPr>
                <w:rFonts w:ascii="Browallia New" w:hAnsi="Browallia New" w:cs="Browallia New"/>
                <w:sz w:val="28"/>
                <w:szCs w:val="28"/>
                <w:cs/>
              </w:rPr>
            </w:pPr>
            <w:r w:rsidRPr="00AA605D">
              <w:rPr>
                <w:rFonts w:ascii="Browallia New" w:hAnsi="Browallia New" w:cs="Browallia New"/>
                <w:sz w:val="28"/>
                <w:szCs w:val="28"/>
                <w:lang w:val="en-GB"/>
              </w:rPr>
              <w:t>0.55</w:t>
            </w:r>
          </w:p>
        </w:tc>
      </w:tr>
      <w:tr w:rsidR="009566E5" w:rsidRPr="00367094" w14:paraId="6AA9926B" w14:textId="77777777" w:rsidTr="002C3E99">
        <w:trPr>
          <w:trHeight w:val="319"/>
        </w:trPr>
        <w:tc>
          <w:tcPr>
            <w:tcW w:w="4045" w:type="dxa"/>
            <w:tcBorders>
              <w:top w:val="nil"/>
              <w:left w:val="nil"/>
              <w:bottom w:val="nil"/>
              <w:right w:val="nil"/>
            </w:tcBorders>
          </w:tcPr>
          <w:p w14:paraId="40E304C7" w14:textId="4F2BB089" w:rsidR="009566E5" w:rsidRPr="00367094" w:rsidRDefault="00546661" w:rsidP="009566E5">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24270803" w:rsidR="009566E5" w:rsidRPr="00367094" w:rsidDel="00EE5C2C" w:rsidRDefault="005972A0" w:rsidP="009566E5">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55751F3B"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093C0B81" w14:textId="0F2BB611" w:rsidR="009566E5" w:rsidRPr="00367094" w:rsidRDefault="009566E5" w:rsidP="009566E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5F920B02"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00BD3FF2" w14:textId="2A7A8FB2" w:rsidR="009566E5" w:rsidRPr="00367094" w:rsidDel="00EE5C2C" w:rsidRDefault="00546661" w:rsidP="009566E5">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rPr>
              <w:t>27.72</w:t>
            </w:r>
          </w:p>
        </w:tc>
        <w:tc>
          <w:tcPr>
            <w:tcW w:w="283" w:type="dxa"/>
            <w:tcBorders>
              <w:top w:val="nil"/>
              <w:left w:val="nil"/>
              <w:bottom w:val="nil"/>
              <w:right w:val="nil"/>
            </w:tcBorders>
          </w:tcPr>
          <w:p w14:paraId="774ACFD2"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0C13B23D" w14:textId="5CABC15A" w:rsidR="009566E5" w:rsidRPr="00367094" w:rsidDel="00EE5C2C" w:rsidRDefault="00546661" w:rsidP="009566E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27.61</w:t>
            </w:r>
          </w:p>
        </w:tc>
      </w:tr>
      <w:tr w:rsidR="009566E5" w:rsidRPr="00367094" w14:paraId="52FB6E64" w14:textId="77777777" w:rsidTr="002C3E99">
        <w:trPr>
          <w:trHeight w:val="319"/>
        </w:trPr>
        <w:tc>
          <w:tcPr>
            <w:tcW w:w="4045" w:type="dxa"/>
            <w:tcBorders>
              <w:top w:val="nil"/>
              <w:left w:val="nil"/>
              <w:bottom w:val="nil"/>
              <w:right w:val="nil"/>
            </w:tcBorders>
          </w:tcPr>
          <w:p w14:paraId="74B1DB34" w14:textId="708849FE" w:rsidR="009566E5" w:rsidRPr="00367094" w:rsidRDefault="00546661" w:rsidP="009566E5">
            <w:pPr>
              <w:tabs>
                <w:tab w:val="clear" w:pos="3742"/>
              </w:tabs>
              <w:spacing w:line="240" w:lineRule="auto"/>
              <w:ind w:left="175" w:right="175"/>
              <w:rPr>
                <w:rFonts w:ascii="Browallia New" w:hAnsi="Browallia New" w:cs="Browallia New"/>
                <w:sz w:val="28"/>
                <w:szCs w:val="28"/>
                <w:cs/>
              </w:rPr>
            </w:pPr>
            <w:r w:rsidRPr="00680736">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7F966AC9" w:rsidR="009566E5" w:rsidRPr="00367094" w:rsidRDefault="005972A0" w:rsidP="009566E5">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5850FC47"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35EB207C" w14:textId="31B76261" w:rsidR="009566E5" w:rsidRPr="00367094" w:rsidRDefault="009566E5" w:rsidP="009566E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184A1615"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6D3DDFB8" w14:textId="0FBFD1CB" w:rsidR="009566E5" w:rsidRPr="00367094" w:rsidRDefault="00546661" w:rsidP="009566E5">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19.20</w:t>
            </w:r>
          </w:p>
        </w:tc>
        <w:tc>
          <w:tcPr>
            <w:tcW w:w="283" w:type="dxa"/>
            <w:tcBorders>
              <w:top w:val="nil"/>
              <w:left w:val="nil"/>
              <w:bottom w:val="nil"/>
              <w:right w:val="nil"/>
            </w:tcBorders>
          </w:tcPr>
          <w:p w14:paraId="79BC899B"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50F7F193" w14:textId="4B8689C4" w:rsidR="009566E5" w:rsidRPr="00367094" w:rsidRDefault="00546661" w:rsidP="009566E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19.08</w:t>
            </w:r>
          </w:p>
        </w:tc>
      </w:tr>
      <w:tr w:rsidR="009566E5" w:rsidRPr="00367094" w14:paraId="5EB68298" w14:textId="77777777" w:rsidTr="002C3E99">
        <w:trPr>
          <w:trHeight w:val="319"/>
        </w:trPr>
        <w:tc>
          <w:tcPr>
            <w:tcW w:w="4045" w:type="dxa"/>
            <w:tcBorders>
              <w:top w:val="nil"/>
              <w:left w:val="nil"/>
              <w:bottom w:val="nil"/>
              <w:right w:val="nil"/>
            </w:tcBorders>
          </w:tcPr>
          <w:p w14:paraId="47B4C831" w14:textId="13C467A1" w:rsidR="009566E5" w:rsidRPr="00367094" w:rsidRDefault="00546661" w:rsidP="009566E5">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4EA2AA34" w:rsidR="009566E5" w:rsidRPr="00367094" w:rsidRDefault="005972A0" w:rsidP="009566E5">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6E544EFF"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33677F34" w14:textId="2B84F944" w:rsidR="009566E5" w:rsidRPr="00367094" w:rsidRDefault="009566E5" w:rsidP="009566E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2487BD64"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06797475" w14:textId="50CCE9E0" w:rsidR="009566E5" w:rsidRPr="002A03D7" w:rsidRDefault="00546661" w:rsidP="009566E5">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0.</w:t>
            </w:r>
            <w:r w:rsidR="002A03D7">
              <w:rPr>
                <w:rFonts w:ascii="Browallia New" w:hAnsi="Browallia New" w:cs="Browallia New"/>
                <w:sz w:val="28"/>
                <w:szCs w:val="28"/>
              </w:rPr>
              <w:t>38</w:t>
            </w:r>
          </w:p>
        </w:tc>
        <w:tc>
          <w:tcPr>
            <w:tcW w:w="283" w:type="dxa"/>
            <w:tcBorders>
              <w:top w:val="nil"/>
              <w:left w:val="nil"/>
              <w:bottom w:val="nil"/>
              <w:right w:val="nil"/>
            </w:tcBorders>
          </w:tcPr>
          <w:p w14:paraId="7C7558C8"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3CDBFE45" w14:textId="37D6AA6C" w:rsidR="009566E5" w:rsidRPr="00367094" w:rsidRDefault="00546661" w:rsidP="009566E5">
            <w:pPr>
              <w:spacing w:line="240" w:lineRule="auto"/>
              <w:ind w:right="-11"/>
              <w:jc w:val="right"/>
              <w:rPr>
                <w:rFonts w:ascii="Browallia New" w:hAnsi="Browallia New" w:cs="Browallia New"/>
                <w:sz w:val="28"/>
                <w:szCs w:val="28"/>
                <w:lang w:val="en-GB"/>
              </w:rPr>
            </w:pPr>
            <w:r w:rsidRPr="00AA605D">
              <w:rPr>
                <w:rFonts w:ascii="Browallia New" w:hAnsi="Browallia New" w:cs="Browallia New"/>
                <w:sz w:val="28"/>
                <w:szCs w:val="28"/>
                <w:lang w:val="en-GB"/>
              </w:rPr>
              <w:t>0.75</w:t>
            </w:r>
          </w:p>
        </w:tc>
      </w:tr>
      <w:tr w:rsidR="009566E5" w:rsidRPr="00367094" w14:paraId="5B57BE7C" w14:textId="77777777" w:rsidTr="002C3E99">
        <w:trPr>
          <w:trHeight w:val="319"/>
        </w:trPr>
        <w:tc>
          <w:tcPr>
            <w:tcW w:w="4045" w:type="dxa"/>
            <w:tcBorders>
              <w:top w:val="nil"/>
              <w:left w:val="nil"/>
              <w:bottom w:val="nil"/>
              <w:right w:val="nil"/>
            </w:tcBorders>
          </w:tcPr>
          <w:p w14:paraId="154D3371" w14:textId="6CAC0D52" w:rsidR="009566E5" w:rsidRPr="00367094" w:rsidRDefault="00546661" w:rsidP="009566E5">
            <w:pPr>
              <w:tabs>
                <w:tab w:val="clear" w:pos="3742"/>
              </w:tabs>
              <w:spacing w:line="240" w:lineRule="auto"/>
              <w:ind w:left="175" w:right="175"/>
              <w:rPr>
                <w:rFonts w:ascii="Browallia New" w:hAnsi="Browallia New" w:cs="Browallia New"/>
                <w:sz w:val="28"/>
                <w:szCs w:val="28"/>
                <w:highlight w:val="yellow"/>
                <w:cs/>
              </w:rPr>
            </w:pPr>
            <w:r w:rsidRPr="00367094">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407FF517" w:rsidR="009566E5" w:rsidRPr="00367094" w:rsidRDefault="005972A0" w:rsidP="009566E5">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3" w:type="dxa"/>
            <w:tcBorders>
              <w:top w:val="nil"/>
              <w:left w:val="nil"/>
              <w:bottom w:val="nil"/>
              <w:right w:val="nil"/>
            </w:tcBorders>
          </w:tcPr>
          <w:p w14:paraId="228AD6D1"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435FDC21" w14:textId="4452554F" w:rsidR="009566E5" w:rsidRPr="00367094" w:rsidRDefault="009566E5" w:rsidP="009566E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84" w:type="dxa"/>
            <w:tcBorders>
              <w:top w:val="nil"/>
              <w:left w:val="nil"/>
              <w:bottom w:val="nil"/>
              <w:right w:val="nil"/>
            </w:tcBorders>
          </w:tcPr>
          <w:p w14:paraId="4F8CAD69"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62E583A9" w14:textId="74491C31" w:rsidR="009566E5" w:rsidRPr="00367094" w:rsidRDefault="00BA0F28" w:rsidP="009566E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0.</w:t>
            </w:r>
            <w:r w:rsidR="00546661" w:rsidRPr="006F068F">
              <w:rPr>
                <w:rFonts w:ascii="Browallia New" w:hAnsi="Browallia New" w:cs="Browallia New"/>
                <w:sz w:val="28"/>
                <w:szCs w:val="28"/>
                <w:lang w:val="en-GB"/>
              </w:rPr>
              <w:t>34</w:t>
            </w:r>
          </w:p>
        </w:tc>
        <w:tc>
          <w:tcPr>
            <w:tcW w:w="283" w:type="dxa"/>
            <w:tcBorders>
              <w:top w:val="nil"/>
              <w:left w:val="nil"/>
              <w:bottom w:val="nil"/>
              <w:right w:val="nil"/>
            </w:tcBorders>
          </w:tcPr>
          <w:p w14:paraId="19F8E787"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7CD6E68E" w14:textId="20439B52" w:rsidR="009566E5" w:rsidRPr="00367094" w:rsidRDefault="00546661" w:rsidP="009566E5">
            <w:pPr>
              <w:spacing w:line="240" w:lineRule="auto"/>
              <w:ind w:right="-11"/>
              <w:jc w:val="right"/>
              <w:rPr>
                <w:rFonts w:ascii="Browallia New" w:hAnsi="Browallia New" w:cs="Browallia New"/>
                <w:sz w:val="28"/>
                <w:szCs w:val="28"/>
                <w:lang w:val="en-GB"/>
              </w:rPr>
            </w:pPr>
            <w:r w:rsidRPr="00AA605D">
              <w:rPr>
                <w:rFonts w:ascii="Browallia New" w:hAnsi="Browallia New" w:cs="Browallia New"/>
                <w:sz w:val="28"/>
                <w:szCs w:val="28"/>
                <w:lang w:val="en-GB"/>
              </w:rPr>
              <w:t>1.15</w:t>
            </w:r>
          </w:p>
        </w:tc>
      </w:tr>
      <w:tr w:rsidR="009566E5" w:rsidRPr="00367094" w14:paraId="3321F721" w14:textId="77777777" w:rsidTr="002C3E99">
        <w:trPr>
          <w:trHeight w:val="319"/>
        </w:trPr>
        <w:tc>
          <w:tcPr>
            <w:tcW w:w="4045" w:type="dxa"/>
            <w:tcBorders>
              <w:top w:val="nil"/>
              <w:left w:val="nil"/>
              <w:bottom w:val="nil"/>
              <w:right w:val="nil"/>
            </w:tcBorders>
          </w:tcPr>
          <w:p w14:paraId="3B3C006D" w14:textId="0BC6C3AE" w:rsidR="009566E5" w:rsidRPr="00367094" w:rsidRDefault="00546661" w:rsidP="009566E5">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35E9009E" w:rsidR="009566E5" w:rsidRPr="00367094" w:rsidDel="00AA3715" w:rsidRDefault="005972A0" w:rsidP="009566E5">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rPr>
              <w:t>-</w:t>
            </w:r>
          </w:p>
        </w:tc>
        <w:tc>
          <w:tcPr>
            <w:tcW w:w="283" w:type="dxa"/>
            <w:tcBorders>
              <w:top w:val="nil"/>
              <w:left w:val="nil"/>
              <w:bottom w:val="nil"/>
              <w:right w:val="nil"/>
            </w:tcBorders>
          </w:tcPr>
          <w:p w14:paraId="15AE65CE"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vAlign w:val="bottom"/>
          </w:tcPr>
          <w:p w14:paraId="5E844E79" w14:textId="38DDC8CB" w:rsidR="009566E5" w:rsidRPr="00367094" w:rsidRDefault="009566E5" w:rsidP="009566E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rPr>
              <w:t>-</w:t>
            </w:r>
          </w:p>
        </w:tc>
        <w:tc>
          <w:tcPr>
            <w:tcW w:w="284" w:type="dxa"/>
            <w:tcBorders>
              <w:top w:val="nil"/>
              <w:left w:val="nil"/>
              <w:bottom w:val="nil"/>
              <w:right w:val="nil"/>
            </w:tcBorders>
          </w:tcPr>
          <w:p w14:paraId="14C37278"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FFFFFF" w:themeFill="background1"/>
          </w:tcPr>
          <w:p w14:paraId="290B1866" w14:textId="1A0BFC57" w:rsidR="009566E5" w:rsidRPr="00367094" w:rsidDel="00AA3715" w:rsidRDefault="005A3A48" w:rsidP="009566E5">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rPr>
              <w:t>9.87</w:t>
            </w:r>
          </w:p>
        </w:tc>
        <w:tc>
          <w:tcPr>
            <w:tcW w:w="283" w:type="dxa"/>
            <w:tcBorders>
              <w:top w:val="nil"/>
              <w:left w:val="nil"/>
              <w:bottom w:val="nil"/>
              <w:right w:val="nil"/>
            </w:tcBorders>
          </w:tcPr>
          <w:p w14:paraId="29B3BA60"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6F01CCFD" w14:textId="6A463263" w:rsidR="009566E5" w:rsidRPr="00367094" w:rsidRDefault="00546661" w:rsidP="009566E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12.</w:t>
            </w:r>
            <w:r w:rsidRPr="00AA605D">
              <w:rPr>
                <w:rFonts w:ascii="Browallia New" w:hAnsi="Browallia New" w:cs="Browallia New"/>
                <w:sz w:val="28"/>
                <w:szCs w:val="28"/>
                <w:lang w:val="en-GB"/>
              </w:rPr>
              <w:t>55</w:t>
            </w:r>
          </w:p>
        </w:tc>
      </w:tr>
      <w:tr w:rsidR="009566E5" w:rsidRPr="00367094" w14:paraId="3F694718" w14:textId="77777777" w:rsidTr="002C3E99">
        <w:trPr>
          <w:trHeight w:val="319"/>
        </w:trPr>
        <w:tc>
          <w:tcPr>
            <w:tcW w:w="4045" w:type="dxa"/>
            <w:tcBorders>
              <w:top w:val="nil"/>
              <w:left w:val="nil"/>
              <w:bottom w:val="nil"/>
              <w:right w:val="nil"/>
            </w:tcBorders>
          </w:tcPr>
          <w:p w14:paraId="31C98F5C" w14:textId="2207F47B" w:rsidR="009566E5" w:rsidRPr="00367094" w:rsidRDefault="009566E5" w:rsidP="009566E5">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9566E5" w:rsidRPr="00367094" w:rsidDel="00AA3715" w:rsidRDefault="009566E5" w:rsidP="009566E5">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992" w:type="dxa"/>
            <w:tcBorders>
              <w:top w:val="nil"/>
              <w:left w:val="nil"/>
              <w:bottom w:val="nil"/>
              <w:right w:val="nil"/>
            </w:tcBorders>
            <w:shd w:val="clear" w:color="auto" w:fill="auto"/>
          </w:tcPr>
          <w:p w14:paraId="1EE114AC" w14:textId="3A68E6B1" w:rsidR="009566E5" w:rsidRPr="00514BC2" w:rsidRDefault="009566E5" w:rsidP="009566E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84" w:type="dxa"/>
            <w:tcBorders>
              <w:top w:val="nil"/>
              <w:left w:val="nil"/>
              <w:bottom w:val="nil"/>
              <w:right w:val="nil"/>
            </w:tcBorders>
          </w:tcPr>
          <w:p w14:paraId="3BE2CFF2"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07503901" w14:textId="6566F4CE" w:rsidR="009566E5" w:rsidRPr="00E24AD8" w:rsidDel="00AA3715" w:rsidRDefault="009566E5" w:rsidP="009566E5">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2BA796C8"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57505211" w14:textId="39CA813E" w:rsidR="009566E5" w:rsidRPr="00367094" w:rsidRDefault="009566E5" w:rsidP="009566E5">
            <w:pPr>
              <w:spacing w:line="240" w:lineRule="auto"/>
              <w:ind w:right="-11"/>
              <w:jc w:val="right"/>
              <w:rPr>
                <w:rFonts w:ascii="Browallia New" w:hAnsi="Browallia New" w:cs="Browallia New"/>
                <w:sz w:val="28"/>
                <w:szCs w:val="28"/>
                <w:lang w:val="en-GB"/>
              </w:rPr>
            </w:pPr>
          </w:p>
        </w:tc>
      </w:tr>
      <w:tr w:rsidR="009566E5" w:rsidRPr="00367094" w14:paraId="0C7C7DE2" w14:textId="77777777">
        <w:trPr>
          <w:trHeight w:val="322"/>
        </w:trPr>
        <w:tc>
          <w:tcPr>
            <w:tcW w:w="5179" w:type="dxa"/>
            <w:gridSpan w:val="2"/>
            <w:tcBorders>
              <w:top w:val="nil"/>
              <w:left w:val="nil"/>
              <w:bottom w:val="nil"/>
              <w:right w:val="nil"/>
            </w:tcBorders>
            <w:vAlign w:val="bottom"/>
          </w:tcPr>
          <w:p w14:paraId="53BC41C3" w14:textId="5BA08193" w:rsidR="009566E5" w:rsidRPr="00367094" w:rsidRDefault="00531430" w:rsidP="00531430">
            <w:pPr>
              <w:spacing w:line="240" w:lineRule="auto"/>
              <w:ind w:right="-10"/>
              <w:rPr>
                <w:rFonts w:ascii="Browallia New" w:hAnsi="Browallia New" w:cs="Browallia New"/>
                <w:sz w:val="14"/>
                <w:szCs w:val="14"/>
                <w:lang w:val="en-GB"/>
              </w:rPr>
            </w:pPr>
            <w:r w:rsidRPr="00367094">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shd w:val="clear" w:color="auto" w:fill="auto"/>
            <w:vAlign w:val="bottom"/>
          </w:tcPr>
          <w:p w14:paraId="7833A749" w14:textId="77777777" w:rsidR="009566E5" w:rsidRPr="00367094" w:rsidRDefault="009566E5" w:rsidP="009566E5">
            <w:pPr>
              <w:tabs>
                <w:tab w:val="decimal" w:pos="492"/>
              </w:tabs>
              <w:spacing w:line="240" w:lineRule="auto"/>
              <w:ind w:right="-10"/>
              <w:jc w:val="right"/>
              <w:rPr>
                <w:rFonts w:ascii="Browallia New" w:hAnsi="Browallia New" w:cs="Browallia New"/>
                <w:sz w:val="14"/>
                <w:szCs w:val="14"/>
              </w:rPr>
            </w:pPr>
          </w:p>
        </w:tc>
        <w:tc>
          <w:tcPr>
            <w:tcW w:w="992" w:type="dxa"/>
            <w:tcBorders>
              <w:top w:val="nil"/>
              <w:left w:val="nil"/>
              <w:bottom w:val="nil"/>
              <w:right w:val="nil"/>
            </w:tcBorders>
          </w:tcPr>
          <w:p w14:paraId="70A5865D" w14:textId="77777777" w:rsidR="009566E5" w:rsidRPr="00367094" w:rsidRDefault="009566E5" w:rsidP="009566E5">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84" w:type="dxa"/>
            <w:tcBorders>
              <w:top w:val="nil"/>
              <w:left w:val="nil"/>
              <w:bottom w:val="nil"/>
              <w:right w:val="nil"/>
            </w:tcBorders>
          </w:tcPr>
          <w:p w14:paraId="19209EE4" w14:textId="77777777" w:rsidR="009566E5" w:rsidRPr="00367094" w:rsidRDefault="009566E5" w:rsidP="009566E5">
            <w:pPr>
              <w:tabs>
                <w:tab w:val="decimal" w:pos="492"/>
              </w:tabs>
              <w:spacing w:line="240" w:lineRule="auto"/>
              <w:ind w:right="-10"/>
              <w:jc w:val="right"/>
              <w:rPr>
                <w:rFonts w:ascii="Browallia New" w:hAnsi="Browallia New" w:cs="Browallia New"/>
                <w:sz w:val="14"/>
                <w:szCs w:val="14"/>
              </w:rPr>
            </w:pPr>
          </w:p>
        </w:tc>
        <w:tc>
          <w:tcPr>
            <w:tcW w:w="1134" w:type="dxa"/>
            <w:tcBorders>
              <w:top w:val="nil"/>
              <w:left w:val="nil"/>
              <w:bottom w:val="nil"/>
              <w:right w:val="nil"/>
            </w:tcBorders>
          </w:tcPr>
          <w:p w14:paraId="137C431C" w14:textId="77777777" w:rsidR="009566E5" w:rsidRPr="00367094" w:rsidDel="00AA3715" w:rsidRDefault="009566E5" w:rsidP="009566E5">
            <w:pPr>
              <w:spacing w:line="240" w:lineRule="auto"/>
              <w:ind w:right="-11"/>
              <w:jc w:val="right"/>
              <w:rPr>
                <w:rFonts w:ascii="Browallia New" w:hAnsi="Browallia New" w:cs="Browallia New"/>
                <w:sz w:val="14"/>
                <w:szCs w:val="14"/>
                <w:cs/>
                <w:lang w:val="en-GB"/>
              </w:rPr>
            </w:pPr>
          </w:p>
        </w:tc>
        <w:tc>
          <w:tcPr>
            <w:tcW w:w="283" w:type="dxa"/>
            <w:tcBorders>
              <w:top w:val="nil"/>
              <w:left w:val="nil"/>
              <w:bottom w:val="nil"/>
              <w:right w:val="nil"/>
            </w:tcBorders>
            <w:vAlign w:val="bottom"/>
          </w:tcPr>
          <w:p w14:paraId="21273814" w14:textId="052D89F7" w:rsidR="009566E5" w:rsidRPr="00367094" w:rsidRDefault="009566E5" w:rsidP="009566E5">
            <w:pPr>
              <w:tabs>
                <w:tab w:val="decimal" w:pos="492"/>
              </w:tabs>
              <w:spacing w:line="240" w:lineRule="auto"/>
              <w:ind w:right="-10"/>
              <w:jc w:val="right"/>
              <w:rPr>
                <w:rFonts w:ascii="Browallia New" w:hAnsi="Browallia New" w:cs="Browallia New"/>
                <w:sz w:val="14"/>
                <w:szCs w:val="14"/>
                <w:lang w:val="en-GB"/>
              </w:rPr>
            </w:pPr>
          </w:p>
        </w:tc>
        <w:tc>
          <w:tcPr>
            <w:tcW w:w="1134" w:type="dxa"/>
          </w:tcPr>
          <w:p w14:paraId="789F25DD" w14:textId="77777777" w:rsidR="009566E5" w:rsidRPr="00367094" w:rsidRDefault="009566E5" w:rsidP="009566E5">
            <w:pPr>
              <w:spacing w:line="240" w:lineRule="auto"/>
              <w:ind w:right="-11"/>
              <w:jc w:val="right"/>
              <w:rPr>
                <w:rFonts w:ascii="Browallia New" w:hAnsi="Browallia New" w:cs="Browallia New"/>
                <w:sz w:val="14"/>
                <w:szCs w:val="14"/>
                <w:lang w:val="en-GB"/>
              </w:rPr>
            </w:pPr>
          </w:p>
        </w:tc>
      </w:tr>
      <w:tr w:rsidR="00EE0005" w:rsidRPr="00367094" w14:paraId="69AAF8A3" w14:textId="77777777" w:rsidTr="002C3E99">
        <w:trPr>
          <w:trHeight w:val="319"/>
        </w:trPr>
        <w:tc>
          <w:tcPr>
            <w:tcW w:w="4045" w:type="dxa"/>
            <w:tcBorders>
              <w:top w:val="nil"/>
              <w:left w:val="nil"/>
              <w:bottom w:val="nil"/>
              <w:right w:val="nil"/>
            </w:tcBorders>
          </w:tcPr>
          <w:p w14:paraId="6B960C05" w14:textId="3B489685" w:rsidR="00EE0005" w:rsidRPr="00367094" w:rsidRDefault="0029748E" w:rsidP="00EE0005">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765806F6" w14:textId="3EA8D042" w:rsidR="00EE0005" w:rsidRPr="00367094" w:rsidRDefault="00EE0005" w:rsidP="00EE0005">
            <w:pPr>
              <w:tabs>
                <w:tab w:val="clear" w:pos="454"/>
                <w:tab w:val="clear" w:pos="680"/>
                <w:tab w:val="left" w:pos="132"/>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rPr>
              <w:t>15.95</w:t>
            </w:r>
          </w:p>
        </w:tc>
        <w:tc>
          <w:tcPr>
            <w:tcW w:w="283" w:type="dxa"/>
            <w:tcBorders>
              <w:top w:val="nil"/>
              <w:left w:val="nil"/>
              <w:bottom w:val="nil"/>
              <w:right w:val="nil"/>
            </w:tcBorders>
          </w:tcPr>
          <w:p w14:paraId="2A1001FB" w14:textId="77777777" w:rsidR="00EE0005" w:rsidRPr="00367094" w:rsidRDefault="00EE0005" w:rsidP="00EE0005">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4328C257" w14:textId="3EC26279" w:rsidR="00EE0005" w:rsidRPr="00367094" w:rsidRDefault="00EE0005" w:rsidP="00EE000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41028F">
              <w:rPr>
                <w:rFonts w:ascii="Browallia New" w:hAnsi="Browallia New" w:cs="Browallia New"/>
                <w:sz w:val="28"/>
                <w:szCs w:val="28"/>
              </w:rPr>
              <w:t>14.94</w:t>
            </w:r>
          </w:p>
        </w:tc>
        <w:tc>
          <w:tcPr>
            <w:tcW w:w="284" w:type="dxa"/>
            <w:tcBorders>
              <w:top w:val="nil"/>
              <w:left w:val="nil"/>
              <w:bottom w:val="nil"/>
              <w:right w:val="nil"/>
            </w:tcBorders>
          </w:tcPr>
          <w:p w14:paraId="0DB45A60" w14:textId="77777777" w:rsidR="00EE0005" w:rsidRPr="00367094" w:rsidRDefault="00EE0005" w:rsidP="00EE000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5AFBD563" w14:textId="0E22039B" w:rsidR="00EE0005" w:rsidRPr="00263057" w:rsidRDefault="00EE0005" w:rsidP="00EE0005">
            <w:pPr>
              <w:spacing w:line="240" w:lineRule="auto"/>
              <w:ind w:right="-11"/>
              <w:jc w:val="right"/>
              <w:rPr>
                <w:rFonts w:ascii="Browallia New" w:hAnsi="Browallia New" w:cs="Browallia New"/>
                <w:sz w:val="28"/>
                <w:szCs w:val="28"/>
              </w:rPr>
            </w:pPr>
            <w:r>
              <w:rPr>
                <w:rFonts w:ascii="Browallia New" w:hAnsi="Browallia New" w:cs="Browallia New"/>
                <w:sz w:val="28"/>
                <w:szCs w:val="28"/>
              </w:rPr>
              <w:t>15.95</w:t>
            </w:r>
          </w:p>
        </w:tc>
        <w:tc>
          <w:tcPr>
            <w:tcW w:w="283" w:type="dxa"/>
            <w:tcBorders>
              <w:top w:val="nil"/>
              <w:left w:val="nil"/>
              <w:bottom w:val="nil"/>
              <w:right w:val="nil"/>
            </w:tcBorders>
          </w:tcPr>
          <w:p w14:paraId="0A361FDE" w14:textId="77777777" w:rsidR="00EE0005" w:rsidRPr="00367094" w:rsidRDefault="00EE0005" w:rsidP="00EE000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59714683" w14:textId="70FB8E40" w:rsidR="00EE0005" w:rsidRPr="00367094" w:rsidRDefault="0029748E" w:rsidP="00EE0005">
            <w:pPr>
              <w:spacing w:line="240" w:lineRule="auto"/>
              <w:ind w:right="-11"/>
              <w:jc w:val="right"/>
              <w:rPr>
                <w:rFonts w:ascii="Browallia New" w:hAnsi="Browallia New" w:cs="Browallia New"/>
                <w:sz w:val="28"/>
                <w:szCs w:val="28"/>
                <w:lang w:val="en-GB"/>
              </w:rPr>
            </w:pPr>
            <w:r w:rsidRPr="0041028F">
              <w:rPr>
                <w:rFonts w:ascii="Browallia New" w:hAnsi="Browallia New" w:cs="Browallia New"/>
                <w:sz w:val="28"/>
                <w:szCs w:val="28"/>
              </w:rPr>
              <w:t>14.94</w:t>
            </w:r>
          </w:p>
        </w:tc>
      </w:tr>
      <w:tr w:rsidR="009566E5" w:rsidRPr="00367094" w14:paraId="5C7B799F" w14:textId="77777777" w:rsidTr="002C3E99">
        <w:trPr>
          <w:trHeight w:val="319"/>
        </w:trPr>
        <w:tc>
          <w:tcPr>
            <w:tcW w:w="4045" w:type="dxa"/>
            <w:tcBorders>
              <w:top w:val="nil"/>
              <w:left w:val="nil"/>
              <w:bottom w:val="nil"/>
              <w:right w:val="nil"/>
            </w:tcBorders>
          </w:tcPr>
          <w:p w14:paraId="0CF6653D" w14:textId="0AD11ED1" w:rsidR="009566E5" w:rsidRPr="00367094" w:rsidRDefault="009566E5" w:rsidP="009566E5">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9566E5" w:rsidRPr="00367094" w:rsidRDefault="009566E5" w:rsidP="009566E5">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9566E5" w:rsidRPr="00367094" w:rsidRDefault="009566E5" w:rsidP="009566E5">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73E93E7A" w14:textId="4850C785" w:rsidR="009566E5" w:rsidRPr="00367094" w:rsidRDefault="009566E5" w:rsidP="009566E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84" w:type="dxa"/>
            <w:tcBorders>
              <w:top w:val="nil"/>
              <w:left w:val="nil"/>
              <w:bottom w:val="nil"/>
              <w:right w:val="nil"/>
            </w:tcBorders>
          </w:tcPr>
          <w:p w14:paraId="560EB9EB"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0DFF3FEB" w14:textId="5E0302F8" w:rsidR="009566E5" w:rsidRPr="00263057" w:rsidRDefault="009566E5" w:rsidP="009566E5">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1443E228"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0B47CC76" w14:textId="3495D323" w:rsidR="009566E5" w:rsidRPr="00367094" w:rsidRDefault="009566E5" w:rsidP="009566E5">
            <w:pPr>
              <w:spacing w:line="240" w:lineRule="auto"/>
              <w:ind w:right="-11"/>
              <w:jc w:val="right"/>
              <w:rPr>
                <w:rFonts w:ascii="Browallia New" w:hAnsi="Browallia New" w:cs="Browallia New"/>
                <w:sz w:val="28"/>
                <w:szCs w:val="28"/>
                <w:lang w:val="en-GB"/>
              </w:rPr>
            </w:pPr>
          </w:p>
        </w:tc>
      </w:tr>
      <w:tr w:rsidR="009566E5" w:rsidRPr="00367094" w14:paraId="50CC7C89" w14:textId="77777777" w:rsidTr="002C3E99">
        <w:trPr>
          <w:trHeight w:val="331"/>
        </w:trPr>
        <w:tc>
          <w:tcPr>
            <w:tcW w:w="5179" w:type="dxa"/>
            <w:gridSpan w:val="2"/>
            <w:tcBorders>
              <w:top w:val="nil"/>
              <w:left w:val="nil"/>
              <w:bottom w:val="nil"/>
              <w:right w:val="nil"/>
            </w:tcBorders>
          </w:tcPr>
          <w:p w14:paraId="059CFB04" w14:textId="19D05CA3" w:rsidR="009566E5" w:rsidRPr="00367094" w:rsidRDefault="00531430" w:rsidP="00531430">
            <w:pPr>
              <w:spacing w:line="240" w:lineRule="auto"/>
              <w:ind w:right="-10"/>
              <w:rPr>
                <w:rFonts w:ascii="Browallia New" w:hAnsi="Browallia New" w:cs="Browallia New"/>
                <w:sz w:val="16"/>
                <w:szCs w:val="16"/>
                <w:lang w:val="en-GB"/>
              </w:rPr>
            </w:pPr>
            <w:r w:rsidRPr="00367094">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shd w:val="clear" w:color="auto" w:fill="auto"/>
            <w:vAlign w:val="bottom"/>
          </w:tcPr>
          <w:p w14:paraId="72568511" w14:textId="77777777" w:rsidR="009566E5" w:rsidRPr="00367094" w:rsidRDefault="009566E5" w:rsidP="009566E5">
            <w:pPr>
              <w:tabs>
                <w:tab w:val="decimal" w:pos="492"/>
              </w:tabs>
              <w:spacing w:line="240" w:lineRule="auto"/>
              <w:ind w:right="-10"/>
              <w:jc w:val="right"/>
              <w:rPr>
                <w:rFonts w:ascii="Browallia New" w:hAnsi="Browallia New" w:cs="Browallia New"/>
                <w:sz w:val="16"/>
                <w:szCs w:val="16"/>
              </w:rPr>
            </w:pPr>
          </w:p>
        </w:tc>
        <w:tc>
          <w:tcPr>
            <w:tcW w:w="992" w:type="dxa"/>
            <w:tcBorders>
              <w:top w:val="nil"/>
              <w:left w:val="nil"/>
              <w:bottom w:val="nil"/>
              <w:right w:val="nil"/>
            </w:tcBorders>
          </w:tcPr>
          <w:p w14:paraId="7C3BDB5A" w14:textId="77777777" w:rsidR="009566E5" w:rsidRPr="00367094" w:rsidRDefault="009566E5" w:rsidP="009566E5">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84" w:type="dxa"/>
            <w:tcBorders>
              <w:top w:val="nil"/>
              <w:left w:val="nil"/>
              <w:bottom w:val="nil"/>
              <w:right w:val="nil"/>
            </w:tcBorders>
          </w:tcPr>
          <w:p w14:paraId="1F5B0767" w14:textId="77777777" w:rsidR="009566E5" w:rsidRPr="00367094" w:rsidRDefault="009566E5" w:rsidP="009566E5">
            <w:pPr>
              <w:tabs>
                <w:tab w:val="decimal" w:pos="492"/>
              </w:tabs>
              <w:spacing w:line="240" w:lineRule="auto"/>
              <w:ind w:right="-10"/>
              <w:jc w:val="right"/>
              <w:rPr>
                <w:rFonts w:ascii="Browallia New" w:hAnsi="Browallia New" w:cs="Browallia New"/>
                <w:sz w:val="16"/>
                <w:szCs w:val="16"/>
              </w:rPr>
            </w:pPr>
          </w:p>
        </w:tc>
        <w:tc>
          <w:tcPr>
            <w:tcW w:w="1134" w:type="dxa"/>
            <w:tcBorders>
              <w:top w:val="nil"/>
              <w:left w:val="nil"/>
              <w:bottom w:val="nil"/>
              <w:right w:val="nil"/>
            </w:tcBorders>
          </w:tcPr>
          <w:p w14:paraId="0237D011" w14:textId="77777777" w:rsidR="009566E5" w:rsidRPr="00367094" w:rsidRDefault="009566E5" w:rsidP="009566E5">
            <w:pPr>
              <w:spacing w:line="240" w:lineRule="auto"/>
              <w:ind w:right="-11"/>
              <w:jc w:val="right"/>
              <w:rPr>
                <w:rFonts w:ascii="Browallia New" w:hAnsi="Browallia New" w:cs="Browallia New"/>
                <w:sz w:val="16"/>
                <w:szCs w:val="16"/>
                <w:lang w:val="en-GB"/>
              </w:rPr>
            </w:pPr>
          </w:p>
        </w:tc>
        <w:tc>
          <w:tcPr>
            <w:tcW w:w="283" w:type="dxa"/>
            <w:tcBorders>
              <w:top w:val="nil"/>
              <w:left w:val="nil"/>
              <w:bottom w:val="nil"/>
              <w:right w:val="nil"/>
            </w:tcBorders>
            <w:vAlign w:val="bottom"/>
          </w:tcPr>
          <w:p w14:paraId="3235C0E4" w14:textId="77777777" w:rsidR="009566E5" w:rsidRPr="00367094" w:rsidRDefault="009566E5" w:rsidP="009566E5">
            <w:pPr>
              <w:tabs>
                <w:tab w:val="decimal" w:pos="492"/>
              </w:tabs>
              <w:spacing w:line="240" w:lineRule="auto"/>
              <w:ind w:right="-10"/>
              <w:jc w:val="right"/>
              <w:rPr>
                <w:rFonts w:ascii="Browallia New" w:hAnsi="Browallia New" w:cs="Browallia New"/>
                <w:sz w:val="16"/>
                <w:szCs w:val="16"/>
                <w:lang w:val="en-GB"/>
              </w:rPr>
            </w:pPr>
          </w:p>
        </w:tc>
        <w:tc>
          <w:tcPr>
            <w:tcW w:w="1134" w:type="dxa"/>
          </w:tcPr>
          <w:p w14:paraId="5335C4D2" w14:textId="77777777" w:rsidR="009566E5" w:rsidRPr="00367094" w:rsidRDefault="009566E5" w:rsidP="009566E5">
            <w:pPr>
              <w:spacing w:line="240" w:lineRule="auto"/>
              <w:ind w:right="-11"/>
              <w:jc w:val="right"/>
              <w:rPr>
                <w:rFonts w:ascii="Browallia New" w:hAnsi="Browallia New" w:cs="Browallia New"/>
                <w:sz w:val="16"/>
                <w:szCs w:val="16"/>
                <w:lang w:val="en-GB"/>
              </w:rPr>
            </w:pPr>
          </w:p>
        </w:tc>
      </w:tr>
      <w:tr w:rsidR="009566E5" w:rsidRPr="00367094" w14:paraId="63AC2E78" w14:textId="77777777" w:rsidTr="002C3E99">
        <w:trPr>
          <w:trHeight w:val="319"/>
        </w:trPr>
        <w:tc>
          <w:tcPr>
            <w:tcW w:w="4045" w:type="dxa"/>
            <w:tcBorders>
              <w:top w:val="nil"/>
              <w:left w:val="nil"/>
              <w:bottom w:val="nil"/>
              <w:right w:val="nil"/>
            </w:tcBorders>
          </w:tcPr>
          <w:p w14:paraId="27A93553" w14:textId="2B3F8070" w:rsidR="009566E5" w:rsidRPr="00367094" w:rsidRDefault="002C3E99" w:rsidP="009566E5">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216F7843" w14:textId="6B03DDB5" w:rsidR="009566E5" w:rsidRPr="00367094" w:rsidRDefault="002C3E99" w:rsidP="009566E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6.89</w:t>
            </w:r>
          </w:p>
        </w:tc>
        <w:tc>
          <w:tcPr>
            <w:tcW w:w="283" w:type="dxa"/>
            <w:tcBorders>
              <w:top w:val="nil"/>
              <w:left w:val="nil"/>
              <w:bottom w:val="nil"/>
              <w:right w:val="nil"/>
            </w:tcBorders>
          </w:tcPr>
          <w:p w14:paraId="4C656447" w14:textId="77777777" w:rsidR="009566E5" w:rsidRPr="00367094" w:rsidRDefault="009566E5" w:rsidP="009566E5">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68C4CBA3" w14:textId="0C09BFC8" w:rsidR="009566E5" w:rsidRPr="00367094" w:rsidRDefault="002C3E99" w:rsidP="009566E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15.59</w:t>
            </w:r>
          </w:p>
        </w:tc>
        <w:tc>
          <w:tcPr>
            <w:tcW w:w="284" w:type="dxa"/>
            <w:tcBorders>
              <w:top w:val="nil"/>
              <w:left w:val="nil"/>
              <w:bottom w:val="nil"/>
              <w:right w:val="nil"/>
            </w:tcBorders>
          </w:tcPr>
          <w:p w14:paraId="60C50FDE"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02FEA7D2" w14:textId="31513DAE" w:rsidR="009566E5" w:rsidRPr="00367094" w:rsidRDefault="002C3E99" w:rsidP="009566E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3.26</w:t>
            </w:r>
          </w:p>
        </w:tc>
        <w:tc>
          <w:tcPr>
            <w:tcW w:w="283" w:type="dxa"/>
            <w:tcBorders>
              <w:top w:val="nil"/>
              <w:left w:val="nil"/>
              <w:bottom w:val="nil"/>
              <w:right w:val="nil"/>
            </w:tcBorders>
          </w:tcPr>
          <w:p w14:paraId="7E78D38A"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7C58546F" w14:textId="7BFE4415" w:rsidR="009566E5" w:rsidRPr="00367094" w:rsidRDefault="002C3E99" w:rsidP="009566E5">
            <w:pPr>
              <w:tabs>
                <w:tab w:val="clear" w:pos="454"/>
                <w:tab w:val="clear" w:pos="680"/>
                <w:tab w:val="left" w:pos="132"/>
              </w:tabs>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5.41</w:t>
            </w:r>
          </w:p>
        </w:tc>
      </w:tr>
      <w:tr w:rsidR="0029748E" w:rsidRPr="00367094" w14:paraId="1CB125EB" w14:textId="77777777" w:rsidTr="002C3E99">
        <w:trPr>
          <w:trHeight w:val="319"/>
        </w:trPr>
        <w:tc>
          <w:tcPr>
            <w:tcW w:w="4045" w:type="dxa"/>
            <w:tcBorders>
              <w:top w:val="nil"/>
              <w:left w:val="nil"/>
              <w:bottom w:val="nil"/>
              <w:right w:val="nil"/>
            </w:tcBorders>
          </w:tcPr>
          <w:p w14:paraId="054BE125" w14:textId="77777777" w:rsidR="0029748E" w:rsidRPr="00367094" w:rsidRDefault="0029748E" w:rsidP="00EE0005">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29748E" w:rsidRPr="00367094" w:rsidRDefault="0029748E" w:rsidP="00EE0005">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29748E" w:rsidRPr="00367094" w:rsidRDefault="0029748E" w:rsidP="00EE0005">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vAlign w:val="bottom"/>
          </w:tcPr>
          <w:p w14:paraId="22225F80" w14:textId="77777777" w:rsidR="0029748E" w:rsidRPr="00367094" w:rsidRDefault="0029748E" w:rsidP="00EE000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84" w:type="dxa"/>
            <w:tcBorders>
              <w:top w:val="nil"/>
              <w:left w:val="nil"/>
              <w:bottom w:val="nil"/>
              <w:right w:val="nil"/>
            </w:tcBorders>
          </w:tcPr>
          <w:p w14:paraId="1BB688F2" w14:textId="77777777" w:rsidR="0029748E" w:rsidRPr="00367094" w:rsidRDefault="0029748E" w:rsidP="00EE000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44B05E6A" w14:textId="77777777" w:rsidR="0029748E" w:rsidRPr="00367094" w:rsidRDefault="0029748E" w:rsidP="00EE0005">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D22F2AF" w14:textId="77777777" w:rsidR="0029748E" w:rsidRPr="00367094" w:rsidRDefault="0029748E" w:rsidP="00EE000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00C4E5D1" w14:textId="77777777" w:rsidR="0029748E" w:rsidRPr="00367094" w:rsidRDefault="0029748E" w:rsidP="00EE0005">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F4592B" w:rsidRPr="00367094" w14:paraId="0D1214C1" w14:textId="77777777" w:rsidTr="002C3E99">
        <w:trPr>
          <w:trHeight w:val="319"/>
        </w:trPr>
        <w:tc>
          <w:tcPr>
            <w:tcW w:w="4045" w:type="dxa"/>
            <w:tcBorders>
              <w:top w:val="nil"/>
              <w:left w:val="nil"/>
              <w:bottom w:val="nil"/>
              <w:right w:val="nil"/>
            </w:tcBorders>
          </w:tcPr>
          <w:p w14:paraId="5BB670F3" w14:textId="607B66BA" w:rsidR="00F4592B" w:rsidRPr="00367094" w:rsidRDefault="00EE0005" w:rsidP="00531430">
            <w:pPr>
              <w:tabs>
                <w:tab w:val="clear" w:pos="3742"/>
              </w:tabs>
              <w:spacing w:line="240" w:lineRule="auto"/>
              <w:ind w:right="175"/>
              <w:rPr>
                <w:rFonts w:ascii="Browallia New" w:hAnsi="Browallia New" w:cs="Browallia New"/>
                <w:sz w:val="28"/>
                <w:szCs w:val="28"/>
                <w:cs/>
              </w:rPr>
            </w:pPr>
            <w:r w:rsidRPr="00367094">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F4592B" w:rsidRPr="00367094" w:rsidRDefault="00F4592B" w:rsidP="009566E5">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F4592B" w:rsidRPr="00367094" w:rsidRDefault="00F4592B" w:rsidP="009566E5">
            <w:pPr>
              <w:tabs>
                <w:tab w:val="decimal" w:pos="492"/>
              </w:tabs>
              <w:spacing w:line="240" w:lineRule="auto"/>
              <w:ind w:right="-11"/>
              <w:jc w:val="right"/>
              <w:rPr>
                <w:rFonts w:ascii="Browallia New" w:hAnsi="Browallia New" w:cs="Browallia New"/>
                <w:sz w:val="28"/>
                <w:szCs w:val="28"/>
                <w:lang w:val="en-GB"/>
              </w:rPr>
            </w:pPr>
          </w:p>
        </w:tc>
        <w:tc>
          <w:tcPr>
            <w:tcW w:w="992" w:type="dxa"/>
            <w:tcBorders>
              <w:top w:val="nil"/>
              <w:left w:val="nil"/>
              <w:bottom w:val="nil"/>
              <w:right w:val="nil"/>
            </w:tcBorders>
            <w:shd w:val="clear" w:color="auto" w:fill="auto"/>
          </w:tcPr>
          <w:p w14:paraId="272B2C6A" w14:textId="77538B20" w:rsidR="00F4592B" w:rsidRPr="00367094" w:rsidRDefault="00F4592B" w:rsidP="009566E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84" w:type="dxa"/>
            <w:tcBorders>
              <w:top w:val="nil"/>
              <w:left w:val="nil"/>
              <w:bottom w:val="nil"/>
              <w:right w:val="nil"/>
            </w:tcBorders>
          </w:tcPr>
          <w:p w14:paraId="3E539CE3" w14:textId="77777777" w:rsidR="00F4592B" w:rsidRPr="00367094" w:rsidRDefault="00F4592B" w:rsidP="009566E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28B67F67" w14:textId="5B0D4C8D" w:rsidR="00F4592B" w:rsidRPr="00367094" w:rsidRDefault="00F4592B" w:rsidP="009566E5">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7C4266C9" w14:textId="77777777" w:rsidR="00F4592B" w:rsidRPr="00367094" w:rsidRDefault="00F4592B" w:rsidP="009566E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1A6E1B18" w14:textId="283E95DD" w:rsidR="00F4592B" w:rsidRPr="00367094" w:rsidRDefault="00F4592B" w:rsidP="009566E5">
            <w:pPr>
              <w:tabs>
                <w:tab w:val="clear" w:pos="454"/>
                <w:tab w:val="clear" w:pos="680"/>
                <w:tab w:val="left" w:pos="132"/>
              </w:tabs>
              <w:spacing w:line="240" w:lineRule="auto"/>
              <w:ind w:right="-10"/>
              <w:jc w:val="right"/>
              <w:rPr>
                <w:rFonts w:ascii="Browallia New" w:hAnsi="Browallia New" w:cs="Browallia New"/>
                <w:sz w:val="28"/>
                <w:szCs w:val="28"/>
              </w:rPr>
            </w:pPr>
          </w:p>
        </w:tc>
      </w:tr>
      <w:tr w:rsidR="009566E5" w:rsidRPr="00367094" w14:paraId="52936659" w14:textId="77777777" w:rsidTr="002C3E99">
        <w:trPr>
          <w:trHeight w:val="349"/>
        </w:trPr>
        <w:tc>
          <w:tcPr>
            <w:tcW w:w="4045" w:type="dxa"/>
            <w:tcBorders>
              <w:top w:val="nil"/>
              <w:left w:val="nil"/>
              <w:bottom w:val="nil"/>
              <w:right w:val="nil"/>
            </w:tcBorders>
          </w:tcPr>
          <w:p w14:paraId="4B9C2D88" w14:textId="7DA529BD" w:rsidR="009566E5" w:rsidRPr="00367094" w:rsidRDefault="00EE0005" w:rsidP="009566E5">
            <w:pPr>
              <w:tabs>
                <w:tab w:val="clear" w:pos="3742"/>
              </w:tabs>
              <w:spacing w:line="240" w:lineRule="auto"/>
              <w:ind w:left="175" w:right="175"/>
              <w:rPr>
                <w:rFonts w:ascii="Browallia New" w:hAnsi="Browallia New" w:cs="Browallia New"/>
                <w:sz w:val="16"/>
                <w:szCs w:val="16"/>
                <w:cs/>
              </w:rPr>
            </w:pPr>
            <w:r w:rsidRPr="00367094">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418B9F2F" w14:textId="443F33AB" w:rsidR="009566E5" w:rsidRPr="00367094" w:rsidRDefault="00EE0005" w:rsidP="00026E82">
            <w:pPr>
              <w:spacing w:line="240" w:lineRule="auto"/>
              <w:ind w:right="-10"/>
              <w:jc w:val="right"/>
              <w:rPr>
                <w:rFonts w:ascii="Browallia New" w:hAnsi="Browallia New" w:cs="Browallia New"/>
                <w:sz w:val="16"/>
                <w:szCs w:val="16"/>
                <w:lang w:val="en-GB"/>
              </w:rPr>
            </w:pPr>
            <w:r>
              <w:rPr>
                <w:rFonts w:ascii="Browallia New" w:hAnsi="Browallia New" w:cs="Browallia New"/>
                <w:sz w:val="28"/>
                <w:szCs w:val="28"/>
              </w:rPr>
              <w:t>7.94</w:t>
            </w:r>
          </w:p>
        </w:tc>
        <w:tc>
          <w:tcPr>
            <w:tcW w:w="283" w:type="dxa"/>
            <w:tcBorders>
              <w:top w:val="nil"/>
              <w:left w:val="nil"/>
              <w:right w:val="nil"/>
            </w:tcBorders>
          </w:tcPr>
          <w:p w14:paraId="2466B3AE" w14:textId="77777777" w:rsidR="009566E5" w:rsidRPr="00367094" w:rsidRDefault="009566E5" w:rsidP="009566E5">
            <w:pPr>
              <w:tabs>
                <w:tab w:val="decimal" w:pos="492"/>
              </w:tabs>
              <w:spacing w:line="240" w:lineRule="auto"/>
              <w:ind w:right="-10"/>
              <w:jc w:val="right"/>
              <w:rPr>
                <w:rFonts w:ascii="Browallia New" w:hAnsi="Browallia New" w:cs="Browallia New"/>
                <w:sz w:val="16"/>
                <w:szCs w:val="16"/>
              </w:rPr>
            </w:pPr>
          </w:p>
        </w:tc>
        <w:tc>
          <w:tcPr>
            <w:tcW w:w="992" w:type="dxa"/>
            <w:tcBorders>
              <w:top w:val="nil"/>
              <w:left w:val="nil"/>
              <w:right w:val="nil"/>
            </w:tcBorders>
            <w:shd w:val="clear" w:color="auto" w:fill="auto"/>
          </w:tcPr>
          <w:p w14:paraId="1307D961" w14:textId="47ADF246" w:rsidR="009566E5" w:rsidRPr="00367094" w:rsidRDefault="00EE0005" w:rsidP="00026E82">
            <w:pPr>
              <w:tabs>
                <w:tab w:val="clear" w:pos="454"/>
                <w:tab w:val="clear" w:pos="680"/>
                <w:tab w:val="left" w:pos="132"/>
              </w:tabs>
              <w:spacing w:line="240" w:lineRule="auto"/>
              <w:ind w:right="-10"/>
              <w:jc w:val="right"/>
              <w:rPr>
                <w:rFonts w:ascii="Browallia New" w:hAnsi="Browallia New" w:cs="Browallia New"/>
                <w:sz w:val="16"/>
                <w:szCs w:val="16"/>
                <w:lang w:val="en-GB"/>
              </w:rPr>
            </w:pPr>
            <w:r>
              <w:rPr>
                <w:rFonts w:ascii="Browallia New" w:hAnsi="Browallia New" w:cs="Browallia New"/>
                <w:sz w:val="28"/>
                <w:szCs w:val="28"/>
              </w:rPr>
              <w:t>7.24</w:t>
            </w:r>
          </w:p>
        </w:tc>
        <w:tc>
          <w:tcPr>
            <w:tcW w:w="284" w:type="dxa"/>
            <w:tcBorders>
              <w:top w:val="nil"/>
              <w:left w:val="nil"/>
              <w:right w:val="nil"/>
            </w:tcBorders>
          </w:tcPr>
          <w:p w14:paraId="2F2B1670" w14:textId="77777777" w:rsidR="009566E5" w:rsidRPr="00367094" w:rsidRDefault="009566E5" w:rsidP="009566E5">
            <w:pPr>
              <w:tabs>
                <w:tab w:val="decimal" w:pos="492"/>
              </w:tabs>
              <w:spacing w:line="240" w:lineRule="auto"/>
              <w:ind w:right="-10"/>
              <w:jc w:val="right"/>
              <w:rPr>
                <w:rFonts w:ascii="Browallia New" w:hAnsi="Browallia New" w:cs="Browallia New"/>
                <w:sz w:val="16"/>
                <w:szCs w:val="16"/>
              </w:rPr>
            </w:pPr>
          </w:p>
        </w:tc>
        <w:tc>
          <w:tcPr>
            <w:tcW w:w="1134" w:type="dxa"/>
            <w:tcBorders>
              <w:top w:val="nil"/>
              <w:left w:val="nil"/>
              <w:right w:val="nil"/>
            </w:tcBorders>
          </w:tcPr>
          <w:p w14:paraId="23088302" w14:textId="77344862" w:rsidR="009566E5" w:rsidRPr="00367094" w:rsidRDefault="00EE0005" w:rsidP="009566E5">
            <w:pPr>
              <w:spacing w:line="240" w:lineRule="auto"/>
              <w:ind w:right="-11"/>
              <w:jc w:val="right"/>
              <w:rPr>
                <w:rFonts w:ascii="Browallia New" w:hAnsi="Browallia New" w:cs="Browallia New"/>
                <w:sz w:val="16"/>
                <w:szCs w:val="16"/>
                <w:lang w:val="en-GB"/>
              </w:rPr>
            </w:pPr>
            <w:r>
              <w:rPr>
                <w:rFonts w:ascii="Browallia New" w:hAnsi="Browallia New" w:cs="Browallia New"/>
                <w:sz w:val="28"/>
                <w:szCs w:val="28"/>
              </w:rPr>
              <w:t>3.63</w:t>
            </w:r>
          </w:p>
        </w:tc>
        <w:tc>
          <w:tcPr>
            <w:tcW w:w="283" w:type="dxa"/>
            <w:tcBorders>
              <w:top w:val="nil"/>
              <w:left w:val="nil"/>
              <w:right w:val="nil"/>
            </w:tcBorders>
          </w:tcPr>
          <w:p w14:paraId="18969FAC" w14:textId="77777777" w:rsidR="009566E5" w:rsidRPr="00367094" w:rsidRDefault="009566E5" w:rsidP="009566E5">
            <w:pPr>
              <w:tabs>
                <w:tab w:val="decimal" w:pos="492"/>
              </w:tabs>
              <w:spacing w:line="240" w:lineRule="auto"/>
              <w:ind w:right="-10"/>
              <w:jc w:val="right"/>
              <w:rPr>
                <w:rFonts w:ascii="Browallia New" w:hAnsi="Browallia New" w:cs="Browallia New"/>
                <w:sz w:val="16"/>
                <w:szCs w:val="16"/>
                <w:lang w:val="en-GB"/>
              </w:rPr>
            </w:pPr>
          </w:p>
        </w:tc>
        <w:tc>
          <w:tcPr>
            <w:tcW w:w="1134" w:type="dxa"/>
            <w:tcBorders>
              <w:top w:val="nil"/>
              <w:left w:val="nil"/>
              <w:right w:val="nil"/>
            </w:tcBorders>
          </w:tcPr>
          <w:p w14:paraId="657848F2" w14:textId="2BC9D974" w:rsidR="009566E5" w:rsidRPr="00367094" w:rsidRDefault="00EE0005" w:rsidP="009566E5">
            <w:pPr>
              <w:spacing w:line="240" w:lineRule="auto"/>
              <w:ind w:right="-11"/>
              <w:jc w:val="right"/>
              <w:rPr>
                <w:rFonts w:ascii="Browallia New" w:hAnsi="Browallia New" w:cs="Browallia New"/>
                <w:sz w:val="16"/>
                <w:szCs w:val="16"/>
                <w:lang w:val="en-GB"/>
              </w:rPr>
            </w:pPr>
            <w:r>
              <w:rPr>
                <w:rFonts w:ascii="Browallia New" w:hAnsi="Browallia New" w:cs="Browallia New"/>
                <w:sz w:val="28"/>
                <w:szCs w:val="28"/>
              </w:rPr>
              <w:t>3.33</w:t>
            </w:r>
          </w:p>
        </w:tc>
      </w:tr>
      <w:tr w:rsidR="009566E5" w:rsidRPr="00367094" w14:paraId="28F96EB8" w14:textId="77777777" w:rsidTr="002C3E99">
        <w:trPr>
          <w:trHeight w:val="319"/>
        </w:trPr>
        <w:tc>
          <w:tcPr>
            <w:tcW w:w="4045" w:type="dxa"/>
            <w:tcBorders>
              <w:top w:val="nil"/>
              <w:left w:val="nil"/>
              <w:bottom w:val="nil"/>
              <w:right w:val="nil"/>
            </w:tcBorders>
          </w:tcPr>
          <w:p w14:paraId="7BCA3686" w14:textId="41ABE3EF" w:rsidR="009566E5" w:rsidRPr="00367094" w:rsidRDefault="00506EBB" w:rsidP="00663A3D">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179ABCDA" w14:textId="5BD03232" w:rsidR="009566E5" w:rsidRPr="00367094" w:rsidRDefault="00EE0005" w:rsidP="00026E82">
            <w:pPr>
              <w:spacing w:line="240" w:lineRule="auto"/>
              <w:ind w:right="-10"/>
              <w:jc w:val="right"/>
              <w:rPr>
                <w:rFonts w:ascii="Browallia New" w:hAnsi="Browallia New" w:cs="Browallia New"/>
                <w:sz w:val="28"/>
                <w:szCs w:val="28"/>
                <w:highlight w:val="yellow"/>
                <w:lang w:val="en-GB"/>
              </w:rPr>
            </w:pPr>
            <w:r w:rsidRPr="00E85EF6">
              <w:rPr>
                <w:rFonts w:ascii="Browallia New" w:hAnsi="Browallia New" w:cs="Browallia New"/>
                <w:sz w:val="28"/>
                <w:szCs w:val="28"/>
              </w:rPr>
              <w:t>0.14</w:t>
            </w:r>
          </w:p>
        </w:tc>
        <w:tc>
          <w:tcPr>
            <w:tcW w:w="283" w:type="dxa"/>
            <w:tcBorders>
              <w:top w:val="nil"/>
              <w:left w:val="nil"/>
              <w:right w:val="nil"/>
            </w:tcBorders>
          </w:tcPr>
          <w:p w14:paraId="264BA893"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highlight w:val="yellow"/>
              </w:rPr>
            </w:pPr>
          </w:p>
        </w:tc>
        <w:tc>
          <w:tcPr>
            <w:tcW w:w="992" w:type="dxa"/>
            <w:tcBorders>
              <w:top w:val="nil"/>
              <w:left w:val="nil"/>
              <w:right w:val="nil"/>
            </w:tcBorders>
            <w:shd w:val="clear" w:color="auto" w:fill="auto"/>
          </w:tcPr>
          <w:p w14:paraId="3F8EDDC7" w14:textId="141541AC" w:rsidR="009566E5" w:rsidRPr="00367094" w:rsidRDefault="00EE0005" w:rsidP="00026E82">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Pr>
                <w:rFonts w:ascii="Browallia New" w:hAnsi="Browallia New" w:cs="Browallia New"/>
                <w:sz w:val="28"/>
                <w:szCs w:val="28"/>
              </w:rPr>
              <w:t>0.15</w:t>
            </w:r>
          </w:p>
        </w:tc>
        <w:tc>
          <w:tcPr>
            <w:tcW w:w="284" w:type="dxa"/>
            <w:tcBorders>
              <w:top w:val="nil"/>
              <w:left w:val="nil"/>
              <w:right w:val="nil"/>
            </w:tcBorders>
          </w:tcPr>
          <w:p w14:paraId="66DEF4FB"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highlight w:val="yellow"/>
              </w:rPr>
            </w:pPr>
          </w:p>
        </w:tc>
        <w:tc>
          <w:tcPr>
            <w:tcW w:w="1134" w:type="dxa"/>
            <w:tcBorders>
              <w:top w:val="nil"/>
              <w:left w:val="nil"/>
              <w:right w:val="nil"/>
            </w:tcBorders>
          </w:tcPr>
          <w:p w14:paraId="12692B49" w14:textId="21BAB975" w:rsidR="009566E5" w:rsidRPr="00367094" w:rsidRDefault="00EE0005" w:rsidP="009566E5">
            <w:pPr>
              <w:spacing w:line="240" w:lineRule="auto"/>
              <w:ind w:right="-11"/>
              <w:jc w:val="right"/>
              <w:rPr>
                <w:rFonts w:ascii="Browallia New" w:hAnsi="Browallia New" w:cs="Browallia New"/>
                <w:sz w:val="28"/>
                <w:szCs w:val="28"/>
                <w:highlight w:val="yellow"/>
                <w:lang w:val="en-GB"/>
              </w:rPr>
            </w:pPr>
            <w:r>
              <w:rPr>
                <w:rFonts w:ascii="Browallia New" w:hAnsi="Browallia New" w:cs="Browallia New"/>
                <w:sz w:val="28"/>
                <w:szCs w:val="28"/>
              </w:rPr>
              <w:t>0.</w:t>
            </w:r>
            <w:r w:rsidRPr="00E85EF6">
              <w:rPr>
                <w:rFonts w:ascii="Browallia New" w:hAnsi="Browallia New" w:cs="Browallia New"/>
                <w:sz w:val="28"/>
                <w:szCs w:val="28"/>
              </w:rPr>
              <w:t>05</w:t>
            </w:r>
          </w:p>
        </w:tc>
        <w:tc>
          <w:tcPr>
            <w:tcW w:w="283" w:type="dxa"/>
            <w:tcBorders>
              <w:top w:val="nil"/>
              <w:left w:val="nil"/>
              <w:right w:val="nil"/>
            </w:tcBorders>
          </w:tcPr>
          <w:p w14:paraId="67AE4AC9" w14:textId="77777777" w:rsidR="009566E5" w:rsidRPr="00367094" w:rsidRDefault="009566E5" w:rsidP="009566E5">
            <w:pPr>
              <w:tabs>
                <w:tab w:val="decimal" w:pos="492"/>
              </w:tabs>
              <w:spacing w:line="240" w:lineRule="auto"/>
              <w:ind w:right="-10"/>
              <w:jc w:val="right"/>
              <w:rPr>
                <w:rFonts w:ascii="Browallia New" w:hAnsi="Browallia New" w:cs="Browallia New"/>
                <w:sz w:val="28"/>
                <w:szCs w:val="28"/>
                <w:highlight w:val="yellow"/>
                <w:lang w:val="en-GB"/>
              </w:rPr>
            </w:pPr>
          </w:p>
        </w:tc>
        <w:tc>
          <w:tcPr>
            <w:tcW w:w="1134" w:type="dxa"/>
            <w:tcBorders>
              <w:top w:val="nil"/>
              <w:left w:val="nil"/>
              <w:right w:val="nil"/>
            </w:tcBorders>
          </w:tcPr>
          <w:p w14:paraId="2477F4DC" w14:textId="50DACAF0" w:rsidR="009566E5" w:rsidRPr="00367094" w:rsidRDefault="00EE0005" w:rsidP="009566E5">
            <w:pPr>
              <w:spacing w:line="240" w:lineRule="auto"/>
              <w:ind w:right="-11"/>
              <w:jc w:val="right"/>
              <w:rPr>
                <w:rFonts w:ascii="Browallia New" w:hAnsi="Browallia New" w:cs="Browallia New"/>
                <w:sz w:val="28"/>
                <w:szCs w:val="28"/>
                <w:highlight w:val="yellow"/>
                <w:lang w:val="en-GB"/>
              </w:rPr>
            </w:pPr>
            <w:r>
              <w:rPr>
                <w:rFonts w:ascii="Browallia New" w:hAnsi="Browallia New" w:cs="Browallia New"/>
                <w:sz w:val="28"/>
                <w:szCs w:val="28"/>
              </w:rPr>
              <w:t>0.05</w:t>
            </w:r>
          </w:p>
        </w:tc>
      </w:tr>
      <w:tr w:rsidR="00816312" w:rsidRPr="00367094" w14:paraId="2714C3AC" w14:textId="77777777" w:rsidTr="002C3E99">
        <w:trPr>
          <w:trHeight w:val="319"/>
        </w:trPr>
        <w:tc>
          <w:tcPr>
            <w:tcW w:w="4045" w:type="dxa"/>
            <w:tcBorders>
              <w:top w:val="nil"/>
              <w:left w:val="nil"/>
              <w:bottom w:val="nil"/>
              <w:right w:val="nil"/>
            </w:tcBorders>
          </w:tcPr>
          <w:p w14:paraId="2B395468" w14:textId="7649C7BA" w:rsidR="00816312" w:rsidRPr="00367094" w:rsidRDefault="00EE0005" w:rsidP="00816312">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5167D62C" w14:textId="5815E0C8" w:rsidR="00816312" w:rsidRPr="00367094" w:rsidRDefault="00EE0005" w:rsidP="00816312">
            <w:pPr>
              <w:spacing w:line="240" w:lineRule="auto"/>
              <w:ind w:right="-11"/>
              <w:jc w:val="right"/>
              <w:rPr>
                <w:rFonts w:ascii="Browallia New" w:hAnsi="Browallia New" w:cs="Browallia New"/>
                <w:sz w:val="28"/>
                <w:szCs w:val="28"/>
              </w:rPr>
            </w:pPr>
            <w:r>
              <w:rPr>
                <w:rFonts w:ascii="Browallia New" w:hAnsi="Browallia New" w:cs="Browallia New"/>
                <w:sz w:val="28"/>
                <w:szCs w:val="28"/>
              </w:rPr>
              <w:t>8.08</w:t>
            </w:r>
          </w:p>
        </w:tc>
        <w:tc>
          <w:tcPr>
            <w:tcW w:w="283" w:type="dxa"/>
            <w:tcBorders>
              <w:top w:val="nil"/>
              <w:left w:val="nil"/>
              <w:bottom w:val="nil"/>
              <w:right w:val="nil"/>
            </w:tcBorders>
          </w:tcPr>
          <w:p w14:paraId="17903F43" w14:textId="77777777" w:rsidR="00816312" w:rsidRPr="00367094" w:rsidRDefault="00816312" w:rsidP="00816312">
            <w:pPr>
              <w:tabs>
                <w:tab w:val="decimal" w:pos="492"/>
              </w:tabs>
              <w:spacing w:line="240" w:lineRule="auto"/>
              <w:ind w:right="-11"/>
              <w:jc w:val="right"/>
              <w:rPr>
                <w:rFonts w:ascii="Browallia New" w:hAnsi="Browallia New" w:cs="Browallia New"/>
                <w:sz w:val="28"/>
                <w:szCs w:val="28"/>
                <w:highlight w:val="yellow"/>
              </w:rPr>
            </w:pPr>
          </w:p>
        </w:tc>
        <w:tc>
          <w:tcPr>
            <w:tcW w:w="992" w:type="dxa"/>
            <w:tcBorders>
              <w:top w:val="single" w:sz="4" w:space="0" w:color="auto"/>
              <w:left w:val="nil"/>
              <w:bottom w:val="single" w:sz="12" w:space="0" w:color="auto"/>
              <w:right w:val="nil"/>
            </w:tcBorders>
            <w:shd w:val="clear" w:color="auto" w:fill="auto"/>
          </w:tcPr>
          <w:p w14:paraId="13D7A8B0" w14:textId="4840F773" w:rsidR="00816312" w:rsidRPr="00367094" w:rsidRDefault="00816312" w:rsidP="00816312">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Pr>
                <w:rFonts w:ascii="Browallia New" w:hAnsi="Browallia New" w:cs="Browallia New"/>
                <w:sz w:val="28"/>
                <w:szCs w:val="28"/>
              </w:rPr>
              <w:t>7.</w:t>
            </w:r>
            <w:r w:rsidR="00EE0005">
              <w:rPr>
                <w:rFonts w:ascii="Browallia New" w:hAnsi="Browallia New" w:cs="Browallia New"/>
                <w:sz w:val="28"/>
                <w:szCs w:val="28"/>
              </w:rPr>
              <w:t>39</w:t>
            </w:r>
          </w:p>
        </w:tc>
        <w:tc>
          <w:tcPr>
            <w:tcW w:w="284" w:type="dxa"/>
            <w:tcBorders>
              <w:top w:val="nil"/>
              <w:left w:val="nil"/>
              <w:bottom w:val="nil"/>
              <w:right w:val="nil"/>
            </w:tcBorders>
          </w:tcPr>
          <w:p w14:paraId="536F1604" w14:textId="77777777" w:rsidR="00816312" w:rsidRPr="00367094" w:rsidRDefault="00816312" w:rsidP="00816312">
            <w:pPr>
              <w:tabs>
                <w:tab w:val="decimal" w:pos="492"/>
              </w:tabs>
              <w:spacing w:line="240" w:lineRule="auto"/>
              <w:ind w:right="-11"/>
              <w:jc w:val="right"/>
              <w:rPr>
                <w:rFonts w:ascii="Browallia New" w:hAnsi="Browallia New" w:cs="Browallia New"/>
                <w:sz w:val="28"/>
                <w:szCs w:val="28"/>
              </w:rPr>
            </w:pPr>
          </w:p>
        </w:tc>
        <w:tc>
          <w:tcPr>
            <w:tcW w:w="1134" w:type="dxa"/>
            <w:tcBorders>
              <w:top w:val="single" w:sz="4" w:space="0" w:color="auto"/>
              <w:left w:val="nil"/>
              <w:bottom w:val="single" w:sz="12" w:space="0" w:color="auto"/>
              <w:right w:val="nil"/>
            </w:tcBorders>
          </w:tcPr>
          <w:p w14:paraId="67AC8C7D" w14:textId="675EE5A1" w:rsidR="00816312" w:rsidRPr="00367094" w:rsidRDefault="00F94D20" w:rsidP="00816312">
            <w:pPr>
              <w:spacing w:line="240" w:lineRule="auto"/>
              <w:ind w:right="-11"/>
              <w:jc w:val="right"/>
              <w:rPr>
                <w:rFonts w:ascii="Browallia New" w:hAnsi="Browallia New" w:cs="Browallia New"/>
                <w:sz w:val="28"/>
                <w:szCs w:val="28"/>
              </w:rPr>
            </w:pPr>
            <w:r>
              <w:rPr>
                <w:rFonts w:ascii="Browallia New" w:hAnsi="Browallia New" w:cs="Browallia New"/>
                <w:sz w:val="28"/>
                <w:szCs w:val="28"/>
              </w:rPr>
              <w:t>3.</w:t>
            </w:r>
            <w:r w:rsidR="00EE0005">
              <w:rPr>
                <w:rFonts w:ascii="Browallia New" w:hAnsi="Browallia New" w:cs="Browallia New"/>
                <w:sz w:val="28"/>
                <w:szCs w:val="28"/>
              </w:rPr>
              <w:t>68</w:t>
            </w:r>
          </w:p>
        </w:tc>
        <w:tc>
          <w:tcPr>
            <w:tcW w:w="283" w:type="dxa"/>
            <w:tcBorders>
              <w:top w:val="nil"/>
              <w:left w:val="nil"/>
              <w:bottom w:val="nil"/>
              <w:right w:val="nil"/>
            </w:tcBorders>
          </w:tcPr>
          <w:p w14:paraId="61968CF9" w14:textId="77777777" w:rsidR="00816312" w:rsidRPr="00367094" w:rsidRDefault="00816312" w:rsidP="00816312">
            <w:pPr>
              <w:tabs>
                <w:tab w:val="decimal" w:pos="492"/>
              </w:tabs>
              <w:spacing w:line="240" w:lineRule="auto"/>
              <w:ind w:right="-11"/>
              <w:jc w:val="right"/>
              <w:rPr>
                <w:rFonts w:ascii="Browallia New" w:hAnsi="Browallia New" w:cs="Browallia New"/>
                <w:sz w:val="28"/>
                <w:szCs w:val="28"/>
              </w:rPr>
            </w:pPr>
          </w:p>
        </w:tc>
        <w:tc>
          <w:tcPr>
            <w:tcW w:w="1134" w:type="dxa"/>
            <w:tcBorders>
              <w:top w:val="single" w:sz="4" w:space="0" w:color="auto"/>
              <w:left w:val="nil"/>
              <w:bottom w:val="single" w:sz="12" w:space="0" w:color="auto"/>
              <w:right w:val="nil"/>
            </w:tcBorders>
          </w:tcPr>
          <w:p w14:paraId="67AB0612" w14:textId="09117D5D" w:rsidR="00816312" w:rsidRPr="00367094" w:rsidRDefault="00816312" w:rsidP="00816312">
            <w:pPr>
              <w:spacing w:line="240" w:lineRule="auto"/>
              <w:ind w:right="-11"/>
              <w:jc w:val="right"/>
              <w:rPr>
                <w:rFonts w:ascii="Browallia New" w:hAnsi="Browallia New" w:cs="Browallia New"/>
                <w:sz w:val="28"/>
                <w:szCs w:val="28"/>
              </w:rPr>
            </w:pPr>
            <w:r>
              <w:rPr>
                <w:rFonts w:ascii="Browallia New" w:hAnsi="Browallia New" w:cs="Browallia New"/>
                <w:sz w:val="28"/>
                <w:szCs w:val="28"/>
              </w:rPr>
              <w:t>3.</w:t>
            </w:r>
            <w:r w:rsidR="00EE0005">
              <w:rPr>
                <w:rFonts w:ascii="Browallia New" w:hAnsi="Browallia New" w:cs="Browallia New"/>
                <w:sz w:val="28"/>
                <w:szCs w:val="28"/>
              </w:rPr>
              <w:t>38</w:t>
            </w:r>
          </w:p>
        </w:tc>
      </w:tr>
    </w:tbl>
    <w:p w14:paraId="4C51E70F" w14:textId="0E4DDFDD" w:rsidR="00C27BA8" w:rsidRPr="00367094"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A68E6F" w14:textId="268FFE5F" w:rsidR="6057286B" w:rsidRPr="00367094"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EAAC70" w14:textId="77777777" w:rsidR="002C3E99" w:rsidRDefault="002C3E9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97CE8E" w14:textId="77777777" w:rsidR="00026E82" w:rsidRPr="00367094" w:rsidRDefault="00026E82"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B87A89" w14:textId="77777777" w:rsidR="00844509" w:rsidRDefault="0084450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6E587F" w14:textId="77777777" w:rsidR="00844509" w:rsidRDefault="0084450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A133127" w14:textId="77777777" w:rsidR="00844509" w:rsidRDefault="0084450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6942EA9" w14:textId="77777777" w:rsidR="00844509" w:rsidRDefault="0084450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4E9FAB" w14:textId="77777777" w:rsidR="00844509" w:rsidRDefault="0084450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4A0889A" w14:textId="77777777" w:rsidR="00844509" w:rsidRPr="00367094" w:rsidRDefault="0084450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672298" w14:textId="056A95DA" w:rsidR="6057286B" w:rsidRPr="00367094"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262" w:type="dxa"/>
        <w:tblInd w:w="350" w:type="dxa"/>
        <w:tblLayout w:type="fixed"/>
        <w:tblLook w:val="0000" w:firstRow="0" w:lastRow="0" w:firstColumn="0" w:lastColumn="0" w:noHBand="0" w:noVBand="0"/>
      </w:tblPr>
      <w:tblGrid>
        <w:gridCol w:w="4102"/>
        <w:gridCol w:w="1115"/>
        <w:gridCol w:w="240"/>
        <w:gridCol w:w="1103"/>
        <w:gridCol w:w="238"/>
        <w:gridCol w:w="1078"/>
        <w:gridCol w:w="243"/>
        <w:gridCol w:w="1143"/>
      </w:tblGrid>
      <w:tr w:rsidR="00850626" w:rsidRPr="00367094" w14:paraId="6D562DBD" w14:textId="77777777">
        <w:trPr>
          <w:trHeight w:val="170"/>
          <w:tblHeader/>
        </w:trPr>
        <w:tc>
          <w:tcPr>
            <w:tcW w:w="4102" w:type="dxa"/>
            <w:tcBorders>
              <w:top w:val="nil"/>
              <w:left w:val="nil"/>
              <w:bottom w:val="nil"/>
              <w:right w:val="nil"/>
            </w:tcBorders>
            <w:shd w:val="clear" w:color="auto" w:fill="auto"/>
          </w:tcPr>
          <w:p w14:paraId="36B9D159" w14:textId="77777777" w:rsidR="00850626" w:rsidRPr="00367094" w:rsidRDefault="00850626">
            <w:pPr>
              <w:tabs>
                <w:tab w:val="clear" w:pos="3742"/>
              </w:tabs>
              <w:spacing w:line="240" w:lineRule="auto"/>
              <w:ind w:left="175" w:right="175" w:hanging="175"/>
              <w:jc w:val="center"/>
              <w:rPr>
                <w:rFonts w:ascii="Browallia New" w:hAnsi="Browallia New" w:cs="Browallia New"/>
                <w:sz w:val="28"/>
                <w:szCs w:val="28"/>
              </w:rPr>
            </w:pPr>
            <w:r w:rsidRPr="00367094">
              <w:rPr>
                <w:rFonts w:ascii="Browallia New" w:hAnsi="Browallia New" w:cs="Browallia New"/>
                <w:b/>
                <w:bCs/>
                <w:sz w:val="28"/>
                <w:szCs w:val="28"/>
              </w:rPr>
              <w:tab/>
            </w:r>
            <w:r w:rsidRPr="00367094">
              <w:rPr>
                <w:rFonts w:ascii="Browallia New" w:hAnsi="Browallia New" w:cs="Browallia New"/>
                <w:b/>
                <w:bCs/>
                <w:sz w:val="28"/>
                <w:szCs w:val="28"/>
              </w:rPr>
              <w:tab/>
            </w:r>
          </w:p>
        </w:tc>
        <w:tc>
          <w:tcPr>
            <w:tcW w:w="5160" w:type="dxa"/>
            <w:gridSpan w:val="7"/>
            <w:tcBorders>
              <w:top w:val="nil"/>
              <w:left w:val="nil"/>
              <w:right w:val="nil"/>
            </w:tcBorders>
            <w:shd w:val="clear" w:color="auto" w:fill="auto"/>
          </w:tcPr>
          <w:p w14:paraId="11A12005" w14:textId="77777777" w:rsidR="00850626" w:rsidRPr="00367094" w:rsidRDefault="00850626">
            <w:pPr>
              <w:tabs>
                <w:tab w:val="clear" w:pos="907"/>
                <w:tab w:val="clear" w:pos="4678"/>
                <w:tab w:val="left" w:pos="900"/>
              </w:tabs>
              <w:ind w:left="-18"/>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cs/>
                <w:lang w:val="en-GB"/>
              </w:rPr>
              <w:t>: ล้านบาท)</w:t>
            </w:r>
          </w:p>
        </w:tc>
      </w:tr>
      <w:tr w:rsidR="00850626" w:rsidRPr="00367094" w14:paraId="4C7F779D" w14:textId="77777777" w:rsidTr="000E3D02">
        <w:trPr>
          <w:trHeight w:val="170"/>
          <w:tblHeader/>
        </w:trPr>
        <w:tc>
          <w:tcPr>
            <w:tcW w:w="4102" w:type="dxa"/>
            <w:tcBorders>
              <w:top w:val="nil"/>
              <w:left w:val="nil"/>
              <w:bottom w:val="nil"/>
              <w:right w:val="nil"/>
            </w:tcBorders>
            <w:shd w:val="clear" w:color="auto" w:fill="auto"/>
          </w:tcPr>
          <w:p w14:paraId="1E25A845" w14:textId="77777777" w:rsidR="00850626" w:rsidRPr="00367094" w:rsidRDefault="00850626">
            <w:pPr>
              <w:tabs>
                <w:tab w:val="clear" w:pos="3742"/>
              </w:tabs>
              <w:spacing w:line="240" w:lineRule="auto"/>
              <w:ind w:left="175" w:right="175" w:hanging="175"/>
              <w:jc w:val="center"/>
              <w:rPr>
                <w:rFonts w:ascii="Browallia New" w:hAnsi="Browallia New" w:cs="Browallia New"/>
                <w:sz w:val="28"/>
                <w:szCs w:val="28"/>
              </w:rPr>
            </w:pPr>
          </w:p>
        </w:tc>
        <w:tc>
          <w:tcPr>
            <w:tcW w:w="2458" w:type="dxa"/>
            <w:gridSpan w:val="3"/>
            <w:tcBorders>
              <w:left w:val="nil"/>
              <w:bottom w:val="single" w:sz="4" w:space="0" w:color="auto"/>
              <w:right w:val="nil"/>
            </w:tcBorders>
            <w:shd w:val="clear" w:color="auto" w:fill="auto"/>
          </w:tcPr>
          <w:p w14:paraId="25B5153E" w14:textId="77777777" w:rsidR="00850626" w:rsidRPr="00367094" w:rsidRDefault="00850626">
            <w:pPr>
              <w:spacing w:line="240" w:lineRule="auto"/>
              <w:ind w:left="-108"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8" w:type="dxa"/>
            <w:tcBorders>
              <w:left w:val="nil"/>
              <w:right w:val="nil"/>
            </w:tcBorders>
            <w:shd w:val="clear" w:color="auto" w:fill="auto"/>
          </w:tcPr>
          <w:p w14:paraId="2EFCAB83" w14:textId="77777777" w:rsidR="00850626" w:rsidRPr="00367094" w:rsidRDefault="00850626">
            <w:pPr>
              <w:spacing w:line="240" w:lineRule="auto"/>
              <w:ind w:left="-108" w:right="-108"/>
              <w:jc w:val="center"/>
              <w:rPr>
                <w:rFonts w:ascii="Browallia New" w:hAnsi="Browallia New" w:cs="Browallia New"/>
                <w:sz w:val="28"/>
                <w:szCs w:val="28"/>
              </w:rPr>
            </w:pPr>
          </w:p>
        </w:tc>
        <w:tc>
          <w:tcPr>
            <w:tcW w:w="2464" w:type="dxa"/>
            <w:gridSpan w:val="3"/>
            <w:tcBorders>
              <w:left w:val="nil"/>
              <w:bottom w:val="single" w:sz="4" w:space="0" w:color="auto"/>
              <w:right w:val="nil"/>
            </w:tcBorders>
            <w:shd w:val="clear" w:color="auto" w:fill="auto"/>
          </w:tcPr>
          <w:p w14:paraId="2E4C9F13" w14:textId="77777777" w:rsidR="00850626" w:rsidRPr="00367094" w:rsidRDefault="00850626">
            <w:pPr>
              <w:spacing w:line="240" w:lineRule="auto"/>
              <w:ind w:left="-108"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D37445" w:rsidRPr="00367094" w14:paraId="2EB4CD62" w14:textId="77777777">
        <w:trPr>
          <w:trHeight w:val="348"/>
          <w:tblHeader/>
        </w:trPr>
        <w:tc>
          <w:tcPr>
            <w:tcW w:w="4102" w:type="dxa"/>
            <w:tcBorders>
              <w:top w:val="nil"/>
              <w:left w:val="nil"/>
              <w:bottom w:val="nil"/>
              <w:right w:val="nil"/>
            </w:tcBorders>
            <w:shd w:val="clear" w:color="auto" w:fill="auto"/>
          </w:tcPr>
          <w:p w14:paraId="511CA876" w14:textId="77777777" w:rsidR="00D37445" w:rsidRPr="00367094" w:rsidRDefault="00D37445" w:rsidP="00D37445">
            <w:pPr>
              <w:tabs>
                <w:tab w:val="clear" w:pos="3742"/>
              </w:tabs>
              <w:spacing w:line="240" w:lineRule="auto"/>
              <w:ind w:left="175" w:right="175" w:hanging="175"/>
              <w:jc w:val="center"/>
              <w:rPr>
                <w:rFonts w:ascii="Browallia New" w:hAnsi="Browallia New" w:cs="Browallia New"/>
                <w:sz w:val="28"/>
                <w:szCs w:val="28"/>
              </w:rPr>
            </w:pPr>
          </w:p>
        </w:tc>
        <w:tc>
          <w:tcPr>
            <w:tcW w:w="5160" w:type="dxa"/>
            <w:gridSpan w:val="7"/>
            <w:tcBorders>
              <w:left w:val="nil"/>
              <w:bottom w:val="single" w:sz="4" w:space="0" w:color="auto"/>
              <w:right w:val="nil"/>
            </w:tcBorders>
            <w:shd w:val="clear" w:color="auto" w:fill="auto"/>
          </w:tcPr>
          <w:p w14:paraId="53779C52" w14:textId="1AECA8DB" w:rsidR="00D37445" w:rsidRPr="00367094" w:rsidRDefault="00D37445" w:rsidP="00D37445">
            <w:pPr>
              <w:spacing w:line="240" w:lineRule="auto"/>
              <w:ind w:right="-10"/>
              <w:jc w:val="center"/>
              <w:rPr>
                <w:rFonts w:ascii="Browallia New" w:hAnsi="Browallia New" w:cs="Browallia New"/>
                <w:sz w:val="28"/>
                <w:szCs w:val="28"/>
                <w:lang w:val="en-GB"/>
              </w:rPr>
            </w:pPr>
            <w:r w:rsidRPr="00367094">
              <w:rPr>
                <w:rFonts w:ascii="Browallia New" w:hAnsi="Browallia New" w:cs="Browallia New"/>
                <w:sz w:val="28"/>
                <w:szCs w:val="28"/>
                <w:cs/>
              </w:rPr>
              <w:t>สำหรับงวด</w:t>
            </w:r>
            <w:r w:rsidR="007877BF">
              <w:rPr>
                <w:rFonts w:ascii="Browallia New" w:hAnsi="Browallia New" w:cs="Browallia New" w:hint="cs"/>
                <w:sz w:val="28"/>
                <w:szCs w:val="28"/>
                <w:cs/>
              </w:rPr>
              <w:t>เก้า</w:t>
            </w:r>
            <w:r w:rsidRPr="00367094">
              <w:rPr>
                <w:rFonts w:ascii="Browallia New" w:hAnsi="Browallia New" w:cs="Browallia New"/>
                <w:sz w:val="28"/>
                <w:szCs w:val="28"/>
                <w:cs/>
              </w:rPr>
              <w:t xml:space="preserve">เดือนสิ้นสุดวันที่ </w:t>
            </w:r>
            <w:r w:rsidRPr="00367094">
              <w:rPr>
                <w:rFonts w:ascii="Browallia New" w:hAnsi="Browallia New" w:cs="Browallia New"/>
                <w:sz w:val="28"/>
                <w:szCs w:val="28"/>
              </w:rPr>
              <w:t xml:space="preserve">30 </w:t>
            </w:r>
            <w:r w:rsidR="007877BF" w:rsidRPr="007877BF">
              <w:rPr>
                <w:rFonts w:ascii="Browallia New" w:hAnsi="Browallia New" w:cs="Browallia New"/>
                <w:sz w:val="28"/>
                <w:szCs w:val="28"/>
                <w:cs/>
              </w:rPr>
              <w:t>กันยายน</w:t>
            </w:r>
          </w:p>
        </w:tc>
      </w:tr>
      <w:tr w:rsidR="00850626" w:rsidRPr="00367094" w14:paraId="21985807" w14:textId="77777777" w:rsidTr="000E3D02">
        <w:trPr>
          <w:trHeight w:val="348"/>
          <w:tblHeader/>
        </w:trPr>
        <w:tc>
          <w:tcPr>
            <w:tcW w:w="4102" w:type="dxa"/>
            <w:tcBorders>
              <w:top w:val="nil"/>
              <w:left w:val="nil"/>
              <w:bottom w:val="nil"/>
              <w:right w:val="nil"/>
            </w:tcBorders>
            <w:shd w:val="clear" w:color="auto" w:fill="auto"/>
          </w:tcPr>
          <w:p w14:paraId="6937E90A" w14:textId="77777777" w:rsidR="00850626" w:rsidRPr="00367094" w:rsidRDefault="00850626">
            <w:pPr>
              <w:tabs>
                <w:tab w:val="clear" w:pos="3742"/>
              </w:tabs>
              <w:spacing w:line="240" w:lineRule="auto"/>
              <w:ind w:left="175" w:right="175" w:hanging="175"/>
              <w:jc w:val="center"/>
              <w:rPr>
                <w:rFonts w:ascii="Browallia New" w:hAnsi="Browallia New" w:cs="Browallia New"/>
                <w:sz w:val="28"/>
                <w:szCs w:val="28"/>
              </w:rPr>
            </w:pPr>
          </w:p>
        </w:tc>
        <w:tc>
          <w:tcPr>
            <w:tcW w:w="1115" w:type="dxa"/>
            <w:tcBorders>
              <w:top w:val="single" w:sz="4" w:space="0" w:color="auto"/>
              <w:left w:val="nil"/>
              <w:bottom w:val="single" w:sz="4" w:space="0" w:color="auto"/>
              <w:right w:val="nil"/>
            </w:tcBorders>
            <w:shd w:val="clear" w:color="auto" w:fill="auto"/>
          </w:tcPr>
          <w:p w14:paraId="20F40691" w14:textId="77777777" w:rsidR="00850626" w:rsidRPr="00367094" w:rsidRDefault="00850626">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2566</w:t>
            </w:r>
          </w:p>
        </w:tc>
        <w:tc>
          <w:tcPr>
            <w:tcW w:w="240" w:type="dxa"/>
            <w:tcBorders>
              <w:top w:val="single" w:sz="4" w:space="0" w:color="auto"/>
              <w:left w:val="nil"/>
              <w:right w:val="nil"/>
            </w:tcBorders>
            <w:shd w:val="clear" w:color="auto" w:fill="auto"/>
          </w:tcPr>
          <w:p w14:paraId="4CACABA9" w14:textId="77777777" w:rsidR="00850626" w:rsidRPr="00367094" w:rsidRDefault="00850626">
            <w:pPr>
              <w:spacing w:line="240" w:lineRule="auto"/>
              <w:ind w:right="-10"/>
              <w:jc w:val="center"/>
              <w:rPr>
                <w:rFonts w:ascii="Browallia New" w:hAnsi="Browallia New" w:cs="Browallia New"/>
                <w:sz w:val="28"/>
                <w:szCs w:val="28"/>
              </w:rPr>
            </w:pPr>
          </w:p>
        </w:tc>
        <w:tc>
          <w:tcPr>
            <w:tcW w:w="1103" w:type="dxa"/>
            <w:tcBorders>
              <w:top w:val="single" w:sz="4" w:space="0" w:color="auto"/>
              <w:left w:val="nil"/>
              <w:bottom w:val="single" w:sz="4" w:space="0" w:color="auto"/>
              <w:right w:val="nil"/>
            </w:tcBorders>
            <w:shd w:val="clear" w:color="auto" w:fill="auto"/>
          </w:tcPr>
          <w:p w14:paraId="17425B12" w14:textId="77777777" w:rsidR="00850626" w:rsidRPr="00367094" w:rsidRDefault="00850626">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2565</w:t>
            </w:r>
          </w:p>
        </w:tc>
        <w:tc>
          <w:tcPr>
            <w:tcW w:w="238" w:type="dxa"/>
            <w:tcBorders>
              <w:top w:val="single" w:sz="4" w:space="0" w:color="auto"/>
              <w:left w:val="nil"/>
              <w:right w:val="nil"/>
            </w:tcBorders>
            <w:shd w:val="clear" w:color="auto" w:fill="auto"/>
          </w:tcPr>
          <w:p w14:paraId="67AC91DC" w14:textId="77777777" w:rsidR="00850626" w:rsidRPr="00367094" w:rsidRDefault="00850626">
            <w:pPr>
              <w:spacing w:line="240" w:lineRule="auto"/>
              <w:ind w:right="-10"/>
              <w:jc w:val="center"/>
              <w:rPr>
                <w:rFonts w:ascii="Browallia New" w:hAnsi="Browallia New" w:cs="Browallia New"/>
                <w:sz w:val="28"/>
                <w:szCs w:val="28"/>
              </w:rPr>
            </w:pPr>
          </w:p>
        </w:tc>
        <w:tc>
          <w:tcPr>
            <w:tcW w:w="1078" w:type="dxa"/>
            <w:tcBorders>
              <w:top w:val="single" w:sz="4" w:space="0" w:color="auto"/>
              <w:left w:val="nil"/>
              <w:bottom w:val="single" w:sz="4" w:space="0" w:color="auto"/>
              <w:right w:val="nil"/>
            </w:tcBorders>
            <w:shd w:val="clear" w:color="auto" w:fill="auto"/>
          </w:tcPr>
          <w:p w14:paraId="62649A55" w14:textId="77777777" w:rsidR="00850626" w:rsidRPr="00367094" w:rsidRDefault="00850626">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2566</w:t>
            </w:r>
          </w:p>
        </w:tc>
        <w:tc>
          <w:tcPr>
            <w:tcW w:w="243" w:type="dxa"/>
            <w:tcBorders>
              <w:top w:val="single" w:sz="4" w:space="0" w:color="auto"/>
              <w:left w:val="nil"/>
              <w:right w:val="nil"/>
            </w:tcBorders>
            <w:shd w:val="clear" w:color="auto" w:fill="auto"/>
          </w:tcPr>
          <w:p w14:paraId="4881A0EB" w14:textId="77777777" w:rsidR="00850626" w:rsidRPr="00367094" w:rsidRDefault="00850626">
            <w:pPr>
              <w:spacing w:line="240" w:lineRule="auto"/>
              <w:ind w:right="-10"/>
              <w:jc w:val="center"/>
              <w:rPr>
                <w:rFonts w:ascii="Browallia New" w:hAnsi="Browallia New" w:cs="Browallia New"/>
                <w:sz w:val="28"/>
                <w:szCs w:val="28"/>
              </w:rPr>
            </w:pPr>
          </w:p>
        </w:tc>
        <w:tc>
          <w:tcPr>
            <w:tcW w:w="1143" w:type="dxa"/>
            <w:tcBorders>
              <w:top w:val="single" w:sz="4" w:space="0" w:color="auto"/>
              <w:left w:val="nil"/>
              <w:bottom w:val="single" w:sz="4" w:space="0" w:color="auto"/>
              <w:right w:val="nil"/>
            </w:tcBorders>
            <w:shd w:val="clear" w:color="auto" w:fill="auto"/>
          </w:tcPr>
          <w:p w14:paraId="300742BF" w14:textId="77777777" w:rsidR="00850626" w:rsidRPr="00367094" w:rsidRDefault="00850626">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2565</w:t>
            </w:r>
          </w:p>
        </w:tc>
      </w:tr>
      <w:tr w:rsidR="00850626" w:rsidRPr="00367094" w14:paraId="3A1B0517" w14:textId="77777777" w:rsidTr="000E3D02">
        <w:trPr>
          <w:trHeight w:val="314"/>
          <w:tblHeader/>
        </w:trPr>
        <w:tc>
          <w:tcPr>
            <w:tcW w:w="4102" w:type="dxa"/>
            <w:tcBorders>
              <w:top w:val="nil"/>
              <w:left w:val="nil"/>
              <w:bottom w:val="nil"/>
              <w:right w:val="nil"/>
            </w:tcBorders>
            <w:shd w:val="clear" w:color="auto" w:fill="auto"/>
          </w:tcPr>
          <w:p w14:paraId="6C75D8AF" w14:textId="77777777" w:rsidR="00850626" w:rsidRPr="00367094" w:rsidRDefault="00850626">
            <w:pPr>
              <w:tabs>
                <w:tab w:val="clear" w:pos="3742"/>
              </w:tabs>
              <w:spacing w:line="240" w:lineRule="auto"/>
              <w:ind w:left="175" w:right="175" w:hanging="175"/>
              <w:jc w:val="center"/>
              <w:rPr>
                <w:rFonts w:ascii="Browallia New" w:hAnsi="Browallia New" w:cs="Browallia New"/>
                <w:sz w:val="16"/>
                <w:szCs w:val="16"/>
              </w:rPr>
            </w:pPr>
          </w:p>
        </w:tc>
        <w:tc>
          <w:tcPr>
            <w:tcW w:w="1115" w:type="dxa"/>
            <w:tcBorders>
              <w:top w:val="single" w:sz="4" w:space="0" w:color="auto"/>
              <w:left w:val="nil"/>
              <w:right w:val="nil"/>
            </w:tcBorders>
            <w:shd w:val="clear" w:color="auto" w:fill="auto"/>
          </w:tcPr>
          <w:p w14:paraId="0006B11B" w14:textId="77777777" w:rsidR="00850626" w:rsidRPr="00367094" w:rsidRDefault="00850626">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1BC51248" w14:textId="77777777" w:rsidR="00850626" w:rsidRPr="00367094" w:rsidRDefault="00850626">
            <w:pPr>
              <w:spacing w:line="240" w:lineRule="auto"/>
              <w:ind w:right="-10"/>
              <w:jc w:val="center"/>
              <w:rPr>
                <w:rFonts w:ascii="Browallia New" w:hAnsi="Browallia New" w:cs="Browallia New"/>
                <w:sz w:val="16"/>
                <w:szCs w:val="16"/>
              </w:rPr>
            </w:pPr>
          </w:p>
        </w:tc>
        <w:tc>
          <w:tcPr>
            <w:tcW w:w="1103" w:type="dxa"/>
            <w:tcBorders>
              <w:top w:val="single" w:sz="4" w:space="0" w:color="auto"/>
              <w:left w:val="nil"/>
              <w:right w:val="nil"/>
            </w:tcBorders>
            <w:shd w:val="clear" w:color="auto" w:fill="auto"/>
          </w:tcPr>
          <w:p w14:paraId="725B13D8" w14:textId="77777777" w:rsidR="00850626" w:rsidRPr="00367094" w:rsidRDefault="00850626">
            <w:pPr>
              <w:spacing w:line="240" w:lineRule="auto"/>
              <w:ind w:right="-10"/>
              <w:jc w:val="center"/>
              <w:rPr>
                <w:rFonts w:ascii="Browallia New" w:hAnsi="Browallia New" w:cs="Browallia New"/>
                <w:sz w:val="16"/>
                <w:szCs w:val="16"/>
              </w:rPr>
            </w:pPr>
          </w:p>
        </w:tc>
        <w:tc>
          <w:tcPr>
            <w:tcW w:w="238" w:type="dxa"/>
            <w:tcBorders>
              <w:left w:val="nil"/>
              <w:right w:val="nil"/>
            </w:tcBorders>
            <w:shd w:val="clear" w:color="auto" w:fill="auto"/>
          </w:tcPr>
          <w:p w14:paraId="2B153C15" w14:textId="77777777" w:rsidR="00850626" w:rsidRPr="00367094" w:rsidRDefault="00850626">
            <w:pPr>
              <w:spacing w:line="240" w:lineRule="auto"/>
              <w:ind w:right="-10"/>
              <w:jc w:val="center"/>
              <w:rPr>
                <w:rFonts w:ascii="Browallia New" w:hAnsi="Browallia New" w:cs="Browallia New"/>
                <w:sz w:val="16"/>
                <w:szCs w:val="16"/>
              </w:rPr>
            </w:pPr>
          </w:p>
        </w:tc>
        <w:tc>
          <w:tcPr>
            <w:tcW w:w="1078" w:type="dxa"/>
            <w:tcBorders>
              <w:top w:val="single" w:sz="4" w:space="0" w:color="auto"/>
              <w:left w:val="nil"/>
              <w:right w:val="nil"/>
            </w:tcBorders>
            <w:shd w:val="clear" w:color="auto" w:fill="auto"/>
          </w:tcPr>
          <w:p w14:paraId="68AEB9C8" w14:textId="77777777" w:rsidR="00850626" w:rsidRPr="00367094" w:rsidRDefault="00850626">
            <w:pPr>
              <w:spacing w:line="240" w:lineRule="auto"/>
              <w:ind w:right="-10"/>
              <w:jc w:val="center"/>
              <w:rPr>
                <w:rFonts w:ascii="Browallia New" w:hAnsi="Browallia New" w:cs="Browallia New"/>
                <w:sz w:val="16"/>
                <w:szCs w:val="16"/>
              </w:rPr>
            </w:pPr>
          </w:p>
        </w:tc>
        <w:tc>
          <w:tcPr>
            <w:tcW w:w="243" w:type="dxa"/>
            <w:tcBorders>
              <w:left w:val="nil"/>
              <w:right w:val="nil"/>
            </w:tcBorders>
            <w:shd w:val="clear" w:color="auto" w:fill="auto"/>
          </w:tcPr>
          <w:p w14:paraId="121A2ACA" w14:textId="77777777" w:rsidR="00850626" w:rsidRPr="00367094" w:rsidRDefault="00850626">
            <w:pPr>
              <w:spacing w:line="240" w:lineRule="auto"/>
              <w:ind w:right="-10"/>
              <w:jc w:val="center"/>
              <w:rPr>
                <w:rFonts w:ascii="Browallia New" w:hAnsi="Browallia New" w:cs="Browallia New"/>
                <w:sz w:val="16"/>
                <w:szCs w:val="16"/>
              </w:rPr>
            </w:pPr>
          </w:p>
        </w:tc>
        <w:tc>
          <w:tcPr>
            <w:tcW w:w="1143" w:type="dxa"/>
            <w:tcBorders>
              <w:top w:val="single" w:sz="4" w:space="0" w:color="auto"/>
              <w:left w:val="nil"/>
              <w:right w:val="nil"/>
            </w:tcBorders>
            <w:shd w:val="clear" w:color="auto" w:fill="auto"/>
          </w:tcPr>
          <w:p w14:paraId="10E847E6" w14:textId="77777777" w:rsidR="00850626" w:rsidRPr="00367094" w:rsidRDefault="00850626">
            <w:pPr>
              <w:spacing w:line="240" w:lineRule="auto"/>
              <w:ind w:right="-10"/>
              <w:jc w:val="center"/>
              <w:rPr>
                <w:rFonts w:ascii="Browallia New" w:hAnsi="Browallia New" w:cs="Browallia New"/>
                <w:sz w:val="16"/>
                <w:szCs w:val="16"/>
              </w:rPr>
            </w:pPr>
          </w:p>
        </w:tc>
      </w:tr>
      <w:tr w:rsidR="00850626" w:rsidRPr="00367094" w14:paraId="1748C224" w14:textId="77777777" w:rsidTr="000E3D02">
        <w:trPr>
          <w:trHeight w:val="233"/>
        </w:trPr>
        <w:tc>
          <w:tcPr>
            <w:tcW w:w="4102" w:type="dxa"/>
            <w:tcBorders>
              <w:top w:val="nil"/>
              <w:left w:val="nil"/>
              <w:bottom w:val="nil"/>
              <w:right w:val="nil"/>
            </w:tcBorders>
          </w:tcPr>
          <w:p w14:paraId="399F2896" w14:textId="77777777" w:rsidR="00850626" w:rsidRPr="00367094" w:rsidRDefault="00850626">
            <w:pPr>
              <w:tabs>
                <w:tab w:val="clear" w:pos="3742"/>
              </w:tabs>
              <w:spacing w:line="240" w:lineRule="auto"/>
              <w:ind w:left="175" w:right="175" w:hanging="175"/>
              <w:rPr>
                <w:rFonts w:ascii="Browallia New" w:hAnsi="Browallia New" w:cs="Browallia New"/>
                <w:b/>
                <w:bCs/>
                <w:sz w:val="28"/>
                <w:szCs w:val="28"/>
                <w:cs/>
              </w:rPr>
            </w:pPr>
            <w:r w:rsidRPr="00367094">
              <w:rPr>
                <w:rFonts w:ascii="Browallia New" w:hAnsi="Browallia New" w:cs="Browallia New"/>
                <w:b/>
                <w:bCs/>
                <w:sz w:val="28"/>
                <w:szCs w:val="28"/>
                <w:cs/>
              </w:rPr>
              <w:t>รายการธุรกิจกับบริษัทย่อย</w:t>
            </w:r>
          </w:p>
        </w:tc>
        <w:tc>
          <w:tcPr>
            <w:tcW w:w="1115" w:type="dxa"/>
            <w:tcBorders>
              <w:top w:val="nil"/>
              <w:left w:val="nil"/>
              <w:bottom w:val="nil"/>
              <w:right w:val="nil"/>
            </w:tcBorders>
          </w:tcPr>
          <w:p w14:paraId="29E4C52E" w14:textId="77777777" w:rsidR="00850626" w:rsidRPr="00367094" w:rsidRDefault="00850626">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486D4283" w14:textId="77777777" w:rsidR="00850626" w:rsidRPr="00367094" w:rsidRDefault="00850626">
            <w:pPr>
              <w:tabs>
                <w:tab w:val="decimal" w:pos="522"/>
              </w:tabs>
              <w:spacing w:line="240" w:lineRule="auto"/>
              <w:ind w:right="-10"/>
              <w:jc w:val="both"/>
              <w:rPr>
                <w:rFonts w:ascii="Browallia New" w:hAnsi="Browallia New" w:cs="Browallia New"/>
                <w:sz w:val="28"/>
                <w:szCs w:val="28"/>
              </w:rPr>
            </w:pPr>
          </w:p>
        </w:tc>
        <w:tc>
          <w:tcPr>
            <w:tcW w:w="1103" w:type="dxa"/>
            <w:tcBorders>
              <w:top w:val="nil"/>
              <w:left w:val="nil"/>
              <w:bottom w:val="nil"/>
              <w:right w:val="nil"/>
            </w:tcBorders>
          </w:tcPr>
          <w:p w14:paraId="229D7C66" w14:textId="77777777" w:rsidR="00850626" w:rsidRPr="00367094" w:rsidRDefault="00850626">
            <w:pPr>
              <w:tabs>
                <w:tab w:val="decimal" w:pos="522"/>
              </w:tabs>
              <w:spacing w:line="240" w:lineRule="auto"/>
              <w:ind w:right="-10"/>
              <w:jc w:val="both"/>
              <w:rPr>
                <w:rFonts w:ascii="Browallia New" w:hAnsi="Browallia New" w:cs="Browallia New"/>
                <w:sz w:val="28"/>
                <w:szCs w:val="28"/>
              </w:rPr>
            </w:pPr>
          </w:p>
        </w:tc>
        <w:tc>
          <w:tcPr>
            <w:tcW w:w="238" w:type="dxa"/>
            <w:tcBorders>
              <w:top w:val="nil"/>
              <w:left w:val="nil"/>
              <w:bottom w:val="nil"/>
              <w:right w:val="nil"/>
            </w:tcBorders>
          </w:tcPr>
          <w:p w14:paraId="0EBA229C" w14:textId="77777777" w:rsidR="00850626" w:rsidRPr="00367094" w:rsidRDefault="00850626">
            <w:pPr>
              <w:tabs>
                <w:tab w:val="decimal" w:pos="522"/>
              </w:tabs>
              <w:spacing w:line="240" w:lineRule="auto"/>
              <w:ind w:right="-10"/>
              <w:jc w:val="both"/>
              <w:rPr>
                <w:rFonts w:ascii="Browallia New" w:hAnsi="Browallia New" w:cs="Browallia New"/>
                <w:sz w:val="28"/>
                <w:szCs w:val="28"/>
              </w:rPr>
            </w:pPr>
          </w:p>
        </w:tc>
        <w:tc>
          <w:tcPr>
            <w:tcW w:w="1078" w:type="dxa"/>
            <w:tcBorders>
              <w:top w:val="nil"/>
              <w:left w:val="nil"/>
              <w:bottom w:val="nil"/>
              <w:right w:val="nil"/>
            </w:tcBorders>
          </w:tcPr>
          <w:p w14:paraId="15CE6E13" w14:textId="77777777" w:rsidR="00850626" w:rsidRPr="00367094" w:rsidRDefault="00850626">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2B61999C" w14:textId="77777777" w:rsidR="00850626" w:rsidRPr="00367094" w:rsidRDefault="00850626">
            <w:pPr>
              <w:tabs>
                <w:tab w:val="decimal" w:pos="522"/>
              </w:tabs>
              <w:spacing w:line="240" w:lineRule="auto"/>
              <w:ind w:right="-10"/>
              <w:jc w:val="both"/>
              <w:rPr>
                <w:rFonts w:ascii="Browallia New" w:hAnsi="Browallia New" w:cs="Browallia New"/>
                <w:sz w:val="28"/>
                <w:szCs w:val="28"/>
              </w:rPr>
            </w:pPr>
          </w:p>
        </w:tc>
        <w:tc>
          <w:tcPr>
            <w:tcW w:w="1143" w:type="dxa"/>
            <w:tcBorders>
              <w:top w:val="nil"/>
              <w:left w:val="nil"/>
              <w:bottom w:val="nil"/>
              <w:right w:val="nil"/>
            </w:tcBorders>
            <w:vAlign w:val="bottom"/>
          </w:tcPr>
          <w:p w14:paraId="5A4EACD1" w14:textId="77777777" w:rsidR="00850626" w:rsidRPr="00367094" w:rsidRDefault="00850626">
            <w:pPr>
              <w:tabs>
                <w:tab w:val="decimal" w:pos="492"/>
              </w:tabs>
              <w:spacing w:line="240" w:lineRule="auto"/>
              <w:ind w:right="-10"/>
              <w:jc w:val="right"/>
              <w:rPr>
                <w:rFonts w:ascii="Browallia New" w:hAnsi="Browallia New" w:cs="Browallia New"/>
                <w:sz w:val="28"/>
                <w:szCs w:val="28"/>
                <w:lang w:val="en-GB"/>
              </w:rPr>
            </w:pPr>
          </w:p>
        </w:tc>
      </w:tr>
      <w:tr w:rsidR="00715C2C" w:rsidRPr="00367094" w14:paraId="2AD9C6BA" w14:textId="77777777">
        <w:trPr>
          <w:trHeight w:val="87"/>
        </w:trPr>
        <w:tc>
          <w:tcPr>
            <w:tcW w:w="4102" w:type="dxa"/>
            <w:tcBorders>
              <w:top w:val="nil"/>
              <w:left w:val="nil"/>
              <w:bottom w:val="nil"/>
              <w:right w:val="nil"/>
            </w:tcBorders>
          </w:tcPr>
          <w:p w14:paraId="5D4CAE5A" w14:textId="77777777" w:rsidR="00715C2C" w:rsidRPr="00367094" w:rsidRDefault="00715C2C" w:rsidP="00715C2C">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รายได้จากการขายสินค้า</w:t>
            </w:r>
          </w:p>
        </w:tc>
        <w:tc>
          <w:tcPr>
            <w:tcW w:w="1115" w:type="dxa"/>
            <w:tcBorders>
              <w:top w:val="nil"/>
              <w:left w:val="nil"/>
              <w:bottom w:val="nil"/>
              <w:right w:val="nil"/>
            </w:tcBorders>
            <w:vAlign w:val="bottom"/>
          </w:tcPr>
          <w:p w14:paraId="61C99347" w14:textId="26FF31A7" w:rsidR="00715C2C" w:rsidRPr="00367094" w:rsidRDefault="009F2B37" w:rsidP="00715C2C">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D23E9CE" w14:textId="77777777" w:rsidR="00715C2C" w:rsidRPr="00367094" w:rsidRDefault="00715C2C" w:rsidP="00715C2C">
            <w:pPr>
              <w:spacing w:line="240" w:lineRule="auto"/>
              <w:ind w:left="252"/>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5CD439A" w14:textId="7987786C" w:rsidR="00715C2C" w:rsidRPr="00367094" w:rsidRDefault="00715C2C" w:rsidP="00715C2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1EA73487" w14:textId="77777777" w:rsidR="00715C2C" w:rsidRPr="00367094" w:rsidRDefault="00715C2C" w:rsidP="00715C2C">
            <w:pPr>
              <w:spacing w:line="240" w:lineRule="auto"/>
              <w:ind w:left="252"/>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0F96E0C2" w14:textId="2F7C434A" w:rsidR="00715C2C" w:rsidRPr="00367094" w:rsidRDefault="00BE48EF" w:rsidP="00715C2C">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7.22</w:t>
            </w:r>
          </w:p>
        </w:tc>
        <w:tc>
          <w:tcPr>
            <w:tcW w:w="243" w:type="dxa"/>
            <w:tcBorders>
              <w:top w:val="nil"/>
              <w:left w:val="nil"/>
              <w:bottom w:val="nil"/>
              <w:right w:val="nil"/>
            </w:tcBorders>
          </w:tcPr>
          <w:p w14:paraId="2A39316B" w14:textId="77777777" w:rsidR="00715C2C" w:rsidRPr="00367094" w:rsidRDefault="00715C2C" w:rsidP="00715C2C">
            <w:pPr>
              <w:spacing w:line="240" w:lineRule="auto"/>
              <w:ind w:left="252"/>
              <w:jc w:val="right"/>
              <w:rPr>
                <w:rFonts w:ascii="Browallia New" w:hAnsi="Browallia New" w:cs="Browallia New"/>
                <w:sz w:val="28"/>
                <w:szCs w:val="28"/>
              </w:rPr>
            </w:pPr>
          </w:p>
        </w:tc>
        <w:tc>
          <w:tcPr>
            <w:tcW w:w="1143" w:type="dxa"/>
            <w:tcBorders>
              <w:top w:val="nil"/>
              <w:left w:val="nil"/>
              <w:bottom w:val="nil"/>
              <w:right w:val="nil"/>
            </w:tcBorders>
          </w:tcPr>
          <w:p w14:paraId="6F299F86" w14:textId="733F61BC" w:rsidR="00715C2C" w:rsidRPr="00367094" w:rsidRDefault="00715C2C" w:rsidP="00715C2C">
            <w:pPr>
              <w:spacing w:line="240" w:lineRule="auto"/>
              <w:ind w:right="-11"/>
              <w:jc w:val="right"/>
              <w:rPr>
                <w:rFonts w:ascii="Browallia New" w:hAnsi="Browallia New" w:cs="Browallia New"/>
                <w:sz w:val="28"/>
                <w:szCs w:val="28"/>
              </w:rPr>
            </w:pPr>
            <w:r w:rsidRPr="00A52383">
              <w:rPr>
                <w:rFonts w:ascii="Browallia New" w:hAnsi="Browallia New" w:cs="Browallia New"/>
                <w:sz w:val="28"/>
                <w:szCs w:val="28"/>
              </w:rPr>
              <w:t>3.09</w:t>
            </w:r>
          </w:p>
        </w:tc>
      </w:tr>
      <w:tr w:rsidR="00715C2C" w:rsidRPr="00367094" w14:paraId="0B72A145" w14:textId="77777777">
        <w:trPr>
          <w:trHeight w:val="321"/>
        </w:trPr>
        <w:tc>
          <w:tcPr>
            <w:tcW w:w="4102" w:type="dxa"/>
            <w:tcBorders>
              <w:top w:val="nil"/>
              <w:left w:val="nil"/>
              <w:bottom w:val="nil"/>
              <w:right w:val="nil"/>
            </w:tcBorders>
          </w:tcPr>
          <w:p w14:paraId="7FA98889" w14:textId="77777777" w:rsidR="00715C2C" w:rsidRPr="00367094" w:rsidRDefault="00715C2C" w:rsidP="00715C2C">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รายได้จากการให้เช่า</w:t>
            </w:r>
          </w:p>
        </w:tc>
        <w:tc>
          <w:tcPr>
            <w:tcW w:w="1115" w:type="dxa"/>
            <w:tcBorders>
              <w:top w:val="nil"/>
              <w:left w:val="nil"/>
              <w:bottom w:val="nil"/>
              <w:right w:val="nil"/>
            </w:tcBorders>
            <w:vAlign w:val="bottom"/>
          </w:tcPr>
          <w:p w14:paraId="25E7EE1A" w14:textId="27208BDE" w:rsidR="00715C2C" w:rsidRPr="00367094" w:rsidRDefault="009F2B37" w:rsidP="00715C2C">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DA61883" w14:textId="77777777" w:rsidR="00715C2C" w:rsidRPr="00367094" w:rsidRDefault="00715C2C" w:rsidP="00715C2C">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80734D9" w14:textId="5D23B2E8" w:rsidR="00715C2C" w:rsidRPr="00367094" w:rsidRDefault="00715C2C" w:rsidP="00715C2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4783722D" w14:textId="77777777" w:rsidR="00715C2C" w:rsidRPr="00367094" w:rsidRDefault="00715C2C" w:rsidP="00715C2C">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18C0003E" w14:textId="39CB18D8" w:rsidR="00715C2C" w:rsidRPr="00367094" w:rsidRDefault="00221FF6" w:rsidP="00715C2C">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3.15</w:t>
            </w:r>
          </w:p>
        </w:tc>
        <w:tc>
          <w:tcPr>
            <w:tcW w:w="243" w:type="dxa"/>
            <w:tcBorders>
              <w:top w:val="nil"/>
              <w:left w:val="nil"/>
              <w:bottom w:val="nil"/>
              <w:right w:val="nil"/>
            </w:tcBorders>
          </w:tcPr>
          <w:p w14:paraId="18D60079" w14:textId="77777777" w:rsidR="00715C2C" w:rsidRPr="00367094" w:rsidRDefault="00715C2C" w:rsidP="00715C2C">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tcPr>
          <w:p w14:paraId="64DCF367" w14:textId="61956500" w:rsidR="00715C2C" w:rsidRPr="00367094" w:rsidRDefault="00715C2C" w:rsidP="00715C2C">
            <w:pPr>
              <w:spacing w:line="240" w:lineRule="auto"/>
              <w:ind w:right="-11"/>
              <w:jc w:val="right"/>
              <w:rPr>
                <w:rFonts w:ascii="Browallia New" w:hAnsi="Browallia New" w:cs="Browallia New"/>
                <w:sz w:val="28"/>
                <w:szCs w:val="28"/>
              </w:rPr>
            </w:pPr>
            <w:r w:rsidRPr="00A52383">
              <w:rPr>
                <w:rFonts w:ascii="Browallia New" w:hAnsi="Browallia New" w:cs="Browallia New"/>
                <w:sz w:val="28"/>
                <w:szCs w:val="28"/>
              </w:rPr>
              <w:t>3.03</w:t>
            </w:r>
          </w:p>
        </w:tc>
      </w:tr>
      <w:tr w:rsidR="00E2748C" w:rsidRPr="00367094" w14:paraId="39C288D3" w14:textId="77777777">
        <w:trPr>
          <w:trHeight w:val="321"/>
        </w:trPr>
        <w:tc>
          <w:tcPr>
            <w:tcW w:w="4102" w:type="dxa"/>
            <w:tcBorders>
              <w:top w:val="nil"/>
              <w:left w:val="nil"/>
              <w:bottom w:val="nil"/>
              <w:right w:val="nil"/>
            </w:tcBorders>
          </w:tcPr>
          <w:p w14:paraId="28762B65" w14:textId="00D1EBBF" w:rsidR="00E2748C" w:rsidRPr="00367094" w:rsidRDefault="00494090" w:rsidP="00715C2C">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รายได้</w:t>
            </w:r>
            <w:r w:rsidR="00C750DF">
              <w:rPr>
                <w:rFonts w:ascii="Browallia New" w:hAnsi="Browallia New" w:cs="Browallia New" w:hint="cs"/>
                <w:sz w:val="28"/>
                <w:szCs w:val="28"/>
                <w:cs/>
              </w:rPr>
              <w:t>จากกิจการโรงแรม</w:t>
            </w:r>
          </w:p>
        </w:tc>
        <w:tc>
          <w:tcPr>
            <w:tcW w:w="1115" w:type="dxa"/>
            <w:tcBorders>
              <w:top w:val="nil"/>
              <w:left w:val="nil"/>
              <w:bottom w:val="nil"/>
              <w:right w:val="nil"/>
            </w:tcBorders>
            <w:vAlign w:val="bottom"/>
          </w:tcPr>
          <w:p w14:paraId="586B7F48" w14:textId="0A9F4565" w:rsidR="00E2748C" w:rsidRPr="00D33480" w:rsidRDefault="00D33480" w:rsidP="00715C2C">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c>
          <w:tcPr>
            <w:tcW w:w="240" w:type="dxa"/>
            <w:tcBorders>
              <w:top w:val="nil"/>
              <w:left w:val="nil"/>
              <w:bottom w:val="nil"/>
              <w:right w:val="nil"/>
            </w:tcBorders>
          </w:tcPr>
          <w:p w14:paraId="2EFED2D6" w14:textId="77777777" w:rsidR="00E2748C" w:rsidRPr="00367094" w:rsidRDefault="00E2748C" w:rsidP="00715C2C">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0EB21E1" w14:textId="1B35DA6F" w:rsidR="00E2748C" w:rsidRDefault="00D33480" w:rsidP="00715C2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38" w:type="dxa"/>
            <w:tcBorders>
              <w:top w:val="nil"/>
              <w:left w:val="nil"/>
              <w:bottom w:val="nil"/>
              <w:right w:val="nil"/>
            </w:tcBorders>
          </w:tcPr>
          <w:p w14:paraId="577F68D0" w14:textId="77777777" w:rsidR="00E2748C" w:rsidRPr="00367094" w:rsidRDefault="00E2748C" w:rsidP="00715C2C">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4DE4D69E" w14:textId="1A91851D" w:rsidR="00E2748C" w:rsidRDefault="00C86FE7" w:rsidP="00715C2C">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8.16</w:t>
            </w:r>
          </w:p>
        </w:tc>
        <w:tc>
          <w:tcPr>
            <w:tcW w:w="243" w:type="dxa"/>
            <w:tcBorders>
              <w:top w:val="nil"/>
              <w:left w:val="nil"/>
              <w:bottom w:val="nil"/>
              <w:right w:val="nil"/>
            </w:tcBorders>
          </w:tcPr>
          <w:p w14:paraId="5F0A55A5" w14:textId="77777777" w:rsidR="00E2748C" w:rsidRPr="00367094" w:rsidRDefault="00E2748C" w:rsidP="00715C2C">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tcPr>
          <w:p w14:paraId="2A848A83" w14:textId="5BAC762F" w:rsidR="00E2748C" w:rsidRPr="00A52383" w:rsidRDefault="00C86FE7" w:rsidP="00715C2C">
            <w:pPr>
              <w:spacing w:line="240" w:lineRule="auto"/>
              <w:ind w:right="-11"/>
              <w:jc w:val="right"/>
              <w:rPr>
                <w:rFonts w:ascii="Browallia New" w:hAnsi="Browallia New" w:cs="Browallia New"/>
                <w:sz w:val="28"/>
                <w:szCs w:val="28"/>
              </w:rPr>
            </w:pPr>
            <w:r>
              <w:rPr>
                <w:rFonts w:ascii="Browallia New" w:hAnsi="Browallia New" w:cs="Browallia New"/>
                <w:sz w:val="28"/>
                <w:szCs w:val="28"/>
              </w:rPr>
              <w:t>-</w:t>
            </w:r>
          </w:p>
        </w:tc>
      </w:tr>
      <w:tr w:rsidR="00715C2C" w:rsidRPr="00367094" w14:paraId="3A33F38F" w14:textId="77777777" w:rsidTr="000E3D02">
        <w:trPr>
          <w:trHeight w:val="321"/>
        </w:trPr>
        <w:tc>
          <w:tcPr>
            <w:tcW w:w="4102" w:type="dxa"/>
            <w:tcBorders>
              <w:top w:val="nil"/>
              <w:left w:val="nil"/>
              <w:bottom w:val="nil"/>
              <w:right w:val="nil"/>
            </w:tcBorders>
          </w:tcPr>
          <w:p w14:paraId="47A1884B" w14:textId="77777777" w:rsidR="00715C2C" w:rsidRPr="00367094" w:rsidRDefault="00715C2C" w:rsidP="00715C2C">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รายได้ค่าบริการ</w:t>
            </w:r>
          </w:p>
        </w:tc>
        <w:tc>
          <w:tcPr>
            <w:tcW w:w="1115" w:type="dxa"/>
            <w:tcBorders>
              <w:top w:val="nil"/>
              <w:left w:val="nil"/>
              <w:bottom w:val="nil"/>
              <w:right w:val="nil"/>
            </w:tcBorders>
            <w:vAlign w:val="bottom"/>
          </w:tcPr>
          <w:p w14:paraId="1AF66FE1" w14:textId="43140909" w:rsidR="00715C2C" w:rsidRPr="00367094" w:rsidDel="00EE5C2C" w:rsidRDefault="009F2B37" w:rsidP="00715C2C">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B2EBAEA" w14:textId="77777777" w:rsidR="00715C2C" w:rsidRPr="00367094" w:rsidRDefault="00715C2C" w:rsidP="00715C2C">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AC59B58" w14:textId="565F5DA4" w:rsidR="00715C2C" w:rsidRPr="00367094" w:rsidRDefault="00715C2C" w:rsidP="00715C2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19E54E05" w14:textId="77777777" w:rsidR="00715C2C" w:rsidRPr="00367094" w:rsidRDefault="00715C2C" w:rsidP="00715C2C">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0CEEE17F" w14:textId="29E695E3" w:rsidR="00715C2C" w:rsidRPr="00367094" w:rsidDel="00EE5C2C" w:rsidRDefault="00A0741F" w:rsidP="00715C2C">
            <w:pPr>
              <w:spacing w:line="240" w:lineRule="auto"/>
              <w:ind w:right="-11"/>
              <w:jc w:val="right"/>
              <w:rPr>
                <w:rFonts w:ascii="Browallia New" w:hAnsi="Browallia New" w:cs="Browallia New"/>
                <w:sz w:val="28"/>
                <w:szCs w:val="28"/>
                <w:cs/>
                <w:lang w:val="en-GB"/>
              </w:rPr>
            </w:pPr>
            <w:r w:rsidRPr="00C30834">
              <w:rPr>
                <w:rFonts w:ascii="Browallia New" w:hAnsi="Browallia New" w:cs="Browallia New"/>
                <w:sz w:val="28"/>
                <w:szCs w:val="28"/>
                <w:lang w:val="en-GB"/>
              </w:rPr>
              <w:t>3.29</w:t>
            </w:r>
          </w:p>
        </w:tc>
        <w:tc>
          <w:tcPr>
            <w:tcW w:w="243" w:type="dxa"/>
            <w:tcBorders>
              <w:top w:val="nil"/>
              <w:left w:val="nil"/>
              <w:bottom w:val="nil"/>
              <w:right w:val="nil"/>
            </w:tcBorders>
          </w:tcPr>
          <w:p w14:paraId="434D8A25" w14:textId="77777777" w:rsidR="00715C2C" w:rsidRPr="00367094" w:rsidRDefault="00715C2C" w:rsidP="00715C2C">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10B99273" w14:textId="5378A437" w:rsidR="00715C2C" w:rsidRPr="00367094" w:rsidDel="00EE5C2C" w:rsidRDefault="00B93209" w:rsidP="00715C2C">
            <w:pPr>
              <w:spacing w:line="240" w:lineRule="auto"/>
              <w:ind w:right="-11"/>
              <w:jc w:val="right"/>
              <w:rPr>
                <w:rFonts w:ascii="Browallia New" w:hAnsi="Browallia New" w:cs="Browallia New"/>
                <w:sz w:val="28"/>
                <w:szCs w:val="28"/>
                <w:lang w:val="en-GB"/>
              </w:rPr>
            </w:pPr>
            <w:r w:rsidRPr="00A52383">
              <w:rPr>
                <w:rFonts w:ascii="Browallia New" w:hAnsi="Browallia New" w:cs="Browallia New"/>
                <w:sz w:val="28"/>
                <w:szCs w:val="28"/>
              </w:rPr>
              <w:t>1.63</w:t>
            </w:r>
          </w:p>
        </w:tc>
      </w:tr>
      <w:tr w:rsidR="009A6230" w:rsidRPr="00367094" w14:paraId="6E28FDB6" w14:textId="77777777" w:rsidTr="000E3D02">
        <w:trPr>
          <w:trHeight w:val="321"/>
        </w:trPr>
        <w:tc>
          <w:tcPr>
            <w:tcW w:w="4102" w:type="dxa"/>
            <w:tcBorders>
              <w:top w:val="nil"/>
              <w:left w:val="nil"/>
              <w:bottom w:val="nil"/>
              <w:right w:val="nil"/>
            </w:tcBorders>
          </w:tcPr>
          <w:p w14:paraId="76138E1C" w14:textId="77777777" w:rsidR="009A6230" w:rsidRPr="00367094" w:rsidRDefault="009A6230" w:rsidP="009A6230">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ดอกเบี้ยรับ</w:t>
            </w:r>
          </w:p>
        </w:tc>
        <w:tc>
          <w:tcPr>
            <w:tcW w:w="1115" w:type="dxa"/>
            <w:tcBorders>
              <w:top w:val="nil"/>
              <w:left w:val="nil"/>
              <w:bottom w:val="nil"/>
              <w:right w:val="nil"/>
            </w:tcBorders>
            <w:vAlign w:val="bottom"/>
          </w:tcPr>
          <w:p w14:paraId="673FCE37" w14:textId="72AB8418" w:rsidR="009A6230" w:rsidRPr="00367094" w:rsidRDefault="009F2B37" w:rsidP="009A6230">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5D7128A"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6EEE397" w14:textId="2398331F" w:rsidR="009A6230" w:rsidRPr="00367094" w:rsidRDefault="009A6230" w:rsidP="009A623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459DFF2E"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59537422" w14:textId="0D6E1DFB" w:rsidR="009A6230" w:rsidRPr="00367094" w:rsidRDefault="004B6BEE" w:rsidP="009A6230">
            <w:pPr>
              <w:spacing w:line="240" w:lineRule="auto"/>
              <w:ind w:right="-11"/>
              <w:jc w:val="right"/>
              <w:rPr>
                <w:rFonts w:ascii="Browallia New" w:hAnsi="Browallia New" w:cs="Browallia New"/>
                <w:sz w:val="28"/>
                <w:szCs w:val="28"/>
              </w:rPr>
            </w:pPr>
            <w:r>
              <w:rPr>
                <w:rFonts w:ascii="Browallia New" w:hAnsi="Browallia New" w:cs="Browallia New"/>
                <w:sz w:val="28"/>
                <w:szCs w:val="28"/>
              </w:rPr>
              <w:t>74.62</w:t>
            </w:r>
          </w:p>
        </w:tc>
        <w:tc>
          <w:tcPr>
            <w:tcW w:w="243" w:type="dxa"/>
            <w:tcBorders>
              <w:top w:val="nil"/>
              <w:left w:val="nil"/>
              <w:bottom w:val="nil"/>
              <w:right w:val="nil"/>
            </w:tcBorders>
          </w:tcPr>
          <w:p w14:paraId="719B0FD2"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64BAD277" w14:textId="5F952A48" w:rsidR="009A6230" w:rsidRPr="00367094" w:rsidRDefault="009A6230" w:rsidP="009A6230">
            <w:pPr>
              <w:spacing w:line="240" w:lineRule="auto"/>
              <w:ind w:right="-11"/>
              <w:jc w:val="right"/>
              <w:rPr>
                <w:rFonts w:ascii="Browallia New" w:hAnsi="Browallia New" w:cs="Browallia New"/>
                <w:sz w:val="28"/>
                <w:szCs w:val="28"/>
                <w:lang w:val="en-GB"/>
              </w:rPr>
            </w:pPr>
            <w:r w:rsidRPr="00A52383">
              <w:rPr>
                <w:rFonts w:ascii="Browallia New" w:hAnsi="Browallia New" w:cs="Browallia New"/>
                <w:sz w:val="28"/>
                <w:szCs w:val="28"/>
              </w:rPr>
              <w:t>82.75</w:t>
            </w:r>
          </w:p>
        </w:tc>
      </w:tr>
      <w:tr w:rsidR="009A6230" w:rsidRPr="00367094" w14:paraId="5462818E" w14:textId="77777777" w:rsidTr="000E3D02">
        <w:trPr>
          <w:trHeight w:val="321"/>
        </w:trPr>
        <w:tc>
          <w:tcPr>
            <w:tcW w:w="4102" w:type="dxa"/>
            <w:tcBorders>
              <w:top w:val="nil"/>
              <w:left w:val="nil"/>
              <w:bottom w:val="nil"/>
              <w:right w:val="nil"/>
            </w:tcBorders>
          </w:tcPr>
          <w:p w14:paraId="359A3132" w14:textId="77777777" w:rsidR="009A6230" w:rsidRPr="00367094" w:rsidRDefault="009A6230" w:rsidP="009A6230">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เงินปันผลรับ</w:t>
            </w:r>
          </w:p>
        </w:tc>
        <w:tc>
          <w:tcPr>
            <w:tcW w:w="1115" w:type="dxa"/>
            <w:tcBorders>
              <w:top w:val="nil"/>
              <w:left w:val="nil"/>
              <w:bottom w:val="nil"/>
              <w:right w:val="nil"/>
            </w:tcBorders>
            <w:vAlign w:val="bottom"/>
          </w:tcPr>
          <w:p w14:paraId="775E0B3A" w14:textId="38F78727" w:rsidR="009A6230" w:rsidRPr="00367094" w:rsidRDefault="009F2B37" w:rsidP="009A6230">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6DE19585"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2320D6D" w14:textId="20EDFE3C" w:rsidR="009A6230" w:rsidRPr="00367094" w:rsidRDefault="009A6230" w:rsidP="009A623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5539B6AF"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2222383C" w14:textId="144F0421" w:rsidR="009A6230" w:rsidRPr="00367094" w:rsidRDefault="0080649F" w:rsidP="009A6230">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30.00</w:t>
            </w:r>
          </w:p>
        </w:tc>
        <w:tc>
          <w:tcPr>
            <w:tcW w:w="243" w:type="dxa"/>
            <w:tcBorders>
              <w:top w:val="nil"/>
              <w:left w:val="nil"/>
              <w:bottom w:val="nil"/>
              <w:right w:val="nil"/>
            </w:tcBorders>
          </w:tcPr>
          <w:p w14:paraId="15D42C6B"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7B8B774" w14:textId="7883EBFD" w:rsidR="009A6230" w:rsidRPr="00367094" w:rsidRDefault="009A6230" w:rsidP="009A6230">
            <w:pPr>
              <w:spacing w:line="240" w:lineRule="auto"/>
              <w:ind w:right="-11"/>
              <w:jc w:val="right"/>
              <w:rPr>
                <w:rFonts w:ascii="Browallia New" w:hAnsi="Browallia New" w:cs="Browallia New"/>
                <w:sz w:val="28"/>
                <w:szCs w:val="28"/>
                <w:lang w:val="en-GB"/>
              </w:rPr>
            </w:pPr>
            <w:r w:rsidRPr="00A52383">
              <w:rPr>
                <w:rFonts w:ascii="Browallia New" w:hAnsi="Browallia New" w:cs="Browallia New"/>
                <w:sz w:val="28"/>
                <w:szCs w:val="28"/>
              </w:rPr>
              <w:t>2</w:t>
            </w:r>
            <w:r>
              <w:rPr>
                <w:rFonts w:ascii="Browallia New" w:hAnsi="Browallia New" w:cs="Browallia New"/>
                <w:sz w:val="28"/>
                <w:szCs w:val="28"/>
              </w:rPr>
              <w:t>5</w:t>
            </w:r>
            <w:r w:rsidRPr="00A52383">
              <w:rPr>
                <w:rFonts w:ascii="Browallia New" w:hAnsi="Browallia New" w:cs="Browallia New"/>
                <w:sz w:val="28"/>
                <w:szCs w:val="28"/>
              </w:rPr>
              <w:t>.</w:t>
            </w:r>
            <w:r>
              <w:rPr>
                <w:rFonts w:ascii="Browallia New" w:hAnsi="Browallia New" w:cs="Browallia New"/>
                <w:sz w:val="28"/>
                <w:szCs w:val="28"/>
              </w:rPr>
              <w:t>0</w:t>
            </w:r>
            <w:r w:rsidRPr="00A52383">
              <w:rPr>
                <w:rFonts w:ascii="Browallia New" w:hAnsi="Browallia New" w:cs="Browallia New"/>
                <w:sz w:val="28"/>
                <w:szCs w:val="28"/>
              </w:rPr>
              <w:t>8</w:t>
            </w:r>
          </w:p>
        </w:tc>
      </w:tr>
      <w:tr w:rsidR="009A6230" w:rsidRPr="00367094" w14:paraId="150F5D33" w14:textId="77777777">
        <w:trPr>
          <w:trHeight w:val="321"/>
        </w:trPr>
        <w:tc>
          <w:tcPr>
            <w:tcW w:w="4102" w:type="dxa"/>
            <w:tcBorders>
              <w:top w:val="nil"/>
              <w:left w:val="nil"/>
              <w:bottom w:val="nil"/>
              <w:right w:val="nil"/>
            </w:tcBorders>
          </w:tcPr>
          <w:p w14:paraId="62110910" w14:textId="77777777" w:rsidR="009A6230" w:rsidRPr="00367094" w:rsidRDefault="009A6230" w:rsidP="009A6230">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รายได้อื่น</w:t>
            </w:r>
          </w:p>
        </w:tc>
        <w:tc>
          <w:tcPr>
            <w:tcW w:w="1115" w:type="dxa"/>
            <w:tcBorders>
              <w:top w:val="nil"/>
              <w:left w:val="nil"/>
              <w:bottom w:val="nil"/>
              <w:right w:val="nil"/>
            </w:tcBorders>
            <w:vAlign w:val="bottom"/>
          </w:tcPr>
          <w:p w14:paraId="42959AE8" w14:textId="0B08B585" w:rsidR="009A6230" w:rsidRPr="00367094" w:rsidRDefault="009F2B37" w:rsidP="009A6230">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06485EF"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2B72D886" w14:textId="653F12B2" w:rsidR="009A6230" w:rsidRPr="00367094" w:rsidRDefault="009A6230" w:rsidP="009A623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6FE95715"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65BEB703" w14:textId="1E46BF49" w:rsidR="009A6230" w:rsidRPr="00367094" w:rsidRDefault="00527E73" w:rsidP="009A6230">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w:t>
            </w:r>
            <w:r w:rsidR="00E37040">
              <w:rPr>
                <w:rFonts w:ascii="Browallia New" w:hAnsi="Browallia New" w:cs="Browallia New"/>
                <w:sz w:val="28"/>
                <w:szCs w:val="28"/>
                <w:lang w:val="en-GB"/>
              </w:rPr>
              <w:t>.</w:t>
            </w:r>
            <w:r>
              <w:rPr>
                <w:rFonts w:ascii="Browallia New" w:hAnsi="Browallia New" w:cs="Browallia New"/>
                <w:sz w:val="28"/>
                <w:szCs w:val="28"/>
                <w:lang w:val="en-GB"/>
              </w:rPr>
              <w:t>18</w:t>
            </w:r>
          </w:p>
        </w:tc>
        <w:tc>
          <w:tcPr>
            <w:tcW w:w="243" w:type="dxa"/>
            <w:tcBorders>
              <w:top w:val="nil"/>
              <w:left w:val="nil"/>
              <w:bottom w:val="nil"/>
              <w:right w:val="nil"/>
            </w:tcBorders>
          </w:tcPr>
          <w:p w14:paraId="607FEDFE"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6DA0570" w14:textId="78012EF6" w:rsidR="009A6230" w:rsidRPr="00367094" w:rsidRDefault="009A6230" w:rsidP="009A6230">
            <w:pPr>
              <w:spacing w:line="240" w:lineRule="auto"/>
              <w:ind w:right="-11"/>
              <w:jc w:val="right"/>
              <w:rPr>
                <w:rFonts w:ascii="Browallia New" w:hAnsi="Browallia New" w:cs="Browallia New"/>
                <w:sz w:val="28"/>
                <w:szCs w:val="28"/>
                <w:lang w:val="en-GB"/>
              </w:rPr>
            </w:pPr>
            <w:r w:rsidRPr="00A52383">
              <w:rPr>
                <w:rFonts w:ascii="Browallia New" w:hAnsi="Browallia New" w:cs="Browallia New"/>
                <w:sz w:val="28"/>
                <w:szCs w:val="28"/>
              </w:rPr>
              <w:t>1.55</w:t>
            </w:r>
          </w:p>
        </w:tc>
      </w:tr>
      <w:tr w:rsidR="009A6230" w:rsidRPr="00367094" w14:paraId="1072DFED" w14:textId="77777777" w:rsidTr="000E3D02">
        <w:trPr>
          <w:trHeight w:val="321"/>
        </w:trPr>
        <w:tc>
          <w:tcPr>
            <w:tcW w:w="4102" w:type="dxa"/>
            <w:tcBorders>
              <w:top w:val="nil"/>
              <w:left w:val="nil"/>
              <w:bottom w:val="nil"/>
              <w:right w:val="nil"/>
            </w:tcBorders>
          </w:tcPr>
          <w:p w14:paraId="09773A42" w14:textId="77777777" w:rsidR="009A6230" w:rsidRPr="00367094" w:rsidRDefault="009A6230" w:rsidP="009A6230">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ค่าใช้จ่ายอื่น</w:t>
            </w:r>
          </w:p>
        </w:tc>
        <w:tc>
          <w:tcPr>
            <w:tcW w:w="1115" w:type="dxa"/>
            <w:tcBorders>
              <w:top w:val="nil"/>
              <w:left w:val="nil"/>
              <w:bottom w:val="nil"/>
              <w:right w:val="nil"/>
            </w:tcBorders>
            <w:vAlign w:val="bottom"/>
          </w:tcPr>
          <w:p w14:paraId="3E02A974" w14:textId="68285454" w:rsidR="009A6230" w:rsidRPr="00367094" w:rsidDel="00AA3715" w:rsidRDefault="009F2B37" w:rsidP="009A6230">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72B98D1"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2E923CF4" w14:textId="3FBD1AC5" w:rsidR="009A6230" w:rsidRPr="00367094" w:rsidRDefault="009A6230" w:rsidP="009A623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3B392ADE"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1B2E5267" w14:textId="732329F9" w:rsidR="009A6230" w:rsidRPr="00367094" w:rsidDel="00AA3715" w:rsidRDefault="00C30834" w:rsidP="009A6230">
            <w:pPr>
              <w:spacing w:line="240" w:lineRule="auto"/>
              <w:ind w:right="-11"/>
              <w:jc w:val="right"/>
              <w:rPr>
                <w:rFonts w:ascii="Browallia New" w:hAnsi="Browallia New" w:cs="Browallia New"/>
                <w:sz w:val="28"/>
                <w:szCs w:val="28"/>
                <w:cs/>
                <w:lang w:val="en-GB"/>
              </w:rPr>
            </w:pPr>
            <w:r w:rsidRPr="00C30834">
              <w:rPr>
                <w:rFonts w:ascii="Browallia New" w:hAnsi="Browallia New" w:cs="Browallia New"/>
                <w:sz w:val="28"/>
                <w:szCs w:val="28"/>
                <w:lang w:val="en-GB"/>
              </w:rPr>
              <w:t>1.00</w:t>
            </w:r>
          </w:p>
        </w:tc>
        <w:tc>
          <w:tcPr>
            <w:tcW w:w="243" w:type="dxa"/>
            <w:tcBorders>
              <w:top w:val="nil"/>
              <w:left w:val="nil"/>
              <w:bottom w:val="nil"/>
              <w:right w:val="nil"/>
            </w:tcBorders>
          </w:tcPr>
          <w:p w14:paraId="5B1C0565"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D07D492" w14:textId="60737C7D" w:rsidR="009A6230" w:rsidRPr="00367094" w:rsidRDefault="009A6230" w:rsidP="009A6230">
            <w:pPr>
              <w:spacing w:line="240" w:lineRule="auto"/>
              <w:ind w:right="-11"/>
              <w:jc w:val="right"/>
              <w:rPr>
                <w:rFonts w:ascii="Browallia New" w:hAnsi="Browallia New" w:cs="Browallia New"/>
                <w:sz w:val="28"/>
                <w:szCs w:val="28"/>
                <w:lang w:val="en-GB"/>
              </w:rPr>
            </w:pPr>
            <w:r w:rsidRPr="00A52383">
              <w:rPr>
                <w:rFonts w:ascii="Browallia New" w:hAnsi="Browallia New" w:cs="Browallia New"/>
                <w:sz w:val="28"/>
                <w:szCs w:val="28"/>
              </w:rPr>
              <w:t>1.80</w:t>
            </w:r>
          </w:p>
        </w:tc>
      </w:tr>
      <w:tr w:rsidR="009A6230" w:rsidRPr="00367094" w14:paraId="6F1911D8" w14:textId="77777777" w:rsidTr="000E3D02">
        <w:trPr>
          <w:trHeight w:val="321"/>
        </w:trPr>
        <w:tc>
          <w:tcPr>
            <w:tcW w:w="4102" w:type="dxa"/>
            <w:tcBorders>
              <w:top w:val="nil"/>
              <w:left w:val="nil"/>
              <w:bottom w:val="nil"/>
              <w:right w:val="nil"/>
            </w:tcBorders>
          </w:tcPr>
          <w:p w14:paraId="22053661" w14:textId="2B67AD4E" w:rsidR="009A6230" w:rsidRPr="00367094" w:rsidRDefault="009A6230" w:rsidP="009A6230">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15" w:type="dxa"/>
            <w:tcBorders>
              <w:top w:val="nil"/>
              <w:left w:val="nil"/>
              <w:bottom w:val="nil"/>
              <w:right w:val="nil"/>
            </w:tcBorders>
            <w:vAlign w:val="bottom"/>
          </w:tcPr>
          <w:p w14:paraId="3D03F251" w14:textId="6E381060" w:rsidR="009A6230" w:rsidRPr="00367094" w:rsidDel="00AA3715" w:rsidRDefault="009F2B37" w:rsidP="009A6230">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5B73E76A"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881AD1F" w14:textId="54B8C4D1" w:rsidR="009A6230" w:rsidRPr="00367094" w:rsidRDefault="009A6230" w:rsidP="009A6230">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38" w:type="dxa"/>
            <w:tcBorders>
              <w:top w:val="nil"/>
              <w:left w:val="nil"/>
              <w:bottom w:val="nil"/>
              <w:right w:val="nil"/>
            </w:tcBorders>
          </w:tcPr>
          <w:p w14:paraId="71DB290B"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7FC28055" w14:textId="1ECB2894" w:rsidR="009A6230" w:rsidRPr="00367094" w:rsidDel="00AA3715" w:rsidRDefault="00C30834" w:rsidP="009A6230">
            <w:pPr>
              <w:spacing w:line="240" w:lineRule="auto"/>
              <w:ind w:right="-11"/>
              <w:jc w:val="right"/>
              <w:rPr>
                <w:rFonts w:ascii="Browallia New" w:hAnsi="Browallia New" w:cs="Browallia New"/>
                <w:sz w:val="28"/>
                <w:szCs w:val="28"/>
                <w:cs/>
                <w:lang w:val="en-GB"/>
              </w:rPr>
            </w:pPr>
            <w:r w:rsidRPr="00C30834">
              <w:rPr>
                <w:rFonts w:ascii="Browallia New" w:hAnsi="Browallia New" w:cs="Browallia New"/>
                <w:sz w:val="28"/>
                <w:szCs w:val="28"/>
                <w:lang w:val="en-GB"/>
              </w:rPr>
              <w:t>27</w:t>
            </w:r>
            <w:r w:rsidR="0077078D" w:rsidRPr="00C30834">
              <w:rPr>
                <w:rFonts w:ascii="Browallia New" w:hAnsi="Browallia New" w:cs="Browallia New"/>
                <w:sz w:val="28"/>
                <w:szCs w:val="28"/>
                <w:lang w:val="en-GB"/>
              </w:rPr>
              <w:t>.</w:t>
            </w:r>
            <w:r w:rsidRPr="00C30834">
              <w:rPr>
                <w:rFonts w:ascii="Browallia New" w:hAnsi="Browallia New" w:cs="Browallia New"/>
                <w:sz w:val="28"/>
                <w:szCs w:val="28"/>
                <w:lang w:val="en-GB"/>
              </w:rPr>
              <w:t>55</w:t>
            </w:r>
          </w:p>
        </w:tc>
        <w:tc>
          <w:tcPr>
            <w:tcW w:w="243" w:type="dxa"/>
            <w:tcBorders>
              <w:top w:val="nil"/>
              <w:left w:val="nil"/>
              <w:bottom w:val="nil"/>
              <w:right w:val="nil"/>
            </w:tcBorders>
          </w:tcPr>
          <w:p w14:paraId="63C22819"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A894497" w14:textId="497BC19E" w:rsidR="009A6230" w:rsidRPr="00367094" w:rsidRDefault="009A6230" w:rsidP="009A6230">
            <w:pPr>
              <w:spacing w:line="240" w:lineRule="auto"/>
              <w:ind w:right="-11"/>
              <w:jc w:val="right"/>
              <w:rPr>
                <w:rFonts w:ascii="Browallia New" w:hAnsi="Browallia New" w:cs="Browallia New"/>
                <w:sz w:val="28"/>
                <w:szCs w:val="28"/>
                <w:lang w:val="en-GB"/>
              </w:rPr>
            </w:pPr>
            <w:r w:rsidRPr="00A52383">
              <w:rPr>
                <w:rFonts w:ascii="Browallia New" w:hAnsi="Browallia New" w:cs="Browallia New"/>
                <w:sz w:val="28"/>
                <w:szCs w:val="28"/>
              </w:rPr>
              <w:t>40.53</w:t>
            </w:r>
          </w:p>
        </w:tc>
      </w:tr>
      <w:tr w:rsidR="009A6230" w:rsidRPr="00367094" w14:paraId="67CB127B" w14:textId="77777777" w:rsidTr="000E3D02">
        <w:trPr>
          <w:trHeight w:val="324"/>
        </w:trPr>
        <w:tc>
          <w:tcPr>
            <w:tcW w:w="4102" w:type="dxa"/>
            <w:tcBorders>
              <w:top w:val="nil"/>
              <w:left w:val="nil"/>
              <w:bottom w:val="nil"/>
              <w:right w:val="nil"/>
            </w:tcBorders>
          </w:tcPr>
          <w:p w14:paraId="2FCE8621" w14:textId="77777777" w:rsidR="009A6230" w:rsidRPr="00367094" w:rsidRDefault="009A6230" w:rsidP="009A6230">
            <w:pPr>
              <w:tabs>
                <w:tab w:val="clear" w:pos="3742"/>
              </w:tabs>
              <w:spacing w:line="240" w:lineRule="auto"/>
              <w:ind w:left="175" w:right="175"/>
              <w:rPr>
                <w:rFonts w:ascii="Browallia New" w:hAnsi="Browallia New" w:cs="Browallia New"/>
                <w:sz w:val="14"/>
                <w:szCs w:val="14"/>
                <w:cs/>
              </w:rPr>
            </w:pPr>
          </w:p>
        </w:tc>
        <w:tc>
          <w:tcPr>
            <w:tcW w:w="1115" w:type="dxa"/>
            <w:tcBorders>
              <w:top w:val="nil"/>
              <w:left w:val="nil"/>
              <w:bottom w:val="nil"/>
              <w:right w:val="nil"/>
            </w:tcBorders>
          </w:tcPr>
          <w:p w14:paraId="20FC60CE" w14:textId="77777777" w:rsidR="009A6230" w:rsidRPr="00367094" w:rsidRDefault="009A6230" w:rsidP="009A6230">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0D1A76E3" w14:textId="77777777" w:rsidR="009A6230" w:rsidRPr="00367094" w:rsidRDefault="009A6230" w:rsidP="009A6230">
            <w:pPr>
              <w:tabs>
                <w:tab w:val="decimal" w:pos="492"/>
              </w:tabs>
              <w:spacing w:line="240" w:lineRule="auto"/>
              <w:ind w:right="-10"/>
              <w:jc w:val="right"/>
              <w:rPr>
                <w:rFonts w:ascii="Browallia New" w:hAnsi="Browallia New" w:cs="Browallia New"/>
                <w:sz w:val="14"/>
                <w:szCs w:val="14"/>
              </w:rPr>
            </w:pPr>
          </w:p>
        </w:tc>
        <w:tc>
          <w:tcPr>
            <w:tcW w:w="1103" w:type="dxa"/>
            <w:tcBorders>
              <w:top w:val="nil"/>
              <w:left w:val="nil"/>
              <w:bottom w:val="nil"/>
              <w:right w:val="nil"/>
            </w:tcBorders>
            <w:shd w:val="clear" w:color="auto" w:fill="auto"/>
          </w:tcPr>
          <w:p w14:paraId="4B4F90D8" w14:textId="77777777" w:rsidR="009A6230" w:rsidRPr="00367094" w:rsidRDefault="009A6230" w:rsidP="009A6230">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38" w:type="dxa"/>
            <w:tcBorders>
              <w:top w:val="nil"/>
              <w:left w:val="nil"/>
              <w:bottom w:val="nil"/>
              <w:right w:val="nil"/>
            </w:tcBorders>
          </w:tcPr>
          <w:p w14:paraId="46749904" w14:textId="77777777" w:rsidR="009A6230" w:rsidRPr="00367094" w:rsidRDefault="009A6230" w:rsidP="009A6230">
            <w:pPr>
              <w:tabs>
                <w:tab w:val="decimal" w:pos="492"/>
              </w:tabs>
              <w:spacing w:line="240" w:lineRule="auto"/>
              <w:ind w:right="-10"/>
              <w:jc w:val="right"/>
              <w:rPr>
                <w:rFonts w:ascii="Browallia New" w:hAnsi="Browallia New" w:cs="Browallia New"/>
                <w:sz w:val="14"/>
                <w:szCs w:val="14"/>
              </w:rPr>
            </w:pPr>
          </w:p>
        </w:tc>
        <w:tc>
          <w:tcPr>
            <w:tcW w:w="1078" w:type="dxa"/>
            <w:tcBorders>
              <w:top w:val="nil"/>
              <w:left w:val="nil"/>
              <w:bottom w:val="nil"/>
              <w:right w:val="nil"/>
            </w:tcBorders>
          </w:tcPr>
          <w:p w14:paraId="021F1389" w14:textId="77777777" w:rsidR="009A6230" w:rsidRPr="00367094" w:rsidDel="00AA3715" w:rsidRDefault="009A6230" w:rsidP="009A6230">
            <w:pPr>
              <w:spacing w:line="240" w:lineRule="auto"/>
              <w:ind w:right="-11"/>
              <w:jc w:val="right"/>
              <w:rPr>
                <w:rFonts w:ascii="Browallia New" w:hAnsi="Browallia New" w:cs="Browallia New"/>
                <w:sz w:val="14"/>
                <w:szCs w:val="14"/>
                <w:cs/>
                <w:lang w:val="en-GB"/>
              </w:rPr>
            </w:pPr>
          </w:p>
        </w:tc>
        <w:tc>
          <w:tcPr>
            <w:tcW w:w="243" w:type="dxa"/>
            <w:tcBorders>
              <w:top w:val="nil"/>
              <w:left w:val="nil"/>
              <w:bottom w:val="nil"/>
              <w:right w:val="nil"/>
            </w:tcBorders>
          </w:tcPr>
          <w:p w14:paraId="7D3D2384" w14:textId="77777777" w:rsidR="009A6230" w:rsidRPr="00367094" w:rsidRDefault="009A6230" w:rsidP="009A6230">
            <w:pPr>
              <w:tabs>
                <w:tab w:val="decimal" w:pos="492"/>
              </w:tabs>
              <w:spacing w:line="240" w:lineRule="auto"/>
              <w:ind w:right="-10"/>
              <w:jc w:val="right"/>
              <w:rPr>
                <w:rFonts w:ascii="Browallia New" w:hAnsi="Browallia New" w:cs="Browallia New"/>
                <w:sz w:val="14"/>
                <w:szCs w:val="14"/>
                <w:lang w:val="en-GB"/>
              </w:rPr>
            </w:pPr>
          </w:p>
        </w:tc>
        <w:tc>
          <w:tcPr>
            <w:tcW w:w="1143" w:type="dxa"/>
            <w:tcBorders>
              <w:top w:val="nil"/>
              <w:left w:val="nil"/>
              <w:bottom w:val="nil"/>
              <w:right w:val="nil"/>
            </w:tcBorders>
          </w:tcPr>
          <w:p w14:paraId="2D887A5D" w14:textId="77777777" w:rsidR="009A6230" w:rsidRPr="00367094" w:rsidRDefault="009A6230" w:rsidP="009A6230">
            <w:pPr>
              <w:spacing w:line="240" w:lineRule="auto"/>
              <w:ind w:right="-11"/>
              <w:jc w:val="right"/>
              <w:rPr>
                <w:rFonts w:ascii="Browallia New" w:hAnsi="Browallia New" w:cs="Browallia New"/>
                <w:sz w:val="14"/>
                <w:szCs w:val="14"/>
                <w:lang w:val="en-GB"/>
              </w:rPr>
            </w:pPr>
          </w:p>
        </w:tc>
      </w:tr>
      <w:tr w:rsidR="009A6230" w:rsidRPr="00367094" w14:paraId="417A9AEF" w14:textId="77777777" w:rsidTr="000E3D02">
        <w:trPr>
          <w:trHeight w:val="321"/>
        </w:trPr>
        <w:tc>
          <w:tcPr>
            <w:tcW w:w="5217" w:type="dxa"/>
            <w:gridSpan w:val="2"/>
            <w:tcBorders>
              <w:top w:val="nil"/>
              <w:left w:val="nil"/>
              <w:bottom w:val="nil"/>
              <w:right w:val="nil"/>
            </w:tcBorders>
            <w:vAlign w:val="bottom"/>
          </w:tcPr>
          <w:p w14:paraId="7490EA92" w14:textId="77777777" w:rsidR="009A6230" w:rsidRPr="00367094" w:rsidRDefault="009A6230" w:rsidP="009A6230">
            <w:pPr>
              <w:spacing w:line="240" w:lineRule="auto"/>
              <w:ind w:right="-10"/>
              <w:rPr>
                <w:rFonts w:ascii="Browallia New" w:hAnsi="Browallia New" w:cs="Browallia New"/>
                <w:sz w:val="28"/>
                <w:szCs w:val="28"/>
                <w:lang w:val="en-GB"/>
              </w:rPr>
            </w:pPr>
            <w:r w:rsidRPr="00367094">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7683E6D6"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D3B8D10" w14:textId="77777777" w:rsidR="009A6230" w:rsidRPr="00367094" w:rsidRDefault="009A6230" w:rsidP="009A6230">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38" w:type="dxa"/>
            <w:tcBorders>
              <w:top w:val="nil"/>
              <w:left w:val="nil"/>
              <w:bottom w:val="nil"/>
              <w:right w:val="nil"/>
            </w:tcBorders>
          </w:tcPr>
          <w:p w14:paraId="309F7941"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70FB6F4D" w14:textId="77777777" w:rsidR="009A6230" w:rsidRPr="00367094" w:rsidRDefault="009A6230" w:rsidP="009A6230">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78E9E21E" w14:textId="77777777" w:rsidR="009A6230" w:rsidRPr="00367094" w:rsidRDefault="009A6230" w:rsidP="009A6230">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3F94908F" w14:textId="77777777" w:rsidR="009A6230" w:rsidRPr="00367094" w:rsidRDefault="009A6230" w:rsidP="009A6230">
            <w:pPr>
              <w:spacing w:line="240" w:lineRule="auto"/>
              <w:ind w:right="-11"/>
              <w:jc w:val="right"/>
              <w:rPr>
                <w:rFonts w:ascii="Browallia New" w:hAnsi="Browallia New" w:cs="Browallia New"/>
                <w:sz w:val="28"/>
                <w:szCs w:val="28"/>
                <w:lang w:val="en-GB"/>
              </w:rPr>
            </w:pPr>
          </w:p>
        </w:tc>
      </w:tr>
      <w:tr w:rsidR="00B07893" w:rsidRPr="00367094" w14:paraId="158EBF62" w14:textId="77777777">
        <w:trPr>
          <w:trHeight w:val="321"/>
        </w:trPr>
        <w:tc>
          <w:tcPr>
            <w:tcW w:w="4102" w:type="dxa"/>
            <w:tcBorders>
              <w:top w:val="nil"/>
              <w:left w:val="nil"/>
              <w:bottom w:val="nil"/>
              <w:right w:val="nil"/>
            </w:tcBorders>
          </w:tcPr>
          <w:p w14:paraId="10B09F70" w14:textId="0BBDC077" w:rsidR="00B07893" w:rsidRPr="00367094" w:rsidRDefault="00D55F96" w:rsidP="00B07893">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15" w:type="dxa"/>
            <w:tcBorders>
              <w:top w:val="nil"/>
              <w:left w:val="nil"/>
              <w:bottom w:val="nil"/>
              <w:right w:val="nil"/>
            </w:tcBorders>
            <w:vAlign w:val="bottom"/>
          </w:tcPr>
          <w:p w14:paraId="62E14CA6" w14:textId="7909C86F" w:rsidR="00B07893" w:rsidRPr="00367094" w:rsidRDefault="0097259C" w:rsidP="00B07893">
            <w:pPr>
              <w:tabs>
                <w:tab w:val="clear" w:pos="454"/>
                <w:tab w:val="clear" w:pos="680"/>
                <w:tab w:val="left" w:pos="132"/>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47.07</w:t>
            </w:r>
          </w:p>
        </w:tc>
        <w:tc>
          <w:tcPr>
            <w:tcW w:w="240" w:type="dxa"/>
            <w:tcBorders>
              <w:top w:val="nil"/>
              <w:left w:val="nil"/>
              <w:bottom w:val="nil"/>
              <w:right w:val="nil"/>
            </w:tcBorders>
          </w:tcPr>
          <w:p w14:paraId="784668A6" w14:textId="526259BD" w:rsidR="00B07893" w:rsidRPr="00367094" w:rsidRDefault="00B07893" w:rsidP="00B07893">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tcPr>
          <w:p w14:paraId="40299B2C" w14:textId="79ED34E3" w:rsidR="00B07893" w:rsidRPr="00367094" w:rsidRDefault="00B07893" w:rsidP="00B0789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670CDE">
              <w:rPr>
                <w:rFonts w:ascii="Browallia New" w:hAnsi="Browallia New" w:cs="Browallia New"/>
                <w:sz w:val="28"/>
                <w:szCs w:val="28"/>
                <w:cs/>
              </w:rPr>
              <w:t>30</w:t>
            </w:r>
            <w:r w:rsidRPr="00493253">
              <w:rPr>
                <w:rFonts w:ascii="Browallia New" w:hAnsi="Browallia New" w:cs="Browallia New"/>
                <w:sz w:val="28"/>
                <w:szCs w:val="28"/>
                <w:cs/>
                <w:lang w:val="en-GB"/>
              </w:rPr>
              <w:t>.</w:t>
            </w:r>
            <w:r w:rsidRPr="00670CDE">
              <w:rPr>
                <w:rFonts w:ascii="Browallia New" w:hAnsi="Browallia New" w:cs="Browallia New"/>
                <w:sz w:val="28"/>
                <w:szCs w:val="28"/>
                <w:cs/>
              </w:rPr>
              <w:t>02</w:t>
            </w:r>
          </w:p>
        </w:tc>
        <w:tc>
          <w:tcPr>
            <w:tcW w:w="238" w:type="dxa"/>
            <w:tcBorders>
              <w:top w:val="nil"/>
              <w:left w:val="nil"/>
              <w:bottom w:val="nil"/>
              <w:right w:val="nil"/>
            </w:tcBorders>
          </w:tcPr>
          <w:p w14:paraId="1732ABFF"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0DFD1448" w14:textId="5AB1F0FA" w:rsidR="00B07893" w:rsidRPr="00367094" w:rsidRDefault="002B07F1" w:rsidP="00B07893">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47.07</w:t>
            </w:r>
          </w:p>
        </w:tc>
        <w:tc>
          <w:tcPr>
            <w:tcW w:w="243" w:type="dxa"/>
            <w:tcBorders>
              <w:top w:val="nil"/>
              <w:left w:val="nil"/>
              <w:bottom w:val="nil"/>
              <w:right w:val="nil"/>
            </w:tcBorders>
          </w:tcPr>
          <w:p w14:paraId="40FFBBF0"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DD9BF5B" w14:textId="1CE7B4B3" w:rsidR="00B07893" w:rsidRPr="00367094" w:rsidRDefault="00B07893" w:rsidP="00B07893">
            <w:pPr>
              <w:spacing w:line="240" w:lineRule="auto"/>
              <w:ind w:right="-11"/>
              <w:jc w:val="right"/>
              <w:rPr>
                <w:rFonts w:ascii="Browallia New" w:hAnsi="Browallia New" w:cs="Browallia New"/>
                <w:sz w:val="28"/>
                <w:szCs w:val="28"/>
                <w:lang w:val="en-GB"/>
              </w:rPr>
            </w:pPr>
            <w:r w:rsidRPr="00670CDE">
              <w:rPr>
                <w:rFonts w:ascii="Browallia New" w:hAnsi="Browallia New" w:cs="Browallia New"/>
                <w:sz w:val="28"/>
                <w:szCs w:val="28"/>
                <w:cs/>
              </w:rPr>
              <w:t>30</w:t>
            </w:r>
            <w:r w:rsidRPr="00493253">
              <w:rPr>
                <w:rFonts w:ascii="Browallia New" w:hAnsi="Browallia New" w:cs="Browallia New"/>
                <w:sz w:val="28"/>
                <w:szCs w:val="28"/>
                <w:cs/>
                <w:lang w:val="en-GB"/>
              </w:rPr>
              <w:t>.</w:t>
            </w:r>
            <w:r w:rsidRPr="00670CDE">
              <w:rPr>
                <w:rFonts w:ascii="Browallia New" w:hAnsi="Browallia New" w:cs="Browallia New"/>
                <w:sz w:val="28"/>
                <w:szCs w:val="28"/>
                <w:cs/>
              </w:rPr>
              <w:t>02</w:t>
            </w:r>
          </w:p>
        </w:tc>
      </w:tr>
      <w:tr w:rsidR="00B07893" w:rsidRPr="00367094" w14:paraId="40C499CA" w14:textId="77777777" w:rsidTr="000E3D02">
        <w:trPr>
          <w:trHeight w:val="321"/>
        </w:trPr>
        <w:tc>
          <w:tcPr>
            <w:tcW w:w="4102" w:type="dxa"/>
            <w:tcBorders>
              <w:top w:val="nil"/>
              <w:left w:val="nil"/>
              <w:bottom w:val="nil"/>
              <w:right w:val="nil"/>
            </w:tcBorders>
          </w:tcPr>
          <w:p w14:paraId="7D3F2B39" w14:textId="77777777" w:rsidR="00B07893" w:rsidRPr="00367094" w:rsidRDefault="00B07893" w:rsidP="00B07893">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ซื้อที่ดิน</w:t>
            </w:r>
          </w:p>
        </w:tc>
        <w:tc>
          <w:tcPr>
            <w:tcW w:w="1115" w:type="dxa"/>
            <w:tcBorders>
              <w:top w:val="nil"/>
              <w:left w:val="nil"/>
              <w:bottom w:val="nil"/>
              <w:right w:val="nil"/>
            </w:tcBorders>
            <w:vAlign w:val="bottom"/>
          </w:tcPr>
          <w:p w14:paraId="7B6A3525" w14:textId="075B35C6" w:rsidR="00B07893" w:rsidRPr="00367094" w:rsidRDefault="0097259C" w:rsidP="00B07893">
            <w:pPr>
              <w:tabs>
                <w:tab w:val="clear" w:pos="454"/>
                <w:tab w:val="clear" w:pos="680"/>
                <w:tab w:val="left" w:pos="132"/>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40" w:type="dxa"/>
            <w:tcBorders>
              <w:top w:val="nil"/>
              <w:left w:val="nil"/>
              <w:bottom w:val="nil"/>
              <w:right w:val="nil"/>
            </w:tcBorders>
          </w:tcPr>
          <w:p w14:paraId="3485CDFE" w14:textId="77777777" w:rsidR="00B07893" w:rsidRPr="00367094" w:rsidRDefault="00B07893" w:rsidP="00B07893">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0C3C655D" w14:textId="3646E61E" w:rsidR="00B07893" w:rsidRPr="00367094" w:rsidRDefault="00B07893" w:rsidP="00B0789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670CDE">
              <w:rPr>
                <w:rFonts w:ascii="Browallia New" w:hAnsi="Browallia New" w:cs="Browallia New"/>
                <w:sz w:val="28"/>
                <w:szCs w:val="28"/>
                <w:cs/>
              </w:rPr>
              <w:t>49</w:t>
            </w:r>
            <w:r w:rsidRPr="004D12B0">
              <w:rPr>
                <w:rFonts w:ascii="Browallia New" w:hAnsi="Browallia New" w:cs="Browallia New"/>
                <w:sz w:val="28"/>
                <w:szCs w:val="28"/>
                <w:cs/>
                <w:lang w:val="en-GB"/>
              </w:rPr>
              <w:t>.</w:t>
            </w:r>
            <w:r w:rsidRPr="00670CDE">
              <w:rPr>
                <w:rFonts w:ascii="Browallia New" w:hAnsi="Browallia New" w:cs="Browallia New"/>
                <w:sz w:val="28"/>
                <w:szCs w:val="28"/>
                <w:cs/>
              </w:rPr>
              <w:t>12</w:t>
            </w:r>
          </w:p>
        </w:tc>
        <w:tc>
          <w:tcPr>
            <w:tcW w:w="238" w:type="dxa"/>
            <w:tcBorders>
              <w:top w:val="nil"/>
              <w:left w:val="nil"/>
              <w:bottom w:val="nil"/>
              <w:right w:val="nil"/>
            </w:tcBorders>
          </w:tcPr>
          <w:p w14:paraId="04095D55"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764E305C" w14:textId="77768EF8" w:rsidR="00B07893" w:rsidRPr="00367094" w:rsidRDefault="002B07F1" w:rsidP="00B07893">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43" w:type="dxa"/>
            <w:tcBorders>
              <w:top w:val="nil"/>
              <w:left w:val="nil"/>
              <w:bottom w:val="nil"/>
              <w:right w:val="nil"/>
            </w:tcBorders>
          </w:tcPr>
          <w:p w14:paraId="30A23940"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A7B2198" w14:textId="3A8AF2C8" w:rsidR="00B07893" w:rsidRPr="00367094" w:rsidRDefault="00B07893" w:rsidP="00B07893">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rPr>
              <w:t>-</w:t>
            </w:r>
          </w:p>
        </w:tc>
      </w:tr>
      <w:tr w:rsidR="00B07893" w:rsidRPr="00367094" w14:paraId="4A2E91A4" w14:textId="77777777" w:rsidTr="000E3D02">
        <w:trPr>
          <w:trHeight w:val="333"/>
        </w:trPr>
        <w:tc>
          <w:tcPr>
            <w:tcW w:w="4102" w:type="dxa"/>
            <w:tcBorders>
              <w:top w:val="nil"/>
              <w:left w:val="nil"/>
              <w:bottom w:val="nil"/>
              <w:right w:val="nil"/>
            </w:tcBorders>
          </w:tcPr>
          <w:p w14:paraId="514C9E7E" w14:textId="77777777" w:rsidR="00B07893" w:rsidRPr="00367094" w:rsidRDefault="00B07893" w:rsidP="00B07893">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036925E3" w14:textId="77777777" w:rsidR="00B07893" w:rsidRPr="00367094" w:rsidRDefault="00B07893" w:rsidP="00B07893">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3DF2E55" w14:textId="77777777" w:rsidR="00B07893" w:rsidRPr="00367094" w:rsidRDefault="00B07893" w:rsidP="00B07893">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54016DE9" w14:textId="77777777" w:rsidR="00B07893" w:rsidRPr="00367094" w:rsidRDefault="00B07893" w:rsidP="00B07893">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8" w:type="dxa"/>
            <w:tcBorders>
              <w:top w:val="nil"/>
              <w:left w:val="nil"/>
              <w:bottom w:val="nil"/>
              <w:right w:val="nil"/>
            </w:tcBorders>
          </w:tcPr>
          <w:p w14:paraId="55E26760" w14:textId="77777777" w:rsidR="00B07893" w:rsidRPr="00367094" w:rsidRDefault="00B07893" w:rsidP="00B07893">
            <w:pPr>
              <w:tabs>
                <w:tab w:val="decimal" w:pos="492"/>
              </w:tabs>
              <w:spacing w:line="240" w:lineRule="auto"/>
              <w:ind w:right="-10"/>
              <w:jc w:val="right"/>
              <w:rPr>
                <w:rFonts w:ascii="Browallia New" w:hAnsi="Browallia New" w:cs="Browallia New"/>
                <w:sz w:val="16"/>
                <w:szCs w:val="16"/>
              </w:rPr>
            </w:pPr>
          </w:p>
        </w:tc>
        <w:tc>
          <w:tcPr>
            <w:tcW w:w="1078" w:type="dxa"/>
            <w:tcBorders>
              <w:top w:val="nil"/>
              <w:left w:val="nil"/>
              <w:bottom w:val="nil"/>
              <w:right w:val="nil"/>
            </w:tcBorders>
          </w:tcPr>
          <w:p w14:paraId="69A49EA5" w14:textId="77777777" w:rsidR="00B07893" w:rsidRPr="00367094" w:rsidRDefault="00B07893" w:rsidP="00B07893">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6B6718CC" w14:textId="77777777" w:rsidR="00B07893" w:rsidRPr="00367094" w:rsidRDefault="00B07893" w:rsidP="00B07893">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6D2F49C9" w14:textId="77777777" w:rsidR="00B07893" w:rsidRPr="00367094" w:rsidRDefault="00B07893" w:rsidP="00B07893">
            <w:pPr>
              <w:spacing w:line="240" w:lineRule="auto"/>
              <w:ind w:right="-11"/>
              <w:jc w:val="right"/>
              <w:rPr>
                <w:rFonts w:ascii="Browallia New" w:hAnsi="Browallia New" w:cs="Browallia New"/>
                <w:sz w:val="16"/>
                <w:szCs w:val="16"/>
                <w:lang w:val="en-GB"/>
              </w:rPr>
            </w:pPr>
          </w:p>
        </w:tc>
      </w:tr>
      <w:tr w:rsidR="00B07893" w:rsidRPr="00367094" w14:paraId="3737598E" w14:textId="77777777" w:rsidTr="000E3D02">
        <w:trPr>
          <w:trHeight w:val="321"/>
        </w:trPr>
        <w:tc>
          <w:tcPr>
            <w:tcW w:w="5217" w:type="dxa"/>
            <w:gridSpan w:val="2"/>
            <w:tcBorders>
              <w:top w:val="nil"/>
              <w:left w:val="nil"/>
              <w:bottom w:val="nil"/>
              <w:right w:val="nil"/>
            </w:tcBorders>
          </w:tcPr>
          <w:p w14:paraId="77961086" w14:textId="77777777" w:rsidR="00B07893" w:rsidRPr="00367094" w:rsidRDefault="00B07893" w:rsidP="00B07893">
            <w:pPr>
              <w:spacing w:line="240" w:lineRule="auto"/>
              <w:ind w:right="-10"/>
              <w:rPr>
                <w:rFonts w:ascii="Browallia New" w:hAnsi="Browallia New" w:cs="Browallia New"/>
                <w:sz w:val="28"/>
                <w:szCs w:val="28"/>
                <w:lang w:val="en-GB"/>
              </w:rPr>
            </w:pPr>
            <w:r w:rsidRPr="00367094">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5304DD9D"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CB6B077" w14:textId="77777777" w:rsidR="00B07893" w:rsidRPr="00367094" w:rsidRDefault="00B07893" w:rsidP="00B0789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38" w:type="dxa"/>
            <w:tcBorders>
              <w:top w:val="nil"/>
              <w:left w:val="nil"/>
              <w:bottom w:val="nil"/>
              <w:right w:val="nil"/>
            </w:tcBorders>
          </w:tcPr>
          <w:p w14:paraId="079CBCAC"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22FEB447" w14:textId="77777777" w:rsidR="00B07893" w:rsidRPr="00367094" w:rsidRDefault="00B07893" w:rsidP="00B07893">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2056DE90"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3FA4FAD3" w14:textId="77777777" w:rsidR="00B07893" w:rsidRPr="00367094" w:rsidRDefault="00B07893" w:rsidP="00B07893">
            <w:pPr>
              <w:spacing w:line="240" w:lineRule="auto"/>
              <w:ind w:right="-11"/>
              <w:jc w:val="right"/>
              <w:rPr>
                <w:rFonts w:ascii="Browallia New" w:hAnsi="Browallia New" w:cs="Browallia New"/>
                <w:sz w:val="28"/>
                <w:szCs w:val="28"/>
                <w:lang w:val="en-GB"/>
              </w:rPr>
            </w:pPr>
          </w:p>
        </w:tc>
      </w:tr>
      <w:tr w:rsidR="00B07893" w:rsidRPr="00367094" w14:paraId="616C2118" w14:textId="77777777" w:rsidTr="000E3D02">
        <w:trPr>
          <w:trHeight w:val="321"/>
        </w:trPr>
        <w:tc>
          <w:tcPr>
            <w:tcW w:w="4102" w:type="dxa"/>
            <w:tcBorders>
              <w:top w:val="nil"/>
              <w:left w:val="nil"/>
              <w:bottom w:val="nil"/>
              <w:right w:val="nil"/>
            </w:tcBorders>
          </w:tcPr>
          <w:p w14:paraId="730E3E62" w14:textId="77777777" w:rsidR="00B07893" w:rsidRPr="00367094" w:rsidRDefault="00B07893" w:rsidP="00B07893">
            <w:pPr>
              <w:tabs>
                <w:tab w:val="clear" w:pos="3742"/>
              </w:tabs>
              <w:spacing w:line="240" w:lineRule="auto"/>
              <w:ind w:left="175" w:right="175"/>
              <w:rPr>
                <w:rFonts w:ascii="Browallia New" w:hAnsi="Browallia New" w:cs="Browallia New"/>
                <w:sz w:val="28"/>
                <w:szCs w:val="28"/>
              </w:rPr>
            </w:pPr>
            <w:r w:rsidRPr="00367094">
              <w:rPr>
                <w:rFonts w:ascii="Browallia New" w:hAnsi="Browallia New" w:cs="Browallia New"/>
                <w:sz w:val="28"/>
                <w:szCs w:val="28"/>
                <w:cs/>
              </w:rPr>
              <w:t xml:space="preserve">กำไรจากการจำหน่ายสินทรัพย์และ </w:t>
            </w:r>
          </w:p>
          <w:p w14:paraId="70CA84A6" w14:textId="047C2865" w:rsidR="00B07893" w:rsidRPr="00367094" w:rsidRDefault="00B07893" w:rsidP="00B07893">
            <w:pPr>
              <w:tabs>
                <w:tab w:val="clear" w:pos="227"/>
                <w:tab w:val="clear" w:pos="3742"/>
                <w:tab w:val="left" w:pos="395"/>
              </w:tabs>
              <w:spacing w:line="240" w:lineRule="auto"/>
              <w:ind w:left="395" w:right="175" w:hanging="282"/>
              <w:rPr>
                <w:rFonts w:ascii="Browallia New" w:hAnsi="Browallia New" w:cs="Browallia New"/>
                <w:sz w:val="28"/>
                <w:szCs w:val="28"/>
                <w:cs/>
              </w:rPr>
            </w:pPr>
            <w:r w:rsidRPr="00367094">
              <w:rPr>
                <w:rFonts w:ascii="Browallia New" w:hAnsi="Browallia New" w:cs="Browallia New"/>
                <w:sz w:val="28"/>
                <w:szCs w:val="28"/>
                <w:cs/>
              </w:rPr>
              <w:t xml:space="preserve">    อสังหาริมทรัพย์เพื่อการลงทุน</w:t>
            </w:r>
          </w:p>
        </w:tc>
        <w:tc>
          <w:tcPr>
            <w:tcW w:w="1115" w:type="dxa"/>
            <w:tcBorders>
              <w:top w:val="nil"/>
              <w:left w:val="nil"/>
              <w:bottom w:val="nil"/>
              <w:right w:val="nil"/>
            </w:tcBorders>
            <w:vAlign w:val="bottom"/>
          </w:tcPr>
          <w:p w14:paraId="244FD4BC" w14:textId="13FAE02D" w:rsidR="00B07893" w:rsidRPr="00367094" w:rsidRDefault="008757AE" w:rsidP="00B07893">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241.70</w:t>
            </w:r>
          </w:p>
        </w:tc>
        <w:tc>
          <w:tcPr>
            <w:tcW w:w="240" w:type="dxa"/>
            <w:tcBorders>
              <w:top w:val="nil"/>
              <w:left w:val="nil"/>
              <w:bottom w:val="nil"/>
              <w:right w:val="nil"/>
            </w:tcBorders>
          </w:tcPr>
          <w:p w14:paraId="25A0F0AA" w14:textId="77777777" w:rsidR="00B07893" w:rsidRPr="00367094" w:rsidRDefault="00B07893" w:rsidP="00B07893">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2A3D5E5C" w14:textId="78FE5602" w:rsidR="00B07893" w:rsidRPr="00367094" w:rsidRDefault="00A540C5" w:rsidP="00B0789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8" w:type="dxa"/>
            <w:tcBorders>
              <w:top w:val="nil"/>
              <w:left w:val="nil"/>
              <w:bottom w:val="nil"/>
              <w:right w:val="nil"/>
            </w:tcBorders>
          </w:tcPr>
          <w:p w14:paraId="0F59B688"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vAlign w:val="bottom"/>
          </w:tcPr>
          <w:p w14:paraId="7FBC4157" w14:textId="43A39871" w:rsidR="00B07893" w:rsidRPr="00367094" w:rsidRDefault="00785BB1" w:rsidP="00B07893">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241.87</w:t>
            </w:r>
          </w:p>
        </w:tc>
        <w:tc>
          <w:tcPr>
            <w:tcW w:w="243" w:type="dxa"/>
            <w:tcBorders>
              <w:top w:val="nil"/>
              <w:left w:val="nil"/>
              <w:bottom w:val="nil"/>
              <w:right w:val="nil"/>
            </w:tcBorders>
            <w:vAlign w:val="bottom"/>
          </w:tcPr>
          <w:p w14:paraId="7423A0D0"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15DD2F4C" w14:textId="70D0B7B9" w:rsidR="00B07893" w:rsidRPr="00367094" w:rsidRDefault="00BC024C" w:rsidP="00B07893">
            <w:pPr>
              <w:tabs>
                <w:tab w:val="clear" w:pos="454"/>
                <w:tab w:val="clear" w:pos="680"/>
                <w:tab w:val="left" w:pos="13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w:t>
            </w:r>
          </w:p>
        </w:tc>
      </w:tr>
      <w:tr w:rsidR="00FD3B4F" w:rsidRPr="00367094" w14:paraId="56B9E459" w14:textId="77777777" w:rsidTr="000E3D02">
        <w:trPr>
          <w:trHeight w:val="321"/>
        </w:trPr>
        <w:tc>
          <w:tcPr>
            <w:tcW w:w="4102" w:type="dxa"/>
            <w:tcBorders>
              <w:top w:val="nil"/>
              <w:left w:val="nil"/>
              <w:bottom w:val="nil"/>
              <w:right w:val="nil"/>
            </w:tcBorders>
          </w:tcPr>
          <w:p w14:paraId="5148AF17" w14:textId="050BBEEF" w:rsidR="00FD3B4F" w:rsidRPr="00367094" w:rsidRDefault="00764645" w:rsidP="00B07893">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1115" w:type="dxa"/>
            <w:tcBorders>
              <w:top w:val="nil"/>
              <w:left w:val="nil"/>
              <w:bottom w:val="nil"/>
              <w:right w:val="nil"/>
            </w:tcBorders>
            <w:vAlign w:val="bottom"/>
          </w:tcPr>
          <w:p w14:paraId="6C71D3A7" w14:textId="1B09B2CE" w:rsidR="00FD3B4F" w:rsidRPr="00367094" w:rsidRDefault="008757AE" w:rsidP="00B07893">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39.99</w:t>
            </w:r>
          </w:p>
        </w:tc>
        <w:tc>
          <w:tcPr>
            <w:tcW w:w="240" w:type="dxa"/>
            <w:tcBorders>
              <w:top w:val="nil"/>
              <w:left w:val="nil"/>
              <w:bottom w:val="nil"/>
              <w:right w:val="nil"/>
            </w:tcBorders>
          </w:tcPr>
          <w:p w14:paraId="65D1A6C0" w14:textId="77777777" w:rsidR="00FD3B4F" w:rsidRPr="00367094" w:rsidRDefault="00FD3B4F" w:rsidP="00B07893">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36F701F8" w14:textId="24FC2AB0" w:rsidR="00FD3B4F" w:rsidRPr="00367094" w:rsidRDefault="00A540C5" w:rsidP="00B0789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540C5">
              <w:rPr>
                <w:rFonts w:ascii="Browallia New" w:hAnsi="Browallia New" w:cs="Browallia New"/>
                <w:sz w:val="28"/>
                <w:szCs w:val="28"/>
                <w:lang w:val="en-GB"/>
              </w:rPr>
              <w:t>38.42</w:t>
            </w:r>
          </w:p>
        </w:tc>
        <w:tc>
          <w:tcPr>
            <w:tcW w:w="238" w:type="dxa"/>
            <w:tcBorders>
              <w:top w:val="nil"/>
              <w:left w:val="nil"/>
              <w:bottom w:val="nil"/>
              <w:right w:val="nil"/>
            </w:tcBorders>
          </w:tcPr>
          <w:p w14:paraId="3D13685A" w14:textId="77777777" w:rsidR="00FD3B4F" w:rsidRPr="00367094" w:rsidRDefault="00FD3B4F" w:rsidP="00B07893">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2C9715B2" w14:textId="479D1602" w:rsidR="00FD3B4F" w:rsidRPr="00367094" w:rsidRDefault="00785BB1" w:rsidP="00B07893">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13.35</w:t>
            </w:r>
          </w:p>
        </w:tc>
        <w:tc>
          <w:tcPr>
            <w:tcW w:w="243" w:type="dxa"/>
            <w:tcBorders>
              <w:top w:val="nil"/>
              <w:left w:val="nil"/>
              <w:bottom w:val="nil"/>
              <w:right w:val="nil"/>
            </w:tcBorders>
          </w:tcPr>
          <w:p w14:paraId="3B280EB4" w14:textId="77777777" w:rsidR="00FD3B4F" w:rsidRPr="00367094" w:rsidRDefault="00FD3B4F" w:rsidP="00B07893">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AC8DC58" w14:textId="4444AFB6" w:rsidR="00FD3B4F" w:rsidRPr="00367094" w:rsidRDefault="00BC024C" w:rsidP="00B07893">
            <w:pPr>
              <w:tabs>
                <w:tab w:val="clear" w:pos="454"/>
                <w:tab w:val="clear" w:pos="680"/>
                <w:tab w:val="left" w:pos="132"/>
              </w:tabs>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12.45</w:t>
            </w:r>
          </w:p>
        </w:tc>
      </w:tr>
      <w:tr w:rsidR="00B07893" w:rsidRPr="00367094" w14:paraId="549808E1" w14:textId="77777777" w:rsidTr="000E3D02">
        <w:trPr>
          <w:trHeight w:val="351"/>
        </w:trPr>
        <w:tc>
          <w:tcPr>
            <w:tcW w:w="4102" w:type="dxa"/>
            <w:tcBorders>
              <w:top w:val="nil"/>
              <w:left w:val="nil"/>
              <w:bottom w:val="nil"/>
              <w:right w:val="nil"/>
            </w:tcBorders>
          </w:tcPr>
          <w:p w14:paraId="5EF4C9EA" w14:textId="77777777" w:rsidR="00B07893" w:rsidRPr="00367094" w:rsidRDefault="00B07893" w:rsidP="00B07893">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6FF305CC" w14:textId="77777777" w:rsidR="00B07893" w:rsidRPr="00367094" w:rsidRDefault="00B07893" w:rsidP="00B07893">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5932639C" w14:textId="77777777" w:rsidR="00B07893" w:rsidRPr="00367094" w:rsidRDefault="00B07893" w:rsidP="00B07893">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7D24454A" w14:textId="77777777" w:rsidR="00B07893" w:rsidRPr="00367094" w:rsidRDefault="00B07893" w:rsidP="00B07893">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8" w:type="dxa"/>
            <w:tcBorders>
              <w:top w:val="nil"/>
              <w:left w:val="nil"/>
              <w:bottom w:val="nil"/>
              <w:right w:val="nil"/>
            </w:tcBorders>
          </w:tcPr>
          <w:p w14:paraId="73831E1E" w14:textId="77777777" w:rsidR="00B07893" w:rsidRPr="00367094" w:rsidRDefault="00B07893" w:rsidP="00B07893">
            <w:pPr>
              <w:tabs>
                <w:tab w:val="decimal" w:pos="492"/>
              </w:tabs>
              <w:spacing w:line="240" w:lineRule="auto"/>
              <w:ind w:right="-10"/>
              <w:jc w:val="right"/>
              <w:rPr>
                <w:rFonts w:ascii="Browallia New" w:hAnsi="Browallia New" w:cs="Browallia New"/>
                <w:sz w:val="16"/>
                <w:szCs w:val="16"/>
              </w:rPr>
            </w:pPr>
          </w:p>
        </w:tc>
        <w:tc>
          <w:tcPr>
            <w:tcW w:w="1078" w:type="dxa"/>
            <w:tcBorders>
              <w:top w:val="nil"/>
              <w:left w:val="nil"/>
              <w:bottom w:val="nil"/>
              <w:right w:val="nil"/>
            </w:tcBorders>
          </w:tcPr>
          <w:p w14:paraId="08275705" w14:textId="77777777" w:rsidR="00B07893" w:rsidRPr="00367094" w:rsidRDefault="00B07893" w:rsidP="00B07893">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68420081" w14:textId="77777777" w:rsidR="00B07893" w:rsidRPr="00367094" w:rsidRDefault="00B07893" w:rsidP="00B07893">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471A3CB7" w14:textId="77777777" w:rsidR="00B07893" w:rsidRPr="00367094" w:rsidRDefault="00B07893" w:rsidP="00B07893">
            <w:pPr>
              <w:spacing w:line="240" w:lineRule="auto"/>
              <w:ind w:right="-11"/>
              <w:jc w:val="right"/>
              <w:rPr>
                <w:rFonts w:ascii="Browallia New" w:hAnsi="Browallia New" w:cs="Browallia New"/>
                <w:sz w:val="16"/>
                <w:szCs w:val="16"/>
                <w:lang w:val="en-GB"/>
              </w:rPr>
            </w:pPr>
          </w:p>
        </w:tc>
      </w:tr>
      <w:tr w:rsidR="00B07893" w:rsidRPr="00367094" w14:paraId="585DBCB4" w14:textId="77777777" w:rsidTr="000E3D02">
        <w:trPr>
          <w:trHeight w:val="321"/>
        </w:trPr>
        <w:tc>
          <w:tcPr>
            <w:tcW w:w="4102" w:type="dxa"/>
            <w:tcBorders>
              <w:top w:val="nil"/>
              <w:left w:val="nil"/>
              <w:bottom w:val="nil"/>
              <w:right w:val="nil"/>
            </w:tcBorders>
          </w:tcPr>
          <w:p w14:paraId="679975C1" w14:textId="77777777" w:rsidR="00B07893" w:rsidRPr="00367094" w:rsidRDefault="00B07893" w:rsidP="00B07893">
            <w:pPr>
              <w:tabs>
                <w:tab w:val="clear" w:pos="227"/>
                <w:tab w:val="clear" w:pos="3742"/>
              </w:tabs>
              <w:spacing w:line="240" w:lineRule="auto"/>
              <w:ind w:right="175"/>
              <w:rPr>
                <w:rFonts w:ascii="Browallia New" w:hAnsi="Browallia New" w:cs="Browallia New"/>
                <w:sz w:val="28"/>
                <w:szCs w:val="28"/>
                <w:cs/>
              </w:rPr>
            </w:pPr>
            <w:r w:rsidRPr="00367094">
              <w:rPr>
                <w:rFonts w:ascii="Browallia New" w:hAnsi="Browallia New" w:cs="Browallia New"/>
                <w:b/>
                <w:bCs/>
                <w:sz w:val="28"/>
                <w:szCs w:val="28"/>
                <w:cs/>
              </w:rPr>
              <w:t xml:space="preserve">ค่าตอบแทนผู้บริหารสำคัญ  </w:t>
            </w:r>
          </w:p>
        </w:tc>
        <w:tc>
          <w:tcPr>
            <w:tcW w:w="1115" w:type="dxa"/>
            <w:tcBorders>
              <w:top w:val="nil"/>
              <w:left w:val="nil"/>
              <w:bottom w:val="nil"/>
              <w:right w:val="nil"/>
            </w:tcBorders>
          </w:tcPr>
          <w:p w14:paraId="05475B09" w14:textId="77777777" w:rsidR="00B07893" w:rsidRPr="00367094" w:rsidRDefault="00B07893" w:rsidP="00B07893">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D7C2DA8"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tcPr>
          <w:p w14:paraId="3FF04126" w14:textId="77777777" w:rsidR="00B07893" w:rsidRPr="00367094" w:rsidRDefault="00B07893" w:rsidP="00B0789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38" w:type="dxa"/>
            <w:tcBorders>
              <w:top w:val="nil"/>
              <w:left w:val="nil"/>
              <w:bottom w:val="nil"/>
              <w:right w:val="nil"/>
            </w:tcBorders>
          </w:tcPr>
          <w:p w14:paraId="7F0034B4"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45F2DECB" w14:textId="77777777" w:rsidR="00B07893" w:rsidRPr="00367094" w:rsidRDefault="00B07893" w:rsidP="00B07893">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159DFE6" w14:textId="77777777" w:rsidR="00B07893" w:rsidRPr="00367094" w:rsidRDefault="00B07893" w:rsidP="00B07893">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3FEF3F57" w14:textId="77777777" w:rsidR="00B07893" w:rsidRPr="00367094" w:rsidRDefault="00B07893" w:rsidP="00B07893">
            <w:pPr>
              <w:spacing w:line="240" w:lineRule="auto"/>
              <w:ind w:right="-11"/>
              <w:jc w:val="right"/>
              <w:rPr>
                <w:rFonts w:ascii="Browallia New" w:hAnsi="Browallia New" w:cs="Browallia New"/>
                <w:sz w:val="28"/>
                <w:szCs w:val="28"/>
                <w:lang w:val="en-GB"/>
              </w:rPr>
            </w:pPr>
          </w:p>
        </w:tc>
      </w:tr>
      <w:tr w:rsidR="003A7978" w:rsidRPr="00367094" w14:paraId="0A89D448" w14:textId="77777777" w:rsidTr="000E3D02">
        <w:trPr>
          <w:trHeight w:val="321"/>
        </w:trPr>
        <w:tc>
          <w:tcPr>
            <w:tcW w:w="4102" w:type="dxa"/>
            <w:tcBorders>
              <w:top w:val="nil"/>
              <w:left w:val="nil"/>
              <w:bottom w:val="nil"/>
              <w:right w:val="nil"/>
            </w:tcBorders>
          </w:tcPr>
          <w:p w14:paraId="1F1D25E7" w14:textId="77777777" w:rsidR="003A7978" w:rsidRPr="00367094" w:rsidRDefault="003A7978" w:rsidP="003A7978">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ผลประโยชน์ระยะสั้นของพนักงาน</w:t>
            </w:r>
          </w:p>
        </w:tc>
        <w:tc>
          <w:tcPr>
            <w:tcW w:w="1115" w:type="dxa"/>
            <w:tcBorders>
              <w:top w:val="nil"/>
              <w:left w:val="nil"/>
              <w:right w:val="nil"/>
            </w:tcBorders>
          </w:tcPr>
          <w:p w14:paraId="3C43C099" w14:textId="2D0183EB" w:rsidR="003A7978" w:rsidRPr="00367094" w:rsidRDefault="008757AE" w:rsidP="003A7978">
            <w:pPr>
              <w:spacing w:line="240" w:lineRule="auto"/>
              <w:ind w:right="-11"/>
              <w:jc w:val="right"/>
              <w:rPr>
                <w:rFonts w:ascii="Browallia New" w:hAnsi="Browallia New" w:cs="Browallia New"/>
                <w:sz w:val="28"/>
                <w:szCs w:val="28"/>
              </w:rPr>
            </w:pPr>
            <w:r>
              <w:rPr>
                <w:rFonts w:ascii="Browallia New" w:hAnsi="Browallia New" w:cs="Browallia New"/>
                <w:sz w:val="28"/>
                <w:szCs w:val="28"/>
              </w:rPr>
              <w:t>23.42</w:t>
            </w:r>
          </w:p>
        </w:tc>
        <w:tc>
          <w:tcPr>
            <w:tcW w:w="240" w:type="dxa"/>
            <w:tcBorders>
              <w:top w:val="nil"/>
              <w:left w:val="nil"/>
              <w:right w:val="nil"/>
            </w:tcBorders>
          </w:tcPr>
          <w:p w14:paraId="0E407178"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594DD1CC" w14:textId="5C2CD674" w:rsidR="003A7978" w:rsidRPr="00367094" w:rsidRDefault="003A7978" w:rsidP="003A797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9733F">
              <w:rPr>
                <w:rFonts w:ascii="Browallia New" w:hAnsi="Browallia New" w:cs="Browallia New"/>
                <w:sz w:val="28"/>
                <w:szCs w:val="28"/>
              </w:rPr>
              <w:t>22.00</w:t>
            </w:r>
          </w:p>
        </w:tc>
        <w:tc>
          <w:tcPr>
            <w:tcW w:w="238" w:type="dxa"/>
            <w:tcBorders>
              <w:top w:val="nil"/>
              <w:left w:val="nil"/>
              <w:right w:val="nil"/>
            </w:tcBorders>
          </w:tcPr>
          <w:p w14:paraId="19766AB6"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078" w:type="dxa"/>
            <w:tcBorders>
              <w:top w:val="nil"/>
              <w:left w:val="nil"/>
              <w:right w:val="nil"/>
            </w:tcBorders>
          </w:tcPr>
          <w:p w14:paraId="6EE8754C" w14:textId="3C71BCD8" w:rsidR="003A7978" w:rsidRPr="00367094" w:rsidRDefault="00785BB1" w:rsidP="003A7978">
            <w:pPr>
              <w:spacing w:line="240" w:lineRule="auto"/>
              <w:ind w:right="-11"/>
              <w:jc w:val="right"/>
              <w:rPr>
                <w:rFonts w:ascii="Browallia New" w:hAnsi="Browallia New" w:cs="Browallia New"/>
                <w:sz w:val="28"/>
                <w:szCs w:val="28"/>
              </w:rPr>
            </w:pPr>
            <w:r>
              <w:rPr>
                <w:rFonts w:ascii="Browallia New" w:hAnsi="Browallia New" w:cs="Browallia New"/>
                <w:sz w:val="28"/>
                <w:szCs w:val="28"/>
              </w:rPr>
              <w:t>10.89</w:t>
            </w:r>
          </w:p>
        </w:tc>
        <w:tc>
          <w:tcPr>
            <w:tcW w:w="243" w:type="dxa"/>
            <w:tcBorders>
              <w:top w:val="nil"/>
              <w:left w:val="nil"/>
              <w:right w:val="nil"/>
            </w:tcBorders>
          </w:tcPr>
          <w:p w14:paraId="66E8D2C0"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0CEA108E" w14:textId="6F14DB05" w:rsidR="003A7978" w:rsidRPr="00367094" w:rsidRDefault="003A7978" w:rsidP="003A7978">
            <w:pPr>
              <w:spacing w:line="240" w:lineRule="auto"/>
              <w:ind w:right="-11"/>
              <w:jc w:val="right"/>
              <w:rPr>
                <w:rFonts w:ascii="Browallia New" w:hAnsi="Browallia New" w:cs="Browallia New"/>
                <w:sz w:val="28"/>
                <w:szCs w:val="28"/>
              </w:rPr>
            </w:pPr>
            <w:r w:rsidRPr="0095642C">
              <w:rPr>
                <w:rFonts w:ascii="Browallia New" w:hAnsi="Browallia New" w:cs="Browallia New"/>
                <w:sz w:val="28"/>
                <w:szCs w:val="28"/>
              </w:rPr>
              <w:t>10.01</w:t>
            </w:r>
          </w:p>
        </w:tc>
      </w:tr>
      <w:tr w:rsidR="003A7978" w:rsidRPr="00367094" w14:paraId="744339F6" w14:textId="77777777" w:rsidTr="000E3D02">
        <w:trPr>
          <w:trHeight w:val="321"/>
        </w:trPr>
        <w:tc>
          <w:tcPr>
            <w:tcW w:w="4102" w:type="dxa"/>
            <w:tcBorders>
              <w:top w:val="nil"/>
              <w:left w:val="nil"/>
              <w:bottom w:val="nil"/>
              <w:right w:val="nil"/>
            </w:tcBorders>
          </w:tcPr>
          <w:p w14:paraId="64A18693" w14:textId="77777777" w:rsidR="003A7978" w:rsidRPr="00367094" w:rsidRDefault="003A7978" w:rsidP="003A7978">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ผลประโยชน์หลังออกจากงาน</w:t>
            </w:r>
          </w:p>
        </w:tc>
        <w:tc>
          <w:tcPr>
            <w:tcW w:w="1115" w:type="dxa"/>
            <w:tcBorders>
              <w:top w:val="nil"/>
              <w:left w:val="nil"/>
              <w:right w:val="nil"/>
            </w:tcBorders>
          </w:tcPr>
          <w:p w14:paraId="23B4ACFD" w14:textId="6013BFA5" w:rsidR="003A7978" w:rsidRPr="00367094" w:rsidRDefault="00903846" w:rsidP="003A7978">
            <w:pPr>
              <w:spacing w:line="240" w:lineRule="auto"/>
              <w:ind w:right="-11"/>
              <w:jc w:val="right"/>
              <w:rPr>
                <w:rFonts w:ascii="Browallia New" w:hAnsi="Browallia New" w:cs="Browallia New"/>
                <w:sz w:val="28"/>
                <w:szCs w:val="28"/>
              </w:rPr>
            </w:pPr>
            <w:r w:rsidRPr="00903846">
              <w:rPr>
                <w:rFonts w:ascii="Browallia New" w:hAnsi="Browallia New" w:cs="Browallia New"/>
                <w:sz w:val="28"/>
                <w:szCs w:val="28"/>
              </w:rPr>
              <w:t>0.42</w:t>
            </w:r>
          </w:p>
        </w:tc>
        <w:tc>
          <w:tcPr>
            <w:tcW w:w="240" w:type="dxa"/>
            <w:tcBorders>
              <w:top w:val="nil"/>
              <w:left w:val="nil"/>
              <w:right w:val="nil"/>
            </w:tcBorders>
          </w:tcPr>
          <w:p w14:paraId="655D3BDA" w14:textId="77777777" w:rsidR="003A7978" w:rsidRPr="00764645" w:rsidRDefault="003A7978" w:rsidP="003A7978">
            <w:pPr>
              <w:tabs>
                <w:tab w:val="decimal" w:pos="492"/>
              </w:tabs>
              <w:spacing w:line="240" w:lineRule="auto"/>
              <w:ind w:right="-11"/>
              <w:jc w:val="right"/>
              <w:rPr>
                <w:rFonts w:ascii="Browallia New" w:hAnsi="Browallia New" w:cs="Browallia New"/>
                <w:sz w:val="28"/>
                <w:szCs w:val="28"/>
                <w:highlight w:val="yellow"/>
              </w:rPr>
            </w:pPr>
          </w:p>
        </w:tc>
        <w:tc>
          <w:tcPr>
            <w:tcW w:w="1103" w:type="dxa"/>
            <w:tcBorders>
              <w:top w:val="nil"/>
              <w:left w:val="nil"/>
              <w:right w:val="nil"/>
            </w:tcBorders>
            <w:shd w:val="clear" w:color="auto" w:fill="auto"/>
          </w:tcPr>
          <w:p w14:paraId="44CE0126" w14:textId="3F2BFD6D" w:rsidR="003A7978" w:rsidRPr="00367094" w:rsidRDefault="003A7978" w:rsidP="003A797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9733F">
              <w:rPr>
                <w:rFonts w:ascii="Browallia New" w:hAnsi="Browallia New" w:cs="Browallia New"/>
                <w:sz w:val="28"/>
                <w:szCs w:val="28"/>
              </w:rPr>
              <w:t>0.46</w:t>
            </w:r>
          </w:p>
        </w:tc>
        <w:tc>
          <w:tcPr>
            <w:tcW w:w="238" w:type="dxa"/>
            <w:tcBorders>
              <w:top w:val="nil"/>
              <w:left w:val="nil"/>
              <w:right w:val="nil"/>
            </w:tcBorders>
          </w:tcPr>
          <w:p w14:paraId="2E0ED850"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078" w:type="dxa"/>
            <w:tcBorders>
              <w:top w:val="nil"/>
              <w:left w:val="nil"/>
              <w:right w:val="nil"/>
            </w:tcBorders>
          </w:tcPr>
          <w:p w14:paraId="0A8D2FCF" w14:textId="752DB1A8" w:rsidR="003A7978" w:rsidRPr="00367094" w:rsidRDefault="00785BB1" w:rsidP="003A7978">
            <w:pPr>
              <w:spacing w:line="240" w:lineRule="auto"/>
              <w:ind w:right="-11"/>
              <w:jc w:val="right"/>
              <w:rPr>
                <w:rFonts w:ascii="Browallia New" w:hAnsi="Browallia New" w:cs="Browallia New"/>
                <w:sz w:val="28"/>
                <w:szCs w:val="28"/>
              </w:rPr>
            </w:pPr>
            <w:r>
              <w:rPr>
                <w:rFonts w:ascii="Browallia New" w:hAnsi="Browallia New" w:cs="Browallia New"/>
                <w:sz w:val="28"/>
                <w:szCs w:val="28"/>
              </w:rPr>
              <w:t>0.15</w:t>
            </w:r>
          </w:p>
        </w:tc>
        <w:tc>
          <w:tcPr>
            <w:tcW w:w="243" w:type="dxa"/>
            <w:tcBorders>
              <w:top w:val="nil"/>
              <w:left w:val="nil"/>
              <w:right w:val="nil"/>
            </w:tcBorders>
          </w:tcPr>
          <w:p w14:paraId="656FDB42"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0F3B629F" w14:textId="0E233EB0" w:rsidR="003A7978" w:rsidRPr="00367094" w:rsidRDefault="003A7978" w:rsidP="003A7978">
            <w:pPr>
              <w:spacing w:line="240" w:lineRule="auto"/>
              <w:ind w:right="-11"/>
              <w:jc w:val="right"/>
              <w:rPr>
                <w:rFonts w:ascii="Browallia New" w:hAnsi="Browallia New" w:cs="Browallia New"/>
                <w:sz w:val="28"/>
                <w:szCs w:val="28"/>
              </w:rPr>
            </w:pPr>
            <w:r w:rsidRPr="0095642C">
              <w:rPr>
                <w:rFonts w:ascii="Browallia New" w:hAnsi="Browallia New" w:cs="Browallia New"/>
                <w:sz w:val="28"/>
                <w:szCs w:val="28"/>
              </w:rPr>
              <w:t>0.15</w:t>
            </w:r>
          </w:p>
        </w:tc>
      </w:tr>
      <w:tr w:rsidR="003A7978" w:rsidRPr="00367094" w14:paraId="78565C58" w14:textId="77777777">
        <w:trPr>
          <w:trHeight w:val="321"/>
        </w:trPr>
        <w:tc>
          <w:tcPr>
            <w:tcW w:w="4102" w:type="dxa"/>
            <w:tcBorders>
              <w:top w:val="nil"/>
              <w:left w:val="nil"/>
              <w:bottom w:val="nil"/>
              <w:right w:val="nil"/>
            </w:tcBorders>
          </w:tcPr>
          <w:p w14:paraId="52138827" w14:textId="77777777" w:rsidR="003A7978" w:rsidRPr="00367094" w:rsidRDefault="003A7978" w:rsidP="003A7978">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รวม</w:t>
            </w:r>
          </w:p>
        </w:tc>
        <w:tc>
          <w:tcPr>
            <w:tcW w:w="1115" w:type="dxa"/>
            <w:tcBorders>
              <w:top w:val="single" w:sz="4" w:space="0" w:color="auto"/>
              <w:left w:val="nil"/>
              <w:bottom w:val="single" w:sz="12" w:space="0" w:color="auto"/>
              <w:right w:val="nil"/>
            </w:tcBorders>
          </w:tcPr>
          <w:p w14:paraId="525B2EB0" w14:textId="43B835A6" w:rsidR="003A7978" w:rsidRPr="00367094" w:rsidRDefault="00903846" w:rsidP="003A7978">
            <w:pPr>
              <w:spacing w:line="240" w:lineRule="auto"/>
              <w:ind w:right="-11"/>
              <w:jc w:val="right"/>
              <w:rPr>
                <w:rFonts w:ascii="Browallia New" w:hAnsi="Browallia New" w:cs="Browallia New"/>
                <w:sz w:val="28"/>
                <w:szCs w:val="28"/>
              </w:rPr>
            </w:pPr>
            <w:r>
              <w:rPr>
                <w:rFonts w:ascii="Browallia New" w:hAnsi="Browallia New" w:cs="Browallia New"/>
                <w:sz w:val="28"/>
                <w:szCs w:val="28"/>
              </w:rPr>
              <w:t>23.84</w:t>
            </w:r>
          </w:p>
        </w:tc>
        <w:tc>
          <w:tcPr>
            <w:tcW w:w="240" w:type="dxa"/>
            <w:tcBorders>
              <w:top w:val="nil"/>
              <w:left w:val="nil"/>
              <w:bottom w:val="nil"/>
              <w:right w:val="nil"/>
            </w:tcBorders>
          </w:tcPr>
          <w:p w14:paraId="0F1AECB5"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103" w:type="dxa"/>
            <w:tcBorders>
              <w:top w:val="single" w:sz="4" w:space="0" w:color="auto"/>
              <w:left w:val="nil"/>
              <w:bottom w:val="single" w:sz="12" w:space="0" w:color="auto"/>
              <w:right w:val="nil"/>
            </w:tcBorders>
            <w:shd w:val="clear" w:color="auto" w:fill="auto"/>
            <w:vAlign w:val="bottom"/>
          </w:tcPr>
          <w:p w14:paraId="16F79C45" w14:textId="15A61DE9" w:rsidR="003A7978" w:rsidRPr="00367094" w:rsidRDefault="003A7978" w:rsidP="003A797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9733F">
              <w:rPr>
                <w:rFonts w:ascii="Browallia New" w:hAnsi="Browallia New" w:cs="Browallia New"/>
                <w:sz w:val="28"/>
                <w:szCs w:val="28"/>
              </w:rPr>
              <w:t>22.46</w:t>
            </w:r>
          </w:p>
        </w:tc>
        <w:tc>
          <w:tcPr>
            <w:tcW w:w="238" w:type="dxa"/>
            <w:tcBorders>
              <w:top w:val="nil"/>
              <w:left w:val="nil"/>
              <w:bottom w:val="nil"/>
              <w:right w:val="nil"/>
            </w:tcBorders>
          </w:tcPr>
          <w:p w14:paraId="3432C59B"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078" w:type="dxa"/>
            <w:tcBorders>
              <w:top w:val="single" w:sz="4" w:space="0" w:color="auto"/>
              <w:left w:val="nil"/>
              <w:bottom w:val="single" w:sz="12" w:space="0" w:color="auto"/>
              <w:right w:val="nil"/>
            </w:tcBorders>
          </w:tcPr>
          <w:p w14:paraId="1AD38A2D" w14:textId="6170EF94" w:rsidR="003A7978" w:rsidRPr="00367094" w:rsidRDefault="00785BB1" w:rsidP="003A7978">
            <w:pPr>
              <w:spacing w:line="240" w:lineRule="auto"/>
              <w:ind w:right="-11"/>
              <w:jc w:val="right"/>
              <w:rPr>
                <w:rFonts w:ascii="Browallia New" w:hAnsi="Browallia New" w:cs="Browallia New"/>
                <w:sz w:val="28"/>
                <w:szCs w:val="28"/>
              </w:rPr>
            </w:pPr>
            <w:r>
              <w:rPr>
                <w:rFonts w:ascii="Browallia New" w:hAnsi="Browallia New" w:cs="Browallia New"/>
                <w:sz w:val="28"/>
                <w:szCs w:val="28"/>
              </w:rPr>
              <w:t>11.04</w:t>
            </w:r>
          </w:p>
        </w:tc>
        <w:tc>
          <w:tcPr>
            <w:tcW w:w="243" w:type="dxa"/>
            <w:tcBorders>
              <w:top w:val="nil"/>
              <w:left w:val="nil"/>
              <w:bottom w:val="nil"/>
              <w:right w:val="nil"/>
            </w:tcBorders>
          </w:tcPr>
          <w:p w14:paraId="4068A309" w14:textId="77777777" w:rsidR="003A7978" w:rsidRPr="00367094" w:rsidRDefault="003A7978" w:rsidP="003A7978">
            <w:pPr>
              <w:tabs>
                <w:tab w:val="decimal" w:pos="492"/>
              </w:tabs>
              <w:spacing w:line="240" w:lineRule="auto"/>
              <w:ind w:right="-11"/>
              <w:jc w:val="right"/>
              <w:rPr>
                <w:rFonts w:ascii="Browallia New" w:hAnsi="Browallia New" w:cs="Browallia New"/>
                <w:sz w:val="28"/>
                <w:szCs w:val="28"/>
              </w:rPr>
            </w:pPr>
          </w:p>
        </w:tc>
        <w:tc>
          <w:tcPr>
            <w:tcW w:w="1143" w:type="dxa"/>
            <w:tcBorders>
              <w:top w:val="single" w:sz="4" w:space="0" w:color="auto"/>
              <w:left w:val="nil"/>
              <w:bottom w:val="single" w:sz="12" w:space="0" w:color="auto"/>
              <w:right w:val="nil"/>
            </w:tcBorders>
            <w:vAlign w:val="bottom"/>
          </w:tcPr>
          <w:p w14:paraId="09435D13" w14:textId="7928A0C1" w:rsidR="003A7978" w:rsidRPr="00367094" w:rsidRDefault="003A7978" w:rsidP="003A7978">
            <w:pPr>
              <w:spacing w:line="240" w:lineRule="auto"/>
              <w:ind w:right="-11"/>
              <w:jc w:val="right"/>
              <w:rPr>
                <w:rFonts w:ascii="Browallia New" w:hAnsi="Browallia New" w:cs="Browallia New"/>
                <w:sz w:val="28"/>
                <w:szCs w:val="28"/>
              </w:rPr>
            </w:pPr>
            <w:r w:rsidRPr="0095642C">
              <w:rPr>
                <w:rFonts w:ascii="Browallia New" w:hAnsi="Browallia New" w:cs="Browallia New"/>
                <w:sz w:val="28"/>
                <w:szCs w:val="28"/>
              </w:rPr>
              <w:t>10.16</w:t>
            </w:r>
          </w:p>
        </w:tc>
      </w:tr>
    </w:tbl>
    <w:p w14:paraId="3DBCAFD9"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C3EF88F"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2A87558C"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317CCD46"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5A02C20C"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1396A65A"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4BF19F9F" w14:textId="77777777" w:rsidR="005B5AAB" w:rsidRPr="00367094" w:rsidRDefault="005B5AAB"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B54EB9B"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3A017C23" w14:textId="77777777" w:rsidR="00243EDC" w:rsidRPr="00367094"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664071C5" w14:textId="77777777" w:rsidR="00850626" w:rsidRPr="00367094" w:rsidRDefault="00850626"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FDFF368" w14:textId="042EC8B2" w:rsidR="00E967F9" w:rsidRPr="00367094" w:rsidRDefault="005C387F" w:rsidP="003F20BC">
      <w:pPr>
        <w:pStyle w:val="BodyText2"/>
        <w:tabs>
          <w:tab w:val="clear" w:pos="540"/>
        </w:tabs>
        <w:spacing w:line="240" w:lineRule="auto"/>
        <w:ind w:left="426" w:right="47"/>
        <w:jc w:val="thaiDistribute"/>
        <w:rPr>
          <w:rFonts w:ascii="Browallia New" w:hAnsi="Browallia New" w:cs="Browallia New"/>
          <w:sz w:val="28"/>
          <w:szCs w:val="28"/>
        </w:rPr>
      </w:pPr>
      <w:r w:rsidRPr="00367094">
        <w:rPr>
          <w:rFonts w:ascii="Browallia New" w:hAnsi="Browallia New" w:cs="Browallia New"/>
          <w:sz w:val="28"/>
          <w:szCs w:val="28"/>
          <w:cs/>
        </w:rPr>
        <w:br w:type="page"/>
      </w:r>
      <w:r w:rsidR="00E967F9" w:rsidRPr="00367094">
        <w:rPr>
          <w:rFonts w:ascii="Browallia New" w:hAnsi="Browallia New" w:cs="Browallia New"/>
          <w:sz w:val="28"/>
          <w:szCs w:val="28"/>
          <w:cs/>
        </w:rPr>
        <w:t xml:space="preserve">ยอดคงเหลือกับบุคคลและบริษัทที่เกี่ยวข้องกัน ณ วันที่ </w:t>
      </w:r>
      <w:r w:rsidR="009D36BF" w:rsidRPr="00367094">
        <w:rPr>
          <w:rFonts w:ascii="Browallia New" w:hAnsi="Browallia New" w:cs="Browallia New"/>
          <w:sz w:val="28"/>
          <w:szCs w:val="28"/>
        </w:rPr>
        <w:t>30</w:t>
      </w:r>
      <w:r w:rsidR="009D36BF" w:rsidRPr="00367094">
        <w:rPr>
          <w:rFonts w:ascii="Browallia New" w:hAnsi="Browallia New" w:cs="Browallia New"/>
          <w:sz w:val="28"/>
          <w:szCs w:val="28"/>
          <w:cs/>
        </w:rPr>
        <w:t xml:space="preserve"> </w:t>
      </w:r>
      <w:r w:rsidR="00BD7679" w:rsidRPr="00BD7679">
        <w:rPr>
          <w:rFonts w:ascii="Browallia New" w:hAnsi="Browallia New" w:cs="Browallia New"/>
          <w:sz w:val="28"/>
          <w:szCs w:val="28"/>
          <w:cs/>
        </w:rPr>
        <w:t>กันยายน</w:t>
      </w:r>
      <w:r w:rsidR="009D36BF" w:rsidRPr="00367094">
        <w:rPr>
          <w:rFonts w:ascii="Browallia New" w:hAnsi="Browallia New" w:cs="Browallia New"/>
          <w:sz w:val="28"/>
          <w:szCs w:val="28"/>
          <w:cs/>
        </w:rPr>
        <w:t xml:space="preserve"> </w:t>
      </w:r>
      <w:r w:rsidR="004922C2" w:rsidRPr="00367094">
        <w:rPr>
          <w:rFonts w:ascii="Browallia New" w:hAnsi="Browallia New" w:cs="Browallia New"/>
          <w:sz w:val="28"/>
          <w:szCs w:val="28"/>
        </w:rPr>
        <w:t>2566</w:t>
      </w:r>
      <w:r w:rsidR="00E967F9" w:rsidRPr="00367094">
        <w:rPr>
          <w:rFonts w:ascii="Browallia New" w:hAnsi="Browallia New" w:cs="Browallia New"/>
          <w:sz w:val="28"/>
          <w:szCs w:val="28"/>
          <w:cs/>
        </w:rPr>
        <w:t xml:space="preserve"> และ วันที่ </w:t>
      </w:r>
      <w:r w:rsidR="00E967F9" w:rsidRPr="00367094">
        <w:rPr>
          <w:rFonts w:ascii="Browallia New" w:hAnsi="Browallia New" w:cs="Browallia New"/>
          <w:sz w:val="28"/>
          <w:szCs w:val="28"/>
        </w:rPr>
        <w:t>31</w:t>
      </w:r>
      <w:r w:rsidR="00E967F9" w:rsidRPr="00367094">
        <w:rPr>
          <w:rFonts w:ascii="Browallia New" w:hAnsi="Browallia New" w:cs="Browallia New"/>
          <w:sz w:val="28"/>
          <w:szCs w:val="28"/>
          <w:cs/>
        </w:rPr>
        <w:t xml:space="preserve"> ธันวาคม </w:t>
      </w:r>
      <w:r w:rsidR="00E967F9" w:rsidRPr="00367094">
        <w:rPr>
          <w:rFonts w:ascii="Browallia New" w:hAnsi="Browallia New" w:cs="Browallia New"/>
          <w:sz w:val="28"/>
          <w:szCs w:val="28"/>
        </w:rPr>
        <w:t>256</w:t>
      </w:r>
      <w:r w:rsidR="004922C2" w:rsidRPr="00367094">
        <w:rPr>
          <w:rFonts w:ascii="Browallia New" w:hAnsi="Browallia New" w:cs="Browallia New"/>
          <w:sz w:val="28"/>
          <w:szCs w:val="28"/>
        </w:rPr>
        <w:t>5</w:t>
      </w:r>
      <w:r w:rsidR="00E967F9" w:rsidRPr="00367094">
        <w:rPr>
          <w:rFonts w:ascii="Browallia New" w:hAnsi="Browallia New" w:cs="Browallia New"/>
          <w:sz w:val="28"/>
          <w:szCs w:val="28"/>
          <w:cs/>
        </w:rPr>
        <w:t xml:space="preserve"> มีดังนี้</w:t>
      </w:r>
    </w:p>
    <w:p w14:paraId="5762892D" w14:textId="77777777" w:rsidR="00A862B3" w:rsidRPr="00844509"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474" w:type="dxa"/>
        <w:tblInd w:w="324" w:type="dxa"/>
        <w:tblLayout w:type="fixed"/>
        <w:tblLook w:val="01E0" w:firstRow="1" w:lastRow="1" w:firstColumn="1" w:lastColumn="1" w:noHBand="0" w:noVBand="0"/>
      </w:tblPr>
      <w:tblGrid>
        <w:gridCol w:w="4263"/>
        <w:gridCol w:w="1118"/>
        <w:gridCol w:w="240"/>
        <w:gridCol w:w="1135"/>
        <w:gridCol w:w="239"/>
        <w:gridCol w:w="1110"/>
        <w:gridCol w:w="236"/>
        <w:gridCol w:w="1133"/>
      </w:tblGrid>
      <w:tr w:rsidR="00A862B3" w:rsidRPr="00367094" w14:paraId="20A27B86" w14:textId="77777777" w:rsidTr="00844509">
        <w:trPr>
          <w:cantSplit/>
          <w:tblHeader/>
        </w:trPr>
        <w:tc>
          <w:tcPr>
            <w:tcW w:w="4263" w:type="dxa"/>
            <w:shd w:val="clear" w:color="auto" w:fill="auto"/>
          </w:tcPr>
          <w:p w14:paraId="7A355517" w14:textId="77777777" w:rsidR="00A862B3" w:rsidRPr="00367094"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211" w:type="dxa"/>
            <w:gridSpan w:val="7"/>
            <w:shd w:val="clear" w:color="auto" w:fill="auto"/>
          </w:tcPr>
          <w:p w14:paraId="6B0E5A13" w14:textId="77777777" w:rsidR="00A862B3" w:rsidRPr="00367094"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lang w:val="en-GB"/>
              </w:rPr>
              <w:t>พันบาท)</w:t>
            </w:r>
          </w:p>
        </w:tc>
      </w:tr>
      <w:tr w:rsidR="00A862B3" w:rsidRPr="00367094" w14:paraId="0CE30BD5" w14:textId="77777777" w:rsidTr="00844509">
        <w:trPr>
          <w:cantSplit/>
          <w:tblHeader/>
        </w:trPr>
        <w:tc>
          <w:tcPr>
            <w:tcW w:w="4263" w:type="dxa"/>
            <w:shd w:val="clear" w:color="auto" w:fill="auto"/>
          </w:tcPr>
          <w:p w14:paraId="14697775" w14:textId="77777777" w:rsidR="00A862B3" w:rsidRPr="00367094"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3" w:type="dxa"/>
            <w:gridSpan w:val="3"/>
            <w:shd w:val="clear" w:color="auto" w:fill="auto"/>
          </w:tcPr>
          <w:p w14:paraId="2D188AB0" w14:textId="77777777" w:rsidR="00A862B3" w:rsidRPr="00367094" w:rsidRDefault="00A862B3" w:rsidP="008046A5">
            <w:pPr>
              <w:tabs>
                <w:tab w:val="clear" w:pos="454"/>
                <w:tab w:val="clear" w:pos="680"/>
                <w:tab w:val="left" w:pos="0"/>
              </w:tabs>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9" w:type="dxa"/>
            <w:shd w:val="clear" w:color="auto" w:fill="auto"/>
          </w:tcPr>
          <w:p w14:paraId="218D4AD8" w14:textId="77777777" w:rsidR="00A862B3" w:rsidRPr="00367094"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479" w:type="dxa"/>
            <w:gridSpan w:val="3"/>
            <w:shd w:val="clear" w:color="auto" w:fill="auto"/>
          </w:tcPr>
          <w:p w14:paraId="447D1031" w14:textId="77777777" w:rsidR="00A862B3" w:rsidRPr="00367094" w:rsidRDefault="00A862B3" w:rsidP="008046A5">
            <w:pPr>
              <w:tabs>
                <w:tab w:val="clear" w:pos="454"/>
                <w:tab w:val="clear" w:pos="680"/>
                <w:tab w:val="left" w:pos="0"/>
              </w:tabs>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AD3289" w:rsidRPr="00367094" w14:paraId="1AD4E291" w14:textId="77777777" w:rsidTr="00844509">
        <w:trPr>
          <w:cantSplit/>
          <w:tblHeader/>
        </w:trPr>
        <w:tc>
          <w:tcPr>
            <w:tcW w:w="4263" w:type="dxa"/>
            <w:shd w:val="clear" w:color="auto" w:fill="auto"/>
          </w:tcPr>
          <w:p w14:paraId="7D49B0A9" w14:textId="77777777" w:rsidR="00AD3289" w:rsidRPr="00367094" w:rsidRDefault="00AD3289" w:rsidP="00AD3289">
            <w:pPr>
              <w:tabs>
                <w:tab w:val="clear" w:pos="454"/>
                <w:tab w:val="clear" w:pos="680"/>
                <w:tab w:val="left" w:pos="0"/>
              </w:tabs>
              <w:spacing w:line="240" w:lineRule="auto"/>
              <w:jc w:val="both"/>
              <w:rPr>
                <w:rFonts w:ascii="Browallia New" w:hAnsi="Browallia New" w:cs="Browallia New"/>
                <w:sz w:val="28"/>
                <w:szCs w:val="28"/>
              </w:rPr>
            </w:pPr>
          </w:p>
        </w:tc>
        <w:tc>
          <w:tcPr>
            <w:tcW w:w="1118" w:type="dxa"/>
            <w:tcBorders>
              <w:top w:val="single" w:sz="4" w:space="0" w:color="auto"/>
              <w:bottom w:val="single" w:sz="4" w:space="0" w:color="auto"/>
            </w:tcBorders>
            <w:shd w:val="clear" w:color="auto" w:fill="auto"/>
            <w:vAlign w:val="bottom"/>
          </w:tcPr>
          <w:p w14:paraId="0F0B2BC6" w14:textId="59345392" w:rsidR="00AD3289" w:rsidRPr="00367094" w:rsidRDefault="009D36BF" w:rsidP="00AD3289">
            <w:pPr>
              <w:tabs>
                <w:tab w:val="clear" w:pos="680"/>
                <w:tab w:val="clear" w:pos="907"/>
              </w:tabs>
              <w:spacing w:line="240" w:lineRule="auto"/>
              <w:ind w:left="-97" w:right="-120"/>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BD7679" w:rsidRPr="00F36E66">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AD3289" w:rsidRPr="00367094">
              <w:rPr>
                <w:rFonts w:ascii="Browallia New" w:hAnsi="Browallia New" w:cs="Browallia New"/>
                <w:sz w:val="28"/>
                <w:szCs w:val="28"/>
              </w:rPr>
              <w:t>2566</w:t>
            </w:r>
          </w:p>
        </w:tc>
        <w:tc>
          <w:tcPr>
            <w:tcW w:w="240" w:type="dxa"/>
            <w:tcBorders>
              <w:top w:val="single" w:sz="4" w:space="0" w:color="auto"/>
            </w:tcBorders>
            <w:shd w:val="clear" w:color="auto" w:fill="auto"/>
            <w:vAlign w:val="bottom"/>
          </w:tcPr>
          <w:p w14:paraId="3A9AFF75" w14:textId="77777777" w:rsidR="00AD3289" w:rsidRPr="00367094" w:rsidRDefault="00AD3289" w:rsidP="00AD3289">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shd w:val="clear" w:color="auto" w:fill="auto"/>
            <w:vAlign w:val="bottom"/>
          </w:tcPr>
          <w:p w14:paraId="6746EBA4" w14:textId="4F9F96DD" w:rsidR="00AD3289" w:rsidRPr="00367094" w:rsidRDefault="00AD3289" w:rsidP="00AD3289">
            <w:pPr>
              <w:tabs>
                <w:tab w:val="clear" w:pos="680"/>
                <w:tab w:val="clear" w:pos="907"/>
              </w:tabs>
              <w:spacing w:line="240" w:lineRule="auto"/>
              <w:ind w:left="-97" w:right="-120"/>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9" w:type="dxa"/>
            <w:shd w:val="clear" w:color="auto" w:fill="auto"/>
          </w:tcPr>
          <w:p w14:paraId="26CADF00" w14:textId="77777777" w:rsidR="00AD3289" w:rsidRPr="00367094" w:rsidRDefault="00AD3289" w:rsidP="00AD3289">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shd w:val="clear" w:color="auto" w:fill="auto"/>
            <w:vAlign w:val="bottom"/>
          </w:tcPr>
          <w:p w14:paraId="4FD9D678" w14:textId="6E1E5976" w:rsidR="00AD3289" w:rsidRPr="00367094" w:rsidRDefault="009D36BF" w:rsidP="00AD3289">
            <w:pPr>
              <w:tabs>
                <w:tab w:val="clear" w:pos="680"/>
                <w:tab w:val="clear" w:pos="907"/>
              </w:tabs>
              <w:spacing w:line="240" w:lineRule="auto"/>
              <w:ind w:left="-86" w:right="-100"/>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BD7679" w:rsidRPr="00F36E66">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AD3289" w:rsidRPr="00367094">
              <w:rPr>
                <w:rFonts w:ascii="Browallia New" w:hAnsi="Browallia New" w:cs="Browallia New"/>
                <w:sz w:val="28"/>
                <w:szCs w:val="28"/>
              </w:rPr>
              <w:t>2566</w:t>
            </w:r>
          </w:p>
        </w:tc>
        <w:tc>
          <w:tcPr>
            <w:tcW w:w="236" w:type="dxa"/>
            <w:tcBorders>
              <w:top w:val="single" w:sz="4" w:space="0" w:color="auto"/>
            </w:tcBorders>
            <w:shd w:val="clear" w:color="auto" w:fill="auto"/>
            <w:vAlign w:val="bottom"/>
          </w:tcPr>
          <w:p w14:paraId="7305A0C4" w14:textId="77777777" w:rsidR="00AD3289" w:rsidRPr="00367094" w:rsidRDefault="00AD3289" w:rsidP="00AD3289">
            <w:pPr>
              <w:tabs>
                <w:tab w:val="clear" w:pos="680"/>
                <w:tab w:val="clear" w:pos="907"/>
              </w:tabs>
              <w:spacing w:line="240" w:lineRule="auto"/>
              <w:ind w:left="-86" w:right="-100"/>
              <w:jc w:val="center"/>
              <w:rPr>
                <w:rFonts w:ascii="Browallia New" w:hAnsi="Browallia New" w:cs="Browallia New"/>
                <w:sz w:val="28"/>
                <w:szCs w:val="28"/>
              </w:rPr>
            </w:pPr>
          </w:p>
        </w:tc>
        <w:tc>
          <w:tcPr>
            <w:tcW w:w="1133" w:type="dxa"/>
            <w:tcBorders>
              <w:top w:val="single" w:sz="4" w:space="0" w:color="auto"/>
              <w:bottom w:val="single" w:sz="4" w:space="0" w:color="auto"/>
            </w:tcBorders>
            <w:shd w:val="clear" w:color="auto" w:fill="auto"/>
            <w:vAlign w:val="bottom"/>
          </w:tcPr>
          <w:p w14:paraId="39F583FA" w14:textId="050A3ED8" w:rsidR="00AD3289" w:rsidRPr="00367094" w:rsidRDefault="00AD3289" w:rsidP="00AD3289">
            <w:pPr>
              <w:tabs>
                <w:tab w:val="clear" w:pos="680"/>
                <w:tab w:val="clear" w:pos="907"/>
              </w:tabs>
              <w:spacing w:line="240" w:lineRule="auto"/>
              <w:ind w:left="-86" w:right="-100"/>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2B3998" w:rsidRPr="00367094" w14:paraId="2DB482D0" w14:textId="77777777" w:rsidTr="00844509">
        <w:trPr>
          <w:cantSplit/>
          <w:trHeight w:val="305"/>
          <w:tblHeader/>
        </w:trPr>
        <w:tc>
          <w:tcPr>
            <w:tcW w:w="4263" w:type="dxa"/>
            <w:shd w:val="clear" w:color="auto" w:fill="auto"/>
          </w:tcPr>
          <w:p w14:paraId="6F6914FF" w14:textId="61D88792" w:rsidR="00A862B3" w:rsidRPr="00367094" w:rsidRDefault="00A862B3" w:rsidP="008046A5">
            <w:pPr>
              <w:tabs>
                <w:tab w:val="clear" w:pos="3742"/>
              </w:tabs>
              <w:spacing w:line="240" w:lineRule="auto"/>
              <w:ind w:left="175" w:right="175" w:hanging="175"/>
              <w:rPr>
                <w:rFonts w:ascii="Browallia New" w:hAnsi="Browallia New" w:cs="Browallia New"/>
                <w:b/>
                <w:bCs/>
                <w:sz w:val="28"/>
                <w:szCs w:val="28"/>
                <w:cs/>
              </w:rPr>
            </w:pPr>
          </w:p>
        </w:tc>
        <w:tc>
          <w:tcPr>
            <w:tcW w:w="1118" w:type="dxa"/>
            <w:shd w:val="clear" w:color="auto" w:fill="auto"/>
          </w:tcPr>
          <w:p w14:paraId="2D577C30" w14:textId="77777777" w:rsidR="00A862B3" w:rsidRPr="00367094"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10441987" w14:textId="77777777" w:rsidR="00A862B3" w:rsidRPr="00367094"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shd w:val="clear" w:color="auto" w:fill="auto"/>
          </w:tcPr>
          <w:p w14:paraId="1F940C96" w14:textId="77777777" w:rsidR="00A862B3" w:rsidRPr="00367094"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0DB3A758" w14:textId="77777777" w:rsidR="00A862B3" w:rsidRPr="00367094"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tcPr>
          <w:p w14:paraId="40278E12" w14:textId="77777777" w:rsidR="00A862B3" w:rsidRPr="00367094"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48821DBB" w14:textId="77777777" w:rsidR="00A862B3" w:rsidRPr="00367094"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3" w:type="dxa"/>
            <w:shd w:val="clear" w:color="auto" w:fill="auto"/>
          </w:tcPr>
          <w:p w14:paraId="42BB7CEE" w14:textId="77777777" w:rsidR="00A862B3" w:rsidRPr="00367094"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367094" w14:paraId="5E9BE736" w14:textId="77777777" w:rsidTr="00844509">
        <w:trPr>
          <w:cantSplit/>
        </w:trPr>
        <w:tc>
          <w:tcPr>
            <w:tcW w:w="5621" w:type="dxa"/>
            <w:gridSpan w:val="3"/>
            <w:shd w:val="clear" w:color="auto" w:fill="auto"/>
          </w:tcPr>
          <w:p w14:paraId="11309C10" w14:textId="7E96C5C3" w:rsidR="00674C42" w:rsidRPr="00367094"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367094">
              <w:rPr>
                <w:rFonts w:ascii="Browallia New" w:hAnsi="Browallia New" w:cs="Browallia New"/>
                <w:b/>
                <w:bCs/>
                <w:sz w:val="28"/>
                <w:szCs w:val="28"/>
                <w:cs/>
              </w:rPr>
              <w:t>ลูกหนี้การค้าและลูกหนี้อื่น - บุคคลและบริษัทที่เกี่ยวข้อง</w:t>
            </w:r>
          </w:p>
        </w:tc>
        <w:tc>
          <w:tcPr>
            <w:tcW w:w="1135" w:type="dxa"/>
            <w:shd w:val="clear" w:color="auto" w:fill="auto"/>
          </w:tcPr>
          <w:p w14:paraId="10DFDCAB"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shd w:val="clear" w:color="auto" w:fill="auto"/>
          </w:tcPr>
          <w:p w14:paraId="77215134"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shd w:val="clear" w:color="auto" w:fill="auto"/>
          </w:tcPr>
          <w:p w14:paraId="543523DD"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shd w:val="clear" w:color="auto" w:fill="auto"/>
          </w:tcPr>
          <w:p w14:paraId="15ADA563"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33" w:type="dxa"/>
            <w:shd w:val="clear" w:color="auto" w:fill="auto"/>
          </w:tcPr>
          <w:p w14:paraId="41AE811C" w14:textId="77777777" w:rsidR="00674C42" w:rsidRPr="00367094"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2D3191" w:rsidRPr="00367094" w14:paraId="3B972B09" w14:textId="77777777" w:rsidTr="00844509">
        <w:trPr>
          <w:cantSplit/>
        </w:trPr>
        <w:tc>
          <w:tcPr>
            <w:tcW w:w="4263" w:type="dxa"/>
            <w:shd w:val="clear" w:color="auto" w:fill="auto"/>
          </w:tcPr>
          <w:p w14:paraId="010B42ED" w14:textId="77777777" w:rsidR="002D3191" w:rsidRPr="00367094" w:rsidRDefault="002D3191" w:rsidP="002D3191">
            <w:pPr>
              <w:tabs>
                <w:tab w:val="clear" w:pos="227"/>
              </w:tabs>
              <w:spacing w:line="240" w:lineRule="auto"/>
              <w:ind w:left="175" w:hanging="175"/>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118" w:type="dxa"/>
            <w:shd w:val="clear" w:color="auto" w:fill="auto"/>
            <w:vAlign w:val="center"/>
          </w:tcPr>
          <w:p w14:paraId="28133E03" w14:textId="1CD7995E" w:rsidR="002D3191" w:rsidRPr="00367094" w:rsidRDefault="0067281C" w:rsidP="002D3191">
            <w:pPr>
              <w:tabs>
                <w:tab w:val="clear" w:pos="680"/>
                <w:tab w:val="left" w:pos="330"/>
              </w:tabs>
              <w:spacing w:line="240" w:lineRule="auto"/>
              <w:ind w:right="-27"/>
              <w:jc w:val="right"/>
              <w:rPr>
                <w:rFonts w:ascii="Browallia New" w:hAnsi="Browallia New" w:cs="Browallia New"/>
                <w:sz w:val="28"/>
                <w:szCs w:val="28"/>
                <w:lang w:val="en-GB"/>
              </w:rPr>
            </w:pPr>
            <w:r w:rsidRPr="00367094">
              <w:rPr>
                <w:rFonts w:ascii="Browallia New" w:hAnsi="Browallia New" w:cs="Browallia New"/>
                <w:sz w:val="28"/>
                <w:szCs w:val="28"/>
                <w:lang w:val="en-GB"/>
              </w:rPr>
              <w:t>-</w:t>
            </w:r>
          </w:p>
        </w:tc>
        <w:tc>
          <w:tcPr>
            <w:tcW w:w="240" w:type="dxa"/>
            <w:shd w:val="clear" w:color="auto" w:fill="auto"/>
          </w:tcPr>
          <w:p w14:paraId="053ED09C" w14:textId="77777777" w:rsidR="002D3191" w:rsidRPr="00367094" w:rsidRDefault="002D3191" w:rsidP="002D319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shd w:val="clear" w:color="auto" w:fill="auto"/>
            <w:vAlign w:val="bottom"/>
          </w:tcPr>
          <w:p w14:paraId="55D5B5A4" w14:textId="592B70AC" w:rsidR="002D3191" w:rsidRPr="00367094" w:rsidRDefault="002D3191" w:rsidP="002D3191">
            <w:pPr>
              <w:tabs>
                <w:tab w:val="clear" w:pos="680"/>
                <w:tab w:val="left" w:pos="330"/>
              </w:tabs>
              <w:spacing w:line="240" w:lineRule="auto"/>
              <w:ind w:right="-27"/>
              <w:jc w:val="right"/>
              <w:rPr>
                <w:rFonts w:ascii="Browallia New" w:hAnsi="Browallia New" w:cs="Browallia New"/>
                <w:sz w:val="28"/>
                <w:szCs w:val="28"/>
              </w:rPr>
            </w:pPr>
            <w:r w:rsidRPr="00367094">
              <w:rPr>
                <w:rFonts w:ascii="Browallia New" w:hAnsi="Browallia New" w:cs="Browallia New"/>
                <w:sz w:val="28"/>
                <w:szCs w:val="28"/>
                <w:lang w:val="en-GB"/>
              </w:rPr>
              <w:t xml:space="preserve">    -</w:t>
            </w:r>
          </w:p>
        </w:tc>
        <w:tc>
          <w:tcPr>
            <w:tcW w:w="239" w:type="dxa"/>
            <w:shd w:val="clear" w:color="auto" w:fill="auto"/>
          </w:tcPr>
          <w:p w14:paraId="02A64948" w14:textId="77777777" w:rsidR="002D3191" w:rsidRPr="00367094" w:rsidRDefault="002D3191" w:rsidP="002D319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shd w:val="clear" w:color="auto" w:fill="auto"/>
          </w:tcPr>
          <w:p w14:paraId="40561224" w14:textId="3B4D0067" w:rsidR="002D3191" w:rsidRPr="00367094" w:rsidRDefault="00194BFB" w:rsidP="002D3191">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2,704</w:t>
            </w:r>
          </w:p>
        </w:tc>
        <w:tc>
          <w:tcPr>
            <w:tcW w:w="236" w:type="dxa"/>
            <w:shd w:val="clear" w:color="auto" w:fill="auto"/>
          </w:tcPr>
          <w:p w14:paraId="4102D7C1" w14:textId="77777777"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3" w:type="dxa"/>
            <w:shd w:val="clear" w:color="auto" w:fill="auto"/>
            <w:vAlign w:val="bottom"/>
          </w:tcPr>
          <w:p w14:paraId="251BEE71" w14:textId="738B23E9"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367094">
              <w:rPr>
                <w:rFonts w:ascii="Browallia New" w:hAnsi="Browallia New" w:cs="Browallia New"/>
                <w:sz w:val="28"/>
                <w:szCs w:val="28"/>
              </w:rPr>
              <w:t>2,558</w:t>
            </w:r>
          </w:p>
        </w:tc>
      </w:tr>
      <w:tr w:rsidR="002D3191" w:rsidRPr="00367094" w14:paraId="358EB616" w14:textId="77777777" w:rsidTr="00844509">
        <w:trPr>
          <w:cantSplit/>
        </w:trPr>
        <w:tc>
          <w:tcPr>
            <w:tcW w:w="4263" w:type="dxa"/>
            <w:shd w:val="clear" w:color="auto" w:fill="auto"/>
          </w:tcPr>
          <w:p w14:paraId="5BDB1E34" w14:textId="60D8F8AD" w:rsidR="002D3191" w:rsidRPr="00367094" w:rsidRDefault="002D3191" w:rsidP="002D3191">
            <w:pPr>
              <w:tabs>
                <w:tab w:val="clear" w:pos="227"/>
              </w:tabs>
              <w:spacing w:line="240" w:lineRule="auto"/>
              <w:ind w:left="175" w:hanging="175"/>
              <w:rPr>
                <w:rFonts w:ascii="Browallia New" w:hAnsi="Browallia New" w:cs="Browallia New"/>
                <w:sz w:val="28"/>
                <w:szCs w:val="28"/>
                <w:cs/>
              </w:rPr>
            </w:pPr>
            <w:r w:rsidRPr="00367094">
              <w:rPr>
                <w:rFonts w:ascii="Browallia New" w:hAnsi="Browallia New" w:cs="Browallia New"/>
                <w:sz w:val="28"/>
                <w:szCs w:val="28"/>
                <w:cs/>
              </w:rPr>
              <w:t>บุคคลที่เกี่ยวข้อง</w:t>
            </w:r>
          </w:p>
        </w:tc>
        <w:tc>
          <w:tcPr>
            <w:tcW w:w="1118" w:type="dxa"/>
            <w:tcBorders>
              <w:bottom w:val="single" w:sz="4" w:space="0" w:color="auto"/>
            </w:tcBorders>
            <w:shd w:val="clear" w:color="auto" w:fill="auto"/>
            <w:vAlign w:val="bottom"/>
          </w:tcPr>
          <w:p w14:paraId="0022A110" w14:textId="3D11E840" w:rsidR="002D3191" w:rsidRPr="00367094" w:rsidRDefault="0021322A" w:rsidP="002D3191">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w:t>
            </w:r>
          </w:p>
        </w:tc>
        <w:tc>
          <w:tcPr>
            <w:tcW w:w="240" w:type="dxa"/>
            <w:shd w:val="clear" w:color="auto" w:fill="auto"/>
          </w:tcPr>
          <w:p w14:paraId="4B899311" w14:textId="77777777"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shd w:val="clear" w:color="auto" w:fill="auto"/>
          </w:tcPr>
          <w:p w14:paraId="77DBCC1D" w14:textId="728E5258"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367094">
              <w:rPr>
                <w:rFonts w:ascii="Browallia New" w:hAnsi="Browallia New" w:cs="Browallia New"/>
                <w:sz w:val="28"/>
                <w:szCs w:val="28"/>
                <w:lang w:val="en-GB"/>
              </w:rPr>
              <w:t>35</w:t>
            </w:r>
          </w:p>
        </w:tc>
        <w:tc>
          <w:tcPr>
            <w:tcW w:w="239" w:type="dxa"/>
            <w:shd w:val="clear" w:color="auto" w:fill="auto"/>
          </w:tcPr>
          <w:p w14:paraId="46327410" w14:textId="77777777" w:rsidR="002D3191" w:rsidRPr="00367094"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shd w:val="clear" w:color="auto" w:fill="auto"/>
            <w:vAlign w:val="bottom"/>
          </w:tcPr>
          <w:p w14:paraId="189B69A6" w14:textId="1120C9B6" w:rsidR="002D3191" w:rsidRPr="00367094" w:rsidRDefault="00194BFB" w:rsidP="002D3191">
            <w:pPr>
              <w:tabs>
                <w:tab w:val="clear" w:pos="680"/>
                <w:tab w:val="left" w:pos="330"/>
                <w:tab w:val="decimal" w:pos="522"/>
              </w:tabs>
              <w:spacing w:line="240" w:lineRule="auto"/>
              <w:ind w:right="-27"/>
              <w:jc w:val="right"/>
              <w:rPr>
                <w:rFonts w:ascii="Browallia New" w:hAnsi="Browallia New" w:cs="Browallia New"/>
                <w:sz w:val="28"/>
                <w:szCs w:val="28"/>
                <w:cs/>
              </w:rPr>
            </w:pPr>
            <w:r>
              <w:rPr>
                <w:rFonts w:ascii="Browallia New" w:hAnsi="Browallia New" w:cs="Browallia New"/>
                <w:sz w:val="28"/>
                <w:szCs w:val="28"/>
              </w:rPr>
              <w:t>30</w:t>
            </w:r>
          </w:p>
        </w:tc>
        <w:tc>
          <w:tcPr>
            <w:tcW w:w="236" w:type="dxa"/>
            <w:shd w:val="clear" w:color="auto" w:fill="auto"/>
          </w:tcPr>
          <w:p w14:paraId="1D30C4FF" w14:textId="77777777"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3" w:type="dxa"/>
            <w:tcBorders>
              <w:bottom w:val="single" w:sz="4" w:space="0" w:color="auto"/>
            </w:tcBorders>
            <w:shd w:val="clear" w:color="auto" w:fill="auto"/>
            <w:vAlign w:val="bottom"/>
          </w:tcPr>
          <w:p w14:paraId="73022D3F" w14:textId="3BED9722" w:rsidR="002D3191" w:rsidRPr="00367094" w:rsidRDefault="002D3191" w:rsidP="002D3191">
            <w:pPr>
              <w:tabs>
                <w:tab w:val="clear" w:pos="680"/>
                <w:tab w:val="left" w:pos="330"/>
              </w:tabs>
              <w:spacing w:line="240" w:lineRule="auto"/>
              <w:ind w:right="-27"/>
              <w:jc w:val="right"/>
              <w:rPr>
                <w:rFonts w:ascii="Browallia New" w:hAnsi="Browallia New" w:cs="Browallia New"/>
                <w:sz w:val="28"/>
                <w:szCs w:val="28"/>
                <w:cs/>
                <w:lang w:val="en-GB"/>
              </w:rPr>
            </w:pPr>
            <w:r w:rsidRPr="00367094">
              <w:rPr>
                <w:rFonts w:ascii="Browallia New" w:hAnsi="Browallia New" w:cs="Browallia New"/>
                <w:sz w:val="28"/>
                <w:szCs w:val="28"/>
                <w:lang w:val="en-GB"/>
              </w:rPr>
              <w:t>29</w:t>
            </w:r>
          </w:p>
        </w:tc>
      </w:tr>
      <w:tr w:rsidR="002D3191" w:rsidRPr="00367094" w14:paraId="72603AC0" w14:textId="77777777" w:rsidTr="00844509">
        <w:trPr>
          <w:cantSplit/>
        </w:trPr>
        <w:tc>
          <w:tcPr>
            <w:tcW w:w="4263" w:type="dxa"/>
            <w:shd w:val="clear" w:color="auto" w:fill="auto"/>
          </w:tcPr>
          <w:p w14:paraId="3EEC288F" w14:textId="77777777" w:rsidR="002D3191" w:rsidRPr="00367094" w:rsidRDefault="002D3191" w:rsidP="002D3191">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04DCC321" w14:textId="0C14E4DB" w:rsidR="002D3191" w:rsidRPr="00367094" w:rsidRDefault="0021322A" w:rsidP="002D3191">
            <w:pPr>
              <w:tabs>
                <w:tab w:val="clear" w:pos="680"/>
                <w:tab w:val="left" w:pos="330"/>
                <w:tab w:val="decimal" w:pos="522"/>
              </w:tabs>
              <w:spacing w:line="240" w:lineRule="auto"/>
              <w:ind w:right="-27"/>
              <w:jc w:val="right"/>
              <w:rPr>
                <w:rFonts w:ascii="Browallia New" w:hAnsi="Browallia New" w:cs="Browallia New"/>
                <w:sz w:val="28"/>
                <w:szCs w:val="28"/>
                <w:cs/>
              </w:rPr>
            </w:pPr>
            <w:r>
              <w:rPr>
                <w:rFonts w:ascii="Browallia New" w:hAnsi="Browallia New" w:cs="Browallia New"/>
                <w:sz w:val="28"/>
                <w:szCs w:val="28"/>
              </w:rPr>
              <w:t>2</w:t>
            </w:r>
          </w:p>
        </w:tc>
        <w:tc>
          <w:tcPr>
            <w:tcW w:w="240" w:type="dxa"/>
            <w:shd w:val="clear" w:color="auto" w:fill="auto"/>
            <w:vAlign w:val="bottom"/>
          </w:tcPr>
          <w:p w14:paraId="24367FEA" w14:textId="77777777"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59D5ECF4" w14:textId="58F9EE55"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367094">
              <w:rPr>
                <w:rFonts w:ascii="Browallia New" w:hAnsi="Browallia New" w:cs="Browallia New"/>
                <w:sz w:val="28"/>
                <w:szCs w:val="28"/>
                <w:lang w:val="en-GB"/>
              </w:rPr>
              <w:t>35</w:t>
            </w:r>
          </w:p>
        </w:tc>
        <w:tc>
          <w:tcPr>
            <w:tcW w:w="239" w:type="dxa"/>
            <w:shd w:val="clear" w:color="auto" w:fill="auto"/>
            <w:vAlign w:val="bottom"/>
          </w:tcPr>
          <w:p w14:paraId="7EF02846" w14:textId="77777777" w:rsidR="002D3191" w:rsidRPr="00367094" w:rsidRDefault="002D3191" w:rsidP="002D3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5E460B40" w14:textId="10552401" w:rsidR="002D3191" w:rsidRPr="00367094" w:rsidRDefault="00194BFB" w:rsidP="002D3191">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2,734</w:t>
            </w:r>
          </w:p>
        </w:tc>
        <w:tc>
          <w:tcPr>
            <w:tcW w:w="236" w:type="dxa"/>
            <w:shd w:val="clear" w:color="auto" w:fill="auto"/>
          </w:tcPr>
          <w:p w14:paraId="402A7FF9" w14:textId="77777777"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3" w:type="dxa"/>
            <w:tcBorders>
              <w:top w:val="single" w:sz="4" w:space="0" w:color="auto"/>
              <w:bottom w:val="single" w:sz="12" w:space="0" w:color="auto"/>
            </w:tcBorders>
            <w:shd w:val="clear" w:color="auto" w:fill="auto"/>
            <w:vAlign w:val="bottom"/>
          </w:tcPr>
          <w:p w14:paraId="397C589C" w14:textId="24CBC600"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367094">
              <w:rPr>
                <w:rFonts w:ascii="Browallia New" w:hAnsi="Browallia New" w:cs="Browallia New"/>
                <w:sz w:val="28"/>
                <w:szCs w:val="28"/>
              </w:rPr>
              <w:t>2,587</w:t>
            </w:r>
          </w:p>
        </w:tc>
      </w:tr>
      <w:tr w:rsidR="002D3191" w:rsidRPr="00367094" w14:paraId="0A2183AF" w14:textId="77777777" w:rsidTr="00844509">
        <w:tblPrEx>
          <w:tblCellMar>
            <w:left w:w="46" w:type="dxa"/>
            <w:right w:w="46" w:type="dxa"/>
          </w:tblCellMar>
          <w:tblLook w:val="0000" w:firstRow="0" w:lastRow="0" w:firstColumn="0" w:lastColumn="0" w:noHBand="0" w:noVBand="0"/>
        </w:tblPrEx>
        <w:trPr>
          <w:cantSplit/>
          <w:trHeight w:hRule="exact" w:val="381"/>
        </w:trPr>
        <w:tc>
          <w:tcPr>
            <w:tcW w:w="4263" w:type="dxa"/>
            <w:shd w:val="clear" w:color="auto" w:fill="auto"/>
          </w:tcPr>
          <w:p w14:paraId="6A37D7D5" w14:textId="63024574" w:rsidR="002D3191" w:rsidRPr="00367094" w:rsidRDefault="002D3191" w:rsidP="002D3191">
            <w:pPr>
              <w:tabs>
                <w:tab w:val="clear" w:pos="227"/>
              </w:tabs>
              <w:spacing w:line="240" w:lineRule="auto"/>
              <w:ind w:left="175" w:hanging="105"/>
              <w:rPr>
                <w:rFonts w:ascii="Browallia New" w:hAnsi="Browallia New" w:cs="Browallia New"/>
                <w:sz w:val="28"/>
                <w:szCs w:val="28"/>
                <w:cs/>
              </w:rPr>
            </w:pPr>
          </w:p>
        </w:tc>
        <w:tc>
          <w:tcPr>
            <w:tcW w:w="1118" w:type="dxa"/>
            <w:shd w:val="clear" w:color="auto" w:fill="auto"/>
            <w:vAlign w:val="bottom"/>
          </w:tcPr>
          <w:p w14:paraId="7B5FEC21" w14:textId="7B1CA9F5" w:rsidR="002D3191" w:rsidRPr="00367094"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29F2A174"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shd w:val="clear" w:color="auto" w:fill="auto"/>
            <w:vAlign w:val="bottom"/>
          </w:tcPr>
          <w:p w14:paraId="5C28B588" w14:textId="3A6C0A48" w:rsidR="002D3191" w:rsidRPr="00367094" w:rsidRDefault="002D3191" w:rsidP="002D3191">
            <w:pPr>
              <w:spacing w:line="240" w:lineRule="auto"/>
              <w:ind w:right="-10"/>
              <w:jc w:val="center"/>
              <w:rPr>
                <w:rFonts w:ascii="Browallia New" w:hAnsi="Browallia New" w:cs="Browallia New"/>
                <w:sz w:val="28"/>
                <w:szCs w:val="28"/>
                <w:lang w:val="en-GB"/>
              </w:rPr>
            </w:pPr>
          </w:p>
        </w:tc>
        <w:tc>
          <w:tcPr>
            <w:tcW w:w="239" w:type="dxa"/>
            <w:shd w:val="clear" w:color="auto" w:fill="auto"/>
          </w:tcPr>
          <w:p w14:paraId="20C90CCF"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5BFD11FA" w14:textId="67524635" w:rsidR="002D3191" w:rsidRPr="00367094"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236" w:type="dxa"/>
            <w:shd w:val="clear" w:color="auto" w:fill="auto"/>
          </w:tcPr>
          <w:p w14:paraId="16A7872E"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3" w:type="dxa"/>
            <w:shd w:val="clear" w:color="auto" w:fill="auto"/>
            <w:vAlign w:val="bottom"/>
          </w:tcPr>
          <w:p w14:paraId="33F99DA5" w14:textId="773EAC7C"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D3191" w:rsidRPr="00367094" w14:paraId="49B940A2" w14:textId="77777777" w:rsidTr="00844509">
        <w:tblPrEx>
          <w:tblCellMar>
            <w:left w:w="46" w:type="dxa"/>
            <w:right w:w="46" w:type="dxa"/>
          </w:tblCellMar>
          <w:tblLook w:val="0000" w:firstRow="0" w:lastRow="0" w:firstColumn="0" w:lastColumn="0" w:noHBand="0" w:noVBand="0"/>
        </w:tblPrEx>
        <w:trPr>
          <w:cantSplit/>
        </w:trPr>
        <w:tc>
          <w:tcPr>
            <w:tcW w:w="5381" w:type="dxa"/>
            <w:gridSpan w:val="2"/>
            <w:shd w:val="clear" w:color="auto" w:fill="auto"/>
          </w:tcPr>
          <w:p w14:paraId="05EEB444" w14:textId="0A189FD5" w:rsidR="002D3191" w:rsidRPr="00367094" w:rsidRDefault="002D3191" w:rsidP="002D3191">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367094">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2D3191" w:rsidRPr="00367094" w:rsidRDefault="002D3191" w:rsidP="002D3191">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5" w:type="dxa"/>
            <w:shd w:val="clear" w:color="auto" w:fill="auto"/>
            <w:vAlign w:val="bottom"/>
          </w:tcPr>
          <w:p w14:paraId="0869346E" w14:textId="77777777" w:rsidR="002D3191" w:rsidRPr="00367094" w:rsidRDefault="002D3191" w:rsidP="002D3191">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5A0EB41C"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012085AB"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3" w:type="dxa"/>
            <w:shd w:val="clear" w:color="auto" w:fill="auto"/>
            <w:vAlign w:val="bottom"/>
          </w:tcPr>
          <w:p w14:paraId="57B4AF63"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D3191" w:rsidRPr="00367094" w14:paraId="529D8B61"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559ABBC6" w14:textId="7D5AC8F0" w:rsidR="002D3191" w:rsidRPr="00367094" w:rsidRDefault="002D3191" w:rsidP="00B02F9D">
            <w:pPr>
              <w:tabs>
                <w:tab w:val="clear" w:pos="227"/>
              </w:tabs>
              <w:spacing w:line="240" w:lineRule="auto"/>
              <w:ind w:left="69"/>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118" w:type="dxa"/>
            <w:shd w:val="clear" w:color="auto" w:fill="auto"/>
            <w:vAlign w:val="bottom"/>
          </w:tcPr>
          <w:p w14:paraId="2C2279B7" w14:textId="77777777" w:rsidR="002D3191" w:rsidRPr="00367094"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shd w:val="clear" w:color="auto" w:fill="auto"/>
            <w:vAlign w:val="bottom"/>
          </w:tcPr>
          <w:p w14:paraId="5339F955" w14:textId="77777777" w:rsidR="002D3191" w:rsidRPr="00367094" w:rsidRDefault="002D3191" w:rsidP="002D3191">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2E086CE3"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1445FB49"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3" w:type="dxa"/>
            <w:shd w:val="clear" w:color="auto" w:fill="auto"/>
            <w:vAlign w:val="bottom"/>
          </w:tcPr>
          <w:p w14:paraId="5BC5E98C" w14:textId="77777777" w:rsidR="002D3191" w:rsidRPr="00367094"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556CB" w:rsidRPr="00367094" w14:paraId="69F1E5BC"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71F5CCAB" w14:textId="77777777" w:rsidR="00B556CB" w:rsidRPr="00367094" w:rsidRDefault="00B556CB" w:rsidP="00B02F9D">
            <w:pPr>
              <w:tabs>
                <w:tab w:val="clear" w:pos="227"/>
              </w:tabs>
              <w:spacing w:line="240" w:lineRule="auto"/>
              <w:ind w:left="249"/>
              <w:rPr>
                <w:rFonts w:ascii="Browallia New" w:hAnsi="Browallia New" w:cs="Browallia New"/>
                <w:sz w:val="28"/>
                <w:szCs w:val="28"/>
                <w:cs/>
              </w:rPr>
            </w:pPr>
            <w:r w:rsidRPr="00367094">
              <w:rPr>
                <w:rFonts w:ascii="Browallia New" w:hAnsi="Browallia New" w:cs="Browallia New"/>
                <w:sz w:val="28"/>
                <w:szCs w:val="28"/>
                <w:cs/>
              </w:rPr>
              <w:t>เงินให้กู้ยืม</w:t>
            </w:r>
          </w:p>
        </w:tc>
        <w:tc>
          <w:tcPr>
            <w:tcW w:w="1118" w:type="dxa"/>
            <w:shd w:val="clear" w:color="auto" w:fill="auto"/>
            <w:vAlign w:val="bottom"/>
          </w:tcPr>
          <w:p w14:paraId="7DB9BFB1" w14:textId="74DD7444" w:rsidR="00B556CB" w:rsidRPr="00367094" w:rsidRDefault="0067281C"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lang w:val="en-GB"/>
              </w:rPr>
              <w:t xml:space="preserve">    -</w:t>
            </w:r>
          </w:p>
        </w:tc>
        <w:tc>
          <w:tcPr>
            <w:tcW w:w="240" w:type="dxa"/>
            <w:shd w:val="clear" w:color="auto" w:fill="auto"/>
          </w:tcPr>
          <w:p w14:paraId="59FBE801" w14:textId="77777777" w:rsidR="00B556CB" w:rsidRPr="00367094" w:rsidRDefault="00B556CB" w:rsidP="00B556C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shd w:val="clear" w:color="auto" w:fill="auto"/>
            <w:vAlign w:val="bottom"/>
          </w:tcPr>
          <w:p w14:paraId="30004E33" w14:textId="185497EB" w:rsidR="00B556CB" w:rsidRPr="00367094"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lang w:val="en-GB"/>
              </w:rPr>
              <w:t xml:space="preserve">    -</w:t>
            </w:r>
          </w:p>
        </w:tc>
        <w:tc>
          <w:tcPr>
            <w:tcW w:w="239" w:type="dxa"/>
            <w:shd w:val="clear" w:color="auto" w:fill="auto"/>
          </w:tcPr>
          <w:p w14:paraId="16C4BA38" w14:textId="77777777" w:rsidR="00B556CB" w:rsidRPr="00367094"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478BBB02" w:rsidR="00B556CB" w:rsidRPr="00367094" w:rsidRDefault="003F348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1,551,03</w:t>
            </w:r>
            <w:r w:rsidR="003E03F9">
              <w:rPr>
                <w:rFonts w:ascii="Browallia New" w:hAnsi="Browallia New" w:cs="Browallia New"/>
                <w:sz w:val="28"/>
                <w:szCs w:val="28"/>
              </w:rPr>
              <w:t>6</w:t>
            </w:r>
          </w:p>
        </w:tc>
        <w:tc>
          <w:tcPr>
            <w:tcW w:w="236" w:type="dxa"/>
            <w:shd w:val="clear" w:color="auto" w:fill="auto"/>
          </w:tcPr>
          <w:p w14:paraId="794C54D5" w14:textId="77777777" w:rsidR="00B556CB" w:rsidRPr="00367094"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33" w:type="dxa"/>
            <w:shd w:val="clear" w:color="auto" w:fill="auto"/>
          </w:tcPr>
          <w:p w14:paraId="005F7AAD" w14:textId="364630CF"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367094">
              <w:rPr>
                <w:rFonts w:ascii="Browallia New" w:hAnsi="Browallia New" w:cs="Browallia New"/>
                <w:sz w:val="28"/>
                <w:szCs w:val="28"/>
                <w:lang w:val="en-GB"/>
              </w:rPr>
              <w:t>1,412,879</w:t>
            </w:r>
          </w:p>
        </w:tc>
      </w:tr>
      <w:tr w:rsidR="00B556CB" w:rsidRPr="00367094" w14:paraId="702B018A"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vAlign w:val="bottom"/>
          </w:tcPr>
          <w:p w14:paraId="0007418E" w14:textId="77777777" w:rsidR="00B556CB" w:rsidRPr="00367094" w:rsidRDefault="00B556CB" w:rsidP="00B02F9D">
            <w:pPr>
              <w:tabs>
                <w:tab w:val="clear" w:pos="227"/>
              </w:tabs>
              <w:spacing w:line="240" w:lineRule="auto"/>
              <w:ind w:left="249"/>
              <w:rPr>
                <w:rFonts w:ascii="Browallia New" w:hAnsi="Browallia New" w:cs="Browallia New"/>
                <w:sz w:val="28"/>
                <w:szCs w:val="28"/>
                <w:cs/>
              </w:rPr>
            </w:pPr>
            <w:r w:rsidRPr="00367094">
              <w:rPr>
                <w:rFonts w:ascii="Browallia New" w:hAnsi="Browallia New" w:cs="Browallia New"/>
                <w:sz w:val="28"/>
                <w:szCs w:val="28"/>
                <w:cs/>
              </w:rPr>
              <w:t>ดอกเบี้ยค้างรับ</w:t>
            </w:r>
          </w:p>
        </w:tc>
        <w:tc>
          <w:tcPr>
            <w:tcW w:w="1118" w:type="dxa"/>
            <w:tcBorders>
              <w:bottom w:val="single" w:sz="4" w:space="0" w:color="auto"/>
            </w:tcBorders>
            <w:shd w:val="clear" w:color="auto" w:fill="auto"/>
            <w:vAlign w:val="bottom"/>
          </w:tcPr>
          <w:p w14:paraId="316AA7CC" w14:textId="6EC2543B" w:rsidR="00B556CB" w:rsidRPr="00367094" w:rsidRDefault="0067281C"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lang w:val="en-GB"/>
              </w:rPr>
              <w:t xml:space="preserve">    -</w:t>
            </w:r>
          </w:p>
        </w:tc>
        <w:tc>
          <w:tcPr>
            <w:tcW w:w="240" w:type="dxa"/>
            <w:shd w:val="clear" w:color="auto" w:fill="auto"/>
          </w:tcPr>
          <w:p w14:paraId="63B41453" w14:textId="77777777" w:rsidR="00B556CB" w:rsidRPr="00367094" w:rsidRDefault="00B556CB" w:rsidP="00B556C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shd w:val="clear" w:color="auto" w:fill="auto"/>
            <w:vAlign w:val="bottom"/>
          </w:tcPr>
          <w:p w14:paraId="0E7CAC1E" w14:textId="0054D284" w:rsidR="00B556CB" w:rsidRPr="00367094"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lang w:val="en-GB"/>
              </w:rPr>
              <w:t xml:space="preserve">    -</w:t>
            </w:r>
          </w:p>
        </w:tc>
        <w:tc>
          <w:tcPr>
            <w:tcW w:w="239" w:type="dxa"/>
            <w:shd w:val="clear" w:color="auto" w:fill="auto"/>
          </w:tcPr>
          <w:p w14:paraId="5FE3A6F4" w14:textId="77777777" w:rsidR="00B556CB" w:rsidRPr="00367094"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2EE86883" w:rsidR="00B556CB" w:rsidRPr="00367094" w:rsidRDefault="00E93D12"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56,220</w:t>
            </w:r>
          </w:p>
        </w:tc>
        <w:tc>
          <w:tcPr>
            <w:tcW w:w="236" w:type="dxa"/>
            <w:shd w:val="clear" w:color="auto" w:fill="auto"/>
          </w:tcPr>
          <w:p w14:paraId="0BBA6314" w14:textId="77777777" w:rsidR="00B556CB" w:rsidRPr="00367094"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33" w:type="dxa"/>
            <w:tcBorders>
              <w:bottom w:val="single" w:sz="4" w:space="0" w:color="auto"/>
            </w:tcBorders>
            <w:shd w:val="clear" w:color="auto" w:fill="auto"/>
          </w:tcPr>
          <w:p w14:paraId="08779F68" w14:textId="3DCB3E8E"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367094">
              <w:rPr>
                <w:rFonts w:ascii="Browallia New" w:hAnsi="Browallia New" w:cs="Browallia New"/>
                <w:sz w:val="28"/>
                <w:szCs w:val="28"/>
                <w:lang w:val="en-GB"/>
              </w:rPr>
              <w:t>43,635</w:t>
            </w:r>
          </w:p>
        </w:tc>
      </w:tr>
      <w:tr w:rsidR="00B556CB" w:rsidRPr="00367094" w14:paraId="72086D08"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4D617FA4" w14:textId="27C43DAE" w:rsidR="00B556CB" w:rsidRPr="00367094" w:rsidRDefault="00B556CB" w:rsidP="00B556CB">
            <w:pPr>
              <w:tabs>
                <w:tab w:val="clear" w:pos="227"/>
                <w:tab w:val="clear" w:pos="454"/>
                <w:tab w:val="left" w:pos="430"/>
              </w:tabs>
              <w:spacing w:line="240" w:lineRule="auto"/>
              <w:ind w:left="250"/>
              <w:rPr>
                <w:rFonts w:ascii="Browallia New" w:hAnsi="Browallia New" w:cs="Browallia New"/>
                <w:sz w:val="28"/>
                <w:szCs w:val="28"/>
              </w:rPr>
            </w:pPr>
            <w:r w:rsidRPr="00367094">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306A9956" w14:textId="30263B45" w:rsidR="00B556CB" w:rsidRPr="00367094" w:rsidRDefault="0067281C"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lang w:val="en-GB"/>
              </w:rPr>
              <w:t xml:space="preserve">    -</w:t>
            </w:r>
          </w:p>
        </w:tc>
        <w:tc>
          <w:tcPr>
            <w:tcW w:w="240" w:type="dxa"/>
            <w:shd w:val="clear" w:color="auto" w:fill="auto"/>
          </w:tcPr>
          <w:p w14:paraId="04893B28" w14:textId="77777777" w:rsidR="00B556CB" w:rsidRPr="00367094" w:rsidRDefault="00B556CB" w:rsidP="00B556C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vAlign w:val="bottom"/>
          </w:tcPr>
          <w:p w14:paraId="1FAF28E0" w14:textId="511CB1A6" w:rsidR="00B556CB" w:rsidRPr="00367094"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lang w:val="en-GB"/>
              </w:rPr>
              <w:t xml:space="preserve">    -</w:t>
            </w:r>
          </w:p>
        </w:tc>
        <w:tc>
          <w:tcPr>
            <w:tcW w:w="239" w:type="dxa"/>
            <w:shd w:val="clear" w:color="auto" w:fill="auto"/>
          </w:tcPr>
          <w:p w14:paraId="1DBFEDD2" w14:textId="77777777" w:rsidR="00B556CB" w:rsidRPr="00367094"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shd w:val="clear" w:color="auto" w:fill="auto"/>
          </w:tcPr>
          <w:p w14:paraId="67135FF6" w14:textId="3CD802E2" w:rsidR="00B556CB" w:rsidRPr="00367094" w:rsidRDefault="00E93D12"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1,607,</w:t>
            </w:r>
            <w:r w:rsidRPr="00817109">
              <w:rPr>
                <w:rFonts w:ascii="Browallia New" w:hAnsi="Browallia New" w:cs="Browallia New"/>
                <w:sz w:val="28"/>
                <w:szCs w:val="28"/>
                <w:lang w:val="en-GB"/>
              </w:rPr>
              <w:t>25</w:t>
            </w:r>
            <w:r w:rsidR="003E03F9">
              <w:rPr>
                <w:rFonts w:ascii="Browallia New" w:hAnsi="Browallia New" w:cs="Browallia New"/>
                <w:sz w:val="28"/>
                <w:szCs w:val="28"/>
                <w:lang w:val="en-GB"/>
              </w:rPr>
              <w:t>6</w:t>
            </w:r>
          </w:p>
        </w:tc>
        <w:tc>
          <w:tcPr>
            <w:tcW w:w="236" w:type="dxa"/>
            <w:shd w:val="clear" w:color="auto" w:fill="auto"/>
          </w:tcPr>
          <w:p w14:paraId="6D5555ED" w14:textId="77777777" w:rsidR="00B556CB" w:rsidRPr="00367094"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33" w:type="dxa"/>
            <w:tcBorders>
              <w:top w:val="single" w:sz="4" w:space="0" w:color="auto"/>
              <w:bottom w:val="single" w:sz="12" w:space="0" w:color="auto"/>
            </w:tcBorders>
            <w:shd w:val="clear" w:color="auto" w:fill="auto"/>
          </w:tcPr>
          <w:p w14:paraId="7DCE6512" w14:textId="392BA0C2"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367094">
              <w:rPr>
                <w:rFonts w:ascii="Browallia New" w:hAnsi="Browallia New" w:cs="Browallia New"/>
                <w:sz w:val="28"/>
                <w:szCs w:val="28"/>
                <w:lang w:val="en-GB"/>
              </w:rPr>
              <w:t>1,456,514</w:t>
            </w:r>
          </w:p>
        </w:tc>
      </w:tr>
      <w:tr w:rsidR="00B556CB" w:rsidRPr="00367094" w14:paraId="776BD07D" w14:textId="77777777" w:rsidTr="00844509">
        <w:tblPrEx>
          <w:tblCellMar>
            <w:left w:w="46" w:type="dxa"/>
            <w:right w:w="46" w:type="dxa"/>
          </w:tblCellMar>
          <w:tblLook w:val="0000" w:firstRow="0" w:lastRow="0" w:firstColumn="0" w:lastColumn="0" w:noHBand="0" w:noVBand="0"/>
        </w:tblPrEx>
        <w:trPr>
          <w:cantSplit/>
          <w:trHeight w:val="321"/>
        </w:trPr>
        <w:tc>
          <w:tcPr>
            <w:tcW w:w="4263" w:type="dxa"/>
            <w:shd w:val="clear" w:color="auto" w:fill="auto"/>
          </w:tcPr>
          <w:p w14:paraId="03709739" w14:textId="77777777" w:rsidR="00B556CB" w:rsidRPr="00367094" w:rsidRDefault="00B556CB" w:rsidP="00B556CB">
            <w:pPr>
              <w:tabs>
                <w:tab w:val="clear" w:pos="227"/>
                <w:tab w:val="clear" w:pos="454"/>
                <w:tab w:val="left" w:pos="430"/>
              </w:tabs>
              <w:spacing w:line="240" w:lineRule="auto"/>
              <w:ind w:left="250"/>
              <w:rPr>
                <w:rFonts w:ascii="Browallia New" w:hAnsi="Browallia New" w:cs="Browallia New"/>
                <w:sz w:val="28"/>
                <w:szCs w:val="28"/>
                <w:cs/>
              </w:rPr>
            </w:pPr>
          </w:p>
        </w:tc>
        <w:tc>
          <w:tcPr>
            <w:tcW w:w="1118" w:type="dxa"/>
            <w:tcBorders>
              <w:top w:val="single" w:sz="12" w:space="0" w:color="auto"/>
            </w:tcBorders>
            <w:shd w:val="clear" w:color="auto" w:fill="auto"/>
            <w:vAlign w:val="bottom"/>
          </w:tcPr>
          <w:p w14:paraId="11661417" w14:textId="77777777" w:rsidR="00B556CB" w:rsidRPr="00367094" w:rsidRDefault="00B556CB" w:rsidP="00B556CB">
            <w:pPr>
              <w:spacing w:line="240" w:lineRule="auto"/>
              <w:ind w:right="-10"/>
              <w:jc w:val="center"/>
              <w:rPr>
                <w:rFonts w:ascii="Browallia New" w:hAnsi="Browallia New" w:cs="Browallia New"/>
                <w:sz w:val="28"/>
                <w:szCs w:val="28"/>
                <w:lang w:val="en-GB"/>
              </w:rPr>
            </w:pPr>
          </w:p>
        </w:tc>
        <w:tc>
          <w:tcPr>
            <w:tcW w:w="240" w:type="dxa"/>
            <w:shd w:val="clear" w:color="auto" w:fill="auto"/>
          </w:tcPr>
          <w:p w14:paraId="141D7A8B" w14:textId="77777777" w:rsidR="00B556CB" w:rsidRPr="00367094" w:rsidRDefault="00B556CB" w:rsidP="00B556CB">
            <w:pPr>
              <w:spacing w:line="240" w:lineRule="auto"/>
              <w:ind w:left="252"/>
              <w:jc w:val="right"/>
              <w:rPr>
                <w:rFonts w:ascii="Browallia New" w:hAnsi="Browallia New" w:cs="Browallia New"/>
                <w:sz w:val="28"/>
                <w:szCs w:val="28"/>
              </w:rPr>
            </w:pPr>
          </w:p>
        </w:tc>
        <w:tc>
          <w:tcPr>
            <w:tcW w:w="1135" w:type="dxa"/>
            <w:tcBorders>
              <w:top w:val="single" w:sz="12" w:space="0" w:color="auto"/>
            </w:tcBorders>
            <w:shd w:val="clear" w:color="auto" w:fill="auto"/>
            <w:vAlign w:val="bottom"/>
          </w:tcPr>
          <w:p w14:paraId="49F2E536" w14:textId="77777777" w:rsidR="00B556CB" w:rsidRPr="00367094" w:rsidRDefault="00B556CB" w:rsidP="00B556CB">
            <w:pPr>
              <w:spacing w:line="240" w:lineRule="auto"/>
              <w:ind w:right="-10"/>
              <w:jc w:val="center"/>
              <w:rPr>
                <w:rFonts w:ascii="Browallia New" w:hAnsi="Browallia New" w:cs="Browallia New"/>
                <w:sz w:val="28"/>
                <w:szCs w:val="28"/>
                <w:lang w:val="en-GB"/>
              </w:rPr>
            </w:pPr>
          </w:p>
        </w:tc>
        <w:tc>
          <w:tcPr>
            <w:tcW w:w="239" w:type="dxa"/>
            <w:shd w:val="clear" w:color="auto" w:fill="auto"/>
          </w:tcPr>
          <w:p w14:paraId="065023BC" w14:textId="77777777" w:rsidR="00B556CB" w:rsidRPr="00367094"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tcBorders>
              <w:top w:val="single" w:sz="12" w:space="0" w:color="auto"/>
            </w:tcBorders>
            <w:shd w:val="clear" w:color="auto" w:fill="auto"/>
            <w:vAlign w:val="bottom"/>
          </w:tcPr>
          <w:p w14:paraId="4B7791FA"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p>
        </w:tc>
        <w:tc>
          <w:tcPr>
            <w:tcW w:w="236" w:type="dxa"/>
            <w:shd w:val="clear" w:color="auto" w:fill="auto"/>
            <w:vAlign w:val="bottom"/>
          </w:tcPr>
          <w:p w14:paraId="452803E1" w14:textId="77777777" w:rsidR="00B556CB" w:rsidRPr="00367094"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3" w:type="dxa"/>
            <w:tcBorders>
              <w:top w:val="single" w:sz="12" w:space="0" w:color="auto"/>
            </w:tcBorders>
            <w:shd w:val="clear" w:color="auto" w:fill="auto"/>
            <w:vAlign w:val="bottom"/>
          </w:tcPr>
          <w:p w14:paraId="2B29A355"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B556CB" w:rsidRPr="00367094" w14:paraId="25F03E79" w14:textId="77777777" w:rsidTr="00844509">
        <w:tblPrEx>
          <w:tblCellMar>
            <w:left w:w="46" w:type="dxa"/>
            <w:right w:w="46" w:type="dxa"/>
          </w:tblCellMar>
          <w:tblLook w:val="0000" w:firstRow="0" w:lastRow="0" w:firstColumn="0" w:lastColumn="0" w:noHBand="0" w:noVBand="0"/>
        </w:tblPrEx>
        <w:trPr>
          <w:cantSplit/>
        </w:trPr>
        <w:tc>
          <w:tcPr>
            <w:tcW w:w="6756" w:type="dxa"/>
            <w:gridSpan w:val="4"/>
            <w:shd w:val="clear" w:color="auto" w:fill="auto"/>
          </w:tcPr>
          <w:p w14:paraId="7417B9A6" w14:textId="2DCD5C1B" w:rsidR="00B556CB" w:rsidRPr="00367094" w:rsidRDefault="00B556CB" w:rsidP="00B556CB">
            <w:pPr>
              <w:tabs>
                <w:tab w:val="clear" w:pos="3742"/>
              </w:tabs>
              <w:spacing w:line="240" w:lineRule="auto"/>
              <w:ind w:left="250" w:right="-138" w:hanging="180"/>
              <w:rPr>
                <w:rFonts w:ascii="Browallia New" w:hAnsi="Browallia New" w:cs="Browallia New"/>
                <w:sz w:val="28"/>
                <w:szCs w:val="28"/>
              </w:rPr>
            </w:pPr>
            <w:r w:rsidRPr="00367094">
              <w:rPr>
                <w:rFonts w:ascii="Browallia New" w:hAnsi="Browallia New" w:cs="Browallia New"/>
                <w:b/>
                <w:bCs/>
                <w:sz w:val="28"/>
                <w:szCs w:val="28"/>
                <w:cs/>
              </w:rPr>
              <w:t>เจ้าหนี้การค้าและค่าใช้จ่ายค้างจ่าย - บุคคลและบริษัทที่เกี่ยวข้อง</w:t>
            </w:r>
            <w:r w:rsidRPr="00367094">
              <w:rPr>
                <w:rFonts w:ascii="Browallia New" w:hAnsi="Browallia New" w:cs="Browallia New"/>
                <w:sz w:val="28"/>
                <w:szCs w:val="28"/>
                <w:cs/>
              </w:rPr>
              <w:t xml:space="preserve"> </w:t>
            </w:r>
          </w:p>
        </w:tc>
        <w:tc>
          <w:tcPr>
            <w:tcW w:w="239" w:type="dxa"/>
            <w:shd w:val="clear" w:color="auto" w:fill="auto"/>
            <w:vAlign w:val="bottom"/>
          </w:tcPr>
          <w:p w14:paraId="4D3A09D1" w14:textId="77777777" w:rsidR="00B556CB" w:rsidRPr="00367094"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46978226"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shd w:val="clear" w:color="auto" w:fill="auto"/>
            <w:vAlign w:val="bottom"/>
          </w:tcPr>
          <w:p w14:paraId="3D68C2DF" w14:textId="77777777" w:rsidR="00B556CB" w:rsidRPr="00367094"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3" w:type="dxa"/>
            <w:shd w:val="clear" w:color="auto" w:fill="auto"/>
            <w:vAlign w:val="bottom"/>
          </w:tcPr>
          <w:p w14:paraId="7708C165"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B556CB" w:rsidRPr="00367094" w14:paraId="27AB6CBD"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0C996853" w14:textId="77777777" w:rsidR="00B556CB" w:rsidRPr="00367094" w:rsidRDefault="00B556CB" w:rsidP="00B556CB">
            <w:pPr>
              <w:tabs>
                <w:tab w:val="clear" w:pos="227"/>
                <w:tab w:val="left" w:pos="0"/>
              </w:tabs>
              <w:spacing w:line="240" w:lineRule="auto"/>
              <w:ind w:left="237" w:hanging="177"/>
              <w:rPr>
                <w:rFonts w:ascii="Browallia New" w:hAnsi="Browallia New" w:cs="Browallia New"/>
                <w:sz w:val="28"/>
                <w:szCs w:val="28"/>
                <w:lang w:val="en-GB"/>
              </w:rPr>
            </w:pPr>
            <w:r w:rsidRPr="00367094">
              <w:rPr>
                <w:rFonts w:ascii="Browallia New" w:hAnsi="Browallia New" w:cs="Browallia New"/>
                <w:sz w:val="28"/>
                <w:szCs w:val="28"/>
                <w:cs/>
              </w:rPr>
              <w:t>บริษัทย่อย</w:t>
            </w:r>
          </w:p>
        </w:tc>
        <w:tc>
          <w:tcPr>
            <w:tcW w:w="1118" w:type="dxa"/>
            <w:shd w:val="clear" w:color="auto" w:fill="auto"/>
            <w:vAlign w:val="bottom"/>
          </w:tcPr>
          <w:p w14:paraId="7443ECC0" w14:textId="4EBDB900" w:rsidR="00B556CB" w:rsidRPr="00367094" w:rsidRDefault="00F16FE3" w:rsidP="00B556CB">
            <w:pPr>
              <w:tabs>
                <w:tab w:val="clear" w:pos="907"/>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rPr>
              <w:t>-</w:t>
            </w:r>
          </w:p>
        </w:tc>
        <w:tc>
          <w:tcPr>
            <w:tcW w:w="240" w:type="dxa"/>
            <w:shd w:val="clear" w:color="auto" w:fill="auto"/>
          </w:tcPr>
          <w:p w14:paraId="6CDE6F38" w14:textId="77777777" w:rsidR="00B556CB" w:rsidRPr="00367094" w:rsidRDefault="00B556CB" w:rsidP="00B556CB">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vAlign w:val="bottom"/>
          </w:tcPr>
          <w:p w14:paraId="2C5D9FB8" w14:textId="6E1A536B"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67094">
              <w:rPr>
                <w:rFonts w:ascii="Browallia New" w:hAnsi="Browallia New" w:cs="Browallia New"/>
                <w:sz w:val="28"/>
                <w:szCs w:val="28"/>
              </w:rPr>
              <w:t>-</w:t>
            </w:r>
          </w:p>
        </w:tc>
        <w:tc>
          <w:tcPr>
            <w:tcW w:w="239" w:type="dxa"/>
            <w:shd w:val="clear" w:color="auto" w:fill="auto"/>
          </w:tcPr>
          <w:p w14:paraId="1EC530BC"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0DEB5C70" w14:textId="4D1701D4" w:rsidR="00B556CB" w:rsidRPr="00367094" w:rsidRDefault="0044120E"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756</w:t>
            </w:r>
          </w:p>
        </w:tc>
        <w:tc>
          <w:tcPr>
            <w:tcW w:w="236" w:type="dxa"/>
            <w:shd w:val="clear" w:color="auto" w:fill="auto"/>
          </w:tcPr>
          <w:p w14:paraId="1945FAC0"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3" w:type="dxa"/>
            <w:shd w:val="clear" w:color="auto" w:fill="auto"/>
          </w:tcPr>
          <w:p w14:paraId="2CB144DC" w14:textId="739B862F"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67094">
              <w:rPr>
                <w:rFonts w:ascii="Browallia New" w:hAnsi="Browallia New" w:cs="Browallia New"/>
                <w:sz w:val="28"/>
                <w:szCs w:val="28"/>
              </w:rPr>
              <w:t>395</w:t>
            </w:r>
          </w:p>
        </w:tc>
      </w:tr>
      <w:tr w:rsidR="00B556CB" w:rsidRPr="00367094" w14:paraId="5E29651C"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33F81060" w14:textId="7FFC6EA7" w:rsidR="00B556CB" w:rsidRPr="00367094" w:rsidRDefault="00B556CB" w:rsidP="00B556CB">
            <w:pPr>
              <w:tabs>
                <w:tab w:val="clear" w:pos="227"/>
                <w:tab w:val="left" w:pos="0"/>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บริษัทย่อยทางอ้อม</w:t>
            </w:r>
          </w:p>
        </w:tc>
        <w:tc>
          <w:tcPr>
            <w:tcW w:w="1118" w:type="dxa"/>
            <w:shd w:val="clear" w:color="auto" w:fill="auto"/>
            <w:vAlign w:val="bottom"/>
          </w:tcPr>
          <w:p w14:paraId="4E990D03" w14:textId="5F6F259E" w:rsidR="00B556CB" w:rsidRPr="00367094" w:rsidRDefault="00F16FE3" w:rsidP="00B556CB">
            <w:pPr>
              <w:tabs>
                <w:tab w:val="clear" w:pos="907"/>
              </w:tabs>
              <w:spacing w:line="240" w:lineRule="auto"/>
              <w:ind w:right="33"/>
              <w:jc w:val="right"/>
              <w:rPr>
                <w:rFonts w:ascii="Browallia New" w:hAnsi="Browallia New" w:cs="Browallia New"/>
                <w:sz w:val="28"/>
                <w:szCs w:val="28"/>
                <w:lang w:val="en-GB"/>
              </w:rPr>
            </w:pPr>
            <w:r w:rsidRPr="00367094">
              <w:rPr>
                <w:rFonts w:ascii="Browallia New" w:hAnsi="Browallia New" w:cs="Browallia New"/>
                <w:sz w:val="28"/>
                <w:szCs w:val="28"/>
              </w:rPr>
              <w:t>-</w:t>
            </w:r>
          </w:p>
        </w:tc>
        <w:tc>
          <w:tcPr>
            <w:tcW w:w="240" w:type="dxa"/>
            <w:shd w:val="clear" w:color="auto" w:fill="auto"/>
          </w:tcPr>
          <w:p w14:paraId="609519A2" w14:textId="77777777" w:rsidR="00B556CB" w:rsidRPr="00367094" w:rsidRDefault="00B556CB" w:rsidP="00B556CB">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vAlign w:val="bottom"/>
          </w:tcPr>
          <w:p w14:paraId="53054B1F" w14:textId="02FF1361"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67094">
              <w:rPr>
                <w:rFonts w:ascii="Browallia New" w:hAnsi="Browallia New" w:cs="Browallia New"/>
                <w:sz w:val="28"/>
                <w:szCs w:val="28"/>
              </w:rPr>
              <w:t>-</w:t>
            </w:r>
          </w:p>
        </w:tc>
        <w:tc>
          <w:tcPr>
            <w:tcW w:w="239" w:type="dxa"/>
            <w:shd w:val="clear" w:color="auto" w:fill="auto"/>
          </w:tcPr>
          <w:p w14:paraId="0D1FB3FD"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1448AE94" w14:textId="38ABDEE3" w:rsidR="00B556CB" w:rsidRPr="00367094" w:rsidRDefault="0044120E"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122</w:t>
            </w:r>
          </w:p>
        </w:tc>
        <w:tc>
          <w:tcPr>
            <w:tcW w:w="236" w:type="dxa"/>
            <w:shd w:val="clear" w:color="auto" w:fill="auto"/>
          </w:tcPr>
          <w:p w14:paraId="435E2A0C"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3" w:type="dxa"/>
            <w:shd w:val="clear" w:color="auto" w:fill="auto"/>
          </w:tcPr>
          <w:p w14:paraId="0E7FF6BD" w14:textId="3077A45F"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67094">
              <w:rPr>
                <w:rFonts w:ascii="Browallia New" w:hAnsi="Browallia New" w:cs="Browallia New"/>
                <w:sz w:val="28"/>
                <w:szCs w:val="28"/>
              </w:rPr>
              <w:t>116</w:t>
            </w:r>
          </w:p>
        </w:tc>
      </w:tr>
      <w:tr w:rsidR="00B556CB" w:rsidRPr="00367094" w14:paraId="6BFE0AD1"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643EAC8D" w14:textId="4F54D87E" w:rsidR="00B556CB" w:rsidRPr="00367094" w:rsidRDefault="00B556CB" w:rsidP="00B556CB">
            <w:pPr>
              <w:tabs>
                <w:tab w:val="clear" w:pos="227"/>
                <w:tab w:val="left" w:pos="0"/>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บุคคลและบริษัทที่เกี่ยวข้อง</w:t>
            </w:r>
          </w:p>
        </w:tc>
        <w:tc>
          <w:tcPr>
            <w:tcW w:w="1118" w:type="dxa"/>
            <w:tcBorders>
              <w:bottom w:val="single" w:sz="4" w:space="0" w:color="auto"/>
            </w:tcBorders>
            <w:shd w:val="clear" w:color="auto" w:fill="auto"/>
            <w:vAlign w:val="bottom"/>
          </w:tcPr>
          <w:p w14:paraId="536E8419" w14:textId="1B0D462B" w:rsidR="00B556CB" w:rsidRPr="00367094" w:rsidRDefault="0044120E"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55,606</w:t>
            </w:r>
          </w:p>
        </w:tc>
        <w:tc>
          <w:tcPr>
            <w:tcW w:w="240" w:type="dxa"/>
            <w:shd w:val="clear" w:color="auto" w:fill="auto"/>
          </w:tcPr>
          <w:p w14:paraId="51CE9BFB"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shd w:val="clear" w:color="auto" w:fill="auto"/>
          </w:tcPr>
          <w:p w14:paraId="7E42D169" w14:textId="1662FB1E"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67094">
              <w:rPr>
                <w:rFonts w:ascii="Browallia New" w:hAnsi="Browallia New" w:cs="Browallia New"/>
                <w:sz w:val="28"/>
                <w:szCs w:val="28"/>
              </w:rPr>
              <w:t>53,433</w:t>
            </w:r>
          </w:p>
        </w:tc>
        <w:tc>
          <w:tcPr>
            <w:tcW w:w="239" w:type="dxa"/>
            <w:shd w:val="clear" w:color="auto" w:fill="auto"/>
          </w:tcPr>
          <w:p w14:paraId="64689231"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shd w:val="clear" w:color="auto" w:fill="auto"/>
          </w:tcPr>
          <w:p w14:paraId="1ABD551E" w14:textId="499E5B62" w:rsidR="00B556CB" w:rsidRPr="00367094" w:rsidRDefault="0044120E"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210</w:t>
            </w:r>
          </w:p>
        </w:tc>
        <w:tc>
          <w:tcPr>
            <w:tcW w:w="236" w:type="dxa"/>
            <w:shd w:val="clear" w:color="auto" w:fill="auto"/>
          </w:tcPr>
          <w:p w14:paraId="6C772847"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3" w:type="dxa"/>
            <w:tcBorders>
              <w:bottom w:val="single" w:sz="4" w:space="0" w:color="auto"/>
            </w:tcBorders>
            <w:shd w:val="clear" w:color="auto" w:fill="auto"/>
          </w:tcPr>
          <w:p w14:paraId="32511777" w14:textId="78E9AE8B"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67094">
              <w:rPr>
                <w:rFonts w:ascii="Browallia New" w:hAnsi="Browallia New" w:cs="Browallia New"/>
                <w:sz w:val="28"/>
                <w:szCs w:val="28"/>
              </w:rPr>
              <w:t>173</w:t>
            </w:r>
          </w:p>
        </w:tc>
      </w:tr>
      <w:tr w:rsidR="00B556CB" w:rsidRPr="00367094" w14:paraId="0590E134" w14:textId="77777777" w:rsidTr="00844509">
        <w:tblPrEx>
          <w:tblCellMar>
            <w:left w:w="46" w:type="dxa"/>
            <w:right w:w="46" w:type="dxa"/>
          </w:tblCellMar>
          <w:tblLook w:val="0000" w:firstRow="0" w:lastRow="0" w:firstColumn="0" w:lastColumn="0" w:noHBand="0" w:noVBand="0"/>
        </w:tblPrEx>
        <w:trPr>
          <w:cantSplit/>
          <w:trHeight w:val="70"/>
        </w:trPr>
        <w:tc>
          <w:tcPr>
            <w:tcW w:w="4263" w:type="dxa"/>
            <w:shd w:val="clear" w:color="auto" w:fill="auto"/>
          </w:tcPr>
          <w:p w14:paraId="44AFA780" w14:textId="483522EE" w:rsidR="00B556CB" w:rsidRPr="00367094" w:rsidRDefault="00B556CB" w:rsidP="00B556CB">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21B9A2DB" w14:textId="4F480A8F" w:rsidR="00B556CB" w:rsidRPr="00367094" w:rsidRDefault="0044120E"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55,606</w:t>
            </w:r>
          </w:p>
        </w:tc>
        <w:tc>
          <w:tcPr>
            <w:tcW w:w="240" w:type="dxa"/>
            <w:shd w:val="clear" w:color="auto" w:fill="auto"/>
            <w:vAlign w:val="bottom"/>
          </w:tcPr>
          <w:p w14:paraId="69A97EBA"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266F973D" w14:textId="6E486C03"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367094">
              <w:rPr>
                <w:rFonts w:ascii="Browallia New" w:hAnsi="Browallia New" w:cs="Browallia New"/>
                <w:sz w:val="28"/>
                <w:szCs w:val="28"/>
              </w:rPr>
              <w:t>53,433</w:t>
            </w:r>
          </w:p>
        </w:tc>
        <w:tc>
          <w:tcPr>
            <w:tcW w:w="239" w:type="dxa"/>
            <w:shd w:val="clear" w:color="auto" w:fill="auto"/>
            <w:vAlign w:val="bottom"/>
          </w:tcPr>
          <w:p w14:paraId="2209C7B1"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6C3EA48B" w14:textId="6792AB9E" w:rsidR="00B556CB" w:rsidRPr="00367094" w:rsidRDefault="0044120E"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1,088</w:t>
            </w:r>
          </w:p>
        </w:tc>
        <w:tc>
          <w:tcPr>
            <w:tcW w:w="236" w:type="dxa"/>
            <w:shd w:val="clear" w:color="auto" w:fill="auto"/>
            <w:vAlign w:val="bottom"/>
          </w:tcPr>
          <w:p w14:paraId="3A3B6122"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3" w:type="dxa"/>
            <w:tcBorders>
              <w:top w:val="single" w:sz="4" w:space="0" w:color="auto"/>
              <w:bottom w:val="single" w:sz="12" w:space="0" w:color="auto"/>
            </w:tcBorders>
            <w:shd w:val="clear" w:color="auto" w:fill="auto"/>
            <w:vAlign w:val="bottom"/>
          </w:tcPr>
          <w:p w14:paraId="130A19EA" w14:textId="37DA0920"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367094">
              <w:rPr>
                <w:rFonts w:ascii="Browallia New" w:hAnsi="Browallia New" w:cs="Browallia New"/>
                <w:sz w:val="28"/>
                <w:szCs w:val="28"/>
              </w:rPr>
              <w:t>684</w:t>
            </w:r>
          </w:p>
        </w:tc>
      </w:tr>
      <w:tr w:rsidR="00B556CB" w:rsidRPr="00367094" w14:paraId="21717F77" w14:textId="77777777" w:rsidTr="00844509">
        <w:tblPrEx>
          <w:tblCellMar>
            <w:left w:w="46" w:type="dxa"/>
            <w:right w:w="46" w:type="dxa"/>
          </w:tblCellMar>
          <w:tblLook w:val="0000" w:firstRow="0" w:lastRow="0" w:firstColumn="0" w:lastColumn="0" w:noHBand="0" w:noVBand="0"/>
        </w:tblPrEx>
        <w:trPr>
          <w:cantSplit/>
          <w:trHeight w:val="357"/>
        </w:trPr>
        <w:tc>
          <w:tcPr>
            <w:tcW w:w="4263" w:type="dxa"/>
            <w:shd w:val="clear" w:color="auto" w:fill="auto"/>
          </w:tcPr>
          <w:p w14:paraId="57CFBF47" w14:textId="77777777" w:rsidR="00B556CB" w:rsidRPr="00367094" w:rsidRDefault="00B556CB" w:rsidP="00B556CB">
            <w:pPr>
              <w:tabs>
                <w:tab w:val="clear" w:pos="227"/>
              </w:tabs>
              <w:spacing w:line="240" w:lineRule="auto"/>
              <w:ind w:left="237"/>
              <w:rPr>
                <w:rFonts w:ascii="Browallia New" w:hAnsi="Browallia New" w:cs="Browallia New"/>
                <w:sz w:val="28"/>
                <w:szCs w:val="28"/>
                <w:cs/>
              </w:rPr>
            </w:pPr>
          </w:p>
        </w:tc>
        <w:tc>
          <w:tcPr>
            <w:tcW w:w="1118" w:type="dxa"/>
            <w:tcBorders>
              <w:top w:val="single" w:sz="4" w:space="0" w:color="auto"/>
            </w:tcBorders>
            <w:shd w:val="clear" w:color="auto" w:fill="auto"/>
            <w:vAlign w:val="bottom"/>
          </w:tcPr>
          <w:p w14:paraId="57E9DCF6"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40" w:type="dxa"/>
            <w:shd w:val="clear" w:color="auto" w:fill="auto"/>
            <w:vAlign w:val="bottom"/>
          </w:tcPr>
          <w:p w14:paraId="41CE9EDC"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tcBorders>
            <w:shd w:val="clear" w:color="auto" w:fill="auto"/>
            <w:vAlign w:val="bottom"/>
          </w:tcPr>
          <w:p w14:paraId="2EB1416E"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39" w:type="dxa"/>
            <w:shd w:val="clear" w:color="auto" w:fill="auto"/>
            <w:vAlign w:val="bottom"/>
          </w:tcPr>
          <w:p w14:paraId="6127D4D4"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tcBorders>
            <w:shd w:val="clear" w:color="auto" w:fill="auto"/>
          </w:tcPr>
          <w:p w14:paraId="501CA7E0"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lang w:val="en-GB"/>
              </w:rPr>
            </w:pPr>
          </w:p>
        </w:tc>
        <w:tc>
          <w:tcPr>
            <w:tcW w:w="236" w:type="dxa"/>
            <w:shd w:val="clear" w:color="auto" w:fill="auto"/>
            <w:vAlign w:val="bottom"/>
          </w:tcPr>
          <w:p w14:paraId="76611490"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3" w:type="dxa"/>
            <w:tcBorders>
              <w:top w:val="single" w:sz="4" w:space="0" w:color="auto"/>
            </w:tcBorders>
            <w:shd w:val="clear" w:color="auto" w:fill="auto"/>
            <w:vAlign w:val="bottom"/>
          </w:tcPr>
          <w:p w14:paraId="055ED080"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p>
        </w:tc>
      </w:tr>
      <w:tr w:rsidR="00B556CB" w:rsidRPr="00367094" w14:paraId="2CB92BCE" w14:textId="77777777" w:rsidTr="00844509">
        <w:tblPrEx>
          <w:tblCellMar>
            <w:left w:w="46" w:type="dxa"/>
            <w:right w:w="46" w:type="dxa"/>
          </w:tblCellMar>
          <w:tblLook w:val="0000" w:firstRow="0" w:lastRow="0" w:firstColumn="0" w:lastColumn="0" w:noHBand="0" w:noVBand="0"/>
        </w:tblPrEx>
        <w:trPr>
          <w:cantSplit/>
        </w:trPr>
        <w:tc>
          <w:tcPr>
            <w:tcW w:w="6756" w:type="dxa"/>
            <w:gridSpan w:val="4"/>
            <w:shd w:val="clear" w:color="auto" w:fill="auto"/>
          </w:tcPr>
          <w:p w14:paraId="6CC6C560" w14:textId="36304695" w:rsidR="00B556CB" w:rsidRPr="00367094" w:rsidRDefault="00B556CB" w:rsidP="00B556CB">
            <w:pPr>
              <w:tabs>
                <w:tab w:val="clear" w:pos="3742"/>
              </w:tabs>
              <w:spacing w:line="240" w:lineRule="auto"/>
              <w:ind w:left="250" w:right="-138" w:hanging="180"/>
              <w:rPr>
                <w:rFonts w:ascii="Browallia New" w:hAnsi="Browallia New" w:cs="Browallia New"/>
                <w:b/>
                <w:bCs/>
                <w:sz w:val="28"/>
                <w:szCs w:val="28"/>
                <w:cs/>
              </w:rPr>
            </w:pPr>
            <w:r w:rsidRPr="00367094">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B556CB" w:rsidRPr="00367094"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shd w:val="clear" w:color="auto" w:fill="auto"/>
          </w:tcPr>
          <w:p w14:paraId="2622816E" w14:textId="77777777" w:rsidR="00B556CB" w:rsidRPr="00367094"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shd w:val="clear" w:color="auto" w:fill="auto"/>
          </w:tcPr>
          <w:p w14:paraId="14CC1EF2" w14:textId="77777777" w:rsidR="00B556CB" w:rsidRPr="00367094"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3" w:type="dxa"/>
            <w:shd w:val="clear" w:color="auto" w:fill="auto"/>
          </w:tcPr>
          <w:p w14:paraId="75CBF66A" w14:textId="77777777" w:rsidR="00B556CB" w:rsidRPr="00367094"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556CB" w:rsidRPr="00367094" w14:paraId="0D61BAF9"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6B89CC8E" w14:textId="77777777" w:rsidR="00B556CB" w:rsidRPr="00367094" w:rsidRDefault="00B556CB" w:rsidP="00B556CB">
            <w:pPr>
              <w:tabs>
                <w:tab w:val="clear" w:pos="227"/>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118" w:type="dxa"/>
            <w:shd w:val="clear" w:color="auto" w:fill="auto"/>
            <w:vAlign w:val="bottom"/>
          </w:tcPr>
          <w:p w14:paraId="20794D63"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shd w:val="clear" w:color="auto" w:fill="auto"/>
            <w:vAlign w:val="bottom"/>
          </w:tcPr>
          <w:p w14:paraId="0D485B2C"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shd w:val="clear" w:color="auto" w:fill="auto"/>
            <w:vAlign w:val="bottom"/>
          </w:tcPr>
          <w:p w14:paraId="0AF98149" w14:textId="0132F3CA"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0E189FD"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3" w:type="dxa"/>
            <w:shd w:val="clear" w:color="auto" w:fill="auto"/>
            <w:vAlign w:val="bottom"/>
          </w:tcPr>
          <w:p w14:paraId="077778CB"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B556CB" w:rsidRPr="00367094" w14:paraId="5290EF42"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tcPr>
          <w:p w14:paraId="16919B86" w14:textId="77777777" w:rsidR="00B556CB" w:rsidRPr="00367094" w:rsidRDefault="00B556CB" w:rsidP="00B556CB">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เงินกู้ยืม</w:t>
            </w:r>
          </w:p>
        </w:tc>
        <w:tc>
          <w:tcPr>
            <w:tcW w:w="1118" w:type="dxa"/>
            <w:shd w:val="clear" w:color="auto" w:fill="auto"/>
            <w:vAlign w:val="bottom"/>
          </w:tcPr>
          <w:p w14:paraId="6B08211E" w14:textId="7A08785E" w:rsidR="00B556CB" w:rsidRPr="00367094" w:rsidRDefault="00F16FE3"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lang w:val="en-GB"/>
              </w:rPr>
              <w:t xml:space="preserve">    -</w:t>
            </w:r>
          </w:p>
        </w:tc>
        <w:tc>
          <w:tcPr>
            <w:tcW w:w="240" w:type="dxa"/>
            <w:shd w:val="clear" w:color="auto" w:fill="auto"/>
          </w:tcPr>
          <w:p w14:paraId="31EB7A01" w14:textId="77777777" w:rsidR="00B556CB" w:rsidRPr="00367094" w:rsidRDefault="00B556CB" w:rsidP="00B556CB">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vAlign w:val="bottom"/>
          </w:tcPr>
          <w:p w14:paraId="31B446D0" w14:textId="64A98C71"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lang w:val="en-GB"/>
              </w:rPr>
              <w:t xml:space="preserve">    -</w:t>
            </w:r>
          </w:p>
        </w:tc>
        <w:tc>
          <w:tcPr>
            <w:tcW w:w="239" w:type="dxa"/>
            <w:shd w:val="clear" w:color="auto" w:fill="auto"/>
          </w:tcPr>
          <w:p w14:paraId="6C0D7A38"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46A07122" w:rsidR="00B556CB" w:rsidRPr="00367094" w:rsidRDefault="0011017D"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620,250</w:t>
            </w:r>
          </w:p>
        </w:tc>
        <w:tc>
          <w:tcPr>
            <w:tcW w:w="236" w:type="dxa"/>
            <w:shd w:val="clear" w:color="auto" w:fill="auto"/>
          </w:tcPr>
          <w:p w14:paraId="6A77D7DE"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33" w:type="dxa"/>
            <w:shd w:val="clear" w:color="auto" w:fill="auto"/>
          </w:tcPr>
          <w:p w14:paraId="12A156F0" w14:textId="10D8E8B6"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67094">
              <w:rPr>
                <w:rFonts w:ascii="Browallia New" w:hAnsi="Browallia New" w:cs="Browallia New"/>
                <w:sz w:val="28"/>
                <w:szCs w:val="28"/>
                <w:lang w:val="en-GB"/>
              </w:rPr>
              <w:t xml:space="preserve"> 556,200 </w:t>
            </w:r>
          </w:p>
        </w:tc>
      </w:tr>
      <w:tr w:rsidR="00B556CB" w:rsidRPr="00367094" w14:paraId="3BF9C9ED" w14:textId="77777777" w:rsidTr="00844509">
        <w:tblPrEx>
          <w:tblCellMar>
            <w:left w:w="46" w:type="dxa"/>
            <w:right w:w="46" w:type="dxa"/>
          </w:tblCellMar>
          <w:tblLook w:val="0000" w:firstRow="0" w:lastRow="0" w:firstColumn="0" w:lastColumn="0" w:noHBand="0" w:noVBand="0"/>
        </w:tblPrEx>
        <w:trPr>
          <w:cantSplit/>
        </w:trPr>
        <w:tc>
          <w:tcPr>
            <w:tcW w:w="4263" w:type="dxa"/>
            <w:shd w:val="clear" w:color="auto" w:fill="auto"/>
            <w:vAlign w:val="bottom"/>
          </w:tcPr>
          <w:p w14:paraId="1D37880D" w14:textId="77777777" w:rsidR="00B556CB" w:rsidRPr="00367094" w:rsidRDefault="00B556CB" w:rsidP="00B556CB">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ดอกเบี้ยค้างจ่าย</w:t>
            </w:r>
          </w:p>
        </w:tc>
        <w:tc>
          <w:tcPr>
            <w:tcW w:w="1118" w:type="dxa"/>
            <w:shd w:val="clear" w:color="auto" w:fill="auto"/>
            <w:vAlign w:val="bottom"/>
          </w:tcPr>
          <w:p w14:paraId="766B22BA" w14:textId="31FEB95E" w:rsidR="00B556CB" w:rsidRPr="00367094" w:rsidRDefault="00F16FE3"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lang w:val="en-GB"/>
              </w:rPr>
              <w:t xml:space="preserve">    -</w:t>
            </w:r>
          </w:p>
        </w:tc>
        <w:tc>
          <w:tcPr>
            <w:tcW w:w="240" w:type="dxa"/>
            <w:shd w:val="clear" w:color="auto" w:fill="auto"/>
          </w:tcPr>
          <w:p w14:paraId="072028C5" w14:textId="77777777" w:rsidR="00B556CB" w:rsidRPr="00367094" w:rsidRDefault="00B556CB" w:rsidP="00B556CB">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vAlign w:val="bottom"/>
          </w:tcPr>
          <w:p w14:paraId="77C8AFF5" w14:textId="577DBB24"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lang w:val="en-GB"/>
              </w:rPr>
              <w:t xml:space="preserve">    -</w:t>
            </w:r>
          </w:p>
        </w:tc>
        <w:tc>
          <w:tcPr>
            <w:tcW w:w="239" w:type="dxa"/>
            <w:shd w:val="clear" w:color="auto" w:fill="auto"/>
          </w:tcPr>
          <w:p w14:paraId="69133227"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09F9E87C" w:rsidR="00B556CB" w:rsidRPr="00367094" w:rsidRDefault="0011017D"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6,219</w:t>
            </w:r>
          </w:p>
        </w:tc>
        <w:tc>
          <w:tcPr>
            <w:tcW w:w="236" w:type="dxa"/>
            <w:shd w:val="clear" w:color="auto" w:fill="auto"/>
          </w:tcPr>
          <w:p w14:paraId="3408EA54" w14:textId="77777777"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33" w:type="dxa"/>
            <w:shd w:val="clear" w:color="auto" w:fill="auto"/>
          </w:tcPr>
          <w:p w14:paraId="55125954" w14:textId="6C6458AB"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67094">
              <w:rPr>
                <w:rFonts w:ascii="Browallia New" w:hAnsi="Browallia New" w:cs="Browallia New"/>
                <w:sz w:val="28"/>
                <w:szCs w:val="28"/>
                <w:lang w:val="en-GB"/>
              </w:rPr>
              <w:t xml:space="preserve"> 6,447 </w:t>
            </w:r>
          </w:p>
        </w:tc>
      </w:tr>
      <w:tr w:rsidR="00B556CB" w:rsidRPr="00367094" w14:paraId="29A8AA95" w14:textId="77777777" w:rsidTr="00844509">
        <w:tblPrEx>
          <w:tblCellMar>
            <w:left w:w="46" w:type="dxa"/>
            <w:right w:w="46" w:type="dxa"/>
          </w:tblCellMar>
          <w:tblLook w:val="0000" w:firstRow="0" w:lastRow="0" w:firstColumn="0" w:lastColumn="0" w:noHBand="0" w:noVBand="0"/>
        </w:tblPrEx>
        <w:trPr>
          <w:cantSplit/>
          <w:trHeight w:hRule="exact" w:val="387"/>
        </w:trPr>
        <w:tc>
          <w:tcPr>
            <w:tcW w:w="4263" w:type="dxa"/>
            <w:shd w:val="clear" w:color="auto" w:fill="auto"/>
          </w:tcPr>
          <w:p w14:paraId="4425C45C" w14:textId="77777777" w:rsidR="00B556CB" w:rsidRPr="00367094" w:rsidRDefault="00B556CB" w:rsidP="00B556CB">
            <w:pPr>
              <w:tabs>
                <w:tab w:val="clear" w:pos="227"/>
              </w:tabs>
              <w:spacing w:line="240" w:lineRule="auto"/>
              <w:ind w:left="237" w:hanging="177"/>
              <w:rPr>
                <w:rFonts w:ascii="Browallia New" w:hAnsi="Browallia New" w:cs="Browallia New"/>
                <w:sz w:val="28"/>
                <w:szCs w:val="28"/>
                <w:cs/>
              </w:rPr>
            </w:pPr>
          </w:p>
        </w:tc>
        <w:tc>
          <w:tcPr>
            <w:tcW w:w="1118" w:type="dxa"/>
            <w:shd w:val="clear" w:color="auto" w:fill="auto"/>
          </w:tcPr>
          <w:p w14:paraId="77EAD63F" w14:textId="77777777" w:rsidR="00B556CB" w:rsidRPr="00367094" w:rsidRDefault="00B556CB" w:rsidP="00B556CB">
            <w:pPr>
              <w:spacing w:line="240" w:lineRule="auto"/>
              <w:ind w:right="-10"/>
              <w:jc w:val="center"/>
              <w:rPr>
                <w:rFonts w:ascii="Browallia New" w:hAnsi="Browallia New" w:cs="Browallia New"/>
                <w:sz w:val="28"/>
                <w:szCs w:val="28"/>
                <w:lang w:val="en-GB"/>
              </w:rPr>
            </w:pPr>
          </w:p>
        </w:tc>
        <w:tc>
          <w:tcPr>
            <w:tcW w:w="240" w:type="dxa"/>
            <w:shd w:val="clear" w:color="auto" w:fill="auto"/>
          </w:tcPr>
          <w:p w14:paraId="072A28B9"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shd w:val="clear" w:color="auto" w:fill="auto"/>
          </w:tcPr>
          <w:p w14:paraId="7769022B"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28517F8"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16F551C0" w14:textId="488E0818"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shd w:val="clear" w:color="auto" w:fill="auto"/>
          </w:tcPr>
          <w:p w14:paraId="5C4DDF42"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3" w:type="dxa"/>
            <w:shd w:val="clear" w:color="auto" w:fill="auto"/>
          </w:tcPr>
          <w:p w14:paraId="327ABCC5"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556CB" w:rsidRPr="00367094" w14:paraId="4803B4CC" w14:textId="77777777" w:rsidTr="00844509">
        <w:tblPrEx>
          <w:tblCellMar>
            <w:left w:w="46" w:type="dxa"/>
            <w:right w:w="46" w:type="dxa"/>
          </w:tblCellMar>
          <w:tblLook w:val="0000" w:firstRow="0" w:lastRow="0" w:firstColumn="0" w:lastColumn="0" w:noHBand="0" w:noVBand="0"/>
        </w:tblPrEx>
        <w:trPr>
          <w:cantSplit/>
          <w:trHeight w:val="300"/>
        </w:trPr>
        <w:tc>
          <w:tcPr>
            <w:tcW w:w="4263" w:type="dxa"/>
            <w:shd w:val="clear" w:color="auto" w:fill="auto"/>
          </w:tcPr>
          <w:p w14:paraId="4B3C67BB" w14:textId="00EB2B41" w:rsidR="00B556CB" w:rsidRPr="00367094" w:rsidRDefault="00B556CB" w:rsidP="00B556CB">
            <w:pPr>
              <w:tabs>
                <w:tab w:val="clear" w:pos="227"/>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บุคคลและบริษัทที่เกี่ยวข้อง</w:t>
            </w:r>
          </w:p>
        </w:tc>
        <w:tc>
          <w:tcPr>
            <w:tcW w:w="1118" w:type="dxa"/>
            <w:shd w:val="clear" w:color="auto" w:fill="auto"/>
          </w:tcPr>
          <w:p w14:paraId="676441EE" w14:textId="77777777" w:rsidR="00B556CB" w:rsidRPr="00367094" w:rsidRDefault="00B556CB" w:rsidP="00B556CB">
            <w:pPr>
              <w:spacing w:line="240" w:lineRule="auto"/>
              <w:ind w:right="-10"/>
              <w:jc w:val="center"/>
              <w:rPr>
                <w:rFonts w:ascii="Browallia New" w:hAnsi="Browallia New" w:cs="Browallia New"/>
                <w:sz w:val="28"/>
                <w:szCs w:val="28"/>
                <w:lang w:val="en-GB"/>
              </w:rPr>
            </w:pPr>
          </w:p>
        </w:tc>
        <w:tc>
          <w:tcPr>
            <w:tcW w:w="240" w:type="dxa"/>
            <w:shd w:val="clear" w:color="auto" w:fill="auto"/>
          </w:tcPr>
          <w:p w14:paraId="0C422EDE"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shd w:val="clear" w:color="auto" w:fill="auto"/>
          </w:tcPr>
          <w:p w14:paraId="620CA13C"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992698B"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0BD956E4" w:rsidR="00B556CB" w:rsidRPr="00367094"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shd w:val="clear" w:color="auto" w:fill="auto"/>
          </w:tcPr>
          <w:p w14:paraId="758FBF59"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3" w:type="dxa"/>
            <w:shd w:val="clear" w:color="auto" w:fill="auto"/>
          </w:tcPr>
          <w:p w14:paraId="26ACA35C"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556CB" w:rsidRPr="00367094" w14:paraId="166D51B0" w14:textId="77777777" w:rsidTr="00844509">
        <w:tblPrEx>
          <w:tblCellMar>
            <w:left w:w="46" w:type="dxa"/>
            <w:right w:w="46" w:type="dxa"/>
          </w:tblCellMar>
          <w:tblLook w:val="0000" w:firstRow="0" w:lastRow="0" w:firstColumn="0" w:lastColumn="0" w:noHBand="0" w:noVBand="0"/>
        </w:tblPrEx>
        <w:trPr>
          <w:cantSplit/>
          <w:trHeight w:val="300"/>
        </w:trPr>
        <w:tc>
          <w:tcPr>
            <w:tcW w:w="4263" w:type="dxa"/>
            <w:shd w:val="clear" w:color="auto" w:fill="auto"/>
          </w:tcPr>
          <w:p w14:paraId="513BCEAD" w14:textId="77777777" w:rsidR="00B556CB" w:rsidRPr="00367094" w:rsidRDefault="00B556CB" w:rsidP="00B556CB">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เงินกู้ยืม</w:t>
            </w:r>
          </w:p>
        </w:tc>
        <w:tc>
          <w:tcPr>
            <w:tcW w:w="1118" w:type="dxa"/>
            <w:shd w:val="clear" w:color="auto" w:fill="auto"/>
          </w:tcPr>
          <w:p w14:paraId="7E749125" w14:textId="7EF1860A" w:rsidR="00B556CB" w:rsidRPr="00367094" w:rsidRDefault="007A402A"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A402A">
              <w:rPr>
                <w:rFonts w:ascii="Browallia New" w:hAnsi="Browallia New" w:cs="Browallia New"/>
                <w:sz w:val="28"/>
                <w:szCs w:val="28"/>
                <w:lang w:val="en-GB"/>
              </w:rPr>
              <w:t>1,298,587</w:t>
            </w:r>
          </w:p>
        </w:tc>
        <w:tc>
          <w:tcPr>
            <w:tcW w:w="240" w:type="dxa"/>
            <w:shd w:val="clear" w:color="auto" w:fill="auto"/>
          </w:tcPr>
          <w:p w14:paraId="58F13186"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shd w:val="clear" w:color="auto" w:fill="auto"/>
          </w:tcPr>
          <w:p w14:paraId="3805CFE6" w14:textId="0D814A18"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367094">
              <w:rPr>
                <w:rFonts w:ascii="Browallia New" w:hAnsi="Browallia New" w:cs="Browallia New"/>
                <w:sz w:val="28"/>
                <w:szCs w:val="28"/>
              </w:rPr>
              <w:t>1,894,000</w:t>
            </w:r>
          </w:p>
        </w:tc>
        <w:tc>
          <w:tcPr>
            <w:tcW w:w="239" w:type="dxa"/>
            <w:shd w:val="clear" w:color="auto" w:fill="auto"/>
          </w:tcPr>
          <w:p w14:paraId="52058BD0"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6E6A3610" w:rsidR="00B556CB" w:rsidRPr="00367094" w:rsidRDefault="0011017D"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1,106,587</w:t>
            </w:r>
          </w:p>
        </w:tc>
        <w:tc>
          <w:tcPr>
            <w:tcW w:w="236" w:type="dxa"/>
            <w:shd w:val="clear" w:color="auto" w:fill="auto"/>
          </w:tcPr>
          <w:p w14:paraId="347E045A"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3" w:type="dxa"/>
            <w:shd w:val="clear" w:color="auto" w:fill="auto"/>
          </w:tcPr>
          <w:p w14:paraId="6179BDA5" w14:textId="60AA8E0E"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rPr>
              <w:t xml:space="preserve"> 1,294,900 </w:t>
            </w:r>
          </w:p>
        </w:tc>
      </w:tr>
      <w:tr w:rsidR="00B556CB" w:rsidRPr="00367094" w14:paraId="4CAF9AF9" w14:textId="77777777" w:rsidTr="00844509">
        <w:tblPrEx>
          <w:tblCellMar>
            <w:left w:w="46" w:type="dxa"/>
            <w:right w:w="46" w:type="dxa"/>
          </w:tblCellMar>
          <w:tblLook w:val="0000" w:firstRow="0" w:lastRow="0" w:firstColumn="0" w:lastColumn="0" w:noHBand="0" w:noVBand="0"/>
        </w:tblPrEx>
        <w:trPr>
          <w:cantSplit/>
          <w:trHeight w:val="300"/>
        </w:trPr>
        <w:tc>
          <w:tcPr>
            <w:tcW w:w="4263" w:type="dxa"/>
            <w:shd w:val="clear" w:color="auto" w:fill="auto"/>
            <w:vAlign w:val="bottom"/>
          </w:tcPr>
          <w:p w14:paraId="7AE3923E" w14:textId="77777777" w:rsidR="00B556CB" w:rsidRPr="00367094" w:rsidRDefault="00B556CB" w:rsidP="00B556CB">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ดอกเบี้ยค้างจ่าย</w:t>
            </w:r>
          </w:p>
        </w:tc>
        <w:tc>
          <w:tcPr>
            <w:tcW w:w="1118" w:type="dxa"/>
            <w:shd w:val="clear" w:color="auto" w:fill="auto"/>
          </w:tcPr>
          <w:p w14:paraId="076E5567" w14:textId="0C4170DC" w:rsidR="00B556CB" w:rsidRPr="00367094" w:rsidRDefault="00453418"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453418">
              <w:rPr>
                <w:rFonts w:ascii="Browallia New" w:hAnsi="Browallia New" w:cs="Browallia New"/>
                <w:sz w:val="28"/>
                <w:szCs w:val="28"/>
                <w:lang w:val="en-GB"/>
              </w:rPr>
              <w:t>19,918</w:t>
            </w:r>
          </w:p>
        </w:tc>
        <w:tc>
          <w:tcPr>
            <w:tcW w:w="240" w:type="dxa"/>
            <w:shd w:val="clear" w:color="auto" w:fill="auto"/>
          </w:tcPr>
          <w:p w14:paraId="2ECF1414"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shd w:val="clear" w:color="auto" w:fill="auto"/>
          </w:tcPr>
          <w:p w14:paraId="59421DED" w14:textId="3404316B"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367094">
              <w:rPr>
                <w:rFonts w:ascii="Browallia New" w:hAnsi="Browallia New" w:cs="Browallia New"/>
                <w:sz w:val="28"/>
                <w:szCs w:val="28"/>
              </w:rPr>
              <w:t>24,880</w:t>
            </w:r>
          </w:p>
        </w:tc>
        <w:tc>
          <w:tcPr>
            <w:tcW w:w="239" w:type="dxa"/>
            <w:shd w:val="clear" w:color="auto" w:fill="auto"/>
          </w:tcPr>
          <w:p w14:paraId="5883050F"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565E2DF" w14:textId="47062005" w:rsidR="00B556CB" w:rsidRPr="00367094" w:rsidRDefault="00E93CA6"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93CA6">
              <w:rPr>
                <w:rFonts w:ascii="Browallia New" w:hAnsi="Browallia New" w:cs="Browallia New"/>
                <w:sz w:val="28"/>
                <w:szCs w:val="28"/>
              </w:rPr>
              <w:t>19,</w:t>
            </w:r>
            <w:r w:rsidR="00070A91">
              <w:rPr>
                <w:rFonts w:ascii="Browallia New" w:hAnsi="Browallia New" w:cs="Browallia New"/>
                <w:sz w:val="28"/>
                <w:szCs w:val="28"/>
              </w:rPr>
              <w:t>210</w:t>
            </w:r>
          </w:p>
        </w:tc>
        <w:tc>
          <w:tcPr>
            <w:tcW w:w="236" w:type="dxa"/>
            <w:shd w:val="clear" w:color="auto" w:fill="auto"/>
          </w:tcPr>
          <w:p w14:paraId="20BD575C"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3" w:type="dxa"/>
            <w:shd w:val="clear" w:color="auto" w:fill="auto"/>
          </w:tcPr>
          <w:p w14:paraId="1ACD2FCD" w14:textId="0A18ABB2"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rPr>
              <w:t xml:space="preserve"> 20,809 </w:t>
            </w:r>
          </w:p>
        </w:tc>
      </w:tr>
      <w:tr w:rsidR="00B556CB" w:rsidRPr="00367094" w14:paraId="493E752C" w14:textId="77777777" w:rsidTr="00844509">
        <w:tblPrEx>
          <w:tblCellMar>
            <w:left w:w="46" w:type="dxa"/>
            <w:right w:w="46" w:type="dxa"/>
          </w:tblCellMar>
          <w:tblLook w:val="0000" w:firstRow="0" w:lastRow="0" w:firstColumn="0" w:lastColumn="0" w:noHBand="0" w:noVBand="0"/>
        </w:tblPrEx>
        <w:trPr>
          <w:trHeight w:val="300"/>
        </w:trPr>
        <w:tc>
          <w:tcPr>
            <w:tcW w:w="4263" w:type="dxa"/>
            <w:shd w:val="clear" w:color="auto" w:fill="auto"/>
          </w:tcPr>
          <w:p w14:paraId="6426935B" w14:textId="77777777" w:rsidR="00B556CB" w:rsidRPr="00367094" w:rsidRDefault="00B556CB" w:rsidP="00B556CB">
            <w:pPr>
              <w:tabs>
                <w:tab w:val="clear" w:pos="227"/>
              </w:tabs>
              <w:spacing w:line="240" w:lineRule="auto"/>
              <w:ind w:left="237" w:hanging="177"/>
              <w:rPr>
                <w:rFonts w:ascii="Browallia New" w:hAnsi="Browallia New" w:cs="Browallia New"/>
                <w:sz w:val="28"/>
                <w:szCs w:val="28"/>
              </w:rPr>
            </w:pPr>
            <w:r w:rsidRPr="00367094">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tcPr>
          <w:p w14:paraId="36EFEEEA" w14:textId="75A9D7B5" w:rsidR="00B556CB" w:rsidRPr="00367094" w:rsidRDefault="00FA2A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A2ACB">
              <w:rPr>
                <w:rFonts w:ascii="Browallia New" w:hAnsi="Browallia New" w:cs="Browallia New"/>
                <w:sz w:val="28"/>
                <w:szCs w:val="28"/>
                <w:lang w:val="en-GB"/>
              </w:rPr>
              <w:t>1,318,505</w:t>
            </w:r>
          </w:p>
        </w:tc>
        <w:tc>
          <w:tcPr>
            <w:tcW w:w="240" w:type="dxa"/>
            <w:shd w:val="clear" w:color="auto" w:fill="auto"/>
          </w:tcPr>
          <w:p w14:paraId="2DAD4D38"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6C781863" w14:textId="1FE8A04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367094">
              <w:rPr>
                <w:rFonts w:ascii="Browallia New" w:hAnsi="Browallia New" w:cs="Browallia New"/>
                <w:sz w:val="28"/>
                <w:szCs w:val="28"/>
              </w:rPr>
              <w:t>1,918,880</w:t>
            </w:r>
          </w:p>
        </w:tc>
        <w:tc>
          <w:tcPr>
            <w:tcW w:w="239" w:type="dxa"/>
            <w:shd w:val="clear" w:color="auto" w:fill="auto"/>
          </w:tcPr>
          <w:p w14:paraId="564C6CE6"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4CFA92CA" w14:textId="78557B83" w:rsidR="00B556CB" w:rsidRPr="00367094" w:rsidRDefault="00F457CD"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457CD">
              <w:rPr>
                <w:rFonts w:ascii="Browallia New" w:hAnsi="Browallia New" w:cs="Browallia New"/>
                <w:sz w:val="28"/>
                <w:szCs w:val="28"/>
              </w:rPr>
              <w:t>1,752,2</w:t>
            </w:r>
            <w:r w:rsidR="00070A91">
              <w:rPr>
                <w:rFonts w:ascii="Browallia New" w:hAnsi="Browallia New" w:cs="Browallia New"/>
                <w:sz w:val="28"/>
                <w:szCs w:val="28"/>
              </w:rPr>
              <w:t>66</w:t>
            </w:r>
          </w:p>
        </w:tc>
        <w:tc>
          <w:tcPr>
            <w:tcW w:w="236" w:type="dxa"/>
            <w:shd w:val="clear" w:color="auto" w:fill="auto"/>
          </w:tcPr>
          <w:p w14:paraId="43DE240D"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3" w:type="dxa"/>
            <w:tcBorders>
              <w:top w:val="single" w:sz="4" w:space="0" w:color="auto"/>
              <w:bottom w:val="single" w:sz="12" w:space="0" w:color="auto"/>
            </w:tcBorders>
            <w:shd w:val="clear" w:color="auto" w:fill="auto"/>
          </w:tcPr>
          <w:p w14:paraId="3C19EA4E" w14:textId="6F7F81C2"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rPr>
              <w:t xml:space="preserve"> 1,878,356 </w:t>
            </w:r>
          </w:p>
        </w:tc>
      </w:tr>
      <w:tr w:rsidR="00B556CB" w:rsidRPr="00367094" w14:paraId="6D0B4FDD" w14:textId="77777777" w:rsidTr="00844509">
        <w:tblPrEx>
          <w:tblCellMar>
            <w:left w:w="46" w:type="dxa"/>
            <w:right w:w="46" w:type="dxa"/>
          </w:tblCellMar>
          <w:tblLook w:val="0000" w:firstRow="0" w:lastRow="0" w:firstColumn="0" w:lastColumn="0" w:noHBand="0" w:noVBand="0"/>
        </w:tblPrEx>
        <w:trPr>
          <w:trHeight w:val="321"/>
        </w:trPr>
        <w:tc>
          <w:tcPr>
            <w:tcW w:w="4263" w:type="dxa"/>
            <w:shd w:val="clear" w:color="auto" w:fill="auto"/>
          </w:tcPr>
          <w:p w14:paraId="0572EE57" w14:textId="77777777" w:rsidR="00B556CB" w:rsidRPr="00367094" w:rsidRDefault="00B556CB" w:rsidP="00B556CB">
            <w:pPr>
              <w:tabs>
                <w:tab w:val="clear" w:pos="227"/>
              </w:tabs>
              <w:spacing w:line="240" w:lineRule="auto"/>
              <w:ind w:left="237" w:hanging="177"/>
              <w:rPr>
                <w:rFonts w:ascii="Browallia New" w:hAnsi="Browallia New" w:cs="Browallia New"/>
                <w:sz w:val="28"/>
                <w:szCs w:val="28"/>
                <w:highlight w:val="yellow"/>
                <w:cs/>
              </w:rPr>
            </w:pPr>
          </w:p>
        </w:tc>
        <w:tc>
          <w:tcPr>
            <w:tcW w:w="1118" w:type="dxa"/>
            <w:tcBorders>
              <w:top w:val="single" w:sz="12" w:space="0" w:color="auto"/>
            </w:tcBorders>
            <w:shd w:val="clear" w:color="auto" w:fill="auto"/>
          </w:tcPr>
          <w:p w14:paraId="252E340F" w14:textId="77777777" w:rsidR="00B556CB" w:rsidRPr="00367094" w:rsidDel="00917A5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40" w:type="dxa"/>
            <w:shd w:val="clear" w:color="auto" w:fill="auto"/>
          </w:tcPr>
          <w:p w14:paraId="788FDC9E"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shd w:val="clear" w:color="auto" w:fill="auto"/>
          </w:tcPr>
          <w:p w14:paraId="420F89F1"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39" w:type="dxa"/>
            <w:shd w:val="clear" w:color="auto" w:fill="auto"/>
          </w:tcPr>
          <w:p w14:paraId="692BB5CB"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10" w:type="dxa"/>
            <w:tcBorders>
              <w:top w:val="single" w:sz="12" w:space="0" w:color="auto"/>
            </w:tcBorders>
            <w:shd w:val="clear" w:color="auto" w:fill="auto"/>
            <w:vAlign w:val="bottom"/>
          </w:tcPr>
          <w:p w14:paraId="4CEA2561" w14:textId="77777777" w:rsidR="00B556CB" w:rsidRPr="00367094" w:rsidDel="00C179EE"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36" w:type="dxa"/>
            <w:shd w:val="clear" w:color="auto" w:fill="auto"/>
          </w:tcPr>
          <w:p w14:paraId="4DA8E503"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3" w:type="dxa"/>
            <w:tcBorders>
              <w:top w:val="single" w:sz="12" w:space="0" w:color="auto"/>
            </w:tcBorders>
            <w:shd w:val="clear" w:color="auto" w:fill="auto"/>
          </w:tcPr>
          <w:p w14:paraId="636677B5"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r>
      <w:tr w:rsidR="00B556CB" w:rsidRPr="00367094" w14:paraId="19CCEA51" w14:textId="77777777" w:rsidTr="00844509">
        <w:tblPrEx>
          <w:tblCellMar>
            <w:left w:w="46" w:type="dxa"/>
            <w:right w:w="46" w:type="dxa"/>
          </w:tblCellMar>
          <w:tblLook w:val="0000" w:firstRow="0" w:lastRow="0" w:firstColumn="0" w:lastColumn="0" w:noHBand="0" w:noVBand="0"/>
        </w:tblPrEx>
        <w:trPr>
          <w:trHeight w:val="324"/>
        </w:trPr>
        <w:tc>
          <w:tcPr>
            <w:tcW w:w="4263" w:type="dxa"/>
            <w:shd w:val="clear" w:color="auto" w:fill="auto"/>
          </w:tcPr>
          <w:p w14:paraId="64FC0E71" w14:textId="7B4320CD" w:rsidR="00B556CB" w:rsidRPr="00367094" w:rsidRDefault="00B556CB" w:rsidP="00B556CB">
            <w:pPr>
              <w:tabs>
                <w:tab w:val="clear" w:pos="227"/>
              </w:tabs>
              <w:spacing w:line="240" w:lineRule="auto"/>
              <w:ind w:left="237" w:hanging="177"/>
              <w:rPr>
                <w:rFonts w:ascii="Browallia New" w:hAnsi="Browallia New" w:cs="Browallia New"/>
                <w:b/>
                <w:bCs/>
                <w:sz w:val="28"/>
                <w:szCs w:val="28"/>
                <w:cs/>
              </w:rPr>
            </w:pPr>
            <w:r w:rsidRPr="00367094">
              <w:rPr>
                <w:rFonts w:ascii="Browallia New" w:hAnsi="Browallia New" w:cs="Browallia New"/>
                <w:b/>
                <w:bCs/>
                <w:sz w:val="28"/>
                <w:szCs w:val="28"/>
                <w:cs/>
              </w:rPr>
              <w:t>ค่าตอบแทนผู้บริหารสำคัญ</w:t>
            </w:r>
          </w:p>
        </w:tc>
        <w:tc>
          <w:tcPr>
            <w:tcW w:w="1118" w:type="dxa"/>
            <w:shd w:val="clear" w:color="auto" w:fill="auto"/>
          </w:tcPr>
          <w:p w14:paraId="34C2DFDD" w14:textId="77777777" w:rsidR="00B556CB" w:rsidRPr="00367094" w:rsidDel="00917A5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331300D2"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shd w:val="clear" w:color="auto" w:fill="auto"/>
            <w:vAlign w:val="bottom"/>
          </w:tcPr>
          <w:p w14:paraId="7B134277"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39" w:type="dxa"/>
            <w:shd w:val="clear" w:color="auto" w:fill="auto"/>
          </w:tcPr>
          <w:p w14:paraId="2CE9C8B1"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10" w:type="dxa"/>
            <w:shd w:val="clear" w:color="auto" w:fill="auto"/>
            <w:vAlign w:val="bottom"/>
          </w:tcPr>
          <w:p w14:paraId="1FC4F2B6" w14:textId="77777777" w:rsidR="00B556CB" w:rsidRPr="00367094" w:rsidDel="00C179EE"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36" w:type="dxa"/>
            <w:shd w:val="clear" w:color="auto" w:fill="auto"/>
          </w:tcPr>
          <w:p w14:paraId="61A003BC"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3" w:type="dxa"/>
            <w:shd w:val="clear" w:color="auto" w:fill="auto"/>
            <w:vAlign w:val="bottom"/>
          </w:tcPr>
          <w:p w14:paraId="52BC3869" w14:textId="77777777"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p>
        </w:tc>
      </w:tr>
      <w:tr w:rsidR="00B556CB" w:rsidRPr="00367094" w14:paraId="02C1ADDE" w14:textId="77777777" w:rsidTr="00844509">
        <w:tblPrEx>
          <w:tblCellMar>
            <w:left w:w="46" w:type="dxa"/>
            <w:right w:w="46" w:type="dxa"/>
          </w:tblCellMar>
          <w:tblLook w:val="0000" w:firstRow="0" w:lastRow="0" w:firstColumn="0" w:lastColumn="0" w:noHBand="0" w:noVBand="0"/>
        </w:tblPrEx>
        <w:tc>
          <w:tcPr>
            <w:tcW w:w="4263" w:type="dxa"/>
            <w:shd w:val="clear" w:color="auto" w:fill="auto"/>
          </w:tcPr>
          <w:p w14:paraId="618A617B" w14:textId="77777777" w:rsidR="00B556CB" w:rsidRPr="00367094" w:rsidRDefault="00B556CB" w:rsidP="00B556CB">
            <w:pPr>
              <w:tabs>
                <w:tab w:val="clear" w:pos="227"/>
              </w:tabs>
              <w:spacing w:line="240" w:lineRule="auto"/>
              <w:ind w:left="237" w:right="-226" w:hanging="177"/>
              <w:rPr>
                <w:rFonts w:ascii="Browallia New" w:hAnsi="Browallia New" w:cs="Browallia New"/>
                <w:sz w:val="28"/>
                <w:szCs w:val="28"/>
                <w:cs/>
              </w:rPr>
            </w:pPr>
            <w:r w:rsidRPr="00367094">
              <w:rPr>
                <w:rFonts w:ascii="Browallia New" w:hAnsi="Browallia New" w:cs="Browallia New"/>
                <w:sz w:val="28"/>
                <w:szCs w:val="28"/>
                <w:cs/>
              </w:rPr>
              <w:t>หนี้สินตามภาระผูกพันผลประโยชน์หลังออกจากงาน</w:t>
            </w:r>
          </w:p>
        </w:tc>
        <w:tc>
          <w:tcPr>
            <w:tcW w:w="1118" w:type="dxa"/>
            <w:tcBorders>
              <w:bottom w:val="single" w:sz="12" w:space="0" w:color="auto"/>
            </w:tcBorders>
            <w:shd w:val="clear" w:color="auto" w:fill="auto"/>
            <w:vAlign w:val="bottom"/>
          </w:tcPr>
          <w:p w14:paraId="14CA8CDE" w14:textId="3D881A22" w:rsidR="00B556CB" w:rsidRPr="00367094" w:rsidDel="00917A5F" w:rsidRDefault="00DB2495"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DB2495">
              <w:rPr>
                <w:rFonts w:ascii="Browallia New" w:hAnsi="Browallia New" w:cs="Browallia New"/>
                <w:sz w:val="28"/>
                <w:szCs w:val="28"/>
              </w:rPr>
              <w:t>1</w:t>
            </w:r>
            <w:r w:rsidR="00D551FB">
              <w:rPr>
                <w:rFonts w:ascii="Browallia New" w:hAnsi="Browallia New" w:cs="Browallia New"/>
                <w:sz w:val="28"/>
                <w:szCs w:val="28"/>
              </w:rPr>
              <w:t>9</w:t>
            </w:r>
            <w:r w:rsidRPr="00DB2495">
              <w:rPr>
                <w:rFonts w:ascii="Browallia New" w:hAnsi="Browallia New" w:cs="Browallia New"/>
                <w:sz w:val="28"/>
                <w:szCs w:val="28"/>
              </w:rPr>
              <w:t>,</w:t>
            </w:r>
            <w:r w:rsidR="00D551FB">
              <w:rPr>
                <w:rFonts w:ascii="Browallia New" w:hAnsi="Browallia New" w:cs="Browallia New"/>
                <w:sz w:val="28"/>
                <w:szCs w:val="28"/>
              </w:rPr>
              <w:t>829</w:t>
            </w:r>
          </w:p>
        </w:tc>
        <w:tc>
          <w:tcPr>
            <w:tcW w:w="240" w:type="dxa"/>
            <w:shd w:val="clear" w:color="auto" w:fill="auto"/>
            <w:vAlign w:val="bottom"/>
          </w:tcPr>
          <w:p w14:paraId="398AEAAE"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bottom w:val="single" w:sz="12" w:space="0" w:color="auto"/>
            </w:tcBorders>
            <w:shd w:val="clear" w:color="auto" w:fill="auto"/>
            <w:vAlign w:val="bottom"/>
          </w:tcPr>
          <w:p w14:paraId="2159DA5F" w14:textId="3A59856E"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rPr>
              <w:t>18,688</w:t>
            </w:r>
          </w:p>
        </w:tc>
        <w:tc>
          <w:tcPr>
            <w:tcW w:w="239" w:type="dxa"/>
            <w:shd w:val="clear" w:color="auto" w:fill="auto"/>
            <w:vAlign w:val="bottom"/>
          </w:tcPr>
          <w:p w14:paraId="0F1B3B17"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bottom w:val="single" w:sz="12" w:space="0" w:color="auto"/>
            </w:tcBorders>
            <w:shd w:val="clear" w:color="auto" w:fill="auto"/>
            <w:vAlign w:val="bottom"/>
          </w:tcPr>
          <w:p w14:paraId="22B6AD43" w14:textId="6D175021" w:rsidR="00B556CB" w:rsidRPr="00367094" w:rsidDel="00C179EE" w:rsidRDefault="00533119"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w:t>
            </w:r>
            <w:r w:rsidR="00D551FB">
              <w:rPr>
                <w:rFonts w:ascii="Browallia New" w:hAnsi="Browallia New" w:cs="Browallia New"/>
                <w:sz w:val="28"/>
                <w:szCs w:val="28"/>
              </w:rPr>
              <w:t>903</w:t>
            </w:r>
          </w:p>
        </w:tc>
        <w:tc>
          <w:tcPr>
            <w:tcW w:w="236" w:type="dxa"/>
            <w:shd w:val="clear" w:color="auto" w:fill="auto"/>
            <w:vAlign w:val="bottom"/>
          </w:tcPr>
          <w:p w14:paraId="552196E4" w14:textId="77777777" w:rsidR="00B556CB" w:rsidRPr="00367094"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3" w:type="dxa"/>
            <w:tcBorders>
              <w:bottom w:val="single" w:sz="12" w:space="0" w:color="auto"/>
            </w:tcBorders>
            <w:shd w:val="clear" w:color="auto" w:fill="auto"/>
            <w:vAlign w:val="bottom"/>
          </w:tcPr>
          <w:p w14:paraId="04A68179" w14:textId="09A1F53A" w:rsidR="00B556CB" w:rsidRPr="00367094"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367094">
              <w:rPr>
                <w:rFonts w:ascii="Browallia New" w:hAnsi="Browallia New" w:cs="Browallia New"/>
                <w:sz w:val="28"/>
                <w:szCs w:val="28"/>
              </w:rPr>
              <w:t>10,759</w:t>
            </w:r>
          </w:p>
        </w:tc>
      </w:tr>
    </w:tbl>
    <w:p w14:paraId="021C8E29" w14:textId="3ED3ABEE" w:rsidR="0035069E" w:rsidRPr="00367094" w:rsidRDefault="0035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6DBD2E9B" w14:textId="77777777" w:rsidR="00FE25E0" w:rsidRPr="00367094" w:rsidRDefault="00FE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2A8BFFE4" w14:textId="77777777" w:rsidR="005B5AAB" w:rsidRPr="00367094" w:rsidRDefault="005B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23A8892D" w14:textId="77777777" w:rsidR="00AE7D1F" w:rsidRPr="00367094" w:rsidRDefault="00AE7D1F" w:rsidP="008122AB">
      <w:pPr>
        <w:tabs>
          <w:tab w:val="clear" w:pos="680"/>
          <w:tab w:val="left" w:pos="426"/>
        </w:tabs>
        <w:spacing w:line="240" w:lineRule="auto"/>
        <w:ind w:left="426"/>
        <w:jc w:val="thaiDistribute"/>
        <w:rPr>
          <w:rFonts w:ascii="Browallia New" w:hAnsi="Browallia New" w:cs="Browallia New"/>
          <w:sz w:val="28"/>
          <w:szCs w:val="28"/>
        </w:rPr>
      </w:pPr>
    </w:p>
    <w:p w14:paraId="4915C4E5" w14:textId="3219FB93" w:rsidR="00894747" w:rsidRPr="00367094"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รายการเคลื่อนไหวของเงินให้กู้ยืมระยะสั้นแก่บริษัท</w:t>
      </w:r>
      <w:r w:rsidR="00A909EB" w:rsidRPr="00367094">
        <w:rPr>
          <w:rFonts w:ascii="Browallia New" w:hAnsi="Browallia New" w:cs="Browallia New"/>
          <w:sz w:val="28"/>
          <w:szCs w:val="28"/>
          <w:cs/>
        </w:rPr>
        <w:t>ย่อย</w:t>
      </w:r>
      <w:r w:rsidRPr="00367094">
        <w:rPr>
          <w:rFonts w:ascii="Browallia New" w:hAnsi="Browallia New" w:cs="Browallia New"/>
          <w:sz w:val="28"/>
          <w:szCs w:val="28"/>
          <w:cs/>
        </w:rPr>
        <w:t>และดอกเบี้ยค้าง</w:t>
      </w:r>
      <w:r w:rsidRPr="00367094">
        <w:rPr>
          <w:rFonts w:ascii="Browallia New" w:hAnsi="Browallia New" w:cs="Browallia New"/>
          <w:sz w:val="28"/>
          <w:szCs w:val="28"/>
          <w:cs/>
          <w:lang w:val="en-GB"/>
        </w:rPr>
        <w:t>รับ</w:t>
      </w:r>
      <w:r w:rsidR="001348E7" w:rsidRPr="00367094">
        <w:rPr>
          <w:rFonts w:ascii="Browallia New" w:hAnsi="Browallia New" w:cs="Browallia New"/>
          <w:sz w:val="28"/>
          <w:szCs w:val="28"/>
          <w:cs/>
          <w:lang w:val="en-GB"/>
        </w:rPr>
        <w:t>ใน</w:t>
      </w:r>
      <w:r w:rsidR="00034461" w:rsidRPr="00367094">
        <w:rPr>
          <w:rFonts w:ascii="Browallia New" w:hAnsi="Browallia New" w:cs="Browallia New"/>
          <w:sz w:val="28"/>
          <w:szCs w:val="28"/>
          <w:cs/>
        </w:rPr>
        <w:t>ระหว่างงวด</w:t>
      </w:r>
      <w:r w:rsidR="00BD7679">
        <w:rPr>
          <w:rFonts w:ascii="Browallia New" w:hAnsi="Browallia New" w:cs="Browallia New" w:hint="cs"/>
          <w:sz w:val="28"/>
          <w:szCs w:val="28"/>
          <w:cs/>
        </w:rPr>
        <w:t>เก้า</w:t>
      </w:r>
      <w:r w:rsidR="00034461" w:rsidRPr="00367094">
        <w:rPr>
          <w:rFonts w:ascii="Browallia New" w:hAnsi="Browallia New" w:cs="Browallia New"/>
          <w:sz w:val="28"/>
          <w:szCs w:val="28"/>
          <w:cs/>
        </w:rPr>
        <w:t xml:space="preserve">เดือนสิ้นสุดวันที่               </w:t>
      </w:r>
      <w:r w:rsidR="00034461" w:rsidRPr="00367094">
        <w:rPr>
          <w:rFonts w:ascii="Browallia New" w:hAnsi="Browallia New" w:cs="Browallia New"/>
          <w:sz w:val="28"/>
          <w:szCs w:val="28"/>
        </w:rPr>
        <w:t>30</w:t>
      </w:r>
      <w:r w:rsidR="00034461" w:rsidRPr="00367094">
        <w:rPr>
          <w:rFonts w:ascii="Browallia New" w:hAnsi="Browallia New" w:cs="Browallia New"/>
          <w:sz w:val="28"/>
          <w:szCs w:val="28"/>
          <w:cs/>
        </w:rPr>
        <w:t xml:space="preserve"> </w:t>
      </w:r>
      <w:r w:rsidR="00BD7679" w:rsidRPr="00BD7679">
        <w:rPr>
          <w:rFonts w:ascii="Browallia New" w:hAnsi="Browallia New" w:cs="Browallia New"/>
          <w:sz w:val="28"/>
          <w:szCs w:val="28"/>
          <w:cs/>
        </w:rPr>
        <w:t>กันยายน</w:t>
      </w:r>
      <w:r w:rsidR="00047D92" w:rsidRPr="00367094">
        <w:rPr>
          <w:rFonts w:ascii="Browallia New" w:hAnsi="Browallia New" w:cs="Browallia New"/>
          <w:sz w:val="28"/>
          <w:szCs w:val="28"/>
          <w:cs/>
        </w:rPr>
        <w:t xml:space="preserve"> </w:t>
      </w:r>
      <w:r w:rsidR="00047D92" w:rsidRPr="00367094">
        <w:rPr>
          <w:rFonts w:ascii="Browallia New" w:hAnsi="Browallia New" w:cs="Browallia New"/>
          <w:sz w:val="28"/>
          <w:szCs w:val="28"/>
        </w:rPr>
        <w:t>2566</w:t>
      </w:r>
      <w:r w:rsidR="0050637B" w:rsidRPr="00367094">
        <w:rPr>
          <w:rFonts w:ascii="Browallia New" w:hAnsi="Browallia New" w:cs="Browallia New"/>
          <w:sz w:val="28"/>
          <w:szCs w:val="28"/>
          <w:cs/>
        </w:rPr>
        <w:t xml:space="preserve"> </w:t>
      </w:r>
      <w:r w:rsidRPr="00367094">
        <w:rPr>
          <w:rFonts w:ascii="Browallia New" w:hAnsi="Browallia New" w:cs="Browallia New"/>
          <w:sz w:val="28"/>
          <w:szCs w:val="28"/>
          <w:cs/>
        </w:rPr>
        <w:t>มีดังนี้</w:t>
      </w:r>
    </w:p>
    <w:p w14:paraId="2EFD9CD9" w14:textId="3EBD77DB" w:rsidR="00681B1D" w:rsidRPr="00367094"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367094" w:rsidRDefault="00A653C0" w:rsidP="001B4041">
      <w:pPr>
        <w:spacing w:line="240" w:lineRule="auto"/>
        <w:ind w:left="426"/>
        <w:jc w:val="thaiDistribute"/>
        <w:rPr>
          <w:rFonts w:ascii="Browallia New" w:hAnsi="Browallia New" w:cs="Browallia New"/>
          <w:sz w:val="6"/>
          <w:szCs w:val="6"/>
          <w:cs/>
        </w:rPr>
      </w:pPr>
    </w:p>
    <w:tbl>
      <w:tblPr>
        <w:tblW w:w="9147" w:type="dxa"/>
        <w:tblInd w:w="294" w:type="dxa"/>
        <w:tblLayout w:type="fixed"/>
        <w:tblCellMar>
          <w:left w:w="46" w:type="dxa"/>
          <w:right w:w="46" w:type="dxa"/>
        </w:tblCellMar>
        <w:tblLook w:val="0000" w:firstRow="0" w:lastRow="0" w:firstColumn="0" w:lastColumn="0" w:noHBand="0" w:noVBand="0"/>
      </w:tblPr>
      <w:tblGrid>
        <w:gridCol w:w="3593"/>
        <w:gridCol w:w="1224"/>
        <w:gridCol w:w="183"/>
        <w:gridCol w:w="1229"/>
        <w:gridCol w:w="210"/>
        <w:gridCol w:w="1244"/>
        <w:gridCol w:w="182"/>
        <w:gridCol w:w="1282"/>
      </w:tblGrid>
      <w:tr w:rsidR="00CC61E4" w:rsidRPr="00367094" w14:paraId="40EA79B4" w14:textId="77777777" w:rsidTr="00047D92">
        <w:trPr>
          <w:cantSplit/>
        </w:trPr>
        <w:tc>
          <w:tcPr>
            <w:tcW w:w="3593" w:type="dxa"/>
          </w:tcPr>
          <w:p w14:paraId="780E53E5" w14:textId="77777777" w:rsidR="00CC61E4" w:rsidRPr="00367094" w:rsidRDefault="00CC61E4" w:rsidP="00587142">
            <w:pPr>
              <w:spacing w:line="240" w:lineRule="auto"/>
              <w:ind w:right="851"/>
              <w:jc w:val="both"/>
              <w:rPr>
                <w:rFonts w:ascii="Browallia New" w:hAnsi="Browallia New" w:cs="Browallia New"/>
                <w:sz w:val="28"/>
                <w:szCs w:val="28"/>
              </w:rPr>
            </w:pPr>
          </w:p>
        </w:tc>
        <w:tc>
          <w:tcPr>
            <w:tcW w:w="5554" w:type="dxa"/>
            <w:gridSpan w:val="7"/>
          </w:tcPr>
          <w:p w14:paraId="58B55E2B" w14:textId="77777777" w:rsidR="00CC61E4" w:rsidRPr="00367094" w:rsidRDefault="00CC61E4" w:rsidP="00587142">
            <w:pPr>
              <w:tabs>
                <w:tab w:val="clear" w:pos="4678"/>
              </w:tabs>
              <w:spacing w:line="240" w:lineRule="auto"/>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CC61E4" w:rsidRPr="00367094" w14:paraId="3A721949" w14:textId="77777777" w:rsidTr="00047D92">
        <w:trPr>
          <w:cantSplit/>
        </w:trPr>
        <w:tc>
          <w:tcPr>
            <w:tcW w:w="3593" w:type="dxa"/>
          </w:tcPr>
          <w:p w14:paraId="7E4BBF4F" w14:textId="77777777" w:rsidR="00CC61E4" w:rsidRPr="00367094" w:rsidRDefault="00CC61E4" w:rsidP="00587142">
            <w:pPr>
              <w:spacing w:line="240" w:lineRule="auto"/>
              <w:ind w:right="851"/>
              <w:jc w:val="both"/>
              <w:rPr>
                <w:rFonts w:ascii="Browallia New" w:hAnsi="Browallia New" w:cs="Browallia New"/>
                <w:sz w:val="28"/>
                <w:szCs w:val="28"/>
              </w:rPr>
            </w:pPr>
          </w:p>
        </w:tc>
        <w:tc>
          <w:tcPr>
            <w:tcW w:w="5554" w:type="dxa"/>
            <w:gridSpan w:val="7"/>
            <w:tcBorders>
              <w:bottom w:val="single" w:sz="4" w:space="0" w:color="auto"/>
            </w:tcBorders>
          </w:tcPr>
          <w:p w14:paraId="3AF7407F" w14:textId="77777777" w:rsidR="00CC61E4" w:rsidRPr="00367094" w:rsidRDefault="00CC61E4" w:rsidP="00587142">
            <w:pPr>
              <w:spacing w:line="240" w:lineRule="auto"/>
              <w:ind w:right="-45"/>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5042BA" w:rsidRPr="00367094" w14:paraId="5E435501" w14:textId="77777777" w:rsidTr="00047D92">
        <w:trPr>
          <w:cantSplit/>
        </w:trPr>
        <w:tc>
          <w:tcPr>
            <w:tcW w:w="3593" w:type="dxa"/>
          </w:tcPr>
          <w:p w14:paraId="4640D47E" w14:textId="77777777" w:rsidR="005042BA" w:rsidRPr="00367094" w:rsidRDefault="005042BA" w:rsidP="005042BA">
            <w:pPr>
              <w:spacing w:line="240" w:lineRule="auto"/>
              <w:ind w:right="851"/>
              <w:jc w:val="both"/>
              <w:rPr>
                <w:rFonts w:ascii="Browallia New" w:hAnsi="Browallia New" w:cs="Browallia New"/>
                <w:sz w:val="28"/>
                <w:szCs w:val="28"/>
                <w:cs/>
              </w:rPr>
            </w:pPr>
          </w:p>
        </w:tc>
        <w:tc>
          <w:tcPr>
            <w:tcW w:w="1224" w:type="dxa"/>
            <w:tcBorders>
              <w:bottom w:val="single" w:sz="4" w:space="0" w:color="auto"/>
            </w:tcBorders>
          </w:tcPr>
          <w:p w14:paraId="4024D0D9" w14:textId="300F4F40" w:rsidR="005042BA" w:rsidRPr="00367094" w:rsidRDefault="003B3B06" w:rsidP="005042BA">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rPr>
              <w:t>1</w:t>
            </w:r>
            <w:r w:rsidR="0050637B"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183" w:type="dxa"/>
          </w:tcPr>
          <w:p w14:paraId="5F6CDDF6" w14:textId="77777777" w:rsidR="005042BA" w:rsidRPr="00367094"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367094"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367094" w:rsidRDefault="005042BA" w:rsidP="005042BA">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เพิ่ม</w:t>
            </w:r>
            <w:r w:rsidRPr="00367094">
              <w:rPr>
                <w:rStyle w:val="PageNumber"/>
                <w:rFonts w:ascii="Browallia New" w:hAnsi="Browallia New" w:cs="Browallia New"/>
                <w:sz w:val="28"/>
                <w:szCs w:val="28"/>
                <w:cs/>
              </w:rPr>
              <w:t>ขึ้น</w:t>
            </w:r>
          </w:p>
        </w:tc>
        <w:tc>
          <w:tcPr>
            <w:tcW w:w="210" w:type="dxa"/>
          </w:tcPr>
          <w:p w14:paraId="0D8EB04E" w14:textId="77777777" w:rsidR="005042BA" w:rsidRPr="00367094"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367094"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367094" w:rsidRDefault="005042BA" w:rsidP="005042BA">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ลดลง</w:t>
            </w:r>
          </w:p>
        </w:tc>
        <w:tc>
          <w:tcPr>
            <w:tcW w:w="182" w:type="dxa"/>
          </w:tcPr>
          <w:p w14:paraId="61B48193" w14:textId="77777777" w:rsidR="005042BA" w:rsidRPr="00367094"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35A9EAD2" w:rsidR="005042BA" w:rsidRPr="00367094" w:rsidRDefault="00FB4B90" w:rsidP="005042BA">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BD7679" w:rsidRPr="00BD7679">
              <w:rPr>
                <w:rFonts w:ascii="Browallia New" w:hAnsi="Browallia New" w:cs="Browallia New"/>
                <w:sz w:val="28"/>
                <w:szCs w:val="28"/>
                <w:cs/>
              </w:rPr>
              <w:t>กันยายน</w:t>
            </w:r>
            <w:r w:rsidR="00047D92" w:rsidRPr="00367094">
              <w:rPr>
                <w:rFonts w:ascii="Browallia New" w:hAnsi="Browallia New" w:cs="Browallia New"/>
                <w:sz w:val="28"/>
                <w:szCs w:val="28"/>
              </w:rPr>
              <w:t>2566</w:t>
            </w:r>
          </w:p>
        </w:tc>
      </w:tr>
      <w:tr w:rsidR="00CC61E4" w:rsidRPr="00367094" w14:paraId="13D4A3A0" w14:textId="77777777" w:rsidTr="00047D92">
        <w:trPr>
          <w:cantSplit/>
          <w:trHeight w:hRule="exact" w:val="216"/>
        </w:trPr>
        <w:tc>
          <w:tcPr>
            <w:tcW w:w="3593" w:type="dxa"/>
            <w:vAlign w:val="center"/>
          </w:tcPr>
          <w:p w14:paraId="5820E266" w14:textId="3E26ACA7" w:rsidR="00CC61E4" w:rsidRPr="00367094"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4" w:type="dxa"/>
          </w:tcPr>
          <w:p w14:paraId="009A577F" w14:textId="77777777" w:rsidR="00CC61E4" w:rsidRPr="00367094"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367094"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367094"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367094"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367094"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367094"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367094" w:rsidRDefault="00CC61E4" w:rsidP="00587142">
            <w:pPr>
              <w:spacing w:line="240" w:lineRule="auto"/>
              <w:ind w:right="96"/>
              <w:jc w:val="center"/>
              <w:rPr>
                <w:rFonts w:ascii="Browallia New" w:hAnsi="Browallia New" w:cs="Browallia New"/>
                <w:sz w:val="20"/>
                <w:szCs w:val="20"/>
              </w:rPr>
            </w:pPr>
          </w:p>
        </w:tc>
      </w:tr>
      <w:tr w:rsidR="00C01E4F" w:rsidRPr="00367094" w14:paraId="724F7CDA" w14:textId="77777777" w:rsidTr="00047D92">
        <w:trPr>
          <w:cantSplit/>
        </w:trPr>
        <w:tc>
          <w:tcPr>
            <w:tcW w:w="4817" w:type="dxa"/>
            <w:gridSpan w:val="2"/>
            <w:vAlign w:val="center"/>
          </w:tcPr>
          <w:p w14:paraId="3EE67F27" w14:textId="0958D625" w:rsidR="00C01E4F" w:rsidRPr="00367094" w:rsidRDefault="00A7311D" w:rsidP="00C50382">
            <w:pPr>
              <w:tabs>
                <w:tab w:val="clear" w:pos="3742"/>
              </w:tabs>
              <w:spacing w:line="240" w:lineRule="auto"/>
              <w:ind w:left="250" w:right="175" w:hanging="180"/>
              <w:rPr>
                <w:rFonts w:ascii="Browallia New" w:hAnsi="Browallia New" w:cs="Browallia New"/>
                <w:sz w:val="28"/>
                <w:szCs w:val="28"/>
              </w:rPr>
            </w:pPr>
            <w:r w:rsidRPr="00367094">
              <w:rPr>
                <w:rFonts w:ascii="Browallia New" w:hAnsi="Browallia New" w:cs="Browallia New"/>
                <w:b/>
                <w:bCs/>
                <w:sz w:val="28"/>
                <w:szCs w:val="28"/>
                <w:cs/>
              </w:rPr>
              <w:t>เงินให้กู้ยืมระยะสั้น</w:t>
            </w:r>
            <w:r w:rsidR="00A77F28" w:rsidRPr="00367094">
              <w:rPr>
                <w:rFonts w:ascii="Browallia New" w:hAnsi="Browallia New" w:cs="Browallia New"/>
                <w:b/>
                <w:bCs/>
                <w:sz w:val="28"/>
                <w:szCs w:val="28"/>
                <w:cs/>
              </w:rPr>
              <w:t>แก่บริษัทย่อย</w:t>
            </w:r>
            <w:r w:rsidRPr="00367094">
              <w:rPr>
                <w:rFonts w:ascii="Browallia New" w:hAnsi="Browallia New" w:cs="Browallia New"/>
                <w:b/>
                <w:bCs/>
                <w:sz w:val="28"/>
                <w:szCs w:val="28"/>
                <w:cs/>
              </w:rPr>
              <w:t>และดอกเบี้ยค้างรับ</w:t>
            </w:r>
          </w:p>
        </w:tc>
        <w:tc>
          <w:tcPr>
            <w:tcW w:w="183" w:type="dxa"/>
          </w:tcPr>
          <w:p w14:paraId="2BA8D89B" w14:textId="77777777" w:rsidR="00C01E4F" w:rsidRPr="00367094" w:rsidRDefault="00C01E4F" w:rsidP="003D1F85">
            <w:pPr>
              <w:spacing w:line="240" w:lineRule="auto"/>
              <w:ind w:right="851"/>
              <w:jc w:val="right"/>
              <w:rPr>
                <w:rFonts w:ascii="Browallia New" w:hAnsi="Browallia New" w:cs="Browallia New"/>
                <w:sz w:val="28"/>
                <w:szCs w:val="28"/>
              </w:rPr>
            </w:pPr>
          </w:p>
        </w:tc>
        <w:tc>
          <w:tcPr>
            <w:tcW w:w="1229" w:type="dxa"/>
            <w:vAlign w:val="center"/>
          </w:tcPr>
          <w:p w14:paraId="078A7932" w14:textId="77777777" w:rsidR="00C01E4F" w:rsidRPr="00367094"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367094" w:rsidRDefault="00C01E4F" w:rsidP="003D1F85">
            <w:pPr>
              <w:spacing w:line="240" w:lineRule="auto"/>
              <w:ind w:right="851"/>
              <w:jc w:val="center"/>
              <w:rPr>
                <w:rFonts w:ascii="Browallia New" w:hAnsi="Browallia New" w:cs="Browallia New"/>
                <w:sz w:val="28"/>
                <w:szCs w:val="28"/>
              </w:rPr>
            </w:pPr>
          </w:p>
        </w:tc>
        <w:tc>
          <w:tcPr>
            <w:tcW w:w="1244" w:type="dxa"/>
            <w:vAlign w:val="center"/>
          </w:tcPr>
          <w:p w14:paraId="5DD7FE5F" w14:textId="77777777" w:rsidR="00C01E4F" w:rsidRPr="00367094"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367094" w:rsidRDefault="00C01E4F"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C01E4F" w:rsidRPr="00367094" w:rsidRDefault="00C01E4F" w:rsidP="003D1F85">
            <w:pPr>
              <w:spacing w:line="240" w:lineRule="auto"/>
              <w:ind w:right="96"/>
              <w:jc w:val="center"/>
              <w:rPr>
                <w:rFonts w:ascii="Browallia New" w:hAnsi="Browallia New" w:cs="Browallia New"/>
                <w:sz w:val="28"/>
                <w:szCs w:val="28"/>
              </w:rPr>
            </w:pPr>
          </w:p>
        </w:tc>
      </w:tr>
      <w:tr w:rsidR="003D1F85" w:rsidRPr="00367094" w14:paraId="3DA2B7CC" w14:textId="77777777" w:rsidTr="00047D92">
        <w:trPr>
          <w:cantSplit/>
        </w:trPr>
        <w:tc>
          <w:tcPr>
            <w:tcW w:w="3593" w:type="dxa"/>
          </w:tcPr>
          <w:p w14:paraId="5F95DE61" w14:textId="2974F587" w:rsidR="003D1F85" w:rsidRPr="00367094"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367094">
              <w:rPr>
                <w:rFonts w:ascii="Browallia New" w:hAnsi="Browallia New" w:cs="Browallia New"/>
                <w:sz w:val="28"/>
                <w:szCs w:val="28"/>
                <w:cs/>
              </w:rPr>
              <w:t>บริษัทย่อย</w:t>
            </w:r>
          </w:p>
        </w:tc>
        <w:tc>
          <w:tcPr>
            <w:tcW w:w="1224" w:type="dxa"/>
            <w:vAlign w:val="bottom"/>
          </w:tcPr>
          <w:p w14:paraId="1381245B"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367094"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FC13CA" w:rsidRPr="00367094" w14:paraId="049E2FCC" w14:textId="77777777" w:rsidTr="00047D92">
        <w:trPr>
          <w:cantSplit/>
        </w:trPr>
        <w:tc>
          <w:tcPr>
            <w:tcW w:w="3593" w:type="dxa"/>
            <w:vAlign w:val="bottom"/>
          </w:tcPr>
          <w:p w14:paraId="5917693F" w14:textId="77777777" w:rsidR="00FC13CA" w:rsidRPr="00367094" w:rsidRDefault="00FC13CA" w:rsidP="00FC13CA">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เงินให้กู้ยืม</w:t>
            </w:r>
          </w:p>
        </w:tc>
        <w:tc>
          <w:tcPr>
            <w:tcW w:w="1224" w:type="dxa"/>
          </w:tcPr>
          <w:p w14:paraId="722D82E8" w14:textId="544164E1" w:rsidR="00FC13CA" w:rsidRPr="00367094"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lang w:val="en-GB"/>
              </w:rPr>
              <w:t xml:space="preserve"> 1,412,879 </w:t>
            </w:r>
          </w:p>
        </w:tc>
        <w:tc>
          <w:tcPr>
            <w:tcW w:w="183" w:type="dxa"/>
            <w:vAlign w:val="bottom"/>
          </w:tcPr>
          <w:p w14:paraId="5703E322" w14:textId="77777777" w:rsidR="00FC13CA" w:rsidRPr="00367094" w:rsidRDefault="00FC13CA" w:rsidP="00FC13C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4B343C6E" w:rsidR="00FC13CA" w:rsidRPr="00367094" w:rsidRDefault="00BF50DB"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44</w:t>
            </w:r>
            <w:r w:rsidR="0010487A">
              <w:rPr>
                <w:rFonts w:ascii="Browallia New" w:hAnsi="Browallia New" w:cs="Browallia New"/>
                <w:sz w:val="28"/>
                <w:szCs w:val="28"/>
                <w:lang w:val="en-GB"/>
              </w:rPr>
              <w:t>5,535</w:t>
            </w:r>
          </w:p>
        </w:tc>
        <w:tc>
          <w:tcPr>
            <w:tcW w:w="210" w:type="dxa"/>
            <w:tcBorders>
              <w:left w:val="nil"/>
              <w:right w:val="nil"/>
            </w:tcBorders>
          </w:tcPr>
          <w:p w14:paraId="2AFDADE2" w14:textId="77777777" w:rsidR="00FC13CA" w:rsidRPr="00367094"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29D8FCE6" w:rsidR="00FC13CA" w:rsidRPr="002A40D3" w:rsidRDefault="002A40D3"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(307,378</w:t>
            </w:r>
            <w:r w:rsidR="0096232A">
              <w:rPr>
                <w:rFonts w:ascii="Browallia New" w:hAnsi="Browallia New" w:cs="Browallia New"/>
                <w:sz w:val="28"/>
                <w:szCs w:val="28"/>
              </w:rPr>
              <w:t>)</w:t>
            </w:r>
          </w:p>
        </w:tc>
        <w:tc>
          <w:tcPr>
            <w:tcW w:w="182" w:type="dxa"/>
            <w:tcBorders>
              <w:left w:val="nil"/>
              <w:right w:val="nil"/>
            </w:tcBorders>
          </w:tcPr>
          <w:p w14:paraId="06C084A8" w14:textId="77777777" w:rsidR="00FC13CA" w:rsidRPr="00367094"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22ADE7B1" w14:textId="627893F7" w:rsidR="00FC13CA" w:rsidRPr="00367094" w:rsidRDefault="00C03EFD"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1,551,036</w:t>
            </w:r>
          </w:p>
        </w:tc>
      </w:tr>
      <w:tr w:rsidR="00FC13CA" w:rsidRPr="00367094" w14:paraId="59B9C9B8" w14:textId="77777777" w:rsidTr="00047D92">
        <w:trPr>
          <w:cantSplit/>
        </w:trPr>
        <w:tc>
          <w:tcPr>
            <w:tcW w:w="3593" w:type="dxa"/>
            <w:vAlign w:val="bottom"/>
          </w:tcPr>
          <w:p w14:paraId="439C44F4" w14:textId="77777777" w:rsidR="00FC13CA" w:rsidRPr="00367094" w:rsidRDefault="00FC13CA" w:rsidP="00FC13CA">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ดอกเบี้ยค้างรับ</w:t>
            </w:r>
          </w:p>
        </w:tc>
        <w:tc>
          <w:tcPr>
            <w:tcW w:w="1224" w:type="dxa"/>
          </w:tcPr>
          <w:p w14:paraId="5D0E260C" w14:textId="243E7C8F" w:rsidR="00FC13CA" w:rsidRPr="00367094"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lang w:val="en-GB"/>
              </w:rPr>
              <w:t xml:space="preserve"> 43,63</w:t>
            </w:r>
            <w:r w:rsidR="00094C18">
              <w:rPr>
                <w:rFonts w:ascii="Browallia New" w:hAnsi="Browallia New" w:cs="Browallia New"/>
                <w:sz w:val="28"/>
                <w:szCs w:val="28"/>
                <w:lang w:val="en-GB"/>
              </w:rPr>
              <w:t>5</w:t>
            </w:r>
            <w:r w:rsidRPr="00367094">
              <w:rPr>
                <w:rFonts w:ascii="Browallia New" w:hAnsi="Browallia New" w:cs="Browallia New"/>
                <w:sz w:val="28"/>
                <w:szCs w:val="28"/>
                <w:lang w:val="en-GB"/>
              </w:rPr>
              <w:t xml:space="preserve"> </w:t>
            </w:r>
          </w:p>
        </w:tc>
        <w:tc>
          <w:tcPr>
            <w:tcW w:w="183" w:type="dxa"/>
            <w:vAlign w:val="bottom"/>
          </w:tcPr>
          <w:p w14:paraId="02D6794C" w14:textId="77777777" w:rsidR="00FC13CA" w:rsidRPr="00367094" w:rsidRDefault="00FC13CA" w:rsidP="00FC13C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318754AA" w:rsidR="00FC13CA" w:rsidRPr="00F91988" w:rsidRDefault="006143F3"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lang w:val="en-GB"/>
              </w:rPr>
              <w:t>74,</w:t>
            </w:r>
            <w:r w:rsidR="00AB2A62">
              <w:rPr>
                <w:rFonts w:ascii="Browallia New" w:hAnsi="Browallia New" w:cs="Browallia New"/>
                <w:sz w:val="28"/>
                <w:szCs w:val="28"/>
              </w:rPr>
              <w:t>61</w:t>
            </w:r>
            <w:r w:rsidR="00F449A3">
              <w:rPr>
                <w:rFonts w:ascii="Browallia New" w:hAnsi="Browallia New" w:cs="Browallia New"/>
                <w:sz w:val="28"/>
                <w:szCs w:val="28"/>
              </w:rPr>
              <w:t>9</w:t>
            </w:r>
          </w:p>
        </w:tc>
        <w:tc>
          <w:tcPr>
            <w:tcW w:w="210" w:type="dxa"/>
            <w:tcBorders>
              <w:left w:val="nil"/>
              <w:right w:val="nil"/>
            </w:tcBorders>
          </w:tcPr>
          <w:p w14:paraId="5FC0907C" w14:textId="77777777" w:rsidR="00FC13CA" w:rsidRPr="00367094"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176ECCE3" w:rsidR="00FC13CA" w:rsidRPr="00367094" w:rsidRDefault="0096232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(6</w:t>
            </w:r>
            <w:r w:rsidR="00AB2A62">
              <w:rPr>
                <w:rFonts w:ascii="Browallia New" w:hAnsi="Browallia New" w:cs="Browallia New"/>
                <w:sz w:val="28"/>
                <w:szCs w:val="28"/>
                <w:lang w:val="en-GB"/>
              </w:rPr>
              <w:t>2</w:t>
            </w:r>
            <w:r>
              <w:rPr>
                <w:rFonts w:ascii="Browallia New" w:hAnsi="Browallia New" w:cs="Browallia New"/>
                <w:sz w:val="28"/>
                <w:szCs w:val="28"/>
                <w:lang w:val="en-GB"/>
              </w:rPr>
              <w:t>,</w:t>
            </w:r>
            <w:r w:rsidR="00AB2A62">
              <w:rPr>
                <w:rFonts w:ascii="Browallia New" w:hAnsi="Browallia New" w:cs="Browallia New"/>
                <w:sz w:val="28"/>
                <w:szCs w:val="28"/>
                <w:lang w:val="en-GB"/>
              </w:rPr>
              <w:t>03</w:t>
            </w:r>
            <w:r w:rsidR="00240B17">
              <w:rPr>
                <w:rFonts w:ascii="Browallia New" w:hAnsi="Browallia New" w:cs="Browallia New"/>
                <w:sz w:val="28"/>
                <w:szCs w:val="28"/>
                <w:lang w:val="en-GB"/>
              </w:rPr>
              <w:t>4</w:t>
            </w:r>
            <w:r>
              <w:rPr>
                <w:rFonts w:ascii="Browallia New" w:hAnsi="Browallia New" w:cs="Browallia New"/>
                <w:sz w:val="28"/>
                <w:szCs w:val="28"/>
                <w:lang w:val="en-GB"/>
              </w:rPr>
              <w:t>)</w:t>
            </w:r>
          </w:p>
        </w:tc>
        <w:tc>
          <w:tcPr>
            <w:tcW w:w="182" w:type="dxa"/>
            <w:tcBorders>
              <w:left w:val="nil"/>
              <w:right w:val="nil"/>
            </w:tcBorders>
          </w:tcPr>
          <w:p w14:paraId="68355EB9" w14:textId="77777777" w:rsidR="00FC13CA" w:rsidRPr="00367094"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627FBE70" w14:textId="5A0BB2A1" w:rsidR="00FC13CA" w:rsidRPr="00367094" w:rsidRDefault="00C03EFD"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56,220</w:t>
            </w:r>
          </w:p>
        </w:tc>
      </w:tr>
      <w:tr w:rsidR="00FC13CA" w:rsidRPr="00367094" w14:paraId="4ACAE01F" w14:textId="77777777" w:rsidTr="00047D92">
        <w:trPr>
          <w:cantSplit/>
        </w:trPr>
        <w:tc>
          <w:tcPr>
            <w:tcW w:w="3593" w:type="dxa"/>
          </w:tcPr>
          <w:p w14:paraId="7FF2576F" w14:textId="77777777" w:rsidR="00FC13CA" w:rsidRPr="00367094" w:rsidRDefault="00FC13CA" w:rsidP="00FC13CA">
            <w:pPr>
              <w:tabs>
                <w:tab w:val="clear" w:pos="227"/>
              </w:tabs>
              <w:spacing w:line="240" w:lineRule="auto"/>
              <w:ind w:left="237" w:firstLine="13"/>
              <w:rPr>
                <w:rFonts w:ascii="Browallia New" w:hAnsi="Browallia New" w:cs="Browallia New"/>
                <w:sz w:val="28"/>
                <w:szCs w:val="28"/>
              </w:rPr>
            </w:pPr>
            <w:r w:rsidRPr="00367094">
              <w:rPr>
                <w:rFonts w:ascii="Browallia New" w:hAnsi="Browallia New" w:cs="Browallia New"/>
                <w:sz w:val="28"/>
                <w:szCs w:val="28"/>
                <w:cs/>
              </w:rPr>
              <w:t>รวม</w:t>
            </w:r>
          </w:p>
        </w:tc>
        <w:tc>
          <w:tcPr>
            <w:tcW w:w="1224" w:type="dxa"/>
            <w:tcBorders>
              <w:top w:val="single" w:sz="4" w:space="0" w:color="auto"/>
              <w:bottom w:val="single" w:sz="12" w:space="0" w:color="auto"/>
            </w:tcBorders>
          </w:tcPr>
          <w:p w14:paraId="0F1141E0" w14:textId="095DBC5B" w:rsidR="00FC13CA" w:rsidRPr="00367094" w:rsidRDefault="00DC63D6"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1,456,</w:t>
            </w:r>
            <w:r w:rsidR="00F449A3">
              <w:rPr>
                <w:rFonts w:ascii="Browallia New" w:hAnsi="Browallia New" w:cs="Browallia New"/>
                <w:noProof/>
                <w:sz w:val="28"/>
                <w:szCs w:val="28"/>
                <w:lang w:val="en-GB"/>
              </w:rPr>
              <w:t>514</w:t>
            </w:r>
            <w:r>
              <w:rPr>
                <w:rFonts w:ascii="Browallia New" w:hAnsi="Browallia New" w:cs="Browallia New"/>
                <w:sz w:val="28"/>
                <w:szCs w:val="28"/>
                <w:lang w:val="en-GB"/>
              </w:rPr>
              <w:fldChar w:fldCharType="end"/>
            </w:r>
            <w:r w:rsidR="00FC13CA" w:rsidRPr="00367094">
              <w:rPr>
                <w:rFonts w:ascii="Browallia New" w:hAnsi="Browallia New" w:cs="Browallia New"/>
                <w:sz w:val="28"/>
                <w:szCs w:val="28"/>
                <w:lang w:val="en-GB"/>
              </w:rPr>
              <w:t xml:space="preserve"> </w:t>
            </w:r>
          </w:p>
        </w:tc>
        <w:tc>
          <w:tcPr>
            <w:tcW w:w="183" w:type="dxa"/>
            <w:vAlign w:val="bottom"/>
          </w:tcPr>
          <w:p w14:paraId="2418EE4A" w14:textId="77777777" w:rsidR="00FC13CA" w:rsidRPr="00367094" w:rsidRDefault="00FC13CA" w:rsidP="00FC13CA">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5405186A" w:rsidR="00FC13CA" w:rsidRPr="00367094" w:rsidRDefault="002F137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520,</w:t>
            </w:r>
            <w:r w:rsidR="00F449A3">
              <w:rPr>
                <w:rFonts w:ascii="Browallia New" w:hAnsi="Browallia New" w:cs="Browallia New"/>
                <w:noProof/>
                <w:sz w:val="28"/>
                <w:szCs w:val="28"/>
                <w:lang w:val="en-GB"/>
              </w:rPr>
              <w:t>154</w:t>
            </w:r>
            <w:r>
              <w:rPr>
                <w:rFonts w:ascii="Browallia New" w:hAnsi="Browallia New" w:cs="Browallia New"/>
                <w:sz w:val="28"/>
                <w:szCs w:val="28"/>
                <w:lang w:val="en-GB"/>
              </w:rPr>
              <w:fldChar w:fldCharType="end"/>
            </w:r>
          </w:p>
        </w:tc>
        <w:tc>
          <w:tcPr>
            <w:tcW w:w="210" w:type="dxa"/>
            <w:tcBorders>
              <w:left w:val="nil"/>
              <w:right w:val="nil"/>
            </w:tcBorders>
          </w:tcPr>
          <w:p w14:paraId="516A7CE3" w14:textId="77777777" w:rsidR="00FC13CA" w:rsidRPr="00367094"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03F14FE1" w:rsidR="00FC13CA" w:rsidRPr="00367094" w:rsidRDefault="00F46AFE"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(369,412)</w:t>
            </w:r>
            <w:r>
              <w:rPr>
                <w:rFonts w:ascii="Browallia New" w:hAnsi="Browallia New" w:cs="Browallia New"/>
                <w:sz w:val="28"/>
                <w:szCs w:val="28"/>
              </w:rPr>
              <w:fldChar w:fldCharType="end"/>
            </w:r>
          </w:p>
        </w:tc>
        <w:tc>
          <w:tcPr>
            <w:tcW w:w="182" w:type="dxa"/>
            <w:tcBorders>
              <w:left w:val="nil"/>
              <w:right w:val="nil"/>
            </w:tcBorders>
          </w:tcPr>
          <w:p w14:paraId="0011EECD" w14:textId="77777777" w:rsidR="00FC13CA" w:rsidRPr="00367094"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tcPr>
          <w:p w14:paraId="4B02F056" w14:textId="40457524" w:rsidR="00FC13CA" w:rsidRPr="00367094" w:rsidRDefault="007567F6"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1,607,256</w:t>
            </w:r>
          </w:p>
        </w:tc>
      </w:tr>
    </w:tbl>
    <w:p w14:paraId="1EBF0303" w14:textId="0F56C266" w:rsidR="002F728D" w:rsidRPr="00367094"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1C69A21" w14:textId="1548E731" w:rsidR="009E3D5C" w:rsidRPr="00367094"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รายการเคลื่อนไหวของเงินกู้ยืมระยะสั้นจากบุคคลและบริษัทเกี่ยวข้องและดอกเบี้ยค้างจ่าย</w:t>
      </w:r>
      <w:r w:rsidR="00563321" w:rsidRPr="00367094">
        <w:rPr>
          <w:rFonts w:ascii="Browallia New" w:hAnsi="Browallia New" w:cs="Browallia New"/>
          <w:sz w:val="28"/>
          <w:szCs w:val="28"/>
          <w:cs/>
        </w:rPr>
        <w:t>ใน</w:t>
      </w:r>
      <w:r w:rsidR="00527B1F" w:rsidRPr="00367094">
        <w:rPr>
          <w:rFonts w:ascii="Browallia New" w:hAnsi="Browallia New" w:cs="Browallia New"/>
          <w:sz w:val="28"/>
          <w:szCs w:val="28"/>
          <w:cs/>
        </w:rPr>
        <w:t>ระหว่างงวด</w:t>
      </w:r>
      <w:r w:rsidR="00BD7679">
        <w:rPr>
          <w:rFonts w:ascii="Browallia New" w:hAnsi="Browallia New" w:cs="Browallia New" w:hint="cs"/>
          <w:sz w:val="28"/>
          <w:szCs w:val="28"/>
          <w:cs/>
        </w:rPr>
        <w:t>เก้า</w:t>
      </w:r>
      <w:r w:rsidR="00527B1F" w:rsidRPr="00367094">
        <w:rPr>
          <w:rFonts w:ascii="Browallia New" w:hAnsi="Browallia New" w:cs="Browallia New"/>
          <w:sz w:val="28"/>
          <w:szCs w:val="28"/>
          <w:cs/>
        </w:rPr>
        <w:t>เดือนสิ้นสุดวันที่</w:t>
      </w:r>
      <w:r w:rsidR="00527B1F" w:rsidRPr="00367094">
        <w:rPr>
          <w:rFonts w:ascii="Browallia New" w:hAnsi="Browallia New" w:cs="Browallia New"/>
          <w:sz w:val="28"/>
          <w:szCs w:val="28"/>
        </w:rPr>
        <w:t xml:space="preserve"> 30</w:t>
      </w:r>
      <w:r w:rsidR="00527B1F" w:rsidRPr="00367094">
        <w:rPr>
          <w:rFonts w:ascii="Browallia New" w:hAnsi="Browallia New" w:cs="Browallia New"/>
          <w:sz w:val="28"/>
          <w:szCs w:val="28"/>
          <w:cs/>
        </w:rPr>
        <w:t xml:space="preserve"> </w:t>
      </w:r>
      <w:r w:rsidR="00BD7679" w:rsidRPr="00BD7679">
        <w:rPr>
          <w:rFonts w:ascii="Browallia New" w:hAnsi="Browallia New" w:cs="Browallia New"/>
          <w:sz w:val="28"/>
          <w:szCs w:val="28"/>
          <w:cs/>
        </w:rPr>
        <w:t>กันยายน</w:t>
      </w:r>
      <w:r w:rsidR="00FC13CA" w:rsidRPr="00367094">
        <w:rPr>
          <w:rFonts w:ascii="Browallia New" w:hAnsi="Browallia New" w:cs="Browallia New"/>
          <w:sz w:val="28"/>
          <w:szCs w:val="28"/>
          <w:cs/>
        </w:rPr>
        <w:t xml:space="preserve"> </w:t>
      </w:r>
      <w:r w:rsidR="00FC13CA" w:rsidRPr="00367094">
        <w:rPr>
          <w:rFonts w:ascii="Browallia New" w:hAnsi="Browallia New" w:cs="Browallia New"/>
          <w:sz w:val="28"/>
          <w:szCs w:val="28"/>
        </w:rPr>
        <w:t>2566</w:t>
      </w:r>
      <w:r w:rsidR="005A0693"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มีดังนี้</w:t>
      </w:r>
    </w:p>
    <w:p w14:paraId="5812C9E9" w14:textId="77777777" w:rsidR="006971B8" w:rsidRPr="00367094" w:rsidRDefault="006971B8" w:rsidP="001B4041">
      <w:pPr>
        <w:spacing w:line="240" w:lineRule="auto"/>
        <w:ind w:left="426"/>
        <w:jc w:val="thaiDistribute"/>
        <w:rPr>
          <w:rFonts w:ascii="Browallia New" w:hAnsi="Browallia New" w:cs="Browallia New"/>
          <w:sz w:val="16"/>
          <w:szCs w:val="16"/>
          <w:lang w:val="en-GB"/>
        </w:rPr>
      </w:pPr>
    </w:p>
    <w:tbl>
      <w:tblPr>
        <w:tblW w:w="9132" w:type="dxa"/>
        <w:tblInd w:w="308" w:type="dxa"/>
        <w:tblLayout w:type="fixed"/>
        <w:tblCellMar>
          <w:left w:w="46" w:type="dxa"/>
          <w:right w:w="46" w:type="dxa"/>
        </w:tblCellMar>
        <w:tblLook w:val="04A0" w:firstRow="1" w:lastRow="0" w:firstColumn="1" w:lastColumn="0" w:noHBand="0" w:noVBand="1"/>
      </w:tblPr>
      <w:tblGrid>
        <w:gridCol w:w="3589"/>
        <w:gridCol w:w="1246"/>
        <w:gridCol w:w="180"/>
        <w:gridCol w:w="1219"/>
        <w:gridCol w:w="210"/>
        <w:gridCol w:w="1260"/>
        <w:gridCol w:w="180"/>
        <w:gridCol w:w="1248"/>
      </w:tblGrid>
      <w:tr w:rsidR="006701DA" w:rsidRPr="00367094" w14:paraId="4A67DB8B" w14:textId="77777777" w:rsidTr="005B42F4">
        <w:trPr>
          <w:tblHeader/>
        </w:trPr>
        <w:tc>
          <w:tcPr>
            <w:tcW w:w="3589" w:type="dxa"/>
          </w:tcPr>
          <w:p w14:paraId="63D8C3CA" w14:textId="77777777" w:rsidR="006701DA" w:rsidRPr="00367094" w:rsidRDefault="006701DA" w:rsidP="001B4041">
            <w:pPr>
              <w:spacing w:line="240" w:lineRule="auto"/>
              <w:ind w:right="851"/>
              <w:jc w:val="both"/>
              <w:rPr>
                <w:rFonts w:ascii="Browallia New" w:hAnsi="Browallia New" w:cs="Browallia New"/>
                <w:sz w:val="28"/>
                <w:szCs w:val="28"/>
              </w:rPr>
            </w:pPr>
            <w:r w:rsidRPr="00367094">
              <w:rPr>
                <w:rFonts w:ascii="Browallia New" w:hAnsi="Browallia New" w:cs="Browallia New"/>
                <w:sz w:val="28"/>
                <w:szCs w:val="28"/>
                <w:cs/>
              </w:rPr>
              <w:br w:type="page"/>
            </w:r>
          </w:p>
        </w:tc>
        <w:tc>
          <w:tcPr>
            <w:tcW w:w="5543" w:type="dxa"/>
            <w:gridSpan w:val="7"/>
            <w:hideMark/>
          </w:tcPr>
          <w:p w14:paraId="0DDBF58D" w14:textId="77777777" w:rsidR="006701DA" w:rsidRPr="00367094" w:rsidRDefault="006701DA" w:rsidP="001B4041">
            <w:pPr>
              <w:tabs>
                <w:tab w:val="clear" w:pos="4678"/>
              </w:tabs>
              <w:spacing w:line="240" w:lineRule="auto"/>
              <w:jc w:val="right"/>
              <w:rPr>
                <w:rFonts w:ascii="Browallia New" w:hAnsi="Browallia New" w:cs="Browallia New"/>
                <w:sz w:val="28"/>
                <w:szCs w:val="28"/>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6701DA" w:rsidRPr="00367094" w14:paraId="70F1AFE9" w14:textId="77777777" w:rsidTr="005B42F4">
        <w:trPr>
          <w:tblHeader/>
        </w:trPr>
        <w:tc>
          <w:tcPr>
            <w:tcW w:w="3589" w:type="dxa"/>
          </w:tcPr>
          <w:p w14:paraId="0D5E3B9D" w14:textId="77777777" w:rsidR="006701DA" w:rsidRPr="00367094"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77777777" w:rsidR="006701DA" w:rsidRPr="00367094" w:rsidRDefault="006701DA" w:rsidP="001B4041">
            <w:pPr>
              <w:spacing w:line="240" w:lineRule="auto"/>
              <w:ind w:right="-45"/>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r>
      <w:tr w:rsidR="00A91B22" w:rsidRPr="00367094" w14:paraId="69215947" w14:textId="77777777" w:rsidTr="005B42F4">
        <w:trPr>
          <w:tblHeader/>
        </w:trPr>
        <w:tc>
          <w:tcPr>
            <w:tcW w:w="3589" w:type="dxa"/>
          </w:tcPr>
          <w:p w14:paraId="02F669C5" w14:textId="77777777" w:rsidR="00A91B22" w:rsidRPr="00367094"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3E757923" w:rsidR="00A91B22" w:rsidRPr="00367094" w:rsidRDefault="003B3B06"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rPr>
              <w:t>1</w:t>
            </w:r>
            <w:r w:rsidR="00A91B22"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180" w:type="dxa"/>
          </w:tcPr>
          <w:p w14:paraId="5479966D" w14:textId="77777777" w:rsidR="00A91B22" w:rsidRPr="00367094"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cs/>
              </w:rPr>
              <w:t>เพิ่ม</w:t>
            </w:r>
            <w:r w:rsidRPr="00367094">
              <w:rPr>
                <w:rStyle w:val="PageNumber"/>
                <w:rFonts w:ascii="Browallia New" w:hAnsi="Browallia New" w:cs="Browallia New"/>
                <w:sz w:val="28"/>
                <w:szCs w:val="28"/>
                <w:cs/>
              </w:rPr>
              <w:t>ขึ้น</w:t>
            </w:r>
          </w:p>
        </w:tc>
        <w:tc>
          <w:tcPr>
            <w:tcW w:w="210" w:type="dxa"/>
          </w:tcPr>
          <w:p w14:paraId="4E30AD77" w14:textId="77777777" w:rsidR="00A91B22" w:rsidRPr="00367094"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cs/>
              </w:rPr>
              <w:t>ลดลง</w:t>
            </w:r>
          </w:p>
        </w:tc>
        <w:tc>
          <w:tcPr>
            <w:tcW w:w="180" w:type="dxa"/>
          </w:tcPr>
          <w:p w14:paraId="6D13EA32" w14:textId="77777777" w:rsidR="00A91B22" w:rsidRPr="00367094"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657E585C" w:rsidR="00A91B22" w:rsidRPr="00367094" w:rsidRDefault="00527B1F" w:rsidP="00A91B22">
            <w:pPr>
              <w:tabs>
                <w:tab w:val="clear" w:pos="907"/>
              </w:tabs>
              <w:spacing w:line="240" w:lineRule="auto"/>
              <w:ind w:left="-46" w:right="-45"/>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BD7679" w:rsidRPr="00BD7679">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FC13CA" w:rsidRPr="00367094">
              <w:rPr>
                <w:rFonts w:ascii="Browallia New" w:hAnsi="Browallia New" w:cs="Browallia New"/>
                <w:sz w:val="28"/>
                <w:szCs w:val="28"/>
              </w:rPr>
              <w:t>2566</w:t>
            </w:r>
          </w:p>
        </w:tc>
      </w:tr>
      <w:tr w:rsidR="006701DA" w:rsidRPr="00367094" w14:paraId="2387D20C" w14:textId="77777777" w:rsidTr="005B42F4">
        <w:trPr>
          <w:trHeight w:hRule="exact" w:val="216"/>
        </w:trPr>
        <w:tc>
          <w:tcPr>
            <w:tcW w:w="3589" w:type="dxa"/>
            <w:vAlign w:val="bottom"/>
          </w:tcPr>
          <w:p w14:paraId="3F6AE570" w14:textId="3016C745" w:rsidR="006701DA" w:rsidRPr="00367094" w:rsidRDefault="006701DA" w:rsidP="001B4041">
            <w:pPr>
              <w:spacing w:line="240" w:lineRule="auto"/>
              <w:ind w:right="-44"/>
              <w:rPr>
                <w:rFonts w:ascii="Browallia New" w:hAnsi="Browallia New" w:cs="Browallia New"/>
                <w:sz w:val="20"/>
                <w:szCs w:val="20"/>
              </w:rPr>
            </w:pPr>
          </w:p>
        </w:tc>
        <w:tc>
          <w:tcPr>
            <w:tcW w:w="1246" w:type="dxa"/>
            <w:vAlign w:val="center"/>
          </w:tcPr>
          <w:p w14:paraId="02F0E211" w14:textId="77777777" w:rsidR="006701DA" w:rsidRPr="00367094"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367094"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367094"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367094"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367094"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367094"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367094" w:rsidRDefault="006701DA" w:rsidP="001B4041">
            <w:pPr>
              <w:spacing w:line="240" w:lineRule="auto"/>
              <w:ind w:right="74"/>
              <w:jc w:val="right"/>
              <w:rPr>
                <w:rFonts w:ascii="Browallia New" w:hAnsi="Browallia New" w:cs="Browallia New"/>
                <w:sz w:val="20"/>
                <w:szCs w:val="20"/>
              </w:rPr>
            </w:pPr>
          </w:p>
        </w:tc>
      </w:tr>
      <w:tr w:rsidR="00401619" w:rsidRPr="00367094" w14:paraId="57876A66" w14:textId="77777777" w:rsidTr="005B42F4">
        <w:tc>
          <w:tcPr>
            <w:tcW w:w="6234" w:type="dxa"/>
            <w:gridSpan w:val="4"/>
            <w:vAlign w:val="center"/>
          </w:tcPr>
          <w:p w14:paraId="5DD4D953" w14:textId="134D1132" w:rsidR="00401619" w:rsidRPr="00367094" w:rsidRDefault="00401619" w:rsidP="00C50382">
            <w:pPr>
              <w:tabs>
                <w:tab w:val="clear" w:pos="3742"/>
              </w:tabs>
              <w:spacing w:line="240" w:lineRule="auto"/>
              <w:ind w:left="250" w:right="175" w:hanging="180"/>
              <w:rPr>
                <w:rFonts w:ascii="Browallia New" w:hAnsi="Browallia New" w:cs="Browallia New"/>
                <w:sz w:val="28"/>
                <w:szCs w:val="28"/>
              </w:rPr>
            </w:pPr>
            <w:r w:rsidRPr="00367094">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367094"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367094"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367094"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367094" w:rsidRDefault="00401619" w:rsidP="006729DE">
            <w:pPr>
              <w:spacing w:line="240" w:lineRule="auto"/>
              <w:ind w:right="74"/>
              <w:jc w:val="right"/>
              <w:rPr>
                <w:rFonts w:ascii="Browallia New" w:hAnsi="Browallia New" w:cs="Browallia New"/>
                <w:sz w:val="28"/>
                <w:szCs w:val="28"/>
              </w:rPr>
            </w:pPr>
          </w:p>
        </w:tc>
      </w:tr>
      <w:tr w:rsidR="006729DE" w:rsidRPr="00367094" w14:paraId="2724460A" w14:textId="77777777" w:rsidTr="005B42F4">
        <w:tc>
          <w:tcPr>
            <w:tcW w:w="3589" w:type="dxa"/>
            <w:vAlign w:val="bottom"/>
            <w:hideMark/>
          </w:tcPr>
          <w:p w14:paraId="2C91ECC1" w14:textId="5A54AC2A" w:rsidR="006729DE" w:rsidRPr="00367094" w:rsidRDefault="006729DE" w:rsidP="006729DE">
            <w:pPr>
              <w:spacing w:line="240" w:lineRule="auto"/>
              <w:ind w:left="70"/>
              <w:rPr>
                <w:rFonts w:ascii="Browallia New" w:hAnsi="Browallia New" w:cs="Browallia New"/>
                <w:sz w:val="28"/>
                <w:szCs w:val="28"/>
              </w:rPr>
            </w:pPr>
            <w:bookmarkStart w:id="0" w:name="_Hlk482144152"/>
            <w:r w:rsidRPr="00367094">
              <w:rPr>
                <w:rFonts w:ascii="Browallia New" w:hAnsi="Browallia New" w:cs="Browallia New"/>
                <w:sz w:val="28"/>
                <w:szCs w:val="28"/>
                <w:cs/>
              </w:rPr>
              <w:t>บุคคล</w:t>
            </w:r>
            <w:r w:rsidR="007F1CEB" w:rsidRPr="00367094">
              <w:rPr>
                <w:rFonts w:ascii="Browallia New" w:hAnsi="Browallia New" w:cs="Browallia New"/>
                <w:sz w:val="28"/>
                <w:szCs w:val="28"/>
                <w:cs/>
              </w:rPr>
              <w:t>และบริษัท</w:t>
            </w:r>
            <w:r w:rsidRPr="00367094">
              <w:rPr>
                <w:rFonts w:ascii="Browallia New" w:hAnsi="Browallia New" w:cs="Browallia New"/>
                <w:sz w:val="28"/>
                <w:szCs w:val="28"/>
                <w:cs/>
              </w:rPr>
              <w:t>ที่เกี่ยวข้อง</w:t>
            </w:r>
          </w:p>
        </w:tc>
        <w:tc>
          <w:tcPr>
            <w:tcW w:w="1246" w:type="dxa"/>
            <w:vAlign w:val="center"/>
          </w:tcPr>
          <w:p w14:paraId="75346C25" w14:textId="77777777" w:rsidR="006729DE" w:rsidRPr="00367094"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367094"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367094"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367094"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367094"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367094"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367094" w:rsidRDefault="006729DE" w:rsidP="006729DE">
            <w:pPr>
              <w:spacing w:line="240" w:lineRule="auto"/>
              <w:ind w:right="74"/>
              <w:jc w:val="right"/>
              <w:rPr>
                <w:rFonts w:ascii="Browallia New" w:hAnsi="Browallia New" w:cs="Browallia New"/>
                <w:sz w:val="28"/>
                <w:szCs w:val="28"/>
              </w:rPr>
            </w:pPr>
          </w:p>
        </w:tc>
      </w:tr>
      <w:tr w:rsidR="002C20AF" w:rsidRPr="00367094" w14:paraId="3EB95896" w14:textId="77777777">
        <w:tc>
          <w:tcPr>
            <w:tcW w:w="3589" w:type="dxa"/>
            <w:vAlign w:val="bottom"/>
            <w:hideMark/>
          </w:tcPr>
          <w:p w14:paraId="359FBC3C" w14:textId="77777777" w:rsidR="002C20AF" w:rsidRPr="00367094" w:rsidRDefault="002C20AF" w:rsidP="002C20AF">
            <w:pPr>
              <w:tabs>
                <w:tab w:val="clear" w:pos="227"/>
              </w:tabs>
              <w:spacing w:line="240" w:lineRule="auto"/>
              <w:ind w:left="237"/>
              <w:rPr>
                <w:rFonts w:ascii="Browallia New" w:hAnsi="Browallia New" w:cs="Browallia New"/>
                <w:sz w:val="28"/>
                <w:szCs w:val="28"/>
                <w:lang w:val="en-GB"/>
              </w:rPr>
            </w:pPr>
            <w:r w:rsidRPr="00367094">
              <w:rPr>
                <w:rFonts w:ascii="Browallia New" w:hAnsi="Browallia New" w:cs="Browallia New"/>
                <w:sz w:val="28"/>
                <w:szCs w:val="28"/>
                <w:cs/>
              </w:rPr>
              <w:t>เงินกู้ยืม</w:t>
            </w:r>
          </w:p>
        </w:tc>
        <w:tc>
          <w:tcPr>
            <w:tcW w:w="1246" w:type="dxa"/>
            <w:shd w:val="clear" w:color="auto" w:fill="auto"/>
            <w:vAlign w:val="bottom"/>
          </w:tcPr>
          <w:p w14:paraId="4C051207" w14:textId="4173B59F"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lang w:val="en-GB"/>
              </w:rPr>
              <w:t>1,894,000</w:t>
            </w:r>
          </w:p>
        </w:tc>
        <w:tc>
          <w:tcPr>
            <w:tcW w:w="180" w:type="dxa"/>
            <w:shd w:val="clear" w:color="auto" w:fill="auto"/>
          </w:tcPr>
          <w:p w14:paraId="79917446" w14:textId="2C523F36" w:rsidR="002C20AF" w:rsidRPr="00367094" w:rsidRDefault="002C20AF" w:rsidP="002C20AF">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367412C0" w:rsidR="002C20AF" w:rsidRPr="00367094" w:rsidRDefault="003023F5"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292,500</w:t>
            </w:r>
          </w:p>
        </w:tc>
        <w:tc>
          <w:tcPr>
            <w:tcW w:w="210" w:type="dxa"/>
            <w:shd w:val="clear" w:color="auto" w:fill="auto"/>
          </w:tcPr>
          <w:p w14:paraId="5269A648" w14:textId="6B7ECE12"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7403E99A" w:rsidR="002C20AF" w:rsidRPr="00367094" w:rsidRDefault="003023F5"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(887,913)</w:t>
            </w:r>
          </w:p>
        </w:tc>
        <w:tc>
          <w:tcPr>
            <w:tcW w:w="180" w:type="dxa"/>
            <w:shd w:val="clear" w:color="auto" w:fill="auto"/>
          </w:tcPr>
          <w:p w14:paraId="06C10FAE" w14:textId="6B88B489"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4C3BD71F" w:rsidR="002C20AF" w:rsidRPr="00367094" w:rsidRDefault="000407ED"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1,298,587</w:t>
            </w:r>
          </w:p>
        </w:tc>
      </w:tr>
      <w:tr w:rsidR="002C20AF" w:rsidRPr="00367094" w14:paraId="78D6B02B" w14:textId="77777777">
        <w:tc>
          <w:tcPr>
            <w:tcW w:w="3589" w:type="dxa"/>
            <w:vAlign w:val="bottom"/>
            <w:hideMark/>
          </w:tcPr>
          <w:p w14:paraId="67884942" w14:textId="77777777" w:rsidR="002C20AF" w:rsidRPr="00367094" w:rsidRDefault="002C20AF" w:rsidP="002C20AF">
            <w:pPr>
              <w:tabs>
                <w:tab w:val="clear" w:pos="227"/>
              </w:tabs>
              <w:spacing w:line="240" w:lineRule="auto"/>
              <w:ind w:left="237"/>
              <w:rPr>
                <w:rFonts w:ascii="Browallia New" w:hAnsi="Browallia New" w:cs="Browallia New"/>
                <w:sz w:val="28"/>
                <w:szCs w:val="28"/>
              </w:rPr>
            </w:pPr>
            <w:r w:rsidRPr="00367094">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vAlign w:val="bottom"/>
          </w:tcPr>
          <w:p w14:paraId="726F4FDA" w14:textId="0F0B66D0"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lang w:val="en-GB"/>
              </w:rPr>
              <w:t>24,880</w:t>
            </w:r>
          </w:p>
        </w:tc>
        <w:tc>
          <w:tcPr>
            <w:tcW w:w="180" w:type="dxa"/>
            <w:shd w:val="clear" w:color="auto" w:fill="auto"/>
          </w:tcPr>
          <w:p w14:paraId="33574719" w14:textId="6A4FC684" w:rsidR="002C20AF" w:rsidRPr="00367094" w:rsidRDefault="002C20AF" w:rsidP="002C20AF">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570368F8" w:rsidR="002C20AF" w:rsidRPr="00367094" w:rsidRDefault="003023F5"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87,060</w:t>
            </w:r>
          </w:p>
        </w:tc>
        <w:tc>
          <w:tcPr>
            <w:tcW w:w="210" w:type="dxa"/>
            <w:shd w:val="clear" w:color="auto" w:fill="auto"/>
          </w:tcPr>
          <w:p w14:paraId="1AAE54F7" w14:textId="7AB4842B"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72F9BF64" w:rsidR="002C20AF" w:rsidRPr="00367094" w:rsidRDefault="003023F5"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(92,022)</w:t>
            </w:r>
          </w:p>
        </w:tc>
        <w:tc>
          <w:tcPr>
            <w:tcW w:w="180" w:type="dxa"/>
            <w:shd w:val="clear" w:color="auto" w:fill="auto"/>
          </w:tcPr>
          <w:p w14:paraId="33FDC637" w14:textId="7682EEAB"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1A4172D1" w:rsidR="002C20AF" w:rsidRPr="00367094" w:rsidRDefault="000407ED"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19,918</w:t>
            </w:r>
          </w:p>
        </w:tc>
      </w:tr>
      <w:tr w:rsidR="002C20AF" w:rsidRPr="00367094" w14:paraId="0AA2F252" w14:textId="77777777">
        <w:tc>
          <w:tcPr>
            <w:tcW w:w="3589" w:type="dxa"/>
            <w:hideMark/>
          </w:tcPr>
          <w:p w14:paraId="5F3152B0" w14:textId="77777777" w:rsidR="002C20AF" w:rsidRPr="00367094" w:rsidRDefault="002C20AF" w:rsidP="002C20AF">
            <w:pPr>
              <w:tabs>
                <w:tab w:val="clear" w:pos="227"/>
              </w:tabs>
              <w:spacing w:line="240" w:lineRule="auto"/>
              <w:ind w:left="237" w:firstLine="13"/>
              <w:rPr>
                <w:rFonts w:ascii="Browallia New" w:hAnsi="Browallia New" w:cs="Browallia New"/>
                <w:sz w:val="28"/>
                <w:szCs w:val="28"/>
              </w:rPr>
            </w:pPr>
            <w:r w:rsidRPr="00367094">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vAlign w:val="bottom"/>
          </w:tcPr>
          <w:p w14:paraId="023E0787" w14:textId="4373E911"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lang w:val="en-GB"/>
              </w:rPr>
              <w:t>1,918,880</w:t>
            </w:r>
          </w:p>
        </w:tc>
        <w:tc>
          <w:tcPr>
            <w:tcW w:w="180" w:type="dxa"/>
            <w:shd w:val="clear" w:color="auto" w:fill="auto"/>
          </w:tcPr>
          <w:p w14:paraId="20B37480" w14:textId="117FB63C" w:rsidR="002C20AF" w:rsidRPr="00367094" w:rsidRDefault="002C20AF" w:rsidP="002C20AF">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22D112EF" w:rsidR="002C20AF" w:rsidRPr="00367094" w:rsidRDefault="003023F5"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379,560</w:t>
            </w:r>
          </w:p>
        </w:tc>
        <w:tc>
          <w:tcPr>
            <w:tcW w:w="210" w:type="dxa"/>
            <w:shd w:val="clear" w:color="auto" w:fill="auto"/>
          </w:tcPr>
          <w:p w14:paraId="6A4387A0" w14:textId="7A3F5ABB"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0A073192" w:rsidR="002C20AF" w:rsidRPr="00367094" w:rsidRDefault="000407ED"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(979,935)</w:t>
            </w:r>
          </w:p>
        </w:tc>
        <w:tc>
          <w:tcPr>
            <w:tcW w:w="180" w:type="dxa"/>
            <w:shd w:val="clear" w:color="auto" w:fill="auto"/>
          </w:tcPr>
          <w:p w14:paraId="7637A5FD" w14:textId="180AFC8D" w:rsidR="002C20AF" w:rsidRPr="00367094"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5FF579B6" w:rsidR="002C20AF" w:rsidRPr="00367094" w:rsidRDefault="000407ED"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1,318,505</w:t>
            </w:r>
          </w:p>
        </w:tc>
      </w:tr>
      <w:bookmarkEnd w:id="0"/>
    </w:tbl>
    <w:p w14:paraId="734F0843" w14:textId="77777777" w:rsidR="00BD0DCE" w:rsidRPr="00367094"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104" w:type="dxa"/>
        <w:tblInd w:w="336" w:type="dxa"/>
        <w:tblLayout w:type="fixed"/>
        <w:tblCellMar>
          <w:left w:w="46" w:type="dxa"/>
          <w:right w:w="46" w:type="dxa"/>
        </w:tblCellMar>
        <w:tblLook w:val="0000" w:firstRow="0" w:lastRow="0" w:firstColumn="0" w:lastColumn="0" w:noHBand="0" w:noVBand="0"/>
      </w:tblPr>
      <w:tblGrid>
        <w:gridCol w:w="3561"/>
        <w:gridCol w:w="1260"/>
        <w:gridCol w:w="180"/>
        <w:gridCol w:w="1219"/>
        <w:gridCol w:w="180"/>
        <w:gridCol w:w="1276"/>
        <w:gridCol w:w="180"/>
        <w:gridCol w:w="1248"/>
      </w:tblGrid>
      <w:tr w:rsidR="0068660D" w:rsidRPr="00367094" w14:paraId="39712DAE" w14:textId="77777777" w:rsidTr="00937CB1">
        <w:trPr>
          <w:tblHeader/>
        </w:trPr>
        <w:tc>
          <w:tcPr>
            <w:tcW w:w="3561" w:type="dxa"/>
          </w:tcPr>
          <w:p w14:paraId="5DCE87D0" w14:textId="77777777" w:rsidR="0068660D" w:rsidRPr="00367094" w:rsidRDefault="0068660D" w:rsidP="001B4041">
            <w:pPr>
              <w:tabs>
                <w:tab w:val="clear" w:pos="227"/>
              </w:tabs>
              <w:spacing w:line="240" w:lineRule="auto"/>
              <w:ind w:left="237" w:hanging="177"/>
              <w:rPr>
                <w:rFonts w:ascii="Browallia New" w:hAnsi="Browallia New" w:cs="Browallia New"/>
                <w:sz w:val="28"/>
                <w:szCs w:val="28"/>
                <w:u w:val="single"/>
                <w:cs/>
              </w:rPr>
            </w:pPr>
            <w:r w:rsidRPr="00367094">
              <w:rPr>
                <w:rFonts w:ascii="Browallia New" w:hAnsi="Browallia New" w:cs="Browallia New"/>
                <w:sz w:val="28"/>
                <w:szCs w:val="28"/>
                <w:u w:val="single"/>
              </w:rPr>
              <w:br w:type="page"/>
            </w:r>
          </w:p>
        </w:tc>
        <w:tc>
          <w:tcPr>
            <w:tcW w:w="1260" w:type="dxa"/>
            <w:vAlign w:val="bottom"/>
          </w:tcPr>
          <w:p w14:paraId="573D1E90"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13B7A615"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367094"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367094">
              <w:rPr>
                <w:rFonts w:ascii="Browallia New" w:hAnsi="Browallia New" w:cs="Browallia New"/>
                <w:sz w:val="28"/>
                <w:szCs w:val="28"/>
              </w:rPr>
              <w:t>(</w:t>
            </w:r>
            <w:r w:rsidRPr="00367094">
              <w:rPr>
                <w:rFonts w:ascii="Browallia New" w:hAnsi="Browallia New" w:cs="Browallia New"/>
                <w:sz w:val="28"/>
                <w:szCs w:val="28"/>
                <w:cs/>
              </w:rPr>
              <w:t>หน่วย : พันบาท)</w:t>
            </w:r>
          </w:p>
        </w:tc>
      </w:tr>
      <w:tr w:rsidR="009F11B4" w:rsidRPr="00367094" w14:paraId="7AADA4FD" w14:textId="77777777" w:rsidTr="00937CB1">
        <w:trPr>
          <w:tblHeader/>
        </w:trPr>
        <w:tc>
          <w:tcPr>
            <w:tcW w:w="3561" w:type="dxa"/>
          </w:tcPr>
          <w:p w14:paraId="45F22F7F" w14:textId="77777777" w:rsidR="009F11B4" w:rsidRPr="00367094"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3" w:type="dxa"/>
            <w:gridSpan w:val="7"/>
            <w:tcBorders>
              <w:bottom w:val="single" w:sz="4" w:space="0" w:color="auto"/>
            </w:tcBorders>
          </w:tcPr>
          <w:p w14:paraId="7714F952" w14:textId="77777777" w:rsidR="009F11B4" w:rsidRPr="00367094" w:rsidRDefault="009F11B4" w:rsidP="001B4041">
            <w:pPr>
              <w:tabs>
                <w:tab w:val="left" w:pos="5059"/>
              </w:tabs>
              <w:spacing w:line="240" w:lineRule="auto"/>
              <w:ind w:right="851"/>
              <w:jc w:val="center"/>
              <w:rPr>
                <w:rFonts w:ascii="Browallia New" w:hAnsi="Browallia New" w:cs="Browallia New"/>
                <w:sz w:val="28"/>
                <w:szCs w:val="28"/>
                <w:cs/>
              </w:rPr>
            </w:pPr>
            <w:r w:rsidRPr="00367094">
              <w:rPr>
                <w:rFonts w:ascii="Browallia New" w:hAnsi="Browallia New" w:cs="Browallia New"/>
                <w:sz w:val="28"/>
                <w:szCs w:val="28"/>
                <w:cs/>
              </w:rPr>
              <w:t xml:space="preserve">                 งบการเงินเฉพาะของบริษัท</w:t>
            </w:r>
          </w:p>
        </w:tc>
      </w:tr>
      <w:tr w:rsidR="00A91B22" w:rsidRPr="00367094" w14:paraId="6AFBAACF" w14:textId="77777777" w:rsidTr="00937CB1">
        <w:trPr>
          <w:tblHeader/>
        </w:trPr>
        <w:tc>
          <w:tcPr>
            <w:tcW w:w="3561" w:type="dxa"/>
          </w:tcPr>
          <w:p w14:paraId="729F74D2" w14:textId="77777777" w:rsidR="00A91B22" w:rsidRPr="00367094"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28E4B425" w:rsidR="00A91B22" w:rsidRPr="00367094" w:rsidRDefault="003B3B06" w:rsidP="00A91B22">
            <w:pPr>
              <w:tabs>
                <w:tab w:val="clear" w:pos="907"/>
              </w:tabs>
              <w:spacing w:line="240" w:lineRule="auto"/>
              <w:ind w:left="-46" w:right="-45"/>
              <w:jc w:val="center"/>
              <w:rPr>
                <w:rFonts w:ascii="Browallia New" w:hAnsi="Browallia New" w:cs="Browallia New"/>
                <w:sz w:val="28"/>
                <w:szCs w:val="28"/>
              </w:rPr>
            </w:pPr>
            <w:r w:rsidRPr="00367094">
              <w:rPr>
                <w:rFonts w:ascii="Browallia New" w:hAnsi="Browallia New" w:cs="Browallia New"/>
                <w:sz w:val="28"/>
                <w:szCs w:val="28"/>
              </w:rPr>
              <w:t>1</w:t>
            </w:r>
            <w:r w:rsidR="00A91B22"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180" w:type="dxa"/>
          </w:tcPr>
          <w:p w14:paraId="53B49025"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tc>
        <w:tc>
          <w:tcPr>
            <w:tcW w:w="1219" w:type="dxa"/>
            <w:tcBorders>
              <w:top w:val="nil"/>
              <w:left w:val="nil"/>
              <w:bottom w:val="single" w:sz="4" w:space="0" w:color="auto"/>
              <w:right w:val="nil"/>
            </w:tcBorders>
          </w:tcPr>
          <w:p w14:paraId="5C14421B"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367094" w:rsidRDefault="00A91B22" w:rsidP="00A91B22">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เพิ่ม</w:t>
            </w:r>
            <w:r w:rsidRPr="00367094">
              <w:rPr>
                <w:rStyle w:val="PageNumber"/>
                <w:rFonts w:ascii="Browallia New" w:hAnsi="Browallia New" w:cs="Browallia New"/>
                <w:sz w:val="28"/>
                <w:szCs w:val="28"/>
                <w:cs/>
              </w:rPr>
              <w:t>ขึ้น</w:t>
            </w:r>
          </w:p>
        </w:tc>
        <w:tc>
          <w:tcPr>
            <w:tcW w:w="180" w:type="dxa"/>
          </w:tcPr>
          <w:p w14:paraId="261257B7"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367094" w:rsidRDefault="00A91B22" w:rsidP="00A91B22">
            <w:pPr>
              <w:tabs>
                <w:tab w:val="clear" w:pos="907"/>
              </w:tabs>
              <w:spacing w:line="240" w:lineRule="auto"/>
              <w:ind w:left="-46" w:right="-45"/>
              <w:jc w:val="center"/>
              <w:rPr>
                <w:rFonts w:ascii="Browallia New" w:hAnsi="Browallia New" w:cs="Browallia New"/>
                <w:sz w:val="28"/>
                <w:szCs w:val="28"/>
                <w:cs/>
              </w:rPr>
            </w:pPr>
            <w:r w:rsidRPr="00367094">
              <w:rPr>
                <w:rFonts w:ascii="Browallia New" w:hAnsi="Browallia New" w:cs="Browallia New"/>
                <w:sz w:val="28"/>
                <w:szCs w:val="28"/>
                <w:cs/>
              </w:rPr>
              <w:t>ลดลง</w:t>
            </w:r>
          </w:p>
        </w:tc>
        <w:tc>
          <w:tcPr>
            <w:tcW w:w="180" w:type="dxa"/>
          </w:tcPr>
          <w:p w14:paraId="45E8F033" w14:textId="77777777" w:rsidR="00A91B22" w:rsidRPr="00367094"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41987F17" w:rsidR="00A91B22" w:rsidRPr="00367094" w:rsidRDefault="008727F9" w:rsidP="00A91B22">
            <w:pPr>
              <w:tabs>
                <w:tab w:val="clear" w:pos="907"/>
              </w:tabs>
              <w:spacing w:line="240" w:lineRule="auto"/>
              <w:ind w:left="-46" w:right="-45"/>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BD7679" w:rsidRPr="00BD7679">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FC13CA" w:rsidRPr="00367094">
              <w:rPr>
                <w:rFonts w:ascii="Browallia New" w:hAnsi="Browallia New" w:cs="Browallia New"/>
                <w:sz w:val="28"/>
                <w:szCs w:val="28"/>
              </w:rPr>
              <w:t>2566</w:t>
            </w:r>
          </w:p>
        </w:tc>
      </w:tr>
      <w:tr w:rsidR="009F11B4" w:rsidRPr="00367094" w14:paraId="6465FCA9" w14:textId="77777777" w:rsidTr="00937CB1">
        <w:trPr>
          <w:cantSplit/>
          <w:trHeight w:hRule="exact" w:val="216"/>
        </w:trPr>
        <w:tc>
          <w:tcPr>
            <w:tcW w:w="3561" w:type="dxa"/>
          </w:tcPr>
          <w:p w14:paraId="53D4A89B" w14:textId="5F9772D6" w:rsidR="009F11B4" w:rsidRPr="00367094"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367094"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367094" w:rsidRDefault="009F11B4" w:rsidP="001B4041">
            <w:pPr>
              <w:spacing w:line="240" w:lineRule="auto"/>
              <w:ind w:right="851"/>
              <w:jc w:val="right"/>
              <w:rPr>
                <w:rFonts w:ascii="Browallia New" w:hAnsi="Browallia New" w:cs="Browallia New"/>
              </w:rPr>
            </w:pPr>
          </w:p>
        </w:tc>
        <w:tc>
          <w:tcPr>
            <w:tcW w:w="1219" w:type="dxa"/>
            <w:vAlign w:val="center"/>
          </w:tcPr>
          <w:p w14:paraId="177DD547" w14:textId="77777777" w:rsidR="009F11B4" w:rsidRPr="00367094"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367094"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367094"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367094"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367094" w:rsidRDefault="009F11B4" w:rsidP="001B4041">
            <w:pPr>
              <w:spacing w:line="240" w:lineRule="auto"/>
              <w:ind w:right="74"/>
              <w:jc w:val="right"/>
              <w:rPr>
                <w:rFonts w:ascii="Browallia New" w:hAnsi="Browallia New" w:cs="Browallia New"/>
              </w:rPr>
            </w:pPr>
          </w:p>
        </w:tc>
      </w:tr>
      <w:tr w:rsidR="007F2B9A" w:rsidRPr="00367094" w14:paraId="5D15A63F" w14:textId="77777777" w:rsidTr="00CC2FD7">
        <w:trPr>
          <w:cantSplit/>
        </w:trPr>
        <w:tc>
          <w:tcPr>
            <w:tcW w:w="6220" w:type="dxa"/>
            <w:gridSpan w:val="4"/>
            <w:vAlign w:val="center"/>
          </w:tcPr>
          <w:p w14:paraId="166FEF52" w14:textId="5AB900A6" w:rsidR="007F2B9A" w:rsidRPr="00367094" w:rsidRDefault="007F2B9A" w:rsidP="0022419D">
            <w:pPr>
              <w:tabs>
                <w:tab w:val="clear" w:pos="3742"/>
              </w:tabs>
              <w:spacing w:line="240" w:lineRule="auto"/>
              <w:ind w:left="250" w:right="175" w:hanging="180"/>
              <w:rPr>
                <w:rFonts w:ascii="Browallia New" w:hAnsi="Browallia New" w:cs="Browallia New"/>
                <w:sz w:val="28"/>
                <w:szCs w:val="28"/>
              </w:rPr>
            </w:pPr>
            <w:r w:rsidRPr="00367094">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367094"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367094"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367094"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367094" w:rsidRDefault="007F2B9A" w:rsidP="007F2B9A">
            <w:pPr>
              <w:spacing w:line="240" w:lineRule="auto"/>
              <w:ind w:right="74"/>
              <w:jc w:val="right"/>
              <w:rPr>
                <w:rFonts w:ascii="Browallia New" w:hAnsi="Browallia New" w:cs="Browallia New"/>
                <w:sz w:val="28"/>
                <w:szCs w:val="28"/>
              </w:rPr>
            </w:pPr>
          </w:p>
        </w:tc>
      </w:tr>
      <w:tr w:rsidR="007F2B9A" w:rsidRPr="00367094" w14:paraId="03EF2450" w14:textId="77777777" w:rsidTr="00937CB1">
        <w:trPr>
          <w:cantSplit/>
        </w:trPr>
        <w:tc>
          <w:tcPr>
            <w:tcW w:w="3561" w:type="dxa"/>
          </w:tcPr>
          <w:p w14:paraId="379AD57B" w14:textId="77777777" w:rsidR="007F2B9A" w:rsidRPr="00367094" w:rsidRDefault="007F2B9A" w:rsidP="007F2B9A">
            <w:pPr>
              <w:tabs>
                <w:tab w:val="clear" w:pos="227"/>
              </w:tabs>
              <w:spacing w:line="240" w:lineRule="auto"/>
              <w:ind w:left="237" w:hanging="177"/>
              <w:rPr>
                <w:rFonts w:ascii="Browallia New" w:hAnsi="Browallia New" w:cs="Browallia New"/>
                <w:sz w:val="28"/>
                <w:szCs w:val="28"/>
                <w:cs/>
              </w:rPr>
            </w:pPr>
            <w:r w:rsidRPr="00367094">
              <w:rPr>
                <w:rFonts w:ascii="Browallia New" w:hAnsi="Browallia New" w:cs="Browallia New"/>
                <w:sz w:val="28"/>
                <w:szCs w:val="28"/>
                <w:cs/>
              </w:rPr>
              <w:t>บริษัทย่อย</w:t>
            </w:r>
          </w:p>
        </w:tc>
        <w:tc>
          <w:tcPr>
            <w:tcW w:w="1260" w:type="dxa"/>
            <w:vAlign w:val="bottom"/>
          </w:tcPr>
          <w:p w14:paraId="49FCB3B6"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24BFD638"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367094"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367094"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4B585C" w:rsidRPr="00367094" w14:paraId="2CC67C9F" w14:textId="77777777">
        <w:trPr>
          <w:cantSplit/>
        </w:trPr>
        <w:tc>
          <w:tcPr>
            <w:tcW w:w="3561" w:type="dxa"/>
          </w:tcPr>
          <w:p w14:paraId="309ED94E" w14:textId="77777777" w:rsidR="004B585C" w:rsidRPr="00367094" w:rsidRDefault="004B585C" w:rsidP="004B585C">
            <w:pPr>
              <w:tabs>
                <w:tab w:val="clear" w:pos="227"/>
              </w:tabs>
              <w:spacing w:line="240" w:lineRule="auto"/>
              <w:ind w:left="237"/>
              <w:rPr>
                <w:rFonts w:ascii="Browallia New" w:hAnsi="Browallia New" w:cs="Browallia New"/>
                <w:sz w:val="28"/>
                <w:szCs w:val="28"/>
                <w:lang w:val="en-GB"/>
              </w:rPr>
            </w:pPr>
            <w:r w:rsidRPr="00367094">
              <w:rPr>
                <w:rFonts w:ascii="Browallia New" w:hAnsi="Browallia New" w:cs="Browallia New"/>
                <w:sz w:val="28"/>
                <w:szCs w:val="28"/>
                <w:cs/>
              </w:rPr>
              <w:t>เงินกู้ยืม</w:t>
            </w:r>
          </w:p>
        </w:tc>
        <w:tc>
          <w:tcPr>
            <w:tcW w:w="1260" w:type="dxa"/>
          </w:tcPr>
          <w:p w14:paraId="590362EC" w14:textId="1AE99D1E"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rPr>
              <w:t xml:space="preserve"> 556,200 </w:t>
            </w:r>
          </w:p>
        </w:tc>
        <w:tc>
          <w:tcPr>
            <w:tcW w:w="180" w:type="dxa"/>
          </w:tcPr>
          <w:p w14:paraId="71F6CC8D"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24122EBE" w14:textId="192BF278" w:rsidR="004B585C" w:rsidRPr="00367094" w:rsidRDefault="00923993"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359,400</w:t>
            </w:r>
          </w:p>
        </w:tc>
        <w:tc>
          <w:tcPr>
            <w:tcW w:w="180" w:type="dxa"/>
            <w:tcBorders>
              <w:left w:val="nil"/>
              <w:right w:val="nil"/>
            </w:tcBorders>
          </w:tcPr>
          <w:p w14:paraId="6897E9B1" w14:textId="77777777" w:rsidR="004B585C" w:rsidRPr="00367094" w:rsidRDefault="004B585C" w:rsidP="004B585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66061288" w:rsidR="004B585C" w:rsidRPr="00367094" w:rsidRDefault="0090657B"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(295,350)</w:t>
            </w:r>
          </w:p>
        </w:tc>
        <w:tc>
          <w:tcPr>
            <w:tcW w:w="180" w:type="dxa"/>
            <w:tcBorders>
              <w:left w:val="nil"/>
              <w:right w:val="nil"/>
            </w:tcBorders>
          </w:tcPr>
          <w:p w14:paraId="6F3598E0" w14:textId="77777777" w:rsidR="004B585C" w:rsidRPr="00367094" w:rsidRDefault="004B585C" w:rsidP="004B5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36AB2500" w:rsidR="004B585C" w:rsidRPr="00367094" w:rsidRDefault="00A145C6"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620,250</w:t>
            </w:r>
          </w:p>
        </w:tc>
      </w:tr>
      <w:tr w:rsidR="004B585C" w:rsidRPr="00367094" w14:paraId="4FA0CE7C" w14:textId="77777777">
        <w:trPr>
          <w:cantSplit/>
        </w:trPr>
        <w:tc>
          <w:tcPr>
            <w:tcW w:w="3561" w:type="dxa"/>
            <w:vAlign w:val="bottom"/>
          </w:tcPr>
          <w:p w14:paraId="55A7BC99" w14:textId="77777777" w:rsidR="004B585C" w:rsidRPr="00367094" w:rsidRDefault="004B585C" w:rsidP="004B585C">
            <w:pPr>
              <w:tabs>
                <w:tab w:val="clear" w:pos="227"/>
              </w:tabs>
              <w:spacing w:line="240" w:lineRule="auto"/>
              <w:ind w:left="237"/>
              <w:rPr>
                <w:rFonts w:ascii="Browallia New" w:hAnsi="Browallia New" w:cs="Browallia New"/>
                <w:sz w:val="28"/>
                <w:szCs w:val="28"/>
                <w:cs/>
              </w:rPr>
            </w:pPr>
            <w:r w:rsidRPr="00367094">
              <w:rPr>
                <w:rFonts w:ascii="Browallia New" w:hAnsi="Browallia New" w:cs="Browallia New"/>
                <w:sz w:val="28"/>
                <w:szCs w:val="28"/>
                <w:cs/>
              </w:rPr>
              <w:t>ดอกเบี้ยค้างจ่าย</w:t>
            </w:r>
          </w:p>
        </w:tc>
        <w:tc>
          <w:tcPr>
            <w:tcW w:w="1260" w:type="dxa"/>
          </w:tcPr>
          <w:p w14:paraId="1EFB1572" w14:textId="0F3D59A6"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rPr>
              <w:t xml:space="preserve"> 6,447 </w:t>
            </w:r>
          </w:p>
        </w:tc>
        <w:tc>
          <w:tcPr>
            <w:tcW w:w="180" w:type="dxa"/>
          </w:tcPr>
          <w:p w14:paraId="2172846B"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414EB3B8" w14:textId="2B451EB7" w:rsidR="004B585C" w:rsidRPr="00367094" w:rsidRDefault="00923993"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27,550</w:t>
            </w:r>
          </w:p>
        </w:tc>
        <w:tc>
          <w:tcPr>
            <w:tcW w:w="180" w:type="dxa"/>
            <w:tcBorders>
              <w:left w:val="nil"/>
              <w:right w:val="nil"/>
            </w:tcBorders>
          </w:tcPr>
          <w:p w14:paraId="03517230" w14:textId="77777777" w:rsidR="004B585C" w:rsidRPr="00367094" w:rsidRDefault="004B585C" w:rsidP="004B585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1FEC02BB" w:rsidR="004B585C" w:rsidRPr="00367094" w:rsidRDefault="0090657B"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(27,778)</w:t>
            </w:r>
          </w:p>
        </w:tc>
        <w:tc>
          <w:tcPr>
            <w:tcW w:w="180" w:type="dxa"/>
            <w:tcBorders>
              <w:left w:val="nil"/>
              <w:right w:val="nil"/>
            </w:tcBorders>
          </w:tcPr>
          <w:p w14:paraId="30414E77" w14:textId="77777777" w:rsidR="004B585C" w:rsidRPr="00367094" w:rsidRDefault="004B585C" w:rsidP="004B5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5CB7FCBD" w:rsidR="004B585C" w:rsidRPr="00367094" w:rsidRDefault="00A145C6"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6,219</w:t>
            </w:r>
          </w:p>
        </w:tc>
      </w:tr>
      <w:tr w:rsidR="004B585C" w:rsidRPr="00367094" w14:paraId="7F8C8F71" w14:textId="77777777" w:rsidTr="00937CB1">
        <w:trPr>
          <w:cantSplit/>
          <w:trHeight w:hRule="exact" w:val="251"/>
        </w:trPr>
        <w:tc>
          <w:tcPr>
            <w:tcW w:w="3561" w:type="dxa"/>
            <w:vAlign w:val="bottom"/>
          </w:tcPr>
          <w:p w14:paraId="34B755E6" w14:textId="77777777" w:rsidR="004B585C" w:rsidRPr="00367094" w:rsidRDefault="004B585C" w:rsidP="004B585C">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4B585C" w:rsidRPr="00367094" w:rsidRDefault="004B585C" w:rsidP="004B585C">
            <w:pPr>
              <w:spacing w:line="240" w:lineRule="auto"/>
              <w:ind w:left="-45" w:right="23"/>
              <w:jc w:val="right"/>
              <w:rPr>
                <w:rFonts w:ascii="Browallia New" w:hAnsi="Browallia New" w:cs="Browallia New"/>
              </w:rPr>
            </w:pPr>
          </w:p>
        </w:tc>
        <w:tc>
          <w:tcPr>
            <w:tcW w:w="1219" w:type="dxa"/>
            <w:tcBorders>
              <w:left w:val="nil"/>
              <w:right w:val="nil"/>
            </w:tcBorders>
          </w:tcPr>
          <w:p w14:paraId="30FF2715" w14:textId="6E47567F"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4B585C" w:rsidRPr="00367094" w14:paraId="091C7A93" w14:textId="77777777" w:rsidTr="00937CB1">
        <w:trPr>
          <w:cantSplit/>
        </w:trPr>
        <w:tc>
          <w:tcPr>
            <w:tcW w:w="3561" w:type="dxa"/>
            <w:vAlign w:val="bottom"/>
          </w:tcPr>
          <w:p w14:paraId="1180A7D3" w14:textId="26B71452" w:rsidR="004B585C" w:rsidRPr="00367094" w:rsidRDefault="004B585C" w:rsidP="004B585C">
            <w:pPr>
              <w:spacing w:line="240" w:lineRule="auto"/>
              <w:ind w:left="250" w:right="851" w:hanging="148"/>
              <w:jc w:val="both"/>
              <w:rPr>
                <w:rFonts w:ascii="Browallia New" w:hAnsi="Browallia New" w:cs="Browallia New"/>
                <w:sz w:val="28"/>
                <w:szCs w:val="28"/>
              </w:rPr>
            </w:pPr>
            <w:r w:rsidRPr="00367094">
              <w:rPr>
                <w:rFonts w:ascii="Browallia New" w:hAnsi="Browallia New" w:cs="Browallia New"/>
                <w:sz w:val="28"/>
                <w:szCs w:val="28"/>
                <w:cs/>
              </w:rPr>
              <w:t>บุคคลและบริษัทที่เกี่ยวข้อง</w:t>
            </w:r>
          </w:p>
        </w:tc>
        <w:tc>
          <w:tcPr>
            <w:tcW w:w="1260" w:type="dxa"/>
            <w:vAlign w:val="bottom"/>
          </w:tcPr>
          <w:p w14:paraId="0FB2F1F8" w14:textId="78757E76"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4B585C" w:rsidRPr="00367094" w:rsidRDefault="004B585C" w:rsidP="004B585C">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tcPr>
          <w:p w14:paraId="1FE20714" w14:textId="4C0E78B5"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tcBorders>
              <w:left w:val="nil"/>
              <w:right w:val="nil"/>
            </w:tcBorders>
            <w:vAlign w:val="bottom"/>
          </w:tcPr>
          <w:p w14:paraId="3D364708"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76" w:type="dxa"/>
            <w:tcBorders>
              <w:left w:val="nil"/>
              <w:right w:val="nil"/>
            </w:tcBorders>
          </w:tcPr>
          <w:p w14:paraId="664FE3A8" w14:textId="1D3D19AB"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lang w:val="en-GB"/>
              </w:rPr>
            </w:pPr>
          </w:p>
        </w:tc>
        <w:tc>
          <w:tcPr>
            <w:tcW w:w="180" w:type="dxa"/>
            <w:tcBorders>
              <w:left w:val="nil"/>
              <w:right w:val="nil"/>
            </w:tcBorders>
            <w:vAlign w:val="bottom"/>
          </w:tcPr>
          <w:p w14:paraId="21DD977F"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48" w:type="dxa"/>
          </w:tcPr>
          <w:p w14:paraId="4D09B974" w14:textId="41CE2A64"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r>
      <w:tr w:rsidR="004B585C" w:rsidRPr="00367094" w14:paraId="72A4243B" w14:textId="77777777">
        <w:trPr>
          <w:cantSplit/>
        </w:trPr>
        <w:tc>
          <w:tcPr>
            <w:tcW w:w="3561" w:type="dxa"/>
          </w:tcPr>
          <w:p w14:paraId="24970E4E" w14:textId="271E8745" w:rsidR="004B585C" w:rsidRPr="00367094" w:rsidRDefault="004B585C" w:rsidP="004B585C">
            <w:pPr>
              <w:spacing w:line="240" w:lineRule="auto"/>
              <w:ind w:left="250" w:right="851"/>
              <w:jc w:val="both"/>
              <w:rPr>
                <w:rFonts w:ascii="Browallia New" w:hAnsi="Browallia New" w:cs="Browallia New"/>
                <w:sz w:val="28"/>
                <w:szCs w:val="28"/>
              </w:rPr>
            </w:pPr>
            <w:r w:rsidRPr="00367094">
              <w:rPr>
                <w:rFonts w:ascii="Browallia New" w:hAnsi="Browallia New" w:cs="Browallia New"/>
                <w:sz w:val="28"/>
                <w:szCs w:val="28"/>
                <w:cs/>
              </w:rPr>
              <w:t>เงินกู้ยืม</w:t>
            </w:r>
          </w:p>
        </w:tc>
        <w:tc>
          <w:tcPr>
            <w:tcW w:w="1260" w:type="dxa"/>
            <w:shd w:val="clear" w:color="auto" w:fill="auto"/>
          </w:tcPr>
          <w:p w14:paraId="520C82F4" w14:textId="3FA4EF4D" w:rsidR="004B585C" w:rsidRPr="00367094"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lang w:val="en-GB"/>
              </w:rPr>
              <w:t xml:space="preserve"> 1,294,900 </w:t>
            </w:r>
          </w:p>
        </w:tc>
        <w:tc>
          <w:tcPr>
            <w:tcW w:w="180" w:type="dxa"/>
            <w:shd w:val="clear" w:color="auto" w:fill="auto"/>
            <w:vAlign w:val="bottom"/>
          </w:tcPr>
          <w:p w14:paraId="4508A275" w14:textId="77777777" w:rsidR="004B585C" w:rsidRPr="00367094" w:rsidRDefault="004B585C" w:rsidP="004B585C">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tcPr>
          <w:p w14:paraId="774D37D8" w14:textId="3202F5EE" w:rsidR="004B585C" w:rsidRPr="00367094" w:rsidRDefault="00923993"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136</w:t>
            </w:r>
            <w:r w:rsidR="00CB1CA6">
              <w:rPr>
                <w:rFonts w:ascii="Browallia New" w:hAnsi="Browallia New" w:cs="Browallia New"/>
                <w:sz w:val="28"/>
                <w:szCs w:val="28"/>
                <w:lang w:val="en-GB"/>
              </w:rPr>
              <w:t>,000</w:t>
            </w:r>
          </w:p>
        </w:tc>
        <w:tc>
          <w:tcPr>
            <w:tcW w:w="180" w:type="dxa"/>
            <w:tcBorders>
              <w:left w:val="nil"/>
              <w:right w:val="nil"/>
            </w:tcBorders>
          </w:tcPr>
          <w:p w14:paraId="68645566"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0F7DEA89" w:rsidR="004B585C" w:rsidRPr="00367094" w:rsidRDefault="0090657B"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693E3A">
              <w:rPr>
                <w:rFonts w:ascii="Browallia New" w:hAnsi="Browallia New" w:cs="Browallia New"/>
                <w:sz w:val="28"/>
                <w:szCs w:val="28"/>
              </w:rPr>
              <w:t>324,313</w:t>
            </w:r>
            <w:r>
              <w:rPr>
                <w:rFonts w:ascii="Browallia New" w:hAnsi="Browallia New" w:cs="Browallia New"/>
                <w:sz w:val="28"/>
                <w:szCs w:val="28"/>
              </w:rPr>
              <w:t>)</w:t>
            </w:r>
          </w:p>
        </w:tc>
        <w:tc>
          <w:tcPr>
            <w:tcW w:w="180" w:type="dxa"/>
            <w:tcBorders>
              <w:left w:val="nil"/>
              <w:right w:val="nil"/>
            </w:tcBorders>
          </w:tcPr>
          <w:p w14:paraId="187F1CE6" w14:textId="77777777" w:rsidR="004B585C" w:rsidRPr="00367094"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0EB440F4" w:rsidR="004B585C" w:rsidRPr="00367094" w:rsidRDefault="00A145C6"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1,106,587</w:t>
            </w:r>
          </w:p>
        </w:tc>
      </w:tr>
      <w:tr w:rsidR="00DD13BB" w:rsidRPr="00367094" w14:paraId="551EBDD2" w14:textId="77777777">
        <w:trPr>
          <w:cantSplit/>
        </w:trPr>
        <w:tc>
          <w:tcPr>
            <w:tcW w:w="3561" w:type="dxa"/>
            <w:vAlign w:val="bottom"/>
          </w:tcPr>
          <w:p w14:paraId="1E0EE618" w14:textId="57F58349" w:rsidR="00DD13BB" w:rsidRPr="00367094" w:rsidRDefault="00DD13BB" w:rsidP="00DD13BB">
            <w:pPr>
              <w:spacing w:line="240" w:lineRule="auto"/>
              <w:ind w:left="250" w:right="851"/>
              <w:jc w:val="both"/>
              <w:rPr>
                <w:rFonts w:ascii="Browallia New" w:hAnsi="Browallia New" w:cs="Browallia New"/>
                <w:sz w:val="28"/>
                <w:szCs w:val="28"/>
              </w:rPr>
            </w:pPr>
            <w:r w:rsidRPr="00367094">
              <w:rPr>
                <w:rFonts w:ascii="Browallia New" w:hAnsi="Browallia New" w:cs="Browallia New"/>
                <w:sz w:val="28"/>
                <w:szCs w:val="28"/>
                <w:cs/>
              </w:rPr>
              <w:t>ดอกเบี้ยค้างจ่าย</w:t>
            </w:r>
          </w:p>
        </w:tc>
        <w:tc>
          <w:tcPr>
            <w:tcW w:w="1260" w:type="dxa"/>
            <w:shd w:val="clear" w:color="auto" w:fill="auto"/>
          </w:tcPr>
          <w:p w14:paraId="3C9DE788" w14:textId="357D2714" w:rsidR="00DD13BB" w:rsidRPr="00367094"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67094">
              <w:rPr>
                <w:rFonts w:ascii="Browallia New" w:hAnsi="Browallia New" w:cs="Browallia New"/>
                <w:sz w:val="28"/>
                <w:szCs w:val="28"/>
                <w:lang w:val="en-GB"/>
              </w:rPr>
              <w:t xml:space="preserve"> </w:t>
            </w:r>
            <w:r w:rsidRPr="00367094">
              <w:rPr>
                <w:rFonts w:ascii="Browallia New" w:hAnsi="Browallia New" w:cs="Browallia New"/>
                <w:sz w:val="28"/>
                <w:szCs w:val="28"/>
                <w:lang w:val="en-GB"/>
              </w:rPr>
              <w:fldChar w:fldCharType="begin"/>
            </w:r>
            <w:r w:rsidRPr="00367094">
              <w:rPr>
                <w:rFonts w:ascii="Browallia New" w:hAnsi="Browallia New" w:cs="Browallia New"/>
                <w:sz w:val="28"/>
                <w:szCs w:val="28"/>
                <w:lang w:val="en-GB"/>
              </w:rPr>
              <w:instrText xml:space="preserve"> =SUM(LEFT) </w:instrText>
            </w:r>
            <w:r w:rsidRPr="00367094">
              <w:rPr>
                <w:rFonts w:ascii="Browallia New" w:hAnsi="Browallia New" w:cs="Browallia New"/>
                <w:sz w:val="28"/>
                <w:szCs w:val="28"/>
                <w:lang w:val="en-GB"/>
              </w:rPr>
              <w:fldChar w:fldCharType="separate"/>
            </w:r>
            <w:r w:rsidRPr="00367094">
              <w:rPr>
                <w:rFonts w:ascii="Browallia New" w:hAnsi="Browallia New" w:cs="Browallia New"/>
                <w:sz w:val="28"/>
                <w:szCs w:val="28"/>
                <w:lang w:val="en-GB"/>
              </w:rPr>
              <w:t>20,809</w:t>
            </w:r>
            <w:r w:rsidRPr="00367094">
              <w:rPr>
                <w:rFonts w:ascii="Browallia New" w:hAnsi="Browallia New" w:cs="Browallia New"/>
                <w:sz w:val="28"/>
                <w:szCs w:val="28"/>
                <w:lang w:val="en-GB"/>
              </w:rPr>
              <w:fldChar w:fldCharType="end"/>
            </w:r>
          </w:p>
        </w:tc>
        <w:tc>
          <w:tcPr>
            <w:tcW w:w="180" w:type="dxa"/>
            <w:shd w:val="clear" w:color="auto" w:fill="auto"/>
            <w:vAlign w:val="bottom"/>
          </w:tcPr>
          <w:p w14:paraId="10C82AD2" w14:textId="77777777" w:rsidR="00DD13BB" w:rsidRPr="00367094" w:rsidRDefault="00DD13BB" w:rsidP="00DD13BB">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shd w:val="clear" w:color="auto" w:fill="auto"/>
          </w:tcPr>
          <w:p w14:paraId="6A1F68AB" w14:textId="4F201EA8" w:rsidR="00DD13BB" w:rsidRPr="00367094"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60,421</w:t>
            </w:r>
          </w:p>
        </w:tc>
        <w:tc>
          <w:tcPr>
            <w:tcW w:w="180" w:type="dxa"/>
            <w:tcBorders>
              <w:left w:val="nil"/>
              <w:right w:val="nil"/>
            </w:tcBorders>
            <w:shd w:val="clear" w:color="auto" w:fill="auto"/>
          </w:tcPr>
          <w:p w14:paraId="51FF52AB" w14:textId="77777777" w:rsidR="00DD13BB" w:rsidRPr="00367094" w:rsidRDefault="00DD13BB" w:rsidP="00DD13B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190CFBB6" w:rsidR="00DD13BB" w:rsidRPr="00DD13BB"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DD13BB">
              <w:rPr>
                <w:rFonts w:ascii="Browallia New" w:hAnsi="Browallia New" w:cs="Browallia New" w:hint="cs"/>
                <w:sz w:val="28"/>
                <w:szCs w:val="28"/>
                <w:cs/>
                <w:lang w:val="en-GB"/>
              </w:rPr>
              <w:t>(</w:t>
            </w:r>
            <w:r w:rsidRPr="00670CDE">
              <w:rPr>
                <w:rFonts w:ascii="Browallia New" w:hAnsi="Browallia New" w:cs="Browallia New" w:hint="cs"/>
                <w:sz w:val="28"/>
                <w:szCs w:val="28"/>
                <w:cs/>
              </w:rPr>
              <w:t>62</w:t>
            </w:r>
            <w:r w:rsidRPr="00DD13BB">
              <w:rPr>
                <w:rFonts w:ascii="Browallia New" w:hAnsi="Browallia New" w:cs="Browallia New" w:hint="cs"/>
                <w:sz w:val="28"/>
                <w:szCs w:val="28"/>
                <w:cs/>
                <w:lang w:val="en-GB"/>
              </w:rPr>
              <w:t>,</w:t>
            </w:r>
            <w:r w:rsidRPr="00670CDE">
              <w:rPr>
                <w:rFonts w:ascii="Browallia New" w:hAnsi="Browallia New" w:cs="Browallia New" w:hint="cs"/>
                <w:sz w:val="28"/>
                <w:szCs w:val="28"/>
                <w:cs/>
              </w:rPr>
              <w:t>0</w:t>
            </w:r>
            <w:r w:rsidR="000728A1">
              <w:rPr>
                <w:rFonts w:ascii="Browallia New" w:hAnsi="Browallia New" w:cs="Browallia New"/>
                <w:sz w:val="28"/>
                <w:szCs w:val="28"/>
                <w:lang w:val="en-GB"/>
              </w:rPr>
              <w:t>20</w:t>
            </w:r>
            <w:r w:rsidRPr="00DD13BB">
              <w:rPr>
                <w:rFonts w:ascii="Browallia New" w:hAnsi="Browallia New" w:cs="Browallia New" w:hint="cs"/>
                <w:sz w:val="28"/>
                <w:szCs w:val="28"/>
                <w:cs/>
                <w:lang w:val="en-GB"/>
              </w:rPr>
              <w:t>)</w:t>
            </w:r>
          </w:p>
        </w:tc>
        <w:tc>
          <w:tcPr>
            <w:tcW w:w="180" w:type="dxa"/>
            <w:tcBorders>
              <w:left w:val="nil"/>
              <w:right w:val="nil"/>
            </w:tcBorders>
            <w:shd w:val="clear" w:color="auto" w:fill="auto"/>
          </w:tcPr>
          <w:p w14:paraId="3ED232A4" w14:textId="77777777" w:rsidR="00DD13BB" w:rsidRPr="00367094"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56A83C26" w:rsidR="00DD13BB" w:rsidRPr="00367094" w:rsidRDefault="0011294A"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11294A">
              <w:rPr>
                <w:rFonts w:ascii="Browallia New" w:hAnsi="Browallia New" w:cs="Browallia New"/>
                <w:sz w:val="28"/>
                <w:szCs w:val="28"/>
              </w:rPr>
              <w:t>19,210</w:t>
            </w:r>
          </w:p>
        </w:tc>
      </w:tr>
      <w:tr w:rsidR="00DD13BB" w:rsidRPr="00367094" w14:paraId="7C859633" w14:textId="77777777">
        <w:trPr>
          <w:cantSplit/>
        </w:trPr>
        <w:tc>
          <w:tcPr>
            <w:tcW w:w="3561" w:type="dxa"/>
          </w:tcPr>
          <w:p w14:paraId="1764F5E3" w14:textId="0D9CA567" w:rsidR="00DD13BB" w:rsidRPr="00367094" w:rsidRDefault="00DD13BB" w:rsidP="00DD13BB">
            <w:pPr>
              <w:spacing w:line="240" w:lineRule="auto"/>
              <w:ind w:right="851" w:firstLine="102"/>
              <w:jc w:val="both"/>
              <w:rPr>
                <w:rFonts w:ascii="Browallia New" w:hAnsi="Browallia New" w:cs="Browallia New"/>
                <w:sz w:val="28"/>
                <w:szCs w:val="28"/>
              </w:rPr>
            </w:pPr>
            <w:r w:rsidRPr="00367094">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1739BBB7" w14:textId="1D50F665" w:rsidR="00DD13BB" w:rsidRPr="00367094"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67094">
              <w:rPr>
                <w:rFonts w:ascii="Browallia New" w:hAnsi="Browallia New" w:cs="Browallia New"/>
                <w:sz w:val="28"/>
                <w:szCs w:val="28"/>
                <w:lang w:val="en-GB"/>
              </w:rPr>
              <w:t xml:space="preserve"> 1,878,356 </w:t>
            </w:r>
          </w:p>
        </w:tc>
        <w:tc>
          <w:tcPr>
            <w:tcW w:w="180" w:type="dxa"/>
            <w:shd w:val="clear" w:color="auto" w:fill="auto"/>
            <w:vAlign w:val="bottom"/>
          </w:tcPr>
          <w:p w14:paraId="1CE32271" w14:textId="77777777" w:rsidR="00DD13BB" w:rsidRPr="00367094" w:rsidRDefault="00DD13BB" w:rsidP="00DD13BB">
            <w:pPr>
              <w:spacing w:line="240" w:lineRule="auto"/>
              <w:ind w:left="-45" w:right="23"/>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tcPr>
          <w:p w14:paraId="50ACFD0D" w14:textId="72375E44" w:rsidR="00DD13BB" w:rsidRPr="00367094"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583,371</w:t>
            </w:r>
          </w:p>
        </w:tc>
        <w:tc>
          <w:tcPr>
            <w:tcW w:w="180" w:type="dxa"/>
            <w:tcBorders>
              <w:left w:val="nil"/>
              <w:right w:val="nil"/>
            </w:tcBorders>
          </w:tcPr>
          <w:p w14:paraId="1774B7D0" w14:textId="77777777" w:rsidR="00DD13BB" w:rsidRPr="00367094" w:rsidRDefault="00DD13BB" w:rsidP="00DD13B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11976280" w:rsidR="00DD13BB" w:rsidRPr="00DD13BB"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DD13BB">
              <w:rPr>
                <w:rFonts w:ascii="Browallia New" w:hAnsi="Browallia New" w:cs="Browallia New" w:hint="cs"/>
                <w:sz w:val="28"/>
                <w:szCs w:val="28"/>
                <w:cs/>
                <w:lang w:val="en-GB"/>
              </w:rPr>
              <w:t>(</w:t>
            </w:r>
            <w:r w:rsidR="006106C0" w:rsidRPr="00670CDE">
              <w:rPr>
                <w:rFonts w:ascii="Browallia New" w:hAnsi="Browallia New" w:cs="Browallia New"/>
                <w:sz w:val="28"/>
                <w:szCs w:val="28"/>
                <w:cs/>
              </w:rPr>
              <w:t>709</w:t>
            </w:r>
            <w:r w:rsidR="006106C0" w:rsidRPr="006106C0">
              <w:rPr>
                <w:rFonts w:ascii="Browallia New" w:hAnsi="Browallia New" w:cs="Browallia New"/>
                <w:sz w:val="28"/>
                <w:szCs w:val="28"/>
                <w:lang w:val="en-GB"/>
              </w:rPr>
              <w:t>,</w:t>
            </w:r>
            <w:r w:rsidR="006106C0" w:rsidRPr="00670CDE">
              <w:rPr>
                <w:rFonts w:ascii="Browallia New" w:hAnsi="Browallia New" w:cs="Browallia New"/>
                <w:sz w:val="28"/>
                <w:szCs w:val="28"/>
                <w:cs/>
              </w:rPr>
              <w:t>461</w:t>
            </w:r>
            <w:r w:rsidRPr="00DD13BB">
              <w:rPr>
                <w:rFonts w:ascii="Browallia New" w:hAnsi="Browallia New" w:cs="Browallia New" w:hint="cs"/>
                <w:sz w:val="28"/>
                <w:szCs w:val="28"/>
                <w:cs/>
                <w:lang w:val="en-GB"/>
              </w:rPr>
              <w:t>)</w:t>
            </w:r>
          </w:p>
        </w:tc>
        <w:tc>
          <w:tcPr>
            <w:tcW w:w="180" w:type="dxa"/>
            <w:tcBorders>
              <w:left w:val="nil"/>
              <w:right w:val="nil"/>
            </w:tcBorders>
          </w:tcPr>
          <w:p w14:paraId="1D32D3A9" w14:textId="77777777" w:rsidR="00DD13BB" w:rsidRPr="00367094" w:rsidRDefault="00DD13BB"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2E7C15DF" w:rsidR="00DD13BB" w:rsidRPr="00367094" w:rsidRDefault="0011294A" w:rsidP="00DD13BB">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11294A">
              <w:rPr>
                <w:rFonts w:ascii="Browallia New" w:hAnsi="Browallia New" w:cs="Browallia New"/>
                <w:sz w:val="28"/>
                <w:szCs w:val="28"/>
                <w:lang w:val="en-GB"/>
              </w:rPr>
              <w:t>1,752,266</w:t>
            </w:r>
          </w:p>
        </w:tc>
      </w:tr>
    </w:tbl>
    <w:p w14:paraId="42B7B2C7" w14:textId="003C45FC" w:rsidR="00E75DEC" w:rsidRPr="00367094" w:rsidRDefault="00E75DEC" w:rsidP="00E75D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ลูกหนี้ตามสัญญาเช่าซื้อ</w:t>
      </w:r>
      <w:r w:rsidRPr="00367094">
        <w:rPr>
          <w:rFonts w:ascii="Browallia New" w:hAnsi="Browallia New" w:cs="Browallia New"/>
          <w:b/>
          <w:bCs/>
          <w:sz w:val="28"/>
          <w:szCs w:val="28"/>
          <w:lang w:val="en-GB"/>
        </w:rPr>
        <w:t xml:space="preserve"> – </w:t>
      </w:r>
      <w:r w:rsidRPr="00367094">
        <w:rPr>
          <w:rFonts w:ascii="Browallia New" w:hAnsi="Browallia New" w:cs="Browallia New"/>
          <w:b/>
          <w:bCs/>
          <w:sz w:val="28"/>
          <w:szCs w:val="28"/>
          <w:cs/>
          <w:lang w:val="en-GB"/>
        </w:rPr>
        <w:t>สุทธิ</w:t>
      </w:r>
    </w:p>
    <w:p w14:paraId="58B1929C"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549" w:type="dxa"/>
        <w:tblInd w:w="360" w:type="dxa"/>
        <w:tblLayout w:type="fixed"/>
        <w:tblLook w:val="0000" w:firstRow="0" w:lastRow="0" w:firstColumn="0" w:lastColumn="0" w:noHBand="0" w:noVBand="0"/>
      </w:tblPr>
      <w:tblGrid>
        <w:gridCol w:w="2610"/>
        <w:gridCol w:w="870"/>
        <w:gridCol w:w="831"/>
        <w:gridCol w:w="841"/>
        <w:gridCol w:w="850"/>
        <w:gridCol w:w="793"/>
        <w:gridCol w:w="828"/>
        <w:gridCol w:w="954"/>
        <w:gridCol w:w="972"/>
      </w:tblGrid>
      <w:tr w:rsidR="00F32A11" w:rsidRPr="00367094" w14:paraId="56EB5CAF" w14:textId="77777777" w:rsidTr="007932B2">
        <w:trPr>
          <w:tblHeader/>
        </w:trPr>
        <w:tc>
          <w:tcPr>
            <w:tcW w:w="2610" w:type="dxa"/>
          </w:tcPr>
          <w:p w14:paraId="2F524749"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0285827B" w14:textId="77777777" w:rsidR="00F32A11" w:rsidRPr="00367094" w:rsidRDefault="00F32A11" w:rsidP="007932B2">
            <w:pPr>
              <w:spacing w:line="240" w:lineRule="auto"/>
              <w:ind w:right="-45"/>
              <w:jc w:val="right"/>
              <w:rPr>
                <w:rFonts w:ascii="Browallia New" w:hAnsi="Browallia New" w:cs="Browallia New"/>
                <w:sz w:val="22"/>
                <w:szCs w:val="22"/>
                <w:cs/>
              </w:rPr>
            </w:pPr>
            <w:r w:rsidRPr="00367094">
              <w:rPr>
                <w:rFonts w:ascii="Browallia New" w:hAnsi="Browallia New" w:cs="Browallia New"/>
                <w:sz w:val="22"/>
                <w:szCs w:val="22"/>
                <w:cs/>
              </w:rPr>
              <w:t xml:space="preserve">(หน่วย </w:t>
            </w: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rPr>
              <w:t>พันบาท)</w:t>
            </w:r>
          </w:p>
        </w:tc>
      </w:tr>
      <w:tr w:rsidR="00F32A11" w:rsidRPr="00367094" w14:paraId="6519BA1E" w14:textId="77777777" w:rsidTr="007932B2">
        <w:trPr>
          <w:tblHeader/>
        </w:trPr>
        <w:tc>
          <w:tcPr>
            <w:tcW w:w="2610" w:type="dxa"/>
          </w:tcPr>
          <w:p w14:paraId="1E4F81AA"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6B2E2A4D" w14:textId="77777777" w:rsidR="00F32A11" w:rsidRPr="00367094" w:rsidRDefault="00F32A11"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367094">
              <w:rPr>
                <w:rFonts w:ascii="Browallia New" w:hAnsi="Browallia New" w:cs="Browallia New"/>
                <w:sz w:val="22"/>
                <w:szCs w:val="22"/>
                <w:cs/>
              </w:rPr>
              <w:t>งบการเงินรวม</w:t>
            </w:r>
          </w:p>
        </w:tc>
      </w:tr>
      <w:tr w:rsidR="00F32A11" w:rsidRPr="00367094" w14:paraId="3A2847D2" w14:textId="77777777" w:rsidTr="007932B2">
        <w:trPr>
          <w:tblHeader/>
        </w:trPr>
        <w:tc>
          <w:tcPr>
            <w:tcW w:w="2610" w:type="dxa"/>
          </w:tcPr>
          <w:p w14:paraId="2705EB57" w14:textId="77777777" w:rsidR="00F32A11" w:rsidRPr="00367094"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367094" w:rsidRDefault="00F32A11" w:rsidP="007932B2">
            <w:pP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ส่วนที่ถึงกำหนดชำระ</w:t>
            </w:r>
          </w:p>
          <w:p w14:paraId="1DFDB365" w14:textId="77777777" w:rsidR="00F32A11" w:rsidRPr="00367094"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367094"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ส่วนที่ถึงกำหนดชำระ</w:t>
            </w:r>
          </w:p>
          <w:p w14:paraId="00C1B8F4" w14:textId="77777777" w:rsidR="00F32A11" w:rsidRPr="00367094" w:rsidRDefault="00F32A11" w:rsidP="007932B2">
            <w:pP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เกินกว่าหนึ่งปี</w:t>
            </w:r>
          </w:p>
          <w:p w14:paraId="22E1293B" w14:textId="77777777" w:rsidR="00F32A11" w:rsidRPr="00367094"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367094">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367094"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ส่วนที่ถึงกำหนดชำระเกินกว่าห้าปี</w:t>
            </w:r>
          </w:p>
        </w:tc>
        <w:tc>
          <w:tcPr>
            <w:tcW w:w="1926" w:type="dxa"/>
            <w:gridSpan w:val="2"/>
            <w:vAlign w:val="bottom"/>
          </w:tcPr>
          <w:p w14:paraId="5CDA34CB" w14:textId="77777777" w:rsidR="00F32A11" w:rsidRPr="00367094"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367094">
              <w:rPr>
                <w:rFonts w:ascii="Browallia New" w:hAnsi="Browallia New" w:cs="Browallia New"/>
                <w:sz w:val="22"/>
                <w:szCs w:val="22"/>
                <w:cs/>
              </w:rPr>
              <w:t>รวม</w:t>
            </w:r>
          </w:p>
        </w:tc>
      </w:tr>
      <w:tr w:rsidR="004B585C" w:rsidRPr="00367094" w14:paraId="532BEBE2" w14:textId="77777777" w:rsidTr="007932B2">
        <w:trPr>
          <w:tblHeader/>
        </w:trPr>
        <w:tc>
          <w:tcPr>
            <w:tcW w:w="2610" w:type="dxa"/>
          </w:tcPr>
          <w:p w14:paraId="36580D05" w14:textId="77777777" w:rsidR="004B585C" w:rsidRPr="00367094" w:rsidRDefault="004B585C" w:rsidP="004B585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664BF0EA" w:rsidR="004B585C" w:rsidRPr="00367094"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027FFE" w:rsidRPr="00027FFE">
              <w:rPr>
                <w:rFonts w:ascii="Browallia New" w:hAnsi="Browallia New" w:cs="Browallia New"/>
                <w:sz w:val="22"/>
                <w:szCs w:val="22"/>
                <w:cs/>
              </w:rPr>
              <w:t>ก.ย.</w:t>
            </w:r>
            <w:r w:rsidR="004B585C" w:rsidRPr="00367094">
              <w:rPr>
                <w:rFonts w:ascii="Browallia New" w:hAnsi="Browallia New" w:cs="Browallia New"/>
                <w:sz w:val="22"/>
                <w:szCs w:val="22"/>
              </w:rPr>
              <w:br/>
              <w:t>2566</w:t>
            </w:r>
          </w:p>
        </w:tc>
        <w:tc>
          <w:tcPr>
            <w:tcW w:w="831" w:type="dxa"/>
            <w:vAlign w:val="bottom"/>
          </w:tcPr>
          <w:p w14:paraId="5200DA4A" w14:textId="655A1ED6" w:rsidR="004B585C" w:rsidRPr="00367094"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841" w:type="dxa"/>
            <w:vAlign w:val="bottom"/>
          </w:tcPr>
          <w:p w14:paraId="05C339CE" w14:textId="0796C157" w:rsidR="004B585C" w:rsidRPr="00367094"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027FFE" w:rsidRPr="00027FFE">
              <w:rPr>
                <w:rFonts w:ascii="Browallia New" w:hAnsi="Browallia New" w:cs="Browallia New"/>
                <w:sz w:val="22"/>
                <w:szCs w:val="22"/>
                <w:cs/>
              </w:rPr>
              <w:t>ก.ย.</w:t>
            </w:r>
            <w:r w:rsidR="004B585C" w:rsidRPr="00367094">
              <w:rPr>
                <w:rFonts w:ascii="Browallia New" w:hAnsi="Browallia New" w:cs="Browallia New"/>
                <w:sz w:val="22"/>
                <w:szCs w:val="22"/>
              </w:rPr>
              <w:br/>
              <w:t>2566</w:t>
            </w:r>
          </w:p>
        </w:tc>
        <w:tc>
          <w:tcPr>
            <w:tcW w:w="850" w:type="dxa"/>
            <w:vAlign w:val="bottom"/>
          </w:tcPr>
          <w:p w14:paraId="2D8D3D0C" w14:textId="0F0049D0" w:rsidR="004B585C" w:rsidRPr="00367094"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793" w:type="dxa"/>
            <w:vAlign w:val="bottom"/>
          </w:tcPr>
          <w:p w14:paraId="1E6BCB74" w14:textId="3BBA09EE" w:rsidR="004B585C" w:rsidRPr="00367094"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0904" w:rsidRPr="00280904">
              <w:rPr>
                <w:rFonts w:ascii="Browallia New" w:hAnsi="Browallia New" w:cs="Browallia New"/>
                <w:sz w:val="22"/>
                <w:szCs w:val="22"/>
                <w:cs/>
              </w:rPr>
              <w:t>ก.ย.</w:t>
            </w:r>
            <w:r w:rsidR="004B585C" w:rsidRPr="00367094">
              <w:rPr>
                <w:rFonts w:ascii="Browallia New" w:hAnsi="Browallia New" w:cs="Browallia New"/>
                <w:sz w:val="22"/>
                <w:szCs w:val="22"/>
              </w:rPr>
              <w:br/>
              <w:t>2566</w:t>
            </w:r>
          </w:p>
        </w:tc>
        <w:tc>
          <w:tcPr>
            <w:tcW w:w="828" w:type="dxa"/>
            <w:vAlign w:val="bottom"/>
          </w:tcPr>
          <w:p w14:paraId="2868EFAB" w14:textId="2F74BC16" w:rsidR="004B585C" w:rsidRPr="00367094"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954" w:type="dxa"/>
            <w:vAlign w:val="bottom"/>
          </w:tcPr>
          <w:p w14:paraId="5CBF3462" w14:textId="1D5369FD" w:rsidR="004B585C" w:rsidRPr="00367094"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0904" w:rsidRPr="00280904">
              <w:rPr>
                <w:rFonts w:ascii="Browallia New" w:hAnsi="Browallia New" w:cs="Browallia New"/>
                <w:sz w:val="22"/>
                <w:szCs w:val="22"/>
                <w:cs/>
              </w:rPr>
              <w:t>ก.ย.</w:t>
            </w:r>
            <w:r w:rsidR="004B585C" w:rsidRPr="00367094">
              <w:rPr>
                <w:rFonts w:ascii="Browallia New" w:hAnsi="Browallia New" w:cs="Browallia New"/>
                <w:sz w:val="22"/>
                <w:szCs w:val="22"/>
              </w:rPr>
              <w:br/>
              <w:t>2566</w:t>
            </w:r>
          </w:p>
        </w:tc>
        <w:tc>
          <w:tcPr>
            <w:tcW w:w="972" w:type="dxa"/>
            <w:vAlign w:val="bottom"/>
          </w:tcPr>
          <w:p w14:paraId="2E497576" w14:textId="30839B88" w:rsidR="004B585C" w:rsidRPr="00367094"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w:t>
            </w:r>
            <w:r w:rsidR="00280904" w:rsidRPr="00280904">
              <w:rPr>
                <w:rFonts w:ascii="Browallia New" w:hAnsi="Browallia New" w:cs="Browallia New"/>
                <w:sz w:val="22"/>
                <w:szCs w:val="22"/>
                <w:cs/>
              </w:rPr>
              <w:t>ก.ย.</w:t>
            </w:r>
            <w:r w:rsidRPr="00367094">
              <w:rPr>
                <w:rFonts w:ascii="Browallia New" w:hAnsi="Browallia New" w:cs="Browallia New"/>
                <w:sz w:val="22"/>
                <w:szCs w:val="22"/>
                <w:cs/>
              </w:rPr>
              <w:t xml:space="preserve"> </w:t>
            </w:r>
            <w:r w:rsidRPr="00367094">
              <w:rPr>
                <w:rFonts w:ascii="Browallia New" w:hAnsi="Browallia New" w:cs="Browallia New"/>
                <w:sz w:val="22"/>
                <w:szCs w:val="22"/>
              </w:rPr>
              <w:t>2565</w:t>
            </w:r>
          </w:p>
        </w:tc>
      </w:tr>
      <w:tr w:rsidR="00F32A11" w:rsidRPr="00367094" w14:paraId="7EFBC38B" w14:textId="77777777" w:rsidTr="007932B2">
        <w:trPr>
          <w:trHeight w:val="243"/>
        </w:trPr>
        <w:tc>
          <w:tcPr>
            <w:tcW w:w="2610" w:type="dxa"/>
          </w:tcPr>
          <w:p w14:paraId="570529E5" w14:textId="77777777" w:rsidR="00F32A11" w:rsidRPr="00367094"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367094"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367094"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367094"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367094"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367094"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367094"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367094" w:rsidRDefault="00F32A11" w:rsidP="007932B2">
            <w:pPr>
              <w:pStyle w:val="InsideAddress"/>
              <w:tabs>
                <w:tab w:val="decimal" w:pos="792"/>
              </w:tabs>
              <w:ind w:left="-114"/>
              <w:rPr>
                <w:rFonts w:ascii="Browallia New" w:hAnsi="Browallia New" w:cs="Browallia New"/>
                <w:sz w:val="22"/>
                <w:szCs w:val="22"/>
              </w:rPr>
            </w:pPr>
          </w:p>
        </w:tc>
        <w:tc>
          <w:tcPr>
            <w:tcW w:w="972" w:type="dxa"/>
          </w:tcPr>
          <w:p w14:paraId="4796CB22" w14:textId="77777777" w:rsidR="00F32A11" w:rsidRPr="00367094" w:rsidRDefault="00F32A11" w:rsidP="007932B2">
            <w:pPr>
              <w:pStyle w:val="InsideAddress"/>
              <w:ind w:left="-114"/>
              <w:rPr>
                <w:rFonts w:ascii="Browallia New" w:hAnsi="Browallia New" w:cs="Browallia New"/>
                <w:sz w:val="22"/>
                <w:szCs w:val="22"/>
              </w:rPr>
            </w:pPr>
          </w:p>
        </w:tc>
      </w:tr>
      <w:tr w:rsidR="008562FF" w:rsidRPr="00367094" w14:paraId="6A591BE7" w14:textId="77777777" w:rsidTr="007932B2">
        <w:tc>
          <w:tcPr>
            <w:tcW w:w="2610" w:type="dxa"/>
            <w:vAlign w:val="bottom"/>
          </w:tcPr>
          <w:p w14:paraId="1B89B6CA" w14:textId="77777777" w:rsidR="008562FF" w:rsidRPr="00367094"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367094">
              <w:rPr>
                <w:rFonts w:ascii="Browallia New" w:hAnsi="Browallia New" w:cs="Browallia New"/>
                <w:sz w:val="22"/>
                <w:szCs w:val="22"/>
                <w:cs/>
              </w:rPr>
              <w:t>ลูกหนี้ตามสัญญาเช่าซื้อ</w:t>
            </w:r>
          </w:p>
        </w:tc>
        <w:tc>
          <w:tcPr>
            <w:tcW w:w="870" w:type="dxa"/>
            <w:shd w:val="clear" w:color="auto" w:fill="auto"/>
          </w:tcPr>
          <w:p w14:paraId="0D3630A3" w14:textId="5C2E0BC3" w:rsidR="008562FF" w:rsidRPr="00367094" w:rsidRDefault="00F531ED"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2,001,726</w:t>
            </w:r>
          </w:p>
        </w:tc>
        <w:tc>
          <w:tcPr>
            <w:tcW w:w="831" w:type="dxa"/>
            <w:shd w:val="clear" w:color="auto" w:fill="auto"/>
          </w:tcPr>
          <w:p w14:paraId="72F49B1A" w14:textId="5BC7E512"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2,013,410</w:t>
            </w:r>
          </w:p>
        </w:tc>
        <w:tc>
          <w:tcPr>
            <w:tcW w:w="841" w:type="dxa"/>
            <w:shd w:val="clear" w:color="auto" w:fill="auto"/>
          </w:tcPr>
          <w:p w14:paraId="2CEF35FF" w14:textId="6DDA033F" w:rsidR="008562FF" w:rsidRPr="00367094" w:rsidRDefault="00F429DC"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2,286</w:t>
            </w:r>
            <w:r w:rsidR="00A20029">
              <w:rPr>
                <w:rFonts w:ascii="Browallia New" w:hAnsi="Browallia New" w:cs="Browallia New"/>
                <w:sz w:val="22"/>
                <w:szCs w:val="22"/>
              </w:rPr>
              <w:t>,794</w:t>
            </w:r>
          </w:p>
        </w:tc>
        <w:tc>
          <w:tcPr>
            <w:tcW w:w="850" w:type="dxa"/>
            <w:shd w:val="clear" w:color="auto" w:fill="auto"/>
          </w:tcPr>
          <w:p w14:paraId="6FF753B9" w14:textId="001DC6E3"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2,307,218</w:t>
            </w:r>
          </w:p>
        </w:tc>
        <w:tc>
          <w:tcPr>
            <w:tcW w:w="793" w:type="dxa"/>
            <w:shd w:val="clear" w:color="auto" w:fill="auto"/>
          </w:tcPr>
          <w:p w14:paraId="7E53C31C" w14:textId="7C32A675" w:rsidR="008562FF" w:rsidRPr="00367094" w:rsidRDefault="00084621"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219,861</w:t>
            </w:r>
          </w:p>
        </w:tc>
        <w:tc>
          <w:tcPr>
            <w:tcW w:w="828" w:type="dxa"/>
            <w:shd w:val="clear" w:color="auto" w:fill="auto"/>
            <w:vAlign w:val="bottom"/>
          </w:tcPr>
          <w:p w14:paraId="6E710061" w14:textId="3F2E8CD5"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221,656</w:t>
            </w:r>
          </w:p>
        </w:tc>
        <w:tc>
          <w:tcPr>
            <w:tcW w:w="954" w:type="dxa"/>
            <w:shd w:val="clear" w:color="auto" w:fill="auto"/>
          </w:tcPr>
          <w:p w14:paraId="00288925" w14:textId="4D356975" w:rsidR="008562FF" w:rsidRPr="00367094" w:rsidRDefault="006A0A8D"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4,508</w:t>
            </w:r>
            <w:r w:rsidR="00D60491">
              <w:rPr>
                <w:rFonts w:ascii="Browallia New" w:hAnsi="Browallia New" w:cs="Browallia New"/>
                <w:sz w:val="22"/>
                <w:szCs w:val="22"/>
              </w:rPr>
              <w:t>,381</w:t>
            </w:r>
          </w:p>
        </w:tc>
        <w:tc>
          <w:tcPr>
            <w:tcW w:w="972" w:type="dxa"/>
            <w:vAlign w:val="bottom"/>
          </w:tcPr>
          <w:p w14:paraId="2E220651" w14:textId="161AAAD2"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4,542,284</w:t>
            </w:r>
          </w:p>
        </w:tc>
      </w:tr>
      <w:tr w:rsidR="008562FF" w:rsidRPr="00367094" w14:paraId="36764E37" w14:textId="77777777" w:rsidTr="007932B2">
        <w:tc>
          <w:tcPr>
            <w:tcW w:w="2610" w:type="dxa"/>
            <w:vAlign w:val="bottom"/>
          </w:tcPr>
          <w:p w14:paraId="77906A45" w14:textId="77777777" w:rsidR="008562FF" w:rsidRPr="00367094"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367094">
              <w:rPr>
                <w:rFonts w:ascii="Browallia New" w:hAnsi="Browallia New" w:cs="Browallia New"/>
                <w:sz w:val="22"/>
                <w:szCs w:val="22"/>
                <w:u w:val="single"/>
                <w:cs/>
              </w:rPr>
              <w:t>หัก</w:t>
            </w:r>
            <w:r w:rsidRPr="00367094">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7A49D4D8" w14:textId="651460DA" w:rsidR="008562FF" w:rsidRPr="00367094" w:rsidRDefault="0069455E" w:rsidP="00280904">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w:t>
            </w:r>
            <w:r w:rsidR="008A6640">
              <w:rPr>
                <w:rFonts w:ascii="Browallia New" w:hAnsi="Browallia New" w:cs="Browallia New"/>
                <w:sz w:val="22"/>
                <w:szCs w:val="22"/>
              </w:rPr>
              <w:t>628,735)</w:t>
            </w:r>
          </w:p>
        </w:tc>
        <w:tc>
          <w:tcPr>
            <w:tcW w:w="831" w:type="dxa"/>
            <w:shd w:val="clear" w:color="auto" w:fill="auto"/>
          </w:tcPr>
          <w:p w14:paraId="7D77655D" w14:textId="1EABB896"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(647,138)</w:t>
            </w:r>
          </w:p>
        </w:tc>
        <w:tc>
          <w:tcPr>
            <w:tcW w:w="841" w:type="dxa"/>
            <w:shd w:val="clear" w:color="auto" w:fill="auto"/>
          </w:tcPr>
          <w:p w14:paraId="6878AD93" w14:textId="214641D8" w:rsidR="008562FF" w:rsidRPr="00367094" w:rsidRDefault="00A20029" w:rsidP="0028090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(456,069)</w:t>
            </w:r>
          </w:p>
        </w:tc>
        <w:tc>
          <w:tcPr>
            <w:tcW w:w="850" w:type="dxa"/>
            <w:shd w:val="clear" w:color="auto" w:fill="auto"/>
          </w:tcPr>
          <w:p w14:paraId="78A7C5ED" w14:textId="1163B2FB"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(456,420)</w:t>
            </w:r>
          </w:p>
        </w:tc>
        <w:tc>
          <w:tcPr>
            <w:tcW w:w="793" w:type="dxa"/>
            <w:shd w:val="clear" w:color="auto" w:fill="auto"/>
          </w:tcPr>
          <w:p w14:paraId="57611A05" w14:textId="2388C118" w:rsidR="008562FF" w:rsidRPr="00367094" w:rsidRDefault="00084621" w:rsidP="0028090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(59,157)</w:t>
            </w:r>
          </w:p>
        </w:tc>
        <w:tc>
          <w:tcPr>
            <w:tcW w:w="828" w:type="dxa"/>
            <w:shd w:val="clear" w:color="auto" w:fill="auto"/>
            <w:vAlign w:val="bottom"/>
          </w:tcPr>
          <w:p w14:paraId="433014A6" w14:textId="77DDA4D0"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(63,002)</w:t>
            </w:r>
          </w:p>
        </w:tc>
        <w:tc>
          <w:tcPr>
            <w:tcW w:w="954" w:type="dxa"/>
            <w:shd w:val="clear" w:color="auto" w:fill="auto"/>
          </w:tcPr>
          <w:p w14:paraId="2694EE30" w14:textId="3DE9C9D7" w:rsidR="008562FF" w:rsidRPr="00367094" w:rsidRDefault="00D60491" w:rsidP="0028090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(1,143,961)</w:t>
            </w:r>
          </w:p>
        </w:tc>
        <w:tc>
          <w:tcPr>
            <w:tcW w:w="972" w:type="dxa"/>
            <w:vAlign w:val="bottom"/>
          </w:tcPr>
          <w:p w14:paraId="3A825EA9" w14:textId="1817F962"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(1,166,560)</w:t>
            </w:r>
          </w:p>
        </w:tc>
      </w:tr>
      <w:tr w:rsidR="008562FF" w:rsidRPr="00367094" w14:paraId="15C5BAA5" w14:textId="77777777" w:rsidTr="007932B2">
        <w:tc>
          <w:tcPr>
            <w:tcW w:w="2610" w:type="dxa"/>
            <w:vAlign w:val="bottom"/>
          </w:tcPr>
          <w:p w14:paraId="73A35F21" w14:textId="77777777" w:rsidR="008562FF" w:rsidRPr="00367094"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367094">
              <w:rPr>
                <w:rFonts w:ascii="Browallia New" w:hAnsi="Browallia New" w:cs="Browallia New"/>
                <w:sz w:val="22"/>
                <w:szCs w:val="22"/>
                <w:cs/>
              </w:rPr>
              <w:t>คงเหลือ</w:t>
            </w:r>
          </w:p>
        </w:tc>
        <w:tc>
          <w:tcPr>
            <w:tcW w:w="870" w:type="dxa"/>
            <w:shd w:val="clear" w:color="auto" w:fill="auto"/>
          </w:tcPr>
          <w:p w14:paraId="5D857C4F" w14:textId="502A3839" w:rsidR="008562FF" w:rsidRPr="00367094" w:rsidRDefault="008A6640"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1,372,991</w:t>
            </w:r>
          </w:p>
        </w:tc>
        <w:tc>
          <w:tcPr>
            <w:tcW w:w="831" w:type="dxa"/>
            <w:shd w:val="clear" w:color="auto" w:fill="auto"/>
          </w:tcPr>
          <w:p w14:paraId="64FEBE56" w14:textId="3CD50C30"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fldChar w:fldCharType="begin"/>
            </w:r>
            <w:r w:rsidRPr="00280904">
              <w:rPr>
                <w:rFonts w:ascii="Browallia New" w:hAnsi="Browallia New" w:cs="Browallia New"/>
                <w:sz w:val="22"/>
                <w:szCs w:val="22"/>
              </w:rPr>
              <w:instrText xml:space="preserve"> =SUM(ABOVE) </w:instrText>
            </w:r>
            <w:r w:rsidRPr="00367094">
              <w:rPr>
                <w:rFonts w:ascii="Browallia New" w:hAnsi="Browallia New" w:cs="Browallia New"/>
                <w:sz w:val="22"/>
                <w:szCs w:val="22"/>
              </w:rPr>
              <w:fldChar w:fldCharType="separate"/>
            </w:r>
            <w:r w:rsidRPr="00367094">
              <w:rPr>
                <w:rFonts w:ascii="Browallia New" w:hAnsi="Browallia New" w:cs="Browallia New"/>
                <w:sz w:val="22"/>
                <w:szCs w:val="22"/>
              </w:rPr>
              <w:t>1,366,272</w:t>
            </w:r>
            <w:r w:rsidRPr="00367094">
              <w:rPr>
                <w:rFonts w:ascii="Browallia New" w:hAnsi="Browallia New" w:cs="Browallia New"/>
                <w:sz w:val="22"/>
                <w:szCs w:val="22"/>
              </w:rPr>
              <w:fldChar w:fldCharType="end"/>
            </w:r>
          </w:p>
        </w:tc>
        <w:tc>
          <w:tcPr>
            <w:tcW w:w="841" w:type="dxa"/>
            <w:shd w:val="clear" w:color="auto" w:fill="auto"/>
          </w:tcPr>
          <w:p w14:paraId="1BD8C8B4" w14:textId="1C1671EA" w:rsidR="008562FF" w:rsidRPr="00367094" w:rsidRDefault="00A20029"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1,830,725</w:t>
            </w:r>
          </w:p>
        </w:tc>
        <w:tc>
          <w:tcPr>
            <w:tcW w:w="850" w:type="dxa"/>
            <w:shd w:val="clear" w:color="auto" w:fill="auto"/>
          </w:tcPr>
          <w:p w14:paraId="66986499" w14:textId="38D609B9"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fldChar w:fldCharType="begin"/>
            </w:r>
            <w:r w:rsidRPr="00367094">
              <w:rPr>
                <w:rFonts w:ascii="Browallia New" w:hAnsi="Browallia New" w:cs="Browallia New"/>
                <w:sz w:val="22"/>
                <w:szCs w:val="22"/>
              </w:rPr>
              <w:instrText xml:space="preserve"> =SUM(above) </w:instrText>
            </w:r>
            <w:r w:rsidRPr="00367094">
              <w:rPr>
                <w:rFonts w:ascii="Browallia New" w:hAnsi="Browallia New" w:cs="Browallia New"/>
                <w:sz w:val="22"/>
                <w:szCs w:val="22"/>
              </w:rPr>
              <w:fldChar w:fldCharType="separate"/>
            </w:r>
            <w:r w:rsidRPr="00367094">
              <w:rPr>
                <w:rFonts w:ascii="Browallia New" w:hAnsi="Browallia New" w:cs="Browallia New"/>
                <w:sz w:val="22"/>
                <w:szCs w:val="22"/>
              </w:rPr>
              <w:t>1,850,798</w:t>
            </w:r>
            <w:r w:rsidRPr="00367094">
              <w:rPr>
                <w:rFonts w:ascii="Browallia New" w:hAnsi="Browallia New" w:cs="Browallia New"/>
                <w:sz w:val="22"/>
                <w:szCs w:val="22"/>
              </w:rPr>
              <w:fldChar w:fldCharType="end"/>
            </w:r>
          </w:p>
        </w:tc>
        <w:tc>
          <w:tcPr>
            <w:tcW w:w="793" w:type="dxa"/>
            <w:shd w:val="clear" w:color="auto" w:fill="auto"/>
          </w:tcPr>
          <w:p w14:paraId="7F583F29" w14:textId="3DB718F7" w:rsidR="008562FF" w:rsidRPr="00367094" w:rsidRDefault="00084621"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160,704</w:t>
            </w:r>
          </w:p>
        </w:tc>
        <w:tc>
          <w:tcPr>
            <w:tcW w:w="828" w:type="dxa"/>
            <w:shd w:val="clear" w:color="auto" w:fill="auto"/>
            <w:vAlign w:val="bottom"/>
          </w:tcPr>
          <w:p w14:paraId="777BF237" w14:textId="0D08ACD0"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fldChar w:fldCharType="begin"/>
            </w:r>
            <w:r w:rsidRPr="00367094">
              <w:rPr>
                <w:rFonts w:ascii="Browallia New" w:hAnsi="Browallia New" w:cs="Browallia New"/>
                <w:sz w:val="22"/>
                <w:szCs w:val="22"/>
              </w:rPr>
              <w:instrText xml:space="preserve"> =SUM(above) </w:instrText>
            </w:r>
            <w:r w:rsidRPr="00367094">
              <w:rPr>
                <w:rFonts w:ascii="Browallia New" w:hAnsi="Browallia New" w:cs="Browallia New"/>
                <w:sz w:val="22"/>
                <w:szCs w:val="22"/>
              </w:rPr>
              <w:fldChar w:fldCharType="separate"/>
            </w:r>
            <w:r w:rsidRPr="00367094">
              <w:rPr>
                <w:rFonts w:ascii="Browallia New" w:hAnsi="Browallia New" w:cs="Browallia New"/>
                <w:sz w:val="22"/>
                <w:szCs w:val="22"/>
              </w:rPr>
              <w:t>158,654</w:t>
            </w:r>
            <w:r w:rsidRPr="00367094">
              <w:rPr>
                <w:rFonts w:ascii="Browallia New" w:hAnsi="Browallia New" w:cs="Browallia New"/>
                <w:sz w:val="22"/>
                <w:szCs w:val="22"/>
              </w:rPr>
              <w:fldChar w:fldCharType="end"/>
            </w:r>
          </w:p>
        </w:tc>
        <w:tc>
          <w:tcPr>
            <w:tcW w:w="954" w:type="dxa"/>
            <w:shd w:val="clear" w:color="auto" w:fill="auto"/>
          </w:tcPr>
          <w:p w14:paraId="69081E97" w14:textId="62013DE5" w:rsidR="008562FF" w:rsidRPr="00367094" w:rsidRDefault="00D60491" w:rsidP="00280904">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3,364,420</w:t>
            </w:r>
          </w:p>
        </w:tc>
        <w:tc>
          <w:tcPr>
            <w:tcW w:w="972" w:type="dxa"/>
            <w:vAlign w:val="bottom"/>
          </w:tcPr>
          <w:p w14:paraId="778A755F" w14:textId="6AC6D5D4" w:rsidR="008562FF" w:rsidRPr="00367094" w:rsidRDefault="008562FF" w:rsidP="00280904">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3,375,724</w:t>
            </w:r>
          </w:p>
        </w:tc>
      </w:tr>
      <w:tr w:rsidR="008562FF" w:rsidRPr="00367094" w14:paraId="075803ED" w14:textId="77777777" w:rsidTr="007932B2">
        <w:tc>
          <w:tcPr>
            <w:tcW w:w="2610" w:type="dxa"/>
            <w:vAlign w:val="bottom"/>
          </w:tcPr>
          <w:p w14:paraId="5D960C9A" w14:textId="4C1A0C8C" w:rsidR="008562FF" w:rsidRPr="00367094"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367094">
              <w:rPr>
                <w:rFonts w:ascii="Browallia New" w:hAnsi="Browallia New" w:cs="Browallia New"/>
                <w:sz w:val="22"/>
                <w:szCs w:val="22"/>
                <w:u w:val="single"/>
                <w:cs/>
              </w:rPr>
              <w:t>หัก</w:t>
            </w:r>
            <w:r w:rsidRPr="00367094">
              <w:rPr>
                <w:rFonts w:ascii="Browallia New" w:hAnsi="Browallia New" w:cs="Browallia New"/>
                <w:sz w:val="22"/>
                <w:szCs w:val="22"/>
                <w:cs/>
              </w:rPr>
              <w:t xml:space="preserve"> ค่าเผื่อผลขาดทุนด้านเครดิตที่</w:t>
            </w:r>
            <w:r w:rsidRPr="00367094">
              <w:rPr>
                <w:rFonts w:ascii="Browallia New" w:hAnsi="Browallia New" w:cs="Browallia New"/>
                <w:sz w:val="22"/>
                <w:szCs w:val="22"/>
                <w:cs/>
              </w:rPr>
              <w:br/>
            </w:r>
            <w:r w:rsidR="009A0D4B" w:rsidRPr="00367094">
              <w:rPr>
                <w:rFonts w:ascii="Browallia New" w:hAnsi="Browallia New" w:cs="Browallia New"/>
                <w:sz w:val="22"/>
                <w:szCs w:val="22"/>
              </w:rPr>
              <w:t xml:space="preserve"> </w:t>
            </w:r>
            <w:r w:rsidRPr="00367094">
              <w:rPr>
                <w:rFonts w:ascii="Browallia New" w:hAnsi="Browallia New" w:cs="Browallia New"/>
                <w:sz w:val="22"/>
                <w:szCs w:val="22"/>
              </w:rPr>
              <w:t xml:space="preserve"> </w:t>
            </w:r>
            <w:r w:rsidRPr="00367094">
              <w:rPr>
                <w:rFonts w:ascii="Browallia New" w:hAnsi="Browallia New" w:cs="Browallia New"/>
                <w:sz w:val="22"/>
                <w:szCs w:val="22"/>
                <w:cs/>
              </w:rPr>
              <w:t>คาดว่าจะเกิดขึ้น</w:t>
            </w:r>
          </w:p>
        </w:tc>
        <w:tc>
          <w:tcPr>
            <w:tcW w:w="870" w:type="dxa"/>
            <w:shd w:val="clear" w:color="auto" w:fill="auto"/>
          </w:tcPr>
          <w:p w14:paraId="734565E0" w14:textId="77777777" w:rsidR="001D568F" w:rsidRPr="00280904" w:rsidRDefault="001D568F" w:rsidP="00280904">
            <w:pPr>
              <w:pBdr>
                <w:bottom w:val="single" w:sz="4" w:space="1" w:color="auto"/>
              </w:pBdr>
              <w:spacing w:line="240" w:lineRule="auto"/>
              <w:ind w:left="-23" w:right="-7"/>
              <w:jc w:val="right"/>
              <w:rPr>
                <w:rFonts w:ascii="Browallia New" w:hAnsi="Browallia New" w:cs="Browallia New"/>
                <w:sz w:val="22"/>
                <w:szCs w:val="22"/>
              </w:rPr>
            </w:pPr>
          </w:p>
          <w:p w14:paraId="0669E3A5" w14:textId="1FF54FA2" w:rsidR="00280904" w:rsidRPr="00280904" w:rsidRDefault="008A6640" w:rsidP="0028090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(137,583)</w:t>
            </w:r>
          </w:p>
        </w:tc>
        <w:tc>
          <w:tcPr>
            <w:tcW w:w="831" w:type="dxa"/>
            <w:shd w:val="clear" w:color="auto" w:fill="auto"/>
            <w:vAlign w:val="bottom"/>
          </w:tcPr>
          <w:p w14:paraId="274EF461" w14:textId="54416208"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(111,646)</w:t>
            </w:r>
          </w:p>
        </w:tc>
        <w:tc>
          <w:tcPr>
            <w:tcW w:w="841" w:type="dxa"/>
            <w:shd w:val="clear" w:color="auto" w:fill="auto"/>
          </w:tcPr>
          <w:p w14:paraId="7A39D52F" w14:textId="77777777" w:rsidR="00C501A4" w:rsidRDefault="00C501A4" w:rsidP="00280904">
            <w:pPr>
              <w:pBdr>
                <w:bottom w:val="single" w:sz="4" w:space="1" w:color="auto"/>
              </w:pBdr>
              <w:spacing w:line="240" w:lineRule="auto"/>
              <w:ind w:left="-23" w:right="-7"/>
              <w:jc w:val="right"/>
              <w:rPr>
                <w:rFonts w:ascii="Browallia New" w:hAnsi="Browallia New" w:cs="Browallia New"/>
                <w:sz w:val="22"/>
                <w:szCs w:val="22"/>
              </w:rPr>
            </w:pPr>
          </w:p>
          <w:p w14:paraId="34D3FE99" w14:textId="609B9213" w:rsidR="00280904" w:rsidRPr="00367094" w:rsidRDefault="00A20029" w:rsidP="00280904">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(47,42</w:t>
            </w:r>
            <w:r w:rsidR="00F838A5">
              <w:rPr>
                <w:rFonts w:ascii="Browallia New" w:hAnsi="Browallia New" w:cs="Browallia New"/>
                <w:sz w:val="22"/>
                <w:szCs w:val="22"/>
              </w:rPr>
              <w:t>5</w:t>
            </w:r>
            <w:r>
              <w:rPr>
                <w:rFonts w:ascii="Browallia New" w:hAnsi="Browallia New" w:cs="Browallia New"/>
                <w:sz w:val="22"/>
                <w:szCs w:val="22"/>
              </w:rPr>
              <w:t>)</w:t>
            </w:r>
          </w:p>
        </w:tc>
        <w:tc>
          <w:tcPr>
            <w:tcW w:w="850" w:type="dxa"/>
            <w:shd w:val="clear" w:color="auto" w:fill="auto"/>
            <w:vAlign w:val="bottom"/>
          </w:tcPr>
          <w:p w14:paraId="43DB04E1" w14:textId="063FCB71"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(23,632)</w:t>
            </w:r>
          </w:p>
        </w:tc>
        <w:tc>
          <w:tcPr>
            <w:tcW w:w="793" w:type="dxa"/>
            <w:shd w:val="clear" w:color="auto" w:fill="auto"/>
          </w:tcPr>
          <w:p w14:paraId="04889C4B" w14:textId="77777777" w:rsidR="00525125" w:rsidRDefault="00525125" w:rsidP="00280904">
            <w:pPr>
              <w:pBdr>
                <w:bottom w:val="single" w:sz="4" w:space="1" w:color="auto"/>
              </w:pBdr>
              <w:spacing w:line="240" w:lineRule="auto"/>
              <w:ind w:left="-23" w:right="-7"/>
              <w:jc w:val="right"/>
              <w:rPr>
                <w:rFonts w:ascii="Browallia New" w:hAnsi="Browallia New" w:cs="Browallia New"/>
                <w:sz w:val="22"/>
                <w:szCs w:val="22"/>
              </w:rPr>
            </w:pPr>
          </w:p>
          <w:p w14:paraId="59F3AB22" w14:textId="59CA1A57" w:rsidR="00280904" w:rsidRPr="00367094" w:rsidRDefault="007561F0" w:rsidP="0028090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(5,699)</w:t>
            </w:r>
          </w:p>
        </w:tc>
        <w:tc>
          <w:tcPr>
            <w:tcW w:w="828" w:type="dxa"/>
            <w:shd w:val="clear" w:color="auto" w:fill="auto"/>
            <w:vAlign w:val="bottom"/>
          </w:tcPr>
          <w:p w14:paraId="73F92797" w14:textId="20DA54BF"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(8,950)</w:t>
            </w:r>
          </w:p>
        </w:tc>
        <w:tc>
          <w:tcPr>
            <w:tcW w:w="954" w:type="dxa"/>
            <w:shd w:val="clear" w:color="auto" w:fill="auto"/>
          </w:tcPr>
          <w:p w14:paraId="51505B34" w14:textId="77777777" w:rsidR="00525125" w:rsidRDefault="00525125" w:rsidP="00280904">
            <w:pPr>
              <w:pBdr>
                <w:bottom w:val="single" w:sz="4" w:space="1" w:color="auto"/>
              </w:pBdr>
              <w:spacing w:line="240" w:lineRule="auto"/>
              <w:ind w:left="-23" w:right="-7"/>
              <w:jc w:val="right"/>
              <w:rPr>
                <w:rFonts w:ascii="Browallia New" w:hAnsi="Browallia New" w:cs="Browallia New"/>
                <w:sz w:val="22"/>
                <w:szCs w:val="22"/>
              </w:rPr>
            </w:pPr>
          </w:p>
          <w:p w14:paraId="5AE0E6BA" w14:textId="72734B38" w:rsidR="00280904" w:rsidRPr="00367094" w:rsidRDefault="00497A52" w:rsidP="0028090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(190,707)</w:t>
            </w:r>
          </w:p>
        </w:tc>
        <w:tc>
          <w:tcPr>
            <w:tcW w:w="972" w:type="dxa"/>
            <w:vAlign w:val="bottom"/>
          </w:tcPr>
          <w:p w14:paraId="0100660F" w14:textId="69060CD1" w:rsidR="008562FF" w:rsidRPr="00367094" w:rsidRDefault="008562FF" w:rsidP="00280904">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(144,228)</w:t>
            </w:r>
          </w:p>
        </w:tc>
      </w:tr>
      <w:tr w:rsidR="008562FF" w:rsidRPr="00367094" w14:paraId="0ED7DA75" w14:textId="77777777" w:rsidTr="007932B2">
        <w:tc>
          <w:tcPr>
            <w:tcW w:w="2610" w:type="dxa"/>
          </w:tcPr>
          <w:p w14:paraId="569B5099" w14:textId="77777777" w:rsidR="008562FF" w:rsidRPr="00367094" w:rsidRDefault="008562FF" w:rsidP="008562FF">
            <w:pPr>
              <w:tabs>
                <w:tab w:val="left" w:pos="162"/>
              </w:tabs>
              <w:spacing w:line="240" w:lineRule="auto"/>
              <w:ind w:right="-108"/>
              <w:jc w:val="both"/>
              <w:rPr>
                <w:rFonts w:ascii="Browallia New" w:hAnsi="Browallia New" w:cs="Browallia New"/>
                <w:sz w:val="22"/>
                <w:szCs w:val="22"/>
                <w:cs/>
              </w:rPr>
            </w:pPr>
            <w:r w:rsidRPr="00367094">
              <w:rPr>
                <w:rFonts w:ascii="Browallia New" w:hAnsi="Browallia New" w:cs="Browallia New"/>
                <w:sz w:val="22"/>
                <w:szCs w:val="22"/>
                <w:cs/>
              </w:rPr>
              <w:t>สุทธิ</w:t>
            </w:r>
          </w:p>
        </w:tc>
        <w:tc>
          <w:tcPr>
            <w:tcW w:w="870" w:type="dxa"/>
            <w:shd w:val="clear" w:color="auto" w:fill="auto"/>
          </w:tcPr>
          <w:p w14:paraId="1F6FD716" w14:textId="0B83BC4F" w:rsidR="008562FF" w:rsidRPr="00367094" w:rsidRDefault="008A6640" w:rsidP="00280904">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1,235</w:t>
            </w:r>
            <w:r w:rsidR="000D4E18">
              <w:rPr>
                <w:rFonts w:ascii="Browallia New" w:hAnsi="Browallia New" w:cs="Browallia New"/>
                <w:sz w:val="22"/>
                <w:szCs w:val="22"/>
              </w:rPr>
              <w:t>,408</w:t>
            </w:r>
          </w:p>
        </w:tc>
        <w:tc>
          <w:tcPr>
            <w:tcW w:w="831" w:type="dxa"/>
            <w:shd w:val="clear" w:color="auto" w:fill="auto"/>
            <w:vAlign w:val="bottom"/>
          </w:tcPr>
          <w:p w14:paraId="209B2C87" w14:textId="6B5AA984" w:rsidR="008562FF" w:rsidRPr="00367094" w:rsidRDefault="008562FF" w:rsidP="00280904">
            <w:pPr>
              <w:pBdr>
                <w:bottom w:val="single" w:sz="12" w:space="1" w:color="auto"/>
              </w:pBd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1,254,626</w:t>
            </w:r>
          </w:p>
        </w:tc>
        <w:tc>
          <w:tcPr>
            <w:tcW w:w="841" w:type="dxa"/>
            <w:shd w:val="clear" w:color="auto" w:fill="auto"/>
          </w:tcPr>
          <w:p w14:paraId="7C080018" w14:textId="609D4384" w:rsidR="008562FF" w:rsidRPr="00367094" w:rsidRDefault="00A20029" w:rsidP="00280904">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1,</w:t>
            </w:r>
            <w:r w:rsidR="00BC5B87">
              <w:rPr>
                <w:rFonts w:ascii="Browallia New" w:hAnsi="Browallia New" w:cs="Browallia New"/>
                <w:sz w:val="22"/>
                <w:szCs w:val="22"/>
              </w:rPr>
              <w:t>783,</w:t>
            </w:r>
            <w:r w:rsidR="006A5320">
              <w:rPr>
                <w:rFonts w:ascii="Browallia New" w:hAnsi="Browallia New" w:cs="Browallia New"/>
                <w:sz w:val="22"/>
                <w:szCs w:val="22"/>
              </w:rPr>
              <w:t>300</w:t>
            </w:r>
          </w:p>
        </w:tc>
        <w:tc>
          <w:tcPr>
            <w:tcW w:w="850" w:type="dxa"/>
            <w:shd w:val="clear" w:color="auto" w:fill="auto"/>
            <w:vAlign w:val="bottom"/>
          </w:tcPr>
          <w:p w14:paraId="59F89CBE" w14:textId="586C73CF" w:rsidR="008562FF" w:rsidRPr="00367094" w:rsidRDefault="008562FF" w:rsidP="00280904">
            <w:pPr>
              <w:pBdr>
                <w:bottom w:val="single" w:sz="12" w:space="1" w:color="auto"/>
              </w:pBd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fldChar w:fldCharType="begin"/>
            </w:r>
            <w:r w:rsidRPr="00367094">
              <w:rPr>
                <w:rFonts w:ascii="Browallia New" w:hAnsi="Browallia New" w:cs="Browallia New"/>
                <w:sz w:val="22"/>
                <w:szCs w:val="22"/>
              </w:rPr>
              <w:instrText xml:space="preserve"> =SUM(above) </w:instrText>
            </w:r>
            <w:r w:rsidRPr="00367094">
              <w:rPr>
                <w:rFonts w:ascii="Browallia New" w:hAnsi="Browallia New" w:cs="Browallia New"/>
                <w:sz w:val="22"/>
                <w:szCs w:val="22"/>
              </w:rPr>
              <w:fldChar w:fldCharType="separate"/>
            </w:r>
            <w:r w:rsidRPr="00367094">
              <w:rPr>
                <w:rFonts w:ascii="Browallia New" w:hAnsi="Browallia New" w:cs="Browallia New"/>
                <w:sz w:val="22"/>
                <w:szCs w:val="22"/>
              </w:rPr>
              <w:t>1,827,166</w:t>
            </w:r>
            <w:r w:rsidRPr="00367094">
              <w:rPr>
                <w:rFonts w:ascii="Browallia New" w:hAnsi="Browallia New" w:cs="Browallia New"/>
                <w:sz w:val="22"/>
                <w:szCs w:val="22"/>
              </w:rPr>
              <w:fldChar w:fldCharType="end"/>
            </w:r>
          </w:p>
        </w:tc>
        <w:tc>
          <w:tcPr>
            <w:tcW w:w="793" w:type="dxa"/>
            <w:shd w:val="clear" w:color="auto" w:fill="auto"/>
          </w:tcPr>
          <w:p w14:paraId="31A200F6" w14:textId="12D8B881" w:rsidR="008562FF" w:rsidRPr="00367094" w:rsidRDefault="007561F0" w:rsidP="00280904">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155,005</w:t>
            </w:r>
          </w:p>
        </w:tc>
        <w:tc>
          <w:tcPr>
            <w:tcW w:w="828" w:type="dxa"/>
            <w:shd w:val="clear" w:color="auto" w:fill="auto"/>
            <w:vAlign w:val="bottom"/>
          </w:tcPr>
          <w:p w14:paraId="2F0BB256" w14:textId="72F1EB2A" w:rsidR="008562FF" w:rsidRPr="00367094" w:rsidRDefault="008562FF" w:rsidP="00280904">
            <w:pPr>
              <w:pBdr>
                <w:bottom w:val="single" w:sz="12" w:space="1" w:color="auto"/>
              </w:pBd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149,704</w:t>
            </w:r>
          </w:p>
        </w:tc>
        <w:tc>
          <w:tcPr>
            <w:tcW w:w="954" w:type="dxa"/>
            <w:shd w:val="clear" w:color="auto" w:fill="auto"/>
          </w:tcPr>
          <w:p w14:paraId="6EC56654" w14:textId="27CAC8A9" w:rsidR="008562FF" w:rsidRPr="00367094" w:rsidRDefault="00497A52" w:rsidP="00280904">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3,173,713</w:t>
            </w:r>
          </w:p>
        </w:tc>
        <w:tc>
          <w:tcPr>
            <w:tcW w:w="972" w:type="dxa"/>
            <w:vAlign w:val="bottom"/>
          </w:tcPr>
          <w:p w14:paraId="25F3A399" w14:textId="28268FDC" w:rsidR="008562FF" w:rsidRPr="00367094" w:rsidRDefault="008562FF" w:rsidP="00280904">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fldChar w:fldCharType="begin"/>
            </w:r>
            <w:r w:rsidRPr="00367094">
              <w:rPr>
                <w:rFonts w:ascii="Browallia New" w:hAnsi="Browallia New" w:cs="Browallia New"/>
                <w:sz w:val="22"/>
                <w:szCs w:val="22"/>
              </w:rPr>
              <w:instrText xml:space="preserve"> =SUM(above) </w:instrText>
            </w:r>
            <w:r w:rsidRPr="00367094">
              <w:rPr>
                <w:rFonts w:ascii="Browallia New" w:hAnsi="Browallia New" w:cs="Browallia New"/>
                <w:sz w:val="22"/>
                <w:szCs w:val="22"/>
              </w:rPr>
              <w:fldChar w:fldCharType="separate"/>
            </w:r>
            <w:r w:rsidRPr="00367094">
              <w:rPr>
                <w:rFonts w:ascii="Browallia New" w:hAnsi="Browallia New" w:cs="Browallia New"/>
                <w:sz w:val="22"/>
                <w:szCs w:val="22"/>
              </w:rPr>
              <w:t>3,231,49</w:t>
            </w:r>
            <w:r w:rsidRPr="00367094">
              <w:rPr>
                <w:rFonts w:ascii="Browallia New" w:hAnsi="Browallia New" w:cs="Browallia New"/>
                <w:sz w:val="22"/>
                <w:szCs w:val="22"/>
              </w:rPr>
              <w:fldChar w:fldCharType="end"/>
            </w:r>
            <w:r w:rsidRPr="00367094">
              <w:rPr>
                <w:rFonts w:ascii="Browallia New" w:hAnsi="Browallia New" w:cs="Browallia New"/>
                <w:sz w:val="22"/>
                <w:szCs w:val="22"/>
              </w:rPr>
              <w:t>6</w:t>
            </w:r>
          </w:p>
        </w:tc>
      </w:tr>
    </w:tbl>
    <w:p w14:paraId="09E484FC"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367094"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568" w:type="dxa"/>
        <w:tblInd w:w="351" w:type="dxa"/>
        <w:tblLayout w:type="fixed"/>
        <w:tblLook w:val="0000" w:firstRow="0" w:lastRow="0" w:firstColumn="0" w:lastColumn="0" w:noHBand="0" w:noVBand="0"/>
      </w:tblPr>
      <w:tblGrid>
        <w:gridCol w:w="2628"/>
        <w:gridCol w:w="848"/>
        <w:gridCol w:w="850"/>
        <w:gridCol w:w="822"/>
        <w:gridCol w:w="850"/>
        <w:gridCol w:w="834"/>
        <w:gridCol w:w="801"/>
        <w:gridCol w:w="954"/>
        <w:gridCol w:w="981"/>
      </w:tblGrid>
      <w:tr w:rsidR="00F96B50" w:rsidRPr="00367094" w14:paraId="014F9BF5" w14:textId="77777777" w:rsidTr="00F96B50">
        <w:trPr>
          <w:tblHeader/>
        </w:trPr>
        <w:tc>
          <w:tcPr>
            <w:tcW w:w="2628" w:type="dxa"/>
          </w:tcPr>
          <w:p w14:paraId="690A1D03" w14:textId="77777777" w:rsidR="00F96B50" w:rsidRPr="00367094"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4407FBB1" w14:textId="77777777" w:rsidR="00F96B50" w:rsidRPr="00367094" w:rsidRDefault="00F96B50">
            <w:pPr>
              <w:spacing w:line="240" w:lineRule="auto"/>
              <w:ind w:right="-45"/>
              <w:jc w:val="right"/>
              <w:rPr>
                <w:rFonts w:ascii="Browallia New" w:hAnsi="Browallia New" w:cs="Browallia New"/>
                <w:sz w:val="22"/>
                <w:szCs w:val="22"/>
                <w:cs/>
              </w:rPr>
            </w:pPr>
            <w:r w:rsidRPr="00367094">
              <w:rPr>
                <w:rFonts w:ascii="Browallia New" w:hAnsi="Browallia New" w:cs="Browallia New"/>
                <w:sz w:val="22"/>
                <w:szCs w:val="22"/>
                <w:cs/>
              </w:rPr>
              <w:t xml:space="preserve">(หน่วย </w:t>
            </w: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rPr>
              <w:t>พันบาท)</w:t>
            </w:r>
          </w:p>
        </w:tc>
      </w:tr>
      <w:tr w:rsidR="00F96B50" w:rsidRPr="00367094" w14:paraId="6334C570" w14:textId="77777777" w:rsidTr="00F96B50">
        <w:trPr>
          <w:tblHeader/>
        </w:trPr>
        <w:tc>
          <w:tcPr>
            <w:tcW w:w="2628" w:type="dxa"/>
          </w:tcPr>
          <w:p w14:paraId="661EB3A2" w14:textId="77777777" w:rsidR="00F96B50" w:rsidRPr="00367094"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42DE3F72" w14:textId="77777777" w:rsidR="00F96B50" w:rsidRPr="00367094" w:rsidRDefault="00F96B50">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งบการเงินเฉพาะของบริษัท</w:t>
            </w:r>
          </w:p>
        </w:tc>
      </w:tr>
      <w:tr w:rsidR="00F96B50" w:rsidRPr="00367094" w14:paraId="33EED1A2" w14:textId="77777777" w:rsidTr="00F96B50">
        <w:trPr>
          <w:tblHeader/>
        </w:trPr>
        <w:tc>
          <w:tcPr>
            <w:tcW w:w="2628" w:type="dxa"/>
          </w:tcPr>
          <w:p w14:paraId="7A874F66" w14:textId="77777777" w:rsidR="00F96B50" w:rsidRPr="00367094"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367094" w:rsidRDefault="00F96B50">
            <w:pP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ส่วนที่ถึงกำหนดชำระ</w:t>
            </w:r>
          </w:p>
          <w:p w14:paraId="2E118C59" w14:textId="77777777" w:rsidR="00F96B50" w:rsidRPr="00367094" w:rsidRDefault="00F96B50">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367094" w:rsidRDefault="00F96B50">
            <w:pP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ส่วนที่ถึงกำหนดชำระ</w:t>
            </w:r>
          </w:p>
          <w:p w14:paraId="691679F5" w14:textId="77777777" w:rsidR="00F96B50" w:rsidRPr="00367094" w:rsidRDefault="00F96B50">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เกินกว่าหนึ่งปี</w:t>
            </w:r>
          </w:p>
          <w:p w14:paraId="1E51A6AA" w14:textId="77777777" w:rsidR="00F96B50" w:rsidRPr="00367094" w:rsidRDefault="00F96B50">
            <w:pPr>
              <w:pBdr>
                <w:bottom w:val="single" w:sz="4" w:space="1" w:color="auto"/>
              </w:pBdr>
              <w:spacing w:line="240" w:lineRule="auto"/>
              <w:ind w:left="-23" w:right="-7"/>
              <w:jc w:val="center"/>
              <w:rPr>
                <w:rFonts w:ascii="Browallia New" w:hAnsi="Browallia New" w:cs="Browallia New"/>
                <w:sz w:val="22"/>
                <w:szCs w:val="22"/>
                <w:cs/>
              </w:rPr>
            </w:pPr>
            <w:r w:rsidRPr="00367094">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367094" w:rsidRDefault="00F96B50">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cs/>
              </w:rPr>
              <w:t>ส่วนที่ถึงกำหนดชำระ       เกินกว่าห้าปี</w:t>
            </w:r>
          </w:p>
        </w:tc>
        <w:tc>
          <w:tcPr>
            <w:tcW w:w="1935" w:type="dxa"/>
            <w:gridSpan w:val="2"/>
            <w:vAlign w:val="bottom"/>
          </w:tcPr>
          <w:p w14:paraId="14484795" w14:textId="77777777" w:rsidR="00F96B50" w:rsidRPr="00367094" w:rsidRDefault="00F96B50">
            <w:pPr>
              <w:pBdr>
                <w:bottom w:val="single" w:sz="4" w:space="1" w:color="auto"/>
              </w:pBdr>
              <w:spacing w:line="240" w:lineRule="auto"/>
              <w:ind w:left="-23" w:right="-7"/>
              <w:jc w:val="center"/>
              <w:rPr>
                <w:rFonts w:ascii="Browallia New" w:hAnsi="Browallia New" w:cs="Browallia New"/>
                <w:sz w:val="22"/>
                <w:szCs w:val="22"/>
                <w:cs/>
              </w:rPr>
            </w:pPr>
            <w:r w:rsidRPr="00367094">
              <w:rPr>
                <w:rFonts w:ascii="Browallia New" w:hAnsi="Browallia New" w:cs="Browallia New"/>
                <w:sz w:val="22"/>
                <w:szCs w:val="22"/>
                <w:cs/>
              </w:rPr>
              <w:t>รวม</w:t>
            </w:r>
          </w:p>
        </w:tc>
      </w:tr>
      <w:tr w:rsidR="008562FF" w:rsidRPr="00367094" w14:paraId="3F43B739" w14:textId="77777777" w:rsidTr="00F96B50">
        <w:trPr>
          <w:tblHeader/>
        </w:trPr>
        <w:tc>
          <w:tcPr>
            <w:tcW w:w="2628" w:type="dxa"/>
          </w:tcPr>
          <w:p w14:paraId="6BECF7A9" w14:textId="77777777" w:rsidR="008562FF" w:rsidRPr="00367094" w:rsidRDefault="008562FF" w:rsidP="008562F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042E838A" w:rsidR="008562FF" w:rsidRPr="00367094"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0904" w:rsidRPr="00280904">
              <w:rPr>
                <w:rFonts w:ascii="Browallia New" w:hAnsi="Browallia New" w:cs="Browallia New"/>
                <w:sz w:val="22"/>
                <w:szCs w:val="22"/>
                <w:cs/>
              </w:rPr>
              <w:t>ก.ย.</w:t>
            </w:r>
            <w:r w:rsidR="008562FF" w:rsidRPr="00367094">
              <w:rPr>
                <w:rFonts w:ascii="Browallia New" w:hAnsi="Browallia New" w:cs="Browallia New"/>
                <w:sz w:val="22"/>
                <w:szCs w:val="22"/>
              </w:rPr>
              <w:br/>
              <w:t>2566</w:t>
            </w:r>
          </w:p>
        </w:tc>
        <w:tc>
          <w:tcPr>
            <w:tcW w:w="850" w:type="dxa"/>
            <w:vAlign w:val="bottom"/>
          </w:tcPr>
          <w:p w14:paraId="1D415DFE" w14:textId="2C83771C" w:rsidR="008562FF" w:rsidRPr="00367094"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822" w:type="dxa"/>
            <w:vAlign w:val="bottom"/>
          </w:tcPr>
          <w:p w14:paraId="6FBFAC84" w14:textId="59159CB5" w:rsidR="008562FF" w:rsidRPr="00367094"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0904" w:rsidRPr="00280904">
              <w:rPr>
                <w:rFonts w:ascii="Browallia New" w:hAnsi="Browallia New" w:cs="Browallia New"/>
                <w:sz w:val="22"/>
                <w:szCs w:val="22"/>
                <w:cs/>
              </w:rPr>
              <w:t>ก.ย.</w:t>
            </w:r>
            <w:r w:rsidR="008562FF" w:rsidRPr="00367094">
              <w:rPr>
                <w:rFonts w:ascii="Browallia New" w:hAnsi="Browallia New" w:cs="Browallia New"/>
                <w:sz w:val="22"/>
                <w:szCs w:val="22"/>
              </w:rPr>
              <w:br/>
              <w:t>2566</w:t>
            </w:r>
          </w:p>
        </w:tc>
        <w:tc>
          <w:tcPr>
            <w:tcW w:w="850" w:type="dxa"/>
            <w:vAlign w:val="bottom"/>
          </w:tcPr>
          <w:p w14:paraId="274A3C97" w14:textId="36E18B6B" w:rsidR="008562FF" w:rsidRPr="00367094"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834" w:type="dxa"/>
            <w:vAlign w:val="bottom"/>
          </w:tcPr>
          <w:p w14:paraId="6603316A" w14:textId="35116723" w:rsidR="008562FF" w:rsidRPr="00367094"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0904" w:rsidRPr="00280904">
              <w:rPr>
                <w:rFonts w:ascii="Browallia New" w:hAnsi="Browallia New" w:cs="Browallia New"/>
                <w:sz w:val="22"/>
                <w:szCs w:val="22"/>
                <w:cs/>
              </w:rPr>
              <w:t>ก.ย.</w:t>
            </w:r>
            <w:r w:rsidR="008562FF" w:rsidRPr="00367094">
              <w:rPr>
                <w:rFonts w:ascii="Browallia New" w:hAnsi="Browallia New" w:cs="Browallia New"/>
                <w:sz w:val="22"/>
                <w:szCs w:val="22"/>
              </w:rPr>
              <w:br/>
              <w:t>2566</w:t>
            </w:r>
          </w:p>
        </w:tc>
        <w:tc>
          <w:tcPr>
            <w:tcW w:w="801" w:type="dxa"/>
            <w:vAlign w:val="bottom"/>
          </w:tcPr>
          <w:p w14:paraId="238B9111" w14:textId="261E3C75" w:rsidR="008562FF" w:rsidRPr="00367094"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954" w:type="dxa"/>
            <w:vAlign w:val="bottom"/>
          </w:tcPr>
          <w:p w14:paraId="3C48FFAF" w14:textId="1E488583" w:rsidR="008562FF" w:rsidRPr="00367094"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0904" w:rsidRPr="00280904">
              <w:rPr>
                <w:rFonts w:ascii="Browallia New" w:hAnsi="Browallia New" w:cs="Browallia New"/>
                <w:sz w:val="22"/>
                <w:szCs w:val="22"/>
                <w:cs/>
              </w:rPr>
              <w:t>ก.ย.</w:t>
            </w:r>
            <w:r w:rsidR="008562FF" w:rsidRPr="00367094">
              <w:rPr>
                <w:rFonts w:ascii="Browallia New" w:hAnsi="Browallia New" w:cs="Browallia New"/>
                <w:sz w:val="22"/>
                <w:szCs w:val="22"/>
              </w:rPr>
              <w:br/>
              <w:t>2566</w:t>
            </w:r>
          </w:p>
        </w:tc>
        <w:tc>
          <w:tcPr>
            <w:tcW w:w="981" w:type="dxa"/>
            <w:vAlign w:val="bottom"/>
          </w:tcPr>
          <w:p w14:paraId="5785B37D" w14:textId="16E9E104" w:rsidR="008562FF" w:rsidRPr="00367094"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r>
      <w:tr w:rsidR="00F96B50" w:rsidRPr="00367094" w14:paraId="3025FA09" w14:textId="77777777" w:rsidTr="004B38D7">
        <w:trPr>
          <w:trHeight w:val="262"/>
        </w:trPr>
        <w:tc>
          <w:tcPr>
            <w:tcW w:w="2628" w:type="dxa"/>
          </w:tcPr>
          <w:p w14:paraId="23D8E65E" w14:textId="77777777" w:rsidR="00F96B50" w:rsidRPr="00367094"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367094"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367094"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367094"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367094"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367094"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367094"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367094" w:rsidRDefault="00F96B50">
            <w:pPr>
              <w:pStyle w:val="InsideAddress"/>
              <w:tabs>
                <w:tab w:val="decimal" w:pos="792"/>
              </w:tabs>
              <w:ind w:left="-114"/>
              <w:rPr>
                <w:rFonts w:ascii="Browallia New" w:hAnsi="Browallia New" w:cs="Browallia New"/>
                <w:sz w:val="22"/>
                <w:szCs w:val="22"/>
              </w:rPr>
            </w:pPr>
          </w:p>
        </w:tc>
        <w:tc>
          <w:tcPr>
            <w:tcW w:w="981" w:type="dxa"/>
          </w:tcPr>
          <w:p w14:paraId="5157CB7A" w14:textId="77777777" w:rsidR="00F96B50" w:rsidRPr="00367094" w:rsidRDefault="00F96B50">
            <w:pPr>
              <w:pStyle w:val="InsideAddress"/>
              <w:ind w:left="-114"/>
              <w:rPr>
                <w:rFonts w:ascii="Browallia New" w:hAnsi="Browallia New" w:cs="Browallia New"/>
                <w:sz w:val="22"/>
                <w:szCs w:val="22"/>
              </w:rPr>
            </w:pPr>
          </w:p>
        </w:tc>
      </w:tr>
      <w:tr w:rsidR="004B4AB2" w:rsidRPr="00367094" w14:paraId="66D8DD90" w14:textId="77777777" w:rsidTr="00F96B50">
        <w:tc>
          <w:tcPr>
            <w:tcW w:w="2628" w:type="dxa"/>
            <w:vAlign w:val="bottom"/>
          </w:tcPr>
          <w:p w14:paraId="3BF608A1" w14:textId="77777777" w:rsidR="004B4AB2" w:rsidRPr="00367094" w:rsidRDefault="004B4AB2" w:rsidP="004B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367094">
              <w:rPr>
                <w:rFonts w:ascii="Browallia New" w:hAnsi="Browallia New" w:cs="Browallia New"/>
                <w:sz w:val="22"/>
                <w:szCs w:val="22"/>
                <w:cs/>
              </w:rPr>
              <w:t>ลูกหนี้ตามสัญญาเช่าซื้อ</w:t>
            </w:r>
          </w:p>
        </w:tc>
        <w:tc>
          <w:tcPr>
            <w:tcW w:w="848" w:type="dxa"/>
          </w:tcPr>
          <w:p w14:paraId="68B5EEC3" w14:textId="3E92102A" w:rsidR="004B4AB2" w:rsidRPr="00367094" w:rsidRDefault="004B4AB2" w:rsidP="004B4AB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559,581</w:t>
            </w:r>
          </w:p>
        </w:tc>
        <w:tc>
          <w:tcPr>
            <w:tcW w:w="850" w:type="dxa"/>
          </w:tcPr>
          <w:p w14:paraId="2695ACB9" w14:textId="62D79A6E" w:rsidR="004B4AB2" w:rsidRPr="00367094" w:rsidRDefault="004B4AB2" w:rsidP="004B4AB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571,973</w:t>
            </w:r>
          </w:p>
        </w:tc>
        <w:tc>
          <w:tcPr>
            <w:tcW w:w="822" w:type="dxa"/>
          </w:tcPr>
          <w:p w14:paraId="570FEEAD" w14:textId="4BE4D409" w:rsidR="004B4AB2" w:rsidRPr="00367094" w:rsidRDefault="004B4AB2" w:rsidP="004B4AB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166,328</w:t>
            </w:r>
          </w:p>
        </w:tc>
        <w:tc>
          <w:tcPr>
            <w:tcW w:w="850" w:type="dxa"/>
          </w:tcPr>
          <w:p w14:paraId="194448E7" w14:textId="4F1A8FE9" w:rsidR="004B4AB2" w:rsidRPr="00367094" w:rsidRDefault="004B4AB2" w:rsidP="004B4AB2">
            <w:pP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181,948</w:t>
            </w:r>
          </w:p>
        </w:tc>
        <w:tc>
          <w:tcPr>
            <w:tcW w:w="834" w:type="dxa"/>
            <w:vAlign w:val="bottom"/>
          </w:tcPr>
          <w:p w14:paraId="6BAD8887" w14:textId="37734126" w:rsidR="004B4AB2" w:rsidRPr="00367094" w:rsidRDefault="004B4AB2" w:rsidP="004B4AB2">
            <w:pP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801" w:type="dxa"/>
            <w:vAlign w:val="bottom"/>
          </w:tcPr>
          <w:p w14:paraId="7B5B8F3C" w14:textId="3AE08DCC" w:rsidR="004B4AB2" w:rsidRPr="00367094" w:rsidRDefault="004B4AB2" w:rsidP="004B4AB2">
            <w:pP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954" w:type="dxa"/>
          </w:tcPr>
          <w:p w14:paraId="0292FC18" w14:textId="3731B86D" w:rsidR="004B4AB2" w:rsidRPr="00367094" w:rsidRDefault="007064D3" w:rsidP="004B4AB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725,909</w:t>
            </w:r>
          </w:p>
        </w:tc>
        <w:tc>
          <w:tcPr>
            <w:tcW w:w="981" w:type="dxa"/>
          </w:tcPr>
          <w:p w14:paraId="5BDDCB9B" w14:textId="21ECBED8" w:rsidR="004B4AB2" w:rsidRPr="00367094" w:rsidRDefault="004B4AB2" w:rsidP="004B4AB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753,921</w:t>
            </w:r>
          </w:p>
        </w:tc>
      </w:tr>
      <w:tr w:rsidR="004B4AB2" w:rsidRPr="00367094" w14:paraId="2E06813B" w14:textId="77777777" w:rsidTr="00F96B50">
        <w:tc>
          <w:tcPr>
            <w:tcW w:w="2628" w:type="dxa"/>
            <w:vAlign w:val="bottom"/>
          </w:tcPr>
          <w:p w14:paraId="28B8CF81" w14:textId="77777777" w:rsidR="004B4AB2" w:rsidRPr="00367094" w:rsidRDefault="004B4AB2" w:rsidP="004B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367094">
              <w:rPr>
                <w:rFonts w:ascii="Browallia New" w:hAnsi="Browallia New" w:cs="Browallia New"/>
                <w:sz w:val="22"/>
                <w:szCs w:val="22"/>
                <w:u w:val="single"/>
                <w:cs/>
              </w:rPr>
              <w:t>หัก</w:t>
            </w:r>
            <w:r w:rsidRPr="00367094">
              <w:rPr>
                <w:rFonts w:ascii="Browallia New" w:hAnsi="Browallia New" w:cs="Browallia New"/>
                <w:sz w:val="22"/>
                <w:szCs w:val="22"/>
                <w:cs/>
              </w:rPr>
              <w:t xml:space="preserve"> ดอกผลเช่าซื้อที่ยังไม่ถือเป็นรายได้</w:t>
            </w:r>
          </w:p>
        </w:tc>
        <w:tc>
          <w:tcPr>
            <w:tcW w:w="848" w:type="dxa"/>
          </w:tcPr>
          <w:p w14:paraId="54FD5ACF" w14:textId="02663D0D"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(223,654)</w:t>
            </w:r>
          </w:p>
        </w:tc>
        <w:tc>
          <w:tcPr>
            <w:tcW w:w="850" w:type="dxa"/>
          </w:tcPr>
          <w:p w14:paraId="169193F7" w14:textId="044C5BA9"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(246,258)</w:t>
            </w:r>
          </w:p>
        </w:tc>
        <w:tc>
          <w:tcPr>
            <w:tcW w:w="822" w:type="dxa"/>
          </w:tcPr>
          <w:p w14:paraId="69E61942" w14:textId="599F592B"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(49,962)</w:t>
            </w:r>
          </w:p>
        </w:tc>
        <w:tc>
          <w:tcPr>
            <w:tcW w:w="850" w:type="dxa"/>
          </w:tcPr>
          <w:p w14:paraId="3B63F176" w14:textId="490FCF03"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(56,704</w:t>
            </w:r>
            <w:r w:rsidRPr="00367094">
              <w:rPr>
                <w:rFonts w:ascii="Browallia New" w:hAnsi="Browallia New" w:cs="Browallia New"/>
                <w:sz w:val="22"/>
                <w:szCs w:val="22"/>
                <w:cs/>
              </w:rPr>
              <w:t>)</w:t>
            </w:r>
          </w:p>
        </w:tc>
        <w:tc>
          <w:tcPr>
            <w:tcW w:w="834" w:type="dxa"/>
            <w:vAlign w:val="bottom"/>
          </w:tcPr>
          <w:p w14:paraId="043318B5" w14:textId="5B971071"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801" w:type="dxa"/>
            <w:vAlign w:val="bottom"/>
          </w:tcPr>
          <w:p w14:paraId="37478D41" w14:textId="53AC8F71"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954" w:type="dxa"/>
          </w:tcPr>
          <w:p w14:paraId="4F02C49D" w14:textId="5A2B2ABF" w:rsidR="004B4AB2" w:rsidRPr="00367094" w:rsidRDefault="00EF35FE" w:rsidP="004B4AB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(273,616)</w:t>
            </w:r>
          </w:p>
        </w:tc>
        <w:tc>
          <w:tcPr>
            <w:tcW w:w="981" w:type="dxa"/>
          </w:tcPr>
          <w:p w14:paraId="383D983F" w14:textId="12622A15"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(302,962)</w:t>
            </w:r>
          </w:p>
        </w:tc>
      </w:tr>
      <w:tr w:rsidR="004B4AB2" w:rsidRPr="00367094" w14:paraId="59A3E564" w14:textId="77777777" w:rsidTr="00F96B50">
        <w:tc>
          <w:tcPr>
            <w:tcW w:w="2628" w:type="dxa"/>
            <w:vAlign w:val="bottom"/>
          </w:tcPr>
          <w:p w14:paraId="4A986DD4" w14:textId="77777777" w:rsidR="004B4AB2" w:rsidRPr="00367094" w:rsidRDefault="004B4AB2" w:rsidP="004B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367094">
              <w:rPr>
                <w:rFonts w:ascii="Browallia New" w:hAnsi="Browallia New" w:cs="Browallia New"/>
                <w:sz w:val="22"/>
                <w:szCs w:val="22"/>
                <w:cs/>
              </w:rPr>
              <w:t>คงเหลือ</w:t>
            </w:r>
          </w:p>
        </w:tc>
        <w:tc>
          <w:tcPr>
            <w:tcW w:w="848" w:type="dxa"/>
          </w:tcPr>
          <w:p w14:paraId="54BA3D19" w14:textId="2221AA26" w:rsidR="004B4AB2" w:rsidRPr="00367094" w:rsidRDefault="004B4AB2" w:rsidP="004B4AB2">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335,927</w:t>
            </w:r>
          </w:p>
        </w:tc>
        <w:tc>
          <w:tcPr>
            <w:tcW w:w="850" w:type="dxa"/>
          </w:tcPr>
          <w:p w14:paraId="07C6D52E" w14:textId="006512E1" w:rsidR="004B4AB2" w:rsidRPr="00367094" w:rsidRDefault="004B4AB2" w:rsidP="004B4AB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325,715</w:t>
            </w:r>
          </w:p>
        </w:tc>
        <w:tc>
          <w:tcPr>
            <w:tcW w:w="822" w:type="dxa"/>
          </w:tcPr>
          <w:p w14:paraId="71ED0B2B" w14:textId="461F027F" w:rsidR="004B4AB2" w:rsidRPr="00367094" w:rsidRDefault="004B4AB2" w:rsidP="004B4AB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116,366</w:t>
            </w:r>
          </w:p>
        </w:tc>
        <w:tc>
          <w:tcPr>
            <w:tcW w:w="850" w:type="dxa"/>
          </w:tcPr>
          <w:p w14:paraId="2DD25913" w14:textId="7E85791B" w:rsidR="004B4AB2" w:rsidRPr="00367094" w:rsidRDefault="004B4AB2" w:rsidP="004B4AB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125,244</w:t>
            </w:r>
          </w:p>
        </w:tc>
        <w:tc>
          <w:tcPr>
            <w:tcW w:w="834" w:type="dxa"/>
            <w:vAlign w:val="bottom"/>
          </w:tcPr>
          <w:p w14:paraId="79AFE978" w14:textId="4D5E9D63" w:rsidR="004B4AB2" w:rsidRPr="00367094" w:rsidRDefault="004B4AB2" w:rsidP="004B4AB2">
            <w:pP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801" w:type="dxa"/>
            <w:vAlign w:val="bottom"/>
          </w:tcPr>
          <w:p w14:paraId="6C9C89F1" w14:textId="1E07D511" w:rsidR="004B4AB2" w:rsidRPr="00367094" w:rsidRDefault="004B4AB2" w:rsidP="004B4AB2">
            <w:pP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954" w:type="dxa"/>
          </w:tcPr>
          <w:p w14:paraId="4C64CB60" w14:textId="5D831DB3" w:rsidR="004B4AB2" w:rsidRPr="00367094" w:rsidRDefault="00EF35FE" w:rsidP="004B4AB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452,293</w:t>
            </w:r>
          </w:p>
        </w:tc>
        <w:tc>
          <w:tcPr>
            <w:tcW w:w="981" w:type="dxa"/>
          </w:tcPr>
          <w:p w14:paraId="51DB0035" w14:textId="5AF5114A" w:rsidR="004B4AB2" w:rsidRPr="00367094" w:rsidRDefault="004B4AB2" w:rsidP="004B4AB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450,959</w:t>
            </w:r>
          </w:p>
        </w:tc>
      </w:tr>
      <w:tr w:rsidR="004B4AB2" w:rsidRPr="00367094" w14:paraId="07158CEF" w14:textId="77777777" w:rsidTr="00F96B50">
        <w:tc>
          <w:tcPr>
            <w:tcW w:w="2628" w:type="dxa"/>
            <w:vAlign w:val="bottom"/>
          </w:tcPr>
          <w:p w14:paraId="7FA41BFE" w14:textId="22C71FC2" w:rsidR="004B4AB2" w:rsidRPr="00367094" w:rsidRDefault="004B4AB2" w:rsidP="004B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367094">
              <w:rPr>
                <w:rFonts w:ascii="Browallia New" w:hAnsi="Browallia New" w:cs="Browallia New"/>
                <w:sz w:val="22"/>
                <w:szCs w:val="22"/>
                <w:u w:val="single"/>
                <w:cs/>
              </w:rPr>
              <w:t>หัก</w:t>
            </w:r>
            <w:r w:rsidRPr="00367094">
              <w:rPr>
                <w:rFonts w:ascii="Browallia New" w:hAnsi="Browallia New" w:cs="Browallia New"/>
                <w:sz w:val="22"/>
                <w:szCs w:val="22"/>
                <w:cs/>
              </w:rPr>
              <w:t xml:space="preserve"> ค่าเผื่อผลขาดทุนด้านเครดิตที่</w:t>
            </w:r>
            <w:r w:rsidRPr="00367094">
              <w:rPr>
                <w:rFonts w:ascii="Browallia New" w:hAnsi="Browallia New" w:cs="Browallia New"/>
                <w:sz w:val="22"/>
                <w:szCs w:val="22"/>
              </w:rPr>
              <w:br/>
              <w:t xml:space="preserve">   </w:t>
            </w:r>
            <w:r w:rsidRPr="00367094">
              <w:rPr>
                <w:rFonts w:ascii="Browallia New" w:hAnsi="Browallia New" w:cs="Browallia New"/>
                <w:sz w:val="22"/>
                <w:szCs w:val="22"/>
                <w:cs/>
              </w:rPr>
              <w:t>คาดว่าจะเกิดขึ้น</w:t>
            </w:r>
          </w:p>
        </w:tc>
        <w:tc>
          <w:tcPr>
            <w:tcW w:w="848" w:type="dxa"/>
          </w:tcPr>
          <w:p w14:paraId="32906118" w14:textId="77777777" w:rsidR="004B4AB2" w:rsidRDefault="004B4AB2" w:rsidP="004B4AB2">
            <w:pPr>
              <w:pBdr>
                <w:bottom w:val="single" w:sz="4" w:space="1" w:color="auto"/>
              </w:pBdr>
              <w:spacing w:line="240" w:lineRule="auto"/>
              <w:ind w:left="-23" w:right="-7"/>
              <w:jc w:val="right"/>
              <w:rPr>
                <w:rFonts w:ascii="Browallia New" w:hAnsi="Browallia New" w:cs="Browallia New"/>
                <w:sz w:val="22"/>
                <w:szCs w:val="22"/>
              </w:rPr>
            </w:pPr>
          </w:p>
          <w:p w14:paraId="1774EA3E" w14:textId="5D08E5A4"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(67,900)</w:t>
            </w:r>
          </w:p>
        </w:tc>
        <w:tc>
          <w:tcPr>
            <w:tcW w:w="850" w:type="dxa"/>
            <w:vAlign w:val="bottom"/>
          </w:tcPr>
          <w:p w14:paraId="7B4B0FCE" w14:textId="4091E2DB"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lang w:bidi="lo-LA"/>
              </w:rPr>
              <w:t>(64,459)</w:t>
            </w:r>
          </w:p>
        </w:tc>
        <w:tc>
          <w:tcPr>
            <w:tcW w:w="822" w:type="dxa"/>
          </w:tcPr>
          <w:p w14:paraId="0A825851" w14:textId="77777777" w:rsidR="004B4AB2" w:rsidRDefault="004B4AB2" w:rsidP="004B4AB2">
            <w:pPr>
              <w:pBdr>
                <w:bottom w:val="single" w:sz="4" w:space="1" w:color="auto"/>
              </w:pBdr>
              <w:spacing w:line="240" w:lineRule="auto"/>
              <w:ind w:left="-23" w:right="-7"/>
              <w:jc w:val="right"/>
              <w:rPr>
                <w:rFonts w:ascii="Browallia New" w:hAnsi="Browallia New" w:cs="Browallia New"/>
                <w:sz w:val="22"/>
                <w:szCs w:val="22"/>
              </w:rPr>
            </w:pPr>
          </w:p>
          <w:p w14:paraId="66C0D3E0" w14:textId="236205F9"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(5,95</w:t>
            </w:r>
            <w:r w:rsidR="007223FC">
              <w:rPr>
                <w:rFonts w:ascii="Browallia New" w:hAnsi="Browallia New" w:cs="Browallia New"/>
                <w:sz w:val="22"/>
                <w:szCs w:val="22"/>
              </w:rPr>
              <w:t>2</w:t>
            </w:r>
            <w:r>
              <w:rPr>
                <w:rFonts w:ascii="Browallia New" w:hAnsi="Browallia New" w:cs="Browallia New"/>
                <w:sz w:val="22"/>
                <w:szCs w:val="22"/>
              </w:rPr>
              <w:t>)</w:t>
            </w:r>
          </w:p>
        </w:tc>
        <w:tc>
          <w:tcPr>
            <w:tcW w:w="850" w:type="dxa"/>
            <w:vAlign w:val="bottom"/>
          </w:tcPr>
          <w:p w14:paraId="0E8D3642" w14:textId="61840AE6"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(3,821)</w:t>
            </w:r>
          </w:p>
        </w:tc>
        <w:tc>
          <w:tcPr>
            <w:tcW w:w="834" w:type="dxa"/>
            <w:vAlign w:val="bottom"/>
          </w:tcPr>
          <w:p w14:paraId="5A673B72" w14:textId="41C8ACBE"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801" w:type="dxa"/>
            <w:vAlign w:val="bottom"/>
          </w:tcPr>
          <w:p w14:paraId="45606A77" w14:textId="2D85C00C"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954" w:type="dxa"/>
          </w:tcPr>
          <w:p w14:paraId="44A49879" w14:textId="77777777" w:rsidR="004B4AB2" w:rsidRDefault="004B4AB2" w:rsidP="004B4AB2">
            <w:pPr>
              <w:pBdr>
                <w:bottom w:val="single" w:sz="4" w:space="1" w:color="auto"/>
              </w:pBdr>
              <w:spacing w:line="240" w:lineRule="auto"/>
              <w:ind w:left="-23" w:right="-7"/>
              <w:jc w:val="right"/>
              <w:rPr>
                <w:rFonts w:ascii="Browallia New" w:hAnsi="Browallia New" w:cs="Browallia New"/>
                <w:sz w:val="22"/>
                <w:szCs w:val="22"/>
              </w:rPr>
            </w:pPr>
          </w:p>
          <w:p w14:paraId="4268F716" w14:textId="44F8F76C" w:rsidR="004B4AB2" w:rsidRPr="00367094" w:rsidRDefault="007223FC" w:rsidP="004B4AB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(73,852)</w:t>
            </w:r>
          </w:p>
        </w:tc>
        <w:tc>
          <w:tcPr>
            <w:tcW w:w="981" w:type="dxa"/>
          </w:tcPr>
          <w:p w14:paraId="42F689E9" w14:textId="06A51D6D" w:rsidR="004B4AB2" w:rsidRPr="00367094" w:rsidRDefault="004B4AB2" w:rsidP="004B4AB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br/>
              <w:t>(68,280)</w:t>
            </w:r>
          </w:p>
        </w:tc>
      </w:tr>
      <w:tr w:rsidR="004B4AB2" w:rsidRPr="00367094" w14:paraId="06D360FB" w14:textId="77777777" w:rsidTr="00F96B50">
        <w:tc>
          <w:tcPr>
            <w:tcW w:w="2628" w:type="dxa"/>
          </w:tcPr>
          <w:p w14:paraId="60CC65C5" w14:textId="77777777" w:rsidR="004B4AB2" w:rsidRPr="00367094" w:rsidRDefault="004B4AB2" w:rsidP="004B4AB2">
            <w:pPr>
              <w:tabs>
                <w:tab w:val="left" w:pos="162"/>
              </w:tabs>
              <w:spacing w:line="240" w:lineRule="auto"/>
              <w:ind w:right="-108"/>
              <w:jc w:val="both"/>
              <w:rPr>
                <w:rFonts w:ascii="Browallia New" w:hAnsi="Browallia New" w:cs="Browallia New"/>
                <w:sz w:val="22"/>
                <w:szCs w:val="22"/>
                <w:lang w:val="en-GB"/>
              </w:rPr>
            </w:pPr>
            <w:r w:rsidRPr="00367094">
              <w:rPr>
                <w:rFonts w:ascii="Browallia New" w:hAnsi="Browallia New" w:cs="Browallia New"/>
                <w:sz w:val="22"/>
                <w:szCs w:val="22"/>
                <w:cs/>
              </w:rPr>
              <w:t>สุทธิ</w:t>
            </w:r>
          </w:p>
        </w:tc>
        <w:tc>
          <w:tcPr>
            <w:tcW w:w="848" w:type="dxa"/>
          </w:tcPr>
          <w:p w14:paraId="1C691235" w14:textId="25C63A47" w:rsidR="004B4AB2" w:rsidRPr="00367094" w:rsidRDefault="004B4AB2" w:rsidP="004B4AB2">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268,027</w:t>
            </w:r>
          </w:p>
        </w:tc>
        <w:tc>
          <w:tcPr>
            <w:tcW w:w="850" w:type="dxa"/>
            <w:vAlign w:val="bottom"/>
          </w:tcPr>
          <w:p w14:paraId="05EC345A" w14:textId="37B8D057" w:rsidR="004B4AB2" w:rsidRPr="00367094" w:rsidRDefault="004B4AB2" w:rsidP="004B4AB2">
            <w:pPr>
              <w:pBdr>
                <w:bottom w:val="single" w:sz="12" w:space="1" w:color="auto"/>
              </w:pBd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fldChar w:fldCharType="begin"/>
            </w:r>
            <w:r w:rsidRPr="00367094">
              <w:rPr>
                <w:rFonts w:ascii="Browallia New" w:hAnsi="Browallia New" w:cs="Browallia New"/>
                <w:sz w:val="22"/>
                <w:szCs w:val="22"/>
              </w:rPr>
              <w:instrText xml:space="preserve"> =SUM(ABOVE) </w:instrText>
            </w:r>
            <w:r w:rsidRPr="00367094">
              <w:rPr>
                <w:rFonts w:ascii="Browallia New" w:hAnsi="Browallia New" w:cs="Browallia New"/>
                <w:sz w:val="22"/>
                <w:szCs w:val="22"/>
              </w:rPr>
              <w:fldChar w:fldCharType="separate"/>
            </w:r>
            <w:r w:rsidRPr="00367094">
              <w:rPr>
                <w:rFonts w:ascii="Browallia New" w:hAnsi="Browallia New" w:cs="Browallia New"/>
                <w:sz w:val="22"/>
                <w:szCs w:val="22"/>
              </w:rPr>
              <w:t>261</w:t>
            </w:r>
            <w:r w:rsidRPr="00367094">
              <w:rPr>
                <w:rFonts w:ascii="Browallia New" w:hAnsi="Browallia New" w:cs="Browallia New"/>
                <w:sz w:val="22"/>
                <w:szCs w:val="22"/>
              </w:rPr>
              <w:fldChar w:fldCharType="end"/>
            </w:r>
            <w:r w:rsidRPr="00367094">
              <w:rPr>
                <w:rFonts w:ascii="Browallia New" w:hAnsi="Browallia New" w:cs="Browallia New"/>
                <w:sz w:val="22"/>
                <w:szCs w:val="22"/>
              </w:rPr>
              <w:t>,256</w:t>
            </w:r>
          </w:p>
        </w:tc>
        <w:tc>
          <w:tcPr>
            <w:tcW w:w="822" w:type="dxa"/>
          </w:tcPr>
          <w:p w14:paraId="51A123E8" w14:textId="4CE9FEAA" w:rsidR="004B4AB2" w:rsidRPr="00367094" w:rsidRDefault="004B4AB2" w:rsidP="004B4AB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110,41</w:t>
            </w:r>
            <w:r w:rsidR="007223FC">
              <w:rPr>
                <w:rFonts w:ascii="Browallia New" w:hAnsi="Browallia New" w:cs="Browallia New"/>
                <w:sz w:val="22"/>
                <w:szCs w:val="22"/>
              </w:rPr>
              <w:t>4</w:t>
            </w:r>
          </w:p>
        </w:tc>
        <w:tc>
          <w:tcPr>
            <w:tcW w:w="850" w:type="dxa"/>
            <w:vAlign w:val="bottom"/>
          </w:tcPr>
          <w:p w14:paraId="2DEB5280" w14:textId="21A310C5" w:rsidR="004B4AB2" w:rsidRPr="00367094" w:rsidRDefault="004B4AB2" w:rsidP="004B4AB2">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121,423</w:t>
            </w:r>
          </w:p>
        </w:tc>
        <w:tc>
          <w:tcPr>
            <w:tcW w:w="834" w:type="dxa"/>
            <w:vAlign w:val="bottom"/>
          </w:tcPr>
          <w:p w14:paraId="37C8BC76" w14:textId="4A97BD54" w:rsidR="004B4AB2" w:rsidRPr="00367094" w:rsidRDefault="004B4AB2" w:rsidP="004B4AB2">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801" w:type="dxa"/>
            <w:vAlign w:val="bottom"/>
          </w:tcPr>
          <w:p w14:paraId="2AF2CB0B" w14:textId="7F256226" w:rsidR="004B4AB2" w:rsidRPr="00367094" w:rsidRDefault="004B4AB2" w:rsidP="004B4AB2">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c>
          <w:tcPr>
            <w:tcW w:w="954" w:type="dxa"/>
          </w:tcPr>
          <w:p w14:paraId="3F64261C" w14:textId="04B588CE" w:rsidR="004B4AB2" w:rsidRPr="00367094" w:rsidRDefault="000500AD" w:rsidP="004B4AB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378,441</w:t>
            </w:r>
          </w:p>
        </w:tc>
        <w:tc>
          <w:tcPr>
            <w:tcW w:w="981" w:type="dxa"/>
          </w:tcPr>
          <w:p w14:paraId="0016D419" w14:textId="07669466" w:rsidR="004B4AB2" w:rsidRPr="00367094" w:rsidRDefault="004B4AB2" w:rsidP="004B4AB2">
            <w:pPr>
              <w:pBdr>
                <w:bottom w:val="single" w:sz="12" w:space="1" w:color="auto"/>
              </w:pBdr>
              <w:spacing w:line="240" w:lineRule="auto"/>
              <w:ind w:left="-23" w:right="-7"/>
              <w:jc w:val="right"/>
              <w:rPr>
                <w:rFonts w:ascii="Browallia New" w:hAnsi="Browallia New" w:cs="Browallia New"/>
                <w:sz w:val="22"/>
                <w:szCs w:val="22"/>
                <w:cs/>
              </w:rPr>
            </w:pPr>
            <w:r w:rsidRPr="00367094">
              <w:rPr>
                <w:rFonts w:ascii="Browallia New" w:hAnsi="Browallia New" w:cs="Browallia New"/>
                <w:sz w:val="22"/>
                <w:szCs w:val="22"/>
              </w:rPr>
              <w:t>382,679</w:t>
            </w:r>
          </w:p>
        </w:tc>
      </w:tr>
    </w:tbl>
    <w:p w14:paraId="1934675C" w14:textId="55A26077" w:rsidR="00256F14" w:rsidRPr="00367094" w:rsidRDefault="0025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FFE2565" w14:textId="77777777" w:rsidR="0057683B" w:rsidRPr="00367094"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7094">
        <w:rPr>
          <w:rFonts w:ascii="Browallia New" w:hAnsi="Browallia New" w:cs="Browallia New"/>
          <w:sz w:val="28"/>
          <w:szCs w:val="28"/>
          <w:cs/>
        </w:rPr>
        <w:br w:type="page"/>
      </w:r>
    </w:p>
    <w:p w14:paraId="72134D45" w14:textId="6448A855" w:rsidR="00F32A11" w:rsidRPr="00367094"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 xml:space="preserve">ณ วันที่ </w:t>
      </w:r>
      <w:r w:rsidR="00903A25" w:rsidRPr="00367094">
        <w:rPr>
          <w:rFonts w:ascii="Browallia New" w:hAnsi="Browallia New" w:cs="Browallia New"/>
          <w:sz w:val="28"/>
          <w:szCs w:val="28"/>
        </w:rPr>
        <w:t>30</w:t>
      </w:r>
      <w:r w:rsidR="00903A25" w:rsidRPr="00367094">
        <w:rPr>
          <w:rFonts w:ascii="Browallia New" w:hAnsi="Browallia New" w:cs="Browallia New"/>
          <w:sz w:val="28"/>
          <w:szCs w:val="28"/>
          <w:cs/>
        </w:rPr>
        <w:t xml:space="preserve"> </w:t>
      </w:r>
      <w:r w:rsidR="00EC7FD2" w:rsidRPr="00EC7FD2">
        <w:rPr>
          <w:rFonts w:ascii="Browallia New" w:hAnsi="Browallia New" w:cs="Browallia New"/>
          <w:sz w:val="28"/>
          <w:szCs w:val="28"/>
          <w:cs/>
        </w:rPr>
        <w:t>กันยายน</w:t>
      </w:r>
      <w:r w:rsidR="00903A25" w:rsidRPr="00367094">
        <w:rPr>
          <w:rFonts w:ascii="Browallia New" w:hAnsi="Browallia New" w:cs="Browallia New"/>
          <w:sz w:val="28"/>
          <w:szCs w:val="28"/>
          <w:cs/>
        </w:rPr>
        <w:t xml:space="preserve"> </w:t>
      </w:r>
      <w:r w:rsidR="009A0D4B" w:rsidRPr="00367094">
        <w:rPr>
          <w:rFonts w:ascii="Browallia New" w:hAnsi="Browallia New" w:cs="Browallia New"/>
          <w:sz w:val="28"/>
          <w:szCs w:val="28"/>
        </w:rPr>
        <w:t>2566</w:t>
      </w:r>
      <w:r w:rsidRPr="00367094">
        <w:rPr>
          <w:rFonts w:ascii="Browallia New" w:hAnsi="Browallia New" w:cs="Browallia New"/>
          <w:sz w:val="28"/>
          <w:szCs w:val="28"/>
          <w:cs/>
        </w:rPr>
        <w:t xml:space="preserve"> และ วันที่ </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ธันวาคม </w:t>
      </w:r>
      <w:r w:rsidRPr="00367094">
        <w:rPr>
          <w:rFonts w:ascii="Browallia New" w:hAnsi="Browallia New" w:cs="Browallia New"/>
          <w:sz w:val="28"/>
          <w:szCs w:val="28"/>
        </w:rPr>
        <w:t>256</w:t>
      </w:r>
      <w:r w:rsidR="009A0D4B" w:rsidRPr="00367094">
        <w:rPr>
          <w:rFonts w:ascii="Browallia New" w:hAnsi="Browallia New" w:cs="Browallia New"/>
          <w:sz w:val="28"/>
          <w:szCs w:val="28"/>
        </w:rPr>
        <w:t>5</w:t>
      </w:r>
      <w:r w:rsidRPr="00367094">
        <w:rPr>
          <w:rFonts w:ascii="Browallia New" w:hAnsi="Browallia New" w:cs="Browallia New"/>
          <w:sz w:val="28"/>
          <w:szCs w:val="28"/>
          <w:cs/>
        </w:rPr>
        <w:t xml:space="preserve"> ลูกหนี้ตามสัญญาเช่าซื้อ (สุทธิจากดอกผลเช่าซื้อที่ยัง</w:t>
      </w:r>
      <w:r w:rsidR="00F804A5" w:rsidRPr="00367094">
        <w:rPr>
          <w:rFonts w:ascii="Browallia New" w:hAnsi="Browallia New" w:cs="Browallia New"/>
          <w:sz w:val="28"/>
          <w:szCs w:val="28"/>
          <w:cs/>
        </w:rPr>
        <w:br/>
      </w:r>
      <w:r w:rsidRPr="00367094">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w:t>
      </w:r>
      <w:r w:rsidR="00F804A5" w:rsidRPr="00367094">
        <w:rPr>
          <w:rFonts w:ascii="Browallia New" w:hAnsi="Browallia New" w:cs="Browallia New"/>
          <w:sz w:val="28"/>
          <w:szCs w:val="28"/>
          <w:cs/>
        </w:rPr>
        <w:br/>
      </w:r>
      <w:r w:rsidRPr="00367094">
        <w:rPr>
          <w:rFonts w:ascii="Browallia New" w:hAnsi="Browallia New" w:cs="Browallia New"/>
          <w:sz w:val="28"/>
          <w:szCs w:val="28"/>
          <w:cs/>
        </w:rPr>
        <w:t>ตามสัญญาเช่าซื้อโดยสรุปตามสัญญาเช่าซื้อ ดังนี้</w:t>
      </w:r>
    </w:p>
    <w:p w14:paraId="69884866"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454" w:type="dxa"/>
        <w:tblInd w:w="360" w:type="dxa"/>
        <w:tblLayout w:type="fixed"/>
        <w:tblLook w:val="0000" w:firstRow="0" w:lastRow="0" w:firstColumn="0" w:lastColumn="0" w:noHBand="0" w:noVBand="0"/>
      </w:tblPr>
      <w:tblGrid>
        <w:gridCol w:w="2118"/>
        <w:gridCol w:w="852"/>
        <w:gridCol w:w="851"/>
        <w:gridCol w:w="992"/>
        <w:gridCol w:w="1013"/>
        <w:gridCol w:w="914"/>
        <w:gridCol w:w="898"/>
        <w:gridCol w:w="879"/>
        <w:gridCol w:w="937"/>
      </w:tblGrid>
      <w:tr w:rsidR="00F32A11" w:rsidRPr="00367094" w14:paraId="4BABA370" w14:textId="77777777" w:rsidTr="000E2FDA">
        <w:trPr>
          <w:tblHeader/>
        </w:trPr>
        <w:tc>
          <w:tcPr>
            <w:tcW w:w="2118" w:type="dxa"/>
          </w:tcPr>
          <w:p w14:paraId="2C4E6678"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56BDD545" w14:textId="77777777" w:rsidR="00F32A11" w:rsidRPr="00367094" w:rsidRDefault="00F32A11" w:rsidP="007932B2">
            <w:pPr>
              <w:spacing w:line="240" w:lineRule="auto"/>
              <w:ind w:right="-45"/>
              <w:jc w:val="right"/>
              <w:rPr>
                <w:rFonts w:ascii="Browallia New" w:hAnsi="Browallia New" w:cs="Browallia New"/>
                <w:sz w:val="22"/>
                <w:szCs w:val="22"/>
                <w:cs/>
              </w:rPr>
            </w:pPr>
            <w:r w:rsidRPr="00367094">
              <w:rPr>
                <w:rFonts w:ascii="Browallia New" w:hAnsi="Browallia New" w:cs="Browallia New"/>
                <w:sz w:val="22"/>
                <w:szCs w:val="22"/>
                <w:cs/>
              </w:rPr>
              <w:t xml:space="preserve">(หน่วย </w:t>
            </w: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rPr>
              <w:t>พันบาท)</w:t>
            </w:r>
          </w:p>
        </w:tc>
      </w:tr>
      <w:tr w:rsidR="00F32A11" w:rsidRPr="00367094" w14:paraId="007DA495" w14:textId="77777777" w:rsidTr="000E2FDA">
        <w:trPr>
          <w:tblHeader/>
        </w:trPr>
        <w:tc>
          <w:tcPr>
            <w:tcW w:w="2118" w:type="dxa"/>
          </w:tcPr>
          <w:p w14:paraId="12A9E4B2"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1AB72E73"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งบการเงินรวม</w:t>
            </w:r>
          </w:p>
        </w:tc>
      </w:tr>
      <w:tr w:rsidR="00F32A11" w:rsidRPr="00367094" w14:paraId="1D4F796E" w14:textId="77777777" w:rsidTr="000E2FDA">
        <w:trPr>
          <w:tblHeader/>
        </w:trPr>
        <w:tc>
          <w:tcPr>
            <w:tcW w:w="2118" w:type="dxa"/>
          </w:tcPr>
          <w:p w14:paraId="6F1FA172"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367094">
              <w:rPr>
                <w:rFonts w:ascii="Browallia New" w:hAnsi="Browallia New" w:cs="Browallia New"/>
                <w:sz w:val="22"/>
                <w:szCs w:val="22"/>
                <w:cs/>
              </w:rPr>
              <w:t>อัตราร้อยละ</w:t>
            </w:r>
          </w:p>
        </w:tc>
        <w:tc>
          <w:tcPr>
            <w:tcW w:w="1812" w:type="dxa"/>
            <w:gridSpan w:val="2"/>
          </w:tcPr>
          <w:p w14:paraId="3B187987"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4FB0730"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367094" w14:paraId="70C45AD5" w14:textId="77777777" w:rsidTr="000E2FDA">
        <w:trPr>
          <w:tblHeader/>
        </w:trPr>
        <w:tc>
          <w:tcPr>
            <w:tcW w:w="2118" w:type="dxa"/>
          </w:tcPr>
          <w:p w14:paraId="0CF24542"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367094" w:rsidRDefault="00F32A11" w:rsidP="007932B2">
            <w:pP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cs/>
              </w:rPr>
              <w:t>ลูกหนี้ตาม</w:t>
            </w:r>
          </w:p>
        </w:tc>
        <w:tc>
          <w:tcPr>
            <w:tcW w:w="2005" w:type="dxa"/>
            <w:gridSpan w:val="2"/>
          </w:tcPr>
          <w:p w14:paraId="50E304EC" w14:textId="77777777" w:rsidR="00F32A11" w:rsidRPr="00367094"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367094"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ค่าเผื่อผลขาดทุนด้าน</w:t>
            </w:r>
          </w:p>
        </w:tc>
        <w:tc>
          <w:tcPr>
            <w:tcW w:w="1816" w:type="dxa"/>
            <w:gridSpan w:val="2"/>
            <w:vMerge w:val="restart"/>
          </w:tcPr>
          <w:p w14:paraId="3BDD99C2" w14:textId="77777777" w:rsidR="00F32A11" w:rsidRPr="00367094"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367094" w:rsidRDefault="00F32A11" w:rsidP="007932B2">
            <w:pPr>
              <w:pBdr>
                <w:bottom w:val="single" w:sz="4" w:space="1" w:color="auto"/>
              </w:pBdr>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สุทธิ</w:t>
            </w:r>
          </w:p>
        </w:tc>
      </w:tr>
      <w:tr w:rsidR="00F32A11" w:rsidRPr="00367094" w14:paraId="273D8FE2" w14:textId="77777777" w:rsidTr="000E2FDA">
        <w:trPr>
          <w:tblHeader/>
        </w:trPr>
        <w:tc>
          <w:tcPr>
            <w:tcW w:w="2118" w:type="dxa"/>
          </w:tcPr>
          <w:p w14:paraId="37DD96EA" w14:textId="77777777" w:rsidR="00F32A11" w:rsidRPr="00367094"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cs/>
              </w:rPr>
              <w:t>เครดิตที่คาดว่าจะเกิดขึ้น</w:t>
            </w:r>
          </w:p>
        </w:tc>
        <w:tc>
          <w:tcPr>
            <w:tcW w:w="1816" w:type="dxa"/>
            <w:gridSpan w:val="2"/>
            <w:vMerge/>
            <w:vAlign w:val="bottom"/>
          </w:tcPr>
          <w:p w14:paraId="1476A8FC"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A0D4B" w:rsidRPr="00367094" w14:paraId="0286146C" w14:textId="77777777" w:rsidTr="000E2FDA">
        <w:trPr>
          <w:tblHeader/>
        </w:trPr>
        <w:tc>
          <w:tcPr>
            <w:tcW w:w="2118" w:type="dxa"/>
          </w:tcPr>
          <w:p w14:paraId="7FC59DC0" w14:textId="77777777" w:rsidR="009A0D4B" w:rsidRPr="00367094" w:rsidRDefault="009A0D4B" w:rsidP="009A0D4B">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5B0DC356"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C1113D" w:rsidRPr="00C1113D">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851" w:type="dxa"/>
            <w:vAlign w:val="bottom"/>
          </w:tcPr>
          <w:p w14:paraId="05A1E47E" w14:textId="4BBE9BC8"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992" w:type="dxa"/>
            <w:vAlign w:val="bottom"/>
          </w:tcPr>
          <w:p w14:paraId="2EC7765D" w14:textId="56D720F7"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C1113D" w:rsidRPr="00C1113D">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1013" w:type="dxa"/>
            <w:vAlign w:val="bottom"/>
          </w:tcPr>
          <w:p w14:paraId="3514974A" w14:textId="5546842B"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914" w:type="dxa"/>
            <w:vAlign w:val="bottom"/>
          </w:tcPr>
          <w:p w14:paraId="71FCD2FD" w14:textId="43D15BB1"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C1113D" w:rsidRPr="00C1113D">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898" w:type="dxa"/>
            <w:vAlign w:val="bottom"/>
          </w:tcPr>
          <w:p w14:paraId="0B371D56" w14:textId="36F43791"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879" w:type="dxa"/>
            <w:vAlign w:val="bottom"/>
          </w:tcPr>
          <w:p w14:paraId="5C6D3598" w14:textId="6C4C54B9"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C1113D" w:rsidRPr="00C1113D">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937" w:type="dxa"/>
            <w:vAlign w:val="bottom"/>
          </w:tcPr>
          <w:p w14:paraId="64AE01C0" w14:textId="272DFD4A"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r>
      <w:tr w:rsidR="00F32A11" w:rsidRPr="00367094" w14:paraId="3498291E" w14:textId="77777777" w:rsidTr="000E2FDA">
        <w:trPr>
          <w:tblHeader/>
        </w:trPr>
        <w:tc>
          <w:tcPr>
            <w:tcW w:w="2118" w:type="dxa"/>
          </w:tcPr>
          <w:p w14:paraId="6CCA1566"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367094"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367094"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367094"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367094"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072BC102"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367094" w14:paraId="7F94EB51" w14:textId="77777777" w:rsidTr="000E2FDA">
        <w:tc>
          <w:tcPr>
            <w:tcW w:w="2118" w:type="dxa"/>
          </w:tcPr>
          <w:p w14:paraId="4C6E3100" w14:textId="77777777" w:rsidR="00F32A11" w:rsidRPr="00367094" w:rsidRDefault="00F32A11" w:rsidP="007932B2">
            <w:pPr>
              <w:spacing w:line="240" w:lineRule="auto"/>
              <w:ind w:right="-108"/>
              <w:jc w:val="both"/>
              <w:rPr>
                <w:rFonts w:ascii="Browallia New" w:hAnsi="Browallia New" w:cs="Browallia New"/>
                <w:b/>
                <w:bCs/>
                <w:sz w:val="22"/>
                <w:szCs w:val="22"/>
              </w:rPr>
            </w:pPr>
            <w:r w:rsidRPr="00367094">
              <w:rPr>
                <w:rFonts w:ascii="Browallia New" w:hAnsi="Browallia New" w:cs="Browallia New"/>
                <w:b/>
                <w:bCs/>
                <w:sz w:val="22"/>
                <w:szCs w:val="22"/>
                <w:cs/>
              </w:rPr>
              <w:t>ลูกหนี้ตามสัญญาเช่าซื้อ</w:t>
            </w:r>
          </w:p>
        </w:tc>
        <w:tc>
          <w:tcPr>
            <w:tcW w:w="852" w:type="dxa"/>
          </w:tcPr>
          <w:p w14:paraId="3A5AA351" w14:textId="77777777" w:rsidR="00F32A11" w:rsidRPr="00367094"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367094"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367094"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367094"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367094"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367094"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367094" w:rsidRDefault="00F32A11" w:rsidP="007932B2">
            <w:pPr>
              <w:pStyle w:val="InsideAddress"/>
              <w:tabs>
                <w:tab w:val="decimal" w:pos="792"/>
              </w:tabs>
              <w:ind w:left="-114"/>
              <w:rPr>
                <w:rFonts w:ascii="Browallia New" w:hAnsi="Browallia New" w:cs="Browallia New"/>
                <w:sz w:val="22"/>
                <w:szCs w:val="22"/>
              </w:rPr>
            </w:pPr>
          </w:p>
        </w:tc>
        <w:tc>
          <w:tcPr>
            <w:tcW w:w="937" w:type="dxa"/>
          </w:tcPr>
          <w:p w14:paraId="6DF232D4" w14:textId="77777777" w:rsidR="00F32A11" w:rsidRPr="00367094" w:rsidRDefault="00F32A11" w:rsidP="007932B2">
            <w:pPr>
              <w:pStyle w:val="InsideAddress"/>
              <w:ind w:left="-114"/>
              <w:rPr>
                <w:rFonts w:ascii="Browallia New" w:hAnsi="Browallia New" w:cs="Browallia New"/>
                <w:sz w:val="22"/>
                <w:szCs w:val="22"/>
              </w:rPr>
            </w:pPr>
          </w:p>
        </w:tc>
      </w:tr>
      <w:tr w:rsidR="003474E0" w:rsidRPr="00367094" w14:paraId="6A227EF6" w14:textId="77777777" w:rsidTr="000E2FDA">
        <w:trPr>
          <w:trHeight w:val="66"/>
        </w:trPr>
        <w:tc>
          <w:tcPr>
            <w:tcW w:w="2118" w:type="dxa"/>
          </w:tcPr>
          <w:p w14:paraId="0F148FD2" w14:textId="77777777" w:rsidR="003474E0" w:rsidRPr="00367094" w:rsidRDefault="003474E0" w:rsidP="003474E0">
            <w:pPr>
              <w:spacing w:line="240" w:lineRule="auto"/>
              <w:rPr>
                <w:rFonts w:ascii="Browallia New" w:hAnsi="Browallia New" w:cs="Browallia New"/>
                <w:sz w:val="22"/>
                <w:szCs w:val="22"/>
                <w:cs/>
              </w:rPr>
            </w:pPr>
            <w:r w:rsidRPr="00367094">
              <w:rPr>
                <w:rFonts w:ascii="Browallia New" w:hAnsi="Browallia New" w:cs="Browallia New"/>
                <w:sz w:val="22"/>
                <w:szCs w:val="22"/>
                <w:cs/>
              </w:rPr>
              <w:t>บริษัทใหญ่</w:t>
            </w:r>
          </w:p>
        </w:tc>
        <w:tc>
          <w:tcPr>
            <w:tcW w:w="852" w:type="dxa"/>
          </w:tcPr>
          <w:p w14:paraId="22DE157A" w14:textId="5757C009" w:rsidR="003474E0" w:rsidRPr="00367094" w:rsidRDefault="00AB1665"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452,</w:t>
            </w:r>
            <w:r w:rsidR="008A28FE">
              <w:rPr>
                <w:rFonts w:ascii="Browallia New" w:hAnsi="Browallia New" w:cs="Browallia New"/>
                <w:sz w:val="22"/>
                <w:szCs w:val="22"/>
              </w:rPr>
              <w:t>293</w:t>
            </w:r>
          </w:p>
        </w:tc>
        <w:tc>
          <w:tcPr>
            <w:tcW w:w="851" w:type="dxa"/>
            <w:vAlign w:val="bottom"/>
          </w:tcPr>
          <w:p w14:paraId="3CEAA6E9" w14:textId="70C5C9A2"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450,959</w:t>
            </w:r>
          </w:p>
        </w:tc>
        <w:tc>
          <w:tcPr>
            <w:tcW w:w="992" w:type="dxa"/>
          </w:tcPr>
          <w:p w14:paraId="11121E53" w14:textId="70467DA2" w:rsidR="003474E0" w:rsidRPr="00367094" w:rsidRDefault="0024760A"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w:t>
            </w:r>
            <w:r w:rsidR="007B5FDF">
              <w:rPr>
                <w:rFonts w:ascii="Browallia New" w:hAnsi="Browallia New" w:cs="Browallia New"/>
                <w:sz w:val="22"/>
                <w:szCs w:val="22"/>
              </w:rPr>
              <w:t>3</w:t>
            </w:r>
            <w:r>
              <w:rPr>
                <w:rFonts w:ascii="Browallia New" w:hAnsi="Browallia New" w:cs="Browallia New"/>
                <w:sz w:val="22"/>
                <w:szCs w:val="22"/>
              </w:rPr>
              <w:t>8</w:t>
            </w:r>
            <w:r w:rsidR="00726562">
              <w:rPr>
                <w:rFonts w:ascii="Browallia New" w:hAnsi="Browallia New" w:cs="Browallia New"/>
                <w:sz w:val="22"/>
                <w:szCs w:val="22"/>
              </w:rPr>
              <w:t xml:space="preserve"> </w:t>
            </w:r>
            <w:r w:rsidR="00C47124">
              <w:rPr>
                <w:rFonts w:ascii="Browallia New" w:hAnsi="Browallia New" w:cs="Browallia New"/>
                <w:sz w:val="22"/>
                <w:szCs w:val="22"/>
              </w:rPr>
              <w:t>-</w:t>
            </w:r>
            <w:r w:rsidR="00726562">
              <w:rPr>
                <w:rFonts w:ascii="Browallia New" w:hAnsi="Browallia New" w:cs="Browallia New"/>
                <w:sz w:val="22"/>
                <w:szCs w:val="22"/>
              </w:rPr>
              <w:t xml:space="preserve"> 100.00</w:t>
            </w:r>
          </w:p>
        </w:tc>
        <w:tc>
          <w:tcPr>
            <w:tcW w:w="1013" w:type="dxa"/>
            <w:vAlign w:val="bottom"/>
          </w:tcPr>
          <w:p w14:paraId="7F221C48" w14:textId="2C0059CB"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r w:rsidRPr="00367094">
              <w:rPr>
                <w:rFonts w:ascii="Browallia New" w:hAnsi="Browallia New" w:cs="Browallia New"/>
                <w:sz w:val="22"/>
                <w:szCs w:val="22"/>
              </w:rPr>
              <w:t xml:space="preserve">1.08 </w:t>
            </w:r>
            <w:r w:rsidR="001102B5" w:rsidRPr="00367094">
              <w:rPr>
                <w:rFonts w:ascii="Browallia New" w:hAnsi="Browallia New" w:cs="Browallia New"/>
                <w:sz w:val="22"/>
                <w:szCs w:val="22"/>
              </w:rPr>
              <w:t>-</w:t>
            </w:r>
            <w:r w:rsidRPr="00367094">
              <w:rPr>
                <w:rFonts w:ascii="Browallia New" w:hAnsi="Browallia New" w:cs="Browallia New"/>
                <w:sz w:val="22"/>
                <w:szCs w:val="22"/>
              </w:rPr>
              <w:t xml:space="preserve"> 100</w:t>
            </w:r>
            <w:r w:rsidR="00FD6FF0" w:rsidRPr="00367094">
              <w:rPr>
                <w:rFonts w:ascii="Browallia New" w:hAnsi="Browallia New" w:cs="Browallia New"/>
                <w:sz w:val="22"/>
                <w:szCs w:val="22"/>
              </w:rPr>
              <w:t>.00</w:t>
            </w:r>
          </w:p>
        </w:tc>
        <w:tc>
          <w:tcPr>
            <w:tcW w:w="914" w:type="dxa"/>
          </w:tcPr>
          <w:p w14:paraId="5AA3F6F5" w14:textId="7967D320" w:rsidR="003474E0" w:rsidRPr="00367094" w:rsidRDefault="00886161"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73,852</w:t>
            </w:r>
          </w:p>
        </w:tc>
        <w:tc>
          <w:tcPr>
            <w:tcW w:w="898" w:type="dxa"/>
          </w:tcPr>
          <w:p w14:paraId="5F45F822" w14:textId="62935641"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68,280</w:t>
            </w:r>
          </w:p>
        </w:tc>
        <w:tc>
          <w:tcPr>
            <w:tcW w:w="879" w:type="dxa"/>
          </w:tcPr>
          <w:p w14:paraId="1A4D161B" w14:textId="74FBEFED" w:rsidR="003474E0" w:rsidRPr="00367094" w:rsidRDefault="000831FE"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378,441</w:t>
            </w:r>
          </w:p>
        </w:tc>
        <w:tc>
          <w:tcPr>
            <w:tcW w:w="937" w:type="dxa"/>
          </w:tcPr>
          <w:p w14:paraId="1A55D6EA" w14:textId="4CDEE242"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382,679</w:t>
            </w:r>
          </w:p>
        </w:tc>
      </w:tr>
      <w:tr w:rsidR="003474E0" w:rsidRPr="00367094" w14:paraId="11D92C69" w14:textId="77777777" w:rsidTr="000E2FDA">
        <w:tc>
          <w:tcPr>
            <w:tcW w:w="2118" w:type="dxa"/>
          </w:tcPr>
          <w:p w14:paraId="486D86CC" w14:textId="77777777" w:rsidR="003474E0" w:rsidRPr="00367094" w:rsidRDefault="003474E0" w:rsidP="003474E0">
            <w:pPr>
              <w:tabs>
                <w:tab w:val="left" w:pos="162"/>
              </w:tabs>
              <w:spacing w:line="240" w:lineRule="auto"/>
              <w:ind w:right="-108"/>
              <w:jc w:val="both"/>
              <w:rPr>
                <w:rFonts w:ascii="Browallia New" w:hAnsi="Browallia New" w:cs="Browallia New"/>
                <w:sz w:val="22"/>
                <w:szCs w:val="22"/>
                <w:cs/>
              </w:rPr>
            </w:pPr>
            <w:r w:rsidRPr="00367094">
              <w:rPr>
                <w:rFonts w:ascii="Browallia New" w:hAnsi="Browallia New" w:cs="Browallia New"/>
                <w:sz w:val="22"/>
                <w:szCs w:val="22"/>
                <w:cs/>
              </w:rPr>
              <w:t xml:space="preserve">บริษัทย่อย </w:t>
            </w:r>
          </w:p>
        </w:tc>
        <w:tc>
          <w:tcPr>
            <w:tcW w:w="852" w:type="dxa"/>
          </w:tcPr>
          <w:p w14:paraId="2CD91B60"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992" w:type="dxa"/>
          </w:tcPr>
          <w:p w14:paraId="1EF92F97" w14:textId="77777777"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3474E0" w:rsidRPr="00367094" w:rsidRDefault="003474E0" w:rsidP="003474E0">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898" w:type="dxa"/>
          </w:tcPr>
          <w:p w14:paraId="07286632"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879" w:type="dxa"/>
          </w:tcPr>
          <w:p w14:paraId="33E543E9"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937" w:type="dxa"/>
          </w:tcPr>
          <w:p w14:paraId="7D6B20E0" w14:textId="77777777" w:rsidR="003474E0" w:rsidRPr="00367094" w:rsidRDefault="003474E0" w:rsidP="003474E0">
            <w:pPr>
              <w:spacing w:line="240" w:lineRule="auto"/>
              <w:ind w:left="-23" w:right="-7"/>
              <w:jc w:val="right"/>
              <w:rPr>
                <w:rFonts w:ascii="Browallia New" w:hAnsi="Browallia New" w:cs="Browallia New"/>
                <w:sz w:val="22"/>
                <w:szCs w:val="22"/>
              </w:rPr>
            </w:pPr>
          </w:p>
        </w:tc>
      </w:tr>
      <w:tr w:rsidR="003474E0" w:rsidRPr="00367094" w14:paraId="39CF21F5" w14:textId="77777777" w:rsidTr="000E2FDA">
        <w:tc>
          <w:tcPr>
            <w:tcW w:w="2118" w:type="dxa"/>
          </w:tcPr>
          <w:p w14:paraId="53897583" w14:textId="77777777" w:rsidR="003474E0" w:rsidRPr="00367094" w:rsidRDefault="003474E0" w:rsidP="003474E0">
            <w:pPr>
              <w:tabs>
                <w:tab w:val="left" w:pos="162"/>
              </w:tabs>
              <w:spacing w:line="240" w:lineRule="auto"/>
              <w:ind w:right="-108"/>
              <w:jc w:val="both"/>
              <w:rPr>
                <w:rFonts w:ascii="Browallia New" w:hAnsi="Browallia New" w:cs="Browallia New"/>
                <w:sz w:val="22"/>
                <w:szCs w:val="22"/>
                <w:cs/>
              </w:rPr>
            </w:pPr>
            <w:r w:rsidRPr="00367094">
              <w:rPr>
                <w:rFonts w:ascii="Browallia New" w:hAnsi="Browallia New" w:cs="Browallia New"/>
                <w:sz w:val="22"/>
                <w:szCs w:val="22"/>
                <w:cs/>
              </w:rPr>
              <w:t xml:space="preserve">  ยังไม่ถึงกำหนดชำระ</w:t>
            </w:r>
          </w:p>
        </w:tc>
        <w:tc>
          <w:tcPr>
            <w:tcW w:w="852" w:type="dxa"/>
          </w:tcPr>
          <w:p w14:paraId="5B6DF35C" w14:textId="61B120B9" w:rsidR="003474E0" w:rsidRPr="00367094" w:rsidRDefault="00D626AB"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1,535,09</w:t>
            </w:r>
            <w:r w:rsidR="008E43F9">
              <w:rPr>
                <w:rFonts w:ascii="Browallia New" w:hAnsi="Browallia New" w:cs="Browallia New"/>
                <w:sz w:val="22"/>
                <w:szCs w:val="22"/>
              </w:rPr>
              <w:t>5</w:t>
            </w:r>
          </w:p>
        </w:tc>
        <w:tc>
          <w:tcPr>
            <w:tcW w:w="851" w:type="dxa"/>
            <w:vAlign w:val="bottom"/>
          </w:tcPr>
          <w:p w14:paraId="241E0949" w14:textId="6ED53BB8"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1,722,477</w:t>
            </w:r>
          </w:p>
        </w:tc>
        <w:tc>
          <w:tcPr>
            <w:tcW w:w="992" w:type="dxa"/>
          </w:tcPr>
          <w:p w14:paraId="2F56E879" w14:textId="3F7E1096" w:rsidR="003474E0" w:rsidRPr="00367094" w:rsidRDefault="00C76B43"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0.1</w:t>
            </w:r>
            <w:r w:rsidR="00E27EFF">
              <w:rPr>
                <w:rFonts w:ascii="Browallia New" w:hAnsi="Browallia New" w:cs="Browallia New"/>
                <w:sz w:val="22"/>
                <w:szCs w:val="22"/>
              </w:rPr>
              <w:t>6</w:t>
            </w:r>
            <w:r>
              <w:rPr>
                <w:rFonts w:ascii="Browallia New" w:hAnsi="Browallia New" w:cs="Browallia New"/>
                <w:sz w:val="22"/>
                <w:szCs w:val="22"/>
              </w:rPr>
              <w:t xml:space="preserve"> </w:t>
            </w:r>
            <w:r w:rsidR="00C47124">
              <w:rPr>
                <w:rFonts w:ascii="Browallia New" w:hAnsi="Browallia New" w:cs="Browallia New"/>
                <w:sz w:val="22"/>
                <w:szCs w:val="22"/>
              </w:rPr>
              <w:t>-</w:t>
            </w:r>
            <w:r>
              <w:rPr>
                <w:rFonts w:ascii="Browallia New" w:hAnsi="Browallia New" w:cs="Browallia New"/>
                <w:sz w:val="22"/>
                <w:szCs w:val="22"/>
              </w:rPr>
              <w:t xml:space="preserve"> 0.2</w:t>
            </w:r>
            <w:r w:rsidR="00E27EFF">
              <w:rPr>
                <w:rFonts w:ascii="Browallia New" w:hAnsi="Browallia New" w:cs="Browallia New"/>
                <w:sz w:val="22"/>
                <w:szCs w:val="22"/>
              </w:rPr>
              <w:t>9</w:t>
            </w:r>
          </w:p>
        </w:tc>
        <w:tc>
          <w:tcPr>
            <w:tcW w:w="1013" w:type="dxa"/>
            <w:vAlign w:val="bottom"/>
          </w:tcPr>
          <w:p w14:paraId="34213137" w14:textId="002C8C98"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r w:rsidRPr="00367094">
              <w:rPr>
                <w:rFonts w:ascii="Browallia New" w:hAnsi="Browallia New" w:cs="Browallia New"/>
                <w:sz w:val="22"/>
                <w:szCs w:val="22"/>
              </w:rPr>
              <w:t>0.23</w:t>
            </w:r>
          </w:p>
        </w:tc>
        <w:tc>
          <w:tcPr>
            <w:tcW w:w="914" w:type="dxa"/>
          </w:tcPr>
          <w:p w14:paraId="7869DADA" w14:textId="41022691" w:rsidR="003474E0" w:rsidRPr="00367094" w:rsidRDefault="00247010"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4,21</w:t>
            </w:r>
            <w:r w:rsidR="00C7287D">
              <w:rPr>
                <w:rFonts w:ascii="Browallia New" w:hAnsi="Browallia New" w:cs="Browallia New"/>
                <w:sz w:val="22"/>
                <w:szCs w:val="22"/>
              </w:rPr>
              <w:t>9</w:t>
            </w:r>
          </w:p>
        </w:tc>
        <w:tc>
          <w:tcPr>
            <w:tcW w:w="898" w:type="dxa"/>
          </w:tcPr>
          <w:p w14:paraId="0FFDCF2A" w14:textId="4960D78D"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4,895</w:t>
            </w:r>
          </w:p>
        </w:tc>
        <w:tc>
          <w:tcPr>
            <w:tcW w:w="879" w:type="dxa"/>
          </w:tcPr>
          <w:p w14:paraId="17013C60" w14:textId="29C5B641" w:rsidR="003474E0" w:rsidRPr="00367094" w:rsidRDefault="0046353D"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1,530,876</w:t>
            </w:r>
          </w:p>
        </w:tc>
        <w:tc>
          <w:tcPr>
            <w:tcW w:w="937" w:type="dxa"/>
          </w:tcPr>
          <w:p w14:paraId="2575F89B" w14:textId="1D9ADDF6"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1,717,582</w:t>
            </w:r>
          </w:p>
        </w:tc>
      </w:tr>
      <w:tr w:rsidR="003474E0" w:rsidRPr="00367094" w14:paraId="46CD2F96" w14:textId="77777777" w:rsidTr="000E2FDA">
        <w:tc>
          <w:tcPr>
            <w:tcW w:w="2118" w:type="dxa"/>
          </w:tcPr>
          <w:p w14:paraId="5A569110" w14:textId="77777777" w:rsidR="003474E0" w:rsidRPr="00367094" w:rsidRDefault="003474E0" w:rsidP="003474E0">
            <w:pPr>
              <w:tabs>
                <w:tab w:val="left" w:pos="162"/>
              </w:tabs>
              <w:spacing w:line="240" w:lineRule="auto"/>
              <w:ind w:left="99" w:right="-108"/>
              <w:jc w:val="both"/>
              <w:rPr>
                <w:rFonts w:ascii="Browallia New" w:hAnsi="Browallia New" w:cs="Browallia New"/>
                <w:sz w:val="22"/>
                <w:szCs w:val="22"/>
                <w:cs/>
              </w:rPr>
            </w:pPr>
            <w:r w:rsidRPr="00367094">
              <w:rPr>
                <w:rFonts w:ascii="Browallia New" w:hAnsi="Browallia New" w:cs="Browallia New"/>
                <w:sz w:val="22"/>
                <w:szCs w:val="22"/>
                <w:cs/>
              </w:rPr>
              <w:t>ค้างชำระ</w:t>
            </w:r>
          </w:p>
        </w:tc>
        <w:tc>
          <w:tcPr>
            <w:tcW w:w="852" w:type="dxa"/>
          </w:tcPr>
          <w:p w14:paraId="46080394"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992" w:type="dxa"/>
          </w:tcPr>
          <w:p w14:paraId="4F88398A" w14:textId="77777777"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3474E0" w:rsidRPr="00367094" w:rsidRDefault="003474E0" w:rsidP="003474E0">
            <w:pPr>
              <w:spacing w:line="240" w:lineRule="auto"/>
              <w:ind w:left="-96" w:right="-45"/>
              <w:jc w:val="right"/>
              <w:rPr>
                <w:rFonts w:ascii="Browallia New" w:hAnsi="Browallia New" w:cs="Browallia New"/>
                <w:sz w:val="22"/>
                <w:szCs w:val="22"/>
              </w:rPr>
            </w:pPr>
          </w:p>
        </w:tc>
        <w:tc>
          <w:tcPr>
            <w:tcW w:w="914" w:type="dxa"/>
          </w:tcPr>
          <w:p w14:paraId="79A522F2"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879" w:type="dxa"/>
          </w:tcPr>
          <w:p w14:paraId="187183D2" w14:textId="77777777" w:rsidR="003474E0" w:rsidRPr="00367094" w:rsidRDefault="003474E0" w:rsidP="003474E0">
            <w:pPr>
              <w:spacing w:line="240" w:lineRule="auto"/>
              <w:ind w:left="-23" w:right="-7"/>
              <w:jc w:val="right"/>
              <w:rPr>
                <w:rFonts w:ascii="Browallia New" w:hAnsi="Browallia New" w:cs="Browallia New"/>
                <w:sz w:val="22"/>
                <w:szCs w:val="22"/>
              </w:rPr>
            </w:pPr>
          </w:p>
        </w:tc>
        <w:tc>
          <w:tcPr>
            <w:tcW w:w="937" w:type="dxa"/>
            <w:vAlign w:val="bottom"/>
          </w:tcPr>
          <w:p w14:paraId="55DAD293" w14:textId="77777777" w:rsidR="003474E0" w:rsidRPr="00367094" w:rsidRDefault="003474E0" w:rsidP="003474E0">
            <w:pPr>
              <w:spacing w:line="240" w:lineRule="auto"/>
              <w:ind w:left="-23" w:right="-7"/>
              <w:jc w:val="right"/>
              <w:rPr>
                <w:rFonts w:ascii="Browallia New" w:hAnsi="Browallia New" w:cs="Browallia New"/>
                <w:sz w:val="22"/>
                <w:szCs w:val="22"/>
              </w:rPr>
            </w:pPr>
          </w:p>
        </w:tc>
      </w:tr>
      <w:tr w:rsidR="003474E0" w:rsidRPr="00367094" w14:paraId="07480BA0" w14:textId="77777777" w:rsidTr="000E2FDA">
        <w:tc>
          <w:tcPr>
            <w:tcW w:w="2118" w:type="dxa"/>
            <w:vAlign w:val="bottom"/>
          </w:tcPr>
          <w:p w14:paraId="48A773B2" w14:textId="04A91F74" w:rsidR="003474E0" w:rsidRPr="00367094" w:rsidRDefault="003474E0" w:rsidP="003474E0">
            <w:pPr>
              <w:spacing w:line="240" w:lineRule="auto"/>
              <w:ind w:left="175"/>
              <w:rPr>
                <w:rFonts w:ascii="Browallia New" w:hAnsi="Browallia New" w:cs="Browallia New"/>
                <w:sz w:val="22"/>
                <w:szCs w:val="22"/>
                <w:cs/>
              </w:rPr>
            </w:pPr>
            <w:r w:rsidRPr="00367094">
              <w:rPr>
                <w:rFonts w:ascii="Browallia New" w:hAnsi="Browallia New" w:cs="Browallia New"/>
                <w:sz w:val="22"/>
                <w:szCs w:val="22"/>
              </w:rPr>
              <w:t xml:space="preserve">1 - 3 </w:t>
            </w:r>
            <w:r w:rsidRPr="00367094">
              <w:rPr>
                <w:rFonts w:ascii="Browallia New" w:hAnsi="Browallia New" w:cs="Browallia New"/>
                <w:sz w:val="22"/>
                <w:szCs w:val="22"/>
                <w:cs/>
              </w:rPr>
              <w:t>เดือน</w:t>
            </w:r>
          </w:p>
        </w:tc>
        <w:tc>
          <w:tcPr>
            <w:tcW w:w="852" w:type="dxa"/>
          </w:tcPr>
          <w:p w14:paraId="5B0E4436" w14:textId="7B1DBB59" w:rsidR="003474E0" w:rsidRPr="00367094" w:rsidRDefault="00102CAD"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1,149,27</w:t>
            </w:r>
            <w:r w:rsidR="008E43F9">
              <w:rPr>
                <w:rFonts w:ascii="Browallia New" w:hAnsi="Browallia New" w:cs="Browallia New"/>
                <w:sz w:val="22"/>
                <w:szCs w:val="22"/>
              </w:rPr>
              <w:t>2</w:t>
            </w:r>
          </w:p>
        </w:tc>
        <w:tc>
          <w:tcPr>
            <w:tcW w:w="851" w:type="dxa"/>
          </w:tcPr>
          <w:p w14:paraId="4D5BAF92" w14:textId="0560E308"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1,056,223</w:t>
            </w:r>
          </w:p>
        </w:tc>
        <w:tc>
          <w:tcPr>
            <w:tcW w:w="992" w:type="dxa"/>
          </w:tcPr>
          <w:p w14:paraId="516B59B7" w14:textId="25DEE1EC" w:rsidR="003474E0" w:rsidRPr="00367094" w:rsidRDefault="004A7B36" w:rsidP="003474E0">
            <w:pPr>
              <w:pStyle w:val="InsideAddress"/>
              <w:tabs>
                <w:tab w:val="left" w:pos="680"/>
                <w:tab w:val="left" w:pos="907"/>
              </w:tabs>
              <w:ind w:left="-96" w:right="-45"/>
              <w:jc w:val="right"/>
              <w:rPr>
                <w:rFonts w:ascii="Browallia New" w:hAnsi="Browallia New" w:cs="Browallia New"/>
                <w:sz w:val="22"/>
                <w:szCs w:val="22"/>
                <w:cs/>
              </w:rPr>
            </w:pPr>
            <w:r>
              <w:rPr>
                <w:rFonts w:ascii="Browallia New" w:hAnsi="Browallia New" w:cs="Browallia New"/>
                <w:sz w:val="22"/>
                <w:szCs w:val="22"/>
              </w:rPr>
              <w:t>0</w:t>
            </w:r>
            <w:r w:rsidR="00C47124">
              <w:rPr>
                <w:rFonts w:ascii="Browallia New" w:hAnsi="Browallia New" w:cs="Browallia New"/>
                <w:sz w:val="22"/>
                <w:szCs w:val="22"/>
              </w:rPr>
              <w:t>.</w:t>
            </w:r>
            <w:r w:rsidR="002C0583">
              <w:rPr>
                <w:rFonts w:ascii="Browallia New" w:hAnsi="Browallia New" w:cs="Browallia New"/>
                <w:sz w:val="22"/>
                <w:szCs w:val="22"/>
              </w:rPr>
              <w:t>67</w:t>
            </w:r>
            <w:r w:rsidR="00C47124">
              <w:rPr>
                <w:rFonts w:ascii="Browallia New" w:hAnsi="Browallia New" w:cs="Browallia New"/>
                <w:sz w:val="22"/>
                <w:szCs w:val="22"/>
              </w:rPr>
              <w:t xml:space="preserve"> </w:t>
            </w:r>
            <w:r w:rsidR="002F1473">
              <w:rPr>
                <w:rFonts w:ascii="Browallia New" w:hAnsi="Browallia New" w:cs="Browallia New"/>
                <w:sz w:val="22"/>
                <w:szCs w:val="22"/>
              </w:rPr>
              <w:t>-</w:t>
            </w:r>
            <w:r w:rsidR="00FD30F0">
              <w:rPr>
                <w:rFonts w:ascii="Browallia New" w:hAnsi="Browallia New" w:cs="Browallia New"/>
                <w:sz w:val="22"/>
                <w:szCs w:val="22"/>
              </w:rPr>
              <w:t xml:space="preserve"> 3.</w:t>
            </w:r>
            <w:r w:rsidR="002C0583">
              <w:rPr>
                <w:rFonts w:ascii="Browallia New" w:hAnsi="Browallia New" w:cs="Browallia New"/>
                <w:sz w:val="22"/>
                <w:szCs w:val="22"/>
              </w:rPr>
              <w:t>40</w:t>
            </w:r>
            <w:r w:rsidR="00C47124">
              <w:rPr>
                <w:rFonts w:ascii="Browallia New" w:hAnsi="Browallia New" w:cs="Browallia New"/>
                <w:sz w:val="22"/>
                <w:szCs w:val="22"/>
              </w:rPr>
              <w:t xml:space="preserve"> </w:t>
            </w:r>
          </w:p>
        </w:tc>
        <w:tc>
          <w:tcPr>
            <w:tcW w:w="1013" w:type="dxa"/>
            <w:vAlign w:val="bottom"/>
          </w:tcPr>
          <w:p w14:paraId="1E5DADFB" w14:textId="481A6468"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r w:rsidRPr="00367094">
              <w:rPr>
                <w:rFonts w:ascii="Browallia New" w:hAnsi="Browallia New" w:cs="Browallia New"/>
                <w:sz w:val="22"/>
                <w:szCs w:val="22"/>
              </w:rPr>
              <w:t>1.02 - 4.68</w:t>
            </w:r>
          </w:p>
        </w:tc>
        <w:tc>
          <w:tcPr>
            <w:tcW w:w="914" w:type="dxa"/>
          </w:tcPr>
          <w:p w14:paraId="0AE82A43" w14:textId="3273E3E6" w:rsidR="003474E0" w:rsidRPr="00367094" w:rsidRDefault="0032313D"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16,487</w:t>
            </w:r>
          </w:p>
        </w:tc>
        <w:tc>
          <w:tcPr>
            <w:tcW w:w="898" w:type="dxa"/>
          </w:tcPr>
          <w:p w14:paraId="07AA0909" w14:textId="233A1132"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15,423</w:t>
            </w:r>
          </w:p>
        </w:tc>
        <w:tc>
          <w:tcPr>
            <w:tcW w:w="879" w:type="dxa"/>
          </w:tcPr>
          <w:p w14:paraId="212956B1" w14:textId="669AE95F" w:rsidR="003474E0" w:rsidRPr="00367094" w:rsidRDefault="00B75BEA"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1,132,78</w:t>
            </w:r>
            <w:r w:rsidR="00E93CF8">
              <w:rPr>
                <w:rFonts w:ascii="Browallia New" w:hAnsi="Browallia New" w:cs="Browallia New"/>
                <w:sz w:val="22"/>
                <w:szCs w:val="22"/>
              </w:rPr>
              <w:t>5</w:t>
            </w:r>
          </w:p>
        </w:tc>
        <w:tc>
          <w:tcPr>
            <w:tcW w:w="937" w:type="dxa"/>
          </w:tcPr>
          <w:p w14:paraId="49EF9586" w14:textId="5941F3FE"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1,040,800</w:t>
            </w:r>
          </w:p>
        </w:tc>
      </w:tr>
      <w:tr w:rsidR="003474E0" w:rsidRPr="00367094" w14:paraId="4CCCE9E2" w14:textId="77777777" w:rsidTr="000E2FDA">
        <w:tc>
          <w:tcPr>
            <w:tcW w:w="2118" w:type="dxa"/>
            <w:vAlign w:val="bottom"/>
          </w:tcPr>
          <w:p w14:paraId="71F2B9B6" w14:textId="77777777" w:rsidR="003474E0" w:rsidRPr="00367094" w:rsidRDefault="003474E0" w:rsidP="003474E0">
            <w:pPr>
              <w:spacing w:line="240" w:lineRule="auto"/>
              <w:ind w:left="175"/>
              <w:rPr>
                <w:rFonts w:ascii="Browallia New" w:hAnsi="Browallia New" w:cs="Browallia New"/>
                <w:sz w:val="22"/>
                <w:szCs w:val="22"/>
              </w:rPr>
            </w:pPr>
            <w:r w:rsidRPr="00367094">
              <w:rPr>
                <w:rFonts w:ascii="Browallia New" w:hAnsi="Browallia New" w:cs="Browallia New"/>
                <w:sz w:val="22"/>
                <w:szCs w:val="22"/>
              </w:rPr>
              <w:t xml:space="preserve">4 </w:t>
            </w:r>
            <w:r w:rsidRPr="00367094">
              <w:rPr>
                <w:rFonts w:ascii="Browallia New" w:hAnsi="Browallia New" w:cs="Browallia New"/>
                <w:sz w:val="22"/>
                <w:szCs w:val="22"/>
                <w:cs/>
              </w:rPr>
              <w:t>เดือน</w:t>
            </w:r>
          </w:p>
        </w:tc>
        <w:tc>
          <w:tcPr>
            <w:tcW w:w="852" w:type="dxa"/>
          </w:tcPr>
          <w:p w14:paraId="07CB6AFD" w14:textId="0DF835A0" w:rsidR="003474E0" w:rsidRPr="00367094" w:rsidRDefault="00346F90"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80,766</w:t>
            </w:r>
          </w:p>
        </w:tc>
        <w:tc>
          <w:tcPr>
            <w:tcW w:w="851" w:type="dxa"/>
          </w:tcPr>
          <w:p w14:paraId="21D426BB" w14:textId="70F24DA5"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62,581</w:t>
            </w:r>
          </w:p>
        </w:tc>
        <w:tc>
          <w:tcPr>
            <w:tcW w:w="992" w:type="dxa"/>
          </w:tcPr>
          <w:p w14:paraId="62DE9DF6" w14:textId="3D5FFA97" w:rsidR="003474E0" w:rsidRPr="00367094" w:rsidRDefault="00C05F78"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5.</w:t>
            </w:r>
            <w:r w:rsidR="002C0583">
              <w:rPr>
                <w:rFonts w:ascii="Browallia New" w:hAnsi="Browallia New" w:cs="Browallia New"/>
                <w:sz w:val="22"/>
                <w:szCs w:val="22"/>
              </w:rPr>
              <w:t>06</w:t>
            </w:r>
            <w:r>
              <w:rPr>
                <w:rFonts w:ascii="Browallia New" w:hAnsi="Browallia New" w:cs="Browallia New"/>
                <w:sz w:val="22"/>
                <w:szCs w:val="22"/>
              </w:rPr>
              <w:t xml:space="preserve"> </w:t>
            </w:r>
            <w:r w:rsidR="0091691D">
              <w:rPr>
                <w:rFonts w:ascii="Browallia New" w:hAnsi="Browallia New" w:cs="Browallia New"/>
                <w:sz w:val="22"/>
                <w:szCs w:val="22"/>
              </w:rPr>
              <w:t>–</w:t>
            </w:r>
            <w:r>
              <w:rPr>
                <w:rFonts w:ascii="Browallia New" w:hAnsi="Browallia New" w:cs="Browallia New"/>
                <w:sz w:val="22"/>
                <w:szCs w:val="22"/>
              </w:rPr>
              <w:t xml:space="preserve"> </w:t>
            </w:r>
            <w:r w:rsidR="0091691D">
              <w:rPr>
                <w:rFonts w:ascii="Browallia New" w:hAnsi="Browallia New" w:cs="Browallia New"/>
                <w:sz w:val="22"/>
                <w:szCs w:val="22"/>
              </w:rPr>
              <w:t>7.84</w:t>
            </w:r>
          </w:p>
        </w:tc>
        <w:tc>
          <w:tcPr>
            <w:tcW w:w="1013" w:type="dxa"/>
            <w:vAlign w:val="bottom"/>
          </w:tcPr>
          <w:p w14:paraId="115ED1E4" w14:textId="378AC4AC"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r w:rsidRPr="00367094">
              <w:rPr>
                <w:rFonts w:ascii="Browallia New" w:hAnsi="Browallia New" w:cs="Browallia New"/>
                <w:sz w:val="22"/>
                <w:szCs w:val="22"/>
              </w:rPr>
              <w:t>6.60 - 9.18</w:t>
            </w:r>
          </w:p>
        </w:tc>
        <w:tc>
          <w:tcPr>
            <w:tcW w:w="914" w:type="dxa"/>
          </w:tcPr>
          <w:p w14:paraId="7DA6E467" w14:textId="009F259D" w:rsidR="003474E0" w:rsidRPr="00367094" w:rsidRDefault="00176424"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6,252</w:t>
            </w:r>
          </w:p>
        </w:tc>
        <w:tc>
          <w:tcPr>
            <w:tcW w:w="898" w:type="dxa"/>
          </w:tcPr>
          <w:p w14:paraId="069535B0" w14:textId="05B25DE5"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4,869</w:t>
            </w:r>
          </w:p>
        </w:tc>
        <w:tc>
          <w:tcPr>
            <w:tcW w:w="879" w:type="dxa"/>
          </w:tcPr>
          <w:p w14:paraId="25395491" w14:textId="5CC98634" w:rsidR="003474E0" w:rsidRPr="00367094" w:rsidRDefault="00F94594"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74,514</w:t>
            </w:r>
          </w:p>
        </w:tc>
        <w:tc>
          <w:tcPr>
            <w:tcW w:w="937" w:type="dxa"/>
          </w:tcPr>
          <w:p w14:paraId="236DF7EC" w14:textId="523A3801"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57,712</w:t>
            </w:r>
          </w:p>
        </w:tc>
      </w:tr>
      <w:tr w:rsidR="003474E0" w:rsidRPr="00367094" w14:paraId="0B07AA58" w14:textId="77777777" w:rsidTr="000E2FDA">
        <w:tc>
          <w:tcPr>
            <w:tcW w:w="2118" w:type="dxa"/>
            <w:vAlign w:val="bottom"/>
          </w:tcPr>
          <w:p w14:paraId="6C355213" w14:textId="77777777" w:rsidR="003474E0" w:rsidRPr="00367094" w:rsidRDefault="003474E0" w:rsidP="003474E0">
            <w:pPr>
              <w:spacing w:line="240" w:lineRule="auto"/>
              <w:ind w:left="175"/>
              <w:rPr>
                <w:rFonts w:ascii="Browallia New" w:hAnsi="Browallia New" w:cs="Browallia New"/>
                <w:sz w:val="22"/>
                <w:szCs w:val="22"/>
              </w:rPr>
            </w:pPr>
            <w:r w:rsidRPr="00367094">
              <w:rPr>
                <w:rFonts w:ascii="Browallia New" w:hAnsi="Browallia New" w:cs="Browallia New"/>
                <w:sz w:val="22"/>
                <w:szCs w:val="22"/>
              </w:rPr>
              <w:t xml:space="preserve">5 - 6 </w:t>
            </w:r>
            <w:r w:rsidRPr="00367094">
              <w:rPr>
                <w:rFonts w:ascii="Browallia New" w:hAnsi="Browallia New" w:cs="Browallia New"/>
                <w:sz w:val="22"/>
                <w:szCs w:val="22"/>
                <w:cs/>
              </w:rPr>
              <w:t>เดือน</w:t>
            </w:r>
          </w:p>
        </w:tc>
        <w:tc>
          <w:tcPr>
            <w:tcW w:w="852" w:type="dxa"/>
          </w:tcPr>
          <w:p w14:paraId="549A8DF9" w14:textId="6C0EA45D" w:rsidR="003474E0" w:rsidRPr="00367094" w:rsidRDefault="00827BA5"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53,457</w:t>
            </w:r>
          </w:p>
        </w:tc>
        <w:tc>
          <w:tcPr>
            <w:tcW w:w="851" w:type="dxa"/>
          </w:tcPr>
          <w:p w14:paraId="48457906" w14:textId="1A99A56F"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34,652</w:t>
            </w:r>
          </w:p>
        </w:tc>
        <w:tc>
          <w:tcPr>
            <w:tcW w:w="992" w:type="dxa"/>
          </w:tcPr>
          <w:p w14:paraId="2C40C6C7" w14:textId="213EF566" w:rsidR="003474E0" w:rsidRPr="00367094" w:rsidRDefault="0091691D" w:rsidP="003474E0">
            <w:pPr>
              <w:pStyle w:val="InsideAddress"/>
              <w:tabs>
                <w:tab w:val="left" w:pos="504"/>
                <w:tab w:val="left" w:pos="804"/>
              </w:tabs>
              <w:ind w:left="-96" w:right="-45"/>
              <w:jc w:val="right"/>
              <w:rPr>
                <w:rFonts w:ascii="Browallia New" w:hAnsi="Browallia New" w:cs="Browallia New"/>
                <w:sz w:val="22"/>
                <w:szCs w:val="22"/>
              </w:rPr>
            </w:pPr>
            <w:r>
              <w:rPr>
                <w:rFonts w:ascii="Browallia New" w:hAnsi="Browallia New" w:cs="Browallia New"/>
                <w:sz w:val="22"/>
                <w:szCs w:val="22"/>
              </w:rPr>
              <w:t>7.63</w:t>
            </w:r>
            <w:r w:rsidR="00FF1AF0">
              <w:rPr>
                <w:rFonts w:ascii="Browallia New" w:hAnsi="Browallia New" w:cs="Browallia New"/>
                <w:sz w:val="22"/>
                <w:szCs w:val="22"/>
              </w:rPr>
              <w:t xml:space="preserve"> </w:t>
            </w:r>
            <w:r w:rsidR="00297150">
              <w:rPr>
                <w:rFonts w:ascii="Browallia New" w:hAnsi="Browallia New" w:cs="Browallia New"/>
                <w:sz w:val="22"/>
                <w:szCs w:val="22"/>
              </w:rPr>
              <w:t>-</w:t>
            </w:r>
            <w:r w:rsidR="00FF1AF0">
              <w:rPr>
                <w:rFonts w:ascii="Browallia New" w:hAnsi="Browallia New" w:cs="Browallia New"/>
                <w:sz w:val="22"/>
                <w:szCs w:val="22"/>
              </w:rPr>
              <w:t xml:space="preserve"> 3</w:t>
            </w:r>
            <w:r>
              <w:rPr>
                <w:rFonts w:ascii="Browallia New" w:hAnsi="Browallia New" w:cs="Browallia New"/>
                <w:sz w:val="22"/>
                <w:szCs w:val="22"/>
              </w:rPr>
              <w:t>0</w:t>
            </w:r>
            <w:r w:rsidR="00FF1AF0">
              <w:rPr>
                <w:rFonts w:ascii="Browallia New" w:hAnsi="Browallia New" w:cs="Browallia New"/>
                <w:sz w:val="22"/>
                <w:szCs w:val="22"/>
              </w:rPr>
              <w:t>.</w:t>
            </w:r>
            <w:r>
              <w:rPr>
                <w:rFonts w:ascii="Browallia New" w:hAnsi="Browallia New" w:cs="Browallia New"/>
                <w:sz w:val="22"/>
                <w:szCs w:val="22"/>
              </w:rPr>
              <w:t>95</w:t>
            </w:r>
          </w:p>
        </w:tc>
        <w:tc>
          <w:tcPr>
            <w:tcW w:w="1013" w:type="dxa"/>
          </w:tcPr>
          <w:p w14:paraId="4C1693D6" w14:textId="61A7C902" w:rsidR="003474E0" w:rsidRPr="00367094" w:rsidRDefault="003474E0" w:rsidP="003474E0">
            <w:pPr>
              <w:pStyle w:val="InsideAddress"/>
              <w:tabs>
                <w:tab w:val="left" w:pos="504"/>
                <w:tab w:val="left" w:pos="804"/>
              </w:tabs>
              <w:ind w:left="-96" w:right="-45"/>
              <w:jc w:val="right"/>
              <w:rPr>
                <w:rFonts w:ascii="Browallia New" w:hAnsi="Browallia New" w:cs="Browallia New"/>
                <w:sz w:val="22"/>
                <w:szCs w:val="22"/>
              </w:rPr>
            </w:pPr>
            <w:r w:rsidRPr="00367094">
              <w:rPr>
                <w:rFonts w:ascii="Browallia New" w:hAnsi="Browallia New" w:cs="Browallia New"/>
                <w:sz w:val="22"/>
                <w:szCs w:val="22"/>
              </w:rPr>
              <w:t>9.81 - 36.48</w:t>
            </w:r>
          </w:p>
        </w:tc>
        <w:tc>
          <w:tcPr>
            <w:tcW w:w="914" w:type="dxa"/>
          </w:tcPr>
          <w:p w14:paraId="193266E4" w14:textId="6C4288EB" w:rsidR="003474E0" w:rsidRPr="00367094" w:rsidRDefault="00E2444B"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12,469</w:t>
            </w:r>
          </w:p>
        </w:tc>
        <w:tc>
          <w:tcPr>
            <w:tcW w:w="898" w:type="dxa"/>
          </w:tcPr>
          <w:p w14:paraId="3DA1ECC1" w14:textId="26C8CC8C"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7,717</w:t>
            </w:r>
          </w:p>
        </w:tc>
        <w:tc>
          <w:tcPr>
            <w:tcW w:w="879" w:type="dxa"/>
          </w:tcPr>
          <w:p w14:paraId="08047D3C" w14:textId="2266A3EE" w:rsidR="003474E0" w:rsidRPr="00367094" w:rsidRDefault="001954FE"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40,988</w:t>
            </w:r>
          </w:p>
        </w:tc>
        <w:tc>
          <w:tcPr>
            <w:tcW w:w="937" w:type="dxa"/>
          </w:tcPr>
          <w:p w14:paraId="2F452776" w14:textId="1E836B50"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26,935</w:t>
            </w:r>
          </w:p>
        </w:tc>
      </w:tr>
      <w:tr w:rsidR="003474E0" w:rsidRPr="00367094" w14:paraId="116DD38F" w14:textId="77777777" w:rsidTr="000E2FDA">
        <w:tc>
          <w:tcPr>
            <w:tcW w:w="2118" w:type="dxa"/>
            <w:vAlign w:val="bottom"/>
          </w:tcPr>
          <w:p w14:paraId="401EA898" w14:textId="77777777" w:rsidR="003474E0" w:rsidRPr="00367094" w:rsidRDefault="003474E0" w:rsidP="003474E0">
            <w:pPr>
              <w:spacing w:line="240" w:lineRule="auto"/>
              <w:ind w:left="175"/>
              <w:rPr>
                <w:rFonts w:ascii="Browallia New" w:hAnsi="Browallia New" w:cs="Browallia New"/>
                <w:sz w:val="22"/>
                <w:szCs w:val="22"/>
              </w:rPr>
            </w:pPr>
            <w:r w:rsidRPr="00367094">
              <w:rPr>
                <w:rFonts w:ascii="Browallia New" w:hAnsi="Browallia New" w:cs="Browallia New"/>
                <w:sz w:val="22"/>
                <w:szCs w:val="22"/>
              </w:rPr>
              <w:t xml:space="preserve">7 - 9 </w:t>
            </w:r>
            <w:r w:rsidRPr="00367094">
              <w:rPr>
                <w:rFonts w:ascii="Browallia New" w:hAnsi="Browallia New" w:cs="Browallia New"/>
                <w:sz w:val="22"/>
                <w:szCs w:val="22"/>
                <w:cs/>
              </w:rPr>
              <w:t>เดือน</w:t>
            </w:r>
          </w:p>
        </w:tc>
        <w:tc>
          <w:tcPr>
            <w:tcW w:w="852" w:type="dxa"/>
          </w:tcPr>
          <w:p w14:paraId="733692A7" w14:textId="552D242C" w:rsidR="003474E0" w:rsidRPr="00367094" w:rsidRDefault="00E10865"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40,414</w:t>
            </w:r>
          </w:p>
        </w:tc>
        <w:tc>
          <w:tcPr>
            <w:tcW w:w="851" w:type="dxa"/>
          </w:tcPr>
          <w:p w14:paraId="0FA4FCCB" w14:textId="136C5BC8"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12,544</w:t>
            </w:r>
          </w:p>
        </w:tc>
        <w:tc>
          <w:tcPr>
            <w:tcW w:w="992" w:type="dxa"/>
          </w:tcPr>
          <w:p w14:paraId="4782AF6B" w14:textId="343090D4" w:rsidR="003474E0" w:rsidRPr="00367094" w:rsidRDefault="00A32B9F"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2</w:t>
            </w:r>
            <w:r w:rsidR="007648CB">
              <w:rPr>
                <w:rFonts w:ascii="Browallia New" w:hAnsi="Browallia New" w:cs="Browallia New"/>
                <w:sz w:val="22"/>
                <w:szCs w:val="22"/>
              </w:rPr>
              <w:t>6.09</w:t>
            </w:r>
            <w:r>
              <w:rPr>
                <w:rFonts w:ascii="Browallia New" w:hAnsi="Browallia New" w:cs="Browallia New"/>
                <w:sz w:val="22"/>
                <w:szCs w:val="22"/>
              </w:rPr>
              <w:t xml:space="preserve"> </w:t>
            </w:r>
            <w:r w:rsidR="00BD21DE">
              <w:rPr>
                <w:rFonts w:ascii="Browallia New" w:hAnsi="Browallia New" w:cs="Browallia New"/>
                <w:sz w:val="22"/>
                <w:szCs w:val="22"/>
              </w:rPr>
              <w:t>-</w:t>
            </w:r>
            <w:r>
              <w:rPr>
                <w:rFonts w:ascii="Browallia New" w:hAnsi="Browallia New" w:cs="Browallia New"/>
                <w:sz w:val="22"/>
                <w:szCs w:val="22"/>
              </w:rPr>
              <w:t xml:space="preserve"> </w:t>
            </w:r>
            <w:r w:rsidR="00BD21DE">
              <w:rPr>
                <w:rFonts w:ascii="Browallia New" w:hAnsi="Browallia New" w:cs="Browallia New"/>
                <w:sz w:val="22"/>
                <w:szCs w:val="22"/>
              </w:rPr>
              <w:t>8</w:t>
            </w:r>
            <w:r w:rsidR="007648CB">
              <w:rPr>
                <w:rFonts w:ascii="Browallia New" w:hAnsi="Browallia New" w:cs="Browallia New"/>
                <w:sz w:val="22"/>
                <w:szCs w:val="22"/>
              </w:rPr>
              <w:t>1</w:t>
            </w:r>
            <w:r w:rsidR="00BD21DE">
              <w:rPr>
                <w:rFonts w:ascii="Browallia New" w:hAnsi="Browallia New" w:cs="Browallia New"/>
                <w:sz w:val="22"/>
                <w:szCs w:val="22"/>
              </w:rPr>
              <w:t>.</w:t>
            </w:r>
            <w:r w:rsidR="007648CB">
              <w:rPr>
                <w:rFonts w:ascii="Browallia New" w:hAnsi="Browallia New" w:cs="Browallia New"/>
                <w:sz w:val="22"/>
                <w:szCs w:val="22"/>
              </w:rPr>
              <w:t>38</w:t>
            </w:r>
          </w:p>
        </w:tc>
        <w:tc>
          <w:tcPr>
            <w:tcW w:w="1013" w:type="dxa"/>
          </w:tcPr>
          <w:p w14:paraId="7B907422" w14:textId="7CD73959"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r w:rsidRPr="00367094">
              <w:rPr>
                <w:rFonts w:ascii="Browallia New" w:hAnsi="Browallia New" w:cs="Browallia New"/>
                <w:sz w:val="22"/>
                <w:szCs w:val="22"/>
              </w:rPr>
              <w:t>24.78 - 83.79</w:t>
            </w:r>
          </w:p>
        </w:tc>
        <w:tc>
          <w:tcPr>
            <w:tcW w:w="914" w:type="dxa"/>
          </w:tcPr>
          <w:p w14:paraId="6FC43B81" w14:textId="2084D9A6" w:rsidR="003474E0" w:rsidRPr="00367094" w:rsidRDefault="00E075BA"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24,305</w:t>
            </w:r>
          </w:p>
        </w:tc>
        <w:tc>
          <w:tcPr>
            <w:tcW w:w="898" w:type="dxa"/>
          </w:tcPr>
          <w:p w14:paraId="562BA724" w14:textId="005BCCBD"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6,756</w:t>
            </w:r>
          </w:p>
        </w:tc>
        <w:tc>
          <w:tcPr>
            <w:tcW w:w="879" w:type="dxa"/>
          </w:tcPr>
          <w:p w14:paraId="63B803D7" w14:textId="2F41E6EB" w:rsidR="003474E0" w:rsidRPr="00367094" w:rsidRDefault="00335F8B"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16,109</w:t>
            </w:r>
          </w:p>
        </w:tc>
        <w:tc>
          <w:tcPr>
            <w:tcW w:w="937" w:type="dxa"/>
          </w:tcPr>
          <w:p w14:paraId="2578414C" w14:textId="32B89396"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5,788</w:t>
            </w:r>
          </w:p>
        </w:tc>
      </w:tr>
      <w:tr w:rsidR="003474E0" w:rsidRPr="00367094" w14:paraId="2922BF2E" w14:textId="77777777" w:rsidTr="000E2FDA">
        <w:tc>
          <w:tcPr>
            <w:tcW w:w="2118" w:type="dxa"/>
            <w:vAlign w:val="bottom"/>
          </w:tcPr>
          <w:p w14:paraId="3D59CB59" w14:textId="77777777" w:rsidR="003474E0" w:rsidRPr="00367094" w:rsidRDefault="003474E0" w:rsidP="003474E0">
            <w:pPr>
              <w:spacing w:line="240" w:lineRule="auto"/>
              <w:ind w:left="175"/>
              <w:rPr>
                <w:rFonts w:ascii="Browallia New" w:hAnsi="Browallia New" w:cs="Browallia New"/>
                <w:sz w:val="22"/>
                <w:szCs w:val="22"/>
                <w:cs/>
              </w:rPr>
            </w:pPr>
            <w:r w:rsidRPr="00367094">
              <w:rPr>
                <w:rFonts w:ascii="Browallia New" w:hAnsi="Browallia New" w:cs="Browallia New"/>
                <w:sz w:val="22"/>
                <w:szCs w:val="22"/>
              </w:rPr>
              <w:t>10 - 12</w:t>
            </w:r>
            <w:r w:rsidRPr="00367094">
              <w:rPr>
                <w:rFonts w:ascii="Browallia New" w:hAnsi="Browallia New" w:cs="Browallia New"/>
                <w:sz w:val="22"/>
                <w:szCs w:val="22"/>
                <w:cs/>
              </w:rPr>
              <w:t xml:space="preserve"> เดือน</w:t>
            </w:r>
          </w:p>
        </w:tc>
        <w:tc>
          <w:tcPr>
            <w:tcW w:w="852" w:type="dxa"/>
          </w:tcPr>
          <w:p w14:paraId="38DAEA3A" w14:textId="7BE13DC5" w:rsidR="003474E0" w:rsidRPr="00367094" w:rsidRDefault="00F470E2"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16,758</w:t>
            </w:r>
          </w:p>
        </w:tc>
        <w:tc>
          <w:tcPr>
            <w:tcW w:w="851" w:type="dxa"/>
          </w:tcPr>
          <w:p w14:paraId="41588531" w14:textId="3F09D3EF"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8,400 </w:t>
            </w:r>
          </w:p>
        </w:tc>
        <w:tc>
          <w:tcPr>
            <w:tcW w:w="992" w:type="dxa"/>
          </w:tcPr>
          <w:p w14:paraId="7BFA85A2" w14:textId="353187E2" w:rsidR="003474E0" w:rsidRPr="00367094" w:rsidRDefault="00BD21DE"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100.00</w:t>
            </w:r>
          </w:p>
        </w:tc>
        <w:tc>
          <w:tcPr>
            <w:tcW w:w="1013" w:type="dxa"/>
          </w:tcPr>
          <w:p w14:paraId="54E59A13" w14:textId="1D3EFD14"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r w:rsidRPr="00367094">
              <w:rPr>
                <w:rFonts w:ascii="Browallia New" w:hAnsi="Browallia New" w:cs="Browallia New"/>
                <w:sz w:val="22"/>
                <w:szCs w:val="22"/>
              </w:rPr>
              <w:t>100</w:t>
            </w:r>
            <w:r w:rsidR="00A71160" w:rsidRPr="00367094">
              <w:rPr>
                <w:rFonts w:ascii="Browallia New" w:hAnsi="Browallia New" w:cs="Browallia New"/>
                <w:sz w:val="22"/>
                <w:szCs w:val="22"/>
              </w:rPr>
              <w:t>.00</w:t>
            </w:r>
          </w:p>
        </w:tc>
        <w:tc>
          <w:tcPr>
            <w:tcW w:w="914" w:type="dxa"/>
          </w:tcPr>
          <w:p w14:paraId="0754BF6B" w14:textId="2341801D" w:rsidR="003474E0" w:rsidRPr="00367094" w:rsidRDefault="005C70A7"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16,758</w:t>
            </w:r>
          </w:p>
        </w:tc>
        <w:tc>
          <w:tcPr>
            <w:tcW w:w="898" w:type="dxa"/>
          </w:tcPr>
          <w:p w14:paraId="594030A7" w14:textId="5CCA12C6"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8,400 </w:t>
            </w:r>
          </w:p>
        </w:tc>
        <w:tc>
          <w:tcPr>
            <w:tcW w:w="879" w:type="dxa"/>
            <w:vAlign w:val="bottom"/>
          </w:tcPr>
          <w:p w14:paraId="0E976D22" w14:textId="0E4484EA" w:rsidR="003474E0" w:rsidRPr="00367094" w:rsidRDefault="00335F8B"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37" w:type="dxa"/>
            <w:vAlign w:val="bottom"/>
          </w:tcPr>
          <w:p w14:paraId="62426B7F" w14:textId="6E02ABD2" w:rsidR="003474E0" w:rsidRPr="00367094" w:rsidRDefault="003474E0" w:rsidP="003474E0">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r>
      <w:tr w:rsidR="003474E0" w:rsidRPr="00367094" w14:paraId="56B44719" w14:textId="77777777" w:rsidTr="000E2FDA">
        <w:tc>
          <w:tcPr>
            <w:tcW w:w="2118" w:type="dxa"/>
          </w:tcPr>
          <w:p w14:paraId="350D0B99" w14:textId="77777777" w:rsidR="003474E0" w:rsidRPr="00367094" w:rsidRDefault="003474E0" w:rsidP="003474E0">
            <w:pPr>
              <w:tabs>
                <w:tab w:val="clear" w:pos="1644"/>
              </w:tabs>
              <w:spacing w:line="240" w:lineRule="auto"/>
              <w:ind w:left="175" w:right="-99"/>
              <w:rPr>
                <w:rFonts w:ascii="Browallia New" w:hAnsi="Browallia New" w:cs="Browallia New"/>
                <w:sz w:val="22"/>
                <w:szCs w:val="22"/>
                <w:cs/>
              </w:rPr>
            </w:pPr>
            <w:r w:rsidRPr="00367094">
              <w:rPr>
                <w:rFonts w:ascii="Browallia New" w:hAnsi="Browallia New" w:cs="Browallia New"/>
                <w:sz w:val="22"/>
                <w:szCs w:val="22"/>
                <w:cs/>
              </w:rPr>
              <w:t>มากกว่า</w:t>
            </w:r>
            <w:r w:rsidRPr="00367094">
              <w:rPr>
                <w:rFonts w:ascii="Browallia New" w:hAnsi="Browallia New" w:cs="Browallia New"/>
                <w:sz w:val="22"/>
                <w:szCs w:val="22"/>
              </w:rPr>
              <w:t xml:space="preserve"> 12</w:t>
            </w:r>
            <w:r w:rsidRPr="00367094">
              <w:rPr>
                <w:rFonts w:ascii="Browallia New" w:hAnsi="Browallia New" w:cs="Browallia New"/>
                <w:sz w:val="22"/>
                <w:szCs w:val="22"/>
                <w:cs/>
              </w:rPr>
              <w:t xml:space="preserve"> เดือนขึ้นไป</w:t>
            </w:r>
          </w:p>
        </w:tc>
        <w:tc>
          <w:tcPr>
            <w:tcW w:w="852" w:type="dxa"/>
          </w:tcPr>
          <w:p w14:paraId="5082B5C9" w14:textId="0F952B6B" w:rsidR="003474E0" w:rsidRPr="00367094" w:rsidRDefault="0008471F" w:rsidP="003474E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36</w:t>
            </w:r>
            <w:r w:rsidR="00504C04">
              <w:rPr>
                <w:rFonts w:ascii="Browallia New" w:hAnsi="Browallia New" w:cs="Browallia New"/>
                <w:sz w:val="22"/>
                <w:szCs w:val="22"/>
              </w:rPr>
              <w:t>,365</w:t>
            </w:r>
          </w:p>
        </w:tc>
        <w:tc>
          <w:tcPr>
            <w:tcW w:w="851" w:type="dxa"/>
          </w:tcPr>
          <w:p w14:paraId="4184CB9E" w14:textId="77144E37" w:rsidR="003474E0" w:rsidRPr="00367094"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27,888 </w:t>
            </w:r>
          </w:p>
        </w:tc>
        <w:tc>
          <w:tcPr>
            <w:tcW w:w="992" w:type="dxa"/>
          </w:tcPr>
          <w:p w14:paraId="1E843FF2" w14:textId="293DBE95" w:rsidR="003474E0" w:rsidRPr="00367094" w:rsidRDefault="00BD21DE"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100.00</w:t>
            </w:r>
          </w:p>
        </w:tc>
        <w:tc>
          <w:tcPr>
            <w:tcW w:w="1013" w:type="dxa"/>
          </w:tcPr>
          <w:p w14:paraId="5295EEB2" w14:textId="3F2F2D92"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r w:rsidRPr="00367094">
              <w:rPr>
                <w:rFonts w:ascii="Browallia New" w:hAnsi="Browallia New" w:cs="Browallia New"/>
                <w:sz w:val="22"/>
                <w:szCs w:val="22"/>
              </w:rPr>
              <w:t>100</w:t>
            </w:r>
            <w:r w:rsidR="00A71160" w:rsidRPr="00367094">
              <w:rPr>
                <w:rFonts w:ascii="Browallia New" w:hAnsi="Browallia New" w:cs="Browallia New"/>
                <w:sz w:val="22"/>
                <w:szCs w:val="22"/>
              </w:rPr>
              <w:t>.00</w:t>
            </w:r>
          </w:p>
        </w:tc>
        <w:tc>
          <w:tcPr>
            <w:tcW w:w="914" w:type="dxa"/>
          </w:tcPr>
          <w:p w14:paraId="5CF2FCF4" w14:textId="09341CF9" w:rsidR="003474E0" w:rsidRPr="00367094" w:rsidRDefault="005C70A7" w:rsidP="003474E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36,365</w:t>
            </w:r>
          </w:p>
        </w:tc>
        <w:tc>
          <w:tcPr>
            <w:tcW w:w="898" w:type="dxa"/>
          </w:tcPr>
          <w:p w14:paraId="70DEF1C2" w14:textId="4F3F24E6" w:rsidR="003474E0" w:rsidRPr="00367094"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27,888 </w:t>
            </w:r>
          </w:p>
        </w:tc>
        <w:tc>
          <w:tcPr>
            <w:tcW w:w="879" w:type="dxa"/>
            <w:vAlign w:val="bottom"/>
          </w:tcPr>
          <w:p w14:paraId="33ED8681" w14:textId="75ABB9AE" w:rsidR="003474E0" w:rsidRPr="00367094" w:rsidRDefault="00335F8B" w:rsidP="003474E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37" w:type="dxa"/>
            <w:vAlign w:val="bottom"/>
          </w:tcPr>
          <w:p w14:paraId="3A4DD369" w14:textId="77867851" w:rsidR="003474E0" w:rsidRPr="00367094"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w:t>
            </w:r>
            <w:r w:rsidRPr="00367094">
              <w:rPr>
                <w:rFonts w:ascii="Browallia New" w:hAnsi="Browallia New" w:cs="Browallia New"/>
                <w:sz w:val="22"/>
                <w:szCs w:val="22"/>
                <w:cs/>
              </w:rPr>
              <w:t>-</w:t>
            </w:r>
          </w:p>
        </w:tc>
      </w:tr>
      <w:tr w:rsidR="003474E0" w:rsidRPr="00367094" w14:paraId="766DDBEA" w14:textId="77777777">
        <w:tc>
          <w:tcPr>
            <w:tcW w:w="2118" w:type="dxa"/>
          </w:tcPr>
          <w:p w14:paraId="5D186FC2" w14:textId="77777777" w:rsidR="003474E0" w:rsidRPr="00367094" w:rsidRDefault="003474E0" w:rsidP="003474E0">
            <w:pPr>
              <w:tabs>
                <w:tab w:val="left" w:pos="162"/>
              </w:tabs>
              <w:spacing w:line="240" w:lineRule="auto"/>
              <w:ind w:right="-108"/>
              <w:jc w:val="both"/>
              <w:rPr>
                <w:rFonts w:ascii="Browallia New" w:hAnsi="Browallia New" w:cs="Browallia New"/>
                <w:sz w:val="22"/>
                <w:szCs w:val="22"/>
                <w:cs/>
              </w:rPr>
            </w:pPr>
            <w:r w:rsidRPr="00367094">
              <w:rPr>
                <w:rFonts w:ascii="Browallia New" w:hAnsi="Browallia New" w:cs="Browallia New"/>
                <w:sz w:val="22"/>
                <w:szCs w:val="22"/>
                <w:cs/>
              </w:rPr>
              <w:t>รวม</w:t>
            </w:r>
          </w:p>
        </w:tc>
        <w:tc>
          <w:tcPr>
            <w:tcW w:w="852" w:type="dxa"/>
          </w:tcPr>
          <w:p w14:paraId="0D8451FA" w14:textId="173F8F2F" w:rsidR="003474E0" w:rsidRPr="00367094" w:rsidRDefault="00283A2D" w:rsidP="003474E0">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3,364,4</w:t>
            </w:r>
            <w:r w:rsidR="0072384B">
              <w:rPr>
                <w:rFonts w:ascii="Browallia New" w:hAnsi="Browallia New" w:cs="Browallia New"/>
                <w:sz w:val="22"/>
                <w:szCs w:val="22"/>
              </w:rPr>
              <w:t>20</w:t>
            </w:r>
          </w:p>
        </w:tc>
        <w:tc>
          <w:tcPr>
            <w:tcW w:w="851" w:type="dxa"/>
          </w:tcPr>
          <w:p w14:paraId="284997E6" w14:textId="6A97F90F" w:rsidR="003474E0" w:rsidRPr="00367094"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3,375,724 </w:t>
            </w:r>
          </w:p>
        </w:tc>
        <w:tc>
          <w:tcPr>
            <w:tcW w:w="992" w:type="dxa"/>
            <w:vAlign w:val="bottom"/>
          </w:tcPr>
          <w:p w14:paraId="2A550F40" w14:textId="77777777"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3474E0" w:rsidRPr="00367094"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244CD3FC" w:rsidR="003474E0" w:rsidRPr="00367094" w:rsidRDefault="00C7287D" w:rsidP="003474E0">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190,707</w:t>
            </w:r>
          </w:p>
        </w:tc>
        <w:tc>
          <w:tcPr>
            <w:tcW w:w="898" w:type="dxa"/>
          </w:tcPr>
          <w:p w14:paraId="04CF22B3" w14:textId="44777428" w:rsidR="003474E0" w:rsidRPr="00367094"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144,228</w:t>
            </w:r>
          </w:p>
        </w:tc>
        <w:tc>
          <w:tcPr>
            <w:tcW w:w="879" w:type="dxa"/>
          </w:tcPr>
          <w:p w14:paraId="1972EDB1" w14:textId="7FCAC775" w:rsidR="003474E0" w:rsidRPr="00367094" w:rsidRDefault="00F90B69" w:rsidP="003474E0">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3,173,713</w:t>
            </w:r>
          </w:p>
        </w:tc>
        <w:tc>
          <w:tcPr>
            <w:tcW w:w="937" w:type="dxa"/>
          </w:tcPr>
          <w:p w14:paraId="69156FC6" w14:textId="7CC2C451" w:rsidR="003474E0" w:rsidRPr="00367094"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3,231,496</w:t>
            </w:r>
          </w:p>
        </w:tc>
      </w:tr>
    </w:tbl>
    <w:p w14:paraId="0EA0A84D" w14:textId="77777777" w:rsidR="00313FCE" w:rsidRPr="00367094"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9419" w:type="dxa"/>
        <w:tblInd w:w="360" w:type="dxa"/>
        <w:tblLayout w:type="fixed"/>
        <w:tblLook w:val="0000" w:firstRow="0" w:lastRow="0" w:firstColumn="0" w:lastColumn="0" w:noHBand="0" w:noVBand="0"/>
      </w:tblPr>
      <w:tblGrid>
        <w:gridCol w:w="2132"/>
        <w:gridCol w:w="850"/>
        <w:gridCol w:w="851"/>
        <w:gridCol w:w="992"/>
        <w:gridCol w:w="979"/>
        <w:gridCol w:w="936"/>
        <w:gridCol w:w="896"/>
        <w:gridCol w:w="903"/>
        <w:gridCol w:w="880"/>
      </w:tblGrid>
      <w:tr w:rsidR="00F32A11" w:rsidRPr="00367094" w14:paraId="0BBFBFE7" w14:textId="77777777" w:rsidTr="00845511">
        <w:trPr>
          <w:tblHeader/>
        </w:trPr>
        <w:tc>
          <w:tcPr>
            <w:tcW w:w="2132" w:type="dxa"/>
          </w:tcPr>
          <w:p w14:paraId="16A58FF6"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68908809" w14:textId="77777777" w:rsidR="00F32A11" w:rsidRPr="00367094" w:rsidRDefault="00F32A11" w:rsidP="007932B2">
            <w:pPr>
              <w:spacing w:line="240" w:lineRule="auto"/>
              <w:ind w:right="-45"/>
              <w:jc w:val="right"/>
              <w:rPr>
                <w:rFonts w:ascii="Browallia New" w:hAnsi="Browallia New" w:cs="Browallia New"/>
                <w:sz w:val="22"/>
                <w:szCs w:val="22"/>
                <w:cs/>
              </w:rPr>
            </w:pPr>
            <w:r w:rsidRPr="00367094">
              <w:rPr>
                <w:rFonts w:ascii="Browallia New" w:hAnsi="Browallia New" w:cs="Browallia New"/>
                <w:sz w:val="22"/>
                <w:szCs w:val="22"/>
                <w:cs/>
              </w:rPr>
              <w:t xml:space="preserve">(หน่วย </w:t>
            </w: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rPr>
              <w:t>พันบาท)</w:t>
            </w:r>
          </w:p>
        </w:tc>
      </w:tr>
      <w:tr w:rsidR="00F32A11" w:rsidRPr="00367094" w14:paraId="3D8AF6B5" w14:textId="77777777" w:rsidTr="00845511">
        <w:trPr>
          <w:tblHeader/>
        </w:trPr>
        <w:tc>
          <w:tcPr>
            <w:tcW w:w="2132" w:type="dxa"/>
          </w:tcPr>
          <w:p w14:paraId="5631B358"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BA1A2C" w14:textId="77777777" w:rsidR="00F32A11" w:rsidRPr="00367094" w:rsidRDefault="00F32A11" w:rsidP="007932B2">
            <w:pPr>
              <w:pBdr>
                <w:bottom w:val="single" w:sz="4" w:space="1" w:color="auto"/>
              </w:pBdr>
              <w:spacing w:line="240" w:lineRule="auto"/>
              <w:ind w:left="-21" w:hanging="18"/>
              <w:jc w:val="center"/>
              <w:rPr>
                <w:rFonts w:ascii="Browallia New" w:hAnsi="Browallia New" w:cs="Browallia New"/>
                <w:sz w:val="22"/>
                <w:szCs w:val="22"/>
                <w:cs/>
              </w:rPr>
            </w:pPr>
            <w:r w:rsidRPr="00367094">
              <w:rPr>
                <w:rFonts w:ascii="Browallia New" w:hAnsi="Browallia New" w:cs="Browallia New"/>
                <w:sz w:val="22"/>
                <w:szCs w:val="22"/>
                <w:cs/>
              </w:rPr>
              <w:t>งบการเงินเฉพาะของบริษัท</w:t>
            </w:r>
          </w:p>
        </w:tc>
      </w:tr>
      <w:tr w:rsidR="00F32A11" w:rsidRPr="00367094" w14:paraId="308DBEB9" w14:textId="77777777" w:rsidTr="00845511">
        <w:trPr>
          <w:tblHeader/>
        </w:trPr>
        <w:tc>
          <w:tcPr>
            <w:tcW w:w="2132" w:type="dxa"/>
          </w:tcPr>
          <w:p w14:paraId="172746BD"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75E879D1"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367094">
              <w:rPr>
                <w:rFonts w:ascii="Browallia New" w:hAnsi="Browallia New" w:cs="Browallia New"/>
                <w:sz w:val="22"/>
                <w:szCs w:val="22"/>
                <w:cs/>
              </w:rPr>
              <w:t>อัตราร้อยละ</w:t>
            </w:r>
          </w:p>
        </w:tc>
        <w:tc>
          <w:tcPr>
            <w:tcW w:w="1832" w:type="dxa"/>
            <w:gridSpan w:val="2"/>
          </w:tcPr>
          <w:p w14:paraId="729633F2"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0753AFD9" w14:textId="77777777" w:rsidR="00F32A11" w:rsidRPr="00367094"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367094" w14:paraId="42BFAEF5" w14:textId="77777777" w:rsidTr="00845511">
        <w:trPr>
          <w:tblHeader/>
        </w:trPr>
        <w:tc>
          <w:tcPr>
            <w:tcW w:w="2132" w:type="dxa"/>
          </w:tcPr>
          <w:p w14:paraId="48DA7D19" w14:textId="77777777" w:rsidR="00F32A11" w:rsidRPr="00367094"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367094" w:rsidRDefault="00F32A11" w:rsidP="007932B2">
            <w:pP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cs/>
              </w:rPr>
              <w:t>ลูกหนี้ตาม</w:t>
            </w:r>
          </w:p>
        </w:tc>
        <w:tc>
          <w:tcPr>
            <w:tcW w:w="1971" w:type="dxa"/>
            <w:gridSpan w:val="2"/>
          </w:tcPr>
          <w:p w14:paraId="2BD04A14" w14:textId="77777777" w:rsidR="00F32A11" w:rsidRPr="00367094"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ของค่าเผื่อผลขาดทุน</w:t>
            </w:r>
          </w:p>
        </w:tc>
        <w:tc>
          <w:tcPr>
            <w:tcW w:w="1832" w:type="dxa"/>
            <w:gridSpan w:val="2"/>
          </w:tcPr>
          <w:p w14:paraId="70B6BD33" w14:textId="77777777" w:rsidR="00F32A11" w:rsidRPr="00367094"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ค่าเผื่อผลขาดทุนด้าน</w:t>
            </w:r>
          </w:p>
        </w:tc>
        <w:tc>
          <w:tcPr>
            <w:tcW w:w="1783" w:type="dxa"/>
            <w:gridSpan w:val="2"/>
            <w:vMerge w:val="restart"/>
          </w:tcPr>
          <w:p w14:paraId="2D85545D" w14:textId="77777777" w:rsidR="00F32A11" w:rsidRPr="00367094"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77777777" w:rsidR="00F32A11" w:rsidRPr="00367094" w:rsidRDefault="00F32A11" w:rsidP="007932B2">
            <w:pPr>
              <w:pBdr>
                <w:bottom w:val="single" w:sz="4" w:space="1" w:color="auto"/>
              </w:pBdr>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สุทธิ</w:t>
            </w:r>
          </w:p>
        </w:tc>
      </w:tr>
      <w:tr w:rsidR="00F32A11" w:rsidRPr="00367094" w14:paraId="051EB69A" w14:textId="77777777" w:rsidTr="00845511">
        <w:trPr>
          <w:tblHeader/>
        </w:trPr>
        <w:tc>
          <w:tcPr>
            <w:tcW w:w="2132" w:type="dxa"/>
          </w:tcPr>
          <w:p w14:paraId="4EA7C724" w14:textId="77777777" w:rsidR="00F32A11" w:rsidRPr="00367094"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cs/>
              </w:rPr>
              <w:t>สัญญาเช่าซื้อ</w:t>
            </w:r>
          </w:p>
        </w:tc>
        <w:tc>
          <w:tcPr>
            <w:tcW w:w="1971" w:type="dxa"/>
            <w:gridSpan w:val="2"/>
            <w:vAlign w:val="bottom"/>
          </w:tcPr>
          <w:p w14:paraId="419ECC08"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67094">
              <w:rPr>
                <w:rFonts w:ascii="Browallia New" w:hAnsi="Browallia New" w:cs="Browallia New"/>
                <w:sz w:val="22"/>
                <w:szCs w:val="22"/>
                <w:cs/>
              </w:rPr>
              <w:t>ด้านเครดิตที่คาดว่าจะเกิดขึ้น</w:t>
            </w:r>
          </w:p>
        </w:tc>
        <w:tc>
          <w:tcPr>
            <w:tcW w:w="1832" w:type="dxa"/>
            <w:gridSpan w:val="2"/>
            <w:vAlign w:val="bottom"/>
          </w:tcPr>
          <w:p w14:paraId="04061EA2"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cs/>
              </w:rPr>
              <w:t>เครดิตที่คาดว่าจะเกิดขึ้น</w:t>
            </w:r>
          </w:p>
        </w:tc>
        <w:tc>
          <w:tcPr>
            <w:tcW w:w="1783" w:type="dxa"/>
            <w:gridSpan w:val="2"/>
            <w:vMerge/>
            <w:vAlign w:val="bottom"/>
          </w:tcPr>
          <w:p w14:paraId="79D1EA84" w14:textId="77777777" w:rsidR="00F32A11" w:rsidRPr="00367094"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A0D4B" w:rsidRPr="00367094" w14:paraId="20460798" w14:textId="77777777" w:rsidTr="00845511">
        <w:trPr>
          <w:tblHeader/>
        </w:trPr>
        <w:tc>
          <w:tcPr>
            <w:tcW w:w="2132" w:type="dxa"/>
          </w:tcPr>
          <w:p w14:paraId="064FF41C" w14:textId="77777777" w:rsidR="009A0D4B" w:rsidRPr="00367094" w:rsidRDefault="009A0D4B" w:rsidP="009A0D4B">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042E2AD6"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C1113D" w:rsidRPr="00C1113D">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851" w:type="dxa"/>
            <w:vAlign w:val="bottom"/>
          </w:tcPr>
          <w:p w14:paraId="7C6D7D3D" w14:textId="600E4E9C"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992" w:type="dxa"/>
            <w:vAlign w:val="bottom"/>
          </w:tcPr>
          <w:p w14:paraId="0F6A7E74" w14:textId="5B36F826"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C1113D" w:rsidRPr="00C1113D">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979" w:type="dxa"/>
            <w:vAlign w:val="bottom"/>
          </w:tcPr>
          <w:p w14:paraId="0381F432" w14:textId="0BF83837"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936" w:type="dxa"/>
            <w:vAlign w:val="bottom"/>
          </w:tcPr>
          <w:p w14:paraId="2B81E3A7" w14:textId="153C6944"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3F254B" w:rsidRPr="003F254B">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896" w:type="dxa"/>
            <w:vAlign w:val="bottom"/>
          </w:tcPr>
          <w:p w14:paraId="31074E11" w14:textId="19108734"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c>
          <w:tcPr>
            <w:tcW w:w="903" w:type="dxa"/>
            <w:vAlign w:val="bottom"/>
          </w:tcPr>
          <w:p w14:paraId="004AB833" w14:textId="7E15B656" w:rsidR="009A0D4B" w:rsidRPr="00367094"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3F254B" w:rsidRPr="003F254B">
              <w:rPr>
                <w:rFonts w:ascii="Browallia New" w:hAnsi="Browallia New" w:cs="Browallia New"/>
                <w:sz w:val="22"/>
                <w:szCs w:val="22"/>
                <w:cs/>
              </w:rPr>
              <w:t>ก.ย.</w:t>
            </w:r>
            <w:r w:rsidR="009A0D4B" w:rsidRPr="00367094">
              <w:rPr>
                <w:rFonts w:ascii="Browallia New" w:hAnsi="Browallia New" w:cs="Browallia New"/>
                <w:sz w:val="22"/>
                <w:szCs w:val="22"/>
              </w:rPr>
              <w:br/>
              <w:t>2566</w:t>
            </w:r>
          </w:p>
        </w:tc>
        <w:tc>
          <w:tcPr>
            <w:tcW w:w="880" w:type="dxa"/>
            <w:vAlign w:val="bottom"/>
          </w:tcPr>
          <w:p w14:paraId="4D891DB8" w14:textId="0B7B0E9D" w:rsidR="009A0D4B" w:rsidRPr="00367094"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67094">
              <w:rPr>
                <w:rFonts w:ascii="Browallia New" w:hAnsi="Browallia New" w:cs="Browallia New"/>
                <w:sz w:val="22"/>
                <w:szCs w:val="22"/>
              </w:rPr>
              <w:t>31</w:t>
            </w:r>
            <w:r w:rsidRPr="00367094">
              <w:rPr>
                <w:rFonts w:ascii="Browallia New" w:hAnsi="Browallia New" w:cs="Browallia New"/>
                <w:sz w:val="22"/>
                <w:szCs w:val="22"/>
                <w:cs/>
              </w:rPr>
              <w:t xml:space="preserve"> ธ.ค. </w:t>
            </w:r>
            <w:r w:rsidRPr="00367094">
              <w:rPr>
                <w:rFonts w:ascii="Browallia New" w:hAnsi="Browallia New" w:cs="Browallia New"/>
                <w:sz w:val="22"/>
                <w:szCs w:val="22"/>
              </w:rPr>
              <w:t>2565</w:t>
            </w:r>
          </w:p>
        </w:tc>
      </w:tr>
      <w:tr w:rsidR="00F32A11" w:rsidRPr="00367094" w14:paraId="532673F2" w14:textId="77777777" w:rsidTr="00845511">
        <w:trPr>
          <w:trHeight w:val="279"/>
        </w:trPr>
        <w:tc>
          <w:tcPr>
            <w:tcW w:w="2132" w:type="dxa"/>
          </w:tcPr>
          <w:p w14:paraId="399E1BB9" w14:textId="77777777" w:rsidR="00F32A11" w:rsidRPr="00367094"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367094"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367094"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367094" w:rsidRDefault="00F32A11" w:rsidP="007932B2">
            <w:pPr>
              <w:spacing w:line="240" w:lineRule="auto"/>
              <w:jc w:val="both"/>
              <w:rPr>
                <w:rFonts w:ascii="Browallia New" w:hAnsi="Browallia New" w:cs="Browallia New"/>
                <w:sz w:val="22"/>
                <w:szCs w:val="22"/>
                <w:u w:val="single"/>
              </w:rPr>
            </w:pPr>
          </w:p>
        </w:tc>
        <w:tc>
          <w:tcPr>
            <w:tcW w:w="979" w:type="dxa"/>
          </w:tcPr>
          <w:p w14:paraId="1A98F502" w14:textId="77777777" w:rsidR="00F32A11" w:rsidRPr="00367094" w:rsidRDefault="00F32A11" w:rsidP="007932B2">
            <w:pPr>
              <w:spacing w:line="240" w:lineRule="auto"/>
              <w:jc w:val="both"/>
              <w:rPr>
                <w:rFonts w:ascii="Browallia New" w:hAnsi="Browallia New" w:cs="Browallia New"/>
                <w:sz w:val="22"/>
                <w:szCs w:val="22"/>
                <w:u w:val="single"/>
              </w:rPr>
            </w:pPr>
          </w:p>
        </w:tc>
        <w:tc>
          <w:tcPr>
            <w:tcW w:w="936" w:type="dxa"/>
          </w:tcPr>
          <w:p w14:paraId="78FC0578" w14:textId="77777777" w:rsidR="00F32A11" w:rsidRPr="00367094" w:rsidRDefault="00F32A11" w:rsidP="007932B2">
            <w:pPr>
              <w:spacing w:line="240" w:lineRule="auto"/>
              <w:rPr>
                <w:rFonts w:ascii="Browallia New" w:hAnsi="Browallia New" w:cs="Browallia New"/>
                <w:sz w:val="22"/>
                <w:szCs w:val="22"/>
              </w:rPr>
            </w:pPr>
          </w:p>
        </w:tc>
        <w:tc>
          <w:tcPr>
            <w:tcW w:w="896" w:type="dxa"/>
          </w:tcPr>
          <w:p w14:paraId="776AD230" w14:textId="77777777" w:rsidR="00F32A11" w:rsidRPr="00367094" w:rsidRDefault="00F32A11" w:rsidP="007932B2">
            <w:pPr>
              <w:spacing w:line="240" w:lineRule="auto"/>
              <w:rPr>
                <w:rFonts w:ascii="Browallia New" w:hAnsi="Browallia New" w:cs="Browallia New"/>
                <w:sz w:val="22"/>
                <w:szCs w:val="22"/>
              </w:rPr>
            </w:pPr>
          </w:p>
        </w:tc>
        <w:tc>
          <w:tcPr>
            <w:tcW w:w="903" w:type="dxa"/>
          </w:tcPr>
          <w:p w14:paraId="580E768B" w14:textId="77777777" w:rsidR="00F32A11" w:rsidRPr="00367094" w:rsidRDefault="00F32A11" w:rsidP="007932B2">
            <w:pPr>
              <w:pStyle w:val="InsideAddress"/>
              <w:tabs>
                <w:tab w:val="decimal" w:pos="792"/>
              </w:tabs>
              <w:rPr>
                <w:rFonts w:ascii="Browallia New" w:hAnsi="Browallia New" w:cs="Browallia New"/>
                <w:sz w:val="22"/>
                <w:szCs w:val="22"/>
              </w:rPr>
            </w:pPr>
          </w:p>
        </w:tc>
        <w:tc>
          <w:tcPr>
            <w:tcW w:w="880" w:type="dxa"/>
          </w:tcPr>
          <w:p w14:paraId="3DE69D1F" w14:textId="77777777" w:rsidR="00F32A11" w:rsidRPr="00367094" w:rsidRDefault="00F32A11" w:rsidP="007932B2">
            <w:pPr>
              <w:pStyle w:val="InsideAddress"/>
              <w:tabs>
                <w:tab w:val="decimal" w:pos="792"/>
              </w:tabs>
              <w:rPr>
                <w:rFonts w:ascii="Browallia New" w:hAnsi="Browallia New" w:cs="Browallia New"/>
                <w:sz w:val="22"/>
                <w:szCs w:val="22"/>
              </w:rPr>
            </w:pPr>
          </w:p>
        </w:tc>
      </w:tr>
      <w:tr w:rsidR="00F32A11" w:rsidRPr="00367094" w14:paraId="4FE9CAA9" w14:textId="77777777" w:rsidTr="00845511">
        <w:tc>
          <w:tcPr>
            <w:tcW w:w="2132" w:type="dxa"/>
          </w:tcPr>
          <w:p w14:paraId="053AE1E9" w14:textId="77777777" w:rsidR="00F32A11" w:rsidRPr="00367094" w:rsidRDefault="00F32A11" w:rsidP="007932B2">
            <w:pPr>
              <w:spacing w:line="240" w:lineRule="auto"/>
              <w:ind w:right="-108"/>
              <w:jc w:val="both"/>
              <w:rPr>
                <w:rFonts w:ascii="Browallia New" w:hAnsi="Browallia New" w:cs="Browallia New"/>
                <w:b/>
                <w:bCs/>
                <w:sz w:val="22"/>
                <w:szCs w:val="22"/>
              </w:rPr>
            </w:pPr>
            <w:r w:rsidRPr="00367094">
              <w:rPr>
                <w:rFonts w:ascii="Browallia New" w:hAnsi="Browallia New" w:cs="Browallia New"/>
                <w:b/>
                <w:bCs/>
                <w:sz w:val="22"/>
                <w:szCs w:val="22"/>
                <w:cs/>
              </w:rPr>
              <w:t>ลูกหนี้ตามสัญญาเช่าซื้อ</w:t>
            </w:r>
          </w:p>
        </w:tc>
        <w:tc>
          <w:tcPr>
            <w:tcW w:w="850" w:type="dxa"/>
          </w:tcPr>
          <w:p w14:paraId="3EF956B3"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2C32BF65"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31E548FA"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96" w:type="dxa"/>
          </w:tcPr>
          <w:p w14:paraId="442D7D01"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20217591"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3EA80C39" w14:textId="77777777" w:rsidR="00F32A11" w:rsidRPr="00367094"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6271D2" w:rsidRPr="00367094" w14:paraId="187C1817" w14:textId="77777777">
        <w:trPr>
          <w:trHeight w:val="57"/>
        </w:trPr>
        <w:tc>
          <w:tcPr>
            <w:tcW w:w="2132" w:type="dxa"/>
          </w:tcPr>
          <w:p w14:paraId="57109B12" w14:textId="77777777" w:rsidR="006271D2" w:rsidRPr="00367094" w:rsidRDefault="006271D2" w:rsidP="006271D2">
            <w:pPr>
              <w:spacing w:line="240" w:lineRule="auto"/>
              <w:rPr>
                <w:rFonts w:ascii="Browallia New" w:hAnsi="Browallia New" w:cs="Browallia New"/>
                <w:sz w:val="22"/>
                <w:szCs w:val="22"/>
                <w:cs/>
              </w:rPr>
            </w:pPr>
            <w:r w:rsidRPr="00367094">
              <w:rPr>
                <w:rFonts w:ascii="Browallia New" w:hAnsi="Browallia New" w:cs="Browallia New"/>
                <w:sz w:val="22"/>
                <w:szCs w:val="22"/>
                <w:cs/>
              </w:rPr>
              <w:t>ยังไม่ถึงกำหนดชำระ</w:t>
            </w:r>
          </w:p>
        </w:tc>
        <w:tc>
          <w:tcPr>
            <w:tcW w:w="850" w:type="dxa"/>
          </w:tcPr>
          <w:p w14:paraId="3319EE09" w14:textId="602625CE" w:rsidR="006271D2" w:rsidRPr="00367094" w:rsidRDefault="001B25A6"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182</w:t>
            </w:r>
            <w:r w:rsidR="0025675A">
              <w:rPr>
                <w:rFonts w:ascii="Browallia New" w:hAnsi="Browallia New" w:cs="Browallia New"/>
                <w:sz w:val="22"/>
                <w:szCs w:val="22"/>
              </w:rPr>
              <w:t>,</w:t>
            </w:r>
            <w:r w:rsidR="007E1D1E">
              <w:rPr>
                <w:rFonts w:ascii="Browallia New" w:hAnsi="Browallia New" w:cs="Browallia New"/>
                <w:sz w:val="22"/>
                <w:szCs w:val="22"/>
              </w:rPr>
              <w:t>504</w:t>
            </w:r>
          </w:p>
        </w:tc>
        <w:tc>
          <w:tcPr>
            <w:tcW w:w="851" w:type="dxa"/>
          </w:tcPr>
          <w:p w14:paraId="04CDA9B6" w14:textId="312387AC"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203,224 </w:t>
            </w:r>
          </w:p>
        </w:tc>
        <w:tc>
          <w:tcPr>
            <w:tcW w:w="992" w:type="dxa"/>
          </w:tcPr>
          <w:p w14:paraId="60F467CF" w14:textId="63F4E7BA" w:rsidR="006271D2" w:rsidRPr="00367094" w:rsidRDefault="00321B36"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1.38</w:t>
            </w:r>
          </w:p>
        </w:tc>
        <w:tc>
          <w:tcPr>
            <w:tcW w:w="979" w:type="dxa"/>
          </w:tcPr>
          <w:p w14:paraId="1B3F4EFC" w14:textId="5F40CFC4" w:rsidR="006271D2" w:rsidRPr="00367094"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367094">
              <w:rPr>
                <w:rFonts w:ascii="Browallia New" w:hAnsi="Browallia New" w:cs="Browallia New"/>
                <w:sz w:val="22"/>
                <w:szCs w:val="22"/>
              </w:rPr>
              <w:t>1.08</w:t>
            </w:r>
          </w:p>
        </w:tc>
        <w:tc>
          <w:tcPr>
            <w:tcW w:w="936" w:type="dxa"/>
          </w:tcPr>
          <w:p w14:paraId="66C5EAC4" w14:textId="4AFA13B2" w:rsidR="006271D2" w:rsidRPr="00367094" w:rsidRDefault="002A2195"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2,520</w:t>
            </w:r>
          </w:p>
        </w:tc>
        <w:tc>
          <w:tcPr>
            <w:tcW w:w="896" w:type="dxa"/>
          </w:tcPr>
          <w:p w14:paraId="51CC5D82" w14:textId="1D9901DE"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2,196 </w:t>
            </w:r>
          </w:p>
        </w:tc>
        <w:tc>
          <w:tcPr>
            <w:tcW w:w="903" w:type="dxa"/>
          </w:tcPr>
          <w:p w14:paraId="282C2B2E" w14:textId="5E894DCF" w:rsidR="006271D2" w:rsidRPr="00367094" w:rsidRDefault="00520BCA"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179,984</w:t>
            </w:r>
          </w:p>
        </w:tc>
        <w:tc>
          <w:tcPr>
            <w:tcW w:w="880" w:type="dxa"/>
          </w:tcPr>
          <w:p w14:paraId="41814D37" w14:textId="44263CF2"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201,028</w:t>
            </w:r>
          </w:p>
        </w:tc>
      </w:tr>
      <w:tr w:rsidR="006271D2" w:rsidRPr="00367094" w14:paraId="36C19A6A" w14:textId="77777777">
        <w:tc>
          <w:tcPr>
            <w:tcW w:w="2132" w:type="dxa"/>
            <w:vAlign w:val="bottom"/>
          </w:tcPr>
          <w:p w14:paraId="6BB4ED6A" w14:textId="77777777" w:rsidR="006271D2" w:rsidRPr="00367094" w:rsidRDefault="006271D2" w:rsidP="006271D2">
            <w:pPr>
              <w:spacing w:line="240" w:lineRule="auto"/>
              <w:rPr>
                <w:rFonts w:ascii="Browallia New" w:hAnsi="Browallia New" w:cs="Browallia New"/>
                <w:sz w:val="22"/>
                <w:szCs w:val="22"/>
              </w:rPr>
            </w:pPr>
            <w:r w:rsidRPr="00367094">
              <w:rPr>
                <w:rFonts w:ascii="Browallia New" w:hAnsi="Browallia New" w:cs="Browallia New"/>
                <w:sz w:val="22"/>
                <w:szCs w:val="22"/>
                <w:cs/>
              </w:rPr>
              <w:t>ค้างชำระ</w:t>
            </w:r>
          </w:p>
        </w:tc>
        <w:tc>
          <w:tcPr>
            <w:tcW w:w="850" w:type="dxa"/>
          </w:tcPr>
          <w:p w14:paraId="1704EB27" w14:textId="77777777" w:rsidR="006271D2" w:rsidRPr="00367094" w:rsidRDefault="006271D2" w:rsidP="006271D2">
            <w:pPr>
              <w:spacing w:line="240" w:lineRule="auto"/>
              <w:ind w:left="-23" w:right="-7"/>
              <w:jc w:val="right"/>
              <w:rPr>
                <w:rFonts w:ascii="Browallia New" w:hAnsi="Browallia New" w:cs="Browallia New"/>
                <w:sz w:val="22"/>
                <w:szCs w:val="22"/>
              </w:rPr>
            </w:pPr>
          </w:p>
        </w:tc>
        <w:tc>
          <w:tcPr>
            <w:tcW w:w="851" w:type="dxa"/>
          </w:tcPr>
          <w:p w14:paraId="32BE0385" w14:textId="77777777" w:rsidR="006271D2" w:rsidRPr="00367094" w:rsidRDefault="006271D2" w:rsidP="006271D2">
            <w:pPr>
              <w:spacing w:line="240" w:lineRule="auto"/>
              <w:ind w:left="-23" w:right="-7"/>
              <w:jc w:val="right"/>
              <w:rPr>
                <w:rFonts w:ascii="Browallia New" w:hAnsi="Browallia New" w:cs="Browallia New"/>
                <w:sz w:val="22"/>
                <w:szCs w:val="22"/>
              </w:rPr>
            </w:pPr>
          </w:p>
        </w:tc>
        <w:tc>
          <w:tcPr>
            <w:tcW w:w="992" w:type="dxa"/>
          </w:tcPr>
          <w:p w14:paraId="3E99E2AD" w14:textId="77777777" w:rsidR="006271D2" w:rsidRPr="00367094" w:rsidRDefault="006271D2" w:rsidP="006271D2">
            <w:pPr>
              <w:tabs>
                <w:tab w:val="clear" w:pos="680"/>
                <w:tab w:val="left" w:pos="498"/>
              </w:tabs>
              <w:spacing w:line="240" w:lineRule="auto"/>
              <w:ind w:left="-132" w:right="-63"/>
              <w:jc w:val="right"/>
              <w:rPr>
                <w:rFonts w:ascii="Browallia New" w:hAnsi="Browallia New" w:cs="Browallia New"/>
                <w:sz w:val="22"/>
                <w:szCs w:val="22"/>
              </w:rPr>
            </w:pPr>
          </w:p>
        </w:tc>
        <w:tc>
          <w:tcPr>
            <w:tcW w:w="979" w:type="dxa"/>
          </w:tcPr>
          <w:p w14:paraId="3099ED20" w14:textId="77777777" w:rsidR="006271D2" w:rsidRPr="00367094" w:rsidRDefault="006271D2" w:rsidP="006271D2">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C2ABC25" w14:textId="77777777" w:rsidR="006271D2" w:rsidRPr="00367094" w:rsidRDefault="006271D2" w:rsidP="006271D2">
            <w:pPr>
              <w:spacing w:line="240" w:lineRule="auto"/>
              <w:ind w:left="-23" w:right="-7"/>
              <w:jc w:val="right"/>
              <w:rPr>
                <w:rFonts w:ascii="Browallia New" w:hAnsi="Browallia New" w:cs="Browallia New"/>
                <w:sz w:val="22"/>
                <w:szCs w:val="22"/>
              </w:rPr>
            </w:pPr>
          </w:p>
        </w:tc>
        <w:tc>
          <w:tcPr>
            <w:tcW w:w="896" w:type="dxa"/>
          </w:tcPr>
          <w:p w14:paraId="2E8090EA" w14:textId="77777777" w:rsidR="006271D2" w:rsidRPr="00367094" w:rsidRDefault="006271D2" w:rsidP="006271D2">
            <w:pPr>
              <w:spacing w:line="240" w:lineRule="auto"/>
              <w:ind w:left="-23" w:right="-7"/>
              <w:jc w:val="right"/>
              <w:rPr>
                <w:rFonts w:ascii="Browallia New" w:hAnsi="Browallia New" w:cs="Browallia New"/>
                <w:sz w:val="22"/>
                <w:szCs w:val="22"/>
              </w:rPr>
            </w:pPr>
          </w:p>
        </w:tc>
        <w:tc>
          <w:tcPr>
            <w:tcW w:w="903" w:type="dxa"/>
          </w:tcPr>
          <w:p w14:paraId="154420B3" w14:textId="77777777" w:rsidR="006271D2" w:rsidRPr="00367094" w:rsidRDefault="006271D2" w:rsidP="006271D2">
            <w:pPr>
              <w:spacing w:line="240" w:lineRule="auto"/>
              <w:ind w:left="-23" w:right="-7"/>
              <w:jc w:val="right"/>
              <w:rPr>
                <w:rFonts w:ascii="Browallia New" w:hAnsi="Browallia New" w:cs="Browallia New"/>
                <w:sz w:val="22"/>
                <w:szCs w:val="22"/>
              </w:rPr>
            </w:pPr>
          </w:p>
        </w:tc>
        <w:tc>
          <w:tcPr>
            <w:tcW w:w="880" w:type="dxa"/>
          </w:tcPr>
          <w:p w14:paraId="71A735A3" w14:textId="77777777" w:rsidR="006271D2" w:rsidRPr="00367094" w:rsidRDefault="006271D2" w:rsidP="006271D2">
            <w:pPr>
              <w:spacing w:line="240" w:lineRule="auto"/>
              <w:ind w:left="-23" w:right="-7"/>
              <w:jc w:val="right"/>
              <w:rPr>
                <w:rFonts w:ascii="Browallia New" w:hAnsi="Browallia New" w:cs="Browallia New"/>
                <w:sz w:val="22"/>
                <w:szCs w:val="22"/>
              </w:rPr>
            </w:pPr>
          </w:p>
        </w:tc>
      </w:tr>
      <w:tr w:rsidR="006271D2" w:rsidRPr="00367094" w14:paraId="5B363190" w14:textId="77777777">
        <w:tc>
          <w:tcPr>
            <w:tcW w:w="2132" w:type="dxa"/>
            <w:vAlign w:val="bottom"/>
          </w:tcPr>
          <w:p w14:paraId="3C4D9313" w14:textId="31E82E7E" w:rsidR="006271D2" w:rsidRPr="00367094" w:rsidRDefault="006271D2" w:rsidP="006271D2">
            <w:pPr>
              <w:spacing w:line="240" w:lineRule="auto"/>
              <w:ind w:left="175"/>
              <w:rPr>
                <w:rFonts w:ascii="Browallia New" w:hAnsi="Browallia New" w:cs="Browallia New"/>
                <w:sz w:val="22"/>
                <w:szCs w:val="22"/>
                <w:cs/>
              </w:rPr>
            </w:pPr>
            <w:r w:rsidRPr="00367094">
              <w:rPr>
                <w:rFonts w:ascii="Browallia New" w:hAnsi="Browallia New" w:cs="Browallia New"/>
                <w:sz w:val="22"/>
                <w:szCs w:val="22"/>
              </w:rPr>
              <w:t xml:space="preserve">1 - 2 </w:t>
            </w:r>
            <w:r w:rsidRPr="00367094">
              <w:rPr>
                <w:rFonts w:ascii="Browallia New" w:hAnsi="Browallia New" w:cs="Browallia New"/>
                <w:sz w:val="22"/>
                <w:szCs w:val="22"/>
                <w:cs/>
              </w:rPr>
              <w:t>เดือน</w:t>
            </w:r>
          </w:p>
        </w:tc>
        <w:tc>
          <w:tcPr>
            <w:tcW w:w="850" w:type="dxa"/>
          </w:tcPr>
          <w:p w14:paraId="07100D15" w14:textId="6E2BDB2A" w:rsidR="006271D2" w:rsidRPr="00367094" w:rsidRDefault="00DF4896"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97,31</w:t>
            </w:r>
            <w:r w:rsidR="007E0565">
              <w:rPr>
                <w:rFonts w:ascii="Browallia New" w:hAnsi="Browallia New" w:cs="Browallia New"/>
                <w:sz w:val="22"/>
                <w:szCs w:val="22"/>
              </w:rPr>
              <w:t>1</w:t>
            </w:r>
          </w:p>
        </w:tc>
        <w:tc>
          <w:tcPr>
            <w:tcW w:w="851" w:type="dxa"/>
          </w:tcPr>
          <w:p w14:paraId="0DD2958E" w14:textId="3B1890A6"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89,889 </w:t>
            </w:r>
          </w:p>
        </w:tc>
        <w:tc>
          <w:tcPr>
            <w:tcW w:w="992" w:type="dxa"/>
          </w:tcPr>
          <w:p w14:paraId="62C02188" w14:textId="27E992D3" w:rsidR="006271D2" w:rsidRPr="00367094" w:rsidRDefault="00321B36"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5.25</w:t>
            </w:r>
            <w:r w:rsidR="00FB1265">
              <w:rPr>
                <w:rFonts w:ascii="Browallia New" w:hAnsi="Browallia New" w:cs="Browallia New" w:hint="cs"/>
                <w:sz w:val="22"/>
                <w:szCs w:val="22"/>
                <w:cs/>
              </w:rPr>
              <w:t xml:space="preserve"> </w:t>
            </w:r>
            <w:r>
              <w:rPr>
                <w:rFonts w:ascii="Browallia New" w:hAnsi="Browallia New" w:cs="Browallia New"/>
                <w:sz w:val="22"/>
                <w:szCs w:val="22"/>
              </w:rPr>
              <w:t>-</w:t>
            </w:r>
            <w:r w:rsidR="00FB1265">
              <w:rPr>
                <w:rFonts w:ascii="Browallia New" w:hAnsi="Browallia New" w:cs="Browallia New" w:hint="cs"/>
                <w:sz w:val="22"/>
                <w:szCs w:val="22"/>
                <w:cs/>
              </w:rPr>
              <w:t xml:space="preserve"> </w:t>
            </w:r>
            <w:r>
              <w:rPr>
                <w:rFonts w:ascii="Browallia New" w:hAnsi="Browallia New" w:cs="Browallia New"/>
                <w:sz w:val="22"/>
                <w:szCs w:val="22"/>
              </w:rPr>
              <w:t>7.96</w:t>
            </w:r>
          </w:p>
        </w:tc>
        <w:tc>
          <w:tcPr>
            <w:tcW w:w="979" w:type="dxa"/>
          </w:tcPr>
          <w:p w14:paraId="7FD33A0A" w14:textId="546F8930" w:rsidR="006271D2" w:rsidRPr="00367094"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367094">
              <w:rPr>
                <w:rFonts w:ascii="Browallia New" w:hAnsi="Browallia New" w:cs="Browallia New"/>
                <w:sz w:val="22"/>
                <w:szCs w:val="22"/>
              </w:rPr>
              <w:t>4.45 - 6.93</w:t>
            </w:r>
          </w:p>
        </w:tc>
        <w:tc>
          <w:tcPr>
            <w:tcW w:w="936" w:type="dxa"/>
          </w:tcPr>
          <w:p w14:paraId="65669774" w14:textId="17F0735F" w:rsidR="006271D2" w:rsidRPr="00367094" w:rsidRDefault="002A2195"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6,219</w:t>
            </w:r>
          </w:p>
        </w:tc>
        <w:tc>
          <w:tcPr>
            <w:tcW w:w="896" w:type="dxa"/>
          </w:tcPr>
          <w:p w14:paraId="2BCD26DE" w14:textId="11E96337"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4,911 </w:t>
            </w:r>
          </w:p>
        </w:tc>
        <w:tc>
          <w:tcPr>
            <w:tcW w:w="903" w:type="dxa"/>
          </w:tcPr>
          <w:p w14:paraId="7858D16F" w14:textId="0B1FD918" w:rsidR="006271D2" w:rsidRPr="00367094" w:rsidRDefault="00322E73"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91,09</w:t>
            </w:r>
            <w:r w:rsidR="00D338E6">
              <w:rPr>
                <w:rFonts w:ascii="Browallia New" w:hAnsi="Browallia New" w:cs="Browallia New"/>
                <w:sz w:val="22"/>
                <w:szCs w:val="22"/>
              </w:rPr>
              <w:t>2</w:t>
            </w:r>
          </w:p>
        </w:tc>
        <w:tc>
          <w:tcPr>
            <w:tcW w:w="880" w:type="dxa"/>
          </w:tcPr>
          <w:p w14:paraId="026797C6" w14:textId="09FCE1AA"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84,978 </w:t>
            </w:r>
          </w:p>
        </w:tc>
      </w:tr>
      <w:tr w:rsidR="006271D2" w:rsidRPr="00367094" w14:paraId="6ACE84B3" w14:textId="77777777">
        <w:tc>
          <w:tcPr>
            <w:tcW w:w="2132" w:type="dxa"/>
            <w:vAlign w:val="bottom"/>
          </w:tcPr>
          <w:p w14:paraId="491848B7" w14:textId="77777777" w:rsidR="006271D2" w:rsidRPr="00367094" w:rsidRDefault="006271D2" w:rsidP="006271D2">
            <w:pPr>
              <w:spacing w:line="240" w:lineRule="auto"/>
              <w:ind w:left="175"/>
              <w:rPr>
                <w:rFonts w:ascii="Browallia New" w:hAnsi="Browallia New" w:cs="Browallia New"/>
                <w:sz w:val="22"/>
                <w:szCs w:val="22"/>
              </w:rPr>
            </w:pPr>
            <w:r w:rsidRPr="00367094">
              <w:rPr>
                <w:rFonts w:ascii="Browallia New" w:hAnsi="Browallia New" w:cs="Browallia New"/>
                <w:sz w:val="22"/>
                <w:szCs w:val="22"/>
              </w:rPr>
              <w:t xml:space="preserve">3 - 6 </w:t>
            </w:r>
            <w:r w:rsidRPr="00367094">
              <w:rPr>
                <w:rFonts w:ascii="Browallia New" w:hAnsi="Browallia New" w:cs="Browallia New"/>
                <w:sz w:val="22"/>
                <w:szCs w:val="22"/>
                <w:cs/>
              </w:rPr>
              <w:t>เดือน</w:t>
            </w:r>
          </w:p>
        </w:tc>
        <w:tc>
          <w:tcPr>
            <w:tcW w:w="850" w:type="dxa"/>
          </w:tcPr>
          <w:p w14:paraId="43AA786F" w14:textId="1ADDEE12" w:rsidR="006271D2" w:rsidRPr="00367094" w:rsidRDefault="00DF4896"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95,912</w:t>
            </w:r>
          </w:p>
        </w:tc>
        <w:tc>
          <w:tcPr>
            <w:tcW w:w="851" w:type="dxa"/>
          </w:tcPr>
          <w:p w14:paraId="7DDB2000" w14:textId="38720EDD"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83,821 </w:t>
            </w:r>
          </w:p>
        </w:tc>
        <w:tc>
          <w:tcPr>
            <w:tcW w:w="992" w:type="dxa"/>
          </w:tcPr>
          <w:p w14:paraId="5A678C7F" w14:textId="4978AB1E" w:rsidR="006271D2" w:rsidRPr="00367094" w:rsidRDefault="00321B36"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10.55</w:t>
            </w:r>
            <w:r w:rsidR="00FB1265">
              <w:rPr>
                <w:rFonts w:ascii="Browallia New" w:hAnsi="Browallia New" w:cs="Browallia New" w:hint="cs"/>
                <w:sz w:val="22"/>
                <w:szCs w:val="22"/>
                <w:cs/>
              </w:rPr>
              <w:t xml:space="preserve"> </w:t>
            </w:r>
            <w:r>
              <w:rPr>
                <w:rFonts w:ascii="Browallia New" w:hAnsi="Browallia New" w:cs="Browallia New"/>
                <w:sz w:val="22"/>
                <w:szCs w:val="22"/>
              </w:rPr>
              <w:t>-</w:t>
            </w:r>
            <w:r w:rsidR="00FB1265">
              <w:rPr>
                <w:rFonts w:ascii="Browallia New" w:hAnsi="Browallia New" w:cs="Browallia New" w:hint="cs"/>
                <w:sz w:val="22"/>
                <w:szCs w:val="22"/>
                <w:cs/>
              </w:rPr>
              <w:t xml:space="preserve"> </w:t>
            </w:r>
            <w:r>
              <w:rPr>
                <w:rFonts w:ascii="Browallia New" w:hAnsi="Browallia New" w:cs="Browallia New"/>
                <w:sz w:val="22"/>
                <w:szCs w:val="22"/>
              </w:rPr>
              <w:t>23.64</w:t>
            </w:r>
          </w:p>
        </w:tc>
        <w:tc>
          <w:tcPr>
            <w:tcW w:w="979" w:type="dxa"/>
          </w:tcPr>
          <w:p w14:paraId="5185BE93" w14:textId="55EEE15C" w:rsidR="006271D2" w:rsidRPr="00367094"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367094">
              <w:rPr>
                <w:rFonts w:ascii="Browallia New" w:hAnsi="Browallia New" w:cs="Browallia New"/>
                <w:sz w:val="22"/>
                <w:szCs w:val="22"/>
              </w:rPr>
              <w:t>9.36 - 22.07</w:t>
            </w:r>
          </w:p>
        </w:tc>
        <w:tc>
          <w:tcPr>
            <w:tcW w:w="936" w:type="dxa"/>
          </w:tcPr>
          <w:p w14:paraId="12ECF076" w14:textId="5535E0E2" w:rsidR="006271D2" w:rsidRPr="00367094" w:rsidRDefault="002A2195"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14,789</w:t>
            </w:r>
          </w:p>
        </w:tc>
        <w:tc>
          <w:tcPr>
            <w:tcW w:w="896" w:type="dxa"/>
          </w:tcPr>
          <w:p w14:paraId="26D1974A" w14:textId="418FE5FC"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11,691 </w:t>
            </w:r>
          </w:p>
        </w:tc>
        <w:tc>
          <w:tcPr>
            <w:tcW w:w="903" w:type="dxa"/>
          </w:tcPr>
          <w:p w14:paraId="51A5C31B" w14:textId="2D717C34" w:rsidR="006271D2" w:rsidRPr="00367094" w:rsidRDefault="00322E73"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81,123</w:t>
            </w:r>
          </w:p>
        </w:tc>
        <w:tc>
          <w:tcPr>
            <w:tcW w:w="880" w:type="dxa"/>
          </w:tcPr>
          <w:p w14:paraId="5F3AB8C0" w14:textId="4569F0C1"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72,130 </w:t>
            </w:r>
          </w:p>
        </w:tc>
      </w:tr>
      <w:tr w:rsidR="006271D2" w:rsidRPr="00367094" w14:paraId="6F8824BC" w14:textId="77777777">
        <w:tc>
          <w:tcPr>
            <w:tcW w:w="2132" w:type="dxa"/>
            <w:vAlign w:val="bottom"/>
          </w:tcPr>
          <w:p w14:paraId="0FC5B6E6" w14:textId="77777777" w:rsidR="006271D2" w:rsidRPr="00367094" w:rsidRDefault="006271D2" w:rsidP="006271D2">
            <w:pPr>
              <w:spacing w:line="240" w:lineRule="auto"/>
              <w:ind w:left="175"/>
              <w:rPr>
                <w:rFonts w:ascii="Browallia New" w:hAnsi="Browallia New" w:cs="Browallia New"/>
                <w:sz w:val="22"/>
                <w:szCs w:val="22"/>
              </w:rPr>
            </w:pPr>
            <w:r w:rsidRPr="00367094">
              <w:rPr>
                <w:rFonts w:ascii="Browallia New" w:hAnsi="Browallia New" w:cs="Browallia New"/>
                <w:sz w:val="22"/>
                <w:szCs w:val="22"/>
              </w:rPr>
              <w:t xml:space="preserve">7 - 12 </w:t>
            </w:r>
            <w:r w:rsidRPr="00367094">
              <w:rPr>
                <w:rFonts w:ascii="Browallia New" w:hAnsi="Browallia New" w:cs="Browallia New"/>
                <w:sz w:val="22"/>
                <w:szCs w:val="22"/>
                <w:cs/>
              </w:rPr>
              <w:t>เดือน</w:t>
            </w:r>
          </w:p>
        </w:tc>
        <w:tc>
          <w:tcPr>
            <w:tcW w:w="850" w:type="dxa"/>
          </w:tcPr>
          <w:p w14:paraId="2F065060" w14:textId="6F76E161" w:rsidR="006271D2" w:rsidRPr="00367094" w:rsidRDefault="00F40748"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49,976</w:t>
            </w:r>
          </w:p>
        </w:tc>
        <w:tc>
          <w:tcPr>
            <w:tcW w:w="851" w:type="dxa"/>
          </w:tcPr>
          <w:p w14:paraId="20463CE8" w14:textId="0AB116F8"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46,274 </w:t>
            </w:r>
          </w:p>
        </w:tc>
        <w:tc>
          <w:tcPr>
            <w:tcW w:w="992" w:type="dxa"/>
          </w:tcPr>
          <w:p w14:paraId="419B5571" w14:textId="5ED3DBB6" w:rsidR="006271D2" w:rsidRPr="00367094" w:rsidRDefault="00C66AD6"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29.97</w:t>
            </w:r>
            <w:r w:rsidR="00FB1265">
              <w:rPr>
                <w:rFonts w:ascii="Browallia New" w:hAnsi="Browallia New" w:cs="Browallia New" w:hint="cs"/>
                <w:sz w:val="22"/>
                <w:szCs w:val="22"/>
                <w:cs/>
              </w:rPr>
              <w:t xml:space="preserve"> </w:t>
            </w:r>
            <w:r>
              <w:rPr>
                <w:rFonts w:ascii="Browallia New" w:hAnsi="Browallia New" w:cs="Browallia New"/>
                <w:sz w:val="22"/>
                <w:szCs w:val="22"/>
              </w:rPr>
              <w:t>-</w:t>
            </w:r>
            <w:r w:rsidR="00FB1265">
              <w:rPr>
                <w:rFonts w:ascii="Browallia New" w:hAnsi="Browallia New" w:cs="Browallia New" w:hint="cs"/>
                <w:sz w:val="22"/>
                <w:szCs w:val="22"/>
                <w:cs/>
              </w:rPr>
              <w:t xml:space="preserve"> </w:t>
            </w:r>
            <w:r>
              <w:rPr>
                <w:rFonts w:ascii="Browallia New" w:hAnsi="Browallia New" w:cs="Browallia New"/>
                <w:sz w:val="22"/>
                <w:szCs w:val="22"/>
              </w:rPr>
              <w:t>83.80</w:t>
            </w:r>
          </w:p>
        </w:tc>
        <w:tc>
          <w:tcPr>
            <w:tcW w:w="979" w:type="dxa"/>
          </w:tcPr>
          <w:p w14:paraId="7F299CA0" w14:textId="484867FA" w:rsidR="006271D2" w:rsidRPr="00367094"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367094">
              <w:rPr>
                <w:rFonts w:ascii="Browallia New" w:hAnsi="Browallia New" w:cs="Browallia New"/>
                <w:sz w:val="22"/>
                <w:szCs w:val="22"/>
              </w:rPr>
              <w:t>28.38 - 82.30</w:t>
            </w:r>
          </w:p>
        </w:tc>
        <w:tc>
          <w:tcPr>
            <w:tcW w:w="936" w:type="dxa"/>
          </w:tcPr>
          <w:p w14:paraId="7A6A9863" w14:textId="15A66069" w:rsidR="006271D2" w:rsidRPr="00367094" w:rsidRDefault="002A2195"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23,734</w:t>
            </w:r>
          </w:p>
        </w:tc>
        <w:tc>
          <w:tcPr>
            <w:tcW w:w="896" w:type="dxa"/>
          </w:tcPr>
          <w:p w14:paraId="66650E51" w14:textId="4876C671"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21,731 </w:t>
            </w:r>
          </w:p>
        </w:tc>
        <w:tc>
          <w:tcPr>
            <w:tcW w:w="903" w:type="dxa"/>
          </w:tcPr>
          <w:p w14:paraId="4DE3191C" w14:textId="1BC9AABA" w:rsidR="006271D2" w:rsidRPr="00367094" w:rsidRDefault="00D338E6" w:rsidP="006271D2">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26,242</w:t>
            </w:r>
          </w:p>
        </w:tc>
        <w:tc>
          <w:tcPr>
            <w:tcW w:w="880" w:type="dxa"/>
          </w:tcPr>
          <w:p w14:paraId="1C471F4A" w14:textId="0C45E639" w:rsidR="006271D2" w:rsidRPr="00367094" w:rsidRDefault="006271D2" w:rsidP="006271D2">
            <w:pP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24,543 </w:t>
            </w:r>
          </w:p>
        </w:tc>
      </w:tr>
      <w:tr w:rsidR="006271D2" w:rsidRPr="00367094" w14:paraId="2AF60541" w14:textId="77777777">
        <w:tc>
          <w:tcPr>
            <w:tcW w:w="2132" w:type="dxa"/>
            <w:vAlign w:val="bottom"/>
          </w:tcPr>
          <w:p w14:paraId="54F62BBE" w14:textId="77777777" w:rsidR="006271D2" w:rsidRPr="00367094" w:rsidRDefault="006271D2" w:rsidP="006271D2">
            <w:pPr>
              <w:spacing w:line="240" w:lineRule="auto"/>
              <w:ind w:left="175" w:right="-89"/>
              <w:rPr>
                <w:rFonts w:ascii="Browallia New" w:hAnsi="Browallia New" w:cs="Browallia New"/>
                <w:sz w:val="22"/>
                <w:szCs w:val="22"/>
              </w:rPr>
            </w:pPr>
            <w:r w:rsidRPr="00367094">
              <w:rPr>
                <w:rFonts w:ascii="Browallia New" w:hAnsi="Browallia New" w:cs="Browallia New"/>
                <w:sz w:val="22"/>
                <w:szCs w:val="22"/>
                <w:cs/>
              </w:rPr>
              <w:t xml:space="preserve">มากกว่า </w:t>
            </w:r>
            <w:r w:rsidRPr="00367094">
              <w:rPr>
                <w:rFonts w:ascii="Browallia New" w:hAnsi="Browallia New" w:cs="Browallia New"/>
                <w:sz w:val="22"/>
                <w:szCs w:val="22"/>
              </w:rPr>
              <w:t>12</w:t>
            </w:r>
            <w:r w:rsidRPr="00367094">
              <w:rPr>
                <w:rFonts w:ascii="Browallia New" w:hAnsi="Browallia New" w:cs="Browallia New"/>
                <w:sz w:val="22"/>
                <w:szCs w:val="22"/>
                <w:cs/>
              </w:rPr>
              <w:t xml:space="preserve"> เดือนขึ้นไป                </w:t>
            </w:r>
          </w:p>
        </w:tc>
        <w:tc>
          <w:tcPr>
            <w:tcW w:w="850" w:type="dxa"/>
          </w:tcPr>
          <w:p w14:paraId="02F90426" w14:textId="3987EB1C" w:rsidR="006271D2" w:rsidRPr="00367094" w:rsidRDefault="00F40748" w:rsidP="006271D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26,590</w:t>
            </w:r>
          </w:p>
        </w:tc>
        <w:tc>
          <w:tcPr>
            <w:tcW w:w="851" w:type="dxa"/>
          </w:tcPr>
          <w:p w14:paraId="2620DD67" w14:textId="46CAE409" w:rsidR="006271D2" w:rsidRPr="00367094"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27,751 </w:t>
            </w:r>
          </w:p>
        </w:tc>
        <w:tc>
          <w:tcPr>
            <w:tcW w:w="992" w:type="dxa"/>
          </w:tcPr>
          <w:p w14:paraId="55DA89B7" w14:textId="250B7761" w:rsidR="006271D2" w:rsidRPr="00367094" w:rsidRDefault="00C66AD6"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100.00</w:t>
            </w:r>
          </w:p>
        </w:tc>
        <w:tc>
          <w:tcPr>
            <w:tcW w:w="979" w:type="dxa"/>
          </w:tcPr>
          <w:p w14:paraId="3BE22565" w14:textId="1189D56F" w:rsidR="006271D2" w:rsidRPr="00367094"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367094">
              <w:rPr>
                <w:rFonts w:ascii="Browallia New" w:hAnsi="Browallia New" w:cs="Browallia New"/>
                <w:sz w:val="22"/>
                <w:szCs w:val="22"/>
              </w:rPr>
              <w:t>100</w:t>
            </w:r>
            <w:r w:rsidR="004C4951" w:rsidRPr="00367094">
              <w:rPr>
                <w:rFonts w:ascii="Browallia New" w:hAnsi="Browallia New" w:cs="Browallia New"/>
                <w:sz w:val="22"/>
                <w:szCs w:val="22"/>
              </w:rPr>
              <w:t>.00</w:t>
            </w:r>
          </w:p>
        </w:tc>
        <w:tc>
          <w:tcPr>
            <w:tcW w:w="936" w:type="dxa"/>
          </w:tcPr>
          <w:p w14:paraId="6DC16D74" w14:textId="4DC84530" w:rsidR="006271D2" w:rsidRPr="00367094" w:rsidRDefault="00A67F4D" w:rsidP="006271D2">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26,5</w:t>
            </w:r>
            <w:r w:rsidR="00A367CE">
              <w:rPr>
                <w:rFonts w:ascii="Browallia New" w:hAnsi="Browallia New" w:cs="Browallia New"/>
                <w:sz w:val="22"/>
                <w:szCs w:val="22"/>
              </w:rPr>
              <w:t>90</w:t>
            </w:r>
          </w:p>
        </w:tc>
        <w:tc>
          <w:tcPr>
            <w:tcW w:w="896" w:type="dxa"/>
          </w:tcPr>
          <w:p w14:paraId="3090EC35" w14:textId="0FA7CB59" w:rsidR="006271D2" w:rsidRPr="00367094"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27,751 </w:t>
            </w:r>
          </w:p>
        </w:tc>
        <w:tc>
          <w:tcPr>
            <w:tcW w:w="903" w:type="dxa"/>
            <w:vAlign w:val="bottom"/>
          </w:tcPr>
          <w:p w14:paraId="42C28AD7" w14:textId="22A771F8" w:rsidR="006271D2" w:rsidRPr="00367094" w:rsidRDefault="00D338E6" w:rsidP="006271D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880" w:type="dxa"/>
          </w:tcPr>
          <w:p w14:paraId="3C552EED" w14:textId="709DBE78" w:rsidR="006271D2" w:rsidRPr="00367094"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 - </w:t>
            </w:r>
          </w:p>
        </w:tc>
      </w:tr>
      <w:tr w:rsidR="006271D2" w:rsidRPr="00367094" w14:paraId="73AE2338" w14:textId="77777777" w:rsidTr="00845511">
        <w:tc>
          <w:tcPr>
            <w:tcW w:w="2132" w:type="dxa"/>
            <w:vAlign w:val="bottom"/>
          </w:tcPr>
          <w:p w14:paraId="3B344935" w14:textId="77777777" w:rsidR="006271D2" w:rsidRPr="00367094" w:rsidRDefault="006271D2" w:rsidP="006271D2">
            <w:pPr>
              <w:spacing w:line="240" w:lineRule="auto"/>
              <w:rPr>
                <w:rFonts w:ascii="Browallia New" w:hAnsi="Browallia New" w:cs="Browallia New"/>
                <w:sz w:val="22"/>
                <w:szCs w:val="22"/>
              </w:rPr>
            </w:pPr>
            <w:r w:rsidRPr="00367094">
              <w:rPr>
                <w:rFonts w:ascii="Browallia New" w:hAnsi="Browallia New" w:cs="Browallia New"/>
                <w:sz w:val="22"/>
                <w:szCs w:val="22"/>
                <w:cs/>
              </w:rPr>
              <w:t>รวม</w:t>
            </w:r>
          </w:p>
        </w:tc>
        <w:tc>
          <w:tcPr>
            <w:tcW w:w="850" w:type="dxa"/>
          </w:tcPr>
          <w:p w14:paraId="5FE951BD" w14:textId="1013C413" w:rsidR="006271D2" w:rsidRPr="00367094" w:rsidRDefault="005D27EC" w:rsidP="006271D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452,29</w:t>
            </w:r>
            <w:r w:rsidR="007E0565">
              <w:rPr>
                <w:rFonts w:ascii="Browallia New" w:hAnsi="Browallia New" w:cs="Browallia New"/>
                <w:sz w:val="22"/>
                <w:szCs w:val="22"/>
              </w:rPr>
              <w:t>3</w:t>
            </w:r>
          </w:p>
        </w:tc>
        <w:tc>
          <w:tcPr>
            <w:tcW w:w="851" w:type="dxa"/>
          </w:tcPr>
          <w:p w14:paraId="14F1B78C" w14:textId="709B1318" w:rsidR="006271D2" w:rsidRPr="00367094"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450,959</w:t>
            </w:r>
          </w:p>
        </w:tc>
        <w:tc>
          <w:tcPr>
            <w:tcW w:w="992" w:type="dxa"/>
          </w:tcPr>
          <w:p w14:paraId="181B4151" w14:textId="77777777" w:rsidR="006271D2" w:rsidRPr="00367094" w:rsidRDefault="006271D2" w:rsidP="006271D2">
            <w:pPr>
              <w:spacing w:line="240" w:lineRule="auto"/>
              <w:ind w:left="-23" w:right="-7"/>
              <w:jc w:val="right"/>
              <w:rPr>
                <w:rFonts w:ascii="Browallia New" w:hAnsi="Browallia New" w:cs="Browallia New"/>
                <w:sz w:val="22"/>
                <w:szCs w:val="22"/>
              </w:rPr>
            </w:pPr>
          </w:p>
        </w:tc>
        <w:tc>
          <w:tcPr>
            <w:tcW w:w="979" w:type="dxa"/>
          </w:tcPr>
          <w:p w14:paraId="68A57087" w14:textId="77777777" w:rsidR="006271D2" w:rsidRPr="00367094" w:rsidRDefault="006271D2" w:rsidP="006271D2">
            <w:pPr>
              <w:spacing w:line="240" w:lineRule="auto"/>
              <w:ind w:left="-23" w:right="-7"/>
              <w:jc w:val="right"/>
              <w:rPr>
                <w:rFonts w:ascii="Browallia New" w:hAnsi="Browallia New" w:cs="Browallia New"/>
                <w:sz w:val="22"/>
                <w:szCs w:val="22"/>
              </w:rPr>
            </w:pPr>
          </w:p>
        </w:tc>
        <w:tc>
          <w:tcPr>
            <w:tcW w:w="936" w:type="dxa"/>
          </w:tcPr>
          <w:p w14:paraId="2DDADC69" w14:textId="552658E8" w:rsidR="006271D2" w:rsidRPr="00367094" w:rsidRDefault="00E60F8E" w:rsidP="006271D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73,852</w:t>
            </w:r>
          </w:p>
        </w:tc>
        <w:tc>
          <w:tcPr>
            <w:tcW w:w="896" w:type="dxa"/>
          </w:tcPr>
          <w:p w14:paraId="40467B2A" w14:textId="3330D732" w:rsidR="006271D2" w:rsidRPr="00367094"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68,280</w:t>
            </w:r>
          </w:p>
        </w:tc>
        <w:tc>
          <w:tcPr>
            <w:tcW w:w="903" w:type="dxa"/>
          </w:tcPr>
          <w:p w14:paraId="6AEFDDFC" w14:textId="61D75D9B" w:rsidR="006271D2" w:rsidRPr="00367094" w:rsidRDefault="00900197" w:rsidP="006271D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378,441</w:t>
            </w:r>
          </w:p>
        </w:tc>
        <w:tc>
          <w:tcPr>
            <w:tcW w:w="880" w:type="dxa"/>
          </w:tcPr>
          <w:p w14:paraId="0F2403B0" w14:textId="6EA0F069" w:rsidR="006271D2" w:rsidRPr="00367094"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367094">
              <w:rPr>
                <w:rFonts w:ascii="Browallia New" w:hAnsi="Browallia New" w:cs="Browallia New"/>
                <w:sz w:val="22"/>
                <w:szCs w:val="22"/>
              </w:rPr>
              <w:t xml:space="preserve">382,679 </w:t>
            </w:r>
          </w:p>
        </w:tc>
      </w:tr>
    </w:tbl>
    <w:p w14:paraId="7A8A0297"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30A6C0E0" w:rsidR="00F32A11" w:rsidRPr="00367094" w:rsidRDefault="00F32A11" w:rsidP="00F32A11">
      <w:pPr>
        <w:pStyle w:val="a3"/>
        <w:ind w:left="426"/>
        <w:jc w:val="thaiDistribute"/>
        <w:rPr>
          <w:rFonts w:ascii="Browallia New" w:hAnsi="Browallia New" w:cs="Browallia New"/>
          <w:spacing w:val="-2"/>
          <w:sz w:val="28"/>
          <w:szCs w:val="28"/>
          <w:cs/>
          <w:lang w:val="en-US"/>
        </w:rPr>
      </w:pPr>
      <w:r w:rsidRPr="00367094">
        <w:rPr>
          <w:rFonts w:ascii="Browallia New" w:hAnsi="Browallia New" w:cs="Browallia New"/>
          <w:spacing w:val="-2"/>
          <w:sz w:val="28"/>
          <w:szCs w:val="28"/>
          <w:cs/>
          <w:lang w:val="en-US"/>
        </w:rPr>
        <w:t xml:space="preserve">ณ วันที่ </w:t>
      </w:r>
      <w:r w:rsidR="006478AB" w:rsidRPr="00367094">
        <w:rPr>
          <w:rFonts w:ascii="Browallia New" w:hAnsi="Browallia New" w:cs="Browallia New"/>
          <w:sz w:val="28"/>
          <w:szCs w:val="28"/>
          <w:lang w:val="en-US"/>
        </w:rPr>
        <w:t>30</w:t>
      </w:r>
      <w:r w:rsidR="006478AB" w:rsidRPr="00367094">
        <w:rPr>
          <w:rFonts w:ascii="Browallia New" w:hAnsi="Browallia New" w:cs="Browallia New"/>
          <w:sz w:val="28"/>
          <w:szCs w:val="28"/>
          <w:cs/>
        </w:rPr>
        <w:t xml:space="preserve"> </w:t>
      </w:r>
      <w:r w:rsidR="00EC7FD2" w:rsidRPr="00EC7FD2">
        <w:rPr>
          <w:rFonts w:ascii="Browallia New" w:hAnsi="Browallia New" w:cs="Browallia New"/>
          <w:sz w:val="28"/>
          <w:szCs w:val="28"/>
          <w:cs/>
        </w:rPr>
        <w:t>กันยายน</w:t>
      </w:r>
      <w:r w:rsidR="006271D2" w:rsidRPr="00367094">
        <w:rPr>
          <w:rFonts w:ascii="Browallia New" w:hAnsi="Browallia New" w:cs="Browallia New"/>
          <w:sz w:val="28"/>
          <w:szCs w:val="28"/>
          <w:cs/>
        </w:rPr>
        <w:t xml:space="preserve"> </w:t>
      </w:r>
      <w:r w:rsidR="006271D2" w:rsidRPr="00367094">
        <w:rPr>
          <w:rFonts w:ascii="Browallia New" w:hAnsi="Browallia New" w:cs="Browallia New"/>
          <w:sz w:val="28"/>
          <w:szCs w:val="28"/>
        </w:rPr>
        <w:t>2566</w:t>
      </w:r>
      <w:r w:rsidR="006271D2" w:rsidRPr="00367094">
        <w:rPr>
          <w:rFonts w:ascii="Browallia New" w:hAnsi="Browallia New" w:cs="Browallia New"/>
          <w:sz w:val="28"/>
          <w:szCs w:val="28"/>
          <w:cs/>
        </w:rPr>
        <w:t xml:space="preserve"> และ วันที่ </w:t>
      </w:r>
      <w:r w:rsidR="006271D2" w:rsidRPr="00367094">
        <w:rPr>
          <w:rFonts w:ascii="Browallia New" w:hAnsi="Browallia New" w:cs="Browallia New"/>
          <w:sz w:val="28"/>
          <w:szCs w:val="28"/>
          <w:lang w:val="en-GB"/>
        </w:rPr>
        <w:t>31</w:t>
      </w:r>
      <w:r w:rsidR="006271D2" w:rsidRPr="00367094">
        <w:rPr>
          <w:rFonts w:ascii="Browallia New" w:hAnsi="Browallia New" w:cs="Browallia New"/>
          <w:sz w:val="28"/>
          <w:szCs w:val="28"/>
          <w:cs/>
        </w:rPr>
        <w:t xml:space="preserve"> ธันวาคม </w:t>
      </w:r>
      <w:r w:rsidR="006271D2" w:rsidRPr="00367094">
        <w:rPr>
          <w:rFonts w:ascii="Browallia New" w:hAnsi="Browallia New" w:cs="Browallia New"/>
          <w:sz w:val="28"/>
          <w:szCs w:val="28"/>
          <w:lang w:val="en-GB"/>
        </w:rPr>
        <w:t>2565</w:t>
      </w:r>
      <w:r w:rsidRPr="00367094">
        <w:rPr>
          <w:rFonts w:ascii="Browallia New" w:hAnsi="Browallia New" w:cs="Browallia New"/>
          <w:spacing w:val="-6"/>
          <w:sz w:val="28"/>
          <w:szCs w:val="28"/>
          <w:lang w:val="en-US"/>
        </w:rPr>
        <w:t xml:space="preserve"> </w:t>
      </w:r>
      <w:bookmarkStart w:id="1" w:name="_Hlk8317889"/>
      <w:r w:rsidRPr="00367094">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367094">
        <w:rPr>
          <w:rFonts w:ascii="Browallia New" w:hAnsi="Browallia New" w:cs="Browallia New"/>
          <w:spacing w:val="-2"/>
          <w:sz w:val="28"/>
          <w:szCs w:val="28"/>
          <w:lang w:val="en-US"/>
        </w:rPr>
        <w:br/>
        <w:t>3</w:t>
      </w:r>
      <w:r w:rsidRPr="00367094">
        <w:rPr>
          <w:rFonts w:ascii="Browallia New" w:hAnsi="Browallia New" w:cs="Browallia New"/>
          <w:spacing w:val="-2"/>
          <w:sz w:val="28"/>
          <w:szCs w:val="28"/>
          <w:cs/>
          <w:lang w:val="en-US"/>
        </w:rPr>
        <w:t xml:space="preserve"> งวด ที่บริษัทและบริษัทย่อยยังคงรับรู้รายได้เป็นจำนวนประมาณ </w:t>
      </w:r>
      <w:r w:rsidR="00D12B86">
        <w:rPr>
          <w:rFonts w:ascii="Browallia New" w:hAnsi="Browallia New" w:cs="Browallia New"/>
          <w:sz w:val="28"/>
          <w:szCs w:val="28"/>
          <w:lang w:val="en-US"/>
        </w:rPr>
        <w:t>106</w:t>
      </w:r>
      <w:r w:rsidR="00106B3B">
        <w:rPr>
          <w:rFonts w:ascii="Browallia New" w:hAnsi="Browallia New" w:cs="Browallia New"/>
          <w:sz w:val="28"/>
          <w:szCs w:val="28"/>
          <w:lang w:val="en-US"/>
        </w:rPr>
        <w:t>.91</w:t>
      </w:r>
      <w:r w:rsidRPr="00367094">
        <w:rPr>
          <w:rFonts w:ascii="Browallia New" w:hAnsi="Browallia New" w:cs="Browallia New"/>
          <w:spacing w:val="-2"/>
          <w:sz w:val="28"/>
          <w:szCs w:val="28"/>
          <w:lang w:val="en-US"/>
        </w:rPr>
        <w:t xml:space="preserve"> </w:t>
      </w:r>
      <w:bookmarkEnd w:id="1"/>
      <w:r w:rsidRPr="00367094">
        <w:rPr>
          <w:rFonts w:ascii="Browallia New" w:hAnsi="Browallia New" w:cs="Browallia New"/>
          <w:spacing w:val="-2"/>
          <w:sz w:val="28"/>
          <w:szCs w:val="28"/>
          <w:cs/>
          <w:lang w:val="en-US"/>
        </w:rPr>
        <w:t xml:space="preserve">ล้านบาท และ จำนวน </w:t>
      </w:r>
      <w:r w:rsidR="00492124" w:rsidRPr="00367094">
        <w:rPr>
          <w:rFonts w:ascii="Browallia New" w:hAnsi="Browallia New" w:cs="Browallia New"/>
          <w:sz w:val="28"/>
          <w:szCs w:val="28"/>
          <w:lang w:val="en-GB"/>
        </w:rPr>
        <w:t>8</w:t>
      </w:r>
      <w:r w:rsidR="00344E7F" w:rsidRPr="00367094">
        <w:rPr>
          <w:rFonts w:ascii="Browallia New" w:hAnsi="Browallia New" w:cs="Browallia New"/>
          <w:sz w:val="28"/>
          <w:szCs w:val="28"/>
          <w:lang w:val="en-US"/>
        </w:rPr>
        <w:t>4</w:t>
      </w:r>
      <w:r w:rsidR="00E4684D" w:rsidRPr="00367094">
        <w:rPr>
          <w:rFonts w:ascii="Browallia New" w:hAnsi="Browallia New" w:cs="Browallia New"/>
          <w:sz w:val="28"/>
          <w:szCs w:val="28"/>
          <w:cs/>
        </w:rPr>
        <w:t>.</w:t>
      </w:r>
      <w:r w:rsidR="00344E7F" w:rsidRPr="00367094">
        <w:rPr>
          <w:rFonts w:ascii="Browallia New" w:hAnsi="Browallia New" w:cs="Browallia New"/>
          <w:sz w:val="28"/>
          <w:szCs w:val="28"/>
          <w:lang w:val="en-US"/>
        </w:rPr>
        <w:t>87</w:t>
      </w:r>
      <w:r w:rsidRPr="00367094">
        <w:rPr>
          <w:rFonts w:ascii="Browallia New" w:hAnsi="Browallia New" w:cs="Browallia New"/>
          <w:spacing w:val="-2"/>
          <w:sz w:val="28"/>
          <w:szCs w:val="28"/>
          <w:lang w:val="en-US"/>
        </w:rPr>
        <w:t xml:space="preserve"> </w:t>
      </w:r>
      <w:r w:rsidRPr="00367094">
        <w:rPr>
          <w:rFonts w:ascii="Browallia New" w:hAnsi="Browallia New" w:cs="Browallia New"/>
          <w:spacing w:val="-2"/>
          <w:sz w:val="28"/>
          <w:szCs w:val="28"/>
          <w:cs/>
          <w:lang w:val="en-US"/>
        </w:rPr>
        <w:t>ล้านบาท ตามลำดับ (งบการเงินเฉพาะของบริษัท</w:t>
      </w:r>
      <w:r w:rsidRPr="00367094">
        <w:rPr>
          <w:rFonts w:ascii="Browallia New" w:hAnsi="Browallia New" w:cs="Browallia New"/>
          <w:spacing w:val="-2"/>
          <w:sz w:val="28"/>
          <w:szCs w:val="28"/>
          <w:lang w:val="en-US"/>
        </w:rPr>
        <w:t xml:space="preserve"> </w:t>
      </w:r>
      <w:r w:rsidRPr="00367094">
        <w:rPr>
          <w:rFonts w:ascii="Browallia New" w:hAnsi="Browallia New" w:cs="Browallia New"/>
          <w:spacing w:val="-2"/>
          <w:sz w:val="28"/>
          <w:szCs w:val="28"/>
          <w:cs/>
          <w:lang w:val="en-US"/>
        </w:rPr>
        <w:t xml:space="preserve">: </w:t>
      </w:r>
      <w:bookmarkStart w:id="2" w:name="_Hlk8317903"/>
      <w:r w:rsidRPr="00367094">
        <w:rPr>
          <w:rFonts w:ascii="Browallia New" w:hAnsi="Browallia New" w:cs="Browallia New"/>
          <w:spacing w:val="-2"/>
          <w:sz w:val="28"/>
          <w:szCs w:val="28"/>
          <w:cs/>
          <w:lang w:val="en-US"/>
        </w:rPr>
        <w:t xml:space="preserve">จำนวน </w:t>
      </w:r>
      <w:bookmarkEnd w:id="2"/>
      <w:r w:rsidR="00B75E7C">
        <w:rPr>
          <w:rFonts w:ascii="Browallia New" w:hAnsi="Browallia New" w:cs="Browallia New"/>
          <w:spacing w:val="-2"/>
          <w:sz w:val="28"/>
          <w:szCs w:val="28"/>
          <w:lang w:val="en-US"/>
        </w:rPr>
        <w:t>26.14</w:t>
      </w:r>
      <w:r w:rsidR="007D5445" w:rsidRPr="00367094">
        <w:rPr>
          <w:rFonts w:ascii="Browallia New" w:hAnsi="Browallia New" w:cs="Browallia New"/>
          <w:spacing w:val="-2"/>
          <w:sz w:val="28"/>
          <w:szCs w:val="28"/>
          <w:cs/>
          <w:lang w:val="en-US"/>
        </w:rPr>
        <w:t xml:space="preserve"> </w:t>
      </w:r>
      <w:r w:rsidRPr="00367094">
        <w:rPr>
          <w:rFonts w:ascii="Browallia New" w:hAnsi="Browallia New" w:cs="Browallia New"/>
          <w:spacing w:val="-2"/>
          <w:sz w:val="28"/>
          <w:szCs w:val="28"/>
          <w:cs/>
          <w:lang w:val="en-US"/>
        </w:rPr>
        <w:t xml:space="preserve">ล้านบาท และ จำนวน </w:t>
      </w:r>
      <w:r w:rsidR="00663059" w:rsidRPr="00367094">
        <w:rPr>
          <w:rFonts w:ascii="Browallia New" w:hAnsi="Browallia New" w:cs="Browallia New"/>
          <w:sz w:val="28"/>
          <w:szCs w:val="28"/>
          <w:lang w:val="en-GB"/>
        </w:rPr>
        <w:t>22.29</w:t>
      </w:r>
      <w:r w:rsidRPr="00367094">
        <w:rPr>
          <w:rFonts w:ascii="Browallia New" w:hAnsi="Browallia New" w:cs="Browallia New"/>
          <w:spacing w:val="-2"/>
          <w:sz w:val="28"/>
          <w:szCs w:val="28"/>
          <w:cs/>
          <w:lang w:val="en-US"/>
        </w:rPr>
        <w:t xml:space="preserve"> ล้านบาท ตามลำดับ)</w:t>
      </w:r>
    </w:p>
    <w:p w14:paraId="5A7C8C05" w14:textId="77777777" w:rsidR="00F32A11" w:rsidRPr="00367094"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lang w:val="th-TH"/>
        </w:rPr>
      </w:pPr>
    </w:p>
    <w:p w14:paraId="37C2943E" w14:textId="77777777" w:rsidR="00E17862" w:rsidRPr="00367094"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7148576" w14:textId="0D702404" w:rsidR="00F32A11" w:rsidRPr="00367094" w:rsidRDefault="00F32A11" w:rsidP="00F32A11">
      <w:pPr>
        <w:pStyle w:val="a3"/>
        <w:tabs>
          <w:tab w:val="clear" w:pos="1080"/>
        </w:tabs>
        <w:ind w:left="426"/>
        <w:jc w:val="thaiDistribute"/>
        <w:rPr>
          <w:rFonts w:ascii="Browallia New" w:hAnsi="Browallia New" w:cs="Browallia New"/>
          <w:sz w:val="28"/>
          <w:szCs w:val="28"/>
          <w:cs/>
        </w:rPr>
      </w:pPr>
      <w:r w:rsidRPr="00367094">
        <w:rPr>
          <w:rFonts w:ascii="Browallia New" w:hAnsi="Browallia New" w:cs="Browallia New"/>
          <w:sz w:val="28"/>
          <w:szCs w:val="28"/>
          <w:cs/>
        </w:rPr>
        <w:t>การเปลี่ยนแปลงของค่าเผื่อผลขาดทุนด้านเครดิตที่คาดว่าจะเกิดขึ้น - ลูกหนี้ตามสัญญาเช่าซื้อ</w:t>
      </w:r>
      <w:r w:rsidR="007A40F5" w:rsidRPr="00367094">
        <w:rPr>
          <w:rFonts w:ascii="Browallia New" w:hAnsi="Browallia New" w:cs="Browallia New"/>
          <w:sz w:val="28"/>
          <w:szCs w:val="28"/>
          <w:cs/>
        </w:rPr>
        <w:t>สำหรับงวด</w:t>
      </w:r>
      <w:r w:rsidR="003F254B">
        <w:rPr>
          <w:rFonts w:ascii="Browallia New" w:hAnsi="Browallia New" w:cs="Browallia New" w:hint="cs"/>
          <w:sz w:val="28"/>
          <w:szCs w:val="28"/>
          <w:cs/>
        </w:rPr>
        <w:t>เก้า</w:t>
      </w:r>
      <w:r w:rsidR="007A40F5" w:rsidRPr="00367094">
        <w:rPr>
          <w:rFonts w:ascii="Browallia New" w:hAnsi="Browallia New" w:cs="Browallia New"/>
          <w:sz w:val="28"/>
          <w:szCs w:val="28"/>
          <w:cs/>
        </w:rPr>
        <w:t xml:space="preserve">เดือนสิ้นสุดวันที่ </w:t>
      </w:r>
      <w:r w:rsidR="007A40F5" w:rsidRPr="00367094">
        <w:rPr>
          <w:rFonts w:ascii="Browallia New" w:hAnsi="Browallia New" w:cs="Browallia New"/>
          <w:sz w:val="28"/>
          <w:szCs w:val="28"/>
          <w:lang w:val="en-US"/>
        </w:rPr>
        <w:t>30</w:t>
      </w:r>
      <w:r w:rsidR="007A40F5" w:rsidRPr="00367094">
        <w:rPr>
          <w:rFonts w:ascii="Browallia New" w:hAnsi="Browallia New" w:cs="Browallia New"/>
          <w:sz w:val="28"/>
          <w:szCs w:val="28"/>
          <w:cs/>
        </w:rPr>
        <w:t xml:space="preserve"> </w:t>
      </w:r>
      <w:r w:rsidR="00753494" w:rsidRPr="00753494">
        <w:rPr>
          <w:rFonts w:ascii="Browallia New" w:hAnsi="Browallia New" w:cs="Browallia New"/>
          <w:sz w:val="28"/>
          <w:szCs w:val="28"/>
          <w:cs/>
        </w:rPr>
        <w:t>กันยายน</w:t>
      </w:r>
      <w:r w:rsidR="00464CB4" w:rsidRPr="00367094">
        <w:rPr>
          <w:rFonts w:ascii="Browallia New" w:hAnsi="Browallia New" w:cs="Browallia New"/>
          <w:sz w:val="28"/>
          <w:szCs w:val="28"/>
          <w:cs/>
        </w:rPr>
        <w:t xml:space="preserve"> </w:t>
      </w:r>
      <w:r w:rsidR="00464CB4" w:rsidRPr="00367094">
        <w:rPr>
          <w:rFonts w:ascii="Browallia New" w:hAnsi="Browallia New" w:cs="Browallia New"/>
          <w:sz w:val="28"/>
          <w:szCs w:val="28"/>
        </w:rPr>
        <w:t>2566</w:t>
      </w:r>
      <w:r w:rsidRPr="00367094">
        <w:rPr>
          <w:rFonts w:ascii="Browallia New" w:hAnsi="Browallia New" w:cs="Browallia New"/>
          <w:sz w:val="28"/>
          <w:szCs w:val="28"/>
          <w:lang w:val="en-US"/>
        </w:rPr>
        <w:t xml:space="preserve"> </w:t>
      </w:r>
      <w:r w:rsidRPr="00367094">
        <w:rPr>
          <w:rFonts w:ascii="Browallia New" w:hAnsi="Browallia New" w:cs="Browallia New"/>
          <w:sz w:val="28"/>
          <w:szCs w:val="28"/>
          <w:cs/>
        </w:rPr>
        <w:t>มีดังนี้</w:t>
      </w:r>
    </w:p>
    <w:p w14:paraId="6951046A" w14:textId="77777777" w:rsidR="00F32A11" w:rsidRPr="00367094" w:rsidRDefault="00F32A11" w:rsidP="00F32A11">
      <w:pPr>
        <w:pStyle w:val="a3"/>
        <w:tabs>
          <w:tab w:val="clear" w:pos="1080"/>
        </w:tabs>
        <w:ind w:left="426"/>
        <w:jc w:val="thaiDistribute"/>
        <w:rPr>
          <w:rFonts w:ascii="Browallia New" w:hAnsi="Browallia New" w:cs="Browallia New"/>
          <w:sz w:val="26"/>
          <w:szCs w:val="26"/>
          <w:cs/>
        </w:rPr>
      </w:pPr>
    </w:p>
    <w:tbl>
      <w:tblPr>
        <w:tblW w:w="9250" w:type="dxa"/>
        <w:tblInd w:w="322" w:type="dxa"/>
        <w:tblBorders>
          <w:bottom w:val="single" w:sz="4" w:space="0" w:color="auto"/>
        </w:tblBorders>
        <w:tblLook w:val="00A0" w:firstRow="1" w:lastRow="0" w:firstColumn="1" w:lastColumn="0" w:noHBand="0" w:noVBand="0"/>
      </w:tblPr>
      <w:tblGrid>
        <w:gridCol w:w="4430"/>
        <w:gridCol w:w="2268"/>
        <w:gridCol w:w="284"/>
        <w:gridCol w:w="2268"/>
      </w:tblGrid>
      <w:tr w:rsidR="00F32A11" w:rsidRPr="00367094" w14:paraId="4136E19A" w14:textId="77777777" w:rsidTr="004A6CC6">
        <w:trPr>
          <w:trHeight w:val="289"/>
        </w:trPr>
        <w:tc>
          <w:tcPr>
            <w:tcW w:w="4430" w:type="dxa"/>
            <w:noWrap/>
            <w:vAlign w:val="bottom"/>
          </w:tcPr>
          <w:p w14:paraId="64233CC8" w14:textId="77777777" w:rsidR="00F32A11" w:rsidRPr="00367094" w:rsidRDefault="00F32A11" w:rsidP="007932B2">
            <w:pPr>
              <w:tabs>
                <w:tab w:val="clear" w:pos="1644"/>
              </w:tabs>
              <w:spacing w:line="240" w:lineRule="auto"/>
              <w:ind w:right="38"/>
              <w:jc w:val="right"/>
              <w:rPr>
                <w:rFonts w:ascii="Browallia New" w:hAnsi="Browallia New" w:cs="Browallia New"/>
                <w:sz w:val="28"/>
                <w:szCs w:val="28"/>
              </w:rPr>
            </w:pPr>
          </w:p>
        </w:tc>
        <w:tc>
          <w:tcPr>
            <w:tcW w:w="4820" w:type="dxa"/>
            <w:gridSpan w:val="3"/>
            <w:tcBorders>
              <w:top w:val="nil"/>
              <w:left w:val="nil"/>
              <w:bottom w:val="nil"/>
            </w:tcBorders>
          </w:tcPr>
          <w:p w14:paraId="36DFC289" w14:textId="77777777" w:rsidR="00F32A11" w:rsidRPr="00367094" w:rsidRDefault="00F32A11" w:rsidP="007932B2">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F32A11" w:rsidRPr="00367094" w14:paraId="74AF26D4" w14:textId="77777777" w:rsidTr="004A6CC6">
        <w:trPr>
          <w:trHeight w:val="289"/>
        </w:trPr>
        <w:tc>
          <w:tcPr>
            <w:tcW w:w="4430" w:type="dxa"/>
            <w:noWrap/>
            <w:vAlign w:val="bottom"/>
          </w:tcPr>
          <w:p w14:paraId="7179B6FF" w14:textId="77777777" w:rsidR="00F32A11" w:rsidRPr="00367094"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656E3D9C" w14:textId="77777777" w:rsidR="00F32A11" w:rsidRPr="00367094" w:rsidRDefault="00F32A11" w:rsidP="007932B2">
            <w:pPr>
              <w:tabs>
                <w:tab w:val="clear" w:pos="1644"/>
              </w:tabs>
              <w:spacing w:line="240" w:lineRule="auto"/>
              <w:ind w:left="-72" w:right="-108"/>
              <w:jc w:val="center"/>
              <w:rPr>
                <w:rFonts w:ascii="Browallia New" w:hAnsi="Browallia New" w:cs="Browallia New"/>
                <w:sz w:val="28"/>
                <w:szCs w:val="28"/>
                <w:cs/>
              </w:rPr>
            </w:pPr>
            <w:r w:rsidRPr="00367094">
              <w:rPr>
                <w:rFonts w:ascii="Browallia New" w:hAnsi="Browallia New" w:cs="Browallia New"/>
                <w:sz w:val="28"/>
                <w:szCs w:val="28"/>
                <w:cs/>
              </w:rPr>
              <w:t>งบการเงินรวม</w:t>
            </w:r>
          </w:p>
        </w:tc>
        <w:tc>
          <w:tcPr>
            <w:tcW w:w="284" w:type="dxa"/>
            <w:tcBorders>
              <w:top w:val="nil"/>
              <w:left w:val="nil"/>
              <w:bottom w:val="nil"/>
            </w:tcBorders>
          </w:tcPr>
          <w:p w14:paraId="513E75F1" w14:textId="77777777" w:rsidR="00F32A11" w:rsidRPr="00367094" w:rsidRDefault="00F32A11" w:rsidP="007932B2">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643F8A72" w14:textId="77777777" w:rsidR="00F32A11" w:rsidRPr="00367094" w:rsidRDefault="00F32A11" w:rsidP="007932B2">
            <w:pPr>
              <w:tabs>
                <w:tab w:val="clear" w:pos="1644"/>
              </w:tabs>
              <w:spacing w:line="240" w:lineRule="auto"/>
              <w:ind w:left="-72" w:right="-108"/>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F32A11" w:rsidRPr="00367094" w14:paraId="1732F989" w14:textId="77777777" w:rsidTr="004A6CC6">
        <w:trPr>
          <w:trHeight w:val="289"/>
        </w:trPr>
        <w:tc>
          <w:tcPr>
            <w:tcW w:w="4430" w:type="dxa"/>
            <w:noWrap/>
            <w:vAlign w:val="bottom"/>
          </w:tcPr>
          <w:p w14:paraId="7E719709" w14:textId="77777777" w:rsidR="00F32A11" w:rsidRPr="00367094"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6BC3691" w14:textId="77777777" w:rsidR="00F32A11" w:rsidRPr="00367094"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5D865415" w14:textId="77777777" w:rsidR="00F32A11" w:rsidRPr="00367094" w:rsidRDefault="00F32A11" w:rsidP="007932B2">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055489B1" w14:textId="77777777" w:rsidR="00F32A11" w:rsidRPr="00367094"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r>
      <w:tr w:rsidR="00F32A11" w:rsidRPr="00367094" w14:paraId="30F7ABC9" w14:textId="77777777" w:rsidTr="004A6CC6">
        <w:trPr>
          <w:trHeight w:val="289"/>
        </w:trPr>
        <w:tc>
          <w:tcPr>
            <w:tcW w:w="4430" w:type="dxa"/>
            <w:noWrap/>
            <w:vAlign w:val="bottom"/>
          </w:tcPr>
          <w:p w14:paraId="199BB305" w14:textId="0038FE75" w:rsidR="00F32A11" w:rsidRPr="00367094" w:rsidRDefault="00F32A11" w:rsidP="007932B2">
            <w:pPr>
              <w:tabs>
                <w:tab w:val="clear" w:pos="1644"/>
              </w:tabs>
              <w:spacing w:line="240" w:lineRule="auto"/>
              <w:ind w:right="-140"/>
              <w:rPr>
                <w:rFonts w:ascii="Browallia New" w:hAnsi="Browallia New" w:cs="Browallia New"/>
                <w:sz w:val="28"/>
                <w:szCs w:val="28"/>
              </w:rPr>
            </w:pPr>
            <w:r w:rsidRPr="00367094">
              <w:rPr>
                <w:rFonts w:ascii="Browallia New" w:hAnsi="Browallia New" w:cs="Browallia New"/>
                <w:sz w:val="28"/>
                <w:szCs w:val="28"/>
                <w:cs/>
              </w:rPr>
              <w:t xml:space="preserve">ยอดคงเหลือ ณ วันที่ </w:t>
            </w:r>
            <w:r w:rsidRPr="00367094">
              <w:rPr>
                <w:rFonts w:ascii="Browallia New" w:hAnsi="Browallia New" w:cs="Browallia New"/>
                <w:sz w:val="28"/>
                <w:szCs w:val="28"/>
              </w:rPr>
              <w:t>1</w:t>
            </w:r>
            <w:r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2268" w:type="dxa"/>
            <w:tcBorders>
              <w:top w:val="nil"/>
              <w:left w:val="nil"/>
              <w:bottom w:val="nil"/>
            </w:tcBorders>
            <w:vAlign w:val="bottom"/>
          </w:tcPr>
          <w:p w14:paraId="052F8DC7" w14:textId="2D827CA6" w:rsidR="00F32A11" w:rsidRPr="00367094" w:rsidRDefault="00D13D5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367094">
              <w:rPr>
                <w:rFonts w:ascii="Browallia New" w:hAnsi="Browallia New" w:cs="Browallia New"/>
                <w:sz w:val="27"/>
                <w:szCs w:val="27"/>
              </w:rPr>
              <w:fldChar w:fldCharType="begin"/>
            </w:r>
            <w:r w:rsidRPr="00367094">
              <w:rPr>
                <w:rFonts w:ascii="Browallia New" w:hAnsi="Browallia New" w:cs="Browallia New"/>
                <w:sz w:val="27"/>
                <w:szCs w:val="27"/>
              </w:rPr>
              <w:instrText xml:space="preserve"> =SUM(ABOVE) </w:instrText>
            </w:r>
            <w:r w:rsidRPr="00367094">
              <w:rPr>
                <w:rFonts w:ascii="Browallia New" w:hAnsi="Browallia New" w:cs="Browallia New"/>
                <w:sz w:val="27"/>
                <w:szCs w:val="27"/>
              </w:rPr>
              <w:fldChar w:fldCharType="separate"/>
            </w:r>
            <w:r w:rsidRPr="00367094">
              <w:rPr>
                <w:rFonts w:ascii="Browallia New" w:hAnsi="Browallia New" w:cs="Browallia New"/>
                <w:noProof/>
                <w:sz w:val="27"/>
                <w:szCs w:val="27"/>
              </w:rPr>
              <w:t>144,228</w:t>
            </w:r>
            <w:r w:rsidRPr="00367094">
              <w:rPr>
                <w:rFonts w:ascii="Browallia New" w:hAnsi="Browallia New" w:cs="Browallia New"/>
                <w:sz w:val="27"/>
                <w:szCs w:val="27"/>
              </w:rPr>
              <w:fldChar w:fldCharType="end"/>
            </w:r>
          </w:p>
        </w:tc>
        <w:tc>
          <w:tcPr>
            <w:tcW w:w="284" w:type="dxa"/>
            <w:tcBorders>
              <w:top w:val="nil"/>
              <w:left w:val="nil"/>
              <w:bottom w:val="nil"/>
            </w:tcBorders>
          </w:tcPr>
          <w:p w14:paraId="0C5EBF4C" w14:textId="77777777" w:rsidR="00F32A11" w:rsidRPr="00367094" w:rsidRDefault="00F32A11" w:rsidP="007932B2">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29DD7C56" w14:textId="210B6A65" w:rsidR="00F32A11" w:rsidRPr="00367094" w:rsidRDefault="00E0126D"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367094">
              <w:rPr>
                <w:rFonts w:ascii="Browallia New" w:hAnsi="Browallia New" w:cs="Browallia New"/>
                <w:sz w:val="27"/>
                <w:szCs w:val="27"/>
              </w:rPr>
              <w:fldChar w:fldCharType="begin"/>
            </w:r>
            <w:r w:rsidRPr="00367094">
              <w:rPr>
                <w:rFonts w:ascii="Browallia New" w:hAnsi="Browallia New" w:cs="Browallia New"/>
                <w:sz w:val="27"/>
                <w:szCs w:val="27"/>
              </w:rPr>
              <w:instrText xml:space="preserve"> =SUM(ABOVE) </w:instrText>
            </w:r>
            <w:r w:rsidRPr="00367094">
              <w:rPr>
                <w:rFonts w:ascii="Browallia New" w:hAnsi="Browallia New" w:cs="Browallia New"/>
                <w:sz w:val="27"/>
                <w:szCs w:val="27"/>
              </w:rPr>
              <w:fldChar w:fldCharType="separate"/>
            </w:r>
            <w:r w:rsidRPr="00367094">
              <w:rPr>
                <w:rFonts w:ascii="Browallia New" w:hAnsi="Browallia New" w:cs="Browallia New"/>
                <w:noProof/>
                <w:sz w:val="27"/>
                <w:szCs w:val="27"/>
              </w:rPr>
              <w:t>68</w:t>
            </w:r>
            <w:r w:rsidRPr="00367094">
              <w:rPr>
                <w:rFonts w:ascii="Browallia New" w:hAnsi="Browallia New" w:cs="Browallia New"/>
                <w:sz w:val="27"/>
                <w:szCs w:val="27"/>
              </w:rPr>
              <w:fldChar w:fldCharType="end"/>
            </w:r>
            <w:r w:rsidRPr="00367094">
              <w:rPr>
                <w:rFonts w:ascii="Browallia New" w:hAnsi="Browallia New" w:cs="Browallia New"/>
                <w:sz w:val="27"/>
                <w:szCs w:val="27"/>
              </w:rPr>
              <w:t>,280</w:t>
            </w:r>
          </w:p>
        </w:tc>
      </w:tr>
      <w:tr w:rsidR="00F32A11" w:rsidRPr="00367094" w14:paraId="17825908" w14:textId="77777777" w:rsidTr="004A6CC6">
        <w:trPr>
          <w:trHeight w:val="289"/>
        </w:trPr>
        <w:tc>
          <w:tcPr>
            <w:tcW w:w="4430" w:type="dxa"/>
            <w:noWrap/>
            <w:vAlign w:val="bottom"/>
          </w:tcPr>
          <w:p w14:paraId="28860EDE" w14:textId="77777777" w:rsidR="00F32A11" w:rsidRPr="00367094" w:rsidRDefault="00F32A11" w:rsidP="007932B2">
            <w:pPr>
              <w:tabs>
                <w:tab w:val="clear" w:pos="3515"/>
                <w:tab w:val="left" w:pos="2727"/>
              </w:tabs>
              <w:spacing w:line="240" w:lineRule="auto"/>
              <w:ind w:left="317" w:right="144" w:hanging="317"/>
              <w:rPr>
                <w:rFonts w:ascii="Browallia New" w:hAnsi="Browallia New" w:cs="Browallia New"/>
                <w:sz w:val="28"/>
                <w:szCs w:val="28"/>
                <w:cs/>
              </w:rPr>
            </w:pPr>
            <w:r w:rsidRPr="00367094">
              <w:rPr>
                <w:rFonts w:ascii="Browallia New" w:hAnsi="Browallia New" w:cs="Browallia New"/>
                <w:sz w:val="28"/>
                <w:szCs w:val="28"/>
                <w:cs/>
              </w:rPr>
              <w:t>ตั้งค่าเผื่อเพิ่มในระหว่างงวด</w:t>
            </w:r>
          </w:p>
        </w:tc>
        <w:tc>
          <w:tcPr>
            <w:tcW w:w="2268" w:type="dxa"/>
            <w:tcBorders>
              <w:top w:val="nil"/>
              <w:left w:val="nil"/>
            </w:tcBorders>
          </w:tcPr>
          <w:p w14:paraId="39F5341D" w14:textId="419A0BCD" w:rsidR="00F32A11" w:rsidRPr="00367094" w:rsidRDefault="00F771DA"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63,926</w:t>
            </w:r>
          </w:p>
        </w:tc>
        <w:tc>
          <w:tcPr>
            <w:tcW w:w="284" w:type="dxa"/>
            <w:tcBorders>
              <w:top w:val="nil"/>
              <w:left w:val="nil"/>
            </w:tcBorders>
          </w:tcPr>
          <w:p w14:paraId="0EDD11BB" w14:textId="77777777" w:rsidR="00F32A11" w:rsidRPr="00367094" w:rsidRDefault="00F32A11"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51FDFA90" w14:textId="4D86E28B" w:rsidR="00F32A11" w:rsidRPr="00367094" w:rsidRDefault="00AD40D6"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10,37</w:t>
            </w:r>
            <w:r w:rsidR="00D01568">
              <w:rPr>
                <w:rFonts w:ascii="Browallia New" w:hAnsi="Browallia New" w:cs="Browallia New"/>
                <w:sz w:val="28"/>
                <w:szCs w:val="28"/>
              </w:rPr>
              <w:t>2</w:t>
            </w:r>
          </w:p>
        </w:tc>
      </w:tr>
      <w:tr w:rsidR="00911A93" w:rsidRPr="00367094" w14:paraId="2E3DBB36" w14:textId="77777777" w:rsidTr="004A6CC6">
        <w:trPr>
          <w:trHeight w:val="289"/>
        </w:trPr>
        <w:tc>
          <w:tcPr>
            <w:tcW w:w="4430" w:type="dxa"/>
            <w:noWrap/>
            <w:vAlign w:val="bottom"/>
          </w:tcPr>
          <w:p w14:paraId="188EE56F" w14:textId="54EE0918" w:rsidR="00911A93" w:rsidRPr="00367094" w:rsidRDefault="00911A93" w:rsidP="007932B2">
            <w:pPr>
              <w:tabs>
                <w:tab w:val="clear" w:pos="3515"/>
                <w:tab w:val="left" w:pos="2727"/>
              </w:tabs>
              <w:spacing w:line="240" w:lineRule="auto"/>
              <w:ind w:left="317" w:right="144" w:hanging="317"/>
              <w:rPr>
                <w:rFonts w:ascii="Browallia New" w:hAnsi="Browallia New" w:cs="Browallia New"/>
                <w:sz w:val="28"/>
                <w:szCs w:val="28"/>
                <w:cs/>
              </w:rPr>
            </w:pPr>
            <w:r w:rsidRPr="00367094">
              <w:rPr>
                <w:rFonts w:ascii="Browallia New" w:hAnsi="Browallia New" w:cs="Browallia New"/>
                <w:sz w:val="28"/>
                <w:szCs w:val="28"/>
                <w:cs/>
              </w:rPr>
              <w:t>กลับรายการ</w:t>
            </w:r>
            <w:r w:rsidR="007D39D4" w:rsidRPr="00367094">
              <w:rPr>
                <w:rFonts w:ascii="Browallia New" w:hAnsi="Browallia New" w:cs="Browallia New"/>
                <w:sz w:val="28"/>
                <w:szCs w:val="28"/>
                <w:cs/>
              </w:rPr>
              <w:t>และตัดบัญชีในระหว่าง</w:t>
            </w:r>
            <w:r w:rsidR="00774E2F" w:rsidRPr="00367094">
              <w:rPr>
                <w:rFonts w:ascii="Browallia New" w:hAnsi="Browallia New" w:cs="Browallia New"/>
                <w:sz w:val="28"/>
                <w:szCs w:val="28"/>
                <w:cs/>
              </w:rPr>
              <w:t>งวด</w:t>
            </w:r>
          </w:p>
        </w:tc>
        <w:tc>
          <w:tcPr>
            <w:tcW w:w="2268" w:type="dxa"/>
            <w:tcBorders>
              <w:top w:val="nil"/>
              <w:left w:val="nil"/>
            </w:tcBorders>
          </w:tcPr>
          <w:p w14:paraId="3D049A95" w14:textId="1F487491" w:rsidR="00911A93" w:rsidRPr="00367094" w:rsidRDefault="00F3609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(17,447</w:t>
            </w:r>
            <w:r w:rsidR="00595F59">
              <w:rPr>
                <w:rFonts w:ascii="Browallia New" w:hAnsi="Browallia New" w:cs="Browallia New"/>
                <w:sz w:val="28"/>
                <w:szCs w:val="28"/>
              </w:rPr>
              <w:t>)</w:t>
            </w:r>
          </w:p>
        </w:tc>
        <w:tc>
          <w:tcPr>
            <w:tcW w:w="284" w:type="dxa"/>
            <w:tcBorders>
              <w:top w:val="nil"/>
              <w:left w:val="nil"/>
            </w:tcBorders>
          </w:tcPr>
          <w:p w14:paraId="74AB1600" w14:textId="77777777" w:rsidR="00911A93" w:rsidRPr="00367094" w:rsidRDefault="00911A93"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6277EFF7" w14:textId="2E3E14BD" w:rsidR="00911A93" w:rsidRPr="00367094" w:rsidRDefault="00AD40D6"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(4,</w:t>
            </w:r>
            <w:r w:rsidR="00D01568">
              <w:rPr>
                <w:rFonts w:ascii="Browallia New" w:hAnsi="Browallia New" w:cs="Browallia New"/>
                <w:sz w:val="28"/>
                <w:szCs w:val="28"/>
              </w:rPr>
              <w:t>800</w:t>
            </w:r>
            <w:r>
              <w:rPr>
                <w:rFonts w:ascii="Browallia New" w:hAnsi="Browallia New" w:cs="Browallia New"/>
                <w:sz w:val="28"/>
                <w:szCs w:val="28"/>
              </w:rPr>
              <w:t>)</w:t>
            </w:r>
          </w:p>
        </w:tc>
      </w:tr>
      <w:tr w:rsidR="00F32A11" w:rsidRPr="00367094" w14:paraId="3DC3BACC" w14:textId="77777777" w:rsidTr="004A6CC6">
        <w:trPr>
          <w:trHeight w:val="289"/>
        </w:trPr>
        <w:tc>
          <w:tcPr>
            <w:tcW w:w="4430" w:type="dxa"/>
            <w:tcBorders>
              <w:bottom w:val="nil"/>
            </w:tcBorders>
            <w:noWrap/>
            <w:vAlign w:val="bottom"/>
          </w:tcPr>
          <w:p w14:paraId="56237F89" w14:textId="2EE6230D" w:rsidR="00F32A11" w:rsidRPr="00367094" w:rsidRDefault="00F32A11" w:rsidP="007932B2">
            <w:pPr>
              <w:tabs>
                <w:tab w:val="clear" w:pos="1644"/>
              </w:tabs>
              <w:spacing w:line="240" w:lineRule="auto"/>
              <w:ind w:right="38"/>
              <w:rPr>
                <w:rFonts w:ascii="Browallia New" w:hAnsi="Browallia New" w:cs="Browallia New"/>
                <w:sz w:val="28"/>
                <w:szCs w:val="28"/>
                <w:cs/>
              </w:rPr>
            </w:pPr>
            <w:r w:rsidRPr="00367094">
              <w:rPr>
                <w:rFonts w:ascii="Browallia New" w:hAnsi="Browallia New" w:cs="Browallia New"/>
                <w:sz w:val="28"/>
                <w:szCs w:val="28"/>
                <w:cs/>
              </w:rPr>
              <w:t xml:space="preserve">ยอดคงเหลือ ณ วันที่ </w:t>
            </w:r>
            <w:r w:rsidR="007A40F5" w:rsidRPr="00367094">
              <w:rPr>
                <w:rFonts w:ascii="Browallia New" w:hAnsi="Browallia New" w:cs="Browallia New"/>
                <w:sz w:val="28"/>
                <w:szCs w:val="28"/>
              </w:rPr>
              <w:t>30</w:t>
            </w:r>
            <w:r w:rsidR="007A40F5"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7A40F5" w:rsidRPr="00367094">
              <w:rPr>
                <w:rFonts w:ascii="Browallia New" w:hAnsi="Browallia New" w:cs="Browallia New"/>
                <w:sz w:val="28"/>
                <w:szCs w:val="28"/>
                <w:cs/>
              </w:rPr>
              <w:t xml:space="preserve"> </w:t>
            </w:r>
            <w:r w:rsidR="0031313D" w:rsidRPr="00367094">
              <w:rPr>
                <w:rFonts w:ascii="Browallia New" w:hAnsi="Browallia New" w:cs="Browallia New"/>
                <w:sz w:val="28"/>
                <w:szCs w:val="28"/>
              </w:rPr>
              <w:t>2566</w:t>
            </w:r>
          </w:p>
        </w:tc>
        <w:tc>
          <w:tcPr>
            <w:tcW w:w="2268" w:type="dxa"/>
            <w:tcBorders>
              <w:top w:val="single" w:sz="4" w:space="0" w:color="auto"/>
              <w:left w:val="nil"/>
              <w:bottom w:val="single" w:sz="12" w:space="0" w:color="auto"/>
            </w:tcBorders>
          </w:tcPr>
          <w:p w14:paraId="2AE09372" w14:textId="3E9B6711" w:rsidR="00F32A11" w:rsidRPr="00367094" w:rsidRDefault="00EB77F5"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190,707</w:t>
            </w:r>
          </w:p>
        </w:tc>
        <w:tc>
          <w:tcPr>
            <w:tcW w:w="284" w:type="dxa"/>
            <w:tcBorders>
              <w:top w:val="nil"/>
              <w:left w:val="nil"/>
              <w:bottom w:val="nil"/>
            </w:tcBorders>
          </w:tcPr>
          <w:p w14:paraId="04854CBE" w14:textId="77777777" w:rsidR="00F32A11" w:rsidRPr="00367094" w:rsidRDefault="00F32A11" w:rsidP="007932B2">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tcPr>
          <w:p w14:paraId="08DDBDB7" w14:textId="6416BC29" w:rsidR="00F32A11" w:rsidRPr="00367094" w:rsidRDefault="00895197"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73,852</w:t>
            </w:r>
          </w:p>
        </w:tc>
      </w:tr>
    </w:tbl>
    <w:p w14:paraId="6BA947B0" w14:textId="77777777" w:rsidR="00313FCE" w:rsidRPr="00367094"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2023F170" w:rsidR="00175679" w:rsidRPr="00367094"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ลูกหนี้การค้าและลูกหนี้อื่น</w:t>
      </w:r>
      <w:r w:rsidR="00B804A7" w:rsidRPr="00367094">
        <w:rPr>
          <w:rFonts w:ascii="Browallia New" w:hAnsi="Browallia New" w:cs="Browallia New"/>
          <w:b/>
          <w:bCs/>
          <w:sz w:val="28"/>
          <w:szCs w:val="28"/>
          <w:lang w:val="en-GB"/>
        </w:rPr>
        <w:t xml:space="preserve"> - </w:t>
      </w:r>
      <w:r w:rsidR="00B804A7" w:rsidRPr="00367094">
        <w:rPr>
          <w:rFonts w:ascii="Browallia New" w:hAnsi="Browallia New" w:cs="Browallia New"/>
          <w:b/>
          <w:bCs/>
          <w:sz w:val="28"/>
          <w:szCs w:val="28"/>
          <w:cs/>
          <w:lang w:val="en-GB"/>
        </w:rPr>
        <w:t>สุทธิ</w:t>
      </w:r>
    </w:p>
    <w:p w14:paraId="5CEAB5D1" w14:textId="77777777" w:rsidR="00340C41" w:rsidRPr="00367094"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267" w:type="dxa"/>
        <w:tblInd w:w="336" w:type="dxa"/>
        <w:tblLayout w:type="fixed"/>
        <w:tblLook w:val="0000" w:firstRow="0" w:lastRow="0" w:firstColumn="0" w:lastColumn="0" w:noHBand="0" w:noVBand="0"/>
      </w:tblPr>
      <w:tblGrid>
        <w:gridCol w:w="3831"/>
        <w:gridCol w:w="1204"/>
        <w:gridCol w:w="236"/>
        <w:gridCol w:w="1150"/>
        <w:gridCol w:w="236"/>
        <w:gridCol w:w="1170"/>
        <w:gridCol w:w="236"/>
        <w:gridCol w:w="1204"/>
      </w:tblGrid>
      <w:tr w:rsidR="00231321" w:rsidRPr="00367094" w14:paraId="74E70DA9" w14:textId="77777777" w:rsidTr="005B6EDE">
        <w:trPr>
          <w:tblHeader/>
        </w:trPr>
        <w:tc>
          <w:tcPr>
            <w:tcW w:w="3831" w:type="dxa"/>
          </w:tcPr>
          <w:p w14:paraId="6A87AB83" w14:textId="77777777" w:rsidR="00231321" w:rsidRPr="00367094"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367094"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367094"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367094"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367094"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367094" w:rsidRDefault="00231321" w:rsidP="009837DD">
            <w:pPr>
              <w:spacing w:line="240" w:lineRule="auto"/>
              <w:ind w:right="-10"/>
              <w:jc w:val="right"/>
              <w:rPr>
                <w:rFonts w:ascii="Browallia New" w:hAnsi="Browallia New" w:cs="Browallia New"/>
                <w:sz w:val="28"/>
                <w:szCs w:val="28"/>
              </w:rPr>
            </w:pPr>
            <w:r w:rsidRPr="00367094">
              <w:rPr>
                <w:rFonts w:ascii="Browallia New" w:hAnsi="Browallia New" w:cs="Browallia New"/>
                <w:sz w:val="27"/>
                <w:szCs w:val="27"/>
                <w:cs/>
              </w:rPr>
              <w:t xml:space="preserve">(หน่วย </w:t>
            </w:r>
            <w:r w:rsidRPr="00367094">
              <w:rPr>
                <w:rFonts w:ascii="Browallia New" w:hAnsi="Browallia New" w:cs="Browallia New"/>
                <w:sz w:val="27"/>
                <w:szCs w:val="27"/>
                <w:lang w:val="en-GB"/>
              </w:rPr>
              <w:t xml:space="preserve">: </w:t>
            </w:r>
            <w:r w:rsidRPr="00367094">
              <w:rPr>
                <w:rFonts w:ascii="Browallia New" w:hAnsi="Browallia New" w:cs="Browallia New"/>
                <w:sz w:val="27"/>
                <w:szCs w:val="27"/>
                <w:cs/>
              </w:rPr>
              <w:t>พันบาท)</w:t>
            </w:r>
          </w:p>
        </w:tc>
      </w:tr>
      <w:tr w:rsidR="007D351A" w:rsidRPr="00367094" w14:paraId="3A38E75B" w14:textId="77777777" w:rsidTr="005B6EDE">
        <w:trPr>
          <w:tblHeader/>
        </w:trPr>
        <w:tc>
          <w:tcPr>
            <w:tcW w:w="3831" w:type="dxa"/>
          </w:tcPr>
          <w:p w14:paraId="64455328" w14:textId="77777777" w:rsidR="007D351A" w:rsidRPr="00367094"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367094" w:rsidRDefault="007D351A" w:rsidP="003A1799">
            <w:pPr>
              <w:spacing w:line="240" w:lineRule="auto"/>
              <w:ind w:right="-10"/>
              <w:jc w:val="center"/>
              <w:rPr>
                <w:rFonts w:ascii="Browallia New" w:eastAsia="SimSun" w:hAnsi="Browallia New" w:cs="Browallia New"/>
                <w:sz w:val="28"/>
                <w:szCs w:val="28"/>
                <w:lang w:val="en-GB"/>
              </w:rPr>
            </w:pPr>
            <w:r w:rsidRPr="00367094">
              <w:rPr>
                <w:rFonts w:ascii="Browallia New" w:hAnsi="Browallia New" w:cs="Browallia New"/>
                <w:sz w:val="27"/>
                <w:szCs w:val="27"/>
                <w:cs/>
              </w:rPr>
              <w:t>งบการเงินรวม</w:t>
            </w:r>
          </w:p>
        </w:tc>
        <w:tc>
          <w:tcPr>
            <w:tcW w:w="236" w:type="dxa"/>
          </w:tcPr>
          <w:p w14:paraId="28088A69" w14:textId="77777777" w:rsidR="007D351A" w:rsidRPr="00367094"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367094" w:rsidRDefault="007D351A" w:rsidP="003A1799">
            <w:pPr>
              <w:spacing w:line="240" w:lineRule="auto"/>
              <w:ind w:right="-10"/>
              <w:jc w:val="center"/>
              <w:rPr>
                <w:rFonts w:ascii="Browallia New" w:eastAsia="SimSun" w:hAnsi="Browallia New" w:cs="Browallia New"/>
                <w:sz w:val="28"/>
                <w:szCs w:val="28"/>
                <w:lang w:val="en-GB"/>
              </w:rPr>
            </w:pPr>
            <w:r w:rsidRPr="00367094">
              <w:rPr>
                <w:rFonts w:ascii="Browallia New" w:hAnsi="Browallia New" w:cs="Browallia New"/>
                <w:sz w:val="27"/>
                <w:szCs w:val="27"/>
                <w:cs/>
              </w:rPr>
              <w:t>งบการเงินเฉพาะของบริษัท</w:t>
            </w:r>
          </w:p>
        </w:tc>
      </w:tr>
      <w:tr w:rsidR="00E0126D" w:rsidRPr="00367094" w14:paraId="6BF138F6" w14:textId="77777777" w:rsidTr="005B6EDE">
        <w:trPr>
          <w:tblHeader/>
        </w:trPr>
        <w:tc>
          <w:tcPr>
            <w:tcW w:w="3831" w:type="dxa"/>
          </w:tcPr>
          <w:p w14:paraId="332CD3DD" w14:textId="77777777" w:rsidR="00E0126D" w:rsidRPr="00367094" w:rsidRDefault="00E0126D" w:rsidP="00E0126D">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1DDC95AC" w:rsidR="00E0126D" w:rsidRPr="00367094" w:rsidRDefault="00D620D9" w:rsidP="00E0126D">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E0126D" w:rsidRPr="00367094">
              <w:rPr>
                <w:rFonts w:ascii="Browallia New" w:hAnsi="Browallia New" w:cs="Browallia New"/>
                <w:sz w:val="28"/>
                <w:szCs w:val="28"/>
              </w:rPr>
              <w:t>2566</w:t>
            </w:r>
          </w:p>
        </w:tc>
        <w:tc>
          <w:tcPr>
            <w:tcW w:w="236" w:type="dxa"/>
            <w:tcBorders>
              <w:top w:val="single" w:sz="4" w:space="0" w:color="auto"/>
            </w:tcBorders>
            <w:vAlign w:val="bottom"/>
          </w:tcPr>
          <w:p w14:paraId="0095FFEA" w14:textId="77777777" w:rsidR="00E0126D" w:rsidRPr="00367094" w:rsidRDefault="00E0126D" w:rsidP="00E0126D">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5BE3D3D1" w:rsidR="00E0126D" w:rsidRPr="00367094" w:rsidRDefault="00E0126D" w:rsidP="00E0126D">
            <w:pPr>
              <w:spacing w:line="240" w:lineRule="auto"/>
              <w:ind w:right="-10"/>
              <w:jc w:val="center"/>
              <w:rPr>
                <w:rFonts w:ascii="Browallia New" w:eastAsia="SimSun"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6" w:type="dxa"/>
          </w:tcPr>
          <w:p w14:paraId="04AE47D7" w14:textId="77777777" w:rsidR="00E0126D" w:rsidRPr="00367094" w:rsidRDefault="00E0126D" w:rsidP="00E0126D">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4105298D" w:rsidR="00E0126D" w:rsidRPr="00367094" w:rsidRDefault="00D620D9" w:rsidP="00E0126D">
            <w:pPr>
              <w:spacing w:line="240" w:lineRule="auto"/>
              <w:ind w:right="-10"/>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E0126D" w:rsidRPr="00367094">
              <w:rPr>
                <w:rFonts w:ascii="Browallia New" w:hAnsi="Browallia New" w:cs="Browallia New"/>
                <w:sz w:val="28"/>
                <w:szCs w:val="28"/>
              </w:rPr>
              <w:t>2566</w:t>
            </w:r>
          </w:p>
        </w:tc>
        <w:tc>
          <w:tcPr>
            <w:tcW w:w="236" w:type="dxa"/>
            <w:tcBorders>
              <w:top w:val="single" w:sz="4" w:space="0" w:color="auto"/>
            </w:tcBorders>
            <w:vAlign w:val="bottom"/>
          </w:tcPr>
          <w:p w14:paraId="739ECA7F" w14:textId="77777777" w:rsidR="00E0126D" w:rsidRPr="00367094" w:rsidRDefault="00E0126D" w:rsidP="00E0126D">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6294BFDE" w:rsidR="00E0126D" w:rsidRPr="00367094" w:rsidRDefault="00E0126D" w:rsidP="00E0126D">
            <w:pPr>
              <w:spacing w:line="240" w:lineRule="auto"/>
              <w:ind w:right="-10"/>
              <w:jc w:val="center"/>
              <w:rPr>
                <w:rFonts w:ascii="Browallia New" w:eastAsia="SimSun"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7D351A" w:rsidRPr="00367094" w14:paraId="06956D5A" w14:textId="77777777" w:rsidTr="005B6EDE">
        <w:trPr>
          <w:trHeight w:hRule="exact" w:val="307"/>
        </w:trPr>
        <w:tc>
          <w:tcPr>
            <w:tcW w:w="3831" w:type="dxa"/>
          </w:tcPr>
          <w:p w14:paraId="5F03FB49" w14:textId="77777777" w:rsidR="007D351A" w:rsidRPr="00367094"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367094"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1E114D" w:rsidRPr="00367094" w14:paraId="2CC9D253" w14:textId="77777777" w:rsidTr="005B6EDE">
        <w:trPr>
          <w:trHeight w:val="346"/>
        </w:trPr>
        <w:tc>
          <w:tcPr>
            <w:tcW w:w="3831" w:type="dxa"/>
          </w:tcPr>
          <w:p w14:paraId="2D90D191" w14:textId="44CF521B" w:rsidR="001E114D" w:rsidRPr="00367094" w:rsidRDefault="001E114D" w:rsidP="001E114D">
            <w:pPr>
              <w:pStyle w:val="a"/>
              <w:tabs>
                <w:tab w:val="clear" w:pos="1080"/>
                <w:tab w:val="left" w:pos="540"/>
              </w:tabs>
              <w:rPr>
                <w:rFonts w:ascii="Browallia New" w:hAnsi="Browallia New" w:cs="Browallia New"/>
                <w:sz w:val="28"/>
                <w:szCs w:val="28"/>
                <w:cs/>
                <w:lang w:val="en-US"/>
              </w:rPr>
            </w:pPr>
            <w:r w:rsidRPr="00367094">
              <w:rPr>
                <w:rFonts w:ascii="Browallia New" w:hAnsi="Browallia New" w:cs="Browallia New"/>
                <w:sz w:val="28"/>
                <w:szCs w:val="28"/>
                <w:cs/>
                <w:lang w:val="en-GB"/>
              </w:rPr>
              <w:t xml:space="preserve">ลูกหนี้การค้า </w:t>
            </w:r>
            <w:r w:rsidRPr="00367094">
              <w:rPr>
                <w:rFonts w:ascii="Browallia New" w:hAnsi="Browallia New" w:cs="Browallia New"/>
                <w:sz w:val="28"/>
                <w:szCs w:val="28"/>
                <w:lang w:val="en-US"/>
              </w:rPr>
              <w:t xml:space="preserve">- </w:t>
            </w:r>
            <w:r w:rsidRPr="00367094">
              <w:rPr>
                <w:rFonts w:ascii="Browallia New" w:hAnsi="Browallia New" w:cs="Browallia New"/>
                <w:sz w:val="28"/>
                <w:szCs w:val="28"/>
                <w:cs/>
                <w:lang w:val="en-US"/>
              </w:rPr>
              <w:t>ลูกค้าทั่วไป</w:t>
            </w:r>
          </w:p>
        </w:tc>
        <w:tc>
          <w:tcPr>
            <w:tcW w:w="1204" w:type="dxa"/>
            <w:shd w:val="clear" w:color="auto" w:fill="auto"/>
          </w:tcPr>
          <w:p w14:paraId="27C4602C" w14:textId="3A6B30F6" w:rsidR="001E114D" w:rsidRPr="00367094" w:rsidRDefault="003B1845" w:rsidP="001E114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19,202</w:t>
            </w:r>
          </w:p>
        </w:tc>
        <w:tc>
          <w:tcPr>
            <w:tcW w:w="236" w:type="dxa"/>
            <w:vAlign w:val="bottom"/>
          </w:tcPr>
          <w:p w14:paraId="33AA502D" w14:textId="77084823"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2EF958E0" w:rsidR="001E114D" w:rsidRPr="00367094"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28,512</w:t>
            </w:r>
          </w:p>
        </w:tc>
        <w:tc>
          <w:tcPr>
            <w:tcW w:w="236" w:type="dxa"/>
            <w:vAlign w:val="bottom"/>
          </w:tcPr>
          <w:p w14:paraId="565778F2"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015DEA1B" w:rsidR="001E114D" w:rsidRPr="00367094" w:rsidRDefault="00407DC4" w:rsidP="001E114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w:t>
            </w:r>
            <w:r w:rsidR="00313716">
              <w:rPr>
                <w:rFonts w:ascii="Browallia New" w:hAnsi="Browallia New" w:cs="Browallia New"/>
                <w:sz w:val="28"/>
                <w:szCs w:val="28"/>
                <w:lang w:val="en-US" w:bidi="th-TH"/>
              </w:rPr>
              <w:t>379</w:t>
            </w:r>
          </w:p>
        </w:tc>
        <w:tc>
          <w:tcPr>
            <w:tcW w:w="236" w:type="dxa"/>
            <w:vAlign w:val="bottom"/>
          </w:tcPr>
          <w:p w14:paraId="2F5A7ED8"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42EE4102" w:rsidR="001E114D" w:rsidRPr="00367094"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2,740</w:t>
            </w:r>
          </w:p>
        </w:tc>
      </w:tr>
      <w:tr w:rsidR="001E114D" w:rsidRPr="00367094" w14:paraId="24E2C251" w14:textId="77777777" w:rsidTr="001E114D">
        <w:trPr>
          <w:trHeight w:val="186"/>
        </w:trPr>
        <w:tc>
          <w:tcPr>
            <w:tcW w:w="3831" w:type="dxa"/>
          </w:tcPr>
          <w:p w14:paraId="55968E4C" w14:textId="1CFD4E9A"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ค่าเผื่อผลขาดทุนด้านเครดิตที่คาดว่า</w:t>
            </w:r>
            <w:r w:rsidRPr="00367094">
              <w:rPr>
                <w:rFonts w:ascii="Browallia New" w:hAnsi="Browallia New" w:cs="Browallia New"/>
                <w:sz w:val="28"/>
                <w:szCs w:val="28"/>
                <w:cs/>
              </w:rPr>
              <w:br/>
              <w:t xml:space="preserve">  จะเกิดขึ้น</w:t>
            </w:r>
          </w:p>
        </w:tc>
        <w:tc>
          <w:tcPr>
            <w:tcW w:w="1204" w:type="dxa"/>
            <w:tcBorders>
              <w:bottom w:val="single" w:sz="4" w:space="0" w:color="auto"/>
            </w:tcBorders>
            <w:shd w:val="clear" w:color="auto" w:fill="auto"/>
            <w:vAlign w:val="bottom"/>
          </w:tcPr>
          <w:p w14:paraId="0BDDD2C7" w14:textId="1E6FCF63" w:rsidR="001E114D" w:rsidRPr="00367094" w:rsidRDefault="003B1845" w:rsidP="001E114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(2,990)</w:t>
            </w:r>
          </w:p>
        </w:tc>
        <w:tc>
          <w:tcPr>
            <w:tcW w:w="236" w:type="dxa"/>
            <w:vAlign w:val="bottom"/>
          </w:tcPr>
          <w:p w14:paraId="57EBD59D"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2ED3647D" w14:textId="77777777" w:rsidR="001E114D" w:rsidRPr="00367094"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7EC2E473" w:rsidR="001E114D" w:rsidRPr="00367094"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r w:rsidRPr="00367094">
              <w:rPr>
                <w:rFonts w:ascii="Browallia New" w:hAnsi="Browallia New" w:cs="Browallia New"/>
                <w:sz w:val="28"/>
                <w:szCs w:val="28"/>
                <w:lang w:val="en-US" w:bidi="th-TH"/>
              </w:rPr>
              <w:t>(2,990)</w:t>
            </w:r>
          </w:p>
        </w:tc>
        <w:tc>
          <w:tcPr>
            <w:tcW w:w="236" w:type="dxa"/>
            <w:vAlign w:val="bottom"/>
          </w:tcPr>
          <w:p w14:paraId="6CCE6305"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52BEE16E" w:rsidR="001E114D" w:rsidRPr="00367094" w:rsidRDefault="00037456" w:rsidP="001E114D">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236" w:type="dxa"/>
            <w:vAlign w:val="bottom"/>
          </w:tcPr>
          <w:p w14:paraId="2092D077"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4940D1A7" w:rsidR="001E114D" w:rsidRPr="00367094" w:rsidRDefault="001E114D" w:rsidP="001E114D">
            <w:pPr>
              <w:pStyle w:val="acctfourfigures"/>
              <w:tabs>
                <w:tab w:val="clear" w:pos="765"/>
              </w:tabs>
              <w:spacing w:line="240" w:lineRule="auto"/>
              <w:ind w:left="-117"/>
              <w:jc w:val="right"/>
              <w:rPr>
                <w:rFonts w:ascii="Browallia New" w:hAnsi="Browallia New" w:cs="Browallia New"/>
                <w:sz w:val="28"/>
                <w:szCs w:val="28"/>
              </w:rPr>
            </w:pPr>
            <w:r w:rsidRPr="00367094">
              <w:rPr>
                <w:rFonts w:ascii="Browallia New" w:hAnsi="Browallia New" w:cs="Browallia New"/>
                <w:sz w:val="28"/>
                <w:szCs w:val="28"/>
              </w:rPr>
              <w:t xml:space="preserve">   </w:t>
            </w:r>
            <w:r w:rsidRPr="00367094">
              <w:rPr>
                <w:rFonts w:ascii="Browallia New" w:hAnsi="Browallia New" w:cs="Browallia New"/>
                <w:sz w:val="28"/>
                <w:szCs w:val="28"/>
                <w:rtl/>
              </w:rP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rtl/>
              </w:rPr>
              <w:t>-</w:t>
            </w:r>
          </w:p>
        </w:tc>
      </w:tr>
      <w:tr w:rsidR="001E114D" w:rsidRPr="00367094" w14:paraId="00155B7E" w14:textId="77777777" w:rsidTr="005B6EDE">
        <w:tc>
          <w:tcPr>
            <w:tcW w:w="3831" w:type="dxa"/>
          </w:tcPr>
          <w:p w14:paraId="2A4553FA"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3DF1A314" w:rsidR="001E114D" w:rsidRPr="00367094" w:rsidRDefault="008F438E" w:rsidP="001E114D">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16,212</w:t>
            </w:r>
          </w:p>
        </w:tc>
        <w:tc>
          <w:tcPr>
            <w:tcW w:w="236" w:type="dxa"/>
            <w:vAlign w:val="bottom"/>
          </w:tcPr>
          <w:p w14:paraId="3B9B92C3"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15C31634" w:rsidR="001E114D" w:rsidRPr="00367094"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25,522</w:t>
            </w:r>
          </w:p>
        </w:tc>
        <w:tc>
          <w:tcPr>
            <w:tcW w:w="236" w:type="dxa"/>
            <w:vAlign w:val="bottom"/>
          </w:tcPr>
          <w:p w14:paraId="4E9ACA6A"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6A037730" w:rsidR="001E114D" w:rsidRPr="00367094" w:rsidRDefault="00FB59FC" w:rsidP="001E114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1,379</w:t>
            </w:r>
          </w:p>
        </w:tc>
        <w:tc>
          <w:tcPr>
            <w:tcW w:w="236" w:type="dxa"/>
            <w:vAlign w:val="bottom"/>
          </w:tcPr>
          <w:p w14:paraId="70A96522" w14:textId="77777777" w:rsidR="001E114D" w:rsidRPr="00367094"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56B7CB09" w:rsidR="001E114D" w:rsidRPr="00367094"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2,740</w:t>
            </w:r>
          </w:p>
        </w:tc>
      </w:tr>
      <w:tr w:rsidR="002B308E" w:rsidRPr="00367094" w14:paraId="2C3F05CB" w14:textId="77777777" w:rsidTr="005B6EDE">
        <w:trPr>
          <w:trHeight w:val="68"/>
        </w:trPr>
        <w:tc>
          <w:tcPr>
            <w:tcW w:w="3831" w:type="dxa"/>
          </w:tcPr>
          <w:p w14:paraId="190933F4"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3EA978F4"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B308E" w:rsidRPr="00367094" w14:paraId="7E6C2904" w14:textId="77777777" w:rsidTr="005B6EDE">
        <w:tc>
          <w:tcPr>
            <w:tcW w:w="3831" w:type="dxa"/>
          </w:tcPr>
          <w:p w14:paraId="45A205DF" w14:textId="52E07180"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 xml:space="preserve">ลูกหนี้อื่น </w:t>
            </w:r>
            <w:r w:rsidRPr="00367094">
              <w:rPr>
                <w:rFonts w:ascii="Browallia New" w:hAnsi="Browallia New" w:cs="Browallia New"/>
                <w:sz w:val="28"/>
                <w:szCs w:val="28"/>
              </w:rPr>
              <w:t>-</w:t>
            </w:r>
            <w:r w:rsidRPr="00367094">
              <w:rPr>
                <w:rFonts w:ascii="Browallia New" w:hAnsi="Browallia New" w:cs="Browallia New"/>
                <w:sz w:val="28"/>
                <w:szCs w:val="28"/>
                <w:cs/>
              </w:rPr>
              <w:t xml:space="preserve"> ลูกค้าทั่วไป</w:t>
            </w:r>
          </w:p>
        </w:tc>
        <w:tc>
          <w:tcPr>
            <w:tcW w:w="1204" w:type="dxa"/>
          </w:tcPr>
          <w:p w14:paraId="73C8055D" w14:textId="398AD663"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132A73E" w14:textId="076F2AEC"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36" w:type="dxa"/>
            <w:vAlign w:val="bottom"/>
          </w:tcPr>
          <w:p w14:paraId="4F46CBFD"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70" w:type="dxa"/>
            <w:vAlign w:val="bottom"/>
          </w:tcPr>
          <w:p w14:paraId="6A0C9A46" w14:textId="295BD311" w:rsidR="002B308E" w:rsidRPr="00367094" w:rsidRDefault="002B308E" w:rsidP="002B308E">
            <w:pPr>
              <w:pStyle w:val="acctfourfigures"/>
              <w:tabs>
                <w:tab w:val="clear" w:pos="765"/>
              </w:tabs>
              <w:spacing w:line="240" w:lineRule="auto"/>
              <w:ind w:left="-117"/>
              <w:jc w:val="center"/>
              <w:rPr>
                <w:rFonts w:ascii="Browallia New" w:hAnsi="Browallia New" w:cs="Browallia New"/>
                <w:sz w:val="28"/>
                <w:szCs w:val="28"/>
                <w:highlight w:val="cyan"/>
              </w:rPr>
            </w:pPr>
          </w:p>
        </w:tc>
        <w:tc>
          <w:tcPr>
            <w:tcW w:w="236" w:type="dxa"/>
            <w:vAlign w:val="bottom"/>
          </w:tcPr>
          <w:p w14:paraId="008768D1"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204" w:type="dxa"/>
            <w:vAlign w:val="bottom"/>
          </w:tcPr>
          <w:p w14:paraId="65CCD74A" w14:textId="5CEDA9B1"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2B308E" w:rsidRPr="00367094" w14:paraId="23A8E57E" w14:textId="77777777" w:rsidTr="005B6EDE">
        <w:tc>
          <w:tcPr>
            <w:tcW w:w="3831" w:type="dxa"/>
          </w:tcPr>
          <w:p w14:paraId="1991D160" w14:textId="2493D8B3"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367094">
              <w:rPr>
                <w:rFonts w:ascii="Browallia New" w:hAnsi="Browallia New" w:cs="Browallia New"/>
                <w:sz w:val="28"/>
                <w:szCs w:val="28"/>
                <w:cs/>
              </w:rPr>
              <w:t>ค่าเบี้ยปรับค้างรับ</w:t>
            </w:r>
          </w:p>
        </w:tc>
        <w:tc>
          <w:tcPr>
            <w:tcW w:w="1204" w:type="dxa"/>
            <w:shd w:val="clear" w:color="auto" w:fill="FFFFFF" w:themeFill="background1"/>
          </w:tcPr>
          <w:p w14:paraId="0A1A1A0F" w14:textId="669CB596" w:rsidR="002B308E" w:rsidRPr="00367094" w:rsidRDefault="00CC676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48,748</w:t>
            </w:r>
          </w:p>
        </w:tc>
        <w:tc>
          <w:tcPr>
            <w:tcW w:w="236" w:type="dxa"/>
            <w:vAlign w:val="bottom"/>
          </w:tcPr>
          <w:p w14:paraId="26665E2F"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037F569" w14:textId="78377745" w:rsidR="002B308E" w:rsidRPr="00367094" w:rsidRDefault="002B308E"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367094">
              <w:rPr>
                <w:rFonts w:ascii="Browallia New" w:hAnsi="Browallia New" w:cs="Browallia New"/>
                <w:color w:val="000000" w:themeColor="text1"/>
                <w:sz w:val="28"/>
                <w:szCs w:val="28"/>
                <w:lang w:val="en-US" w:bidi="th-TH"/>
              </w:rPr>
              <w:t>46,319</w:t>
            </w:r>
          </w:p>
        </w:tc>
        <w:tc>
          <w:tcPr>
            <w:tcW w:w="236" w:type="dxa"/>
            <w:vAlign w:val="bottom"/>
          </w:tcPr>
          <w:p w14:paraId="3DCE89CC"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78929FB" w14:textId="56D4D877" w:rsidR="002B308E" w:rsidRPr="00367094" w:rsidRDefault="000A578F" w:rsidP="002B308E">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c>
          <w:tcPr>
            <w:tcW w:w="236" w:type="dxa"/>
            <w:vAlign w:val="bottom"/>
          </w:tcPr>
          <w:p w14:paraId="241C57FB"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63F4EA2A"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bidi="th-TH"/>
              </w:rPr>
            </w:pPr>
            <w:r w:rsidRPr="00367094">
              <w:rPr>
                <w:rFonts w:ascii="Browallia New" w:hAnsi="Browallia New" w:cs="Browallia New"/>
                <w:sz w:val="28"/>
                <w:szCs w:val="28"/>
              </w:rPr>
              <w:t xml:space="preserve">   </w:t>
            </w:r>
            <w:r w:rsidRPr="00367094">
              <w:rPr>
                <w:rFonts w:ascii="Browallia New" w:hAnsi="Browallia New" w:cs="Browallia New"/>
                <w:sz w:val="28"/>
                <w:szCs w:val="28"/>
                <w:rtl/>
              </w:rP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rtl/>
              </w:rPr>
              <w:t>-</w:t>
            </w:r>
          </w:p>
        </w:tc>
      </w:tr>
      <w:tr w:rsidR="002B308E" w:rsidRPr="00367094" w14:paraId="30F0627C" w14:textId="77777777">
        <w:tc>
          <w:tcPr>
            <w:tcW w:w="3831" w:type="dxa"/>
            <w:vAlign w:val="bottom"/>
          </w:tcPr>
          <w:p w14:paraId="4E3D4A2D" w14:textId="1CE3E59E"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367094">
              <w:rPr>
                <w:rFonts w:ascii="Browallia New" w:hAnsi="Browallia New" w:cs="Browallia New"/>
                <w:sz w:val="28"/>
                <w:szCs w:val="28"/>
                <w:cs/>
              </w:rPr>
              <w:t>ค่าเบี้ยประกันภัยจ่ายแทนลูกค้า</w:t>
            </w:r>
          </w:p>
        </w:tc>
        <w:tc>
          <w:tcPr>
            <w:tcW w:w="1204" w:type="dxa"/>
            <w:shd w:val="clear" w:color="auto" w:fill="FFFFFF" w:themeFill="background1"/>
            <w:vAlign w:val="bottom"/>
          </w:tcPr>
          <w:p w14:paraId="20537684" w14:textId="1A78CCEC" w:rsidR="002B308E" w:rsidRPr="00367094" w:rsidRDefault="00CC6762" w:rsidP="002B308E">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Pr>
                <w:rFonts w:ascii="Browallia New" w:hAnsi="Browallia New" w:cs="Browallia New"/>
                <w:color w:val="000000" w:themeColor="text1"/>
                <w:sz w:val="28"/>
                <w:szCs w:val="28"/>
                <w:lang w:val="en-US"/>
              </w:rPr>
              <w:t>1,309</w:t>
            </w:r>
          </w:p>
        </w:tc>
        <w:tc>
          <w:tcPr>
            <w:tcW w:w="236" w:type="dxa"/>
            <w:vAlign w:val="bottom"/>
          </w:tcPr>
          <w:p w14:paraId="3CF67B72"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56EAA7EB" w14:textId="02E77C9E"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color w:val="000000" w:themeColor="text1"/>
                <w:sz w:val="28"/>
                <w:szCs w:val="28"/>
                <w:lang w:val="en-US" w:bidi="th-TH"/>
              </w:rPr>
              <w:t>1,945</w:t>
            </w:r>
          </w:p>
        </w:tc>
        <w:tc>
          <w:tcPr>
            <w:tcW w:w="236" w:type="dxa"/>
            <w:vAlign w:val="bottom"/>
          </w:tcPr>
          <w:p w14:paraId="0338C49B"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3E81409F" w:rsidR="002B308E" w:rsidRPr="00367094" w:rsidRDefault="000A578F" w:rsidP="002B308E">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c>
          <w:tcPr>
            <w:tcW w:w="236" w:type="dxa"/>
            <w:vAlign w:val="bottom"/>
          </w:tcPr>
          <w:p w14:paraId="796C8507"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45C83B8D"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rPr>
              <w:t xml:space="preserve">   </w:t>
            </w:r>
            <w:r w:rsidRPr="00367094">
              <w:rPr>
                <w:rFonts w:ascii="Browallia New" w:hAnsi="Browallia New" w:cs="Browallia New"/>
                <w:sz w:val="28"/>
                <w:szCs w:val="28"/>
                <w:rtl/>
              </w:rP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rtl/>
              </w:rPr>
              <w:t>-</w:t>
            </w:r>
          </w:p>
        </w:tc>
      </w:tr>
      <w:tr w:rsidR="002B308E" w:rsidRPr="00367094" w14:paraId="0BE96731" w14:textId="77777777" w:rsidTr="005B6EDE">
        <w:tc>
          <w:tcPr>
            <w:tcW w:w="3831" w:type="dxa"/>
          </w:tcPr>
          <w:p w14:paraId="4877C0BA" w14:textId="62EA496F"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367094">
              <w:rPr>
                <w:rFonts w:ascii="Browallia New" w:hAnsi="Browallia New" w:cs="Browallia New"/>
                <w:sz w:val="28"/>
                <w:szCs w:val="28"/>
                <w:cs/>
              </w:rPr>
              <w:t>อื่นๆ</w:t>
            </w:r>
          </w:p>
        </w:tc>
        <w:tc>
          <w:tcPr>
            <w:tcW w:w="1204" w:type="dxa"/>
            <w:tcBorders>
              <w:bottom w:val="single" w:sz="4" w:space="0" w:color="auto"/>
            </w:tcBorders>
            <w:shd w:val="clear" w:color="auto" w:fill="FFFFFF" w:themeFill="background1"/>
          </w:tcPr>
          <w:p w14:paraId="35297118" w14:textId="18D048CC" w:rsidR="002B308E" w:rsidRPr="00367094" w:rsidRDefault="00CC676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89,287</w:t>
            </w:r>
          </w:p>
        </w:tc>
        <w:tc>
          <w:tcPr>
            <w:tcW w:w="236" w:type="dxa"/>
            <w:vAlign w:val="bottom"/>
          </w:tcPr>
          <w:p w14:paraId="11E47CA4"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4" w:space="0" w:color="auto"/>
            </w:tcBorders>
            <w:vAlign w:val="bottom"/>
          </w:tcPr>
          <w:p w14:paraId="058E47AB" w14:textId="05A47844"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73,168</w:t>
            </w:r>
          </w:p>
        </w:tc>
        <w:tc>
          <w:tcPr>
            <w:tcW w:w="236" w:type="dxa"/>
            <w:vAlign w:val="bottom"/>
          </w:tcPr>
          <w:p w14:paraId="3E60256A"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53C50E14" w:rsidR="002B308E" w:rsidRPr="00367094" w:rsidRDefault="000A578F" w:rsidP="002B308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20,086</w:t>
            </w:r>
          </w:p>
        </w:tc>
        <w:tc>
          <w:tcPr>
            <w:tcW w:w="236" w:type="dxa"/>
            <w:vAlign w:val="bottom"/>
          </w:tcPr>
          <w:p w14:paraId="4A122C0E"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2DA17873"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bidi="th-TH"/>
              </w:rPr>
              <w:t>14,983</w:t>
            </w:r>
          </w:p>
        </w:tc>
      </w:tr>
      <w:tr w:rsidR="002B308E" w:rsidRPr="00367094" w14:paraId="2318CEA6" w14:textId="77777777" w:rsidTr="005B6EDE">
        <w:tc>
          <w:tcPr>
            <w:tcW w:w="3831" w:type="dxa"/>
          </w:tcPr>
          <w:p w14:paraId="14286D23"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367094">
              <w:rPr>
                <w:rFonts w:ascii="Browallia New" w:hAnsi="Browallia New" w:cs="Browallia New"/>
                <w:sz w:val="28"/>
                <w:szCs w:val="28"/>
                <w:cs/>
              </w:rPr>
              <w:t>รวม</w:t>
            </w:r>
          </w:p>
        </w:tc>
        <w:tc>
          <w:tcPr>
            <w:tcW w:w="1204" w:type="dxa"/>
            <w:tcBorders>
              <w:top w:val="single" w:sz="4" w:space="0" w:color="auto"/>
            </w:tcBorders>
            <w:shd w:val="clear" w:color="auto" w:fill="FFFFFF" w:themeFill="background1"/>
          </w:tcPr>
          <w:p w14:paraId="6DEFA33D" w14:textId="17FB3311" w:rsidR="002B308E" w:rsidRPr="00367094" w:rsidRDefault="00CC676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139,344</w:t>
            </w:r>
          </w:p>
        </w:tc>
        <w:tc>
          <w:tcPr>
            <w:tcW w:w="236" w:type="dxa"/>
            <w:vAlign w:val="bottom"/>
          </w:tcPr>
          <w:p w14:paraId="1D565EF6"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tcBorders>
            <w:vAlign w:val="bottom"/>
          </w:tcPr>
          <w:p w14:paraId="1585CA54" w14:textId="11A68B65"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121,432</w:t>
            </w:r>
          </w:p>
        </w:tc>
        <w:tc>
          <w:tcPr>
            <w:tcW w:w="236" w:type="dxa"/>
            <w:vAlign w:val="bottom"/>
          </w:tcPr>
          <w:p w14:paraId="48AFAC84"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1DABA462" w:rsidR="002B308E" w:rsidRPr="00367094" w:rsidRDefault="000A578F" w:rsidP="002B308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20,086</w:t>
            </w:r>
          </w:p>
        </w:tc>
        <w:tc>
          <w:tcPr>
            <w:tcW w:w="236" w:type="dxa"/>
            <w:vAlign w:val="bottom"/>
          </w:tcPr>
          <w:p w14:paraId="662C0289"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2696A0A8"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bidi="th-TH"/>
              </w:rPr>
              <w:t>14,983</w:t>
            </w:r>
          </w:p>
        </w:tc>
      </w:tr>
      <w:tr w:rsidR="002B308E" w:rsidRPr="00367094" w14:paraId="540228A2" w14:textId="77777777" w:rsidTr="005B6EDE">
        <w:tc>
          <w:tcPr>
            <w:tcW w:w="3831" w:type="dxa"/>
          </w:tcPr>
          <w:p w14:paraId="1C96D138" w14:textId="504B43A9" w:rsidR="002B308E" w:rsidRPr="00367094" w:rsidRDefault="002B308E" w:rsidP="002B30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ค่าเผื่อผลขาดทุนด้านเครดิตที่คาดว่า</w:t>
            </w:r>
            <w:r w:rsidRPr="00367094">
              <w:rPr>
                <w:rFonts w:ascii="Browallia New" w:hAnsi="Browallia New" w:cs="Browallia New"/>
                <w:sz w:val="28"/>
                <w:szCs w:val="28"/>
                <w:cs/>
              </w:rPr>
              <w:b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cs/>
              </w:rPr>
              <w:t>จะเกิดขึ้น</w:t>
            </w:r>
          </w:p>
        </w:tc>
        <w:tc>
          <w:tcPr>
            <w:tcW w:w="1204" w:type="dxa"/>
            <w:tcBorders>
              <w:bottom w:val="single" w:sz="4" w:space="0" w:color="auto"/>
            </w:tcBorders>
            <w:shd w:val="clear" w:color="auto" w:fill="FFFFFF" w:themeFill="background1"/>
            <w:vAlign w:val="bottom"/>
          </w:tcPr>
          <w:p w14:paraId="60E505CB" w14:textId="29C5BC92" w:rsidR="002B308E" w:rsidRPr="00367094" w:rsidRDefault="00CC676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(40,930)</w:t>
            </w:r>
          </w:p>
        </w:tc>
        <w:tc>
          <w:tcPr>
            <w:tcW w:w="236" w:type="dxa"/>
            <w:vAlign w:val="bottom"/>
          </w:tcPr>
          <w:p w14:paraId="4D1C1C47"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4" w:space="0" w:color="auto"/>
            </w:tcBorders>
            <w:vAlign w:val="bottom"/>
          </w:tcPr>
          <w:p w14:paraId="4A75C056" w14:textId="3D3E5F20"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(36,140)</w:t>
            </w:r>
          </w:p>
        </w:tc>
        <w:tc>
          <w:tcPr>
            <w:tcW w:w="236" w:type="dxa"/>
            <w:vAlign w:val="bottom"/>
          </w:tcPr>
          <w:p w14:paraId="22607657"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591B260F" w:rsidR="002B308E" w:rsidRPr="00367094" w:rsidRDefault="00CC6762" w:rsidP="002B308E">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sz w:val="28"/>
                <w:szCs w:val="28"/>
                <w:lang w:bidi="th-TH"/>
              </w:rPr>
              <w:t>-</w:t>
            </w:r>
          </w:p>
        </w:tc>
        <w:tc>
          <w:tcPr>
            <w:tcW w:w="236" w:type="dxa"/>
            <w:vAlign w:val="bottom"/>
          </w:tcPr>
          <w:p w14:paraId="06D90935"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7B9E0E71"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rPr>
              <w:t xml:space="preserve">   </w:t>
            </w:r>
            <w:r w:rsidRPr="00367094">
              <w:rPr>
                <w:rFonts w:ascii="Browallia New" w:hAnsi="Browallia New" w:cs="Browallia New"/>
                <w:sz w:val="28"/>
                <w:szCs w:val="28"/>
                <w:rtl/>
              </w:rP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rtl/>
              </w:rPr>
              <w:t>-</w:t>
            </w:r>
          </w:p>
        </w:tc>
      </w:tr>
      <w:tr w:rsidR="002B308E" w:rsidRPr="00367094" w14:paraId="108B3A24" w14:textId="77777777" w:rsidTr="005B6EDE">
        <w:tc>
          <w:tcPr>
            <w:tcW w:w="3831" w:type="dxa"/>
          </w:tcPr>
          <w:p w14:paraId="6139C22F" w14:textId="506B66A1"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FFFFFF" w:themeFill="background1"/>
          </w:tcPr>
          <w:p w14:paraId="7FDB6C79" w14:textId="0AFE07D0" w:rsidR="002B308E" w:rsidRPr="00367094" w:rsidRDefault="00CC676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98,414</w:t>
            </w:r>
          </w:p>
        </w:tc>
        <w:tc>
          <w:tcPr>
            <w:tcW w:w="236" w:type="dxa"/>
            <w:vAlign w:val="bottom"/>
          </w:tcPr>
          <w:p w14:paraId="1FDD5FA9"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bottom w:val="single" w:sz="4" w:space="0" w:color="auto"/>
            </w:tcBorders>
            <w:vAlign w:val="bottom"/>
          </w:tcPr>
          <w:p w14:paraId="0AAB9A0F" w14:textId="1CD4171F"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85,292</w:t>
            </w:r>
          </w:p>
        </w:tc>
        <w:tc>
          <w:tcPr>
            <w:tcW w:w="236" w:type="dxa"/>
            <w:vAlign w:val="bottom"/>
          </w:tcPr>
          <w:p w14:paraId="7441E5BF"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vAlign w:val="bottom"/>
          </w:tcPr>
          <w:p w14:paraId="1F17C859" w14:textId="21A14B7E" w:rsidR="002B308E" w:rsidRPr="00367094" w:rsidRDefault="00CC6762" w:rsidP="002B308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20,086</w:t>
            </w:r>
          </w:p>
        </w:tc>
        <w:tc>
          <w:tcPr>
            <w:tcW w:w="236" w:type="dxa"/>
            <w:vAlign w:val="bottom"/>
          </w:tcPr>
          <w:p w14:paraId="6E6DD0D3"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799CF4D7"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bidi="th-TH"/>
              </w:rPr>
              <w:t>14,983</w:t>
            </w:r>
          </w:p>
        </w:tc>
      </w:tr>
      <w:tr w:rsidR="002B308E" w:rsidRPr="00367094" w14:paraId="589DFC3A" w14:textId="77777777" w:rsidTr="005B6EDE">
        <w:trPr>
          <w:trHeight w:val="314"/>
        </w:trPr>
        <w:tc>
          <w:tcPr>
            <w:tcW w:w="3831" w:type="dxa"/>
          </w:tcPr>
          <w:p w14:paraId="09BC8B80"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FFFFFF" w:themeFill="background1"/>
          </w:tcPr>
          <w:p w14:paraId="21407522" w14:textId="77777777"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tcBorders>
            <w:vAlign w:val="bottom"/>
          </w:tcPr>
          <w:p w14:paraId="157C87C1" w14:textId="22B1E4BC"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302A5F0F" w14:textId="1C203AFD"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r>
      <w:tr w:rsidR="002B308E" w:rsidRPr="00367094" w14:paraId="5D78B180" w14:textId="77777777" w:rsidTr="005B6EDE">
        <w:tc>
          <w:tcPr>
            <w:tcW w:w="3831" w:type="dxa"/>
          </w:tcPr>
          <w:p w14:paraId="3FE22944" w14:textId="47717170"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367094">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FFFFFF" w:themeFill="background1"/>
          </w:tcPr>
          <w:p w14:paraId="6255FAA1" w14:textId="66616910" w:rsidR="002B308E" w:rsidRPr="00367094" w:rsidRDefault="00CC6762" w:rsidP="002B308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114,626</w:t>
            </w:r>
          </w:p>
        </w:tc>
        <w:tc>
          <w:tcPr>
            <w:tcW w:w="236" w:type="dxa"/>
            <w:vAlign w:val="bottom"/>
          </w:tcPr>
          <w:p w14:paraId="177CE608"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12" w:space="0" w:color="auto"/>
            </w:tcBorders>
            <w:vAlign w:val="bottom"/>
          </w:tcPr>
          <w:p w14:paraId="2D9177D5" w14:textId="0F87BCCF"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color w:val="000000" w:themeColor="text1"/>
                <w:sz w:val="28"/>
                <w:szCs w:val="28"/>
                <w:lang w:val="en-US" w:bidi="th-TH"/>
              </w:rPr>
              <w:t>110,814</w:t>
            </w:r>
          </w:p>
        </w:tc>
        <w:tc>
          <w:tcPr>
            <w:tcW w:w="236" w:type="dxa"/>
            <w:vAlign w:val="bottom"/>
          </w:tcPr>
          <w:p w14:paraId="40AEDF53"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79328AA5" w:rsidR="002B308E" w:rsidRPr="00367094" w:rsidRDefault="00CC6762" w:rsidP="002B308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21,465</w:t>
            </w:r>
          </w:p>
        </w:tc>
        <w:tc>
          <w:tcPr>
            <w:tcW w:w="236" w:type="dxa"/>
            <w:vAlign w:val="bottom"/>
          </w:tcPr>
          <w:p w14:paraId="796D7AD7"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1569DC9C" w:rsidR="002B308E" w:rsidRPr="00367094"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bidi="th-TH"/>
              </w:rPr>
              <w:t>17,723</w:t>
            </w:r>
          </w:p>
        </w:tc>
      </w:tr>
    </w:tbl>
    <w:p w14:paraId="71E08409" w14:textId="77777777" w:rsidR="005F4B5E" w:rsidRPr="00367094"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367094"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367094"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67094">
        <w:rPr>
          <w:rFonts w:ascii="Browallia New" w:hAnsi="Browallia New" w:cs="Browallia New"/>
          <w:sz w:val="28"/>
          <w:szCs w:val="28"/>
        </w:rPr>
        <w:br w:type="page"/>
      </w:r>
    </w:p>
    <w:p w14:paraId="7C4A5D92" w14:textId="3528BBE8" w:rsidR="001A1745" w:rsidRPr="00367094" w:rsidRDefault="001A1745" w:rsidP="00D85BE6">
      <w:pPr>
        <w:pStyle w:val="a3"/>
        <w:tabs>
          <w:tab w:val="clear" w:pos="1080"/>
        </w:tabs>
        <w:ind w:left="426"/>
        <w:jc w:val="thaiDistribute"/>
        <w:rPr>
          <w:rFonts w:ascii="Browallia New" w:hAnsi="Browallia New" w:cs="Browallia New"/>
          <w:sz w:val="28"/>
          <w:szCs w:val="28"/>
        </w:rPr>
      </w:pPr>
      <w:r w:rsidRPr="00367094">
        <w:rPr>
          <w:rFonts w:ascii="Browallia New" w:hAnsi="Browallia New" w:cs="Browallia New"/>
          <w:sz w:val="28"/>
          <w:szCs w:val="28"/>
          <w:cs/>
        </w:rPr>
        <w:t xml:space="preserve">ยอดคงเหลือของลูกหนี้การค้า ณ วันที่ </w:t>
      </w:r>
      <w:r w:rsidR="00D620D9" w:rsidRPr="00367094">
        <w:rPr>
          <w:rFonts w:ascii="Browallia New" w:hAnsi="Browallia New" w:cs="Browallia New"/>
          <w:sz w:val="28"/>
          <w:szCs w:val="28"/>
          <w:lang w:val="en-US"/>
        </w:rPr>
        <w:t>30</w:t>
      </w:r>
      <w:r w:rsidR="00D620D9"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3B13C1" w:rsidRPr="00367094">
        <w:rPr>
          <w:rFonts w:ascii="Browallia New" w:hAnsi="Browallia New" w:cs="Browallia New"/>
          <w:sz w:val="28"/>
          <w:szCs w:val="28"/>
          <w:cs/>
        </w:rPr>
        <w:t xml:space="preserve"> </w:t>
      </w:r>
      <w:r w:rsidR="002B308E" w:rsidRPr="00367094">
        <w:rPr>
          <w:rFonts w:ascii="Browallia New" w:hAnsi="Browallia New" w:cs="Browallia New"/>
          <w:sz w:val="28"/>
          <w:szCs w:val="28"/>
        </w:rPr>
        <w:t>2566</w:t>
      </w:r>
      <w:r w:rsidRPr="00367094">
        <w:rPr>
          <w:rFonts w:ascii="Browallia New" w:hAnsi="Browallia New" w:cs="Browallia New"/>
          <w:sz w:val="28"/>
          <w:szCs w:val="28"/>
          <w:cs/>
        </w:rPr>
        <w:t xml:space="preserve"> และ วันที่ </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ธันวาคม </w:t>
      </w:r>
      <w:r w:rsidRPr="00367094">
        <w:rPr>
          <w:rFonts w:ascii="Browallia New" w:hAnsi="Browallia New" w:cs="Browallia New"/>
          <w:sz w:val="28"/>
          <w:szCs w:val="28"/>
        </w:rPr>
        <w:t>256</w:t>
      </w:r>
      <w:r w:rsidR="0069043B" w:rsidRPr="00367094">
        <w:rPr>
          <w:rFonts w:ascii="Browallia New" w:hAnsi="Browallia New" w:cs="Browallia New"/>
          <w:sz w:val="28"/>
          <w:szCs w:val="28"/>
          <w:lang w:val="en-US"/>
        </w:rPr>
        <w:t>5</w:t>
      </w:r>
      <w:r w:rsidRPr="00367094">
        <w:rPr>
          <w:rFonts w:ascii="Browallia New" w:hAnsi="Browallia New" w:cs="Browallia New"/>
          <w:sz w:val="28"/>
          <w:szCs w:val="28"/>
          <w:cs/>
        </w:rPr>
        <w:t xml:space="preserve"> จัดจำแนกตามอายุหนี้ได้ดังนี้</w:t>
      </w:r>
    </w:p>
    <w:p w14:paraId="76933153" w14:textId="77777777" w:rsidR="00A41BA8" w:rsidRPr="00367094"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204"/>
      </w:tblGrid>
      <w:tr w:rsidR="006971B8" w:rsidRPr="00367094" w14:paraId="3552AAEA" w14:textId="77777777" w:rsidTr="002E6CE8">
        <w:trPr>
          <w:tblHeader/>
        </w:trPr>
        <w:tc>
          <w:tcPr>
            <w:tcW w:w="3625" w:type="dxa"/>
          </w:tcPr>
          <w:p w14:paraId="62603DF7"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8" w:type="dxa"/>
            <w:gridSpan w:val="7"/>
          </w:tcPr>
          <w:p w14:paraId="213625BE" w14:textId="77777777" w:rsidR="006971B8" w:rsidRPr="00367094" w:rsidRDefault="006971B8" w:rsidP="001B4041">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6971B8" w:rsidRPr="00367094" w14:paraId="13028CC3" w14:textId="77777777" w:rsidTr="002E6CE8">
        <w:trPr>
          <w:tblHeader/>
        </w:trPr>
        <w:tc>
          <w:tcPr>
            <w:tcW w:w="3625" w:type="dxa"/>
          </w:tcPr>
          <w:p w14:paraId="3F73920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6" w:type="dxa"/>
          </w:tcPr>
          <w:p w14:paraId="0AB2636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789BFB3F"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2B308E" w:rsidRPr="00367094" w14:paraId="53F03DF4" w14:textId="77777777">
        <w:trPr>
          <w:tblHeader/>
        </w:trPr>
        <w:tc>
          <w:tcPr>
            <w:tcW w:w="3625" w:type="dxa"/>
          </w:tcPr>
          <w:p w14:paraId="63DEC577" w14:textId="77777777" w:rsidR="002B308E" w:rsidRPr="00367094" w:rsidRDefault="002B308E" w:rsidP="002B308E">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2CE867A8" w:rsidR="002B308E" w:rsidRPr="00367094" w:rsidRDefault="00D620D9" w:rsidP="002B308E">
            <w:pPr>
              <w:tabs>
                <w:tab w:val="clear" w:pos="680"/>
                <w:tab w:val="clear" w:pos="907"/>
              </w:tabs>
              <w:spacing w:line="240" w:lineRule="auto"/>
              <w:ind w:left="-109" w:right="-111"/>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2B308E" w:rsidRPr="00367094">
              <w:rPr>
                <w:rFonts w:ascii="Browallia New" w:hAnsi="Browallia New" w:cs="Browallia New"/>
                <w:sz w:val="28"/>
                <w:szCs w:val="28"/>
              </w:rPr>
              <w:t>2566</w:t>
            </w:r>
          </w:p>
        </w:tc>
        <w:tc>
          <w:tcPr>
            <w:tcW w:w="236" w:type="dxa"/>
            <w:tcBorders>
              <w:top w:val="single" w:sz="4" w:space="0" w:color="auto"/>
            </w:tcBorders>
            <w:vAlign w:val="bottom"/>
          </w:tcPr>
          <w:p w14:paraId="649EE9A0" w14:textId="77777777" w:rsidR="002B308E" w:rsidRPr="00367094"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49DB4D1" w:rsidR="002B308E" w:rsidRPr="00367094"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6" w:type="dxa"/>
          </w:tcPr>
          <w:p w14:paraId="1A9157AE" w14:textId="77777777" w:rsidR="002B308E" w:rsidRPr="00367094"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3AD077E2" w:rsidR="002B308E" w:rsidRPr="00367094" w:rsidRDefault="00D620D9" w:rsidP="002B308E">
            <w:pPr>
              <w:tabs>
                <w:tab w:val="clear" w:pos="680"/>
                <w:tab w:val="clear" w:pos="907"/>
              </w:tabs>
              <w:spacing w:line="240" w:lineRule="auto"/>
              <w:ind w:left="-109" w:right="-111"/>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2B308E" w:rsidRPr="00367094">
              <w:rPr>
                <w:rFonts w:ascii="Browallia New" w:hAnsi="Browallia New" w:cs="Browallia New"/>
                <w:sz w:val="28"/>
                <w:szCs w:val="28"/>
              </w:rPr>
              <w:t>2566</w:t>
            </w:r>
          </w:p>
        </w:tc>
        <w:tc>
          <w:tcPr>
            <w:tcW w:w="236" w:type="dxa"/>
            <w:tcBorders>
              <w:top w:val="single" w:sz="4" w:space="0" w:color="auto"/>
            </w:tcBorders>
            <w:vAlign w:val="bottom"/>
          </w:tcPr>
          <w:p w14:paraId="4BA3327D" w14:textId="77777777" w:rsidR="002B308E" w:rsidRPr="00367094"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04EA87C1" w:rsidR="002B308E" w:rsidRPr="00367094"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6971B8" w:rsidRPr="00367094" w14:paraId="7E8B530E" w14:textId="77777777" w:rsidTr="002B308E">
        <w:trPr>
          <w:trHeight w:val="323"/>
        </w:trPr>
        <w:tc>
          <w:tcPr>
            <w:tcW w:w="3625" w:type="dxa"/>
          </w:tcPr>
          <w:p w14:paraId="4285A251" w14:textId="31C7E471"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367094" w14:paraId="553B4906" w14:textId="77777777" w:rsidTr="002E6CE8">
        <w:tc>
          <w:tcPr>
            <w:tcW w:w="3625" w:type="dxa"/>
          </w:tcPr>
          <w:p w14:paraId="5F3734AB" w14:textId="2B38815F"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367094">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367094"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7E7C" w:rsidRPr="00367094" w14:paraId="59351283" w14:textId="77777777" w:rsidTr="002E6CE8">
        <w:tc>
          <w:tcPr>
            <w:tcW w:w="3625" w:type="dxa"/>
          </w:tcPr>
          <w:p w14:paraId="5317F0DE" w14:textId="474F980C"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ยังไม่ถึงกำหนดชำระ</w:t>
            </w:r>
          </w:p>
        </w:tc>
        <w:tc>
          <w:tcPr>
            <w:tcW w:w="1197" w:type="dxa"/>
            <w:shd w:val="clear" w:color="auto" w:fill="auto"/>
          </w:tcPr>
          <w:p w14:paraId="588066FD" w14:textId="76533B50" w:rsidR="00707E7C" w:rsidRPr="00367094" w:rsidRDefault="00A6478D" w:rsidP="00707E7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4,933</w:t>
            </w:r>
          </w:p>
        </w:tc>
        <w:tc>
          <w:tcPr>
            <w:tcW w:w="236" w:type="dxa"/>
          </w:tcPr>
          <w:p w14:paraId="50FBD8CB"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30B5586C"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rPr>
              <w:t>17,635</w:t>
            </w:r>
          </w:p>
        </w:tc>
        <w:tc>
          <w:tcPr>
            <w:tcW w:w="236" w:type="dxa"/>
          </w:tcPr>
          <w:p w14:paraId="1181DE59"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6C210694" w:rsidR="00707E7C" w:rsidRPr="00367094" w:rsidRDefault="003C7C93" w:rsidP="00707E7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1,309</w:t>
            </w:r>
          </w:p>
        </w:tc>
        <w:tc>
          <w:tcPr>
            <w:tcW w:w="236" w:type="dxa"/>
          </w:tcPr>
          <w:p w14:paraId="165DE123"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4A3F8DDA"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rPr>
              <w:t>1,589</w:t>
            </w:r>
          </w:p>
        </w:tc>
      </w:tr>
      <w:tr w:rsidR="00707E7C" w:rsidRPr="00367094" w14:paraId="48A8D2D5" w14:textId="77777777" w:rsidTr="002E6CE8">
        <w:tc>
          <w:tcPr>
            <w:tcW w:w="3625" w:type="dxa"/>
          </w:tcPr>
          <w:p w14:paraId="41FE49AC"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เกินกำหนดชำระเป็นเวลา</w:t>
            </w:r>
            <w:r w:rsidRPr="00367094">
              <w:rPr>
                <w:rFonts w:ascii="Browallia New" w:hAnsi="Browallia New" w:cs="Browallia New"/>
                <w:sz w:val="28"/>
                <w:szCs w:val="28"/>
              </w:rPr>
              <w:t>:</w:t>
            </w:r>
          </w:p>
        </w:tc>
        <w:tc>
          <w:tcPr>
            <w:tcW w:w="1197" w:type="dxa"/>
            <w:shd w:val="clear" w:color="auto" w:fill="auto"/>
          </w:tcPr>
          <w:p w14:paraId="535D3069" w14:textId="64E44CED"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7E7C" w:rsidRPr="00367094" w14:paraId="1CDECD5F" w14:textId="77777777" w:rsidTr="002E6CE8">
        <w:tc>
          <w:tcPr>
            <w:tcW w:w="3625" w:type="dxa"/>
          </w:tcPr>
          <w:p w14:paraId="0FAD1FB5" w14:textId="3CC16AC9"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367094">
              <w:rPr>
                <w:rFonts w:ascii="Browallia New" w:hAnsi="Browallia New" w:cs="Browallia New"/>
                <w:sz w:val="28"/>
                <w:szCs w:val="28"/>
                <w:cs/>
              </w:rPr>
              <w:t xml:space="preserve">น้อยกว่า </w:t>
            </w:r>
            <w:r w:rsidRPr="00367094">
              <w:rPr>
                <w:rFonts w:ascii="Browallia New" w:hAnsi="Browallia New" w:cs="Browallia New"/>
                <w:sz w:val="28"/>
                <w:szCs w:val="28"/>
              </w:rPr>
              <w:t xml:space="preserve">3 </w:t>
            </w:r>
            <w:r w:rsidRPr="00367094">
              <w:rPr>
                <w:rFonts w:ascii="Browallia New" w:hAnsi="Browallia New" w:cs="Browallia New"/>
                <w:sz w:val="28"/>
                <w:szCs w:val="28"/>
                <w:cs/>
              </w:rPr>
              <w:t>เดือน</w:t>
            </w:r>
          </w:p>
        </w:tc>
        <w:tc>
          <w:tcPr>
            <w:tcW w:w="1197" w:type="dxa"/>
            <w:shd w:val="clear" w:color="auto" w:fill="auto"/>
          </w:tcPr>
          <w:p w14:paraId="7FA60C8F" w14:textId="5130629A" w:rsidR="00707E7C" w:rsidRPr="00367094" w:rsidRDefault="00011844"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7</w:t>
            </w:r>
            <w:r w:rsidR="00873238">
              <w:rPr>
                <w:rFonts w:ascii="Browallia New" w:hAnsi="Browallia New" w:cs="Browallia New"/>
                <w:sz w:val="28"/>
                <w:szCs w:val="28"/>
              </w:rPr>
              <w:t>,399</w:t>
            </w:r>
          </w:p>
        </w:tc>
        <w:tc>
          <w:tcPr>
            <w:tcW w:w="236" w:type="dxa"/>
          </w:tcPr>
          <w:p w14:paraId="203CD7CA"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380E039F"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6,104</w:t>
            </w:r>
          </w:p>
        </w:tc>
        <w:tc>
          <w:tcPr>
            <w:tcW w:w="236" w:type="dxa"/>
          </w:tcPr>
          <w:p w14:paraId="02F93878"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7BA3D119" w:rsidR="00707E7C" w:rsidRPr="00367094" w:rsidRDefault="00A1749A" w:rsidP="00707E7C">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sz w:val="28"/>
                <w:szCs w:val="28"/>
                <w:lang w:bidi="th-TH"/>
              </w:rPr>
              <w:t>7</w:t>
            </w:r>
            <w:r w:rsidR="00694169">
              <w:rPr>
                <w:rFonts w:ascii="Browallia New" w:hAnsi="Browallia New" w:cs="Browallia New"/>
                <w:sz w:val="28"/>
                <w:szCs w:val="28"/>
                <w:lang w:bidi="th-TH"/>
              </w:rPr>
              <w:t>0</w:t>
            </w:r>
          </w:p>
        </w:tc>
        <w:tc>
          <w:tcPr>
            <w:tcW w:w="236" w:type="dxa"/>
          </w:tcPr>
          <w:p w14:paraId="215076E7"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0331CBD3"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1,151</w:t>
            </w:r>
          </w:p>
        </w:tc>
      </w:tr>
      <w:tr w:rsidR="00707E7C" w:rsidRPr="00367094" w14:paraId="099A7C80" w14:textId="77777777" w:rsidTr="002E6CE8">
        <w:tc>
          <w:tcPr>
            <w:tcW w:w="3625" w:type="dxa"/>
          </w:tcPr>
          <w:p w14:paraId="2A797833"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367094">
              <w:rPr>
                <w:rFonts w:ascii="Browallia New" w:hAnsi="Browallia New" w:cs="Browallia New"/>
                <w:sz w:val="28"/>
                <w:szCs w:val="28"/>
                <w:cs/>
              </w:rPr>
              <w:t xml:space="preserve">ระหว่าง </w:t>
            </w:r>
            <w:r w:rsidRPr="00367094">
              <w:rPr>
                <w:rFonts w:ascii="Browallia New" w:hAnsi="Browallia New" w:cs="Browallia New"/>
                <w:sz w:val="28"/>
                <w:szCs w:val="28"/>
              </w:rPr>
              <w:t xml:space="preserve">3 </w:t>
            </w:r>
            <w:r w:rsidRPr="00367094">
              <w:rPr>
                <w:rFonts w:ascii="Browallia New" w:hAnsi="Browallia New" w:cs="Browallia New"/>
                <w:sz w:val="28"/>
                <w:szCs w:val="28"/>
                <w:cs/>
              </w:rPr>
              <w:t xml:space="preserve">เดือนถึง </w:t>
            </w:r>
            <w:r w:rsidRPr="00367094">
              <w:rPr>
                <w:rFonts w:ascii="Browallia New" w:hAnsi="Browallia New" w:cs="Browallia New"/>
                <w:sz w:val="28"/>
                <w:szCs w:val="28"/>
              </w:rPr>
              <w:t xml:space="preserve">6 </w:t>
            </w:r>
            <w:r w:rsidRPr="00367094">
              <w:rPr>
                <w:rFonts w:ascii="Browallia New" w:hAnsi="Browallia New" w:cs="Browallia New"/>
                <w:sz w:val="28"/>
                <w:szCs w:val="28"/>
                <w:cs/>
              </w:rPr>
              <w:t>เดือน</w:t>
            </w:r>
          </w:p>
        </w:tc>
        <w:tc>
          <w:tcPr>
            <w:tcW w:w="1197" w:type="dxa"/>
            <w:shd w:val="clear" w:color="auto" w:fill="auto"/>
          </w:tcPr>
          <w:p w14:paraId="11050955" w14:textId="04CFD80E" w:rsidR="00707E7C" w:rsidRPr="00367094" w:rsidRDefault="00900DEE"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26</w:t>
            </w:r>
            <w:r w:rsidR="00083A15">
              <w:rPr>
                <w:rFonts w:ascii="Browallia New" w:hAnsi="Browallia New" w:cs="Browallia New"/>
                <w:sz w:val="28"/>
                <w:szCs w:val="28"/>
              </w:rPr>
              <w:t>8</w:t>
            </w:r>
          </w:p>
        </w:tc>
        <w:tc>
          <w:tcPr>
            <w:tcW w:w="236" w:type="dxa"/>
          </w:tcPr>
          <w:p w14:paraId="0943BC54"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CADC32E"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cs/>
                <w:lang w:val="en-US" w:bidi="th-TH"/>
              </w:rPr>
            </w:pPr>
            <w:r w:rsidRPr="00367094">
              <w:rPr>
                <w:rFonts w:ascii="Browallia New" w:hAnsi="Browallia New" w:cs="Browallia New"/>
                <w:sz w:val="28"/>
                <w:szCs w:val="28"/>
                <w:lang w:val="en-US"/>
              </w:rPr>
              <w:t>242</w:t>
            </w:r>
          </w:p>
        </w:tc>
        <w:tc>
          <w:tcPr>
            <w:tcW w:w="236" w:type="dxa"/>
          </w:tcPr>
          <w:p w14:paraId="3E5B9828"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5699B87F" w:rsidR="00707E7C" w:rsidRPr="00367094" w:rsidRDefault="00694169"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w:t>
            </w:r>
          </w:p>
        </w:tc>
        <w:tc>
          <w:tcPr>
            <w:tcW w:w="236" w:type="dxa"/>
          </w:tcPr>
          <w:p w14:paraId="37E1384F"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28651926" w:rsidR="00707E7C" w:rsidRPr="00367094" w:rsidRDefault="00707E7C" w:rsidP="00707E7C">
            <w:pPr>
              <w:spacing w:line="240" w:lineRule="auto"/>
              <w:ind w:right="-10"/>
              <w:jc w:val="right"/>
              <w:rPr>
                <w:rFonts w:ascii="Browallia New" w:hAnsi="Browallia New" w:cs="Browallia New"/>
                <w:sz w:val="28"/>
                <w:szCs w:val="28"/>
                <w:lang w:val="en-GB"/>
              </w:rPr>
            </w:pPr>
            <w:r w:rsidRPr="00367094">
              <w:rPr>
                <w:rFonts w:ascii="Browallia New" w:hAnsi="Browallia New" w:cs="Browallia New"/>
                <w:sz w:val="28"/>
                <w:szCs w:val="28"/>
              </w:rPr>
              <w:t xml:space="preserve">     -</w:t>
            </w:r>
          </w:p>
        </w:tc>
      </w:tr>
      <w:tr w:rsidR="00707E7C" w:rsidRPr="00367094" w14:paraId="0100177C" w14:textId="77777777" w:rsidTr="002E6CE8">
        <w:tc>
          <w:tcPr>
            <w:tcW w:w="3625" w:type="dxa"/>
          </w:tcPr>
          <w:p w14:paraId="06A6F4B9"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367094">
              <w:rPr>
                <w:rFonts w:ascii="Browallia New" w:hAnsi="Browallia New" w:cs="Browallia New"/>
                <w:sz w:val="28"/>
                <w:szCs w:val="28"/>
                <w:cs/>
              </w:rPr>
              <w:t xml:space="preserve">ระหว่าง </w:t>
            </w:r>
            <w:r w:rsidRPr="00367094">
              <w:rPr>
                <w:rFonts w:ascii="Browallia New" w:hAnsi="Browallia New" w:cs="Browallia New"/>
                <w:sz w:val="28"/>
                <w:szCs w:val="28"/>
              </w:rPr>
              <w:t xml:space="preserve">6 </w:t>
            </w:r>
            <w:r w:rsidRPr="00367094">
              <w:rPr>
                <w:rFonts w:ascii="Browallia New" w:hAnsi="Browallia New" w:cs="Browallia New"/>
                <w:sz w:val="28"/>
                <w:szCs w:val="28"/>
                <w:cs/>
              </w:rPr>
              <w:t xml:space="preserve">เดือนถึง </w:t>
            </w:r>
            <w:r w:rsidRPr="00367094">
              <w:rPr>
                <w:rFonts w:ascii="Browallia New" w:hAnsi="Browallia New" w:cs="Browallia New"/>
                <w:sz w:val="28"/>
                <w:szCs w:val="28"/>
              </w:rPr>
              <w:t xml:space="preserve">12 </w:t>
            </w:r>
            <w:r w:rsidRPr="00367094">
              <w:rPr>
                <w:rFonts w:ascii="Browallia New" w:hAnsi="Browallia New" w:cs="Browallia New"/>
                <w:sz w:val="28"/>
                <w:szCs w:val="28"/>
                <w:cs/>
              </w:rPr>
              <w:t>เดือน</w:t>
            </w:r>
          </w:p>
        </w:tc>
        <w:tc>
          <w:tcPr>
            <w:tcW w:w="1197" w:type="dxa"/>
            <w:shd w:val="clear" w:color="auto" w:fill="auto"/>
          </w:tcPr>
          <w:p w14:paraId="4E0715DA" w14:textId="128AED3C" w:rsidR="00707E7C" w:rsidRPr="00367094" w:rsidRDefault="0029320C"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2,341</w:t>
            </w:r>
          </w:p>
        </w:tc>
        <w:tc>
          <w:tcPr>
            <w:tcW w:w="236" w:type="dxa"/>
          </w:tcPr>
          <w:p w14:paraId="00DE3254"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01257C14" w:rsidR="00707E7C" w:rsidRPr="00367094" w:rsidRDefault="00707E7C" w:rsidP="00707E7C">
            <w:pPr>
              <w:spacing w:line="240" w:lineRule="auto"/>
              <w:ind w:right="-10"/>
              <w:jc w:val="right"/>
              <w:rPr>
                <w:rFonts w:ascii="Browallia New" w:hAnsi="Browallia New" w:cs="Browallia New"/>
                <w:sz w:val="28"/>
                <w:szCs w:val="28"/>
                <w:lang w:val="en-GB"/>
              </w:rPr>
            </w:pPr>
            <w:r w:rsidRPr="00367094">
              <w:rPr>
                <w:rFonts w:ascii="Browallia New" w:hAnsi="Browallia New" w:cs="Browallia New"/>
                <w:sz w:val="28"/>
                <w:szCs w:val="28"/>
              </w:rPr>
              <w:t>449</w:t>
            </w:r>
          </w:p>
        </w:tc>
        <w:tc>
          <w:tcPr>
            <w:tcW w:w="236" w:type="dxa"/>
          </w:tcPr>
          <w:p w14:paraId="3927E503"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6247C942" w:rsidR="00707E7C" w:rsidRPr="00367094" w:rsidRDefault="00694169"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w:t>
            </w:r>
          </w:p>
        </w:tc>
        <w:tc>
          <w:tcPr>
            <w:tcW w:w="236" w:type="dxa"/>
          </w:tcPr>
          <w:p w14:paraId="1560BFC7"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498282D3" w:rsidR="00707E7C" w:rsidRPr="00367094" w:rsidRDefault="00707E7C" w:rsidP="00707E7C">
            <w:pPr>
              <w:spacing w:line="240" w:lineRule="auto"/>
              <w:ind w:right="-10"/>
              <w:jc w:val="right"/>
              <w:rPr>
                <w:rFonts w:ascii="Browallia New" w:hAnsi="Browallia New" w:cs="Browallia New"/>
                <w:sz w:val="28"/>
                <w:szCs w:val="28"/>
                <w:lang w:val="en-GB"/>
              </w:rPr>
            </w:pPr>
            <w:r w:rsidRPr="00367094">
              <w:rPr>
                <w:rFonts w:ascii="Browallia New" w:hAnsi="Browallia New" w:cs="Browallia New"/>
                <w:sz w:val="28"/>
                <w:szCs w:val="28"/>
              </w:rPr>
              <w:t xml:space="preserve">     </w:t>
            </w:r>
            <w:r w:rsidRPr="00367094">
              <w:rPr>
                <w:rFonts w:ascii="Browallia New" w:hAnsi="Browallia New" w:cs="Browallia New"/>
                <w:sz w:val="28"/>
                <w:szCs w:val="28"/>
                <w:cs/>
              </w:rPr>
              <w:t>-</w:t>
            </w:r>
          </w:p>
        </w:tc>
      </w:tr>
      <w:tr w:rsidR="00707E7C" w:rsidRPr="00367094" w14:paraId="5FC336CA" w14:textId="77777777" w:rsidTr="002E6CE8">
        <w:tc>
          <w:tcPr>
            <w:tcW w:w="3625" w:type="dxa"/>
          </w:tcPr>
          <w:p w14:paraId="7B9191FC"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367094">
              <w:rPr>
                <w:rFonts w:ascii="Browallia New" w:hAnsi="Browallia New" w:cs="Browallia New"/>
                <w:sz w:val="28"/>
                <w:szCs w:val="28"/>
                <w:cs/>
              </w:rPr>
              <w:t xml:space="preserve">มากกว่า </w:t>
            </w:r>
            <w:r w:rsidRPr="00367094">
              <w:rPr>
                <w:rFonts w:ascii="Browallia New" w:hAnsi="Browallia New" w:cs="Browallia New"/>
                <w:sz w:val="28"/>
                <w:szCs w:val="28"/>
              </w:rPr>
              <w:t xml:space="preserve">12 </w:t>
            </w:r>
            <w:r w:rsidRPr="00367094">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7D3479D9" w:rsidR="00707E7C" w:rsidRPr="00367094" w:rsidRDefault="00080D0C"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4,261</w:t>
            </w:r>
          </w:p>
        </w:tc>
        <w:tc>
          <w:tcPr>
            <w:tcW w:w="236" w:type="dxa"/>
          </w:tcPr>
          <w:p w14:paraId="33852036"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615BFDE"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4,082</w:t>
            </w:r>
          </w:p>
        </w:tc>
        <w:tc>
          <w:tcPr>
            <w:tcW w:w="236" w:type="dxa"/>
          </w:tcPr>
          <w:p w14:paraId="261C8FEA"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7700E31B" w:rsidR="00707E7C" w:rsidRPr="00367094" w:rsidRDefault="00694169" w:rsidP="00707E7C">
            <w:pPr>
              <w:pStyle w:val="acctfourfigures"/>
              <w:tabs>
                <w:tab w:val="clear" w:pos="765"/>
              </w:tabs>
              <w:spacing w:line="240" w:lineRule="auto"/>
              <w:jc w:val="right"/>
              <w:rPr>
                <w:rFonts w:ascii="Browallia New" w:hAnsi="Browallia New" w:cs="Browallia New"/>
                <w:sz w:val="28"/>
                <w:szCs w:val="28"/>
                <w:cs/>
                <w:lang w:bidi="th-TH"/>
              </w:rPr>
            </w:pPr>
            <w:r>
              <w:rPr>
                <w:rFonts w:ascii="Browallia New" w:hAnsi="Browallia New" w:cs="Browallia New"/>
                <w:sz w:val="28"/>
                <w:szCs w:val="28"/>
                <w:lang w:bidi="th-TH"/>
              </w:rPr>
              <w:t>-</w:t>
            </w:r>
          </w:p>
        </w:tc>
        <w:tc>
          <w:tcPr>
            <w:tcW w:w="236" w:type="dxa"/>
          </w:tcPr>
          <w:p w14:paraId="4A50CB03"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2EE1B617" w:rsidR="00707E7C" w:rsidRPr="00367094" w:rsidRDefault="00707E7C" w:rsidP="00707E7C">
            <w:pPr>
              <w:spacing w:line="240" w:lineRule="auto"/>
              <w:ind w:right="-10"/>
              <w:jc w:val="right"/>
              <w:rPr>
                <w:rFonts w:ascii="Browallia New" w:hAnsi="Browallia New" w:cs="Browallia New"/>
                <w:sz w:val="28"/>
                <w:szCs w:val="28"/>
                <w:lang w:val="en-GB"/>
              </w:rPr>
            </w:pPr>
            <w:r w:rsidRPr="00367094">
              <w:rPr>
                <w:rFonts w:ascii="Browallia New" w:hAnsi="Browallia New" w:cs="Browallia New"/>
                <w:sz w:val="28"/>
                <w:szCs w:val="28"/>
              </w:rPr>
              <w:t xml:space="preserve">     -</w:t>
            </w:r>
          </w:p>
        </w:tc>
      </w:tr>
      <w:tr w:rsidR="00707E7C" w:rsidRPr="00367094" w14:paraId="41D8CC2E" w14:textId="77777777">
        <w:tc>
          <w:tcPr>
            <w:tcW w:w="3625" w:type="dxa"/>
          </w:tcPr>
          <w:p w14:paraId="5F19DC04"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268AD4AA" w:rsidR="00707E7C" w:rsidRPr="00367094" w:rsidRDefault="00717313"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19,202</w:t>
            </w:r>
          </w:p>
        </w:tc>
        <w:tc>
          <w:tcPr>
            <w:tcW w:w="236" w:type="dxa"/>
          </w:tcPr>
          <w:p w14:paraId="575034B0"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5B6E6EC1"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fldChar w:fldCharType="begin"/>
            </w:r>
            <w:r w:rsidRPr="00367094">
              <w:rPr>
                <w:rFonts w:ascii="Browallia New" w:hAnsi="Browallia New" w:cs="Browallia New"/>
                <w:sz w:val="28"/>
                <w:szCs w:val="28"/>
                <w:lang w:val="en-US"/>
              </w:rPr>
              <w:instrText xml:space="preserve"> =SUM(ABOVE) </w:instrText>
            </w:r>
            <w:r w:rsidRPr="00367094">
              <w:rPr>
                <w:rFonts w:ascii="Browallia New" w:hAnsi="Browallia New" w:cs="Browallia New"/>
                <w:sz w:val="28"/>
                <w:szCs w:val="28"/>
                <w:lang w:val="en-US"/>
              </w:rPr>
              <w:fldChar w:fldCharType="separate"/>
            </w:r>
            <w:r w:rsidRPr="00367094">
              <w:rPr>
                <w:rFonts w:ascii="Browallia New" w:hAnsi="Browallia New" w:cs="Browallia New"/>
                <w:sz w:val="28"/>
                <w:szCs w:val="28"/>
                <w:lang w:val="en-US"/>
              </w:rPr>
              <w:t>28,512</w:t>
            </w:r>
            <w:r w:rsidRPr="00367094">
              <w:rPr>
                <w:rFonts w:ascii="Browallia New" w:hAnsi="Browallia New" w:cs="Browallia New"/>
                <w:sz w:val="28"/>
                <w:szCs w:val="28"/>
                <w:lang w:val="en-US"/>
              </w:rPr>
              <w:fldChar w:fldCharType="end"/>
            </w:r>
          </w:p>
        </w:tc>
        <w:tc>
          <w:tcPr>
            <w:tcW w:w="236" w:type="dxa"/>
          </w:tcPr>
          <w:p w14:paraId="5F537DE3"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4AE71CF6" w:rsidR="00707E7C" w:rsidRPr="00367094" w:rsidRDefault="00A4401D"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1,379</w:t>
            </w:r>
          </w:p>
        </w:tc>
        <w:tc>
          <w:tcPr>
            <w:tcW w:w="236" w:type="dxa"/>
          </w:tcPr>
          <w:p w14:paraId="3402524B"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vAlign w:val="bottom"/>
          </w:tcPr>
          <w:p w14:paraId="581BE97A" w14:textId="2413573D"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rPr>
              <w:t xml:space="preserve">2,740   </w:t>
            </w:r>
          </w:p>
        </w:tc>
      </w:tr>
      <w:tr w:rsidR="00707E7C" w:rsidRPr="00367094" w14:paraId="09831E4A" w14:textId="77777777" w:rsidTr="002E6CE8">
        <w:tc>
          <w:tcPr>
            <w:tcW w:w="3625" w:type="dxa"/>
          </w:tcPr>
          <w:p w14:paraId="351DD8E7" w14:textId="4BD683F6"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ค่าเผื่อผลขาดทุนด้านเครดิตที่คาดว่า</w:t>
            </w:r>
            <w:r w:rsidRPr="00367094">
              <w:rPr>
                <w:rFonts w:ascii="Browallia New" w:hAnsi="Browallia New" w:cs="Browallia New"/>
                <w:sz w:val="28"/>
                <w:szCs w:val="28"/>
                <w:cs/>
              </w:rPr>
              <w:br/>
              <w:t xml:space="preserve">  </w:t>
            </w:r>
            <w:r w:rsidRPr="00367094">
              <w:rPr>
                <w:rFonts w:ascii="Browallia New" w:hAnsi="Browallia New" w:cs="Browallia New"/>
                <w:sz w:val="28"/>
                <w:szCs w:val="28"/>
              </w:rPr>
              <w:t xml:space="preserve">       </w:t>
            </w:r>
            <w:r w:rsidRPr="00367094">
              <w:rPr>
                <w:rFonts w:ascii="Browallia New" w:hAnsi="Browallia New" w:cs="Browallia New"/>
                <w:sz w:val="28"/>
                <w:szCs w:val="28"/>
                <w:cs/>
              </w:rPr>
              <w:t>จะเกิดขึ้น</w:t>
            </w:r>
          </w:p>
        </w:tc>
        <w:tc>
          <w:tcPr>
            <w:tcW w:w="1197" w:type="dxa"/>
            <w:tcBorders>
              <w:bottom w:val="single" w:sz="4" w:space="0" w:color="auto"/>
            </w:tcBorders>
            <w:shd w:val="clear" w:color="auto" w:fill="auto"/>
            <w:vAlign w:val="bottom"/>
          </w:tcPr>
          <w:p w14:paraId="5516E7BD" w14:textId="743CC617" w:rsidR="00707E7C" w:rsidRPr="00367094" w:rsidRDefault="00717313"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(2,990)</w:t>
            </w:r>
          </w:p>
        </w:tc>
        <w:tc>
          <w:tcPr>
            <w:tcW w:w="236" w:type="dxa"/>
          </w:tcPr>
          <w:p w14:paraId="6AC524FC"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369BD5EA"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cs/>
                <w:lang w:val="en-US" w:bidi="th-TH"/>
              </w:rPr>
              <w:t>(</w:t>
            </w:r>
            <w:r w:rsidRPr="00367094">
              <w:rPr>
                <w:rFonts w:ascii="Browallia New" w:hAnsi="Browallia New" w:cs="Browallia New"/>
                <w:sz w:val="28"/>
                <w:szCs w:val="28"/>
                <w:lang w:val="en-US"/>
              </w:rPr>
              <w:t>2,990</w:t>
            </w:r>
            <w:r w:rsidRPr="00367094">
              <w:rPr>
                <w:rFonts w:ascii="Browallia New" w:hAnsi="Browallia New" w:cs="Browallia New"/>
                <w:sz w:val="28"/>
                <w:szCs w:val="28"/>
                <w:cs/>
                <w:lang w:val="en-US" w:bidi="th-TH"/>
              </w:rPr>
              <w:t>)</w:t>
            </w:r>
          </w:p>
        </w:tc>
        <w:tc>
          <w:tcPr>
            <w:tcW w:w="236" w:type="dxa"/>
          </w:tcPr>
          <w:p w14:paraId="3EEFF4D8"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1F4EF27E" w:rsidR="00707E7C" w:rsidRPr="00367094" w:rsidRDefault="00A4401D" w:rsidP="00707E7C">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4D554066"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1506928F" w:rsidR="00707E7C" w:rsidRPr="00367094" w:rsidRDefault="00707E7C" w:rsidP="00707E7C">
            <w:pPr>
              <w:spacing w:line="240" w:lineRule="auto"/>
              <w:ind w:right="-10"/>
              <w:jc w:val="right"/>
              <w:rPr>
                <w:rFonts w:ascii="Browallia New" w:hAnsi="Browallia New" w:cs="Browallia New"/>
                <w:sz w:val="28"/>
                <w:szCs w:val="28"/>
                <w:lang w:val="en-GB"/>
              </w:rPr>
            </w:pPr>
            <w:r w:rsidRPr="00367094">
              <w:rPr>
                <w:rFonts w:ascii="Browallia New" w:hAnsi="Browallia New" w:cs="Browallia New"/>
                <w:sz w:val="28"/>
                <w:szCs w:val="28"/>
              </w:rPr>
              <w:t xml:space="preserve">     </w:t>
            </w:r>
            <w:r w:rsidRPr="00367094">
              <w:rPr>
                <w:rFonts w:ascii="Browallia New" w:hAnsi="Browallia New" w:cs="Browallia New"/>
                <w:sz w:val="28"/>
                <w:szCs w:val="28"/>
                <w:cs/>
                <w:lang w:val="en-GB"/>
              </w:rPr>
              <w:t>-</w:t>
            </w:r>
          </w:p>
        </w:tc>
      </w:tr>
      <w:tr w:rsidR="00707E7C" w:rsidRPr="00367094" w14:paraId="1FC0C6D8" w14:textId="77777777" w:rsidTr="002E6CE8">
        <w:tc>
          <w:tcPr>
            <w:tcW w:w="3625" w:type="dxa"/>
          </w:tcPr>
          <w:p w14:paraId="062DB6E2"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09E50DD4" w:rsidR="00707E7C" w:rsidRPr="00367094" w:rsidRDefault="0003595D"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16,212</w:t>
            </w:r>
          </w:p>
        </w:tc>
        <w:tc>
          <w:tcPr>
            <w:tcW w:w="236" w:type="dxa"/>
          </w:tcPr>
          <w:p w14:paraId="4579ED99"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136A5477"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25,522</w:t>
            </w:r>
          </w:p>
        </w:tc>
        <w:tc>
          <w:tcPr>
            <w:tcW w:w="236" w:type="dxa"/>
          </w:tcPr>
          <w:p w14:paraId="27BF7EE9"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5CC28A0F" w:rsidR="00707E7C" w:rsidRPr="00367094" w:rsidRDefault="00A4401D"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1,379</w:t>
            </w:r>
          </w:p>
        </w:tc>
        <w:tc>
          <w:tcPr>
            <w:tcW w:w="236" w:type="dxa"/>
          </w:tcPr>
          <w:p w14:paraId="29730E69" w14:textId="77777777" w:rsidR="00707E7C" w:rsidRPr="00367094"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383131CB" w:rsidR="00707E7C" w:rsidRPr="00367094"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rPr>
              <w:t xml:space="preserve">2,740   </w:t>
            </w:r>
          </w:p>
        </w:tc>
      </w:tr>
    </w:tbl>
    <w:p w14:paraId="68BD11FF" w14:textId="77777777" w:rsidR="000865DA" w:rsidRPr="00367094"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245CE66" w14:textId="4E143783" w:rsidR="00D11D07" w:rsidRPr="00367094" w:rsidRDefault="00D11D07" w:rsidP="00D11D07">
      <w:pPr>
        <w:pStyle w:val="a3"/>
        <w:tabs>
          <w:tab w:val="clear" w:pos="1080"/>
        </w:tabs>
        <w:ind w:left="426"/>
        <w:jc w:val="thaiDistribute"/>
        <w:rPr>
          <w:rFonts w:ascii="Browallia New" w:hAnsi="Browallia New" w:cs="Browallia New"/>
          <w:sz w:val="28"/>
          <w:szCs w:val="28"/>
          <w:cs/>
        </w:rPr>
      </w:pPr>
      <w:r w:rsidRPr="00367094">
        <w:rPr>
          <w:rFonts w:ascii="Browallia New" w:hAnsi="Browallia New" w:cs="Browallia New"/>
          <w:sz w:val="28"/>
          <w:szCs w:val="28"/>
          <w:cs/>
        </w:rPr>
        <w:t xml:space="preserve">การเปลี่ยนแปลงของค่าเผื่อผลขาดทุนด้านเครดิตที่คาดว่าจะเกิดขึ้น </w:t>
      </w:r>
      <w:r w:rsidR="00E47A30" w:rsidRPr="00367094">
        <w:rPr>
          <w:rFonts w:ascii="Browallia New" w:hAnsi="Browallia New" w:cs="Browallia New"/>
          <w:sz w:val="28"/>
          <w:szCs w:val="28"/>
          <w:cs/>
        </w:rPr>
        <w:t>-</w:t>
      </w:r>
      <w:r w:rsidRPr="00367094">
        <w:rPr>
          <w:rFonts w:ascii="Browallia New" w:hAnsi="Browallia New" w:cs="Browallia New"/>
          <w:sz w:val="28"/>
          <w:szCs w:val="28"/>
          <w:cs/>
        </w:rPr>
        <w:t xml:space="preserve"> ลูกหนี้</w:t>
      </w:r>
      <w:r w:rsidR="00A36376" w:rsidRPr="00367094">
        <w:rPr>
          <w:rFonts w:ascii="Browallia New" w:hAnsi="Browallia New" w:cs="Browallia New"/>
          <w:sz w:val="28"/>
          <w:szCs w:val="28"/>
          <w:cs/>
        </w:rPr>
        <w:t>อื่น</w:t>
      </w:r>
      <w:r w:rsidR="00EA3EBC" w:rsidRPr="00367094">
        <w:rPr>
          <w:rFonts w:ascii="Browallia New" w:hAnsi="Browallia New" w:cs="Browallia New"/>
          <w:sz w:val="28"/>
          <w:szCs w:val="28"/>
          <w:cs/>
        </w:rPr>
        <w:t>ส</w:t>
      </w:r>
      <w:r w:rsidR="00813499" w:rsidRPr="00367094">
        <w:rPr>
          <w:rFonts w:ascii="Browallia New" w:hAnsi="Browallia New" w:cs="Browallia New"/>
          <w:sz w:val="28"/>
          <w:szCs w:val="28"/>
          <w:cs/>
        </w:rPr>
        <w:t>ำหรับลูก</w:t>
      </w:r>
      <w:r w:rsidR="000D079A" w:rsidRPr="00367094">
        <w:rPr>
          <w:rFonts w:ascii="Browallia New" w:hAnsi="Browallia New" w:cs="Browallia New"/>
          <w:sz w:val="28"/>
          <w:szCs w:val="28"/>
          <w:cs/>
        </w:rPr>
        <w:t>ค้าทั่วไป</w:t>
      </w:r>
      <w:r w:rsidR="004D776C" w:rsidRPr="00367094">
        <w:rPr>
          <w:rFonts w:ascii="Browallia New" w:hAnsi="Browallia New" w:cs="Browallia New"/>
          <w:sz w:val="28"/>
          <w:szCs w:val="28"/>
          <w:cs/>
        </w:rPr>
        <w:t xml:space="preserve"> </w:t>
      </w:r>
      <w:r w:rsidR="00A03489" w:rsidRPr="00367094">
        <w:rPr>
          <w:rFonts w:ascii="Browallia New" w:hAnsi="Browallia New" w:cs="Browallia New"/>
          <w:sz w:val="28"/>
          <w:szCs w:val="28"/>
          <w:cs/>
        </w:rPr>
        <w:t>สำหรับงวด</w:t>
      </w:r>
      <w:r w:rsidR="00ED26BF" w:rsidRPr="00367094">
        <w:rPr>
          <w:rFonts w:ascii="Browallia New" w:hAnsi="Browallia New" w:cs="Browallia New"/>
          <w:sz w:val="28"/>
          <w:szCs w:val="28"/>
          <w:cs/>
        </w:rPr>
        <w:br/>
      </w:r>
      <w:r w:rsidR="009C4C9B">
        <w:rPr>
          <w:rFonts w:ascii="Browallia New" w:hAnsi="Browallia New" w:cs="Browallia New" w:hint="cs"/>
          <w:sz w:val="28"/>
          <w:szCs w:val="28"/>
          <w:cs/>
        </w:rPr>
        <w:t>เก้า</w:t>
      </w:r>
      <w:r w:rsidR="00A03489" w:rsidRPr="00367094">
        <w:rPr>
          <w:rFonts w:ascii="Browallia New" w:hAnsi="Browallia New" w:cs="Browallia New"/>
          <w:sz w:val="28"/>
          <w:szCs w:val="28"/>
          <w:cs/>
        </w:rPr>
        <w:t xml:space="preserve">เดือนสิ้นสุดวันที่ </w:t>
      </w:r>
      <w:r w:rsidR="005D06FA" w:rsidRPr="00367094">
        <w:rPr>
          <w:rFonts w:ascii="Browallia New" w:hAnsi="Browallia New" w:cs="Browallia New"/>
          <w:sz w:val="28"/>
          <w:szCs w:val="28"/>
          <w:lang w:val="en-US"/>
        </w:rPr>
        <w:t>30</w:t>
      </w:r>
      <w:r w:rsidR="005D06FA"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5D06FA" w:rsidRPr="00367094">
        <w:rPr>
          <w:rFonts w:ascii="Browallia New" w:hAnsi="Browallia New" w:cs="Browallia New"/>
          <w:sz w:val="28"/>
          <w:szCs w:val="28"/>
          <w:cs/>
        </w:rPr>
        <w:t xml:space="preserve"> </w:t>
      </w:r>
      <w:r w:rsidRPr="00367094">
        <w:rPr>
          <w:rFonts w:ascii="Browallia New" w:hAnsi="Browallia New" w:cs="Browallia New"/>
          <w:sz w:val="28"/>
          <w:szCs w:val="28"/>
        </w:rPr>
        <w:t>2566</w:t>
      </w:r>
      <w:r w:rsidRPr="00367094">
        <w:rPr>
          <w:rFonts w:ascii="Browallia New" w:hAnsi="Browallia New" w:cs="Browallia New"/>
          <w:sz w:val="28"/>
          <w:szCs w:val="28"/>
          <w:lang w:val="en-US"/>
        </w:rPr>
        <w:t xml:space="preserve"> </w:t>
      </w:r>
      <w:r w:rsidRPr="00367094">
        <w:rPr>
          <w:rFonts w:ascii="Browallia New" w:hAnsi="Browallia New" w:cs="Browallia New"/>
          <w:sz w:val="28"/>
          <w:szCs w:val="28"/>
          <w:cs/>
        </w:rPr>
        <w:t>มีดังนี้</w:t>
      </w:r>
    </w:p>
    <w:p w14:paraId="2CCEBD6D" w14:textId="77777777" w:rsidR="00D11D07" w:rsidRPr="00367094"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34" w:type="dxa"/>
        <w:tblInd w:w="322" w:type="dxa"/>
        <w:tblBorders>
          <w:bottom w:val="single" w:sz="4" w:space="0" w:color="auto"/>
        </w:tblBorders>
        <w:tblLook w:val="00A0" w:firstRow="1" w:lastRow="0" w:firstColumn="1" w:lastColumn="0" w:noHBand="0" w:noVBand="0"/>
      </w:tblPr>
      <w:tblGrid>
        <w:gridCol w:w="6766"/>
        <w:gridCol w:w="2268"/>
      </w:tblGrid>
      <w:tr w:rsidR="00D11D07" w:rsidRPr="00367094" w14:paraId="2E80511E" w14:textId="77777777" w:rsidTr="00CD09DA">
        <w:trPr>
          <w:trHeight w:val="289"/>
        </w:trPr>
        <w:tc>
          <w:tcPr>
            <w:tcW w:w="6766" w:type="dxa"/>
            <w:noWrap/>
            <w:vAlign w:val="bottom"/>
          </w:tcPr>
          <w:p w14:paraId="4B2B96BC" w14:textId="77777777" w:rsidR="00D11D07" w:rsidRPr="00367094"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tcBorders>
          </w:tcPr>
          <w:p w14:paraId="62428F4C" w14:textId="77777777" w:rsidR="00D11D07" w:rsidRPr="00367094" w:rsidRDefault="00D11D07">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D11D07" w:rsidRPr="00367094" w14:paraId="7CF136AD" w14:textId="77777777" w:rsidTr="00CD09DA">
        <w:trPr>
          <w:trHeight w:val="289"/>
        </w:trPr>
        <w:tc>
          <w:tcPr>
            <w:tcW w:w="6766" w:type="dxa"/>
            <w:noWrap/>
            <w:vAlign w:val="bottom"/>
          </w:tcPr>
          <w:p w14:paraId="0BB4C511" w14:textId="77777777" w:rsidR="00D11D07" w:rsidRPr="00367094"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30F8D67F" w14:textId="77777777" w:rsidR="00D11D07" w:rsidRPr="00367094" w:rsidRDefault="00D11D07">
            <w:pPr>
              <w:tabs>
                <w:tab w:val="clear" w:pos="1644"/>
              </w:tabs>
              <w:spacing w:line="240" w:lineRule="auto"/>
              <w:ind w:left="-72" w:right="-108"/>
              <w:jc w:val="center"/>
              <w:rPr>
                <w:rFonts w:ascii="Browallia New" w:hAnsi="Browallia New" w:cs="Browallia New"/>
                <w:sz w:val="28"/>
                <w:szCs w:val="28"/>
                <w:cs/>
              </w:rPr>
            </w:pPr>
            <w:r w:rsidRPr="00367094">
              <w:rPr>
                <w:rFonts w:ascii="Browallia New" w:hAnsi="Browallia New" w:cs="Browallia New"/>
                <w:sz w:val="28"/>
                <w:szCs w:val="28"/>
                <w:cs/>
              </w:rPr>
              <w:t>งบการเงินรวม</w:t>
            </w:r>
          </w:p>
        </w:tc>
      </w:tr>
      <w:tr w:rsidR="00D11D07" w:rsidRPr="00367094" w14:paraId="5D3C39E2" w14:textId="77777777" w:rsidTr="00CD09DA">
        <w:trPr>
          <w:trHeight w:val="289"/>
        </w:trPr>
        <w:tc>
          <w:tcPr>
            <w:tcW w:w="6766" w:type="dxa"/>
            <w:noWrap/>
            <w:vAlign w:val="bottom"/>
          </w:tcPr>
          <w:p w14:paraId="4CCB76D2" w14:textId="77777777" w:rsidR="00D11D07" w:rsidRPr="00367094"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349A2663" w14:textId="77777777" w:rsidR="00D11D07" w:rsidRPr="00367094" w:rsidRDefault="00D11D07">
            <w:pPr>
              <w:tabs>
                <w:tab w:val="clear" w:pos="907"/>
                <w:tab w:val="clear" w:pos="1644"/>
                <w:tab w:val="clear" w:pos="1871"/>
              </w:tabs>
              <w:spacing w:line="240" w:lineRule="auto"/>
              <w:ind w:right="40"/>
              <w:jc w:val="right"/>
              <w:rPr>
                <w:rFonts w:ascii="Browallia New" w:hAnsi="Browallia New" w:cs="Browallia New"/>
                <w:sz w:val="28"/>
                <w:szCs w:val="28"/>
              </w:rPr>
            </w:pPr>
          </w:p>
        </w:tc>
      </w:tr>
      <w:tr w:rsidR="00D11D07" w:rsidRPr="00367094" w14:paraId="76EB2F75" w14:textId="77777777" w:rsidTr="00CD09DA">
        <w:trPr>
          <w:trHeight w:val="289"/>
        </w:trPr>
        <w:tc>
          <w:tcPr>
            <w:tcW w:w="6766" w:type="dxa"/>
            <w:noWrap/>
            <w:vAlign w:val="bottom"/>
          </w:tcPr>
          <w:p w14:paraId="6A8582AB" w14:textId="35C7B9C1" w:rsidR="00D11D07" w:rsidRPr="00367094" w:rsidRDefault="00D11D07">
            <w:pPr>
              <w:tabs>
                <w:tab w:val="clear" w:pos="1644"/>
              </w:tabs>
              <w:spacing w:line="240" w:lineRule="auto"/>
              <w:ind w:right="-140"/>
              <w:rPr>
                <w:rFonts w:ascii="Browallia New" w:hAnsi="Browallia New" w:cs="Browallia New"/>
                <w:sz w:val="28"/>
                <w:szCs w:val="28"/>
              </w:rPr>
            </w:pPr>
            <w:r w:rsidRPr="00367094">
              <w:rPr>
                <w:rFonts w:ascii="Browallia New" w:hAnsi="Browallia New" w:cs="Browallia New"/>
                <w:sz w:val="28"/>
                <w:szCs w:val="28"/>
                <w:cs/>
              </w:rPr>
              <w:t xml:space="preserve">ยอดคงเหลือ ณ วันที่ </w:t>
            </w:r>
            <w:r w:rsidRPr="00367094">
              <w:rPr>
                <w:rFonts w:ascii="Browallia New" w:hAnsi="Browallia New" w:cs="Browallia New"/>
                <w:sz w:val="28"/>
                <w:szCs w:val="28"/>
              </w:rPr>
              <w:t>1</w:t>
            </w:r>
            <w:r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2268" w:type="dxa"/>
            <w:tcBorders>
              <w:top w:val="nil"/>
              <w:left w:val="nil"/>
              <w:bottom w:val="nil"/>
            </w:tcBorders>
            <w:vAlign w:val="bottom"/>
          </w:tcPr>
          <w:p w14:paraId="1EF2C5B8" w14:textId="242828FD" w:rsidR="00D11D07" w:rsidRPr="00367094" w:rsidRDefault="00DE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367094">
              <w:rPr>
                <w:rFonts w:ascii="Browallia New" w:hAnsi="Browallia New" w:cs="Browallia New"/>
                <w:noProof/>
                <w:sz w:val="28"/>
                <w:szCs w:val="28"/>
              </w:rPr>
              <w:t>36,140</w:t>
            </w:r>
          </w:p>
        </w:tc>
      </w:tr>
      <w:tr w:rsidR="00D11D07" w:rsidRPr="00367094" w14:paraId="1EF967CB" w14:textId="77777777" w:rsidTr="00CD09DA">
        <w:trPr>
          <w:trHeight w:val="289"/>
        </w:trPr>
        <w:tc>
          <w:tcPr>
            <w:tcW w:w="6766" w:type="dxa"/>
            <w:noWrap/>
            <w:vAlign w:val="bottom"/>
          </w:tcPr>
          <w:p w14:paraId="37889710" w14:textId="77777777" w:rsidR="00D11D07" w:rsidRPr="00367094" w:rsidRDefault="00D11D07">
            <w:pPr>
              <w:tabs>
                <w:tab w:val="clear" w:pos="3515"/>
                <w:tab w:val="left" w:pos="2727"/>
              </w:tabs>
              <w:spacing w:line="240" w:lineRule="auto"/>
              <w:ind w:left="317" w:right="144" w:hanging="317"/>
              <w:rPr>
                <w:rFonts w:ascii="Browallia New" w:hAnsi="Browallia New" w:cs="Browallia New"/>
                <w:sz w:val="28"/>
                <w:szCs w:val="28"/>
                <w:cs/>
              </w:rPr>
            </w:pPr>
            <w:r w:rsidRPr="00367094">
              <w:rPr>
                <w:rFonts w:ascii="Browallia New" w:hAnsi="Browallia New" w:cs="Browallia New"/>
                <w:sz w:val="28"/>
                <w:szCs w:val="28"/>
                <w:cs/>
              </w:rPr>
              <w:t>ตั้งค่าเผื่อเพิ่มในระหว่างงวด</w:t>
            </w:r>
          </w:p>
        </w:tc>
        <w:tc>
          <w:tcPr>
            <w:tcW w:w="2268" w:type="dxa"/>
            <w:tcBorders>
              <w:top w:val="nil"/>
              <w:left w:val="nil"/>
            </w:tcBorders>
          </w:tcPr>
          <w:p w14:paraId="0E180886" w14:textId="7D196136" w:rsidR="00D11D07" w:rsidRPr="00367094" w:rsidRDefault="0020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5,348</w:t>
            </w:r>
          </w:p>
        </w:tc>
      </w:tr>
      <w:tr w:rsidR="00D11D07" w:rsidRPr="00367094" w14:paraId="16EE3461" w14:textId="77777777" w:rsidTr="00CD09DA">
        <w:trPr>
          <w:trHeight w:val="289"/>
        </w:trPr>
        <w:tc>
          <w:tcPr>
            <w:tcW w:w="6766" w:type="dxa"/>
            <w:noWrap/>
            <w:vAlign w:val="bottom"/>
          </w:tcPr>
          <w:p w14:paraId="610FAABD" w14:textId="77777777" w:rsidR="00D11D07" w:rsidRPr="00367094" w:rsidRDefault="00D11D07">
            <w:pPr>
              <w:tabs>
                <w:tab w:val="clear" w:pos="3515"/>
                <w:tab w:val="left" w:pos="2727"/>
              </w:tabs>
              <w:spacing w:line="240" w:lineRule="auto"/>
              <w:ind w:left="317" w:right="144" w:hanging="317"/>
              <w:rPr>
                <w:rFonts w:ascii="Browallia New" w:hAnsi="Browallia New" w:cs="Browallia New"/>
                <w:sz w:val="28"/>
                <w:szCs w:val="28"/>
                <w:cs/>
              </w:rPr>
            </w:pPr>
            <w:r w:rsidRPr="00367094">
              <w:rPr>
                <w:rFonts w:ascii="Browallia New" w:hAnsi="Browallia New" w:cs="Browallia New"/>
                <w:sz w:val="28"/>
                <w:szCs w:val="28"/>
                <w:cs/>
              </w:rPr>
              <w:t>กลับรายการและตัดบัญชีในระหว่างงวด</w:t>
            </w:r>
          </w:p>
        </w:tc>
        <w:tc>
          <w:tcPr>
            <w:tcW w:w="2268" w:type="dxa"/>
            <w:tcBorders>
              <w:top w:val="nil"/>
              <w:left w:val="nil"/>
            </w:tcBorders>
          </w:tcPr>
          <w:p w14:paraId="31160641" w14:textId="0447FBF2" w:rsidR="00D11D07" w:rsidRPr="00367094" w:rsidRDefault="0020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(558)</w:t>
            </w:r>
          </w:p>
        </w:tc>
      </w:tr>
      <w:tr w:rsidR="00D11D07" w:rsidRPr="00367094" w14:paraId="639A50D6" w14:textId="77777777" w:rsidTr="00CD09DA">
        <w:trPr>
          <w:trHeight w:val="289"/>
        </w:trPr>
        <w:tc>
          <w:tcPr>
            <w:tcW w:w="6766" w:type="dxa"/>
            <w:tcBorders>
              <w:bottom w:val="nil"/>
            </w:tcBorders>
            <w:noWrap/>
            <w:vAlign w:val="bottom"/>
          </w:tcPr>
          <w:p w14:paraId="4B5C352B" w14:textId="5B1887D2" w:rsidR="00D11D07" w:rsidRPr="00367094" w:rsidRDefault="00D11D07">
            <w:pPr>
              <w:tabs>
                <w:tab w:val="clear" w:pos="1644"/>
              </w:tabs>
              <w:spacing w:line="240" w:lineRule="auto"/>
              <w:ind w:right="38"/>
              <w:rPr>
                <w:rFonts w:ascii="Browallia New" w:hAnsi="Browallia New" w:cs="Browallia New"/>
                <w:sz w:val="28"/>
                <w:szCs w:val="28"/>
                <w:cs/>
              </w:rPr>
            </w:pPr>
            <w:r w:rsidRPr="00367094">
              <w:rPr>
                <w:rFonts w:ascii="Browallia New" w:hAnsi="Browallia New" w:cs="Browallia New"/>
                <w:sz w:val="28"/>
                <w:szCs w:val="28"/>
                <w:cs/>
              </w:rPr>
              <w:t xml:space="preserve">ยอดคงเหลือ ณ วันที่ </w:t>
            </w:r>
            <w:r w:rsidR="005D06FA" w:rsidRPr="00367094">
              <w:rPr>
                <w:rFonts w:ascii="Browallia New" w:hAnsi="Browallia New" w:cs="Browallia New"/>
                <w:sz w:val="28"/>
                <w:szCs w:val="28"/>
              </w:rPr>
              <w:t>30</w:t>
            </w:r>
            <w:r w:rsidR="005D06FA" w:rsidRPr="00367094">
              <w:rPr>
                <w:rFonts w:ascii="Browallia New" w:hAnsi="Browallia New" w:cs="Browallia New"/>
                <w:sz w:val="28"/>
                <w:szCs w:val="28"/>
                <w:cs/>
              </w:rPr>
              <w:t xml:space="preserve"> </w:t>
            </w:r>
            <w:r w:rsidR="009C4C9B" w:rsidRPr="009C4C9B">
              <w:rPr>
                <w:rFonts w:ascii="Browallia New" w:hAnsi="Browallia New" w:cs="Browallia New"/>
                <w:sz w:val="28"/>
                <w:szCs w:val="28"/>
                <w:cs/>
              </w:rPr>
              <w:t>กันยายน</w:t>
            </w:r>
            <w:r w:rsidR="00A03489" w:rsidRPr="00367094">
              <w:rPr>
                <w:rFonts w:ascii="Browallia New" w:hAnsi="Browallia New" w:cs="Browallia New"/>
                <w:sz w:val="28"/>
                <w:szCs w:val="28"/>
              </w:rPr>
              <w:t xml:space="preserve"> </w:t>
            </w:r>
            <w:r w:rsidRPr="00367094">
              <w:rPr>
                <w:rFonts w:ascii="Browallia New" w:hAnsi="Browallia New" w:cs="Browallia New"/>
                <w:sz w:val="28"/>
                <w:szCs w:val="28"/>
              </w:rPr>
              <w:t>2566</w:t>
            </w:r>
          </w:p>
        </w:tc>
        <w:tc>
          <w:tcPr>
            <w:tcW w:w="2268" w:type="dxa"/>
            <w:tcBorders>
              <w:top w:val="single" w:sz="4" w:space="0" w:color="auto"/>
              <w:left w:val="nil"/>
              <w:bottom w:val="single" w:sz="12" w:space="0" w:color="auto"/>
            </w:tcBorders>
          </w:tcPr>
          <w:p w14:paraId="2B709AD9" w14:textId="10FFF00D" w:rsidR="00D11D07" w:rsidRPr="00367094" w:rsidRDefault="0020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40,930</w:t>
            </w:r>
          </w:p>
        </w:tc>
      </w:tr>
    </w:tbl>
    <w:p w14:paraId="4FE5A3A2" w14:textId="77777777" w:rsidR="0001010C" w:rsidRPr="00367094"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254CD4F1" w14:textId="741B219E" w:rsidR="00DC59AD" w:rsidRPr="00367094"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67094">
        <w:rPr>
          <w:rFonts w:ascii="Browallia New" w:hAnsi="Browallia New" w:cs="Browallia New"/>
          <w:b/>
          <w:bCs/>
          <w:sz w:val="28"/>
          <w:szCs w:val="28"/>
          <w:cs/>
          <w:lang w:val="en-GB"/>
        </w:rPr>
        <w:t xml:space="preserve">เงินให้กู้ยืมและดอกเบี้ยค้างรับ </w:t>
      </w:r>
      <w:r w:rsidR="009C1D22" w:rsidRPr="00367094">
        <w:rPr>
          <w:rFonts w:ascii="Browallia New" w:hAnsi="Browallia New" w:cs="Browallia New"/>
          <w:b/>
          <w:bCs/>
          <w:sz w:val="28"/>
          <w:szCs w:val="28"/>
          <w:lang w:val="en-GB"/>
        </w:rPr>
        <w:t>-</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บุคคลและบริษัทอื่น</w:t>
      </w:r>
    </w:p>
    <w:p w14:paraId="28BE3E65" w14:textId="77777777" w:rsidR="00B82210" w:rsidRPr="00367094"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9095" w:type="dxa"/>
        <w:tblInd w:w="261" w:type="dxa"/>
        <w:tblLayout w:type="fixed"/>
        <w:tblLook w:val="0000" w:firstRow="0" w:lastRow="0" w:firstColumn="0" w:lastColumn="0" w:noHBand="0" w:noVBand="0"/>
      </w:tblPr>
      <w:tblGrid>
        <w:gridCol w:w="3708"/>
        <w:gridCol w:w="1134"/>
        <w:gridCol w:w="284"/>
        <w:gridCol w:w="1134"/>
        <w:gridCol w:w="283"/>
        <w:gridCol w:w="1134"/>
        <w:gridCol w:w="284"/>
        <w:gridCol w:w="1134"/>
      </w:tblGrid>
      <w:tr w:rsidR="006971B8" w:rsidRPr="00367094" w14:paraId="64EEB5FB" w14:textId="77777777" w:rsidTr="00ED26BF">
        <w:tc>
          <w:tcPr>
            <w:tcW w:w="3708" w:type="dxa"/>
          </w:tcPr>
          <w:p w14:paraId="068D5A82"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367094">
              <w:rPr>
                <w:rFonts w:ascii="Browallia New" w:hAnsi="Browallia New" w:cs="Browallia New"/>
                <w:sz w:val="28"/>
                <w:szCs w:val="28"/>
              </w:rPr>
              <w:tab/>
            </w:r>
          </w:p>
        </w:tc>
        <w:tc>
          <w:tcPr>
            <w:tcW w:w="5387" w:type="dxa"/>
            <w:gridSpan w:val="7"/>
          </w:tcPr>
          <w:p w14:paraId="77D5ECEA" w14:textId="77777777" w:rsidR="006971B8" w:rsidRPr="00367094" w:rsidRDefault="006971B8" w:rsidP="001B4041">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6971B8" w:rsidRPr="00367094" w14:paraId="38A38173" w14:textId="77777777" w:rsidTr="00ED26BF">
        <w:tc>
          <w:tcPr>
            <w:tcW w:w="3708" w:type="dxa"/>
          </w:tcPr>
          <w:p w14:paraId="34C84A75"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02DD300B"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83" w:type="dxa"/>
          </w:tcPr>
          <w:p w14:paraId="7A88B8AF"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52" w:type="dxa"/>
            <w:gridSpan w:val="3"/>
            <w:tcBorders>
              <w:bottom w:val="single" w:sz="4" w:space="0" w:color="auto"/>
            </w:tcBorders>
          </w:tcPr>
          <w:p w14:paraId="6A221599"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2B308E" w:rsidRPr="00367094" w14:paraId="7965F859" w14:textId="77777777" w:rsidTr="00ED26BF">
        <w:tc>
          <w:tcPr>
            <w:tcW w:w="3708" w:type="dxa"/>
          </w:tcPr>
          <w:p w14:paraId="73A9DDB5" w14:textId="77777777" w:rsidR="002B308E" w:rsidRPr="0036709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6AB6D27" w14:textId="51AE7EAF" w:rsidR="002B308E" w:rsidRPr="00367094" w:rsidRDefault="00AA75FC" w:rsidP="002B308E">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F02B4A" w:rsidRPr="00F02B4A">
              <w:rPr>
                <w:rFonts w:ascii="Browallia New" w:hAnsi="Browallia New" w:cs="Browallia New"/>
                <w:sz w:val="28"/>
                <w:szCs w:val="28"/>
                <w:cs/>
              </w:rPr>
              <w:t>กันยายน</w:t>
            </w:r>
            <w:r w:rsidR="002B308E" w:rsidRPr="00367094">
              <w:rPr>
                <w:rFonts w:ascii="Browallia New" w:hAnsi="Browallia New" w:cs="Browallia New"/>
                <w:sz w:val="28"/>
                <w:szCs w:val="28"/>
              </w:rPr>
              <w:t>2566</w:t>
            </w:r>
          </w:p>
        </w:tc>
        <w:tc>
          <w:tcPr>
            <w:tcW w:w="284" w:type="dxa"/>
            <w:tcBorders>
              <w:top w:val="single" w:sz="4" w:space="0" w:color="auto"/>
            </w:tcBorders>
            <w:vAlign w:val="bottom"/>
          </w:tcPr>
          <w:p w14:paraId="09874983" w14:textId="77777777" w:rsidR="002B308E" w:rsidRPr="00367094" w:rsidRDefault="002B308E" w:rsidP="002B308E">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261BDFFD" w14:textId="7307CA59" w:rsidR="002B308E" w:rsidRPr="00367094"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83" w:type="dxa"/>
          </w:tcPr>
          <w:p w14:paraId="166CA5A2" w14:textId="77777777" w:rsidR="002B308E" w:rsidRPr="00367094" w:rsidRDefault="002B308E" w:rsidP="002B308E">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611AFE95" w14:textId="482602CD" w:rsidR="002B308E" w:rsidRPr="00367094" w:rsidRDefault="00AA75FC" w:rsidP="002B308E">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F02B4A" w:rsidRPr="00F02B4A">
              <w:rPr>
                <w:rFonts w:ascii="Browallia New" w:hAnsi="Browallia New" w:cs="Browallia New"/>
                <w:sz w:val="28"/>
                <w:szCs w:val="28"/>
                <w:cs/>
              </w:rPr>
              <w:t>กันยายน</w:t>
            </w:r>
            <w:r w:rsidR="002B308E" w:rsidRPr="00367094">
              <w:rPr>
                <w:rFonts w:ascii="Browallia New" w:hAnsi="Browallia New" w:cs="Browallia New"/>
                <w:sz w:val="28"/>
                <w:szCs w:val="28"/>
              </w:rPr>
              <w:t>2566</w:t>
            </w:r>
          </w:p>
        </w:tc>
        <w:tc>
          <w:tcPr>
            <w:tcW w:w="284" w:type="dxa"/>
            <w:tcBorders>
              <w:top w:val="single" w:sz="4" w:space="0" w:color="auto"/>
            </w:tcBorders>
            <w:vAlign w:val="bottom"/>
          </w:tcPr>
          <w:p w14:paraId="63A585F3" w14:textId="77777777" w:rsidR="002B308E" w:rsidRPr="00367094" w:rsidRDefault="002B308E" w:rsidP="002B308E">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6010A3BA" w14:textId="0290F1CA" w:rsidR="002B308E" w:rsidRPr="00367094"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6971B8" w:rsidRPr="00367094" w14:paraId="69B54026" w14:textId="77777777" w:rsidTr="00ED26BF">
        <w:trPr>
          <w:trHeight w:val="332"/>
        </w:trPr>
        <w:tc>
          <w:tcPr>
            <w:tcW w:w="3708" w:type="dxa"/>
            <w:vAlign w:val="center"/>
          </w:tcPr>
          <w:p w14:paraId="57F5701B"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34" w:type="dxa"/>
            <w:tcBorders>
              <w:top w:val="single" w:sz="4" w:space="0" w:color="auto"/>
            </w:tcBorders>
          </w:tcPr>
          <w:p w14:paraId="7DDAACB9" w14:textId="77777777" w:rsidR="006971B8" w:rsidRPr="00367094"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84" w:type="dxa"/>
          </w:tcPr>
          <w:p w14:paraId="49212B25"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34" w:type="dxa"/>
            <w:tcBorders>
              <w:top w:val="single" w:sz="4" w:space="0" w:color="auto"/>
            </w:tcBorders>
          </w:tcPr>
          <w:p w14:paraId="188100B0"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83" w:type="dxa"/>
          </w:tcPr>
          <w:p w14:paraId="2804160A"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FCE36A7"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84" w:type="dxa"/>
          </w:tcPr>
          <w:p w14:paraId="65138746"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93963C5"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69043B" w:rsidRPr="00367094" w14:paraId="0CBB5C77" w14:textId="77777777" w:rsidTr="00ED26BF">
        <w:tc>
          <w:tcPr>
            <w:tcW w:w="3708" w:type="dxa"/>
            <w:vAlign w:val="bottom"/>
          </w:tcPr>
          <w:p w14:paraId="696AEBDC" w14:textId="77777777" w:rsidR="0069043B" w:rsidRPr="00367094"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367094">
              <w:rPr>
                <w:rFonts w:ascii="Browallia New" w:hAnsi="Browallia New" w:cs="Browallia New"/>
                <w:sz w:val="28"/>
                <w:szCs w:val="28"/>
                <w:cs/>
              </w:rPr>
              <w:t>เงินให้กู้ยืมระยะยาว</w:t>
            </w:r>
          </w:p>
        </w:tc>
        <w:tc>
          <w:tcPr>
            <w:tcW w:w="1134" w:type="dxa"/>
            <w:shd w:val="clear" w:color="auto" w:fill="auto"/>
          </w:tcPr>
          <w:p w14:paraId="45E75301" w14:textId="4AA7BCE8" w:rsidR="0069043B" w:rsidRPr="00367094" w:rsidRDefault="00CD4606"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375,016</w:t>
            </w:r>
          </w:p>
        </w:tc>
        <w:tc>
          <w:tcPr>
            <w:tcW w:w="284" w:type="dxa"/>
            <w:shd w:val="clear" w:color="auto" w:fill="auto"/>
            <w:vAlign w:val="bottom"/>
          </w:tcPr>
          <w:p w14:paraId="56681F69" w14:textId="77777777" w:rsidR="0069043B" w:rsidRPr="00367094"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7389D502" w14:textId="33D367AE"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367094">
              <w:rPr>
                <w:rFonts w:ascii="Browallia New" w:hAnsi="Browallia New" w:cs="Browallia New"/>
                <w:sz w:val="28"/>
                <w:szCs w:val="28"/>
              </w:rPr>
              <w:t>353,378</w:t>
            </w:r>
          </w:p>
        </w:tc>
        <w:tc>
          <w:tcPr>
            <w:tcW w:w="283" w:type="dxa"/>
            <w:shd w:val="clear" w:color="auto" w:fill="auto"/>
          </w:tcPr>
          <w:p w14:paraId="09BDB414" w14:textId="77777777" w:rsidR="0069043B" w:rsidRPr="00367094"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tcPr>
          <w:p w14:paraId="4DB20A9A" w14:textId="5C3A10E6" w:rsidR="0069043B" w:rsidRPr="00367094" w:rsidRDefault="000028F8"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67,540</w:t>
            </w:r>
          </w:p>
        </w:tc>
        <w:tc>
          <w:tcPr>
            <w:tcW w:w="284" w:type="dxa"/>
          </w:tcPr>
          <w:p w14:paraId="424D9DA5" w14:textId="77777777" w:rsidR="0069043B" w:rsidRPr="00367094"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vAlign w:val="center"/>
          </w:tcPr>
          <w:p w14:paraId="36A5ABC4" w14:textId="08870879"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67,540</w:t>
            </w:r>
          </w:p>
        </w:tc>
      </w:tr>
      <w:tr w:rsidR="0069043B" w:rsidRPr="00367094" w14:paraId="42D35AD7" w14:textId="77777777" w:rsidTr="00ED26BF">
        <w:tc>
          <w:tcPr>
            <w:tcW w:w="3708" w:type="dxa"/>
            <w:shd w:val="clear" w:color="auto" w:fill="auto"/>
            <w:vAlign w:val="bottom"/>
          </w:tcPr>
          <w:p w14:paraId="0EA4E1AE" w14:textId="0FCFD2BE" w:rsidR="0069043B" w:rsidRPr="00367094"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367094">
              <w:rPr>
                <w:rFonts w:ascii="Browallia New" w:hAnsi="Browallia New" w:cs="Browallia New"/>
                <w:sz w:val="28"/>
                <w:szCs w:val="28"/>
                <w:cs/>
              </w:rPr>
              <w:t>ดอกเบี้ยค้างรับ</w:t>
            </w:r>
          </w:p>
        </w:tc>
        <w:tc>
          <w:tcPr>
            <w:tcW w:w="1134" w:type="dxa"/>
            <w:shd w:val="clear" w:color="auto" w:fill="auto"/>
          </w:tcPr>
          <w:p w14:paraId="6672760C" w14:textId="350FE73F" w:rsidR="0069043B" w:rsidRPr="00367094" w:rsidRDefault="00D807D5"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21,160</w:t>
            </w:r>
          </w:p>
        </w:tc>
        <w:tc>
          <w:tcPr>
            <w:tcW w:w="284" w:type="dxa"/>
            <w:shd w:val="clear" w:color="auto" w:fill="auto"/>
            <w:vAlign w:val="bottom"/>
          </w:tcPr>
          <w:p w14:paraId="5027A025" w14:textId="77777777" w:rsidR="0069043B" w:rsidRPr="00367094"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B3799F7" w14:textId="503D47CA"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 xml:space="preserve">18,886 </w:t>
            </w:r>
          </w:p>
        </w:tc>
        <w:tc>
          <w:tcPr>
            <w:tcW w:w="283" w:type="dxa"/>
            <w:shd w:val="clear" w:color="auto" w:fill="auto"/>
          </w:tcPr>
          <w:p w14:paraId="3F1A4922" w14:textId="77777777"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tcPr>
          <w:p w14:paraId="6E74843A" w14:textId="2C43DDC3" w:rsidR="0069043B" w:rsidRPr="00367094" w:rsidRDefault="008D6B67"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21,106</w:t>
            </w:r>
          </w:p>
        </w:tc>
        <w:tc>
          <w:tcPr>
            <w:tcW w:w="284" w:type="dxa"/>
            <w:shd w:val="clear" w:color="auto" w:fill="auto"/>
          </w:tcPr>
          <w:p w14:paraId="07018DF9" w14:textId="77777777"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vAlign w:val="center"/>
          </w:tcPr>
          <w:p w14:paraId="61B04852" w14:textId="3F5CACCD"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18,831</w:t>
            </w:r>
          </w:p>
        </w:tc>
      </w:tr>
      <w:tr w:rsidR="0069043B" w:rsidRPr="00367094" w14:paraId="360EA57E" w14:textId="77777777" w:rsidTr="00ED26BF">
        <w:tc>
          <w:tcPr>
            <w:tcW w:w="3708" w:type="dxa"/>
            <w:vAlign w:val="bottom"/>
          </w:tcPr>
          <w:p w14:paraId="7B4D9E88" w14:textId="77777777" w:rsidR="0069043B" w:rsidRPr="00367094"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cs/>
              </w:rPr>
              <w:t>รวม</w:t>
            </w:r>
          </w:p>
        </w:tc>
        <w:tc>
          <w:tcPr>
            <w:tcW w:w="1134" w:type="dxa"/>
            <w:tcBorders>
              <w:top w:val="single" w:sz="4" w:space="0" w:color="auto"/>
            </w:tcBorders>
            <w:shd w:val="clear" w:color="auto" w:fill="auto"/>
          </w:tcPr>
          <w:p w14:paraId="6BC7BE9D" w14:textId="2F4E0A0D" w:rsidR="0069043B" w:rsidRPr="00367094" w:rsidRDefault="00815430"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396,176</w:t>
            </w:r>
          </w:p>
        </w:tc>
        <w:tc>
          <w:tcPr>
            <w:tcW w:w="284" w:type="dxa"/>
            <w:shd w:val="clear" w:color="auto" w:fill="auto"/>
            <w:vAlign w:val="bottom"/>
          </w:tcPr>
          <w:p w14:paraId="68E88CF0" w14:textId="77777777" w:rsidR="0069043B" w:rsidRPr="00367094"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3C73AF6D" w14:textId="59F7F875"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367094">
              <w:rPr>
                <w:rFonts w:ascii="Browallia New" w:hAnsi="Browallia New" w:cs="Browallia New"/>
                <w:sz w:val="28"/>
                <w:szCs w:val="28"/>
              </w:rPr>
              <w:t>372,264</w:t>
            </w:r>
          </w:p>
        </w:tc>
        <w:tc>
          <w:tcPr>
            <w:tcW w:w="283" w:type="dxa"/>
            <w:shd w:val="clear" w:color="auto" w:fill="auto"/>
          </w:tcPr>
          <w:p w14:paraId="3D1DB314" w14:textId="77777777" w:rsidR="0069043B" w:rsidRPr="00367094"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tcPr>
          <w:p w14:paraId="376BCEDF" w14:textId="7E098987" w:rsidR="0069043B" w:rsidRPr="00367094" w:rsidRDefault="008B3C27"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88,646</w:t>
            </w:r>
          </w:p>
        </w:tc>
        <w:tc>
          <w:tcPr>
            <w:tcW w:w="284" w:type="dxa"/>
          </w:tcPr>
          <w:p w14:paraId="3DEC1B3A" w14:textId="77777777" w:rsidR="0069043B" w:rsidRPr="00367094"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vAlign w:val="center"/>
          </w:tcPr>
          <w:p w14:paraId="25DD4E39" w14:textId="615DF9B4"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86,371</w:t>
            </w:r>
          </w:p>
        </w:tc>
      </w:tr>
      <w:tr w:rsidR="0069043B" w:rsidRPr="00367094" w14:paraId="0ED31973" w14:textId="77777777" w:rsidTr="00ED26BF">
        <w:tc>
          <w:tcPr>
            <w:tcW w:w="3708" w:type="dxa"/>
          </w:tcPr>
          <w:p w14:paraId="6AEFA2DF" w14:textId="1EEF3382" w:rsidR="0069043B" w:rsidRPr="00367094"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ค่าเผื่อผลขาดทุนด้านเครดิตที่คาดว่า</w:t>
            </w:r>
            <w:r w:rsidRPr="00367094">
              <w:rPr>
                <w:rFonts w:ascii="Browallia New" w:hAnsi="Browallia New" w:cs="Browallia New"/>
                <w:sz w:val="28"/>
                <w:szCs w:val="28"/>
              </w:rPr>
              <w:br/>
            </w:r>
            <w:r w:rsidRPr="00367094">
              <w:rPr>
                <w:rFonts w:ascii="Browallia New" w:hAnsi="Browallia New" w:cs="Browallia New"/>
                <w:sz w:val="28"/>
                <w:szCs w:val="28"/>
                <w:cs/>
              </w:rPr>
              <w:t>จะเกิดขึ้น</w:t>
            </w:r>
          </w:p>
        </w:tc>
        <w:tc>
          <w:tcPr>
            <w:tcW w:w="1134" w:type="dxa"/>
            <w:shd w:val="clear" w:color="auto" w:fill="auto"/>
          </w:tcPr>
          <w:p w14:paraId="54CF3165" w14:textId="77777777" w:rsidR="00E5770B" w:rsidRDefault="00E5770B" w:rsidP="0069043B">
            <w:pPr>
              <w:jc w:val="right"/>
              <w:rPr>
                <w:rFonts w:ascii="Browallia New" w:hAnsi="Browallia New" w:cs="Browallia New"/>
                <w:sz w:val="28"/>
                <w:szCs w:val="28"/>
              </w:rPr>
            </w:pPr>
          </w:p>
          <w:p w14:paraId="06482586" w14:textId="7590EA4E" w:rsidR="00E5770B" w:rsidRPr="00367094" w:rsidRDefault="00815430" w:rsidP="0069043B">
            <w:pPr>
              <w:jc w:val="right"/>
              <w:rPr>
                <w:rFonts w:ascii="Browallia New" w:hAnsi="Browallia New" w:cs="Browallia New"/>
                <w:sz w:val="28"/>
                <w:szCs w:val="28"/>
                <w:cs/>
              </w:rPr>
            </w:pPr>
            <w:r>
              <w:rPr>
                <w:rFonts w:ascii="Browallia New" w:hAnsi="Browallia New" w:cs="Browallia New"/>
                <w:sz w:val="28"/>
                <w:szCs w:val="28"/>
              </w:rPr>
              <w:t>(97,429</w:t>
            </w:r>
            <w:r w:rsidR="00296DD6">
              <w:rPr>
                <w:rFonts w:ascii="Browallia New" w:hAnsi="Browallia New" w:cs="Browallia New"/>
                <w:sz w:val="28"/>
                <w:szCs w:val="28"/>
              </w:rPr>
              <w:t>)</w:t>
            </w:r>
          </w:p>
        </w:tc>
        <w:tc>
          <w:tcPr>
            <w:tcW w:w="284" w:type="dxa"/>
            <w:shd w:val="clear" w:color="auto" w:fill="auto"/>
            <w:vAlign w:val="bottom"/>
          </w:tcPr>
          <w:p w14:paraId="18D4375C" w14:textId="77777777" w:rsidR="0069043B" w:rsidRPr="00367094"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FF680E5" w14:textId="77777777" w:rsidR="00805AA8" w:rsidRPr="00367094" w:rsidRDefault="00805AA8"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4A4A5047"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(97,930)</w:t>
            </w:r>
          </w:p>
        </w:tc>
        <w:tc>
          <w:tcPr>
            <w:tcW w:w="283" w:type="dxa"/>
            <w:shd w:val="clear" w:color="auto" w:fill="auto"/>
          </w:tcPr>
          <w:p w14:paraId="18E607E8" w14:textId="77777777" w:rsidR="0069043B" w:rsidRPr="00367094"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45A4BDA0" w14:textId="77777777" w:rsidR="0069043B" w:rsidRDefault="0069043B" w:rsidP="00D10E47">
            <w:pPr>
              <w:jc w:val="right"/>
              <w:rPr>
                <w:rFonts w:ascii="Browallia New" w:hAnsi="Browallia New" w:cs="Browallia New"/>
                <w:sz w:val="28"/>
                <w:szCs w:val="28"/>
              </w:rPr>
            </w:pPr>
          </w:p>
          <w:p w14:paraId="4BCA1484" w14:textId="3DA0A7DC" w:rsidR="0069043B" w:rsidRPr="00367094" w:rsidRDefault="00147CD5" w:rsidP="00D10E47">
            <w:pPr>
              <w:jc w:val="right"/>
              <w:rPr>
                <w:rFonts w:ascii="Browallia New" w:hAnsi="Browallia New" w:cs="Browallia New"/>
                <w:sz w:val="28"/>
                <w:szCs w:val="28"/>
                <w:cs/>
              </w:rPr>
            </w:pPr>
            <w:r>
              <w:rPr>
                <w:rFonts w:ascii="Browallia New" w:hAnsi="Browallia New" w:cs="Browallia New"/>
                <w:sz w:val="28"/>
                <w:szCs w:val="28"/>
              </w:rPr>
              <w:t>(</w:t>
            </w:r>
            <w:r w:rsidR="005F02A4">
              <w:rPr>
                <w:rFonts w:ascii="Browallia New" w:hAnsi="Browallia New" w:cs="Browallia New"/>
                <w:sz w:val="28"/>
                <w:szCs w:val="28"/>
              </w:rPr>
              <w:t>49,121)</w:t>
            </w:r>
          </w:p>
        </w:tc>
        <w:tc>
          <w:tcPr>
            <w:tcW w:w="284" w:type="dxa"/>
          </w:tcPr>
          <w:p w14:paraId="2281DF80" w14:textId="77777777" w:rsidR="0069043B" w:rsidRPr="00367094"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vAlign w:val="center"/>
          </w:tcPr>
          <w:p w14:paraId="3A0B193A" w14:textId="77777777" w:rsidR="00805AA8" w:rsidRPr="00367094" w:rsidRDefault="00805AA8"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387D4D4B"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(49,121)</w:t>
            </w:r>
          </w:p>
        </w:tc>
      </w:tr>
      <w:tr w:rsidR="0069043B" w:rsidRPr="00367094" w14:paraId="4AC481B5" w14:textId="77777777" w:rsidTr="00ED26BF">
        <w:tc>
          <w:tcPr>
            <w:tcW w:w="3708" w:type="dxa"/>
            <w:vAlign w:val="bottom"/>
          </w:tcPr>
          <w:p w14:paraId="5383FF9B" w14:textId="77777777" w:rsidR="0069043B" w:rsidRPr="00367094"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cs/>
              </w:rPr>
              <w:t>สุทธิ</w:t>
            </w:r>
          </w:p>
        </w:tc>
        <w:tc>
          <w:tcPr>
            <w:tcW w:w="1134" w:type="dxa"/>
            <w:tcBorders>
              <w:top w:val="single" w:sz="4" w:space="0" w:color="auto"/>
            </w:tcBorders>
            <w:shd w:val="clear" w:color="auto" w:fill="auto"/>
          </w:tcPr>
          <w:p w14:paraId="09F1CB4F" w14:textId="2E2E5AF5" w:rsidR="0069043B" w:rsidRPr="00367094" w:rsidRDefault="00F048C2"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298,</w:t>
            </w:r>
            <w:r w:rsidR="009A7F76">
              <w:rPr>
                <w:rFonts w:ascii="Browallia New" w:hAnsi="Browallia New" w:cs="Browallia New"/>
                <w:sz w:val="28"/>
                <w:szCs w:val="28"/>
              </w:rPr>
              <w:t>74</w:t>
            </w:r>
            <w:r w:rsidR="0035743B">
              <w:rPr>
                <w:rFonts w:ascii="Browallia New" w:hAnsi="Browallia New" w:cs="Browallia New"/>
                <w:sz w:val="28"/>
                <w:szCs w:val="28"/>
              </w:rPr>
              <w:t>7</w:t>
            </w:r>
          </w:p>
        </w:tc>
        <w:tc>
          <w:tcPr>
            <w:tcW w:w="284" w:type="dxa"/>
            <w:shd w:val="clear" w:color="auto" w:fill="auto"/>
            <w:vAlign w:val="bottom"/>
          </w:tcPr>
          <w:p w14:paraId="1C113BB1" w14:textId="77777777" w:rsidR="0069043B" w:rsidRPr="00367094"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5C2BAC4C" w14:textId="37311FDB"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 xml:space="preserve">274,334 </w:t>
            </w:r>
          </w:p>
        </w:tc>
        <w:tc>
          <w:tcPr>
            <w:tcW w:w="283" w:type="dxa"/>
            <w:shd w:val="clear" w:color="auto" w:fill="auto"/>
          </w:tcPr>
          <w:p w14:paraId="127DC5E4" w14:textId="77777777" w:rsidR="0069043B" w:rsidRPr="00367094"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vAlign w:val="center"/>
          </w:tcPr>
          <w:p w14:paraId="7E1D6CFA" w14:textId="7D3BA993" w:rsidR="0069043B" w:rsidRPr="00367094" w:rsidRDefault="000F0B7D"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39,525</w:t>
            </w:r>
          </w:p>
        </w:tc>
        <w:tc>
          <w:tcPr>
            <w:tcW w:w="284" w:type="dxa"/>
          </w:tcPr>
          <w:p w14:paraId="49EAB904" w14:textId="77777777" w:rsidR="0069043B" w:rsidRPr="00367094"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vAlign w:val="center"/>
          </w:tcPr>
          <w:p w14:paraId="4CC8B494" w14:textId="014B19C2"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 xml:space="preserve">37,250           </w:t>
            </w:r>
          </w:p>
        </w:tc>
      </w:tr>
      <w:tr w:rsidR="0069043B" w:rsidRPr="00367094" w14:paraId="3606F8C3" w14:textId="77777777" w:rsidTr="00ED26BF">
        <w:tc>
          <w:tcPr>
            <w:tcW w:w="3708" w:type="dxa"/>
            <w:vAlign w:val="bottom"/>
          </w:tcPr>
          <w:p w14:paraId="6FB0E4D4" w14:textId="77777777" w:rsidR="0069043B" w:rsidRPr="00367094"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ส่วนที่ถึงกำหนดชำระภายในหนึ่งปี</w:t>
            </w:r>
          </w:p>
        </w:tc>
        <w:tc>
          <w:tcPr>
            <w:tcW w:w="1134" w:type="dxa"/>
            <w:shd w:val="clear" w:color="auto" w:fill="auto"/>
          </w:tcPr>
          <w:p w14:paraId="70477E51" w14:textId="6C9679F2" w:rsidR="0069043B" w:rsidRPr="00367094" w:rsidRDefault="00A22B7D"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(204,</w:t>
            </w:r>
            <w:r w:rsidR="00993B60">
              <w:rPr>
                <w:rFonts w:ascii="Browallia New" w:hAnsi="Browallia New" w:cs="Browallia New"/>
                <w:sz w:val="28"/>
                <w:szCs w:val="28"/>
              </w:rPr>
              <w:t>16</w:t>
            </w:r>
            <w:r w:rsidR="0061642C">
              <w:rPr>
                <w:rFonts w:ascii="Browallia New" w:hAnsi="Browallia New" w:cs="Browallia New"/>
                <w:sz w:val="28"/>
                <w:szCs w:val="28"/>
              </w:rPr>
              <w:t>6</w:t>
            </w:r>
            <w:r w:rsidR="00993B60">
              <w:rPr>
                <w:rFonts w:ascii="Browallia New" w:hAnsi="Browallia New" w:cs="Browallia New"/>
                <w:sz w:val="28"/>
                <w:szCs w:val="28"/>
              </w:rPr>
              <w:t>)</w:t>
            </w:r>
          </w:p>
        </w:tc>
        <w:tc>
          <w:tcPr>
            <w:tcW w:w="284" w:type="dxa"/>
            <w:shd w:val="clear" w:color="auto" w:fill="auto"/>
            <w:vAlign w:val="bottom"/>
          </w:tcPr>
          <w:p w14:paraId="01C5D973" w14:textId="77777777" w:rsidR="0069043B" w:rsidRPr="00367094"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E33B32C" w14:textId="729FDD3C"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(180,066)</w:t>
            </w:r>
          </w:p>
        </w:tc>
        <w:tc>
          <w:tcPr>
            <w:tcW w:w="283" w:type="dxa"/>
            <w:shd w:val="clear" w:color="auto" w:fill="auto"/>
          </w:tcPr>
          <w:p w14:paraId="406D60C6" w14:textId="77777777" w:rsidR="0069043B" w:rsidRPr="00367094"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3F2668D7" w14:textId="74E5579F" w:rsidR="0069043B" w:rsidRPr="00367094" w:rsidRDefault="000F0B7D"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3F90E2F0" w14:textId="77777777" w:rsidR="0069043B" w:rsidRPr="00367094"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vAlign w:val="center"/>
          </w:tcPr>
          <w:p w14:paraId="345EDB11" w14:textId="3927DB8D"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 xml:space="preserve">       </w:t>
            </w:r>
            <w:r w:rsidRPr="00367094">
              <w:rPr>
                <w:rFonts w:ascii="Browallia New" w:hAnsi="Browallia New" w:cs="Browallia New"/>
                <w:sz w:val="28"/>
                <w:szCs w:val="28"/>
                <w:cs/>
              </w:rPr>
              <w:t>-</w:t>
            </w:r>
          </w:p>
        </w:tc>
      </w:tr>
      <w:tr w:rsidR="0069043B" w:rsidRPr="00367094" w14:paraId="60184766" w14:textId="77777777" w:rsidTr="00ED26BF">
        <w:tc>
          <w:tcPr>
            <w:tcW w:w="3708" w:type="dxa"/>
            <w:vAlign w:val="bottom"/>
          </w:tcPr>
          <w:p w14:paraId="448225A9" w14:textId="77777777" w:rsidR="0069043B" w:rsidRPr="00367094"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67094">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FEB8F8C" w14:textId="1A73DFB6" w:rsidR="0069043B" w:rsidRPr="00367094" w:rsidRDefault="002A1E4C"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94,58</w:t>
            </w:r>
            <w:r w:rsidR="006C57EA">
              <w:rPr>
                <w:rFonts w:ascii="Browallia New" w:hAnsi="Browallia New" w:cs="Browallia New"/>
                <w:sz w:val="28"/>
                <w:szCs w:val="28"/>
              </w:rPr>
              <w:t>1</w:t>
            </w:r>
          </w:p>
        </w:tc>
        <w:tc>
          <w:tcPr>
            <w:tcW w:w="284" w:type="dxa"/>
            <w:shd w:val="clear" w:color="auto" w:fill="auto"/>
            <w:vAlign w:val="bottom"/>
          </w:tcPr>
          <w:p w14:paraId="1AEECED2" w14:textId="77777777" w:rsidR="0069043B" w:rsidRPr="00367094"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bottom w:val="single" w:sz="12" w:space="0" w:color="auto"/>
            </w:tcBorders>
            <w:shd w:val="clear" w:color="auto" w:fill="auto"/>
          </w:tcPr>
          <w:p w14:paraId="5681036A" w14:textId="79F74E57"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 xml:space="preserve">94,268 </w:t>
            </w:r>
          </w:p>
        </w:tc>
        <w:tc>
          <w:tcPr>
            <w:tcW w:w="283" w:type="dxa"/>
            <w:shd w:val="clear" w:color="auto" w:fill="auto"/>
          </w:tcPr>
          <w:p w14:paraId="2E6CCB08" w14:textId="77777777" w:rsidR="0069043B" w:rsidRPr="00367094"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center"/>
          </w:tcPr>
          <w:p w14:paraId="1EB5BD5D" w14:textId="7BE43622" w:rsidR="0069043B" w:rsidRPr="00367094" w:rsidRDefault="000F0B7D"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39,525</w:t>
            </w:r>
          </w:p>
        </w:tc>
        <w:tc>
          <w:tcPr>
            <w:tcW w:w="284" w:type="dxa"/>
            <w:vAlign w:val="bottom"/>
          </w:tcPr>
          <w:p w14:paraId="3D2E48E4" w14:textId="77777777" w:rsidR="0069043B" w:rsidRPr="00367094"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vAlign w:val="center"/>
          </w:tcPr>
          <w:p w14:paraId="33AF1DD5" w14:textId="491E9347" w:rsidR="0069043B" w:rsidRPr="00367094"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67094">
              <w:rPr>
                <w:rFonts w:ascii="Browallia New" w:hAnsi="Browallia New" w:cs="Browallia New"/>
                <w:sz w:val="28"/>
                <w:szCs w:val="28"/>
              </w:rPr>
              <w:t>37,250</w:t>
            </w:r>
          </w:p>
        </w:tc>
      </w:tr>
    </w:tbl>
    <w:p w14:paraId="619DBB7C" w14:textId="7814A970" w:rsidR="00632B88" w:rsidRPr="00367094"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58A32787" w:rsidR="0012502A" w:rsidRPr="00367094" w:rsidRDefault="0090445D" w:rsidP="00ED26BF">
      <w:pPr>
        <w:pStyle w:val="a3"/>
        <w:tabs>
          <w:tab w:val="clear" w:pos="1080"/>
        </w:tabs>
        <w:ind w:left="360"/>
        <w:jc w:val="thaiDistribute"/>
        <w:rPr>
          <w:rFonts w:ascii="Browallia New" w:hAnsi="Browallia New" w:cs="Browallia New"/>
          <w:sz w:val="28"/>
          <w:szCs w:val="28"/>
        </w:rPr>
      </w:pPr>
      <w:r w:rsidRPr="00367094">
        <w:rPr>
          <w:rFonts w:ascii="Browallia New" w:hAnsi="Browallia New" w:cs="Browallia New"/>
          <w:sz w:val="28"/>
          <w:szCs w:val="28"/>
          <w:cs/>
        </w:rPr>
        <w:t>บริษัท ไมด้า ลิสซิ่ง จำกัด</w:t>
      </w:r>
      <w:r w:rsidR="0054523A" w:rsidRPr="00367094">
        <w:rPr>
          <w:rFonts w:ascii="Browallia New" w:hAnsi="Browallia New" w:cs="Browallia New"/>
          <w:sz w:val="28"/>
          <w:szCs w:val="28"/>
          <w:cs/>
        </w:rPr>
        <w:t xml:space="preserve"> </w:t>
      </w:r>
      <w:r w:rsidRPr="00367094">
        <w:rPr>
          <w:rFonts w:ascii="Browallia New" w:hAnsi="Browallia New" w:cs="Browallia New"/>
          <w:sz w:val="28"/>
          <w:szCs w:val="28"/>
          <w:cs/>
        </w:rPr>
        <w:t>(มหาชน) (</w:t>
      </w:r>
      <w:r w:rsidR="00F84A59" w:rsidRPr="00367094">
        <w:rPr>
          <w:rFonts w:ascii="Browallia New" w:hAnsi="Browallia New" w:cs="Browallia New"/>
          <w:sz w:val="28"/>
          <w:szCs w:val="28"/>
          <w:cs/>
        </w:rPr>
        <w:t>บริษัทย่อย</w:t>
      </w:r>
      <w:r w:rsidRPr="00367094">
        <w:rPr>
          <w:rFonts w:ascii="Browallia New" w:hAnsi="Browallia New" w:cs="Browallia New"/>
          <w:sz w:val="28"/>
          <w:szCs w:val="28"/>
          <w:cs/>
        </w:rPr>
        <w:t xml:space="preserve">) </w:t>
      </w:r>
      <w:r w:rsidR="003F5A96" w:rsidRPr="00367094">
        <w:rPr>
          <w:rFonts w:ascii="Browallia New" w:hAnsi="Browallia New" w:cs="Browallia New"/>
          <w:sz w:val="28"/>
          <w:szCs w:val="28"/>
          <w:cs/>
        </w:rPr>
        <w:t>มีเงินให้กู้ยืมระยะยาวในอัตราดอกเบี้ยร้อยละ</w:t>
      </w:r>
      <w:r w:rsidR="003F5A96" w:rsidRPr="00367094">
        <w:rPr>
          <w:rFonts w:ascii="Browallia New" w:hAnsi="Browallia New" w:cs="Browallia New"/>
          <w:sz w:val="28"/>
          <w:szCs w:val="28"/>
        </w:rPr>
        <w:t xml:space="preserve"> 12 - 24 </w:t>
      </w:r>
      <w:r w:rsidR="003F5A96" w:rsidRPr="00367094">
        <w:rPr>
          <w:rFonts w:ascii="Browallia New" w:hAnsi="Browallia New" w:cs="Browallia New"/>
          <w:sz w:val="28"/>
          <w:szCs w:val="28"/>
          <w:cs/>
        </w:rPr>
        <w:t>ต่อปี</w:t>
      </w:r>
      <w:r w:rsidR="003F5A96" w:rsidRPr="00367094">
        <w:rPr>
          <w:rFonts w:ascii="Browallia New" w:hAnsi="Browallia New" w:cs="Browallia New"/>
          <w:sz w:val="28"/>
          <w:szCs w:val="28"/>
        </w:rPr>
        <w:t xml:space="preserve"> </w:t>
      </w:r>
      <w:r w:rsidR="003F5A96" w:rsidRPr="00367094">
        <w:rPr>
          <w:rFonts w:ascii="Browallia New" w:hAnsi="Browallia New" w:cs="Browallia New"/>
          <w:sz w:val="28"/>
          <w:szCs w:val="28"/>
          <w:cs/>
        </w:rPr>
        <w:t>และ</w:t>
      </w:r>
      <w:r w:rsidR="00ED26BF" w:rsidRPr="00367094">
        <w:rPr>
          <w:rFonts w:ascii="Browallia New" w:hAnsi="Browallia New" w:cs="Browallia New"/>
          <w:sz w:val="28"/>
          <w:szCs w:val="28"/>
          <w:cs/>
        </w:rPr>
        <w:br/>
      </w:r>
      <w:r w:rsidR="003F5A96" w:rsidRPr="00367094">
        <w:rPr>
          <w:rFonts w:ascii="Browallia New" w:hAnsi="Browallia New" w:cs="Browallia New"/>
          <w:sz w:val="28"/>
          <w:szCs w:val="28"/>
          <w:cs/>
        </w:rPr>
        <w:t>มียอดคงเหลือที่มีหลักประกันเงินกู้ยืม</w:t>
      </w:r>
      <w:r w:rsidR="00F84A59" w:rsidRPr="00367094">
        <w:rPr>
          <w:rFonts w:ascii="Browallia New" w:hAnsi="Browallia New" w:cs="Browallia New"/>
          <w:sz w:val="28"/>
          <w:szCs w:val="28"/>
          <w:cs/>
        </w:rPr>
        <w:t xml:space="preserve"> </w:t>
      </w:r>
      <w:r w:rsidR="0012502A" w:rsidRPr="00367094">
        <w:rPr>
          <w:rFonts w:ascii="Browallia New" w:hAnsi="Browallia New" w:cs="Browallia New"/>
          <w:sz w:val="28"/>
          <w:szCs w:val="28"/>
          <w:cs/>
        </w:rPr>
        <w:t>ณ วันที่</w:t>
      </w:r>
      <w:r w:rsidR="003F5A96" w:rsidRPr="00367094">
        <w:rPr>
          <w:rFonts w:ascii="Browallia New" w:hAnsi="Browallia New" w:cs="Browallia New"/>
          <w:sz w:val="28"/>
          <w:szCs w:val="28"/>
        </w:rPr>
        <w:t xml:space="preserve"> </w:t>
      </w:r>
      <w:r w:rsidR="00012644" w:rsidRPr="00367094">
        <w:rPr>
          <w:rFonts w:ascii="Browallia New" w:hAnsi="Browallia New" w:cs="Browallia New"/>
          <w:sz w:val="28"/>
          <w:szCs w:val="28"/>
        </w:rPr>
        <w:t>30</w:t>
      </w:r>
      <w:r w:rsidR="00012644" w:rsidRPr="00367094">
        <w:rPr>
          <w:rFonts w:ascii="Browallia New" w:hAnsi="Browallia New" w:cs="Browallia New"/>
          <w:sz w:val="28"/>
          <w:szCs w:val="28"/>
          <w:cs/>
        </w:rPr>
        <w:t xml:space="preserve"> </w:t>
      </w:r>
      <w:r w:rsidR="00F02B4A" w:rsidRPr="00F02B4A">
        <w:rPr>
          <w:rFonts w:ascii="Browallia New" w:hAnsi="Browallia New" w:cs="Browallia New"/>
          <w:sz w:val="28"/>
          <w:szCs w:val="28"/>
          <w:cs/>
        </w:rPr>
        <w:t>กันยายน</w:t>
      </w:r>
      <w:r w:rsidR="007C6FBA" w:rsidRPr="00367094">
        <w:rPr>
          <w:rFonts w:ascii="Browallia New" w:hAnsi="Browallia New" w:cs="Browallia New"/>
          <w:sz w:val="28"/>
          <w:szCs w:val="28"/>
          <w:cs/>
        </w:rPr>
        <w:t xml:space="preserve"> </w:t>
      </w:r>
      <w:r w:rsidR="0069043B" w:rsidRPr="00367094">
        <w:rPr>
          <w:rFonts w:ascii="Browallia New" w:hAnsi="Browallia New" w:cs="Browallia New"/>
          <w:sz w:val="28"/>
          <w:szCs w:val="28"/>
        </w:rPr>
        <w:t>2566</w:t>
      </w:r>
      <w:r w:rsidR="0069043B" w:rsidRPr="00367094">
        <w:rPr>
          <w:rFonts w:ascii="Browallia New" w:hAnsi="Browallia New" w:cs="Browallia New"/>
          <w:sz w:val="28"/>
          <w:szCs w:val="28"/>
          <w:cs/>
        </w:rPr>
        <w:t xml:space="preserve"> และ วันที่ </w:t>
      </w:r>
      <w:r w:rsidR="0069043B" w:rsidRPr="00367094">
        <w:rPr>
          <w:rFonts w:ascii="Browallia New" w:hAnsi="Browallia New" w:cs="Browallia New"/>
          <w:sz w:val="28"/>
          <w:szCs w:val="28"/>
        </w:rPr>
        <w:t>31</w:t>
      </w:r>
      <w:r w:rsidR="0069043B" w:rsidRPr="00367094">
        <w:rPr>
          <w:rFonts w:ascii="Browallia New" w:hAnsi="Browallia New" w:cs="Browallia New"/>
          <w:sz w:val="28"/>
          <w:szCs w:val="28"/>
          <w:cs/>
        </w:rPr>
        <w:t xml:space="preserve"> ธันวาคม </w:t>
      </w:r>
      <w:r w:rsidR="0069043B" w:rsidRPr="00367094">
        <w:rPr>
          <w:rFonts w:ascii="Browallia New" w:hAnsi="Browallia New" w:cs="Browallia New"/>
          <w:sz w:val="28"/>
          <w:szCs w:val="28"/>
        </w:rPr>
        <w:t>2565</w:t>
      </w:r>
      <w:r w:rsidR="0069043B" w:rsidRPr="00367094">
        <w:rPr>
          <w:rFonts w:ascii="Browallia New" w:hAnsi="Browallia New" w:cs="Browallia New"/>
          <w:sz w:val="28"/>
          <w:szCs w:val="28"/>
          <w:cs/>
        </w:rPr>
        <w:t xml:space="preserve"> </w:t>
      </w:r>
      <w:r w:rsidR="0012502A" w:rsidRPr="00367094">
        <w:rPr>
          <w:rFonts w:ascii="Browallia New" w:hAnsi="Browallia New" w:cs="Browallia New"/>
          <w:sz w:val="28"/>
          <w:szCs w:val="28"/>
          <w:cs/>
        </w:rPr>
        <w:t>ดังนี้</w:t>
      </w:r>
    </w:p>
    <w:p w14:paraId="29C8C389" w14:textId="77777777" w:rsidR="00FF55BB" w:rsidRPr="00367094"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9048" w:type="dxa"/>
        <w:tblInd w:w="270" w:type="dxa"/>
        <w:tblLook w:val="01E0" w:firstRow="1" w:lastRow="1" w:firstColumn="1" w:lastColumn="1" w:noHBand="0" w:noVBand="0"/>
      </w:tblPr>
      <w:tblGrid>
        <w:gridCol w:w="566"/>
        <w:gridCol w:w="1462"/>
        <w:gridCol w:w="1481"/>
        <w:gridCol w:w="5539"/>
      </w:tblGrid>
      <w:tr w:rsidR="00F84A59" w:rsidRPr="00367094" w14:paraId="60B9650A" w14:textId="77777777" w:rsidTr="00ED26BF">
        <w:tc>
          <w:tcPr>
            <w:tcW w:w="566" w:type="dxa"/>
          </w:tcPr>
          <w:p w14:paraId="552B99AD" w14:textId="77777777" w:rsidR="00F84A59" w:rsidRPr="00367094"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367094" w:rsidRDefault="00242E2C" w:rsidP="00242E2C">
            <w:pPr>
              <w:tabs>
                <w:tab w:val="left" w:pos="427"/>
                <w:tab w:val="left" w:pos="1680"/>
                <w:tab w:val="right" w:pos="2749"/>
              </w:tabs>
              <w:ind w:right="-22"/>
              <w:jc w:val="right"/>
              <w:rPr>
                <w:rFonts w:ascii="Browallia New" w:hAnsi="Browallia New" w:cs="Browallia New"/>
                <w:sz w:val="24"/>
                <w:szCs w:val="24"/>
                <w:cs/>
              </w:rPr>
            </w:pPr>
            <w:r w:rsidRPr="00367094">
              <w:rPr>
                <w:rFonts w:ascii="Browallia New" w:hAnsi="Browallia New" w:cs="Browallia New"/>
                <w:sz w:val="24"/>
                <w:szCs w:val="24"/>
                <w:cs/>
              </w:rPr>
              <w:tab/>
            </w:r>
            <w:r w:rsidRPr="00367094">
              <w:rPr>
                <w:rFonts w:ascii="Browallia New" w:hAnsi="Browallia New" w:cs="Browallia New"/>
                <w:sz w:val="24"/>
                <w:szCs w:val="24"/>
                <w:cs/>
              </w:rPr>
              <w:tab/>
            </w:r>
            <w:r w:rsidRPr="00367094">
              <w:rPr>
                <w:rFonts w:ascii="Browallia New" w:hAnsi="Browallia New" w:cs="Browallia New"/>
                <w:sz w:val="24"/>
                <w:szCs w:val="24"/>
                <w:cs/>
              </w:rPr>
              <w:tab/>
            </w:r>
            <w:r w:rsidRPr="00367094">
              <w:rPr>
                <w:rFonts w:ascii="Browallia New" w:hAnsi="Browallia New" w:cs="Browallia New"/>
                <w:sz w:val="24"/>
                <w:szCs w:val="24"/>
                <w:cs/>
              </w:rPr>
              <w:tab/>
            </w:r>
            <w:r w:rsidRPr="00367094">
              <w:rPr>
                <w:rFonts w:ascii="Browallia New" w:hAnsi="Browallia New" w:cs="Browallia New"/>
                <w:sz w:val="24"/>
                <w:szCs w:val="24"/>
                <w:cs/>
              </w:rPr>
              <w:tab/>
            </w:r>
            <w:r w:rsidR="00F84A59" w:rsidRPr="00367094">
              <w:rPr>
                <w:rFonts w:ascii="Browallia New" w:hAnsi="Browallia New" w:cs="Browallia New"/>
                <w:sz w:val="24"/>
                <w:szCs w:val="24"/>
                <w:cs/>
              </w:rPr>
              <w:t>(หน่วย : ล้านบาท)</w:t>
            </w:r>
          </w:p>
        </w:tc>
        <w:tc>
          <w:tcPr>
            <w:tcW w:w="5539" w:type="dxa"/>
            <w:vAlign w:val="center"/>
          </w:tcPr>
          <w:p w14:paraId="7335598D" w14:textId="77777777" w:rsidR="00F84A59" w:rsidRPr="00367094" w:rsidRDefault="00F84A59" w:rsidP="00415863">
            <w:pPr>
              <w:tabs>
                <w:tab w:val="left" w:pos="1680"/>
              </w:tabs>
              <w:ind w:left="-108" w:right="-22"/>
              <w:jc w:val="center"/>
              <w:rPr>
                <w:rFonts w:ascii="Browallia New" w:hAnsi="Browallia New" w:cs="Browallia New"/>
                <w:sz w:val="24"/>
                <w:szCs w:val="24"/>
                <w:cs/>
              </w:rPr>
            </w:pPr>
          </w:p>
        </w:tc>
      </w:tr>
      <w:tr w:rsidR="00F84A59" w:rsidRPr="00367094" w14:paraId="740CFB47" w14:textId="77777777" w:rsidTr="00ED26BF">
        <w:tc>
          <w:tcPr>
            <w:tcW w:w="566" w:type="dxa"/>
          </w:tcPr>
          <w:p w14:paraId="43662359" w14:textId="77777777" w:rsidR="00F84A59" w:rsidRPr="00367094"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367094"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367094">
              <w:rPr>
                <w:rFonts w:ascii="Browallia New" w:hAnsi="Browallia New" w:cs="Browallia New"/>
                <w:sz w:val="24"/>
                <w:szCs w:val="24"/>
                <w:cs/>
              </w:rPr>
              <w:t xml:space="preserve">เงินต้น </w:t>
            </w:r>
          </w:p>
        </w:tc>
        <w:tc>
          <w:tcPr>
            <w:tcW w:w="5539" w:type="dxa"/>
            <w:vAlign w:val="center"/>
          </w:tcPr>
          <w:p w14:paraId="47466E94" w14:textId="77777777" w:rsidR="00F84A59" w:rsidRPr="00367094" w:rsidRDefault="00F84A59" w:rsidP="00415863">
            <w:pPr>
              <w:tabs>
                <w:tab w:val="left" w:pos="1680"/>
              </w:tabs>
              <w:ind w:left="-108" w:right="-22"/>
              <w:jc w:val="center"/>
              <w:rPr>
                <w:rFonts w:ascii="Browallia New" w:hAnsi="Browallia New" w:cs="Browallia New"/>
                <w:sz w:val="24"/>
                <w:szCs w:val="24"/>
                <w:cs/>
              </w:rPr>
            </w:pPr>
          </w:p>
        </w:tc>
      </w:tr>
      <w:tr w:rsidR="00F84A59" w:rsidRPr="00367094" w14:paraId="42A50CD8" w14:textId="77777777" w:rsidTr="00ED26BF">
        <w:tc>
          <w:tcPr>
            <w:tcW w:w="566" w:type="dxa"/>
          </w:tcPr>
          <w:p w14:paraId="3110D8FE" w14:textId="77777777" w:rsidR="00F84A59" w:rsidRPr="00367094"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367094" w:rsidRDefault="00F84A59" w:rsidP="008F446E">
            <w:pPr>
              <w:pBdr>
                <w:bottom w:val="single" w:sz="4" w:space="1" w:color="auto"/>
              </w:pBdr>
              <w:tabs>
                <w:tab w:val="left" w:pos="1680"/>
              </w:tabs>
              <w:ind w:right="-22"/>
              <w:jc w:val="center"/>
              <w:rPr>
                <w:rFonts w:ascii="Browallia New" w:hAnsi="Browallia New" w:cs="Browallia New"/>
                <w:sz w:val="24"/>
                <w:szCs w:val="24"/>
              </w:rPr>
            </w:pPr>
            <w:r w:rsidRPr="00367094">
              <w:rPr>
                <w:rFonts w:ascii="Browallia New" w:hAnsi="Browallia New" w:cs="Browallia New"/>
                <w:sz w:val="24"/>
                <w:szCs w:val="24"/>
                <w:cs/>
              </w:rPr>
              <w:t>งบการเงินรวม</w:t>
            </w:r>
          </w:p>
        </w:tc>
        <w:tc>
          <w:tcPr>
            <w:tcW w:w="5539" w:type="dxa"/>
          </w:tcPr>
          <w:p w14:paraId="25157137" w14:textId="77777777" w:rsidR="00F84A59" w:rsidRPr="00367094" w:rsidRDefault="00F84A59" w:rsidP="00415863">
            <w:pPr>
              <w:tabs>
                <w:tab w:val="left" w:pos="1680"/>
              </w:tabs>
              <w:ind w:left="-15"/>
              <w:jc w:val="center"/>
              <w:rPr>
                <w:rFonts w:ascii="Browallia New" w:hAnsi="Browallia New" w:cs="Browallia New"/>
                <w:sz w:val="24"/>
                <w:szCs w:val="24"/>
              </w:rPr>
            </w:pPr>
          </w:p>
        </w:tc>
      </w:tr>
      <w:tr w:rsidR="00EF65C2" w:rsidRPr="00367094" w14:paraId="3031A15C" w14:textId="77777777" w:rsidTr="00ED26BF">
        <w:tc>
          <w:tcPr>
            <w:tcW w:w="566" w:type="dxa"/>
          </w:tcPr>
          <w:p w14:paraId="50EA8758" w14:textId="77777777" w:rsidR="00EF65C2" w:rsidRPr="00367094"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35DD1F5D" w:rsidR="00EF65C2" w:rsidRPr="00367094" w:rsidRDefault="007C6FBA" w:rsidP="00EF65C2">
            <w:pPr>
              <w:pBdr>
                <w:bottom w:val="single" w:sz="4" w:space="1" w:color="auto"/>
              </w:pBdr>
              <w:ind w:left="-15"/>
              <w:jc w:val="center"/>
              <w:rPr>
                <w:rFonts w:ascii="Browallia New" w:hAnsi="Browallia New" w:cs="Browallia New"/>
                <w:sz w:val="24"/>
                <w:szCs w:val="24"/>
              </w:rPr>
            </w:pPr>
            <w:r w:rsidRPr="00367094">
              <w:rPr>
                <w:rFonts w:ascii="Browallia New" w:hAnsi="Browallia New" w:cs="Browallia New"/>
                <w:sz w:val="24"/>
                <w:szCs w:val="24"/>
              </w:rPr>
              <w:t>30</w:t>
            </w:r>
            <w:r w:rsidRPr="00367094">
              <w:rPr>
                <w:rFonts w:ascii="Browallia New" w:hAnsi="Browallia New" w:cs="Browallia New"/>
                <w:sz w:val="24"/>
                <w:szCs w:val="24"/>
                <w:cs/>
              </w:rPr>
              <w:t xml:space="preserve"> </w:t>
            </w:r>
            <w:r w:rsidR="00F02B4A" w:rsidRPr="00F02B4A">
              <w:rPr>
                <w:rFonts w:ascii="Browallia New" w:hAnsi="Browallia New" w:cs="Browallia New"/>
                <w:sz w:val="24"/>
                <w:szCs w:val="24"/>
                <w:cs/>
              </w:rPr>
              <w:t>กันยายน</w:t>
            </w:r>
            <w:r w:rsidR="00ED3A8D" w:rsidRPr="00367094">
              <w:rPr>
                <w:rFonts w:ascii="Browallia New" w:hAnsi="Browallia New" w:cs="Browallia New"/>
                <w:sz w:val="24"/>
                <w:szCs w:val="24"/>
              </w:rPr>
              <w:t xml:space="preserve"> </w:t>
            </w:r>
            <w:r w:rsidR="0069043B" w:rsidRPr="00367094">
              <w:rPr>
                <w:rFonts w:ascii="Browallia New" w:hAnsi="Browallia New" w:cs="Browallia New"/>
                <w:sz w:val="24"/>
                <w:szCs w:val="24"/>
              </w:rPr>
              <w:t>2566</w:t>
            </w:r>
          </w:p>
        </w:tc>
        <w:tc>
          <w:tcPr>
            <w:tcW w:w="1481" w:type="dxa"/>
            <w:vAlign w:val="bottom"/>
          </w:tcPr>
          <w:p w14:paraId="39DCC2D1" w14:textId="183F1EED" w:rsidR="00EF65C2" w:rsidRPr="00367094" w:rsidRDefault="00EF65C2" w:rsidP="00EF65C2">
            <w:pPr>
              <w:pBdr>
                <w:bottom w:val="single" w:sz="4" w:space="1" w:color="auto"/>
              </w:pBdr>
              <w:ind w:left="-15"/>
              <w:jc w:val="center"/>
              <w:rPr>
                <w:rFonts w:ascii="Browallia New" w:hAnsi="Browallia New" w:cs="Browallia New"/>
                <w:sz w:val="24"/>
                <w:szCs w:val="24"/>
              </w:rPr>
            </w:pPr>
            <w:r w:rsidRPr="00367094">
              <w:rPr>
                <w:rFonts w:ascii="Browallia New" w:eastAsia="SimSun" w:hAnsi="Browallia New" w:cs="Browallia New"/>
                <w:sz w:val="24"/>
                <w:szCs w:val="24"/>
                <w:lang w:val="en-GB"/>
              </w:rPr>
              <w:t xml:space="preserve">31 </w:t>
            </w:r>
            <w:r w:rsidRPr="00367094">
              <w:rPr>
                <w:rFonts w:ascii="Browallia New" w:eastAsia="SimSun" w:hAnsi="Browallia New" w:cs="Browallia New"/>
                <w:sz w:val="24"/>
                <w:szCs w:val="24"/>
                <w:cs/>
                <w:lang w:val="en-GB"/>
              </w:rPr>
              <w:t xml:space="preserve">ธันวาคม </w:t>
            </w:r>
            <w:r w:rsidRPr="00367094">
              <w:rPr>
                <w:rFonts w:ascii="Browallia New" w:hAnsi="Browallia New" w:cs="Browallia New"/>
                <w:sz w:val="24"/>
                <w:szCs w:val="24"/>
              </w:rPr>
              <w:t>256</w:t>
            </w:r>
            <w:r w:rsidR="0069043B" w:rsidRPr="00367094">
              <w:rPr>
                <w:rFonts w:ascii="Browallia New" w:hAnsi="Browallia New" w:cs="Browallia New"/>
                <w:sz w:val="24"/>
                <w:szCs w:val="24"/>
              </w:rPr>
              <w:t>5</w:t>
            </w:r>
          </w:p>
        </w:tc>
        <w:tc>
          <w:tcPr>
            <w:tcW w:w="5539" w:type="dxa"/>
            <w:vAlign w:val="bottom"/>
          </w:tcPr>
          <w:p w14:paraId="652AA610" w14:textId="77777777" w:rsidR="00EF65C2" w:rsidRPr="00367094"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367094">
              <w:rPr>
                <w:rFonts w:ascii="Browallia New" w:hAnsi="Browallia New" w:cs="Browallia New"/>
                <w:sz w:val="24"/>
                <w:szCs w:val="24"/>
                <w:cs/>
              </w:rPr>
              <w:t>หลักประกัน</w:t>
            </w:r>
          </w:p>
        </w:tc>
      </w:tr>
      <w:tr w:rsidR="00EF65C2" w:rsidRPr="00367094" w14:paraId="6ED658F2" w14:textId="77777777" w:rsidTr="00ED26BF">
        <w:tc>
          <w:tcPr>
            <w:tcW w:w="566" w:type="dxa"/>
          </w:tcPr>
          <w:p w14:paraId="7B080F53" w14:textId="77777777" w:rsidR="00EF65C2" w:rsidRPr="00367094"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367094"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367094" w:rsidRDefault="00EF65C2" w:rsidP="00EF65C2">
            <w:pPr>
              <w:ind w:left="-108" w:right="-22"/>
              <w:jc w:val="center"/>
              <w:rPr>
                <w:rFonts w:ascii="Browallia New" w:hAnsi="Browallia New" w:cs="Browallia New"/>
                <w:sz w:val="20"/>
                <w:szCs w:val="20"/>
              </w:rPr>
            </w:pPr>
          </w:p>
        </w:tc>
        <w:tc>
          <w:tcPr>
            <w:tcW w:w="5539" w:type="dxa"/>
          </w:tcPr>
          <w:p w14:paraId="68646728" w14:textId="77777777" w:rsidR="00EF65C2" w:rsidRPr="00367094" w:rsidRDefault="00EF65C2" w:rsidP="00EF65C2">
            <w:pPr>
              <w:tabs>
                <w:tab w:val="left" w:pos="1680"/>
              </w:tabs>
              <w:ind w:left="-108" w:right="-22"/>
              <w:jc w:val="thaiDistribute"/>
              <w:rPr>
                <w:rFonts w:ascii="Browallia New" w:hAnsi="Browallia New" w:cs="Browallia New"/>
                <w:sz w:val="20"/>
                <w:szCs w:val="20"/>
                <w:cs/>
              </w:rPr>
            </w:pPr>
          </w:p>
        </w:tc>
      </w:tr>
      <w:tr w:rsidR="00836FFE" w:rsidRPr="00367094" w14:paraId="3667FD6A" w14:textId="77777777" w:rsidTr="00ED26BF">
        <w:tc>
          <w:tcPr>
            <w:tcW w:w="566" w:type="dxa"/>
          </w:tcPr>
          <w:p w14:paraId="301F3FF0" w14:textId="77777777" w:rsidR="00836FFE" w:rsidRPr="00367094" w:rsidRDefault="00836FFE" w:rsidP="00836FFE">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1</w:t>
            </w:r>
            <w:r w:rsidRPr="00367094">
              <w:rPr>
                <w:rFonts w:ascii="Browallia New" w:hAnsi="Browallia New" w:cs="Browallia New"/>
                <w:sz w:val="24"/>
                <w:szCs w:val="24"/>
                <w:cs/>
              </w:rPr>
              <w:t>)</w:t>
            </w:r>
          </w:p>
        </w:tc>
        <w:tc>
          <w:tcPr>
            <w:tcW w:w="1462" w:type="dxa"/>
          </w:tcPr>
          <w:p w14:paraId="39E4B620" w14:textId="6EA9A11C" w:rsidR="00836FFE" w:rsidRPr="00367094" w:rsidRDefault="009E494C" w:rsidP="00836FFE">
            <w:pPr>
              <w:ind w:left="-108" w:right="-22"/>
              <w:jc w:val="right"/>
              <w:rPr>
                <w:rFonts w:ascii="Browallia New" w:hAnsi="Browallia New" w:cs="Browallia New"/>
                <w:sz w:val="24"/>
                <w:szCs w:val="24"/>
              </w:rPr>
            </w:pPr>
            <w:r>
              <w:rPr>
                <w:rFonts w:ascii="Browallia New" w:hAnsi="Browallia New" w:cs="Browallia New"/>
                <w:sz w:val="24"/>
                <w:szCs w:val="24"/>
              </w:rPr>
              <w:t>163.89</w:t>
            </w:r>
          </w:p>
        </w:tc>
        <w:tc>
          <w:tcPr>
            <w:tcW w:w="1481" w:type="dxa"/>
          </w:tcPr>
          <w:p w14:paraId="162BBE99" w14:textId="0FB6F2B9" w:rsidR="00836FFE" w:rsidRPr="00367094" w:rsidRDefault="00836FFE" w:rsidP="00836FFE">
            <w:pPr>
              <w:ind w:left="-108" w:right="-22"/>
              <w:jc w:val="right"/>
              <w:rPr>
                <w:rFonts w:ascii="Browallia New" w:hAnsi="Browallia New" w:cs="Browallia New"/>
                <w:sz w:val="24"/>
                <w:szCs w:val="24"/>
              </w:rPr>
            </w:pPr>
            <w:r w:rsidRPr="00367094">
              <w:rPr>
                <w:rFonts w:ascii="Browallia New" w:hAnsi="Browallia New" w:cs="Browallia New"/>
                <w:sz w:val="24"/>
                <w:szCs w:val="24"/>
              </w:rPr>
              <w:t>151.83</w:t>
            </w:r>
          </w:p>
        </w:tc>
        <w:tc>
          <w:tcPr>
            <w:tcW w:w="5539" w:type="dxa"/>
          </w:tcPr>
          <w:p w14:paraId="273BA64F" w14:textId="20A370B5" w:rsidR="00836FFE" w:rsidRPr="00367094" w:rsidRDefault="00836FFE" w:rsidP="00836FFE">
            <w:pPr>
              <w:tabs>
                <w:tab w:val="left" w:pos="1680"/>
              </w:tabs>
              <w:ind w:left="271" w:right="-22" w:hanging="284"/>
              <w:jc w:val="thaiDistribute"/>
              <w:rPr>
                <w:rFonts w:ascii="Browallia New" w:hAnsi="Browallia New" w:cs="Browallia New"/>
                <w:sz w:val="24"/>
                <w:szCs w:val="24"/>
                <w:cs/>
              </w:rPr>
            </w:pPr>
            <w:r w:rsidRPr="00367094">
              <w:rPr>
                <w:rFonts w:ascii="Browallia New" w:hAnsi="Browallia New" w:cs="Browallia New"/>
                <w:sz w:val="24"/>
                <w:szCs w:val="24"/>
                <w:cs/>
              </w:rPr>
              <w:t>โอนลอยสมุดทะเบียนรถยนต์ หุ้นสามัญของบริษัทในประเทศแห่งหนึ่งและ</w:t>
            </w:r>
            <w:r w:rsidRPr="00367094">
              <w:rPr>
                <w:rFonts w:ascii="Browallia New" w:hAnsi="Browallia New" w:cs="Browallia New"/>
                <w:sz w:val="24"/>
                <w:szCs w:val="24"/>
                <w:cs/>
              </w:rPr>
              <w:br/>
              <w:t>โฉนดที่ดินไว้เป็นประกันต่อบริษัท</w:t>
            </w:r>
          </w:p>
        </w:tc>
      </w:tr>
      <w:tr w:rsidR="00836FFE" w:rsidRPr="00367094" w14:paraId="6860E709" w14:textId="77777777" w:rsidTr="00ED26BF">
        <w:trPr>
          <w:trHeight w:val="311"/>
        </w:trPr>
        <w:tc>
          <w:tcPr>
            <w:tcW w:w="566" w:type="dxa"/>
          </w:tcPr>
          <w:p w14:paraId="4E71A7BE" w14:textId="77777777" w:rsidR="00836FFE" w:rsidRPr="00367094" w:rsidRDefault="00836FFE" w:rsidP="00836FFE">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2</w:t>
            </w:r>
            <w:r w:rsidRPr="00367094">
              <w:rPr>
                <w:rFonts w:ascii="Browallia New" w:hAnsi="Browallia New" w:cs="Browallia New"/>
                <w:sz w:val="24"/>
                <w:szCs w:val="24"/>
                <w:cs/>
              </w:rPr>
              <w:t>)</w:t>
            </w:r>
          </w:p>
        </w:tc>
        <w:tc>
          <w:tcPr>
            <w:tcW w:w="1462" w:type="dxa"/>
          </w:tcPr>
          <w:p w14:paraId="793D14DD" w14:textId="2E2CFAE0" w:rsidR="00836FFE" w:rsidRPr="00367094" w:rsidRDefault="009E494C" w:rsidP="00836FFE">
            <w:pPr>
              <w:ind w:left="-108" w:right="-22"/>
              <w:jc w:val="right"/>
              <w:rPr>
                <w:rFonts w:ascii="Browallia New" w:hAnsi="Browallia New" w:cs="Browallia New"/>
                <w:sz w:val="24"/>
                <w:szCs w:val="24"/>
              </w:rPr>
            </w:pPr>
            <w:r>
              <w:rPr>
                <w:rFonts w:ascii="Browallia New" w:hAnsi="Browallia New" w:cs="Browallia New"/>
                <w:sz w:val="24"/>
                <w:szCs w:val="24"/>
              </w:rPr>
              <w:t>106.00</w:t>
            </w:r>
          </w:p>
        </w:tc>
        <w:tc>
          <w:tcPr>
            <w:tcW w:w="1481" w:type="dxa"/>
          </w:tcPr>
          <w:p w14:paraId="37565141" w14:textId="788A5FAC" w:rsidR="00836FFE" w:rsidRPr="00367094" w:rsidRDefault="00836FFE" w:rsidP="00836FFE">
            <w:pPr>
              <w:ind w:left="-108" w:right="-22"/>
              <w:jc w:val="right"/>
              <w:rPr>
                <w:rFonts w:ascii="Browallia New" w:hAnsi="Browallia New" w:cs="Browallia New"/>
                <w:sz w:val="24"/>
                <w:szCs w:val="24"/>
              </w:rPr>
            </w:pPr>
            <w:r w:rsidRPr="00367094">
              <w:rPr>
                <w:rFonts w:ascii="Browallia New" w:hAnsi="Browallia New" w:cs="Browallia New"/>
                <w:sz w:val="24"/>
                <w:szCs w:val="24"/>
              </w:rPr>
              <w:t>77.81</w:t>
            </w:r>
          </w:p>
        </w:tc>
        <w:tc>
          <w:tcPr>
            <w:tcW w:w="5539" w:type="dxa"/>
          </w:tcPr>
          <w:p w14:paraId="057804E8" w14:textId="77777777" w:rsidR="00836FFE" w:rsidRPr="00367094" w:rsidRDefault="00836FFE" w:rsidP="00836FFE">
            <w:pPr>
              <w:ind w:left="271" w:hanging="284"/>
              <w:rPr>
                <w:rFonts w:ascii="Browallia New" w:hAnsi="Browallia New" w:cs="Browallia New"/>
                <w:sz w:val="24"/>
                <w:szCs w:val="24"/>
              </w:rPr>
            </w:pPr>
            <w:r w:rsidRPr="00367094">
              <w:rPr>
                <w:rFonts w:ascii="Browallia New" w:hAnsi="Browallia New" w:cs="Browallia New"/>
                <w:sz w:val="24"/>
                <w:szCs w:val="24"/>
                <w:cs/>
              </w:rPr>
              <w:t>ค้ำประกันโดยบุคคล</w:t>
            </w:r>
          </w:p>
        </w:tc>
      </w:tr>
      <w:tr w:rsidR="00836FFE" w:rsidRPr="00367094" w14:paraId="5DE45C38" w14:textId="77777777" w:rsidTr="00ED26BF">
        <w:tc>
          <w:tcPr>
            <w:tcW w:w="566" w:type="dxa"/>
          </w:tcPr>
          <w:p w14:paraId="46C5800B" w14:textId="51999E13" w:rsidR="00836FFE" w:rsidRPr="00367094" w:rsidRDefault="00836FFE" w:rsidP="00836FFE">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3)</w:t>
            </w:r>
          </w:p>
        </w:tc>
        <w:tc>
          <w:tcPr>
            <w:tcW w:w="1462" w:type="dxa"/>
          </w:tcPr>
          <w:p w14:paraId="21CDEE9B" w14:textId="0EEF2091" w:rsidR="00836FFE" w:rsidRPr="00367094" w:rsidDel="0012502A" w:rsidRDefault="009E494C" w:rsidP="00836FFE">
            <w:pPr>
              <w:ind w:left="-108" w:right="-22"/>
              <w:jc w:val="right"/>
              <w:rPr>
                <w:rFonts w:ascii="Browallia New" w:hAnsi="Browallia New" w:cs="Browallia New"/>
                <w:sz w:val="24"/>
                <w:szCs w:val="24"/>
              </w:rPr>
            </w:pPr>
            <w:r>
              <w:rPr>
                <w:rFonts w:ascii="Browallia New" w:hAnsi="Browallia New" w:cs="Browallia New"/>
                <w:sz w:val="24"/>
                <w:szCs w:val="24"/>
              </w:rPr>
              <w:t>19.39</w:t>
            </w:r>
          </w:p>
        </w:tc>
        <w:tc>
          <w:tcPr>
            <w:tcW w:w="1481" w:type="dxa"/>
          </w:tcPr>
          <w:p w14:paraId="74476428" w14:textId="6F8539B9" w:rsidR="00836FFE" w:rsidRPr="00367094" w:rsidRDefault="00836FFE" w:rsidP="00836FFE">
            <w:pPr>
              <w:ind w:left="-108" w:right="-22"/>
              <w:jc w:val="right"/>
              <w:rPr>
                <w:rFonts w:ascii="Browallia New" w:hAnsi="Browallia New" w:cs="Browallia New"/>
                <w:sz w:val="24"/>
                <w:szCs w:val="24"/>
                <w:cs/>
              </w:rPr>
            </w:pPr>
            <w:r w:rsidRPr="00367094">
              <w:rPr>
                <w:rFonts w:ascii="Browallia New" w:hAnsi="Browallia New" w:cs="Browallia New"/>
                <w:sz w:val="24"/>
                <w:szCs w:val="24"/>
              </w:rPr>
              <w:t>9.14</w:t>
            </w:r>
          </w:p>
        </w:tc>
        <w:tc>
          <w:tcPr>
            <w:tcW w:w="5539" w:type="dxa"/>
          </w:tcPr>
          <w:p w14:paraId="71DA470B" w14:textId="5771FA69" w:rsidR="00836FFE" w:rsidRPr="00367094" w:rsidRDefault="00836FFE" w:rsidP="00836FFE">
            <w:pPr>
              <w:ind w:left="271" w:hanging="284"/>
              <w:rPr>
                <w:rFonts w:ascii="Browallia New" w:hAnsi="Browallia New" w:cs="Browallia New"/>
                <w:sz w:val="24"/>
                <w:szCs w:val="24"/>
                <w:cs/>
              </w:rPr>
            </w:pPr>
            <w:r w:rsidRPr="00367094">
              <w:rPr>
                <w:rFonts w:ascii="Browallia New" w:hAnsi="Browallia New" w:cs="Browallia New"/>
                <w:sz w:val="24"/>
                <w:szCs w:val="24"/>
                <w:cs/>
              </w:rPr>
              <w:t>ค้ำประกันโดยสินเชื่อแฟคตอริ่ง</w:t>
            </w:r>
          </w:p>
        </w:tc>
      </w:tr>
      <w:tr w:rsidR="00836FFE" w:rsidRPr="00367094" w14:paraId="2B927377" w14:textId="77777777" w:rsidTr="00ED26BF">
        <w:tc>
          <w:tcPr>
            <w:tcW w:w="566" w:type="dxa"/>
          </w:tcPr>
          <w:p w14:paraId="476BDEC9" w14:textId="24E49C28" w:rsidR="00836FFE" w:rsidRPr="00367094" w:rsidRDefault="00836FFE" w:rsidP="00836FFE">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4)</w:t>
            </w:r>
          </w:p>
        </w:tc>
        <w:tc>
          <w:tcPr>
            <w:tcW w:w="1462" w:type="dxa"/>
          </w:tcPr>
          <w:p w14:paraId="104E9DF6" w14:textId="2E3F201C" w:rsidR="00836FFE" w:rsidRPr="00367094" w:rsidDel="0012502A" w:rsidRDefault="009E494C" w:rsidP="00836FFE">
            <w:pPr>
              <w:ind w:left="-108" w:right="-22"/>
              <w:jc w:val="right"/>
              <w:rPr>
                <w:rFonts w:ascii="Browallia New" w:hAnsi="Browallia New" w:cs="Browallia New"/>
                <w:sz w:val="24"/>
                <w:szCs w:val="24"/>
              </w:rPr>
            </w:pPr>
            <w:r>
              <w:rPr>
                <w:rFonts w:ascii="Browallia New" w:hAnsi="Browallia New" w:cs="Browallia New"/>
                <w:sz w:val="24"/>
                <w:szCs w:val="24"/>
              </w:rPr>
              <w:t>10.00</w:t>
            </w:r>
          </w:p>
        </w:tc>
        <w:tc>
          <w:tcPr>
            <w:tcW w:w="1481" w:type="dxa"/>
          </w:tcPr>
          <w:p w14:paraId="330EB126" w14:textId="6504724E" w:rsidR="00836FFE" w:rsidRPr="00367094" w:rsidRDefault="00836FFE" w:rsidP="00836FFE">
            <w:pPr>
              <w:ind w:left="-108" w:right="-22"/>
              <w:jc w:val="right"/>
              <w:rPr>
                <w:rFonts w:ascii="Browallia New" w:hAnsi="Browallia New" w:cs="Browallia New"/>
                <w:sz w:val="24"/>
                <w:szCs w:val="24"/>
                <w:cs/>
              </w:rPr>
            </w:pPr>
            <w:r w:rsidRPr="00367094">
              <w:rPr>
                <w:rFonts w:ascii="Browallia New" w:hAnsi="Browallia New" w:cs="Browallia New"/>
                <w:sz w:val="24"/>
                <w:szCs w:val="24"/>
              </w:rPr>
              <w:t>40.00</w:t>
            </w:r>
          </w:p>
        </w:tc>
        <w:tc>
          <w:tcPr>
            <w:tcW w:w="5539" w:type="dxa"/>
          </w:tcPr>
          <w:p w14:paraId="55AEBCEB" w14:textId="4AA068BC" w:rsidR="00836FFE" w:rsidRPr="00367094" w:rsidRDefault="00836FFE" w:rsidP="00836FFE">
            <w:pPr>
              <w:ind w:left="271" w:hanging="284"/>
              <w:rPr>
                <w:rFonts w:ascii="Browallia New" w:hAnsi="Browallia New" w:cs="Browallia New"/>
                <w:sz w:val="24"/>
                <w:szCs w:val="24"/>
                <w:cs/>
              </w:rPr>
            </w:pPr>
            <w:r w:rsidRPr="00367094">
              <w:rPr>
                <w:rFonts w:ascii="Browallia New" w:hAnsi="Browallia New" w:cs="Browallia New"/>
                <w:sz w:val="24"/>
                <w:szCs w:val="24"/>
                <w:cs/>
              </w:rPr>
              <w:t>เช็คลงวันที่ล่วงหน้า</w:t>
            </w:r>
          </w:p>
        </w:tc>
      </w:tr>
      <w:tr w:rsidR="00836FFE" w:rsidRPr="00367094" w14:paraId="7D184D9C" w14:textId="77777777" w:rsidTr="00ED26BF">
        <w:tc>
          <w:tcPr>
            <w:tcW w:w="566" w:type="dxa"/>
          </w:tcPr>
          <w:p w14:paraId="29703161" w14:textId="5F8B83BC" w:rsidR="00836FFE" w:rsidRPr="00367094" w:rsidRDefault="00836FFE" w:rsidP="00836FFE">
            <w:pPr>
              <w:tabs>
                <w:tab w:val="left" w:pos="1680"/>
              </w:tabs>
              <w:ind w:left="-108" w:right="-22"/>
              <w:jc w:val="center"/>
              <w:rPr>
                <w:rFonts w:ascii="Browallia New" w:hAnsi="Browallia New" w:cs="Browallia New"/>
                <w:sz w:val="24"/>
                <w:szCs w:val="24"/>
              </w:rPr>
            </w:pPr>
            <w:r w:rsidRPr="00367094">
              <w:rPr>
                <w:rFonts w:ascii="Browallia New" w:hAnsi="Browallia New" w:cs="Browallia New"/>
                <w:sz w:val="24"/>
                <w:szCs w:val="24"/>
              </w:rPr>
              <w:t>5)</w:t>
            </w:r>
          </w:p>
        </w:tc>
        <w:tc>
          <w:tcPr>
            <w:tcW w:w="1462" w:type="dxa"/>
          </w:tcPr>
          <w:p w14:paraId="50231900" w14:textId="08B1236C" w:rsidR="00836FFE" w:rsidRPr="00367094" w:rsidDel="0012502A" w:rsidRDefault="009E494C" w:rsidP="00ED26BF">
            <w:pPr>
              <w:ind w:left="-39" w:right="-22"/>
              <w:jc w:val="right"/>
              <w:rPr>
                <w:rFonts w:ascii="Browallia New" w:hAnsi="Browallia New" w:cs="Browallia New"/>
                <w:sz w:val="24"/>
                <w:szCs w:val="24"/>
              </w:rPr>
            </w:pPr>
            <w:r>
              <w:rPr>
                <w:rFonts w:ascii="Browallia New" w:hAnsi="Browallia New" w:cs="Browallia New"/>
                <w:sz w:val="24"/>
                <w:szCs w:val="24"/>
              </w:rPr>
              <w:t>5.67</w:t>
            </w:r>
          </w:p>
        </w:tc>
        <w:tc>
          <w:tcPr>
            <w:tcW w:w="1481" w:type="dxa"/>
          </w:tcPr>
          <w:p w14:paraId="6D82E8C4" w14:textId="76A1FD2A" w:rsidR="00836FFE" w:rsidRPr="00367094" w:rsidRDefault="00836FFE" w:rsidP="00836FFE">
            <w:pPr>
              <w:ind w:left="-12" w:right="-22"/>
              <w:jc w:val="right"/>
              <w:rPr>
                <w:rFonts w:ascii="Browallia New" w:hAnsi="Browallia New" w:cs="Browallia New"/>
                <w:sz w:val="24"/>
                <w:szCs w:val="24"/>
              </w:rPr>
            </w:pPr>
            <w:r w:rsidRPr="00367094">
              <w:rPr>
                <w:rFonts w:ascii="Browallia New" w:hAnsi="Browallia New" w:cs="Browallia New"/>
                <w:sz w:val="24"/>
                <w:szCs w:val="24"/>
              </w:rPr>
              <w:t>5.67</w:t>
            </w:r>
          </w:p>
        </w:tc>
        <w:tc>
          <w:tcPr>
            <w:tcW w:w="5539" w:type="dxa"/>
          </w:tcPr>
          <w:p w14:paraId="5228AA40" w14:textId="02BBEC26" w:rsidR="00836FFE" w:rsidRPr="00367094" w:rsidRDefault="00836FFE" w:rsidP="00836FFE">
            <w:pPr>
              <w:ind w:left="271" w:hanging="284"/>
              <w:rPr>
                <w:rFonts w:ascii="Browallia New" w:hAnsi="Browallia New" w:cs="Browallia New"/>
                <w:sz w:val="24"/>
                <w:szCs w:val="24"/>
                <w:cs/>
              </w:rPr>
            </w:pPr>
            <w:r w:rsidRPr="00367094">
              <w:rPr>
                <w:rFonts w:ascii="Browallia New" w:hAnsi="Browallia New" w:cs="Browallia New"/>
                <w:sz w:val="24"/>
                <w:szCs w:val="24"/>
                <w:cs/>
              </w:rPr>
              <w:t>ค้ำประกันร่วม</w:t>
            </w:r>
          </w:p>
        </w:tc>
      </w:tr>
      <w:tr w:rsidR="007D7D5E" w:rsidRPr="00367094" w14:paraId="2FA818F3" w14:textId="77777777" w:rsidTr="00ED26BF">
        <w:tc>
          <w:tcPr>
            <w:tcW w:w="566" w:type="dxa"/>
          </w:tcPr>
          <w:p w14:paraId="067A1A74" w14:textId="37D0676F" w:rsidR="007D7D5E" w:rsidRPr="00367094" w:rsidRDefault="007D7D5E" w:rsidP="00836FFE">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6)</w:t>
            </w:r>
          </w:p>
        </w:tc>
        <w:tc>
          <w:tcPr>
            <w:tcW w:w="1462" w:type="dxa"/>
          </w:tcPr>
          <w:p w14:paraId="15557E7A" w14:textId="0B383BA5" w:rsidR="007D7D5E" w:rsidRPr="00367094" w:rsidDel="0012502A" w:rsidRDefault="009E494C" w:rsidP="00ED26BF">
            <w:pPr>
              <w:ind w:left="-39" w:right="-22"/>
              <w:jc w:val="right"/>
              <w:rPr>
                <w:rFonts w:ascii="Browallia New" w:hAnsi="Browallia New" w:cs="Browallia New"/>
                <w:sz w:val="24"/>
                <w:szCs w:val="24"/>
              </w:rPr>
            </w:pPr>
            <w:r>
              <w:rPr>
                <w:rFonts w:ascii="Browallia New" w:hAnsi="Browallia New" w:cs="Browallia New"/>
                <w:sz w:val="24"/>
                <w:szCs w:val="24"/>
              </w:rPr>
              <w:t>1.14</w:t>
            </w:r>
          </w:p>
        </w:tc>
        <w:tc>
          <w:tcPr>
            <w:tcW w:w="1481" w:type="dxa"/>
          </w:tcPr>
          <w:p w14:paraId="0BE1D9DA" w14:textId="511CE79D" w:rsidR="007D7D5E" w:rsidRPr="00367094" w:rsidRDefault="007D7D5E" w:rsidP="00836FFE">
            <w:pPr>
              <w:ind w:left="-12" w:right="-22"/>
              <w:jc w:val="right"/>
              <w:rPr>
                <w:rFonts w:ascii="Browallia New" w:hAnsi="Browallia New" w:cs="Browallia New"/>
                <w:sz w:val="24"/>
                <w:szCs w:val="24"/>
              </w:rPr>
            </w:pPr>
            <w:r>
              <w:rPr>
                <w:rFonts w:ascii="Browallia New" w:hAnsi="Browallia New" w:cs="Browallia New"/>
                <w:sz w:val="24"/>
                <w:szCs w:val="24"/>
              </w:rPr>
              <w:t>-</w:t>
            </w:r>
          </w:p>
        </w:tc>
        <w:tc>
          <w:tcPr>
            <w:tcW w:w="5539" w:type="dxa"/>
          </w:tcPr>
          <w:p w14:paraId="726F3744" w14:textId="51DC7673" w:rsidR="007D7D5E" w:rsidRPr="00367094" w:rsidRDefault="001648BF" w:rsidP="00836FFE">
            <w:pPr>
              <w:ind w:left="271" w:hanging="284"/>
              <w:rPr>
                <w:rFonts w:ascii="Browallia New" w:hAnsi="Browallia New" w:cs="Browallia New"/>
                <w:sz w:val="24"/>
                <w:szCs w:val="24"/>
                <w:cs/>
              </w:rPr>
            </w:pPr>
            <w:r>
              <w:rPr>
                <w:rFonts w:ascii="Browallia New" w:hAnsi="Browallia New" w:cs="Browallia New" w:hint="cs"/>
                <w:sz w:val="24"/>
                <w:szCs w:val="24"/>
                <w:cs/>
              </w:rPr>
              <w:t>ทองคำ</w:t>
            </w:r>
          </w:p>
        </w:tc>
      </w:tr>
      <w:tr w:rsidR="00836FFE" w:rsidRPr="00367094" w14:paraId="4B8F7A71" w14:textId="77777777" w:rsidTr="00ED26BF">
        <w:tc>
          <w:tcPr>
            <w:tcW w:w="566" w:type="dxa"/>
          </w:tcPr>
          <w:p w14:paraId="5129E097" w14:textId="77777777" w:rsidR="00836FFE" w:rsidRPr="00367094" w:rsidRDefault="00836FFE" w:rsidP="00836FFE">
            <w:pPr>
              <w:tabs>
                <w:tab w:val="left" w:pos="1680"/>
              </w:tabs>
              <w:ind w:left="-108" w:right="-22"/>
              <w:jc w:val="center"/>
              <w:rPr>
                <w:rFonts w:ascii="Browallia New" w:hAnsi="Browallia New" w:cs="Browallia New"/>
                <w:sz w:val="24"/>
                <w:szCs w:val="24"/>
              </w:rPr>
            </w:pPr>
          </w:p>
        </w:tc>
        <w:tc>
          <w:tcPr>
            <w:tcW w:w="1462" w:type="dxa"/>
          </w:tcPr>
          <w:p w14:paraId="4E99E9FB" w14:textId="7B5CE6D3" w:rsidR="00836FFE" w:rsidRPr="00367094" w:rsidRDefault="009E494C" w:rsidP="00ED26BF">
            <w:pPr>
              <w:pBdr>
                <w:top w:val="single" w:sz="4" w:space="1" w:color="auto"/>
                <w:bottom w:val="single" w:sz="12" w:space="1" w:color="auto"/>
              </w:pBdr>
              <w:ind w:left="-39" w:right="-22"/>
              <w:jc w:val="right"/>
              <w:rPr>
                <w:rFonts w:ascii="Browallia New" w:hAnsi="Browallia New" w:cs="Browallia New"/>
                <w:sz w:val="24"/>
                <w:szCs w:val="24"/>
              </w:rPr>
            </w:pPr>
            <w:r>
              <w:rPr>
                <w:rFonts w:ascii="Browallia New" w:hAnsi="Browallia New" w:cs="Browallia New"/>
                <w:sz w:val="24"/>
                <w:szCs w:val="24"/>
              </w:rPr>
              <w:t>306.09</w:t>
            </w:r>
          </w:p>
        </w:tc>
        <w:tc>
          <w:tcPr>
            <w:tcW w:w="1481" w:type="dxa"/>
          </w:tcPr>
          <w:p w14:paraId="01B215F5" w14:textId="3F7A2480" w:rsidR="00836FFE" w:rsidRPr="00367094" w:rsidRDefault="00836FFE" w:rsidP="00836FFE">
            <w:pPr>
              <w:pBdr>
                <w:top w:val="single" w:sz="4" w:space="1" w:color="auto"/>
                <w:bottom w:val="single" w:sz="12" w:space="1" w:color="auto"/>
              </w:pBdr>
              <w:ind w:left="-12" w:right="-22"/>
              <w:jc w:val="right"/>
              <w:rPr>
                <w:rFonts w:ascii="Browallia New" w:hAnsi="Browallia New" w:cs="Browallia New"/>
                <w:sz w:val="24"/>
                <w:szCs w:val="24"/>
              </w:rPr>
            </w:pPr>
            <w:r w:rsidRPr="00367094">
              <w:rPr>
                <w:rFonts w:ascii="Browallia New" w:hAnsi="Browallia New" w:cs="Browallia New"/>
                <w:sz w:val="24"/>
                <w:szCs w:val="24"/>
              </w:rPr>
              <w:t>284.45</w:t>
            </w:r>
          </w:p>
        </w:tc>
        <w:tc>
          <w:tcPr>
            <w:tcW w:w="5539" w:type="dxa"/>
          </w:tcPr>
          <w:p w14:paraId="28010E54" w14:textId="77777777" w:rsidR="00836FFE" w:rsidRPr="00367094" w:rsidRDefault="00836FFE" w:rsidP="00836FFE">
            <w:pPr>
              <w:ind w:left="271" w:hanging="284"/>
              <w:rPr>
                <w:rFonts w:ascii="Browallia New" w:hAnsi="Browallia New" w:cs="Browallia New"/>
                <w:sz w:val="24"/>
                <w:szCs w:val="24"/>
                <w:cs/>
              </w:rPr>
            </w:pPr>
          </w:p>
        </w:tc>
      </w:tr>
    </w:tbl>
    <w:p w14:paraId="240BBED8" w14:textId="77777777" w:rsidR="007471B6" w:rsidRPr="00367094"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64A2C60F" w14:textId="77777777" w:rsidR="000C254B" w:rsidRPr="00367094" w:rsidRDefault="000C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2C78F0B8" w14:textId="05212C07" w:rsidR="006971B8" w:rsidRPr="00367094" w:rsidRDefault="006971B8" w:rsidP="00516E9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67094">
        <w:rPr>
          <w:rFonts w:ascii="Browallia New" w:hAnsi="Browallia New" w:cs="Browallia New"/>
          <w:b/>
          <w:bCs/>
          <w:sz w:val="28"/>
          <w:szCs w:val="28"/>
          <w:cs/>
          <w:lang w:val="en-GB"/>
        </w:rPr>
        <w:t>สินค้าคงเหลือ</w:t>
      </w:r>
      <w:r w:rsidR="00916D80" w:rsidRPr="00367094">
        <w:rPr>
          <w:rFonts w:ascii="Browallia New" w:hAnsi="Browallia New" w:cs="Browallia New"/>
          <w:b/>
          <w:bCs/>
          <w:sz w:val="28"/>
          <w:szCs w:val="28"/>
          <w:lang w:val="en-GB"/>
        </w:rPr>
        <w:t xml:space="preserve"> - </w:t>
      </w:r>
      <w:r w:rsidR="00916D80" w:rsidRPr="00367094">
        <w:rPr>
          <w:rFonts w:ascii="Browallia New" w:hAnsi="Browallia New" w:cs="Browallia New"/>
          <w:b/>
          <w:bCs/>
          <w:sz w:val="28"/>
          <w:szCs w:val="28"/>
          <w:cs/>
          <w:lang w:val="en-GB"/>
        </w:rPr>
        <w:t>สุทธิ</w:t>
      </w:r>
    </w:p>
    <w:p w14:paraId="28513223" w14:textId="7BFF3D7B" w:rsidR="00C1732D" w:rsidRPr="00367094" w:rsidRDefault="00C1732D" w:rsidP="006D025A">
      <w:pPr>
        <w:tabs>
          <w:tab w:val="left" w:pos="7655"/>
          <w:tab w:val="left" w:pos="7797"/>
          <w:tab w:val="left" w:pos="7938"/>
        </w:tabs>
        <w:spacing w:line="240" w:lineRule="auto"/>
        <w:jc w:val="thaiDistribute"/>
        <w:rPr>
          <w:rFonts w:ascii="Browallia New" w:hAnsi="Browallia New" w:cs="Browallia New"/>
          <w:sz w:val="28"/>
          <w:szCs w:val="28"/>
        </w:rPr>
      </w:pPr>
    </w:p>
    <w:tbl>
      <w:tblPr>
        <w:tblW w:w="9114" w:type="dxa"/>
        <w:tblInd w:w="279" w:type="dxa"/>
        <w:tblLayout w:type="fixed"/>
        <w:tblLook w:val="0000" w:firstRow="0" w:lastRow="0" w:firstColumn="0" w:lastColumn="0" w:noHBand="0" w:noVBand="0"/>
      </w:tblPr>
      <w:tblGrid>
        <w:gridCol w:w="3438"/>
        <w:gridCol w:w="1197"/>
        <w:gridCol w:w="236"/>
        <w:gridCol w:w="1233"/>
        <w:gridCol w:w="238"/>
        <w:gridCol w:w="1232"/>
        <w:gridCol w:w="236"/>
        <w:gridCol w:w="1304"/>
      </w:tblGrid>
      <w:tr w:rsidR="006D025A" w:rsidRPr="00367094" w14:paraId="7D5B74CB" w14:textId="77777777" w:rsidTr="00ED26BF">
        <w:trPr>
          <w:tblHeader/>
        </w:trPr>
        <w:tc>
          <w:tcPr>
            <w:tcW w:w="3438" w:type="dxa"/>
          </w:tcPr>
          <w:p w14:paraId="396CA77B"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676" w:type="dxa"/>
            <w:gridSpan w:val="7"/>
          </w:tcPr>
          <w:p w14:paraId="1861DCAC" w14:textId="77777777" w:rsidR="006D025A" w:rsidRPr="00367094" w:rsidRDefault="006D025A" w:rsidP="007A18DC">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cs/>
                <w:lang w:val="en-GB"/>
              </w:rPr>
              <w:t xml:space="preserve">: </w:t>
            </w:r>
            <w:r w:rsidRPr="00367094">
              <w:rPr>
                <w:rFonts w:ascii="Browallia New" w:hAnsi="Browallia New" w:cs="Browallia New"/>
                <w:sz w:val="28"/>
                <w:szCs w:val="28"/>
                <w:cs/>
              </w:rPr>
              <w:t>พันบาท)</w:t>
            </w:r>
          </w:p>
        </w:tc>
      </w:tr>
      <w:tr w:rsidR="006D025A" w:rsidRPr="00367094" w14:paraId="4C25C139" w14:textId="77777777" w:rsidTr="00ED26BF">
        <w:trPr>
          <w:tblHeader/>
        </w:trPr>
        <w:tc>
          <w:tcPr>
            <w:tcW w:w="3438" w:type="dxa"/>
          </w:tcPr>
          <w:p w14:paraId="389C866F"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66" w:type="dxa"/>
            <w:gridSpan w:val="3"/>
            <w:tcBorders>
              <w:bottom w:val="single" w:sz="4" w:space="0" w:color="auto"/>
            </w:tcBorders>
          </w:tcPr>
          <w:p w14:paraId="67DE1F5F"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8" w:type="dxa"/>
          </w:tcPr>
          <w:p w14:paraId="4F66718D"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2" w:type="dxa"/>
            <w:gridSpan w:val="3"/>
            <w:tcBorders>
              <w:bottom w:val="single" w:sz="4" w:space="0" w:color="auto"/>
            </w:tcBorders>
          </w:tcPr>
          <w:p w14:paraId="281F1999"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B64F46" w:rsidRPr="00367094" w14:paraId="547704B5" w14:textId="77777777" w:rsidTr="00ED26BF">
        <w:trPr>
          <w:tblHeader/>
        </w:trPr>
        <w:tc>
          <w:tcPr>
            <w:tcW w:w="3438" w:type="dxa"/>
          </w:tcPr>
          <w:p w14:paraId="5F727BDA" w14:textId="77777777" w:rsidR="00B64F46" w:rsidRPr="00367094" w:rsidRDefault="00B64F46" w:rsidP="00B6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7" w:type="dxa"/>
            <w:tcBorders>
              <w:top w:val="single" w:sz="4" w:space="0" w:color="auto"/>
              <w:bottom w:val="single" w:sz="4" w:space="0" w:color="auto"/>
            </w:tcBorders>
            <w:vAlign w:val="bottom"/>
          </w:tcPr>
          <w:p w14:paraId="4606335C" w14:textId="465B89BA" w:rsidR="00B64F46" w:rsidRPr="00367094" w:rsidRDefault="007C6FBA" w:rsidP="00B64F46">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B071BB" w:rsidRPr="00B071BB">
              <w:rPr>
                <w:rFonts w:ascii="Browallia New" w:hAnsi="Browallia New" w:cs="Browallia New"/>
                <w:sz w:val="28"/>
                <w:szCs w:val="28"/>
                <w:cs/>
              </w:rPr>
              <w:t>กันยายน</w:t>
            </w:r>
            <w:r w:rsidR="00B64F46" w:rsidRPr="00367094">
              <w:rPr>
                <w:rFonts w:ascii="Browallia New" w:hAnsi="Browallia New" w:cs="Browallia New"/>
                <w:sz w:val="28"/>
                <w:szCs w:val="28"/>
              </w:rPr>
              <w:t>2566</w:t>
            </w:r>
          </w:p>
        </w:tc>
        <w:tc>
          <w:tcPr>
            <w:tcW w:w="236" w:type="dxa"/>
            <w:tcBorders>
              <w:top w:val="single" w:sz="4" w:space="0" w:color="auto"/>
            </w:tcBorders>
            <w:vAlign w:val="bottom"/>
          </w:tcPr>
          <w:p w14:paraId="76ED301A" w14:textId="77777777" w:rsidR="00B64F46" w:rsidRPr="00367094" w:rsidRDefault="00B64F46" w:rsidP="00B64F46">
            <w:pPr>
              <w:tabs>
                <w:tab w:val="clear" w:pos="907"/>
              </w:tabs>
              <w:spacing w:line="240" w:lineRule="auto"/>
              <w:ind w:left="-108" w:right="-108"/>
              <w:jc w:val="center"/>
              <w:rPr>
                <w:rFonts w:ascii="Browallia New" w:hAnsi="Browallia New" w:cs="Browallia New"/>
                <w:sz w:val="28"/>
                <w:szCs w:val="28"/>
                <w:cs/>
              </w:rPr>
            </w:pPr>
          </w:p>
        </w:tc>
        <w:tc>
          <w:tcPr>
            <w:tcW w:w="1233" w:type="dxa"/>
            <w:tcBorders>
              <w:top w:val="single" w:sz="4" w:space="0" w:color="auto"/>
              <w:bottom w:val="single" w:sz="4" w:space="0" w:color="auto"/>
            </w:tcBorders>
            <w:vAlign w:val="bottom"/>
          </w:tcPr>
          <w:p w14:paraId="045B53EE" w14:textId="0B67C3B0" w:rsidR="00B64F46" w:rsidRPr="00367094"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8" w:type="dxa"/>
          </w:tcPr>
          <w:p w14:paraId="3EAF75F4" w14:textId="77777777" w:rsidR="00B64F46" w:rsidRPr="00367094" w:rsidRDefault="00B64F46" w:rsidP="00B64F46">
            <w:pPr>
              <w:spacing w:line="240" w:lineRule="auto"/>
              <w:ind w:right="-10"/>
              <w:jc w:val="center"/>
              <w:rPr>
                <w:rFonts w:ascii="Browallia New" w:hAnsi="Browallia New" w:cs="Browallia New"/>
                <w:sz w:val="28"/>
                <w:szCs w:val="28"/>
              </w:rPr>
            </w:pPr>
          </w:p>
        </w:tc>
        <w:tc>
          <w:tcPr>
            <w:tcW w:w="1232" w:type="dxa"/>
            <w:tcBorders>
              <w:bottom w:val="single" w:sz="4" w:space="0" w:color="auto"/>
            </w:tcBorders>
            <w:vAlign w:val="bottom"/>
          </w:tcPr>
          <w:p w14:paraId="6C4CD6B9" w14:textId="15426749" w:rsidR="00B64F46" w:rsidRPr="00367094" w:rsidRDefault="007C6FBA" w:rsidP="00B64F46">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B071BB" w:rsidRPr="00B071BB">
              <w:rPr>
                <w:rFonts w:ascii="Browallia New" w:hAnsi="Browallia New" w:cs="Browallia New"/>
                <w:sz w:val="28"/>
                <w:szCs w:val="28"/>
                <w:cs/>
              </w:rPr>
              <w:t>กันยายน</w:t>
            </w:r>
            <w:r w:rsidR="00B64F46" w:rsidRPr="00367094">
              <w:rPr>
                <w:rFonts w:ascii="Browallia New" w:hAnsi="Browallia New" w:cs="Browallia New"/>
                <w:sz w:val="28"/>
                <w:szCs w:val="28"/>
              </w:rPr>
              <w:t>2566</w:t>
            </w:r>
          </w:p>
        </w:tc>
        <w:tc>
          <w:tcPr>
            <w:tcW w:w="236" w:type="dxa"/>
            <w:vAlign w:val="bottom"/>
          </w:tcPr>
          <w:p w14:paraId="5AD6632D" w14:textId="77777777" w:rsidR="00B64F46" w:rsidRPr="00367094" w:rsidRDefault="00B64F46" w:rsidP="00B64F46">
            <w:pPr>
              <w:tabs>
                <w:tab w:val="clear" w:pos="907"/>
              </w:tabs>
              <w:spacing w:line="240" w:lineRule="auto"/>
              <w:ind w:left="-108" w:right="-108"/>
              <w:jc w:val="center"/>
              <w:rPr>
                <w:rFonts w:ascii="Browallia New" w:hAnsi="Browallia New" w:cs="Browallia New"/>
                <w:sz w:val="28"/>
                <w:szCs w:val="28"/>
                <w:cs/>
              </w:rPr>
            </w:pPr>
          </w:p>
        </w:tc>
        <w:tc>
          <w:tcPr>
            <w:tcW w:w="1304" w:type="dxa"/>
            <w:tcBorders>
              <w:bottom w:val="single" w:sz="4" w:space="0" w:color="auto"/>
            </w:tcBorders>
            <w:vAlign w:val="bottom"/>
          </w:tcPr>
          <w:p w14:paraId="6DA7ABCF" w14:textId="6F5C95A6" w:rsidR="00B64F46" w:rsidRPr="00367094"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6D025A" w:rsidRPr="00367094" w14:paraId="3D1DE51F" w14:textId="77777777" w:rsidTr="00ED26BF">
        <w:trPr>
          <w:trHeight w:val="306"/>
        </w:trPr>
        <w:tc>
          <w:tcPr>
            <w:tcW w:w="3438" w:type="dxa"/>
          </w:tcPr>
          <w:p w14:paraId="74FC6BCB"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97" w:type="dxa"/>
            <w:tcBorders>
              <w:top w:val="single" w:sz="4" w:space="0" w:color="auto"/>
            </w:tcBorders>
          </w:tcPr>
          <w:p w14:paraId="12C034FF"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233" w:type="dxa"/>
            <w:tcBorders>
              <w:top w:val="single" w:sz="4" w:space="0" w:color="auto"/>
            </w:tcBorders>
          </w:tcPr>
          <w:p w14:paraId="79E05A71"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32" w:type="dxa"/>
            <w:tcBorders>
              <w:top w:val="single" w:sz="4" w:space="0" w:color="auto"/>
            </w:tcBorders>
          </w:tcPr>
          <w:p w14:paraId="5DE12530"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304" w:type="dxa"/>
          </w:tcPr>
          <w:p w14:paraId="78AA6CD3" w14:textId="77777777" w:rsidR="006D025A" w:rsidRPr="00367094"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5B0B9C" w:rsidRPr="00367094" w14:paraId="759A5389" w14:textId="77777777" w:rsidTr="00ED26BF">
        <w:tc>
          <w:tcPr>
            <w:tcW w:w="3438" w:type="dxa"/>
            <w:vAlign w:val="center"/>
          </w:tcPr>
          <w:p w14:paraId="3EEBA383"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อุปกรณ์และเครื่องใช้ไฟฟ้า</w:t>
            </w:r>
          </w:p>
        </w:tc>
        <w:tc>
          <w:tcPr>
            <w:tcW w:w="1197" w:type="dxa"/>
            <w:shd w:val="clear" w:color="auto" w:fill="FFFFFF" w:themeFill="background1"/>
          </w:tcPr>
          <w:p w14:paraId="70ECBCD7" w14:textId="3AFF8F5F" w:rsidR="005B0B9C" w:rsidRPr="00367094" w:rsidRDefault="001B1A33"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56</w:t>
            </w:r>
            <w:r w:rsidR="00AD0A64">
              <w:rPr>
                <w:rFonts w:ascii="Browallia New" w:hAnsi="Browallia New" w:cs="Browallia New"/>
                <w:sz w:val="28"/>
                <w:szCs w:val="28"/>
                <w:lang w:val="en-US"/>
              </w:rPr>
              <w:t>,137</w:t>
            </w:r>
          </w:p>
        </w:tc>
        <w:tc>
          <w:tcPr>
            <w:tcW w:w="236" w:type="dxa"/>
            <w:shd w:val="clear" w:color="auto" w:fill="auto"/>
          </w:tcPr>
          <w:p w14:paraId="451585A8"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65B55A1E" w14:textId="199F561F"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62,328</w:t>
            </w:r>
          </w:p>
        </w:tc>
        <w:tc>
          <w:tcPr>
            <w:tcW w:w="238" w:type="dxa"/>
            <w:shd w:val="clear" w:color="auto" w:fill="auto"/>
          </w:tcPr>
          <w:p w14:paraId="794F13CD"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69B796AE" w14:textId="65BA6995" w:rsidR="005B0B9C" w:rsidRPr="00367094" w:rsidRDefault="009F78E5"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55,844</w:t>
            </w:r>
          </w:p>
        </w:tc>
        <w:tc>
          <w:tcPr>
            <w:tcW w:w="236" w:type="dxa"/>
          </w:tcPr>
          <w:p w14:paraId="431C911D"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39F7E1B3" w14:textId="0FCEFC37"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 xml:space="preserve">62,026 </w:t>
            </w:r>
          </w:p>
        </w:tc>
      </w:tr>
      <w:tr w:rsidR="005B0B9C" w:rsidRPr="00367094" w14:paraId="6C8DD066" w14:textId="77777777" w:rsidTr="00ED26BF">
        <w:tc>
          <w:tcPr>
            <w:tcW w:w="3438" w:type="dxa"/>
            <w:vAlign w:val="center"/>
          </w:tcPr>
          <w:p w14:paraId="3C83A1DC"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รถจักรยานยนต์</w:t>
            </w:r>
          </w:p>
        </w:tc>
        <w:tc>
          <w:tcPr>
            <w:tcW w:w="1197" w:type="dxa"/>
            <w:shd w:val="clear" w:color="auto" w:fill="FFFFFF" w:themeFill="background1"/>
          </w:tcPr>
          <w:p w14:paraId="20E54EC3" w14:textId="264400A9" w:rsidR="005B0B9C" w:rsidRPr="00367094" w:rsidRDefault="00481FB0"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420</w:t>
            </w:r>
          </w:p>
        </w:tc>
        <w:tc>
          <w:tcPr>
            <w:tcW w:w="236" w:type="dxa"/>
            <w:shd w:val="clear" w:color="auto" w:fill="auto"/>
          </w:tcPr>
          <w:p w14:paraId="180B6084"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07825AFC" w14:textId="10B7AD5E"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223</w:t>
            </w:r>
          </w:p>
        </w:tc>
        <w:tc>
          <w:tcPr>
            <w:tcW w:w="238" w:type="dxa"/>
            <w:shd w:val="clear" w:color="auto" w:fill="auto"/>
          </w:tcPr>
          <w:p w14:paraId="2EE91D69"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01A10E6" w14:textId="66B6DF8B" w:rsidR="005B0B9C" w:rsidRPr="00367094" w:rsidRDefault="00705EDA" w:rsidP="005B0B9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420</w:t>
            </w:r>
          </w:p>
        </w:tc>
        <w:tc>
          <w:tcPr>
            <w:tcW w:w="236" w:type="dxa"/>
          </w:tcPr>
          <w:p w14:paraId="43071388"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0185294B" w14:textId="12AE72F8"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 xml:space="preserve">223 </w:t>
            </w:r>
          </w:p>
        </w:tc>
      </w:tr>
      <w:tr w:rsidR="005B0B9C" w:rsidRPr="00367094" w14:paraId="11808556" w14:textId="77777777" w:rsidTr="00ED26BF">
        <w:tc>
          <w:tcPr>
            <w:tcW w:w="3438" w:type="dxa"/>
            <w:vAlign w:val="center"/>
          </w:tcPr>
          <w:p w14:paraId="1780D511"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67094">
              <w:rPr>
                <w:rFonts w:ascii="Browallia New" w:hAnsi="Browallia New" w:cs="Browallia New"/>
                <w:sz w:val="28"/>
                <w:szCs w:val="28"/>
                <w:cs/>
              </w:rPr>
              <w:t>วัสดุก่อสร้าง</w:t>
            </w:r>
          </w:p>
        </w:tc>
        <w:tc>
          <w:tcPr>
            <w:tcW w:w="1197" w:type="dxa"/>
            <w:shd w:val="clear" w:color="auto" w:fill="FFFFFF" w:themeFill="background1"/>
          </w:tcPr>
          <w:p w14:paraId="447A9D81" w14:textId="30728EED" w:rsidR="005B0B9C" w:rsidRPr="00367094" w:rsidRDefault="00245DFA"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9,824</w:t>
            </w:r>
          </w:p>
        </w:tc>
        <w:tc>
          <w:tcPr>
            <w:tcW w:w="236" w:type="dxa"/>
            <w:shd w:val="clear" w:color="auto" w:fill="auto"/>
          </w:tcPr>
          <w:p w14:paraId="2EF93DC6"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2AC39B97" w14:textId="7182BB46"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10,177</w:t>
            </w:r>
          </w:p>
        </w:tc>
        <w:tc>
          <w:tcPr>
            <w:tcW w:w="238" w:type="dxa"/>
            <w:shd w:val="clear" w:color="auto" w:fill="auto"/>
          </w:tcPr>
          <w:p w14:paraId="2D34AE59"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5911528A" w14:textId="54FC5BDC" w:rsidR="005B0B9C" w:rsidRPr="00367094" w:rsidRDefault="007158AE"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236" w:type="dxa"/>
          </w:tcPr>
          <w:p w14:paraId="0898598B"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57AFE211" w14:textId="497D5548"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w:t>
            </w:r>
          </w:p>
        </w:tc>
      </w:tr>
      <w:tr w:rsidR="005B0B9C" w:rsidRPr="00367094" w14:paraId="5F00EC62" w14:textId="77777777" w:rsidTr="00ED26BF">
        <w:tc>
          <w:tcPr>
            <w:tcW w:w="3438" w:type="dxa"/>
            <w:vAlign w:val="center"/>
          </w:tcPr>
          <w:p w14:paraId="0A8801F2"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วัสดุตกแต่งและอุปกรณ์</w:t>
            </w:r>
          </w:p>
        </w:tc>
        <w:tc>
          <w:tcPr>
            <w:tcW w:w="1197" w:type="dxa"/>
            <w:shd w:val="clear" w:color="auto" w:fill="FFFFFF" w:themeFill="background1"/>
          </w:tcPr>
          <w:p w14:paraId="1EBF6241" w14:textId="3C2E290D" w:rsidR="005B0B9C" w:rsidRPr="00367094" w:rsidRDefault="00541180" w:rsidP="005B0B9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71,181</w:t>
            </w:r>
          </w:p>
        </w:tc>
        <w:tc>
          <w:tcPr>
            <w:tcW w:w="236" w:type="dxa"/>
            <w:shd w:val="clear" w:color="auto" w:fill="auto"/>
          </w:tcPr>
          <w:p w14:paraId="2F291A13"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6DA2929" w14:textId="3F575B40"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73,370</w:t>
            </w:r>
          </w:p>
        </w:tc>
        <w:tc>
          <w:tcPr>
            <w:tcW w:w="238" w:type="dxa"/>
            <w:shd w:val="clear" w:color="auto" w:fill="auto"/>
          </w:tcPr>
          <w:p w14:paraId="0A69F712"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32" w:type="dxa"/>
            <w:shd w:val="clear" w:color="auto" w:fill="auto"/>
          </w:tcPr>
          <w:p w14:paraId="1E38139B" w14:textId="01DB7DE1" w:rsidR="005B0B9C" w:rsidRPr="00367094" w:rsidRDefault="00D44E90"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17,150</w:t>
            </w:r>
          </w:p>
        </w:tc>
        <w:tc>
          <w:tcPr>
            <w:tcW w:w="236" w:type="dxa"/>
          </w:tcPr>
          <w:p w14:paraId="6854DF46"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304" w:type="dxa"/>
          </w:tcPr>
          <w:p w14:paraId="1B066297" w14:textId="683D860B"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16,860</w:t>
            </w:r>
          </w:p>
        </w:tc>
      </w:tr>
      <w:tr w:rsidR="0064409B" w:rsidRPr="00367094" w14:paraId="50AE788C" w14:textId="77777777" w:rsidTr="00ED26BF">
        <w:tc>
          <w:tcPr>
            <w:tcW w:w="3438" w:type="dxa"/>
            <w:vAlign w:val="center"/>
          </w:tcPr>
          <w:p w14:paraId="20B73A42" w14:textId="5AEE4EC4" w:rsidR="0064409B" w:rsidRPr="00367094" w:rsidRDefault="0064409B"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สิ่งปลูกสร้าง</w:t>
            </w:r>
          </w:p>
        </w:tc>
        <w:tc>
          <w:tcPr>
            <w:tcW w:w="1197" w:type="dxa"/>
            <w:shd w:val="clear" w:color="auto" w:fill="FFFFFF" w:themeFill="background1"/>
          </w:tcPr>
          <w:p w14:paraId="3042C806" w14:textId="1128E1C6" w:rsidR="0064409B" w:rsidRPr="00D803E9" w:rsidRDefault="00D63677" w:rsidP="005B0B9C">
            <w:pPr>
              <w:pStyle w:val="acctfourfigures"/>
              <w:tabs>
                <w:tab w:val="clear" w:pos="765"/>
              </w:tabs>
              <w:spacing w:line="240" w:lineRule="auto"/>
              <w:ind w:left="-117"/>
              <w:jc w:val="right"/>
              <w:rPr>
                <w:rFonts w:ascii="Browallia New" w:hAnsi="Browallia New" w:cs="Browallia New"/>
                <w:sz w:val="28"/>
                <w:szCs w:val="28"/>
                <w:lang w:val="en-US" w:bidi="th-TH"/>
              </w:rPr>
            </w:pPr>
            <w:r w:rsidRPr="00D803E9">
              <w:rPr>
                <w:rFonts w:ascii="Browallia New" w:hAnsi="Browallia New" w:cs="Browallia New"/>
                <w:sz w:val="28"/>
                <w:szCs w:val="28"/>
                <w:lang w:val="en-US" w:bidi="th-TH"/>
              </w:rPr>
              <w:t>3,670</w:t>
            </w:r>
          </w:p>
        </w:tc>
        <w:tc>
          <w:tcPr>
            <w:tcW w:w="236" w:type="dxa"/>
            <w:shd w:val="clear" w:color="auto" w:fill="auto"/>
          </w:tcPr>
          <w:p w14:paraId="0D00640D" w14:textId="77777777" w:rsidR="0064409B" w:rsidRPr="00367094" w:rsidRDefault="0064409B"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630B0057" w14:textId="686A19EE" w:rsidR="0064409B" w:rsidRPr="00367094" w:rsidRDefault="00D63677"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238" w:type="dxa"/>
            <w:shd w:val="clear" w:color="auto" w:fill="auto"/>
          </w:tcPr>
          <w:p w14:paraId="3818FD98" w14:textId="77777777" w:rsidR="0064409B" w:rsidRPr="00367094" w:rsidRDefault="0064409B"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32" w:type="dxa"/>
            <w:shd w:val="clear" w:color="auto" w:fill="auto"/>
          </w:tcPr>
          <w:p w14:paraId="31C590F4" w14:textId="2352B2F1" w:rsidR="0064409B" w:rsidRDefault="00D63677"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236" w:type="dxa"/>
          </w:tcPr>
          <w:p w14:paraId="0356A73A" w14:textId="77777777" w:rsidR="0064409B" w:rsidRPr="00367094" w:rsidRDefault="0064409B"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304" w:type="dxa"/>
          </w:tcPr>
          <w:p w14:paraId="2E5A1398" w14:textId="36A7946E" w:rsidR="0064409B" w:rsidRPr="00367094" w:rsidRDefault="00D63677" w:rsidP="005B0B9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r>
      <w:tr w:rsidR="005B0B9C" w:rsidRPr="00367094" w14:paraId="59AD9611" w14:textId="77777777" w:rsidTr="00ED26BF">
        <w:tc>
          <w:tcPr>
            <w:tcW w:w="3438" w:type="dxa"/>
            <w:vAlign w:val="center"/>
          </w:tcPr>
          <w:p w14:paraId="417947EA"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อื่นๆ</w:t>
            </w:r>
          </w:p>
        </w:tc>
        <w:tc>
          <w:tcPr>
            <w:tcW w:w="1197" w:type="dxa"/>
            <w:shd w:val="clear" w:color="auto" w:fill="FFFFFF" w:themeFill="background1"/>
          </w:tcPr>
          <w:p w14:paraId="64C8AD74" w14:textId="4433AB77" w:rsidR="005B0B9C" w:rsidRPr="00367094" w:rsidRDefault="00B55299"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24,455</w:t>
            </w:r>
          </w:p>
        </w:tc>
        <w:tc>
          <w:tcPr>
            <w:tcW w:w="236" w:type="dxa"/>
            <w:shd w:val="clear" w:color="auto" w:fill="auto"/>
          </w:tcPr>
          <w:p w14:paraId="01B325FE"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0C5357F" w14:textId="1554729B"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18,865</w:t>
            </w:r>
          </w:p>
        </w:tc>
        <w:tc>
          <w:tcPr>
            <w:tcW w:w="238" w:type="dxa"/>
            <w:shd w:val="clear" w:color="auto" w:fill="auto"/>
          </w:tcPr>
          <w:p w14:paraId="38A23A22"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29CF189" w14:textId="3ED87BF7" w:rsidR="005B0B9C" w:rsidRPr="00367094" w:rsidRDefault="00DF4D38"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13,069</w:t>
            </w:r>
          </w:p>
        </w:tc>
        <w:tc>
          <w:tcPr>
            <w:tcW w:w="236" w:type="dxa"/>
          </w:tcPr>
          <w:p w14:paraId="19EADDAD"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62470592" w14:textId="1B4C3A80"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12,168</w:t>
            </w:r>
          </w:p>
        </w:tc>
      </w:tr>
      <w:tr w:rsidR="005B0B9C" w:rsidRPr="00367094" w14:paraId="6BBA6E21" w14:textId="77777777" w:rsidTr="00ED26BF">
        <w:trPr>
          <w:trHeight w:val="275"/>
        </w:trPr>
        <w:tc>
          <w:tcPr>
            <w:tcW w:w="3438" w:type="dxa"/>
          </w:tcPr>
          <w:p w14:paraId="7362F6D2"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รวม</w:t>
            </w:r>
          </w:p>
        </w:tc>
        <w:tc>
          <w:tcPr>
            <w:tcW w:w="1197" w:type="dxa"/>
            <w:tcBorders>
              <w:top w:val="single" w:sz="4" w:space="0" w:color="auto"/>
            </w:tcBorders>
            <w:shd w:val="clear" w:color="auto" w:fill="FFFFFF" w:themeFill="background1"/>
          </w:tcPr>
          <w:p w14:paraId="36A3BEAA" w14:textId="0B4C28AE" w:rsidR="005B0B9C" w:rsidRPr="00367094" w:rsidRDefault="00C86285"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165</w:t>
            </w:r>
            <w:r w:rsidR="000944BA">
              <w:rPr>
                <w:rFonts w:ascii="Browallia New" w:hAnsi="Browallia New" w:cs="Browallia New"/>
                <w:sz w:val="28"/>
                <w:szCs w:val="28"/>
                <w:lang w:val="en-US" w:bidi="th-TH"/>
              </w:rPr>
              <w:t>,687</w:t>
            </w:r>
          </w:p>
        </w:tc>
        <w:tc>
          <w:tcPr>
            <w:tcW w:w="236" w:type="dxa"/>
            <w:shd w:val="clear" w:color="auto" w:fill="auto"/>
          </w:tcPr>
          <w:p w14:paraId="42D65AA5"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tcBorders>
            <w:shd w:val="clear" w:color="auto" w:fill="auto"/>
          </w:tcPr>
          <w:p w14:paraId="34605272" w14:textId="63BD5B4E"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fldChar w:fldCharType="begin"/>
            </w:r>
            <w:r w:rsidRPr="00367094">
              <w:rPr>
                <w:rFonts w:ascii="Browallia New" w:hAnsi="Browallia New" w:cs="Browallia New"/>
                <w:sz w:val="28"/>
                <w:szCs w:val="28"/>
                <w:lang w:val="en-US"/>
              </w:rPr>
              <w:instrText xml:space="preserve"> =SUM(ABOVE) </w:instrText>
            </w:r>
            <w:r w:rsidRPr="00367094">
              <w:rPr>
                <w:rFonts w:ascii="Browallia New" w:hAnsi="Browallia New" w:cs="Browallia New"/>
                <w:sz w:val="28"/>
                <w:szCs w:val="28"/>
                <w:lang w:val="en-US"/>
              </w:rPr>
              <w:fldChar w:fldCharType="separate"/>
            </w:r>
            <w:r w:rsidRPr="00367094">
              <w:rPr>
                <w:rFonts w:ascii="Browallia New" w:hAnsi="Browallia New" w:cs="Browallia New"/>
                <w:noProof/>
                <w:sz w:val="28"/>
                <w:szCs w:val="28"/>
                <w:lang w:val="en-US"/>
              </w:rPr>
              <w:t>164,963</w:t>
            </w:r>
            <w:r w:rsidRPr="00367094">
              <w:rPr>
                <w:rFonts w:ascii="Browallia New" w:hAnsi="Browallia New" w:cs="Browallia New"/>
                <w:sz w:val="28"/>
                <w:szCs w:val="28"/>
                <w:lang w:val="en-US"/>
              </w:rPr>
              <w:fldChar w:fldCharType="end"/>
            </w:r>
          </w:p>
        </w:tc>
        <w:tc>
          <w:tcPr>
            <w:tcW w:w="238" w:type="dxa"/>
            <w:shd w:val="clear" w:color="auto" w:fill="auto"/>
          </w:tcPr>
          <w:p w14:paraId="6E47A578"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tcBorders>
            <w:shd w:val="clear" w:color="auto" w:fill="auto"/>
          </w:tcPr>
          <w:p w14:paraId="4DA3E66D" w14:textId="0E360347" w:rsidR="005B0B9C" w:rsidRPr="00367094" w:rsidRDefault="009461F3" w:rsidP="005B0B9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86,483</w:t>
            </w:r>
          </w:p>
        </w:tc>
        <w:tc>
          <w:tcPr>
            <w:tcW w:w="236" w:type="dxa"/>
          </w:tcPr>
          <w:p w14:paraId="23CBCAED"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tcBorders>
          </w:tcPr>
          <w:p w14:paraId="5C34AC14" w14:textId="566D068F"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91,277</w:t>
            </w:r>
          </w:p>
        </w:tc>
      </w:tr>
      <w:tr w:rsidR="005B0B9C" w:rsidRPr="00367094" w14:paraId="32CFB1B9" w14:textId="77777777" w:rsidTr="00ED26BF">
        <w:tc>
          <w:tcPr>
            <w:tcW w:w="3438" w:type="dxa"/>
          </w:tcPr>
          <w:p w14:paraId="6A1FD349"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ค่าเผื่อสินค้าล้าสมัยและลดมูลค่า</w:t>
            </w:r>
          </w:p>
        </w:tc>
        <w:tc>
          <w:tcPr>
            <w:tcW w:w="1197" w:type="dxa"/>
            <w:tcBorders>
              <w:bottom w:val="single" w:sz="4" w:space="0" w:color="auto"/>
            </w:tcBorders>
            <w:shd w:val="clear" w:color="auto" w:fill="FFFFFF" w:themeFill="background1"/>
            <w:vAlign w:val="bottom"/>
          </w:tcPr>
          <w:p w14:paraId="61F9758E" w14:textId="567D643B" w:rsidR="005B0B9C" w:rsidRPr="00367094" w:rsidRDefault="000944BA"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(13,490)</w:t>
            </w:r>
          </w:p>
        </w:tc>
        <w:tc>
          <w:tcPr>
            <w:tcW w:w="236" w:type="dxa"/>
            <w:shd w:val="clear" w:color="auto" w:fill="auto"/>
          </w:tcPr>
          <w:p w14:paraId="3A1FA0DA"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bottom w:val="single" w:sz="4" w:space="0" w:color="auto"/>
            </w:tcBorders>
            <w:shd w:val="clear" w:color="auto" w:fill="auto"/>
            <w:vAlign w:val="center"/>
          </w:tcPr>
          <w:p w14:paraId="6A6AA3FC" w14:textId="7264A59C"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cs/>
                <w:lang w:val="en-US" w:bidi="th-TH"/>
              </w:rPr>
              <w:t>(</w:t>
            </w:r>
            <w:r w:rsidRPr="00367094">
              <w:rPr>
                <w:rFonts w:ascii="Browallia New" w:hAnsi="Browallia New" w:cs="Browallia New"/>
                <w:sz w:val="28"/>
                <w:szCs w:val="28"/>
                <w:lang w:val="en-US" w:bidi="th-TH"/>
              </w:rPr>
              <w:t>11,521</w:t>
            </w:r>
            <w:r w:rsidRPr="00367094">
              <w:rPr>
                <w:rFonts w:ascii="Browallia New" w:hAnsi="Browallia New" w:cs="Browallia New"/>
                <w:sz w:val="28"/>
                <w:szCs w:val="28"/>
                <w:cs/>
                <w:lang w:val="en-US" w:bidi="th-TH"/>
              </w:rPr>
              <w:t>)</w:t>
            </w:r>
          </w:p>
        </w:tc>
        <w:tc>
          <w:tcPr>
            <w:tcW w:w="238" w:type="dxa"/>
            <w:shd w:val="clear" w:color="auto" w:fill="auto"/>
          </w:tcPr>
          <w:p w14:paraId="1821DDC1"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bottom w:val="single" w:sz="4" w:space="0" w:color="auto"/>
            </w:tcBorders>
            <w:shd w:val="clear" w:color="auto" w:fill="auto"/>
          </w:tcPr>
          <w:p w14:paraId="6644FB78" w14:textId="7C5ED5A9" w:rsidR="005B0B9C" w:rsidRPr="00367094" w:rsidRDefault="009461F3"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(13,490)</w:t>
            </w:r>
          </w:p>
        </w:tc>
        <w:tc>
          <w:tcPr>
            <w:tcW w:w="236" w:type="dxa"/>
          </w:tcPr>
          <w:p w14:paraId="7F7019EF"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green"/>
              </w:rPr>
            </w:pPr>
          </w:p>
        </w:tc>
        <w:tc>
          <w:tcPr>
            <w:tcW w:w="1304" w:type="dxa"/>
            <w:tcBorders>
              <w:bottom w:val="single" w:sz="4" w:space="0" w:color="auto"/>
            </w:tcBorders>
          </w:tcPr>
          <w:p w14:paraId="0A9FE2E2" w14:textId="2FA16F6C"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(11,521)</w:t>
            </w:r>
          </w:p>
        </w:tc>
      </w:tr>
      <w:tr w:rsidR="005B0B9C" w:rsidRPr="00367094" w14:paraId="50C9524B" w14:textId="77777777" w:rsidTr="00ED26BF">
        <w:trPr>
          <w:trHeight w:val="122"/>
        </w:trPr>
        <w:tc>
          <w:tcPr>
            <w:tcW w:w="3438" w:type="dxa"/>
          </w:tcPr>
          <w:p w14:paraId="64E1D3D5"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FFFFFF" w:themeFill="background1"/>
          </w:tcPr>
          <w:p w14:paraId="4688731C" w14:textId="1A7B7F37" w:rsidR="005B0B9C" w:rsidRPr="00D803E9" w:rsidRDefault="000944BA" w:rsidP="005B0B9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rPr>
              <w:t>152,197</w:t>
            </w:r>
          </w:p>
        </w:tc>
        <w:tc>
          <w:tcPr>
            <w:tcW w:w="236" w:type="dxa"/>
            <w:shd w:val="clear" w:color="auto" w:fill="auto"/>
          </w:tcPr>
          <w:p w14:paraId="7BB4E61D"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bottom w:val="single" w:sz="12" w:space="0" w:color="auto"/>
            </w:tcBorders>
            <w:shd w:val="clear" w:color="auto" w:fill="auto"/>
          </w:tcPr>
          <w:p w14:paraId="65ECEAC8" w14:textId="1A324F8E"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153,442</w:t>
            </w:r>
          </w:p>
        </w:tc>
        <w:tc>
          <w:tcPr>
            <w:tcW w:w="238" w:type="dxa"/>
            <w:shd w:val="clear" w:color="auto" w:fill="auto"/>
          </w:tcPr>
          <w:p w14:paraId="4CF7EB6C"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bottom w:val="single" w:sz="12" w:space="0" w:color="auto"/>
            </w:tcBorders>
            <w:shd w:val="clear" w:color="auto" w:fill="auto"/>
          </w:tcPr>
          <w:p w14:paraId="5E0F763C" w14:textId="1416EBE2" w:rsidR="005B0B9C" w:rsidRPr="00367094" w:rsidRDefault="009461F3"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72,993</w:t>
            </w:r>
          </w:p>
        </w:tc>
        <w:tc>
          <w:tcPr>
            <w:tcW w:w="236" w:type="dxa"/>
          </w:tcPr>
          <w:p w14:paraId="1237BA22" w14:textId="77777777" w:rsidR="005B0B9C" w:rsidRPr="00367094"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bottom w:val="single" w:sz="12" w:space="0" w:color="auto"/>
            </w:tcBorders>
          </w:tcPr>
          <w:p w14:paraId="7EEC7820" w14:textId="5F3C430C" w:rsidR="005B0B9C" w:rsidRPr="00367094"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bidi="th-TH"/>
              </w:rPr>
              <w:t>79,756</w:t>
            </w:r>
          </w:p>
        </w:tc>
      </w:tr>
    </w:tbl>
    <w:p w14:paraId="433DEAFC" w14:textId="77777777" w:rsidR="006D025A" w:rsidRPr="00367094"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6DBA4AC9" w14:textId="45C0C314" w:rsidR="00655C4A" w:rsidRPr="00367094" w:rsidRDefault="00655C4A" w:rsidP="00ED26BF">
      <w:pPr>
        <w:pStyle w:val="a3"/>
        <w:tabs>
          <w:tab w:val="clear" w:pos="1080"/>
        </w:tabs>
        <w:ind w:left="360"/>
        <w:jc w:val="thaiDistribute"/>
        <w:rPr>
          <w:rFonts w:ascii="Browallia New" w:hAnsi="Browallia New" w:cs="Browallia New"/>
          <w:sz w:val="28"/>
          <w:szCs w:val="28"/>
          <w:cs/>
        </w:rPr>
      </w:pPr>
      <w:r w:rsidRPr="00367094">
        <w:rPr>
          <w:rFonts w:ascii="Browallia New" w:hAnsi="Browallia New" w:cs="Browallia New"/>
          <w:sz w:val="28"/>
          <w:szCs w:val="28"/>
          <w:cs/>
        </w:rPr>
        <w:t>การเปลี่ยนแปลงของ</w:t>
      </w:r>
      <w:r w:rsidR="00E86BB9" w:rsidRPr="00367094">
        <w:rPr>
          <w:rFonts w:ascii="Browallia New" w:hAnsi="Browallia New" w:cs="Browallia New"/>
          <w:sz w:val="28"/>
          <w:szCs w:val="28"/>
          <w:cs/>
        </w:rPr>
        <w:t>ค่าเผื่อสินค้าล้าสมัยและลดมูลค่าของสินค้าคงเหลือ</w:t>
      </w:r>
      <w:r w:rsidR="003B17BA" w:rsidRPr="00367094">
        <w:rPr>
          <w:rFonts w:ascii="Browallia New" w:hAnsi="Browallia New" w:cs="Browallia New"/>
          <w:sz w:val="28"/>
          <w:szCs w:val="28"/>
          <w:cs/>
        </w:rPr>
        <w:t>สำหรับงวด</w:t>
      </w:r>
      <w:r w:rsidR="00B071BB">
        <w:rPr>
          <w:rFonts w:ascii="Browallia New" w:hAnsi="Browallia New" w:cs="Browallia New" w:hint="cs"/>
          <w:sz w:val="28"/>
          <w:szCs w:val="28"/>
          <w:cs/>
        </w:rPr>
        <w:t>เก้า</w:t>
      </w:r>
      <w:r w:rsidR="003B17BA" w:rsidRPr="00367094">
        <w:rPr>
          <w:rFonts w:ascii="Browallia New" w:hAnsi="Browallia New" w:cs="Browallia New"/>
          <w:sz w:val="28"/>
          <w:szCs w:val="28"/>
          <w:cs/>
        </w:rPr>
        <w:t xml:space="preserve">เดือนสิ้นสุดวันที่ </w:t>
      </w:r>
      <w:r w:rsidR="003B17BA" w:rsidRPr="00367094">
        <w:rPr>
          <w:rFonts w:ascii="Browallia New" w:hAnsi="Browallia New" w:cs="Browallia New"/>
          <w:sz w:val="28"/>
          <w:szCs w:val="28"/>
          <w:lang w:val="en-US"/>
        </w:rPr>
        <w:t xml:space="preserve">30 </w:t>
      </w:r>
      <w:r w:rsidR="00B071BB" w:rsidRPr="00B071BB">
        <w:rPr>
          <w:rFonts w:ascii="Browallia New" w:hAnsi="Browallia New" w:cs="Browallia New"/>
          <w:sz w:val="28"/>
          <w:szCs w:val="28"/>
          <w:cs/>
        </w:rPr>
        <w:t>กันยายน</w:t>
      </w:r>
      <w:r w:rsidR="003B17BA" w:rsidRPr="00367094">
        <w:rPr>
          <w:rFonts w:ascii="Browallia New" w:hAnsi="Browallia New" w:cs="Browallia New"/>
          <w:sz w:val="28"/>
          <w:szCs w:val="28"/>
          <w:cs/>
        </w:rPr>
        <w:t xml:space="preserve"> </w:t>
      </w:r>
      <w:r w:rsidRPr="00367094">
        <w:rPr>
          <w:rFonts w:ascii="Browallia New" w:hAnsi="Browallia New" w:cs="Browallia New"/>
          <w:sz w:val="28"/>
          <w:szCs w:val="28"/>
        </w:rPr>
        <w:t>2566</w:t>
      </w:r>
      <w:r w:rsidRPr="00367094">
        <w:rPr>
          <w:rFonts w:ascii="Browallia New" w:hAnsi="Browallia New" w:cs="Browallia New"/>
          <w:sz w:val="28"/>
          <w:szCs w:val="28"/>
          <w:lang w:val="en-US"/>
        </w:rPr>
        <w:t xml:space="preserve"> </w:t>
      </w:r>
      <w:r w:rsidRPr="00367094">
        <w:rPr>
          <w:rFonts w:ascii="Browallia New" w:hAnsi="Browallia New" w:cs="Browallia New"/>
          <w:sz w:val="28"/>
          <w:szCs w:val="28"/>
          <w:cs/>
        </w:rPr>
        <w:t>มีดังนี้</w:t>
      </w:r>
    </w:p>
    <w:p w14:paraId="1ED3E31A" w14:textId="77777777" w:rsidR="00655C4A" w:rsidRPr="00367094" w:rsidRDefault="00655C4A" w:rsidP="009E617B">
      <w:pPr>
        <w:tabs>
          <w:tab w:val="left" w:pos="7655"/>
          <w:tab w:val="left" w:pos="7797"/>
          <w:tab w:val="left" w:pos="7938"/>
        </w:tabs>
        <w:spacing w:line="240" w:lineRule="auto"/>
        <w:ind w:left="426"/>
        <w:jc w:val="thaiDistribute"/>
        <w:rPr>
          <w:rFonts w:ascii="Browallia New" w:hAnsi="Browallia New" w:cs="Browallia New"/>
          <w:b/>
          <w:bCs/>
          <w:sz w:val="28"/>
          <w:szCs w:val="28"/>
          <w:lang w:val="en-GB"/>
        </w:rPr>
      </w:pPr>
    </w:p>
    <w:tbl>
      <w:tblPr>
        <w:tblW w:w="9065" w:type="dxa"/>
        <w:tblInd w:w="322" w:type="dxa"/>
        <w:tblBorders>
          <w:bottom w:val="single" w:sz="4" w:space="0" w:color="auto"/>
        </w:tblBorders>
        <w:tblLook w:val="00A0" w:firstRow="1" w:lastRow="0" w:firstColumn="1" w:lastColumn="0" w:noHBand="0" w:noVBand="0"/>
      </w:tblPr>
      <w:tblGrid>
        <w:gridCol w:w="6797"/>
        <w:gridCol w:w="2268"/>
      </w:tblGrid>
      <w:tr w:rsidR="00655C4A" w:rsidRPr="00367094" w14:paraId="7FB14217" w14:textId="77777777" w:rsidTr="0080388F">
        <w:trPr>
          <w:trHeight w:val="289"/>
        </w:trPr>
        <w:tc>
          <w:tcPr>
            <w:tcW w:w="6797" w:type="dxa"/>
            <w:noWrap/>
            <w:vAlign w:val="bottom"/>
          </w:tcPr>
          <w:p w14:paraId="41BC2D71" w14:textId="77777777" w:rsidR="00655C4A" w:rsidRPr="00367094"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tcBorders>
          </w:tcPr>
          <w:p w14:paraId="6B282F73" w14:textId="77777777" w:rsidR="00655C4A" w:rsidRPr="00367094" w:rsidRDefault="00655C4A">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655C4A" w:rsidRPr="00367094" w14:paraId="19549B1E" w14:textId="77777777" w:rsidTr="0080388F">
        <w:trPr>
          <w:trHeight w:val="289"/>
        </w:trPr>
        <w:tc>
          <w:tcPr>
            <w:tcW w:w="6797" w:type="dxa"/>
            <w:noWrap/>
            <w:vAlign w:val="bottom"/>
          </w:tcPr>
          <w:p w14:paraId="4E415B2D" w14:textId="77777777" w:rsidR="00655C4A" w:rsidRPr="00367094"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tcPr>
          <w:p w14:paraId="73A913CB" w14:textId="3DA50D8A" w:rsidR="00202D1C" w:rsidRPr="00367094" w:rsidRDefault="00202D1C">
            <w:pPr>
              <w:tabs>
                <w:tab w:val="clear" w:pos="1644"/>
              </w:tabs>
              <w:spacing w:line="240" w:lineRule="auto"/>
              <w:ind w:left="-72"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งบการเงินรวมและ</w:t>
            </w:r>
          </w:p>
          <w:p w14:paraId="193ECD3F" w14:textId="2E399F82" w:rsidR="00655C4A" w:rsidRPr="00367094" w:rsidRDefault="00655C4A">
            <w:pPr>
              <w:tabs>
                <w:tab w:val="clear" w:pos="1644"/>
              </w:tabs>
              <w:spacing w:line="240" w:lineRule="auto"/>
              <w:ind w:left="-72" w:right="-108"/>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655C4A" w:rsidRPr="00367094" w14:paraId="0A81D8A7" w14:textId="77777777" w:rsidTr="0080388F">
        <w:trPr>
          <w:trHeight w:val="289"/>
        </w:trPr>
        <w:tc>
          <w:tcPr>
            <w:tcW w:w="6797" w:type="dxa"/>
            <w:noWrap/>
            <w:vAlign w:val="bottom"/>
          </w:tcPr>
          <w:p w14:paraId="5DCF8E56" w14:textId="77777777" w:rsidR="00655C4A" w:rsidRPr="00367094"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tcPr>
          <w:p w14:paraId="24FFF5B5" w14:textId="77777777" w:rsidR="00655C4A" w:rsidRPr="00367094" w:rsidRDefault="00655C4A">
            <w:pPr>
              <w:tabs>
                <w:tab w:val="clear" w:pos="907"/>
                <w:tab w:val="clear" w:pos="1644"/>
                <w:tab w:val="clear" w:pos="1871"/>
              </w:tabs>
              <w:spacing w:line="240" w:lineRule="auto"/>
              <w:ind w:right="40"/>
              <w:jc w:val="right"/>
              <w:rPr>
                <w:rFonts w:ascii="Browallia New" w:hAnsi="Browallia New" w:cs="Browallia New"/>
                <w:sz w:val="28"/>
                <w:szCs w:val="28"/>
              </w:rPr>
            </w:pPr>
          </w:p>
        </w:tc>
      </w:tr>
      <w:tr w:rsidR="00655C4A" w:rsidRPr="00367094" w14:paraId="5A142F41" w14:textId="77777777" w:rsidTr="0080388F">
        <w:trPr>
          <w:trHeight w:val="289"/>
        </w:trPr>
        <w:tc>
          <w:tcPr>
            <w:tcW w:w="6797" w:type="dxa"/>
            <w:noWrap/>
            <w:vAlign w:val="bottom"/>
          </w:tcPr>
          <w:p w14:paraId="3261457A" w14:textId="5D1EA10F" w:rsidR="00655C4A" w:rsidRPr="00367094" w:rsidRDefault="00655C4A" w:rsidP="00ED26BF">
            <w:pPr>
              <w:tabs>
                <w:tab w:val="clear" w:pos="1644"/>
              </w:tabs>
              <w:spacing w:line="240" w:lineRule="auto"/>
              <w:ind w:left="-81" w:right="-140" w:firstLine="9"/>
              <w:rPr>
                <w:rFonts w:ascii="Browallia New" w:hAnsi="Browallia New" w:cs="Browallia New"/>
                <w:sz w:val="28"/>
                <w:szCs w:val="28"/>
              </w:rPr>
            </w:pPr>
            <w:r w:rsidRPr="00367094">
              <w:rPr>
                <w:rFonts w:ascii="Browallia New" w:hAnsi="Browallia New" w:cs="Browallia New"/>
                <w:sz w:val="28"/>
                <w:szCs w:val="28"/>
                <w:cs/>
              </w:rPr>
              <w:t xml:space="preserve">ยอดคงเหลือ ณ วันที่ </w:t>
            </w:r>
            <w:r w:rsidRPr="00367094">
              <w:rPr>
                <w:rFonts w:ascii="Browallia New" w:hAnsi="Browallia New" w:cs="Browallia New"/>
                <w:sz w:val="28"/>
                <w:szCs w:val="28"/>
              </w:rPr>
              <w:t>1</w:t>
            </w:r>
            <w:r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2268" w:type="dxa"/>
            <w:tcBorders>
              <w:top w:val="nil"/>
              <w:left w:val="nil"/>
              <w:bottom w:val="nil"/>
            </w:tcBorders>
            <w:vAlign w:val="bottom"/>
          </w:tcPr>
          <w:p w14:paraId="24A7F2A3" w14:textId="699D35DC" w:rsidR="00655C4A" w:rsidRPr="00367094" w:rsidRDefault="0011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rPr>
              <w:t>11,521</w:t>
            </w:r>
          </w:p>
        </w:tc>
      </w:tr>
      <w:tr w:rsidR="00655C4A" w:rsidRPr="00367094" w14:paraId="32016CB7" w14:textId="77777777" w:rsidTr="0080388F">
        <w:trPr>
          <w:trHeight w:val="289"/>
        </w:trPr>
        <w:tc>
          <w:tcPr>
            <w:tcW w:w="6797" w:type="dxa"/>
            <w:noWrap/>
            <w:vAlign w:val="bottom"/>
          </w:tcPr>
          <w:p w14:paraId="5365BADC" w14:textId="77777777" w:rsidR="00655C4A" w:rsidRPr="00367094" w:rsidRDefault="00655C4A" w:rsidP="00ED26BF">
            <w:pPr>
              <w:tabs>
                <w:tab w:val="clear" w:pos="3515"/>
                <w:tab w:val="left" w:pos="2727"/>
              </w:tabs>
              <w:spacing w:line="240" w:lineRule="auto"/>
              <w:ind w:left="-81" w:right="144" w:firstLine="9"/>
              <w:rPr>
                <w:rFonts w:ascii="Browallia New" w:hAnsi="Browallia New" w:cs="Browallia New"/>
                <w:sz w:val="28"/>
                <w:szCs w:val="28"/>
                <w:cs/>
              </w:rPr>
            </w:pPr>
            <w:r w:rsidRPr="00367094">
              <w:rPr>
                <w:rFonts w:ascii="Browallia New" w:hAnsi="Browallia New" w:cs="Browallia New"/>
                <w:sz w:val="28"/>
                <w:szCs w:val="28"/>
                <w:cs/>
              </w:rPr>
              <w:t>ตั้งค่าเผื่อเพิ่มในระหว่างงวด</w:t>
            </w:r>
          </w:p>
        </w:tc>
        <w:tc>
          <w:tcPr>
            <w:tcW w:w="2268" w:type="dxa"/>
            <w:tcBorders>
              <w:top w:val="nil"/>
              <w:left w:val="nil"/>
            </w:tcBorders>
          </w:tcPr>
          <w:p w14:paraId="2438CC46" w14:textId="13576B68" w:rsidR="00655C4A" w:rsidRPr="00367094" w:rsidRDefault="00AF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1,969</w:t>
            </w:r>
          </w:p>
        </w:tc>
      </w:tr>
      <w:tr w:rsidR="00655C4A" w:rsidRPr="00367094" w14:paraId="0318FB91" w14:textId="77777777" w:rsidTr="0080388F">
        <w:trPr>
          <w:trHeight w:val="289"/>
        </w:trPr>
        <w:tc>
          <w:tcPr>
            <w:tcW w:w="6797" w:type="dxa"/>
            <w:tcBorders>
              <w:bottom w:val="nil"/>
            </w:tcBorders>
            <w:noWrap/>
            <w:vAlign w:val="bottom"/>
          </w:tcPr>
          <w:p w14:paraId="4A86D492" w14:textId="4098D8AF" w:rsidR="00655C4A" w:rsidRPr="00367094" w:rsidRDefault="00655C4A" w:rsidP="00ED26BF">
            <w:pPr>
              <w:tabs>
                <w:tab w:val="clear" w:pos="1644"/>
              </w:tabs>
              <w:spacing w:line="240" w:lineRule="auto"/>
              <w:ind w:left="-81" w:right="38" w:firstLine="9"/>
              <w:rPr>
                <w:rFonts w:ascii="Browallia New" w:hAnsi="Browallia New" w:cs="Browallia New"/>
                <w:sz w:val="28"/>
                <w:szCs w:val="28"/>
                <w:cs/>
              </w:rPr>
            </w:pPr>
            <w:r w:rsidRPr="00367094">
              <w:rPr>
                <w:rFonts w:ascii="Browallia New" w:hAnsi="Browallia New" w:cs="Browallia New"/>
                <w:sz w:val="28"/>
                <w:szCs w:val="28"/>
                <w:cs/>
              </w:rPr>
              <w:t xml:space="preserve">ยอดคงเหลือ ณ วันที่ </w:t>
            </w:r>
            <w:r w:rsidR="003B17BA" w:rsidRPr="00367094">
              <w:rPr>
                <w:rFonts w:ascii="Browallia New" w:hAnsi="Browallia New" w:cs="Browallia New"/>
                <w:sz w:val="28"/>
                <w:szCs w:val="28"/>
              </w:rPr>
              <w:t xml:space="preserve">30 </w:t>
            </w:r>
            <w:r w:rsidR="00B071BB" w:rsidRPr="00B071BB">
              <w:rPr>
                <w:rFonts w:ascii="Browallia New" w:hAnsi="Browallia New" w:cs="Browallia New"/>
                <w:sz w:val="28"/>
                <w:szCs w:val="28"/>
                <w:cs/>
              </w:rPr>
              <w:t>กันยายน</w:t>
            </w:r>
            <w:r w:rsidR="003B17BA" w:rsidRPr="00367094">
              <w:rPr>
                <w:rFonts w:ascii="Browallia New" w:hAnsi="Browallia New" w:cs="Browallia New"/>
                <w:sz w:val="28"/>
                <w:szCs w:val="28"/>
                <w:cs/>
              </w:rPr>
              <w:t xml:space="preserve"> </w:t>
            </w:r>
            <w:r w:rsidRPr="00367094">
              <w:rPr>
                <w:rFonts w:ascii="Browallia New" w:hAnsi="Browallia New" w:cs="Browallia New"/>
                <w:sz w:val="28"/>
                <w:szCs w:val="28"/>
              </w:rPr>
              <w:t>2566</w:t>
            </w:r>
          </w:p>
        </w:tc>
        <w:tc>
          <w:tcPr>
            <w:tcW w:w="2268" w:type="dxa"/>
            <w:tcBorders>
              <w:top w:val="single" w:sz="4" w:space="0" w:color="auto"/>
              <w:left w:val="nil"/>
              <w:bottom w:val="single" w:sz="12" w:space="0" w:color="auto"/>
            </w:tcBorders>
          </w:tcPr>
          <w:p w14:paraId="75E591D8" w14:textId="089E6227" w:rsidR="00655C4A" w:rsidRPr="00367094" w:rsidRDefault="00DE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13,490</w:t>
            </w:r>
          </w:p>
        </w:tc>
      </w:tr>
    </w:tbl>
    <w:p w14:paraId="2A111E0B" w14:textId="77777777" w:rsidR="00655C4A" w:rsidRPr="00367094" w:rsidRDefault="00655C4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4BFA661" w14:textId="1F0B1DA7" w:rsidR="00477D49" w:rsidRPr="00367094" w:rsidRDefault="0085696F" w:rsidP="001B4041">
      <w:pPr>
        <w:tabs>
          <w:tab w:val="left" w:pos="7655"/>
          <w:tab w:val="left" w:pos="7797"/>
          <w:tab w:val="left" w:pos="7938"/>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rPr>
        <w:tab/>
      </w:r>
    </w:p>
    <w:p w14:paraId="32696FBB"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315B2ED"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7DDF58B"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68C6D0A6"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51CC2868"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7AEE1C17"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138552D6"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0FF63BB3" w14:textId="77777777" w:rsidR="00477D49" w:rsidRPr="00367094"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728B053" w14:textId="77777777" w:rsidR="00DA66B7" w:rsidRPr="00367094" w:rsidRDefault="00DA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26D087E5" w14:textId="032B1747" w:rsidR="00E32D84" w:rsidRPr="00367094"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ต้นทุนการพัฒนาอสังหาริมทรัพย์</w:t>
      </w:r>
      <w:r w:rsidR="00297E59" w:rsidRPr="00367094">
        <w:rPr>
          <w:rFonts w:ascii="Browallia New" w:hAnsi="Browallia New" w:cs="Browallia New"/>
          <w:b/>
          <w:bCs/>
          <w:sz w:val="28"/>
          <w:szCs w:val="28"/>
          <w:lang w:val="en-GB"/>
        </w:rPr>
        <w:t xml:space="preserve"> </w:t>
      </w:r>
      <w:r w:rsidR="009F3AAA" w:rsidRPr="00367094">
        <w:rPr>
          <w:rFonts w:ascii="Browallia New" w:hAnsi="Browallia New" w:cs="Browallia New"/>
          <w:b/>
          <w:bCs/>
          <w:sz w:val="28"/>
          <w:szCs w:val="28"/>
          <w:lang w:val="en-GB"/>
        </w:rPr>
        <w:t>-</w:t>
      </w:r>
      <w:r w:rsidR="00297E59" w:rsidRPr="00367094">
        <w:rPr>
          <w:rFonts w:ascii="Browallia New" w:hAnsi="Browallia New" w:cs="Browallia New"/>
          <w:b/>
          <w:bCs/>
          <w:sz w:val="28"/>
          <w:szCs w:val="28"/>
          <w:lang w:val="en-GB"/>
        </w:rPr>
        <w:t xml:space="preserve"> </w:t>
      </w:r>
      <w:r w:rsidR="00297E59" w:rsidRPr="00367094">
        <w:rPr>
          <w:rFonts w:ascii="Browallia New" w:hAnsi="Browallia New" w:cs="Browallia New"/>
          <w:b/>
          <w:bCs/>
          <w:sz w:val="28"/>
          <w:szCs w:val="28"/>
          <w:cs/>
          <w:lang w:val="en-GB"/>
        </w:rPr>
        <w:t>สุทธิ</w:t>
      </w:r>
    </w:p>
    <w:p w14:paraId="42FF7BB6" w14:textId="77777777" w:rsidR="00285A61" w:rsidRPr="00367094"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367094" w14:paraId="61FB0EFE" w14:textId="77777777" w:rsidTr="0080388F">
        <w:trPr>
          <w:tblHeader/>
        </w:trPr>
        <w:tc>
          <w:tcPr>
            <w:tcW w:w="3582" w:type="dxa"/>
            <w:tcBorders>
              <w:top w:val="nil"/>
              <w:left w:val="nil"/>
              <w:bottom w:val="nil"/>
              <w:right w:val="nil"/>
            </w:tcBorders>
          </w:tcPr>
          <w:p w14:paraId="796BB880" w14:textId="4BE18C4F" w:rsidR="00C21A9F" w:rsidRPr="00367094"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367094" w:rsidRDefault="00C21A9F" w:rsidP="00AE4528">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cs/>
                <w:lang w:val="en-GB"/>
              </w:rPr>
              <w:t xml:space="preserve">: </w:t>
            </w:r>
            <w:r w:rsidRPr="00367094">
              <w:rPr>
                <w:rFonts w:ascii="Browallia New" w:hAnsi="Browallia New" w:cs="Browallia New"/>
                <w:sz w:val="28"/>
                <w:szCs w:val="28"/>
                <w:cs/>
              </w:rPr>
              <w:t>พันบาท)</w:t>
            </w:r>
          </w:p>
        </w:tc>
      </w:tr>
      <w:tr w:rsidR="00C21A9F" w:rsidRPr="00367094" w14:paraId="59862BBA" w14:textId="77777777" w:rsidTr="0080388F">
        <w:trPr>
          <w:trHeight w:val="257"/>
          <w:tblHeader/>
        </w:trPr>
        <w:tc>
          <w:tcPr>
            <w:tcW w:w="3582" w:type="dxa"/>
            <w:tcBorders>
              <w:top w:val="nil"/>
              <w:left w:val="nil"/>
              <w:bottom w:val="nil"/>
              <w:right w:val="nil"/>
            </w:tcBorders>
          </w:tcPr>
          <w:p w14:paraId="777B214D" w14:textId="77777777" w:rsidR="00C21A9F" w:rsidRPr="00367094"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7777777" w:rsidR="00C21A9F" w:rsidRPr="00367094" w:rsidRDefault="00C21A9F" w:rsidP="00AE4528">
            <w:pP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8" w:type="dxa"/>
            <w:tcBorders>
              <w:left w:val="nil"/>
              <w:right w:val="nil"/>
            </w:tcBorders>
          </w:tcPr>
          <w:p w14:paraId="6EF94A48" w14:textId="77777777" w:rsidR="00C21A9F" w:rsidRPr="00367094"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77777777" w:rsidR="00C21A9F" w:rsidRPr="00367094" w:rsidRDefault="00C21A9F" w:rsidP="00AE4528">
            <w:pP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งบการเงินเฉพาะบริษัท</w:t>
            </w:r>
          </w:p>
        </w:tc>
      </w:tr>
      <w:tr w:rsidR="005B0B9C" w:rsidRPr="00367094" w14:paraId="5F6761AA" w14:textId="77777777" w:rsidTr="0080388F">
        <w:trPr>
          <w:tblHeader/>
        </w:trPr>
        <w:tc>
          <w:tcPr>
            <w:tcW w:w="3582" w:type="dxa"/>
            <w:tcBorders>
              <w:top w:val="nil"/>
              <w:left w:val="nil"/>
              <w:bottom w:val="nil"/>
              <w:right w:val="nil"/>
            </w:tcBorders>
          </w:tcPr>
          <w:p w14:paraId="0B4873B0" w14:textId="77777777" w:rsidR="005B0B9C" w:rsidRPr="00367094" w:rsidRDefault="005B0B9C" w:rsidP="005B0B9C">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104578B4" w:rsidR="005B0B9C" w:rsidRPr="00367094" w:rsidRDefault="003B17BA" w:rsidP="005B0B9C">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 xml:space="preserve">30 </w:t>
            </w:r>
            <w:r w:rsidR="00B071BB" w:rsidRPr="00B071BB">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5B0B9C" w:rsidRPr="00367094">
              <w:rPr>
                <w:rFonts w:ascii="Browallia New" w:hAnsi="Browallia New" w:cs="Browallia New"/>
                <w:sz w:val="28"/>
                <w:szCs w:val="28"/>
              </w:rPr>
              <w:t>2566</w:t>
            </w:r>
          </w:p>
        </w:tc>
        <w:tc>
          <w:tcPr>
            <w:tcW w:w="236" w:type="dxa"/>
            <w:tcBorders>
              <w:top w:val="nil"/>
              <w:left w:val="nil"/>
              <w:right w:val="nil"/>
            </w:tcBorders>
            <w:vAlign w:val="bottom"/>
          </w:tcPr>
          <w:p w14:paraId="6A5D0C84" w14:textId="77777777" w:rsidR="005B0B9C" w:rsidRPr="00367094" w:rsidRDefault="005B0B9C" w:rsidP="005B0B9C">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2F2F8097" w:rsidR="005B0B9C" w:rsidRPr="00367094"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8" w:type="dxa"/>
            <w:tcBorders>
              <w:top w:val="nil"/>
              <w:left w:val="nil"/>
              <w:right w:val="nil"/>
            </w:tcBorders>
          </w:tcPr>
          <w:p w14:paraId="784BD59A" w14:textId="77777777" w:rsidR="005B0B9C" w:rsidRPr="00367094" w:rsidRDefault="005B0B9C" w:rsidP="005B0B9C">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7BBB196D" w:rsidR="005B0B9C" w:rsidRPr="00367094" w:rsidRDefault="003B17BA" w:rsidP="005B0B9C">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 xml:space="preserve">30 </w:t>
            </w:r>
            <w:r w:rsidR="00B071BB" w:rsidRPr="00B071BB">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5B0B9C" w:rsidRPr="00367094">
              <w:rPr>
                <w:rFonts w:ascii="Browallia New" w:hAnsi="Browallia New" w:cs="Browallia New"/>
                <w:sz w:val="28"/>
                <w:szCs w:val="28"/>
              </w:rPr>
              <w:t>2566</w:t>
            </w:r>
          </w:p>
        </w:tc>
        <w:tc>
          <w:tcPr>
            <w:tcW w:w="236" w:type="dxa"/>
            <w:tcBorders>
              <w:top w:val="nil"/>
              <w:left w:val="nil"/>
              <w:bottom w:val="nil"/>
              <w:right w:val="nil"/>
            </w:tcBorders>
            <w:vAlign w:val="bottom"/>
          </w:tcPr>
          <w:p w14:paraId="2D138300" w14:textId="77777777" w:rsidR="005B0B9C" w:rsidRPr="00367094" w:rsidRDefault="005B0B9C" w:rsidP="005B0B9C">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4E114612" w:rsidR="005B0B9C" w:rsidRPr="00367094"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5B0B9C" w:rsidRPr="00367094" w14:paraId="2D7672A6" w14:textId="77777777" w:rsidTr="0080388F">
        <w:trPr>
          <w:trHeight w:hRule="exact" w:val="299"/>
          <w:tblHeader/>
        </w:trPr>
        <w:tc>
          <w:tcPr>
            <w:tcW w:w="3582" w:type="dxa"/>
            <w:tcBorders>
              <w:top w:val="nil"/>
              <w:left w:val="nil"/>
              <w:bottom w:val="nil"/>
              <w:right w:val="nil"/>
            </w:tcBorders>
            <w:vAlign w:val="center"/>
          </w:tcPr>
          <w:p w14:paraId="1C1AA55B" w14:textId="77777777" w:rsidR="005B0B9C" w:rsidRPr="00367094"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367094"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367094"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367094"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367094"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367094"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367094" w14:paraId="0288C143" w14:textId="77777777" w:rsidTr="0080388F">
        <w:tc>
          <w:tcPr>
            <w:tcW w:w="3582" w:type="dxa"/>
            <w:tcBorders>
              <w:top w:val="nil"/>
              <w:left w:val="nil"/>
              <w:bottom w:val="nil"/>
              <w:right w:val="nil"/>
            </w:tcBorders>
            <w:vAlign w:val="center"/>
          </w:tcPr>
          <w:p w14:paraId="4E9E0992" w14:textId="77777777" w:rsidR="005B0B9C" w:rsidRPr="00367094" w:rsidRDefault="005B0B9C" w:rsidP="005B0B9C">
            <w:pPr>
              <w:spacing w:line="240" w:lineRule="auto"/>
              <w:rPr>
                <w:rFonts w:ascii="Browallia New" w:hAnsi="Browallia New" w:cs="Browallia New"/>
                <w:sz w:val="28"/>
                <w:szCs w:val="28"/>
                <w:cs/>
              </w:rPr>
            </w:pPr>
            <w:r w:rsidRPr="00367094">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367094"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367094"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367094"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367094"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367094"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47127" w:rsidRPr="00367094" w14:paraId="6E6B8B6C" w14:textId="77777777" w:rsidTr="0080388F">
        <w:tc>
          <w:tcPr>
            <w:tcW w:w="3582" w:type="dxa"/>
            <w:tcBorders>
              <w:top w:val="nil"/>
              <w:left w:val="nil"/>
              <w:bottom w:val="nil"/>
              <w:right w:val="nil"/>
            </w:tcBorders>
            <w:vAlign w:val="center"/>
          </w:tcPr>
          <w:p w14:paraId="536AC83C" w14:textId="77777777" w:rsidR="00647127" w:rsidRPr="00367094" w:rsidRDefault="00647127" w:rsidP="00647127">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7CBB0CC2" w:rsidR="00647127" w:rsidRPr="00367094" w:rsidRDefault="00F94EB0"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602,306</w:t>
            </w:r>
          </w:p>
        </w:tc>
        <w:tc>
          <w:tcPr>
            <w:tcW w:w="236" w:type="dxa"/>
            <w:tcBorders>
              <w:left w:val="nil"/>
              <w:bottom w:val="nil"/>
              <w:right w:val="nil"/>
            </w:tcBorders>
          </w:tcPr>
          <w:p w14:paraId="3AFF2A17"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39D543DE" w:rsidR="00647127" w:rsidRPr="00367094" w:rsidRDefault="00E4395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70</w:t>
            </w:r>
            <w:r w:rsidR="00ED2D7E">
              <w:rPr>
                <w:rFonts w:ascii="Browallia New" w:hAnsi="Browallia New" w:cs="Browallia New"/>
                <w:sz w:val="28"/>
                <w:szCs w:val="28"/>
              </w:rPr>
              <w:t>4</w:t>
            </w:r>
            <w:r>
              <w:rPr>
                <w:rFonts w:ascii="Browallia New" w:hAnsi="Browallia New" w:cs="Browallia New"/>
                <w:sz w:val="28"/>
                <w:szCs w:val="28"/>
              </w:rPr>
              <w:t>,377</w:t>
            </w:r>
          </w:p>
        </w:tc>
        <w:tc>
          <w:tcPr>
            <w:tcW w:w="238" w:type="dxa"/>
            <w:tcBorders>
              <w:left w:val="nil"/>
              <w:bottom w:val="nil"/>
              <w:right w:val="nil"/>
            </w:tcBorders>
            <w:vAlign w:val="center"/>
          </w:tcPr>
          <w:p w14:paraId="65DB633F"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2C7B61F2" w14:textId="2F6A5E44" w:rsidR="00647127" w:rsidRPr="00367094" w:rsidRDefault="00F31262"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48,205</w:t>
            </w:r>
          </w:p>
        </w:tc>
        <w:tc>
          <w:tcPr>
            <w:tcW w:w="236" w:type="dxa"/>
            <w:tcBorders>
              <w:top w:val="nil"/>
              <w:left w:val="nil"/>
              <w:bottom w:val="nil"/>
              <w:right w:val="nil"/>
            </w:tcBorders>
            <w:vAlign w:val="center"/>
          </w:tcPr>
          <w:p w14:paraId="146956A3"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2F082046"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 xml:space="preserve">      </w:t>
            </w:r>
            <w:r w:rsidR="00C27743">
              <w:rPr>
                <w:rFonts w:ascii="Browallia New" w:hAnsi="Browallia New" w:cs="Browallia New"/>
                <w:sz w:val="28"/>
                <w:szCs w:val="28"/>
              </w:rPr>
              <w:t>48,205</w:t>
            </w:r>
          </w:p>
        </w:tc>
      </w:tr>
      <w:tr w:rsidR="00647127" w:rsidRPr="00367094" w14:paraId="066CA8B9" w14:textId="77777777" w:rsidTr="0080388F">
        <w:tc>
          <w:tcPr>
            <w:tcW w:w="3582" w:type="dxa"/>
            <w:tcBorders>
              <w:top w:val="nil"/>
              <w:left w:val="nil"/>
              <w:bottom w:val="nil"/>
              <w:right w:val="nil"/>
            </w:tcBorders>
            <w:vAlign w:val="center"/>
          </w:tcPr>
          <w:p w14:paraId="2ED08E38" w14:textId="77777777" w:rsidR="00647127" w:rsidRPr="00367094" w:rsidRDefault="00647127" w:rsidP="00647127">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36B826B9" w:rsidR="00647127" w:rsidRPr="00367094" w:rsidRDefault="00F94EB0"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84,04</w:t>
            </w:r>
            <w:r w:rsidR="00D1052A">
              <w:rPr>
                <w:rFonts w:ascii="Browallia New" w:hAnsi="Browallia New" w:cs="Browallia New"/>
                <w:sz w:val="28"/>
                <w:szCs w:val="28"/>
              </w:rPr>
              <w:t>5</w:t>
            </w:r>
          </w:p>
        </w:tc>
        <w:tc>
          <w:tcPr>
            <w:tcW w:w="236" w:type="dxa"/>
            <w:tcBorders>
              <w:left w:val="nil"/>
              <w:bottom w:val="nil"/>
              <w:right w:val="nil"/>
            </w:tcBorders>
          </w:tcPr>
          <w:p w14:paraId="43C335B2"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3009F564"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11</w:t>
            </w:r>
            <w:r w:rsidR="002109C1">
              <w:rPr>
                <w:rFonts w:ascii="Browallia New" w:hAnsi="Browallia New" w:cs="Browallia New"/>
                <w:sz w:val="28"/>
                <w:szCs w:val="28"/>
              </w:rPr>
              <w:t>3,633</w:t>
            </w:r>
          </w:p>
        </w:tc>
        <w:tc>
          <w:tcPr>
            <w:tcW w:w="238" w:type="dxa"/>
            <w:tcBorders>
              <w:left w:val="nil"/>
              <w:bottom w:val="nil"/>
              <w:right w:val="nil"/>
            </w:tcBorders>
            <w:vAlign w:val="center"/>
          </w:tcPr>
          <w:p w14:paraId="360457AC"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FA4284A" w14:textId="46BCB3EB" w:rsidR="00647127" w:rsidRPr="00367094" w:rsidRDefault="00F31262"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2,054</w:t>
            </w:r>
          </w:p>
        </w:tc>
        <w:tc>
          <w:tcPr>
            <w:tcW w:w="236" w:type="dxa"/>
            <w:tcBorders>
              <w:top w:val="nil"/>
              <w:left w:val="nil"/>
              <w:bottom w:val="nil"/>
              <w:right w:val="nil"/>
            </w:tcBorders>
            <w:vAlign w:val="center"/>
          </w:tcPr>
          <w:p w14:paraId="37AA91AC"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38EBA73D"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 xml:space="preserve">      </w:t>
            </w:r>
            <w:r w:rsidR="00C27743">
              <w:rPr>
                <w:rFonts w:ascii="Browallia New" w:hAnsi="Browallia New" w:cs="Browallia New"/>
                <w:sz w:val="28"/>
                <w:szCs w:val="28"/>
              </w:rPr>
              <w:t>1,89</w:t>
            </w:r>
            <w:r w:rsidR="00C44B1C">
              <w:rPr>
                <w:rFonts w:ascii="Browallia New" w:hAnsi="Browallia New" w:cs="Browallia New"/>
                <w:sz w:val="28"/>
                <w:szCs w:val="28"/>
              </w:rPr>
              <w:t>4</w:t>
            </w:r>
          </w:p>
        </w:tc>
      </w:tr>
      <w:tr w:rsidR="00647127" w:rsidRPr="00367094" w14:paraId="7D6077BC" w14:textId="77777777" w:rsidTr="0080388F">
        <w:tc>
          <w:tcPr>
            <w:tcW w:w="3582" w:type="dxa"/>
            <w:tcBorders>
              <w:top w:val="nil"/>
              <w:left w:val="nil"/>
              <w:bottom w:val="nil"/>
              <w:right w:val="nil"/>
            </w:tcBorders>
            <w:vAlign w:val="center"/>
          </w:tcPr>
          <w:p w14:paraId="119172BD" w14:textId="77777777" w:rsidR="00647127" w:rsidRPr="00367094" w:rsidRDefault="00647127" w:rsidP="00647127">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078627B6" w:rsidR="00647127" w:rsidRPr="00367094" w:rsidRDefault="002E16E2"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1,089,324</w:t>
            </w:r>
          </w:p>
        </w:tc>
        <w:tc>
          <w:tcPr>
            <w:tcW w:w="236" w:type="dxa"/>
            <w:tcBorders>
              <w:left w:val="nil"/>
              <w:bottom w:val="nil"/>
              <w:right w:val="nil"/>
            </w:tcBorders>
          </w:tcPr>
          <w:p w14:paraId="4A989C1E"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750E3B58"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1,255,945</w:t>
            </w:r>
          </w:p>
        </w:tc>
        <w:tc>
          <w:tcPr>
            <w:tcW w:w="238" w:type="dxa"/>
            <w:tcBorders>
              <w:left w:val="nil"/>
              <w:bottom w:val="nil"/>
              <w:right w:val="nil"/>
            </w:tcBorders>
            <w:vAlign w:val="center"/>
          </w:tcPr>
          <w:p w14:paraId="27111AFA"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644B373" w14:textId="42AEAADF" w:rsidR="00647127" w:rsidRPr="00367094" w:rsidRDefault="003B47C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2,375</w:t>
            </w:r>
          </w:p>
        </w:tc>
        <w:tc>
          <w:tcPr>
            <w:tcW w:w="236" w:type="dxa"/>
            <w:tcBorders>
              <w:top w:val="nil"/>
              <w:left w:val="nil"/>
              <w:bottom w:val="nil"/>
              <w:right w:val="nil"/>
            </w:tcBorders>
            <w:vAlign w:val="center"/>
          </w:tcPr>
          <w:p w14:paraId="24A51952"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5F618143"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1,819</w:t>
            </w:r>
          </w:p>
        </w:tc>
      </w:tr>
      <w:tr w:rsidR="00647127" w:rsidRPr="00367094" w14:paraId="6E88EEB2" w14:textId="77777777" w:rsidTr="0080388F">
        <w:tc>
          <w:tcPr>
            <w:tcW w:w="3582" w:type="dxa"/>
            <w:tcBorders>
              <w:top w:val="nil"/>
              <w:left w:val="nil"/>
              <w:bottom w:val="nil"/>
              <w:right w:val="nil"/>
            </w:tcBorders>
            <w:vAlign w:val="center"/>
          </w:tcPr>
          <w:p w14:paraId="78DE71D6" w14:textId="77777777" w:rsidR="00647127" w:rsidRPr="00367094" w:rsidRDefault="00647127" w:rsidP="00647127">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681174F5" w:rsidR="00647127" w:rsidRPr="00367094" w:rsidRDefault="002E16E2"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328,960</w:t>
            </w:r>
          </w:p>
        </w:tc>
        <w:tc>
          <w:tcPr>
            <w:tcW w:w="236" w:type="dxa"/>
            <w:tcBorders>
              <w:left w:val="nil"/>
              <w:bottom w:val="nil"/>
              <w:right w:val="nil"/>
            </w:tcBorders>
          </w:tcPr>
          <w:p w14:paraId="1955453C"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3E078F36"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322,509</w:t>
            </w:r>
          </w:p>
        </w:tc>
        <w:tc>
          <w:tcPr>
            <w:tcW w:w="238" w:type="dxa"/>
            <w:tcBorders>
              <w:left w:val="nil"/>
              <w:bottom w:val="nil"/>
              <w:right w:val="nil"/>
            </w:tcBorders>
            <w:vAlign w:val="center"/>
          </w:tcPr>
          <w:p w14:paraId="7DD22136"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0150FF3F" w14:textId="58762B4C" w:rsidR="00647127" w:rsidRPr="00367094" w:rsidRDefault="00C1614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bottom w:val="nil"/>
              <w:right w:val="nil"/>
            </w:tcBorders>
            <w:vAlign w:val="center"/>
          </w:tcPr>
          <w:p w14:paraId="1B5CB349"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3AA8E1A0"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 xml:space="preserve">      </w:t>
            </w:r>
            <w:r w:rsidRPr="00367094">
              <w:rPr>
                <w:rFonts w:ascii="Browallia New" w:hAnsi="Browallia New" w:cs="Browallia New"/>
                <w:sz w:val="28"/>
                <w:szCs w:val="28"/>
                <w:cs/>
              </w:rPr>
              <w:t>-</w:t>
            </w:r>
          </w:p>
        </w:tc>
      </w:tr>
      <w:tr w:rsidR="00647127" w:rsidRPr="00367094" w14:paraId="4B6EE761" w14:textId="77777777" w:rsidTr="0080388F">
        <w:tc>
          <w:tcPr>
            <w:tcW w:w="3582" w:type="dxa"/>
            <w:tcBorders>
              <w:top w:val="nil"/>
              <w:left w:val="nil"/>
              <w:bottom w:val="nil"/>
              <w:right w:val="nil"/>
            </w:tcBorders>
            <w:vAlign w:val="center"/>
          </w:tcPr>
          <w:p w14:paraId="163A0E44" w14:textId="77777777" w:rsidR="00647127" w:rsidRPr="00367094" w:rsidRDefault="00647127" w:rsidP="00647127">
            <w:pPr>
              <w:spacing w:line="240" w:lineRule="auto"/>
              <w:rPr>
                <w:rFonts w:ascii="Browallia New" w:hAnsi="Browallia New" w:cs="Browallia New"/>
                <w:sz w:val="28"/>
                <w:szCs w:val="28"/>
              </w:rPr>
            </w:pPr>
            <w:r w:rsidRPr="00367094">
              <w:rPr>
                <w:rFonts w:ascii="Browallia New" w:hAnsi="Browallia New" w:cs="Browallia New"/>
                <w:sz w:val="28"/>
                <w:szCs w:val="28"/>
                <w:cs/>
              </w:rPr>
              <w:t xml:space="preserve">     ต้นทุนทางการเงิน</w:t>
            </w:r>
          </w:p>
        </w:tc>
        <w:tc>
          <w:tcPr>
            <w:tcW w:w="1179" w:type="dxa"/>
            <w:tcBorders>
              <w:top w:val="nil"/>
              <w:left w:val="nil"/>
              <w:right w:val="nil"/>
            </w:tcBorders>
          </w:tcPr>
          <w:p w14:paraId="4C41F3E2" w14:textId="3A489369" w:rsidR="00647127" w:rsidRPr="00367094" w:rsidRDefault="002E16E2"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121,</w:t>
            </w:r>
            <w:r w:rsidR="00D37958">
              <w:rPr>
                <w:rFonts w:ascii="Browallia New" w:hAnsi="Browallia New" w:cs="Browallia New"/>
                <w:sz w:val="28"/>
                <w:szCs w:val="28"/>
              </w:rPr>
              <w:t>2</w:t>
            </w:r>
            <w:r w:rsidR="00182CC6">
              <w:rPr>
                <w:rFonts w:ascii="Browallia New" w:hAnsi="Browallia New" w:cs="Browallia New"/>
                <w:sz w:val="28"/>
                <w:szCs w:val="28"/>
              </w:rPr>
              <w:t>36</w:t>
            </w:r>
          </w:p>
        </w:tc>
        <w:tc>
          <w:tcPr>
            <w:tcW w:w="236" w:type="dxa"/>
            <w:tcBorders>
              <w:top w:val="nil"/>
              <w:left w:val="nil"/>
              <w:right w:val="nil"/>
            </w:tcBorders>
          </w:tcPr>
          <w:p w14:paraId="19361340"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430DE85A"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121,335</w:t>
            </w:r>
          </w:p>
        </w:tc>
        <w:tc>
          <w:tcPr>
            <w:tcW w:w="238" w:type="dxa"/>
            <w:tcBorders>
              <w:top w:val="nil"/>
              <w:left w:val="nil"/>
              <w:right w:val="nil"/>
            </w:tcBorders>
            <w:vAlign w:val="center"/>
          </w:tcPr>
          <w:p w14:paraId="25CABD78"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6DD36541" w14:textId="4867DA5A" w:rsidR="00647127" w:rsidRPr="00367094" w:rsidRDefault="00C1614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right w:val="nil"/>
            </w:tcBorders>
            <w:vAlign w:val="center"/>
          </w:tcPr>
          <w:p w14:paraId="61E06573"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7BE47B62"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 xml:space="preserve">      </w:t>
            </w:r>
            <w:r w:rsidRPr="00367094">
              <w:rPr>
                <w:rFonts w:ascii="Browallia New" w:hAnsi="Browallia New" w:cs="Browallia New"/>
                <w:sz w:val="28"/>
                <w:szCs w:val="28"/>
                <w:cs/>
              </w:rPr>
              <w:t>-</w:t>
            </w:r>
          </w:p>
        </w:tc>
      </w:tr>
      <w:tr w:rsidR="00647127" w:rsidRPr="00367094" w14:paraId="0938A3D0" w14:textId="77777777" w:rsidTr="0080388F">
        <w:tc>
          <w:tcPr>
            <w:tcW w:w="3582" w:type="dxa"/>
            <w:tcBorders>
              <w:top w:val="nil"/>
              <w:left w:val="nil"/>
              <w:bottom w:val="nil"/>
              <w:right w:val="nil"/>
            </w:tcBorders>
            <w:vAlign w:val="center"/>
          </w:tcPr>
          <w:p w14:paraId="6D139016" w14:textId="1657A51A" w:rsidR="00647127" w:rsidRPr="00367094" w:rsidRDefault="00647127" w:rsidP="00647127">
            <w:pPr>
              <w:spacing w:line="240" w:lineRule="auto"/>
              <w:ind w:left="315"/>
              <w:rPr>
                <w:rFonts w:ascii="Browallia New" w:hAnsi="Browallia New" w:cs="Browallia New"/>
                <w:sz w:val="28"/>
                <w:szCs w:val="28"/>
                <w:cs/>
              </w:rPr>
            </w:pPr>
            <w:r w:rsidRPr="00367094">
              <w:rPr>
                <w:rFonts w:ascii="Browallia New" w:hAnsi="Browallia New" w:cs="Browallia New"/>
                <w:sz w:val="28"/>
                <w:szCs w:val="28"/>
                <w:cs/>
              </w:rPr>
              <w:t>ต้นทุนการกู้ยืม</w:t>
            </w:r>
          </w:p>
        </w:tc>
        <w:tc>
          <w:tcPr>
            <w:tcW w:w="1179" w:type="dxa"/>
            <w:tcBorders>
              <w:top w:val="nil"/>
              <w:left w:val="nil"/>
              <w:right w:val="nil"/>
            </w:tcBorders>
          </w:tcPr>
          <w:p w14:paraId="228B8BA3" w14:textId="54EA4FB2" w:rsidR="00647127" w:rsidRPr="00367094" w:rsidRDefault="002E16E2"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right w:val="nil"/>
            </w:tcBorders>
          </w:tcPr>
          <w:p w14:paraId="5E78B891"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584D7009" w14:textId="0797A774"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930</w:t>
            </w:r>
          </w:p>
        </w:tc>
        <w:tc>
          <w:tcPr>
            <w:tcW w:w="238" w:type="dxa"/>
            <w:tcBorders>
              <w:top w:val="nil"/>
              <w:left w:val="nil"/>
              <w:right w:val="nil"/>
            </w:tcBorders>
            <w:vAlign w:val="center"/>
          </w:tcPr>
          <w:p w14:paraId="2DCFEF8C"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1D25A561" w14:textId="53307D12" w:rsidR="00647127" w:rsidRPr="00367094" w:rsidRDefault="00C1614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right w:val="nil"/>
            </w:tcBorders>
            <w:vAlign w:val="center"/>
          </w:tcPr>
          <w:p w14:paraId="484633B5"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483A8CCE" w14:textId="075E4AA7"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cs/>
              </w:rPr>
              <w:t xml:space="preserve">         -</w:t>
            </w:r>
          </w:p>
        </w:tc>
      </w:tr>
      <w:tr w:rsidR="00647127" w:rsidRPr="00367094" w14:paraId="7F0996B8" w14:textId="77777777" w:rsidTr="0080388F">
        <w:tc>
          <w:tcPr>
            <w:tcW w:w="3582" w:type="dxa"/>
            <w:tcBorders>
              <w:top w:val="nil"/>
              <w:left w:val="nil"/>
              <w:bottom w:val="nil"/>
              <w:right w:val="nil"/>
            </w:tcBorders>
            <w:vAlign w:val="center"/>
          </w:tcPr>
          <w:p w14:paraId="78AF5844" w14:textId="77777777" w:rsidR="00647127" w:rsidRPr="00367094" w:rsidRDefault="00647127" w:rsidP="00647127">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ต้นทุนอื่นๆ</w:t>
            </w:r>
          </w:p>
        </w:tc>
        <w:tc>
          <w:tcPr>
            <w:tcW w:w="1179" w:type="dxa"/>
            <w:tcBorders>
              <w:left w:val="nil"/>
              <w:bottom w:val="single" w:sz="4" w:space="0" w:color="auto"/>
              <w:right w:val="nil"/>
            </w:tcBorders>
          </w:tcPr>
          <w:p w14:paraId="79DA1559" w14:textId="0DE1DCE9" w:rsidR="00647127" w:rsidRPr="00367094" w:rsidRDefault="002E16E2"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78,345</w:t>
            </w:r>
          </w:p>
        </w:tc>
        <w:tc>
          <w:tcPr>
            <w:tcW w:w="236" w:type="dxa"/>
            <w:tcBorders>
              <w:left w:val="nil"/>
              <w:right w:val="nil"/>
            </w:tcBorders>
          </w:tcPr>
          <w:p w14:paraId="3E71DFDC"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1A5BD62" w14:textId="5FFFD00D"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84,775</w:t>
            </w:r>
          </w:p>
        </w:tc>
        <w:tc>
          <w:tcPr>
            <w:tcW w:w="238" w:type="dxa"/>
            <w:tcBorders>
              <w:left w:val="nil"/>
              <w:right w:val="nil"/>
            </w:tcBorders>
            <w:vAlign w:val="center"/>
          </w:tcPr>
          <w:p w14:paraId="3E5F36DD"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65C88317" w14:textId="12A820B7" w:rsidR="00647127" w:rsidRPr="00367094" w:rsidRDefault="007966C8"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15,577</w:t>
            </w:r>
          </w:p>
        </w:tc>
        <w:tc>
          <w:tcPr>
            <w:tcW w:w="236" w:type="dxa"/>
            <w:tcBorders>
              <w:left w:val="nil"/>
              <w:right w:val="nil"/>
            </w:tcBorders>
            <w:vAlign w:val="center"/>
          </w:tcPr>
          <w:p w14:paraId="5859FC25"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F2AFBC6" w14:textId="47629972"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8,293</w:t>
            </w:r>
          </w:p>
        </w:tc>
      </w:tr>
      <w:tr w:rsidR="00647127" w:rsidRPr="00367094" w14:paraId="54CCCA85" w14:textId="77777777" w:rsidTr="0080388F">
        <w:tc>
          <w:tcPr>
            <w:tcW w:w="3582" w:type="dxa"/>
            <w:tcBorders>
              <w:top w:val="nil"/>
              <w:left w:val="nil"/>
              <w:bottom w:val="nil"/>
              <w:right w:val="nil"/>
            </w:tcBorders>
          </w:tcPr>
          <w:p w14:paraId="2DE80F19" w14:textId="77777777" w:rsidR="00647127" w:rsidRPr="00367094" w:rsidRDefault="00647127" w:rsidP="00647127">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3A980E78" w14:textId="2E43397D" w:rsidR="00647127" w:rsidRPr="00367094" w:rsidRDefault="0090347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w:t>
            </w:r>
            <w:r w:rsidR="003A58DB">
              <w:rPr>
                <w:rFonts w:ascii="Browallia New" w:hAnsi="Browallia New" w:cs="Browallia New"/>
                <w:sz w:val="28"/>
                <w:szCs w:val="28"/>
              </w:rPr>
              <w:t>304,</w:t>
            </w:r>
            <w:r w:rsidR="00182CC6" w:rsidRPr="6A8082CA">
              <w:rPr>
                <w:rFonts w:ascii="Browallia New" w:hAnsi="Browallia New" w:cs="Browallia New"/>
                <w:sz w:val="28"/>
                <w:szCs w:val="28"/>
              </w:rPr>
              <w:t>21</w:t>
            </w:r>
            <w:r w:rsidR="61382F7E" w:rsidRPr="6A8082CA">
              <w:rPr>
                <w:rFonts w:ascii="Browallia New" w:hAnsi="Browallia New" w:cs="Browallia New"/>
                <w:sz w:val="28"/>
                <w:szCs w:val="28"/>
              </w:rPr>
              <w:t>6</w:t>
            </w:r>
          </w:p>
        </w:tc>
        <w:tc>
          <w:tcPr>
            <w:tcW w:w="236" w:type="dxa"/>
            <w:tcBorders>
              <w:left w:val="nil"/>
              <w:right w:val="nil"/>
            </w:tcBorders>
          </w:tcPr>
          <w:p w14:paraId="766FEA02"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E713574" w14:textId="2F022612"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2,</w:t>
            </w:r>
            <w:r w:rsidR="00A4529D">
              <w:rPr>
                <w:rFonts w:ascii="Browallia New" w:hAnsi="Browallia New" w:cs="Browallia New"/>
                <w:sz w:val="28"/>
                <w:szCs w:val="28"/>
              </w:rPr>
              <w:t>603,504</w:t>
            </w:r>
          </w:p>
        </w:tc>
        <w:tc>
          <w:tcPr>
            <w:tcW w:w="238" w:type="dxa"/>
            <w:tcBorders>
              <w:left w:val="nil"/>
              <w:right w:val="nil"/>
            </w:tcBorders>
            <w:vAlign w:val="center"/>
          </w:tcPr>
          <w:p w14:paraId="181C7E2E"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182178CA" w14:textId="3EA2C426" w:rsidR="00647127" w:rsidRPr="00367094" w:rsidRDefault="00A745CD"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6</w:t>
            </w:r>
            <w:r w:rsidR="00A56C4F">
              <w:rPr>
                <w:rFonts w:ascii="Browallia New" w:hAnsi="Browallia New" w:cs="Browallia New"/>
                <w:sz w:val="28"/>
                <w:szCs w:val="28"/>
              </w:rPr>
              <w:t>8,211</w:t>
            </w:r>
          </w:p>
        </w:tc>
        <w:tc>
          <w:tcPr>
            <w:tcW w:w="236" w:type="dxa"/>
            <w:tcBorders>
              <w:left w:val="nil"/>
              <w:right w:val="nil"/>
            </w:tcBorders>
            <w:vAlign w:val="center"/>
          </w:tcPr>
          <w:p w14:paraId="57239B33"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C05C7C0" w14:textId="196DCD2E" w:rsidR="00647127" w:rsidRPr="00367094" w:rsidRDefault="004450B8"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6</w:t>
            </w:r>
            <w:r w:rsidR="00647127" w:rsidRPr="00367094">
              <w:rPr>
                <w:rFonts w:ascii="Browallia New" w:hAnsi="Browallia New" w:cs="Browallia New"/>
                <w:sz w:val="28"/>
                <w:szCs w:val="28"/>
              </w:rPr>
              <w:t>0,</w:t>
            </w:r>
            <w:r>
              <w:rPr>
                <w:rFonts w:ascii="Browallia New" w:hAnsi="Browallia New" w:cs="Browallia New"/>
                <w:sz w:val="28"/>
                <w:szCs w:val="28"/>
              </w:rPr>
              <w:t>211</w:t>
            </w:r>
          </w:p>
        </w:tc>
      </w:tr>
      <w:tr w:rsidR="00647127" w:rsidRPr="00367094" w14:paraId="6BF5D3DC" w14:textId="77777777" w:rsidTr="0080388F">
        <w:tc>
          <w:tcPr>
            <w:tcW w:w="3582" w:type="dxa"/>
            <w:tcBorders>
              <w:top w:val="nil"/>
              <w:left w:val="nil"/>
              <w:bottom w:val="nil"/>
              <w:right w:val="nil"/>
            </w:tcBorders>
            <w:vAlign w:val="center"/>
          </w:tcPr>
          <w:p w14:paraId="4F822BE1" w14:textId="77777777" w:rsidR="00647127" w:rsidRPr="00367094" w:rsidRDefault="00647127" w:rsidP="00647127">
            <w:pPr>
              <w:spacing w:line="240" w:lineRule="auto"/>
              <w:rPr>
                <w:rFonts w:ascii="Browallia New" w:hAnsi="Browallia New" w:cs="Browallia New"/>
                <w:sz w:val="28"/>
                <w:szCs w:val="28"/>
                <w:cs/>
              </w:rPr>
            </w:pPr>
            <w:r w:rsidRPr="00367094">
              <w:rPr>
                <w:rFonts w:ascii="Browallia New" w:hAnsi="Browallia New" w:cs="Browallia New"/>
                <w:sz w:val="28"/>
                <w:szCs w:val="28"/>
                <w:cs/>
              </w:rPr>
              <w:t xml:space="preserve">     </w:t>
            </w: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ค่าเผื่อสินค้าลดมูลค่า</w:t>
            </w:r>
          </w:p>
        </w:tc>
        <w:tc>
          <w:tcPr>
            <w:tcW w:w="1179" w:type="dxa"/>
            <w:tcBorders>
              <w:left w:val="nil"/>
              <w:bottom w:val="single" w:sz="4" w:space="0" w:color="auto"/>
              <w:right w:val="nil"/>
            </w:tcBorders>
          </w:tcPr>
          <w:p w14:paraId="4FDA2F3A" w14:textId="4D7ABADD" w:rsidR="00647127" w:rsidRPr="00367094" w:rsidRDefault="00300D29"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(389)</w:t>
            </w:r>
          </w:p>
        </w:tc>
        <w:tc>
          <w:tcPr>
            <w:tcW w:w="236" w:type="dxa"/>
            <w:tcBorders>
              <w:left w:val="nil"/>
              <w:right w:val="nil"/>
            </w:tcBorders>
          </w:tcPr>
          <w:p w14:paraId="0052B1C5"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7F7A830B" w14:textId="0F62A469"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cs/>
              </w:rPr>
              <w:t>(</w:t>
            </w:r>
            <w:r w:rsidRPr="00367094">
              <w:rPr>
                <w:rFonts w:ascii="Browallia New" w:hAnsi="Browallia New" w:cs="Browallia New"/>
                <w:sz w:val="28"/>
                <w:szCs w:val="28"/>
              </w:rPr>
              <w:t>806</w:t>
            </w:r>
            <w:r w:rsidRPr="00367094">
              <w:rPr>
                <w:rFonts w:ascii="Browallia New" w:hAnsi="Browallia New" w:cs="Browallia New"/>
                <w:sz w:val="28"/>
                <w:szCs w:val="28"/>
                <w:cs/>
              </w:rPr>
              <w:t>)</w:t>
            </w:r>
          </w:p>
        </w:tc>
        <w:tc>
          <w:tcPr>
            <w:tcW w:w="238" w:type="dxa"/>
            <w:tcBorders>
              <w:left w:val="nil"/>
              <w:right w:val="nil"/>
            </w:tcBorders>
            <w:vAlign w:val="center"/>
          </w:tcPr>
          <w:p w14:paraId="1A022AD8"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60326D45" w14:textId="5D19FF40" w:rsidR="00647127" w:rsidRPr="00367094" w:rsidRDefault="00C16145"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left w:val="nil"/>
              <w:right w:val="nil"/>
            </w:tcBorders>
            <w:vAlign w:val="center"/>
          </w:tcPr>
          <w:p w14:paraId="0996D0E1"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79D7EEEC" w14:textId="663C92DC"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 xml:space="preserve">      </w:t>
            </w:r>
            <w:r w:rsidRPr="00367094">
              <w:rPr>
                <w:rFonts w:ascii="Browallia New" w:hAnsi="Browallia New" w:cs="Browallia New"/>
                <w:sz w:val="28"/>
                <w:szCs w:val="28"/>
                <w:cs/>
              </w:rPr>
              <w:t>-</w:t>
            </w:r>
          </w:p>
        </w:tc>
      </w:tr>
      <w:tr w:rsidR="00647127" w:rsidRPr="00367094" w14:paraId="430782CB" w14:textId="77777777" w:rsidTr="0080388F">
        <w:tc>
          <w:tcPr>
            <w:tcW w:w="3582" w:type="dxa"/>
            <w:tcBorders>
              <w:top w:val="nil"/>
              <w:left w:val="nil"/>
              <w:bottom w:val="nil"/>
              <w:right w:val="nil"/>
            </w:tcBorders>
            <w:vAlign w:val="center"/>
          </w:tcPr>
          <w:p w14:paraId="50CD9023" w14:textId="77777777" w:rsidR="00647127" w:rsidRPr="00367094" w:rsidRDefault="00647127" w:rsidP="00647127">
            <w:pPr>
              <w:spacing w:line="240" w:lineRule="auto"/>
              <w:rPr>
                <w:rFonts w:ascii="Browallia New" w:hAnsi="Browallia New" w:cs="Browallia New"/>
                <w:sz w:val="28"/>
                <w:szCs w:val="28"/>
              </w:rPr>
            </w:pPr>
            <w:r w:rsidRPr="00367094">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791F7A3C" w14:textId="5BD21A1A" w:rsidR="00647127" w:rsidRPr="00367094" w:rsidRDefault="00B0567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2,30</w:t>
            </w:r>
            <w:r w:rsidR="008F7A7E">
              <w:rPr>
                <w:rFonts w:ascii="Browallia New" w:hAnsi="Browallia New" w:cs="Browallia New"/>
                <w:sz w:val="28"/>
                <w:szCs w:val="28"/>
              </w:rPr>
              <w:t>3,</w:t>
            </w:r>
            <w:r w:rsidR="0078247B">
              <w:rPr>
                <w:rFonts w:ascii="Browallia New" w:hAnsi="Browallia New" w:cs="Browallia New"/>
                <w:sz w:val="28"/>
                <w:szCs w:val="28"/>
              </w:rPr>
              <w:t>827</w:t>
            </w:r>
          </w:p>
        </w:tc>
        <w:tc>
          <w:tcPr>
            <w:tcW w:w="236" w:type="dxa"/>
            <w:tcBorders>
              <w:left w:val="nil"/>
              <w:right w:val="nil"/>
            </w:tcBorders>
          </w:tcPr>
          <w:p w14:paraId="47A142BD"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108A18B7" w14:textId="3DE474AF"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2,</w:t>
            </w:r>
            <w:r w:rsidR="00B53339">
              <w:rPr>
                <w:rFonts w:ascii="Browallia New" w:hAnsi="Browallia New" w:cs="Browallia New"/>
                <w:sz w:val="28"/>
                <w:szCs w:val="28"/>
              </w:rPr>
              <w:t>602,698</w:t>
            </w:r>
          </w:p>
        </w:tc>
        <w:tc>
          <w:tcPr>
            <w:tcW w:w="238" w:type="dxa"/>
            <w:tcBorders>
              <w:left w:val="nil"/>
              <w:right w:val="nil"/>
            </w:tcBorders>
            <w:vAlign w:val="center"/>
          </w:tcPr>
          <w:p w14:paraId="1CE2E5F8"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vAlign w:val="center"/>
          </w:tcPr>
          <w:p w14:paraId="479D2B7E" w14:textId="40F3C92A" w:rsidR="00647127" w:rsidRPr="00367094" w:rsidRDefault="002010A0"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68,211</w:t>
            </w:r>
          </w:p>
        </w:tc>
        <w:tc>
          <w:tcPr>
            <w:tcW w:w="236" w:type="dxa"/>
            <w:tcBorders>
              <w:left w:val="nil"/>
              <w:right w:val="nil"/>
            </w:tcBorders>
            <w:vAlign w:val="center"/>
          </w:tcPr>
          <w:p w14:paraId="739A56CA"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0300714F" w14:textId="5F365B50" w:rsidR="00647127" w:rsidRPr="00367094" w:rsidRDefault="004450B8"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60,211</w:t>
            </w:r>
          </w:p>
        </w:tc>
      </w:tr>
      <w:tr w:rsidR="00647127" w:rsidRPr="00367094" w14:paraId="3A8ADB9A" w14:textId="77777777" w:rsidTr="0080388F">
        <w:trPr>
          <w:trHeight w:val="197"/>
        </w:trPr>
        <w:tc>
          <w:tcPr>
            <w:tcW w:w="3582" w:type="dxa"/>
            <w:tcBorders>
              <w:top w:val="nil"/>
              <w:left w:val="nil"/>
              <w:bottom w:val="nil"/>
              <w:right w:val="nil"/>
            </w:tcBorders>
            <w:vAlign w:val="center"/>
          </w:tcPr>
          <w:p w14:paraId="12318E34" w14:textId="77777777" w:rsidR="00647127" w:rsidRPr="00367094" w:rsidRDefault="00647127" w:rsidP="00647127">
            <w:pPr>
              <w:spacing w:line="240" w:lineRule="auto"/>
              <w:rPr>
                <w:rFonts w:ascii="Browallia New" w:hAnsi="Browallia New" w:cs="Browallia New"/>
                <w:sz w:val="28"/>
                <w:szCs w:val="28"/>
                <w:cs/>
              </w:rPr>
            </w:pPr>
          </w:p>
        </w:tc>
        <w:tc>
          <w:tcPr>
            <w:tcW w:w="1179" w:type="dxa"/>
            <w:tcBorders>
              <w:top w:val="single" w:sz="12" w:space="0" w:color="auto"/>
              <w:left w:val="nil"/>
              <w:right w:val="nil"/>
            </w:tcBorders>
          </w:tcPr>
          <w:p w14:paraId="12290CF4" w14:textId="77777777"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4F05FD81" w14:textId="77777777"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vAlign w:val="bottom"/>
          </w:tcPr>
          <w:p w14:paraId="759C77E8" w14:textId="77777777" w:rsidR="00647127" w:rsidRPr="00367094" w:rsidRDefault="00647127" w:rsidP="005D1D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EB0F84B"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36321636" w14:textId="77777777"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647127" w:rsidRPr="00367094" w14:paraId="457CA1C7" w14:textId="77777777" w:rsidTr="0080388F">
        <w:trPr>
          <w:trHeight w:val="216"/>
        </w:trPr>
        <w:tc>
          <w:tcPr>
            <w:tcW w:w="3582" w:type="dxa"/>
            <w:tcBorders>
              <w:top w:val="nil"/>
              <w:left w:val="nil"/>
              <w:bottom w:val="nil"/>
              <w:right w:val="nil"/>
            </w:tcBorders>
          </w:tcPr>
          <w:p w14:paraId="6D0A2FCB" w14:textId="77777777" w:rsidR="00647127" w:rsidRPr="00367094" w:rsidRDefault="00647127" w:rsidP="00647127">
            <w:pPr>
              <w:tabs>
                <w:tab w:val="clear" w:pos="2580"/>
              </w:tabs>
              <w:spacing w:line="240" w:lineRule="auto"/>
              <w:ind w:right="-107"/>
              <w:rPr>
                <w:rFonts w:ascii="Browallia New" w:hAnsi="Browallia New" w:cs="Browallia New"/>
                <w:sz w:val="28"/>
                <w:szCs w:val="28"/>
              </w:rPr>
            </w:pPr>
            <w:r w:rsidRPr="00367094">
              <w:rPr>
                <w:rFonts w:ascii="Browallia New" w:hAnsi="Browallia New" w:cs="Browallia New"/>
                <w:sz w:val="28"/>
                <w:szCs w:val="28"/>
                <w:cs/>
              </w:rPr>
              <w:t>ต้นทุนทางการเงินที่รวมเป็นส่วนหนึ่งของ</w:t>
            </w:r>
          </w:p>
        </w:tc>
        <w:tc>
          <w:tcPr>
            <w:tcW w:w="1179" w:type="dxa"/>
            <w:tcBorders>
              <w:left w:val="nil"/>
              <w:right w:val="nil"/>
            </w:tcBorders>
          </w:tcPr>
          <w:p w14:paraId="3AD880F9" w14:textId="73B325CA"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right w:val="nil"/>
            </w:tcBorders>
          </w:tcPr>
          <w:p w14:paraId="77498B74" w14:textId="77777777"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5B77D79A"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right w:val="nil"/>
            </w:tcBorders>
          </w:tcPr>
          <w:p w14:paraId="1F970F88" w14:textId="77777777" w:rsidR="00647127" w:rsidRPr="00367094" w:rsidRDefault="00647127" w:rsidP="005D1D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13B8D0E"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left w:val="nil"/>
              <w:right w:val="nil"/>
            </w:tcBorders>
          </w:tcPr>
          <w:p w14:paraId="649F11D9" w14:textId="77777777" w:rsidR="00647127" w:rsidRPr="00367094" w:rsidRDefault="00647127" w:rsidP="005D1D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647127" w:rsidRPr="00367094" w14:paraId="04A73F75" w14:textId="77777777" w:rsidTr="0080388F">
        <w:tc>
          <w:tcPr>
            <w:tcW w:w="3582" w:type="dxa"/>
            <w:tcBorders>
              <w:top w:val="nil"/>
              <w:left w:val="nil"/>
              <w:bottom w:val="nil"/>
              <w:right w:val="nil"/>
            </w:tcBorders>
          </w:tcPr>
          <w:p w14:paraId="59571C78" w14:textId="6FE426F8" w:rsidR="00647127" w:rsidRPr="00367094" w:rsidRDefault="00647127" w:rsidP="00647127">
            <w:pPr>
              <w:tabs>
                <w:tab w:val="clear" w:pos="2580"/>
              </w:tabs>
              <w:spacing w:line="240" w:lineRule="auto"/>
              <w:ind w:right="-43"/>
              <w:rPr>
                <w:rFonts w:ascii="Browallia New" w:hAnsi="Browallia New" w:cs="Browallia New"/>
                <w:sz w:val="28"/>
                <w:szCs w:val="28"/>
              </w:rPr>
            </w:pPr>
            <w:r w:rsidRPr="00367094">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7DEC04E0" w14:textId="13136FCF" w:rsidR="00647127" w:rsidRPr="00367094" w:rsidRDefault="0004205E"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16</w:t>
            </w:r>
            <w:r w:rsidR="001512A3">
              <w:rPr>
                <w:rFonts w:ascii="Browallia New" w:hAnsi="Browallia New" w:cs="Browallia New"/>
                <w:sz w:val="28"/>
                <w:szCs w:val="28"/>
              </w:rPr>
              <w:t>,093</w:t>
            </w:r>
          </w:p>
        </w:tc>
        <w:tc>
          <w:tcPr>
            <w:tcW w:w="236" w:type="dxa"/>
            <w:tcBorders>
              <w:left w:val="nil"/>
              <w:right w:val="nil"/>
            </w:tcBorders>
          </w:tcPr>
          <w:p w14:paraId="62840B0C"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EA8A6FE" w14:textId="6ED04F92"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35,727</w:t>
            </w:r>
          </w:p>
        </w:tc>
        <w:tc>
          <w:tcPr>
            <w:tcW w:w="238" w:type="dxa"/>
            <w:tcBorders>
              <w:left w:val="nil"/>
              <w:right w:val="nil"/>
            </w:tcBorders>
            <w:vAlign w:val="center"/>
          </w:tcPr>
          <w:p w14:paraId="271B6419"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vAlign w:val="center"/>
          </w:tcPr>
          <w:p w14:paraId="60DBD671" w14:textId="63FF807B" w:rsidR="00647127" w:rsidRPr="00367094" w:rsidRDefault="009C14B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left w:val="nil"/>
              <w:right w:val="nil"/>
            </w:tcBorders>
            <w:vAlign w:val="center"/>
          </w:tcPr>
          <w:p w14:paraId="6CBE9234" w14:textId="77777777" w:rsidR="00647127" w:rsidRPr="00367094"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5FBB6F8" w14:textId="352A629F" w:rsidR="00647127" w:rsidRPr="00367094"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7094">
              <w:rPr>
                <w:rFonts w:ascii="Browallia New" w:hAnsi="Browallia New" w:cs="Browallia New"/>
                <w:sz w:val="28"/>
                <w:szCs w:val="28"/>
              </w:rPr>
              <w:t xml:space="preserve">      </w:t>
            </w:r>
            <w:r w:rsidRPr="00367094">
              <w:rPr>
                <w:rFonts w:ascii="Browallia New" w:hAnsi="Browallia New" w:cs="Browallia New"/>
                <w:sz w:val="28"/>
                <w:szCs w:val="28"/>
                <w:cs/>
              </w:rPr>
              <w:t>-</w:t>
            </w:r>
          </w:p>
        </w:tc>
      </w:tr>
    </w:tbl>
    <w:p w14:paraId="6FB7168C" w14:textId="2C88E7FE" w:rsidR="00516E90" w:rsidRPr="00367094"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64E7404B" w:rsidR="006971B8" w:rsidRPr="00367094" w:rsidRDefault="00557C97" w:rsidP="001B4041">
      <w:pPr>
        <w:spacing w:line="240" w:lineRule="auto"/>
        <w:ind w:left="426"/>
        <w:jc w:val="thaiDistribute"/>
        <w:rPr>
          <w:rFonts w:ascii="Browallia New" w:hAnsi="Browallia New" w:cs="Browallia New"/>
          <w:sz w:val="28"/>
          <w:szCs w:val="28"/>
          <w:lang w:val="en-GB"/>
        </w:rPr>
      </w:pPr>
      <w:r w:rsidRPr="00367094">
        <w:rPr>
          <w:rFonts w:ascii="Browallia New" w:hAnsi="Browallia New" w:cs="Browallia New"/>
          <w:sz w:val="28"/>
          <w:szCs w:val="28"/>
          <w:cs/>
        </w:rPr>
        <w:t xml:space="preserve">ณ วันที่ </w:t>
      </w:r>
      <w:r w:rsidR="003B17BA" w:rsidRPr="00367094">
        <w:rPr>
          <w:rFonts w:ascii="Browallia New" w:hAnsi="Browallia New" w:cs="Browallia New"/>
          <w:sz w:val="28"/>
          <w:szCs w:val="28"/>
        </w:rPr>
        <w:t xml:space="preserve">30 </w:t>
      </w:r>
      <w:r w:rsidR="00E20BF4" w:rsidRPr="00E20BF4">
        <w:rPr>
          <w:rFonts w:ascii="Browallia New" w:hAnsi="Browallia New" w:cs="Browallia New"/>
          <w:sz w:val="28"/>
          <w:szCs w:val="28"/>
          <w:cs/>
        </w:rPr>
        <w:t>กันยายน</w:t>
      </w:r>
      <w:r w:rsidR="003B17BA" w:rsidRPr="00367094">
        <w:rPr>
          <w:rFonts w:ascii="Browallia New" w:hAnsi="Browallia New" w:cs="Browallia New"/>
          <w:sz w:val="28"/>
          <w:szCs w:val="28"/>
          <w:cs/>
        </w:rPr>
        <w:t xml:space="preserve"> </w:t>
      </w:r>
      <w:r w:rsidR="00647127" w:rsidRPr="00367094">
        <w:rPr>
          <w:rFonts w:ascii="Browallia New" w:hAnsi="Browallia New" w:cs="Browallia New"/>
          <w:sz w:val="28"/>
          <w:szCs w:val="28"/>
        </w:rPr>
        <w:t>2566</w:t>
      </w:r>
      <w:r w:rsidR="00647127" w:rsidRPr="00367094">
        <w:rPr>
          <w:rFonts w:ascii="Browallia New" w:hAnsi="Browallia New" w:cs="Browallia New"/>
          <w:sz w:val="28"/>
          <w:szCs w:val="28"/>
          <w:cs/>
        </w:rPr>
        <w:t xml:space="preserve"> และ วันที่ </w:t>
      </w:r>
      <w:r w:rsidR="00647127" w:rsidRPr="00367094">
        <w:rPr>
          <w:rFonts w:ascii="Browallia New" w:hAnsi="Browallia New" w:cs="Browallia New"/>
          <w:sz w:val="28"/>
          <w:szCs w:val="28"/>
        </w:rPr>
        <w:t>31</w:t>
      </w:r>
      <w:r w:rsidR="00647127" w:rsidRPr="00367094">
        <w:rPr>
          <w:rFonts w:ascii="Browallia New" w:hAnsi="Browallia New" w:cs="Browallia New"/>
          <w:sz w:val="28"/>
          <w:szCs w:val="28"/>
          <w:cs/>
        </w:rPr>
        <w:t xml:space="preserve"> ธันวาคม </w:t>
      </w:r>
      <w:r w:rsidR="00647127" w:rsidRPr="00367094">
        <w:rPr>
          <w:rFonts w:ascii="Browallia New" w:hAnsi="Browallia New" w:cs="Browallia New"/>
          <w:sz w:val="28"/>
          <w:szCs w:val="28"/>
        </w:rPr>
        <w:t>2565</w:t>
      </w:r>
      <w:r w:rsidR="00666252" w:rsidRPr="00367094">
        <w:rPr>
          <w:rFonts w:ascii="Browallia New" w:hAnsi="Browallia New" w:cs="Browallia New"/>
          <w:sz w:val="28"/>
          <w:szCs w:val="28"/>
          <w:cs/>
        </w:rPr>
        <w:t xml:space="preserve"> </w:t>
      </w:r>
      <w:r w:rsidR="006971B8" w:rsidRPr="00367094">
        <w:rPr>
          <w:rFonts w:ascii="Browallia New" w:hAnsi="Browallia New" w:cs="Browallia New"/>
          <w:sz w:val="28"/>
          <w:szCs w:val="28"/>
          <w:cs/>
        </w:rPr>
        <w:t>ที่ดินพร้อมสิ่งปลูกสร้างของโครงการอสังหาริมทรัพย์</w:t>
      </w:r>
      <w:r w:rsidR="00D602E3" w:rsidRPr="00367094">
        <w:rPr>
          <w:rFonts w:ascii="Browallia New" w:hAnsi="Browallia New" w:cs="Browallia New"/>
          <w:sz w:val="28"/>
          <w:szCs w:val="28"/>
          <w:cs/>
        </w:rPr>
        <w:t>ขอ</w:t>
      </w:r>
      <w:r w:rsidR="001B6DEF" w:rsidRPr="00367094">
        <w:rPr>
          <w:rFonts w:ascii="Browallia New" w:hAnsi="Browallia New" w:cs="Browallia New"/>
          <w:sz w:val="28"/>
          <w:szCs w:val="28"/>
          <w:cs/>
        </w:rPr>
        <w:t>ง</w:t>
      </w:r>
      <w:r w:rsidR="0034387D" w:rsidRPr="00367094">
        <w:rPr>
          <w:rFonts w:ascii="Browallia New" w:hAnsi="Browallia New" w:cs="Browallia New"/>
          <w:sz w:val="28"/>
          <w:szCs w:val="28"/>
        </w:rPr>
        <w:br/>
      </w:r>
      <w:r w:rsidR="00293974" w:rsidRPr="00367094">
        <w:rPr>
          <w:rFonts w:ascii="Browallia New" w:hAnsi="Browallia New" w:cs="Browallia New"/>
          <w:sz w:val="28"/>
          <w:szCs w:val="28"/>
          <w:cs/>
        </w:rPr>
        <w:t>กลุ่ม</w:t>
      </w:r>
      <w:r w:rsidR="00D602E3" w:rsidRPr="00367094">
        <w:rPr>
          <w:rFonts w:ascii="Browallia New" w:hAnsi="Browallia New" w:cs="Browallia New"/>
          <w:sz w:val="28"/>
          <w:szCs w:val="28"/>
          <w:cs/>
        </w:rPr>
        <w:t>บริษัท</w:t>
      </w:r>
      <w:r w:rsidR="006971B8" w:rsidRPr="00367094">
        <w:rPr>
          <w:rFonts w:ascii="Browallia New" w:hAnsi="Browallia New" w:cs="Browallia New"/>
          <w:sz w:val="28"/>
          <w:szCs w:val="28"/>
          <w:cs/>
        </w:rPr>
        <w:t xml:space="preserve">ซึ่งมีมูลค่าสุทธิตามบัญชี จำนวน </w:t>
      </w:r>
      <w:r w:rsidR="004C244D">
        <w:rPr>
          <w:rFonts w:ascii="Browallia New" w:hAnsi="Browallia New" w:cs="Browallia New"/>
          <w:sz w:val="28"/>
          <w:szCs w:val="28"/>
        </w:rPr>
        <w:t>922.78</w:t>
      </w:r>
      <w:r w:rsidR="00010A3E" w:rsidRPr="00367094">
        <w:rPr>
          <w:rFonts w:ascii="Browallia New" w:hAnsi="Browallia New" w:cs="Browallia New"/>
          <w:sz w:val="28"/>
          <w:szCs w:val="28"/>
          <w:cs/>
        </w:rPr>
        <w:t xml:space="preserve"> </w:t>
      </w:r>
      <w:r w:rsidR="006971B8" w:rsidRPr="00367094">
        <w:rPr>
          <w:rFonts w:ascii="Browallia New" w:hAnsi="Browallia New" w:cs="Browallia New"/>
          <w:sz w:val="28"/>
          <w:szCs w:val="28"/>
          <w:cs/>
        </w:rPr>
        <w:t xml:space="preserve">ล้านบาท และ </w:t>
      </w:r>
      <w:r w:rsidR="00526400" w:rsidRPr="00367094">
        <w:rPr>
          <w:rFonts w:ascii="Browallia New" w:hAnsi="Browallia New" w:cs="Browallia New"/>
          <w:sz w:val="28"/>
          <w:szCs w:val="28"/>
        </w:rPr>
        <w:t>1,254.01</w:t>
      </w:r>
      <w:r w:rsidR="00B10428" w:rsidRPr="00367094">
        <w:rPr>
          <w:rFonts w:ascii="Browallia New" w:hAnsi="Browallia New" w:cs="Browallia New"/>
          <w:sz w:val="28"/>
          <w:szCs w:val="28"/>
          <w:cs/>
          <w:lang w:val="en-GB"/>
        </w:rPr>
        <w:t xml:space="preserve"> </w:t>
      </w:r>
      <w:r w:rsidR="006971B8" w:rsidRPr="00367094">
        <w:rPr>
          <w:rFonts w:ascii="Browallia New" w:hAnsi="Browallia New" w:cs="Browallia New"/>
          <w:sz w:val="28"/>
          <w:szCs w:val="28"/>
          <w:cs/>
        </w:rPr>
        <w:t>ล้านบาท ตามลำดับ ติดภาระจำนอง</w:t>
      </w:r>
      <w:r w:rsidR="00D3295C">
        <w:rPr>
          <w:rFonts w:ascii="Browallia New" w:hAnsi="Browallia New" w:cs="Browallia New"/>
          <w:sz w:val="28"/>
          <w:szCs w:val="28"/>
          <w:cs/>
        </w:rPr>
        <w:br/>
      </w:r>
      <w:r w:rsidR="006971B8" w:rsidRPr="00367094">
        <w:rPr>
          <w:rFonts w:ascii="Browallia New" w:hAnsi="Browallia New" w:cs="Browallia New"/>
          <w:sz w:val="28"/>
          <w:szCs w:val="28"/>
          <w:cs/>
        </w:rPr>
        <w:t>เป็นหลักประกันการก</w:t>
      </w:r>
      <w:r w:rsidR="00EE1C09" w:rsidRPr="00367094">
        <w:rPr>
          <w:rFonts w:ascii="Browallia New" w:hAnsi="Browallia New" w:cs="Browallia New"/>
          <w:sz w:val="28"/>
          <w:szCs w:val="28"/>
          <w:cs/>
        </w:rPr>
        <w:t>ู้เงินไว้กับธนาคารตามที่กล่าวใน</w:t>
      </w:r>
      <w:r w:rsidR="006971B8" w:rsidRPr="00367094">
        <w:rPr>
          <w:rFonts w:ascii="Browallia New" w:hAnsi="Browallia New" w:cs="Browallia New"/>
          <w:sz w:val="28"/>
          <w:szCs w:val="28"/>
          <w:cs/>
        </w:rPr>
        <w:t>หมายเหตุ</w:t>
      </w:r>
      <w:r w:rsidR="000F6829" w:rsidRPr="00367094">
        <w:rPr>
          <w:rFonts w:ascii="Browallia New" w:hAnsi="Browallia New" w:cs="Browallia New"/>
          <w:sz w:val="28"/>
          <w:szCs w:val="28"/>
          <w:cs/>
        </w:rPr>
        <w:t>ประกอบงบการเงิน</w:t>
      </w:r>
      <w:r w:rsidR="008910F7" w:rsidRPr="00367094">
        <w:rPr>
          <w:rFonts w:ascii="Browallia New" w:hAnsi="Browallia New" w:cs="Browallia New"/>
          <w:sz w:val="28"/>
          <w:szCs w:val="28"/>
          <w:cs/>
        </w:rPr>
        <w:t>ข้อ</w:t>
      </w:r>
      <w:r w:rsidR="006971B8" w:rsidRPr="00367094">
        <w:rPr>
          <w:rFonts w:ascii="Browallia New" w:hAnsi="Browallia New" w:cs="Browallia New"/>
          <w:sz w:val="28"/>
          <w:szCs w:val="28"/>
          <w:cs/>
        </w:rPr>
        <w:t xml:space="preserve"> </w:t>
      </w:r>
      <w:r w:rsidR="00494D38" w:rsidRPr="00367094">
        <w:rPr>
          <w:rFonts w:ascii="Browallia New" w:hAnsi="Browallia New" w:cs="Browallia New"/>
          <w:sz w:val="28"/>
          <w:szCs w:val="28"/>
          <w:lang w:val="en-GB"/>
        </w:rPr>
        <w:t>19</w:t>
      </w:r>
    </w:p>
    <w:p w14:paraId="67133D73" w14:textId="77777777" w:rsidR="001B6DEF" w:rsidRPr="00367094" w:rsidRDefault="001B6DEF" w:rsidP="001B4041">
      <w:pPr>
        <w:spacing w:line="240" w:lineRule="auto"/>
        <w:ind w:left="426"/>
        <w:jc w:val="thaiDistribute"/>
        <w:rPr>
          <w:rFonts w:ascii="Browallia New" w:hAnsi="Browallia New" w:cs="Browallia New"/>
          <w:sz w:val="28"/>
          <w:szCs w:val="28"/>
          <w:lang w:val="en-GB"/>
        </w:rPr>
      </w:pPr>
    </w:p>
    <w:p w14:paraId="524C6A66" w14:textId="3DF85F13" w:rsidR="00CE2CD6" w:rsidRPr="00367094" w:rsidRDefault="003B17BA" w:rsidP="00F73F75">
      <w:pPr>
        <w:spacing w:line="240" w:lineRule="auto"/>
        <w:ind w:left="426"/>
        <w:jc w:val="thaiDistribute"/>
        <w:rPr>
          <w:rFonts w:ascii="Browallia New" w:hAnsi="Browallia New" w:cs="Browallia New"/>
          <w:sz w:val="28"/>
          <w:szCs w:val="28"/>
        </w:rPr>
      </w:pPr>
      <w:r w:rsidRPr="00367094">
        <w:rPr>
          <w:rFonts w:ascii="Browallia New" w:eastAsia="Arial Unicode MS" w:hAnsi="Browallia New" w:cs="Browallia New"/>
          <w:sz w:val="28"/>
          <w:szCs w:val="28"/>
          <w:cs/>
        </w:rPr>
        <w:t>สำหรับงวด</w:t>
      </w:r>
      <w:r w:rsidR="00E20BF4">
        <w:rPr>
          <w:rFonts w:ascii="Browallia New" w:eastAsia="Arial Unicode MS" w:hAnsi="Browallia New" w:cs="Browallia New" w:hint="cs"/>
          <w:sz w:val="28"/>
          <w:szCs w:val="28"/>
          <w:cs/>
        </w:rPr>
        <w:t>เก้า</w:t>
      </w:r>
      <w:r w:rsidRPr="00367094">
        <w:rPr>
          <w:rFonts w:ascii="Browallia New" w:eastAsia="Arial Unicode MS" w:hAnsi="Browallia New" w:cs="Browallia New"/>
          <w:sz w:val="28"/>
          <w:szCs w:val="28"/>
          <w:cs/>
        </w:rPr>
        <w:t xml:space="preserve">เดือนสิ้นสุดวันที่ </w:t>
      </w:r>
      <w:r w:rsidRPr="00367094">
        <w:rPr>
          <w:rFonts w:ascii="Browallia New" w:eastAsia="Arial Unicode MS" w:hAnsi="Browallia New" w:cs="Browallia New"/>
          <w:sz w:val="28"/>
          <w:szCs w:val="28"/>
        </w:rPr>
        <w:t xml:space="preserve">30 </w:t>
      </w:r>
      <w:r w:rsidR="00E20BF4" w:rsidRPr="00E20BF4">
        <w:rPr>
          <w:rFonts w:ascii="Browallia New" w:eastAsia="Arial Unicode MS" w:hAnsi="Browallia New" w:cs="Browallia New"/>
          <w:sz w:val="28"/>
          <w:szCs w:val="28"/>
          <w:cs/>
        </w:rPr>
        <w:t>กันยายน</w:t>
      </w:r>
      <w:r w:rsidRPr="00367094">
        <w:rPr>
          <w:rFonts w:ascii="Browallia New" w:hAnsi="Browallia New" w:cs="Browallia New"/>
          <w:sz w:val="28"/>
          <w:szCs w:val="28"/>
          <w:cs/>
        </w:rPr>
        <w:t xml:space="preserve"> </w:t>
      </w:r>
      <w:r w:rsidR="0034387D" w:rsidRPr="00367094">
        <w:rPr>
          <w:rFonts w:ascii="Browallia New" w:hAnsi="Browallia New" w:cs="Browallia New"/>
          <w:sz w:val="28"/>
          <w:szCs w:val="28"/>
        </w:rPr>
        <w:t>2566</w:t>
      </w:r>
      <w:r w:rsidR="0034387D" w:rsidRPr="00367094">
        <w:rPr>
          <w:rFonts w:ascii="Browallia New" w:hAnsi="Browallia New" w:cs="Browallia New"/>
          <w:sz w:val="28"/>
          <w:szCs w:val="28"/>
          <w:cs/>
        </w:rPr>
        <w:t xml:space="preserve"> </w:t>
      </w:r>
      <w:r w:rsidR="00C35295" w:rsidRPr="00367094">
        <w:rPr>
          <w:rFonts w:ascii="Browallia New" w:eastAsia="Arial Unicode MS" w:hAnsi="Browallia New" w:cs="Browallia New"/>
          <w:sz w:val="28"/>
          <w:szCs w:val="28"/>
          <w:cs/>
        </w:rPr>
        <w:t>และสำหรับ</w:t>
      </w:r>
      <w:r w:rsidR="002847B7" w:rsidRPr="00367094">
        <w:rPr>
          <w:rFonts w:ascii="Browallia New" w:eastAsia="Arial Unicode MS" w:hAnsi="Browallia New" w:cs="Browallia New"/>
          <w:sz w:val="28"/>
          <w:szCs w:val="28"/>
          <w:cs/>
        </w:rPr>
        <w:t xml:space="preserve">ปีสิ้นสุดวันที่ </w:t>
      </w:r>
      <w:r w:rsidR="002847B7" w:rsidRPr="00367094">
        <w:rPr>
          <w:rFonts w:ascii="Browallia New" w:eastAsia="SimSun" w:hAnsi="Browallia New" w:cs="Browallia New"/>
          <w:sz w:val="28"/>
          <w:szCs w:val="28"/>
        </w:rPr>
        <w:t>3</w:t>
      </w:r>
      <w:r w:rsidR="003B405E" w:rsidRPr="00367094">
        <w:rPr>
          <w:rFonts w:ascii="Browallia New" w:hAnsi="Browallia New" w:cs="Browallia New"/>
          <w:sz w:val="28"/>
          <w:szCs w:val="28"/>
        </w:rPr>
        <w:t>1</w:t>
      </w:r>
      <w:r w:rsidR="002847B7" w:rsidRPr="00367094">
        <w:rPr>
          <w:rFonts w:ascii="Browallia New" w:eastAsia="SimSun" w:hAnsi="Browallia New" w:cs="Browallia New"/>
          <w:sz w:val="28"/>
          <w:szCs w:val="28"/>
        </w:rPr>
        <w:t xml:space="preserve"> </w:t>
      </w:r>
      <w:r w:rsidR="00370365" w:rsidRPr="00367094">
        <w:rPr>
          <w:rFonts w:ascii="Browallia New" w:eastAsia="SimSun" w:hAnsi="Browallia New" w:cs="Browallia New"/>
          <w:sz w:val="28"/>
          <w:szCs w:val="28"/>
          <w:cs/>
        </w:rPr>
        <w:t>ธันวา</w:t>
      </w:r>
      <w:r w:rsidR="00AB062B" w:rsidRPr="00367094">
        <w:rPr>
          <w:rFonts w:ascii="Browallia New" w:eastAsia="SimSun" w:hAnsi="Browallia New" w:cs="Browallia New"/>
          <w:sz w:val="28"/>
          <w:szCs w:val="28"/>
          <w:cs/>
        </w:rPr>
        <w:t>คม</w:t>
      </w:r>
      <w:r w:rsidR="002847B7" w:rsidRPr="00367094">
        <w:rPr>
          <w:rFonts w:ascii="Browallia New" w:eastAsia="SimSun" w:hAnsi="Browallia New" w:cs="Browallia New"/>
          <w:sz w:val="28"/>
          <w:szCs w:val="28"/>
          <w:cs/>
        </w:rPr>
        <w:t xml:space="preserve"> </w:t>
      </w:r>
      <w:r w:rsidR="002847B7" w:rsidRPr="00367094">
        <w:rPr>
          <w:rFonts w:ascii="Browallia New" w:eastAsia="SimSun" w:hAnsi="Browallia New" w:cs="Browallia New"/>
          <w:sz w:val="28"/>
          <w:szCs w:val="28"/>
        </w:rPr>
        <w:t>256</w:t>
      </w:r>
      <w:r w:rsidR="00E55B14" w:rsidRPr="00367094">
        <w:rPr>
          <w:rFonts w:ascii="Browallia New" w:eastAsia="SimSun" w:hAnsi="Browallia New" w:cs="Browallia New"/>
          <w:sz w:val="28"/>
          <w:szCs w:val="28"/>
        </w:rPr>
        <w:t>5</w:t>
      </w:r>
      <w:r w:rsidR="002847B7" w:rsidRPr="00367094">
        <w:rPr>
          <w:rFonts w:ascii="Browallia New" w:eastAsia="Arial Unicode MS" w:hAnsi="Browallia New" w:cs="Browallia New"/>
          <w:sz w:val="28"/>
          <w:szCs w:val="28"/>
          <w:cs/>
        </w:rPr>
        <w:t xml:space="preserve"> </w:t>
      </w:r>
      <w:r w:rsidR="00A97BBB" w:rsidRPr="00367094">
        <w:rPr>
          <w:rFonts w:ascii="Browallia New" w:hAnsi="Browallia New" w:cs="Browallia New"/>
          <w:sz w:val="28"/>
          <w:szCs w:val="28"/>
          <w:cs/>
        </w:rPr>
        <w:t>กลุ่มบริษัท</w:t>
      </w:r>
      <w:r w:rsidR="002A66B0" w:rsidRPr="00367094">
        <w:rPr>
          <w:rFonts w:ascii="Browallia New" w:hAnsi="Browallia New" w:cs="Browallia New"/>
          <w:sz w:val="28"/>
          <w:szCs w:val="28"/>
          <w:cs/>
        </w:rPr>
        <w:t>รับรู้</w:t>
      </w:r>
      <w:r w:rsidR="00CE2CD6" w:rsidRPr="00367094">
        <w:rPr>
          <w:rFonts w:ascii="Browallia New" w:eastAsia="Arial Unicode MS" w:hAnsi="Browallia New" w:cs="Browallia New"/>
          <w:sz w:val="28"/>
          <w:szCs w:val="28"/>
          <w:cs/>
        </w:rPr>
        <w:t>ต้นทุนการกู้ยืมสำหรับ</w:t>
      </w:r>
      <w:r w:rsidR="00577579" w:rsidRPr="00367094">
        <w:rPr>
          <w:rFonts w:ascii="Browallia New" w:hAnsi="Browallia New" w:cs="Browallia New"/>
          <w:sz w:val="28"/>
          <w:szCs w:val="28"/>
          <w:cs/>
        </w:rPr>
        <w:t>การ</w:t>
      </w:r>
      <w:r w:rsidR="002B005C" w:rsidRPr="00367094">
        <w:rPr>
          <w:rFonts w:ascii="Browallia New" w:hAnsi="Browallia New" w:cs="Browallia New"/>
          <w:sz w:val="28"/>
          <w:szCs w:val="28"/>
          <w:cs/>
        </w:rPr>
        <w:t>ก่อสร้าง</w:t>
      </w:r>
      <w:r w:rsidR="00CE2CD6" w:rsidRPr="00367094">
        <w:rPr>
          <w:rFonts w:ascii="Browallia New" w:eastAsia="Arial Unicode MS" w:hAnsi="Browallia New" w:cs="Browallia New"/>
          <w:sz w:val="28"/>
          <w:szCs w:val="28"/>
          <w:cs/>
        </w:rPr>
        <w:t xml:space="preserve"> จำนวน </w:t>
      </w:r>
      <w:r w:rsidR="004B3F05">
        <w:rPr>
          <w:rFonts w:ascii="Browallia New" w:hAnsi="Browallia New" w:cs="Browallia New"/>
          <w:sz w:val="28"/>
          <w:szCs w:val="28"/>
        </w:rPr>
        <w:t>16</w:t>
      </w:r>
      <w:r w:rsidR="0057609D">
        <w:rPr>
          <w:rFonts w:ascii="Browallia New" w:hAnsi="Browallia New" w:cs="Browallia New"/>
          <w:sz w:val="28"/>
          <w:szCs w:val="28"/>
        </w:rPr>
        <w:t>.09</w:t>
      </w:r>
      <w:r w:rsidR="00CE2CD6" w:rsidRPr="00367094">
        <w:rPr>
          <w:rFonts w:ascii="Browallia New" w:eastAsia="Arial Unicode MS" w:hAnsi="Browallia New" w:cs="Browallia New"/>
          <w:sz w:val="28"/>
          <w:szCs w:val="28"/>
        </w:rPr>
        <w:t xml:space="preserve"> </w:t>
      </w:r>
      <w:r w:rsidR="00CE2CD6" w:rsidRPr="00367094">
        <w:rPr>
          <w:rFonts w:ascii="Browallia New" w:eastAsia="Arial Unicode MS" w:hAnsi="Browallia New" w:cs="Browallia New"/>
          <w:sz w:val="28"/>
          <w:szCs w:val="28"/>
          <w:cs/>
        </w:rPr>
        <w:t>ล้านบาท</w:t>
      </w:r>
      <w:r w:rsidR="00EC09B5" w:rsidRPr="00367094">
        <w:rPr>
          <w:rFonts w:ascii="Browallia New" w:eastAsia="Arial Unicode MS" w:hAnsi="Browallia New" w:cs="Browallia New"/>
          <w:sz w:val="28"/>
          <w:szCs w:val="28"/>
        </w:rPr>
        <w:t xml:space="preserve"> </w:t>
      </w:r>
      <w:r w:rsidR="00EC09B5" w:rsidRPr="00367094">
        <w:rPr>
          <w:rFonts w:ascii="Browallia New" w:eastAsia="Arial Unicode MS" w:hAnsi="Browallia New" w:cs="Browallia New"/>
          <w:sz w:val="28"/>
          <w:szCs w:val="28"/>
          <w:cs/>
        </w:rPr>
        <w:t>และ</w:t>
      </w:r>
      <w:r w:rsidR="00F10C69" w:rsidRPr="00367094">
        <w:rPr>
          <w:rFonts w:ascii="Browallia New" w:eastAsia="Arial Unicode MS" w:hAnsi="Browallia New" w:cs="Browallia New"/>
          <w:sz w:val="28"/>
          <w:szCs w:val="28"/>
          <w:cs/>
        </w:rPr>
        <w:t xml:space="preserve"> จำนวน </w:t>
      </w:r>
      <w:r w:rsidR="00C345DC" w:rsidRPr="00367094">
        <w:rPr>
          <w:rFonts w:ascii="Browallia New" w:eastAsia="Arial Unicode MS" w:hAnsi="Browallia New" w:cs="Browallia New"/>
          <w:sz w:val="28"/>
          <w:szCs w:val="28"/>
        </w:rPr>
        <w:t>35.73</w:t>
      </w:r>
      <w:r w:rsidR="00F76790" w:rsidRPr="00367094">
        <w:rPr>
          <w:rFonts w:ascii="Browallia New" w:eastAsia="Arial Unicode MS" w:hAnsi="Browallia New" w:cs="Browallia New"/>
          <w:sz w:val="28"/>
          <w:szCs w:val="28"/>
        </w:rPr>
        <w:t xml:space="preserve"> </w:t>
      </w:r>
      <w:r w:rsidR="008F3346" w:rsidRPr="00367094">
        <w:rPr>
          <w:rFonts w:ascii="Browallia New" w:eastAsia="Arial Unicode MS" w:hAnsi="Browallia New" w:cs="Browallia New"/>
          <w:sz w:val="28"/>
          <w:szCs w:val="28"/>
          <w:cs/>
        </w:rPr>
        <w:t>ล้านบาท ตามลำดับ</w:t>
      </w:r>
      <w:r w:rsidR="00CE2CD6" w:rsidRPr="00367094">
        <w:rPr>
          <w:rFonts w:ascii="Browallia New" w:eastAsia="Arial Unicode MS" w:hAnsi="Browallia New" w:cs="Browallia New"/>
          <w:sz w:val="28"/>
          <w:szCs w:val="28"/>
          <w:cs/>
        </w:rPr>
        <w:t xml:space="preserve"> เกิดจากเงินกู้ยืมที่มีวัตถุประสงค์</w:t>
      </w:r>
      <w:r w:rsidR="00B03E73" w:rsidRPr="00367094">
        <w:rPr>
          <w:rFonts w:ascii="Browallia New" w:hAnsi="Browallia New" w:cs="Browallia New"/>
          <w:sz w:val="28"/>
          <w:szCs w:val="28"/>
          <w:cs/>
        </w:rPr>
        <w:t>เฉพาะ</w:t>
      </w:r>
      <w:r w:rsidR="00CE2CD6" w:rsidRPr="00367094">
        <w:rPr>
          <w:rFonts w:ascii="Browallia New" w:eastAsia="Arial Unicode MS" w:hAnsi="Browallia New" w:cs="Browallia New"/>
          <w:sz w:val="28"/>
          <w:szCs w:val="28"/>
          <w:cs/>
        </w:rPr>
        <w:t xml:space="preserve"> กลุ่ม</w:t>
      </w:r>
      <w:r w:rsidR="00A65B52" w:rsidRPr="00367094">
        <w:rPr>
          <w:rFonts w:ascii="Browallia New" w:hAnsi="Browallia New" w:cs="Browallia New"/>
          <w:sz w:val="28"/>
          <w:szCs w:val="28"/>
          <w:cs/>
        </w:rPr>
        <w:t>บริษัท</w:t>
      </w:r>
      <w:r w:rsidR="00CE2CD6" w:rsidRPr="00367094">
        <w:rPr>
          <w:rFonts w:ascii="Browallia New" w:eastAsia="Arial Unicode MS" w:hAnsi="Browallia New" w:cs="Browallia New"/>
          <w:sz w:val="28"/>
          <w:szCs w:val="28"/>
          <w:cs/>
        </w:rPr>
        <w:t xml:space="preserve">ใช้อัตราตั้งขึ้นเป็นทุนร้อยละ </w:t>
      </w:r>
      <w:r w:rsidR="0024501B" w:rsidRPr="0024501B">
        <w:rPr>
          <w:rFonts w:ascii="Browallia New" w:eastAsia="Arial Unicode MS" w:hAnsi="Browallia New" w:cs="Browallia New"/>
          <w:sz w:val="28"/>
          <w:szCs w:val="28"/>
        </w:rPr>
        <w:t>1.</w:t>
      </w:r>
      <w:r w:rsidR="0024501B">
        <w:rPr>
          <w:rFonts w:ascii="Browallia New" w:eastAsia="Arial Unicode MS" w:hAnsi="Browallia New" w:cs="Browallia New"/>
          <w:sz w:val="28"/>
          <w:szCs w:val="28"/>
        </w:rPr>
        <w:t>40</w:t>
      </w:r>
      <w:r w:rsidR="00CE2CD6" w:rsidRPr="00367094">
        <w:rPr>
          <w:rFonts w:ascii="Browallia New" w:hAnsi="Browallia New" w:cs="Browallia New"/>
          <w:sz w:val="28"/>
          <w:szCs w:val="28"/>
        </w:rPr>
        <w:t xml:space="preserve"> </w:t>
      </w:r>
      <w:r w:rsidR="00CE2CD6" w:rsidRPr="00367094">
        <w:rPr>
          <w:rFonts w:ascii="Browallia New" w:eastAsia="Arial Unicode MS" w:hAnsi="Browallia New" w:cs="Browallia New"/>
          <w:sz w:val="28"/>
          <w:szCs w:val="28"/>
          <w:cs/>
        </w:rPr>
        <w:t>ต่อปี</w:t>
      </w:r>
      <w:r w:rsidR="008F3346" w:rsidRPr="00367094">
        <w:rPr>
          <w:rFonts w:ascii="Browallia New" w:eastAsia="Arial Unicode MS" w:hAnsi="Browallia New" w:cs="Browallia New"/>
          <w:sz w:val="28"/>
          <w:szCs w:val="28"/>
          <w:cs/>
        </w:rPr>
        <w:t xml:space="preserve"> และ</w:t>
      </w:r>
      <w:r w:rsidR="006C290F" w:rsidRPr="00367094">
        <w:rPr>
          <w:rFonts w:ascii="Browallia New" w:eastAsia="Arial Unicode MS" w:hAnsi="Browallia New" w:cs="Browallia New"/>
          <w:sz w:val="28"/>
          <w:szCs w:val="28"/>
          <w:cs/>
        </w:rPr>
        <w:t xml:space="preserve"> ร้อยละ </w:t>
      </w:r>
      <w:r w:rsidR="00B22071" w:rsidRPr="00367094">
        <w:rPr>
          <w:rFonts w:ascii="Browallia New" w:eastAsia="Arial Unicode MS" w:hAnsi="Browallia New" w:cs="Browallia New"/>
          <w:sz w:val="28"/>
          <w:szCs w:val="28"/>
        </w:rPr>
        <w:t>2.57</w:t>
      </w:r>
      <w:r w:rsidR="00BD7DF2" w:rsidRPr="00367094">
        <w:rPr>
          <w:rFonts w:ascii="Browallia New" w:eastAsia="Arial Unicode MS" w:hAnsi="Browallia New" w:cs="Browallia New"/>
          <w:sz w:val="28"/>
          <w:szCs w:val="28"/>
        </w:rPr>
        <w:t xml:space="preserve"> </w:t>
      </w:r>
      <w:r w:rsidR="007A7F28" w:rsidRPr="00367094">
        <w:rPr>
          <w:rFonts w:ascii="Browallia New" w:eastAsia="Arial Unicode MS" w:hAnsi="Browallia New" w:cs="Browallia New"/>
          <w:sz w:val="28"/>
          <w:szCs w:val="28"/>
          <w:cs/>
        </w:rPr>
        <w:t>ต่อปี</w:t>
      </w:r>
      <w:r w:rsidR="00F90348" w:rsidRPr="00367094">
        <w:rPr>
          <w:rFonts w:ascii="Browallia New" w:eastAsia="Arial Unicode MS" w:hAnsi="Browallia New" w:cs="Browallia New"/>
          <w:sz w:val="28"/>
          <w:szCs w:val="28"/>
        </w:rPr>
        <w:t xml:space="preserve"> </w:t>
      </w:r>
      <w:r w:rsidR="00F90348" w:rsidRPr="00367094">
        <w:rPr>
          <w:rFonts w:ascii="Browallia New" w:eastAsia="Arial Unicode MS" w:hAnsi="Browallia New" w:cs="Browallia New"/>
          <w:sz w:val="28"/>
          <w:szCs w:val="28"/>
          <w:cs/>
        </w:rPr>
        <w:t>ตามลำดับ</w:t>
      </w:r>
      <w:r w:rsidR="00A65B52" w:rsidRPr="00367094">
        <w:rPr>
          <w:rFonts w:ascii="Browallia New" w:hAnsi="Browallia New" w:cs="Browallia New"/>
          <w:sz w:val="28"/>
          <w:szCs w:val="28"/>
          <w:cs/>
        </w:rPr>
        <w:t xml:space="preserve"> </w:t>
      </w:r>
      <w:r w:rsidR="00CE2CD6" w:rsidRPr="00367094">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367094"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Pr="00367094"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2D56277F" w14:textId="2FE32116" w:rsidR="006971B8" w:rsidRPr="00367094" w:rsidRDefault="006971B8" w:rsidP="007E78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เงินลงทุนในบริษัทย่อย</w:t>
      </w:r>
      <w:r w:rsidR="001A2982" w:rsidRPr="00367094">
        <w:rPr>
          <w:rFonts w:ascii="Browallia New" w:hAnsi="Browallia New" w:cs="Browallia New"/>
          <w:b/>
          <w:bCs/>
          <w:sz w:val="28"/>
          <w:szCs w:val="28"/>
          <w:lang w:val="en-GB"/>
        </w:rPr>
        <w:t xml:space="preserve"> </w:t>
      </w:r>
      <w:r w:rsidR="00F015E7">
        <w:rPr>
          <w:rFonts w:ascii="Browallia New" w:hAnsi="Browallia New" w:cs="Browallia New"/>
          <w:b/>
          <w:bCs/>
          <w:sz w:val="28"/>
          <w:szCs w:val="28"/>
        </w:rPr>
        <w:t>-</w:t>
      </w:r>
      <w:r w:rsidR="001A2982" w:rsidRPr="00367094">
        <w:rPr>
          <w:rFonts w:ascii="Browallia New" w:hAnsi="Browallia New" w:cs="Browallia New"/>
          <w:b/>
          <w:bCs/>
          <w:sz w:val="28"/>
          <w:szCs w:val="28"/>
        </w:rPr>
        <w:t xml:space="preserve"> </w:t>
      </w:r>
      <w:r w:rsidR="001A2982" w:rsidRPr="00367094">
        <w:rPr>
          <w:rFonts w:ascii="Browallia New" w:hAnsi="Browallia New" w:cs="Browallia New"/>
          <w:b/>
          <w:bCs/>
          <w:sz w:val="28"/>
          <w:szCs w:val="28"/>
          <w:cs/>
        </w:rPr>
        <w:t>สุทธิ</w:t>
      </w:r>
    </w:p>
    <w:p w14:paraId="33ED5E63" w14:textId="480DDE62" w:rsidR="00527B4D" w:rsidRPr="00367094"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44"/>
        <w:gridCol w:w="515"/>
        <w:gridCol w:w="192"/>
        <w:gridCol w:w="342"/>
        <w:gridCol w:w="236"/>
        <w:gridCol w:w="130"/>
        <w:gridCol w:w="106"/>
        <w:gridCol w:w="602"/>
        <w:gridCol w:w="707"/>
        <w:gridCol w:w="708"/>
        <w:gridCol w:w="708"/>
        <w:gridCol w:w="726"/>
        <w:gridCol w:w="707"/>
        <w:gridCol w:w="708"/>
        <w:gridCol w:w="772"/>
      </w:tblGrid>
      <w:tr w:rsidR="00A46D73" w:rsidRPr="00367094" w14:paraId="5DB09F78" w14:textId="77777777" w:rsidTr="00A52672">
        <w:trPr>
          <w:tblHeader/>
        </w:trPr>
        <w:tc>
          <w:tcPr>
            <w:tcW w:w="2544" w:type="dxa"/>
            <w:vAlign w:val="bottom"/>
          </w:tcPr>
          <w:p w14:paraId="60466F38" w14:textId="77777777" w:rsidR="00A46D73" w:rsidRPr="00367094" w:rsidRDefault="00A46D73">
            <w:pPr>
              <w:spacing w:line="240" w:lineRule="auto"/>
              <w:ind w:left="175" w:hanging="175"/>
              <w:jc w:val="center"/>
              <w:rPr>
                <w:rFonts w:ascii="Browallia New" w:hAnsi="Browallia New" w:cs="Browallia New"/>
                <w:sz w:val="16"/>
                <w:szCs w:val="16"/>
                <w:cs/>
              </w:rPr>
            </w:pPr>
          </w:p>
        </w:tc>
        <w:tc>
          <w:tcPr>
            <w:tcW w:w="1415" w:type="dxa"/>
            <w:gridSpan w:val="5"/>
          </w:tcPr>
          <w:p w14:paraId="0925A079" w14:textId="77777777" w:rsidR="00A46D73" w:rsidRPr="00367094"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44" w:type="dxa"/>
            <w:gridSpan w:val="9"/>
            <w:vAlign w:val="bottom"/>
          </w:tcPr>
          <w:p w14:paraId="0389EF5E" w14:textId="77777777" w:rsidR="00A46D73" w:rsidRPr="00367094"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367094">
              <w:rPr>
                <w:rFonts w:ascii="Browallia New" w:hAnsi="Browallia New" w:cs="Browallia New"/>
                <w:sz w:val="16"/>
                <w:szCs w:val="16"/>
                <w:cs/>
              </w:rPr>
              <w:t>(หน่วย</w:t>
            </w:r>
            <w:r w:rsidRPr="00367094">
              <w:rPr>
                <w:rFonts w:ascii="Browallia New" w:hAnsi="Browallia New" w:cs="Browallia New"/>
                <w:sz w:val="16"/>
                <w:szCs w:val="16"/>
              </w:rPr>
              <w:t xml:space="preserve"> </w:t>
            </w:r>
            <w:r w:rsidRPr="00367094">
              <w:rPr>
                <w:rFonts w:ascii="Browallia New" w:hAnsi="Browallia New" w:cs="Browallia New"/>
                <w:sz w:val="16"/>
                <w:szCs w:val="16"/>
                <w:cs/>
                <w:lang w:val="en-GB"/>
              </w:rPr>
              <w:t>:</w:t>
            </w:r>
            <w:r w:rsidRPr="00367094">
              <w:rPr>
                <w:rFonts w:ascii="Browallia New" w:hAnsi="Browallia New" w:cs="Browallia New"/>
                <w:sz w:val="16"/>
                <w:szCs w:val="16"/>
              </w:rPr>
              <w:t xml:space="preserve"> </w:t>
            </w:r>
            <w:r w:rsidRPr="00367094">
              <w:rPr>
                <w:rFonts w:ascii="Browallia New" w:hAnsi="Browallia New" w:cs="Browallia New"/>
                <w:sz w:val="16"/>
                <w:szCs w:val="16"/>
                <w:cs/>
              </w:rPr>
              <w:t>พันบาท)</w:t>
            </w:r>
          </w:p>
        </w:tc>
      </w:tr>
      <w:tr w:rsidR="00040DAC" w:rsidRPr="00367094" w14:paraId="0C688559" w14:textId="77777777" w:rsidTr="00A52672">
        <w:trPr>
          <w:tblHeader/>
        </w:trPr>
        <w:tc>
          <w:tcPr>
            <w:tcW w:w="2544" w:type="dxa"/>
            <w:vAlign w:val="bottom"/>
          </w:tcPr>
          <w:p w14:paraId="5BE2B2E2" w14:textId="77777777" w:rsidR="00040DAC" w:rsidRPr="00367094" w:rsidRDefault="00040DAC">
            <w:pPr>
              <w:spacing w:line="240" w:lineRule="auto"/>
              <w:ind w:left="175" w:hanging="175"/>
              <w:jc w:val="center"/>
              <w:rPr>
                <w:rFonts w:ascii="Browallia New" w:hAnsi="Browallia New" w:cs="Browallia New"/>
                <w:sz w:val="16"/>
                <w:szCs w:val="16"/>
                <w:cs/>
              </w:rPr>
            </w:pPr>
          </w:p>
        </w:tc>
        <w:tc>
          <w:tcPr>
            <w:tcW w:w="7159" w:type="dxa"/>
            <w:gridSpan w:val="14"/>
          </w:tcPr>
          <w:p w14:paraId="3A31326E" w14:textId="77777777" w:rsidR="00040DAC" w:rsidRPr="00367094" w:rsidRDefault="00040D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งบการเงินเฉพาะของบริษัท</w:t>
            </w:r>
          </w:p>
        </w:tc>
      </w:tr>
      <w:tr w:rsidR="00A46D73" w:rsidRPr="00367094" w14:paraId="12938904" w14:textId="77777777" w:rsidTr="00A52672">
        <w:trPr>
          <w:tblHeader/>
        </w:trPr>
        <w:tc>
          <w:tcPr>
            <w:tcW w:w="2544" w:type="dxa"/>
            <w:vAlign w:val="bottom"/>
          </w:tcPr>
          <w:p w14:paraId="20D06394" w14:textId="77777777" w:rsidR="00A46D73" w:rsidRPr="00367094" w:rsidRDefault="00A46D73">
            <w:pPr>
              <w:spacing w:line="240" w:lineRule="auto"/>
              <w:ind w:left="175" w:hanging="175"/>
              <w:jc w:val="center"/>
              <w:rPr>
                <w:rFonts w:ascii="Browallia New" w:hAnsi="Browallia New" w:cs="Browallia New"/>
                <w:sz w:val="16"/>
                <w:szCs w:val="16"/>
                <w:cs/>
              </w:rPr>
            </w:pPr>
          </w:p>
        </w:tc>
        <w:tc>
          <w:tcPr>
            <w:tcW w:w="1415" w:type="dxa"/>
            <w:gridSpan w:val="5"/>
            <w:vAlign w:val="bottom"/>
          </w:tcPr>
          <w:p w14:paraId="7588D9BD" w14:textId="77777777"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ทุนเรียกชำระแล้ว</w:t>
            </w:r>
          </w:p>
        </w:tc>
        <w:tc>
          <w:tcPr>
            <w:tcW w:w="1415" w:type="dxa"/>
            <w:gridSpan w:val="3"/>
            <w:vAlign w:val="bottom"/>
          </w:tcPr>
          <w:p w14:paraId="6452DB5E" w14:textId="77777777" w:rsidR="009500D6"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สัดส่วนเงินลงทุน</w:t>
            </w:r>
            <w:r w:rsidRPr="00367094">
              <w:rPr>
                <w:rFonts w:ascii="Browallia New" w:hAnsi="Browallia New" w:cs="Browallia New"/>
                <w:sz w:val="16"/>
                <w:szCs w:val="16"/>
              </w:rPr>
              <w:t xml:space="preserve"> </w:t>
            </w:r>
          </w:p>
          <w:p w14:paraId="1E16119C" w14:textId="3163FFA3"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(ร้อยละ)</w:t>
            </w:r>
          </w:p>
        </w:tc>
        <w:tc>
          <w:tcPr>
            <w:tcW w:w="1416" w:type="dxa"/>
            <w:gridSpan w:val="2"/>
            <w:vAlign w:val="bottom"/>
          </w:tcPr>
          <w:p w14:paraId="4FAE6184" w14:textId="5BB5F6A0"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367094">
              <w:rPr>
                <w:rFonts w:ascii="Browallia New" w:hAnsi="Browallia New" w:cs="Browallia New"/>
                <w:sz w:val="16"/>
                <w:szCs w:val="16"/>
                <w:cs/>
              </w:rPr>
              <w:t xml:space="preserve">สัดส่วนของหุ้นสามัญที่ถือโดยบริษัทย่อย </w:t>
            </w:r>
            <w:r w:rsidRPr="00367094">
              <w:rPr>
                <w:rFonts w:ascii="Browallia New" w:hAnsi="Browallia New" w:cs="Browallia New"/>
                <w:sz w:val="16"/>
                <w:szCs w:val="16"/>
              </w:rPr>
              <w:br/>
            </w:r>
            <w:r w:rsidRPr="00367094">
              <w:rPr>
                <w:rFonts w:ascii="Browallia New" w:hAnsi="Browallia New" w:cs="Browallia New"/>
                <w:sz w:val="16"/>
                <w:szCs w:val="16"/>
                <w:cs/>
              </w:rPr>
              <w:t>(ร้อยละ)</w:t>
            </w:r>
          </w:p>
        </w:tc>
        <w:tc>
          <w:tcPr>
            <w:tcW w:w="1433" w:type="dxa"/>
            <w:gridSpan w:val="2"/>
            <w:vAlign w:val="bottom"/>
          </w:tcPr>
          <w:p w14:paraId="6FDFE89B" w14:textId="77777777"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ราคาทุน</w:t>
            </w:r>
          </w:p>
        </w:tc>
        <w:tc>
          <w:tcPr>
            <w:tcW w:w="1480" w:type="dxa"/>
            <w:gridSpan w:val="2"/>
            <w:vAlign w:val="bottom"/>
          </w:tcPr>
          <w:p w14:paraId="7BEB7279" w14:textId="77777777" w:rsidR="00A46D73" w:rsidRPr="00367094"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cs/>
              </w:rPr>
              <w:t>เงินปันผล</w:t>
            </w:r>
          </w:p>
        </w:tc>
      </w:tr>
      <w:tr w:rsidR="008A28B5" w:rsidRPr="00367094" w14:paraId="69349822" w14:textId="77777777" w:rsidTr="00A52672">
        <w:trPr>
          <w:tblHeader/>
        </w:trPr>
        <w:tc>
          <w:tcPr>
            <w:tcW w:w="2544" w:type="dxa"/>
            <w:vAlign w:val="bottom"/>
          </w:tcPr>
          <w:p w14:paraId="40FC1813" w14:textId="77777777" w:rsidR="008A28B5" w:rsidRPr="00367094" w:rsidRDefault="008A28B5" w:rsidP="008A28B5">
            <w:pPr>
              <w:pBdr>
                <w:bottom w:val="single" w:sz="4" w:space="1" w:color="auto"/>
              </w:pBdr>
              <w:spacing w:line="240" w:lineRule="auto"/>
              <w:ind w:left="175" w:hanging="175"/>
              <w:jc w:val="center"/>
              <w:rPr>
                <w:rFonts w:ascii="Browallia New" w:hAnsi="Browallia New" w:cs="Browallia New"/>
                <w:sz w:val="16"/>
                <w:szCs w:val="16"/>
                <w:cs/>
              </w:rPr>
            </w:pPr>
            <w:r w:rsidRPr="00367094">
              <w:rPr>
                <w:rFonts w:ascii="Browallia New" w:hAnsi="Browallia New" w:cs="Browallia New"/>
                <w:sz w:val="16"/>
                <w:szCs w:val="16"/>
                <w:cs/>
              </w:rPr>
              <w:t>ชื่อบริษัทย่อย</w:t>
            </w:r>
          </w:p>
        </w:tc>
        <w:tc>
          <w:tcPr>
            <w:tcW w:w="707" w:type="dxa"/>
            <w:gridSpan w:val="2"/>
            <w:vAlign w:val="bottom"/>
          </w:tcPr>
          <w:p w14:paraId="01237B65" w14:textId="789D395E"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367094">
              <w:rPr>
                <w:rFonts w:ascii="Browallia New" w:hAnsi="Browallia New" w:cs="Browallia New"/>
                <w:sz w:val="16"/>
                <w:szCs w:val="16"/>
              </w:rPr>
              <w:t>30</w:t>
            </w:r>
            <w:r w:rsidRPr="00367094">
              <w:rPr>
                <w:rFonts w:ascii="Browallia New" w:hAnsi="Browallia New" w:cs="Browallia New"/>
                <w:sz w:val="16"/>
                <w:szCs w:val="16"/>
                <w:cs/>
              </w:rPr>
              <w:t xml:space="preserve"> </w:t>
            </w:r>
            <w:r>
              <w:rPr>
                <w:rFonts w:ascii="Browallia New" w:hAnsi="Browallia New" w:cs="Browallia New" w:hint="cs"/>
                <w:sz w:val="16"/>
                <w:szCs w:val="16"/>
                <w:cs/>
              </w:rPr>
              <w:t>ก</w:t>
            </w:r>
            <w:r w:rsidRPr="00367094">
              <w:rPr>
                <w:rFonts w:ascii="Browallia New" w:hAnsi="Browallia New" w:cs="Browallia New"/>
                <w:sz w:val="16"/>
                <w:szCs w:val="16"/>
                <w:cs/>
              </w:rPr>
              <w:t>.ย.</w:t>
            </w:r>
          </w:p>
          <w:p w14:paraId="22345E88" w14:textId="07195C36"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sidRPr="00367094">
              <w:rPr>
                <w:rFonts w:ascii="Browallia New" w:hAnsi="Browallia New" w:cs="Browallia New"/>
                <w:sz w:val="16"/>
                <w:szCs w:val="16"/>
              </w:rPr>
              <w:t>6</w:t>
            </w:r>
          </w:p>
        </w:tc>
        <w:tc>
          <w:tcPr>
            <w:tcW w:w="708" w:type="dxa"/>
            <w:gridSpan w:val="3"/>
            <w:vAlign w:val="bottom"/>
          </w:tcPr>
          <w:p w14:paraId="75FE0F84"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4E1B41C6" w14:textId="542C3234"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sidRPr="00367094">
              <w:rPr>
                <w:rFonts w:ascii="Browallia New" w:hAnsi="Browallia New" w:cs="Browallia New"/>
                <w:sz w:val="16"/>
                <w:szCs w:val="16"/>
              </w:rPr>
              <w:t>5</w:t>
            </w:r>
          </w:p>
        </w:tc>
        <w:tc>
          <w:tcPr>
            <w:tcW w:w="708" w:type="dxa"/>
            <w:gridSpan w:val="2"/>
            <w:vAlign w:val="bottom"/>
          </w:tcPr>
          <w:p w14:paraId="2BD69528"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367094">
              <w:rPr>
                <w:rFonts w:ascii="Browallia New" w:hAnsi="Browallia New" w:cs="Browallia New"/>
                <w:sz w:val="16"/>
                <w:szCs w:val="16"/>
              </w:rPr>
              <w:t>30</w:t>
            </w:r>
            <w:r w:rsidRPr="00367094">
              <w:rPr>
                <w:rFonts w:ascii="Browallia New" w:hAnsi="Browallia New" w:cs="Browallia New"/>
                <w:sz w:val="16"/>
                <w:szCs w:val="16"/>
                <w:cs/>
              </w:rPr>
              <w:t xml:space="preserve"> </w:t>
            </w:r>
            <w:r>
              <w:rPr>
                <w:rFonts w:ascii="Browallia New" w:hAnsi="Browallia New" w:cs="Browallia New" w:hint="cs"/>
                <w:sz w:val="16"/>
                <w:szCs w:val="16"/>
                <w:cs/>
              </w:rPr>
              <w:t>ก</w:t>
            </w:r>
            <w:r w:rsidRPr="00367094">
              <w:rPr>
                <w:rFonts w:ascii="Browallia New" w:hAnsi="Browallia New" w:cs="Browallia New"/>
                <w:sz w:val="16"/>
                <w:szCs w:val="16"/>
                <w:cs/>
              </w:rPr>
              <w:t>.ย.</w:t>
            </w:r>
          </w:p>
          <w:p w14:paraId="06B735E1" w14:textId="6224DE9E"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sidRPr="00367094">
              <w:rPr>
                <w:rFonts w:ascii="Browallia New" w:hAnsi="Browallia New" w:cs="Browallia New"/>
                <w:sz w:val="16"/>
                <w:szCs w:val="16"/>
              </w:rPr>
              <w:t>6</w:t>
            </w:r>
          </w:p>
        </w:tc>
        <w:tc>
          <w:tcPr>
            <w:tcW w:w="707" w:type="dxa"/>
            <w:vAlign w:val="bottom"/>
          </w:tcPr>
          <w:p w14:paraId="3A540D70"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3D9AB043" w14:textId="089AA23A"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sidRPr="00367094">
              <w:rPr>
                <w:rFonts w:ascii="Browallia New" w:hAnsi="Browallia New" w:cs="Browallia New"/>
                <w:sz w:val="16"/>
                <w:szCs w:val="16"/>
              </w:rPr>
              <w:t>5</w:t>
            </w:r>
          </w:p>
        </w:tc>
        <w:tc>
          <w:tcPr>
            <w:tcW w:w="708" w:type="dxa"/>
            <w:vAlign w:val="bottom"/>
          </w:tcPr>
          <w:p w14:paraId="047B4F9F"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367094">
              <w:rPr>
                <w:rFonts w:ascii="Browallia New" w:hAnsi="Browallia New" w:cs="Browallia New"/>
                <w:sz w:val="16"/>
                <w:szCs w:val="16"/>
              </w:rPr>
              <w:t>30</w:t>
            </w:r>
            <w:r w:rsidRPr="00367094">
              <w:rPr>
                <w:rFonts w:ascii="Browallia New" w:hAnsi="Browallia New" w:cs="Browallia New"/>
                <w:sz w:val="16"/>
                <w:szCs w:val="16"/>
                <w:cs/>
              </w:rPr>
              <w:t xml:space="preserve"> </w:t>
            </w:r>
            <w:r>
              <w:rPr>
                <w:rFonts w:ascii="Browallia New" w:hAnsi="Browallia New" w:cs="Browallia New" w:hint="cs"/>
                <w:sz w:val="16"/>
                <w:szCs w:val="16"/>
                <w:cs/>
              </w:rPr>
              <w:t>ก</w:t>
            </w:r>
            <w:r w:rsidRPr="00367094">
              <w:rPr>
                <w:rFonts w:ascii="Browallia New" w:hAnsi="Browallia New" w:cs="Browallia New"/>
                <w:sz w:val="16"/>
                <w:szCs w:val="16"/>
                <w:cs/>
              </w:rPr>
              <w:t>.ย.</w:t>
            </w:r>
          </w:p>
          <w:p w14:paraId="7268C4AA" w14:textId="09AA28C8"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sidRPr="00367094">
              <w:rPr>
                <w:rFonts w:ascii="Browallia New" w:hAnsi="Browallia New" w:cs="Browallia New"/>
                <w:sz w:val="16"/>
                <w:szCs w:val="16"/>
              </w:rPr>
              <w:t>6</w:t>
            </w:r>
          </w:p>
        </w:tc>
        <w:tc>
          <w:tcPr>
            <w:tcW w:w="708" w:type="dxa"/>
            <w:vAlign w:val="bottom"/>
          </w:tcPr>
          <w:p w14:paraId="2382089E"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384DB527" w14:textId="6AD5EF18"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sidRPr="00367094">
              <w:rPr>
                <w:rFonts w:ascii="Browallia New" w:hAnsi="Browallia New" w:cs="Browallia New"/>
                <w:sz w:val="16"/>
                <w:szCs w:val="16"/>
              </w:rPr>
              <w:t>5</w:t>
            </w:r>
          </w:p>
        </w:tc>
        <w:tc>
          <w:tcPr>
            <w:tcW w:w="726" w:type="dxa"/>
            <w:vAlign w:val="bottom"/>
          </w:tcPr>
          <w:p w14:paraId="200AAD1A"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367094">
              <w:rPr>
                <w:rFonts w:ascii="Browallia New" w:hAnsi="Browallia New" w:cs="Browallia New"/>
                <w:sz w:val="16"/>
                <w:szCs w:val="16"/>
              </w:rPr>
              <w:t>30</w:t>
            </w:r>
            <w:r w:rsidRPr="00367094">
              <w:rPr>
                <w:rFonts w:ascii="Browallia New" w:hAnsi="Browallia New" w:cs="Browallia New"/>
                <w:sz w:val="16"/>
                <w:szCs w:val="16"/>
                <w:cs/>
              </w:rPr>
              <w:t xml:space="preserve"> </w:t>
            </w:r>
            <w:r>
              <w:rPr>
                <w:rFonts w:ascii="Browallia New" w:hAnsi="Browallia New" w:cs="Browallia New" w:hint="cs"/>
                <w:sz w:val="16"/>
                <w:szCs w:val="16"/>
                <w:cs/>
              </w:rPr>
              <w:t>ก</w:t>
            </w:r>
            <w:r w:rsidRPr="00367094">
              <w:rPr>
                <w:rFonts w:ascii="Browallia New" w:hAnsi="Browallia New" w:cs="Browallia New"/>
                <w:sz w:val="16"/>
                <w:szCs w:val="16"/>
                <w:cs/>
              </w:rPr>
              <w:t>.ย.</w:t>
            </w:r>
          </w:p>
          <w:p w14:paraId="182B7BB4" w14:textId="549F839A"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sidRPr="00367094">
              <w:rPr>
                <w:rFonts w:ascii="Browallia New" w:hAnsi="Browallia New" w:cs="Browallia New"/>
                <w:sz w:val="16"/>
                <w:szCs w:val="16"/>
              </w:rPr>
              <w:t>6</w:t>
            </w:r>
          </w:p>
        </w:tc>
        <w:tc>
          <w:tcPr>
            <w:tcW w:w="707" w:type="dxa"/>
            <w:vAlign w:val="bottom"/>
          </w:tcPr>
          <w:p w14:paraId="0EF33FAB"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57355665" w14:textId="08A3ABF9"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sidRPr="00367094">
              <w:rPr>
                <w:rFonts w:ascii="Browallia New" w:hAnsi="Browallia New" w:cs="Browallia New"/>
                <w:sz w:val="16"/>
                <w:szCs w:val="16"/>
              </w:rPr>
              <w:t>5</w:t>
            </w:r>
          </w:p>
        </w:tc>
        <w:tc>
          <w:tcPr>
            <w:tcW w:w="708" w:type="dxa"/>
            <w:vAlign w:val="bottom"/>
          </w:tcPr>
          <w:p w14:paraId="017C9688"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367094">
              <w:rPr>
                <w:rFonts w:ascii="Browallia New" w:hAnsi="Browallia New" w:cs="Browallia New"/>
                <w:sz w:val="16"/>
                <w:szCs w:val="16"/>
              </w:rPr>
              <w:t>30</w:t>
            </w:r>
            <w:r w:rsidRPr="00367094">
              <w:rPr>
                <w:rFonts w:ascii="Browallia New" w:hAnsi="Browallia New" w:cs="Browallia New"/>
                <w:sz w:val="16"/>
                <w:szCs w:val="16"/>
                <w:cs/>
              </w:rPr>
              <w:t xml:space="preserve"> </w:t>
            </w:r>
            <w:r>
              <w:rPr>
                <w:rFonts w:ascii="Browallia New" w:hAnsi="Browallia New" w:cs="Browallia New" w:hint="cs"/>
                <w:sz w:val="16"/>
                <w:szCs w:val="16"/>
                <w:cs/>
              </w:rPr>
              <w:t>ก</w:t>
            </w:r>
            <w:r w:rsidRPr="00367094">
              <w:rPr>
                <w:rFonts w:ascii="Browallia New" w:hAnsi="Browallia New" w:cs="Browallia New"/>
                <w:sz w:val="16"/>
                <w:szCs w:val="16"/>
                <w:cs/>
              </w:rPr>
              <w:t>.ย.</w:t>
            </w:r>
          </w:p>
          <w:p w14:paraId="34404EC3" w14:textId="23A7846C"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256</w:t>
            </w:r>
            <w:r w:rsidRPr="00367094">
              <w:rPr>
                <w:rFonts w:ascii="Browallia New" w:hAnsi="Browallia New" w:cs="Browallia New"/>
                <w:sz w:val="16"/>
                <w:szCs w:val="16"/>
              </w:rPr>
              <w:t>6</w:t>
            </w:r>
          </w:p>
        </w:tc>
        <w:tc>
          <w:tcPr>
            <w:tcW w:w="772" w:type="dxa"/>
            <w:vAlign w:val="bottom"/>
          </w:tcPr>
          <w:p w14:paraId="0BACE582" w14:textId="77777777"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367094">
              <w:rPr>
                <w:rFonts w:ascii="Browallia New" w:hAnsi="Browallia New" w:cs="Browallia New"/>
                <w:sz w:val="16"/>
                <w:szCs w:val="16"/>
                <w:lang w:val="en-GB"/>
              </w:rPr>
              <w:t>31</w:t>
            </w:r>
            <w:r w:rsidRPr="00367094">
              <w:rPr>
                <w:rFonts w:ascii="Browallia New" w:hAnsi="Browallia New" w:cs="Browallia New"/>
                <w:sz w:val="16"/>
                <w:szCs w:val="16"/>
                <w:cs/>
                <w:lang w:val="en-GB"/>
              </w:rPr>
              <w:t xml:space="preserve"> ธ.ค.</w:t>
            </w:r>
          </w:p>
          <w:p w14:paraId="221A622A" w14:textId="199CB2DF" w:rsidR="008A28B5" w:rsidRPr="00367094" w:rsidRDefault="008A28B5" w:rsidP="008A28B5">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367094">
              <w:rPr>
                <w:rFonts w:ascii="Browallia New" w:hAnsi="Browallia New" w:cs="Browallia New"/>
                <w:sz w:val="16"/>
                <w:szCs w:val="16"/>
                <w:lang w:val="en-GB"/>
              </w:rPr>
              <w:t>256</w:t>
            </w:r>
            <w:r w:rsidRPr="00367094">
              <w:rPr>
                <w:rFonts w:ascii="Browallia New" w:hAnsi="Browallia New" w:cs="Browallia New"/>
                <w:sz w:val="16"/>
                <w:szCs w:val="16"/>
              </w:rPr>
              <w:t>5</w:t>
            </w:r>
          </w:p>
        </w:tc>
      </w:tr>
      <w:tr w:rsidR="00A46D73" w:rsidRPr="00367094" w14:paraId="7B6290AF" w14:textId="77777777" w:rsidTr="00A52672">
        <w:trPr>
          <w:trHeight w:val="252"/>
          <w:tblHeader/>
        </w:trPr>
        <w:tc>
          <w:tcPr>
            <w:tcW w:w="2544" w:type="dxa"/>
            <w:vAlign w:val="bottom"/>
          </w:tcPr>
          <w:p w14:paraId="21BD3701" w14:textId="77777777" w:rsidR="00A46D73" w:rsidRPr="00367094"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gridSpan w:val="2"/>
            <w:vAlign w:val="bottom"/>
          </w:tcPr>
          <w:p w14:paraId="72F3F55B" w14:textId="77777777" w:rsidR="00A46D73" w:rsidRPr="00367094"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3"/>
            <w:vAlign w:val="bottom"/>
          </w:tcPr>
          <w:p w14:paraId="141895A7" w14:textId="77777777" w:rsidR="00A46D73" w:rsidRPr="00367094"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2"/>
            <w:vAlign w:val="bottom"/>
          </w:tcPr>
          <w:p w14:paraId="0E31E93C" w14:textId="77777777" w:rsidR="00A46D73" w:rsidRPr="00367094"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2BCD53CD" w14:textId="77777777" w:rsidR="00A46D73" w:rsidRPr="00367094"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tcPr>
          <w:p w14:paraId="7F14B15E"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57E55171"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13724447"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vAlign w:val="bottom"/>
          </w:tcPr>
          <w:p w14:paraId="21B224AC"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4A359BE5"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2" w:type="dxa"/>
          </w:tcPr>
          <w:p w14:paraId="05AA8FFD" w14:textId="77777777" w:rsidR="00A46D73" w:rsidRPr="00367094"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471008" w:rsidRPr="00367094" w14:paraId="58E515BB" w14:textId="77777777">
        <w:tc>
          <w:tcPr>
            <w:tcW w:w="2544" w:type="dxa"/>
            <w:vAlign w:val="bottom"/>
          </w:tcPr>
          <w:p w14:paraId="0F55771F" w14:textId="77777777" w:rsidR="00471008" w:rsidRPr="00367094" w:rsidRDefault="00471008" w:rsidP="00471008">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ลิสซิ่ง</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r w:rsidRPr="00367094">
              <w:rPr>
                <w:rFonts w:ascii="Browallia New" w:hAnsi="Browallia New" w:cs="Browallia New"/>
                <w:sz w:val="16"/>
                <w:szCs w:val="16"/>
              </w:rPr>
              <w:t xml:space="preserve"> </w:t>
            </w:r>
            <w:r w:rsidRPr="00367094">
              <w:rPr>
                <w:rFonts w:ascii="Browallia New" w:hAnsi="Browallia New" w:cs="Browallia New"/>
                <w:sz w:val="16"/>
                <w:szCs w:val="16"/>
                <w:cs/>
              </w:rPr>
              <w:t>(มหาชน)</w:t>
            </w:r>
          </w:p>
        </w:tc>
        <w:tc>
          <w:tcPr>
            <w:tcW w:w="707" w:type="dxa"/>
            <w:gridSpan w:val="2"/>
            <w:vAlign w:val="bottom"/>
          </w:tcPr>
          <w:p w14:paraId="5CC7A951" w14:textId="069993FD" w:rsidR="00471008" w:rsidRPr="00367094" w:rsidRDefault="00312F6C"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Pr>
                <w:rFonts w:ascii="Browallia New" w:hAnsi="Browallia New" w:cs="Browallia New"/>
                <w:sz w:val="16"/>
                <w:szCs w:val="16"/>
              </w:rPr>
              <w:t>532</w:t>
            </w:r>
            <w:r w:rsidR="004D7BBC">
              <w:rPr>
                <w:rFonts w:ascii="Browallia New" w:hAnsi="Browallia New" w:cs="Browallia New"/>
                <w:sz w:val="16"/>
                <w:szCs w:val="16"/>
              </w:rPr>
              <w:t>,399</w:t>
            </w:r>
          </w:p>
        </w:tc>
        <w:tc>
          <w:tcPr>
            <w:tcW w:w="708" w:type="dxa"/>
            <w:gridSpan w:val="3"/>
            <w:vAlign w:val="bottom"/>
          </w:tcPr>
          <w:p w14:paraId="72B76615" w14:textId="188D2D9F"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532,399</w:t>
            </w:r>
          </w:p>
        </w:tc>
        <w:tc>
          <w:tcPr>
            <w:tcW w:w="708" w:type="dxa"/>
            <w:gridSpan w:val="2"/>
            <w:vAlign w:val="bottom"/>
          </w:tcPr>
          <w:p w14:paraId="00D435C9" w14:textId="6B95E195"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46.98</w:t>
            </w:r>
          </w:p>
        </w:tc>
        <w:tc>
          <w:tcPr>
            <w:tcW w:w="707" w:type="dxa"/>
            <w:vAlign w:val="bottom"/>
          </w:tcPr>
          <w:p w14:paraId="682000C3" w14:textId="1300EC66"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46.98</w:t>
            </w:r>
          </w:p>
        </w:tc>
        <w:tc>
          <w:tcPr>
            <w:tcW w:w="708" w:type="dxa"/>
          </w:tcPr>
          <w:p w14:paraId="2ECA2124" w14:textId="0CD2DF82"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1B664164"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3CE74E9A" w14:textId="5FE9D056"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281,864</w:t>
            </w:r>
          </w:p>
        </w:tc>
        <w:tc>
          <w:tcPr>
            <w:tcW w:w="707" w:type="dxa"/>
            <w:vAlign w:val="bottom"/>
          </w:tcPr>
          <w:p w14:paraId="10BF4968" w14:textId="3498AFE9"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281,864</w:t>
            </w:r>
          </w:p>
        </w:tc>
        <w:tc>
          <w:tcPr>
            <w:tcW w:w="708" w:type="dxa"/>
            <w:vAlign w:val="bottom"/>
          </w:tcPr>
          <w:p w14:paraId="156FDDFF" w14:textId="453872DC" w:rsidR="00471008" w:rsidRPr="00367094" w:rsidRDefault="009C1BC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72" w:type="dxa"/>
            <w:vAlign w:val="bottom"/>
          </w:tcPr>
          <w:p w14:paraId="7FA4307D" w14:textId="559C9ED0"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2D70BBCD" w14:textId="77777777">
        <w:tc>
          <w:tcPr>
            <w:tcW w:w="2544" w:type="dxa"/>
            <w:vAlign w:val="center"/>
          </w:tcPr>
          <w:p w14:paraId="677F9D8B"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พร็อพเพอร์ตี้</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5CBCBF1" w14:textId="3DC291CF"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1,000,000</w:t>
            </w:r>
          </w:p>
        </w:tc>
        <w:tc>
          <w:tcPr>
            <w:tcW w:w="708" w:type="dxa"/>
            <w:gridSpan w:val="3"/>
            <w:vAlign w:val="bottom"/>
          </w:tcPr>
          <w:p w14:paraId="165BAC5A" w14:textId="7B1BDD2A"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1,000,000</w:t>
            </w:r>
          </w:p>
        </w:tc>
        <w:tc>
          <w:tcPr>
            <w:tcW w:w="708" w:type="dxa"/>
            <w:gridSpan w:val="2"/>
            <w:vAlign w:val="bottom"/>
          </w:tcPr>
          <w:p w14:paraId="55EFBD54" w14:textId="6FFBF275"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7" w:type="dxa"/>
            <w:vAlign w:val="bottom"/>
          </w:tcPr>
          <w:p w14:paraId="693F280A" w14:textId="2579C545"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36EFF062" w14:textId="10D53A66"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2DE5B6E5"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60A63A1E" w14:textId="27EA62F6"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1,013,733</w:t>
            </w:r>
          </w:p>
        </w:tc>
        <w:tc>
          <w:tcPr>
            <w:tcW w:w="707" w:type="dxa"/>
            <w:vAlign w:val="bottom"/>
          </w:tcPr>
          <w:p w14:paraId="64108350" w14:textId="60A15CF4"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1,013,733</w:t>
            </w:r>
          </w:p>
        </w:tc>
        <w:tc>
          <w:tcPr>
            <w:tcW w:w="708" w:type="dxa"/>
            <w:vAlign w:val="bottom"/>
          </w:tcPr>
          <w:p w14:paraId="688A7BE9" w14:textId="219B389E" w:rsidR="00471008" w:rsidRPr="00367094" w:rsidRDefault="009C1BC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72" w:type="dxa"/>
            <w:vAlign w:val="bottom"/>
          </w:tcPr>
          <w:p w14:paraId="23C09068" w14:textId="74857510"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0D26ACCE" w14:textId="77777777">
        <w:tc>
          <w:tcPr>
            <w:tcW w:w="2544" w:type="dxa"/>
            <w:vAlign w:val="center"/>
          </w:tcPr>
          <w:p w14:paraId="58E16F07"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ท็อป</w:t>
            </w:r>
            <w:r w:rsidRPr="00367094">
              <w:rPr>
                <w:rFonts w:ascii="Browallia New" w:hAnsi="Browallia New" w:cs="Browallia New"/>
                <w:sz w:val="16"/>
                <w:szCs w:val="16"/>
              </w:rPr>
              <w:t xml:space="preserve"> </w:t>
            </w:r>
            <w:r w:rsidRPr="00367094">
              <w:rPr>
                <w:rFonts w:ascii="Browallia New" w:hAnsi="Browallia New" w:cs="Browallia New"/>
                <w:sz w:val="16"/>
                <w:szCs w:val="16"/>
                <w:cs/>
              </w:rPr>
              <w:t>เอลลิเม็นทส</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5B6D4B4A" w14:textId="6C60854B"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150,000</w:t>
            </w:r>
          </w:p>
        </w:tc>
        <w:tc>
          <w:tcPr>
            <w:tcW w:w="708" w:type="dxa"/>
            <w:gridSpan w:val="3"/>
            <w:vAlign w:val="bottom"/>
          </w:tcPr>
          <w:p w14:paraId="0AEE375E" w14:textId="77007B22"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150,000</w:t>
            </w:r>
          </w:p>
        </w:tc>
        <w:tc>
          <w:tcPr>
            <w:tcW w:w="708" w:type="dxa"/>
            <w:gridSpan w:val="2"/>
            <w:vAlign w:val="bottom"/>
          </w:tcPr>
          <w:p w14:paraId="6FCED0AF" w14:textId="2F9170E9"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7" w:type="dxa"/>
            <w:vAlign w:val="bottom"/>
          </w:tcPr>
          <w:p w14:paraId="6C28CAF9" w14:textId="4B91B518"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73FFA6F8" w14:textId="5F2E090F"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31B56351"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16AFF192" w14:textId="65E34A89"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149,988</w:t>
            </w:r>
          </w:p>
        </w:tc>
        <w:tc>
          <w:tcPr>
            <w:tcW w:w="707" w:type="dxa"/>
            <w:vAlign w:val="bottom"/>
          </w:tcPr>
          <w:p w14:paraId="76D32B07" w14:textId="2977D848"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149,988</w:t>
            </w:r>
          </w:p>
        </w:tc>
        <w:tc>
          <w:tcPr>
            <w:tcW w:w="708" w:type="dxa"/>
            <w:vAlign w:val="bottom"/>
          </w:tcPr>
          <w:p w14:paraId="1E26A634" w14:textId="5AD7BEF1" w:rsidR="00471008" w:rsidRPr="00367094" w:rsidRDefault="009C1BC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72" w:type="dxa"/>
            <w:vAlign w:val="bottom"/>
          </w:tcPr>
          <w:p w14:paraId="4BC2D9B4" w14:textId="3EE8EF68"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458F9630" w14:textId="77777777">
        <w:tc>
          <w:tcPr>
            <w:tcW w:w="2544" w:type="dxa"/>
            <w:vAlign w:val="center"/>
          </w:tcPr>
          <w:p w14:paraId="1FC00938"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แอด</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52E6D88" w14:textId="4DE678F2"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175,000</w:t>
            </w:r>
          </w:p>
        </w:tc>
        <w:tc>
          <w:tcPr>
            <w:tcW w:w="708" w:type="dxa"/>
            <w:gridSpan w:val="3"/>
            <w:vAlign w:val="bottom"/>
          </w:tcPr>
          <w:p w14:paraId="012CB920" w14:textId="6880B053"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175,000</w:t>
            </w:r>
          </w:p>
        </w:tc>
        <w:tc>
          <w:tcPr>
            <w:tcW w:w="708" w:type="dxa"/>
            <w:gridSpan w:val="2"/>
            <w:vAlign w:val="bottom"/>
          </w:tcPr>
          <w:p w14:paraId="2BC6B560" w14:textId="79A55E9A"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7" w:type="dxa"/>
            <w:vAlign w:val="bottom"/>
          </w:tcPr>
          <w:p w14:paraId="0128F8ED" w14:textId="2FDD2912"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1BE23AEF" w14:textId="041E7286"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50FB9FB4"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602AA4EA" w14:textId="5BAF5B6F"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175,000</w:t>
            </w:r>
          </w:p>
        </w:tc>
        <w:tc>
          <w:tcPr>
            <w:tcW w:w="707" w:type="dxa"/>
            <w:vAlign w:val="bottom"/>
          </w:tcPr>
          <w:p w14:paraId="5F058DC2" w14:textId="75B0FB40"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175,000</w:t>
            </w:r>
          </w:p>
        </w:tc>
        <w:tc>
          <w:tcPr>
            <w:tcW w:w="708" w:type="dxa"/>
            <w:vAlign w:val="bottom"/>
          </w:tcPr>
          <w:p w14:paraId="731C22C4" w14:textId="21C51093" w:rsidR="00471008" w:rsidRPr="00367094" w:rsidRDefault="009C1BC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72" w:type="dxa"/>
            <w:vAlign w:val="bottom"/>
          </w:tcPr>
          <w:p w14:paraId="196EAA7F" w14:textId="093547B8"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1D52F626" w14:textId="77777777" w:rsidTr="00A52672">
        <w:tc>
          <w:tcPr>
            <w:tcW w:w="2544" w:type="dxa"/>
            <w:vAlign w:val="center"/>
          </w:tcPr>
          <w:p w14:paraId="3081974A"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โฮเทล</w:t>
            </w:r>
            <w:r w:rsidRPr="00367094">
              <w:rPr>
                <w:rFonts w:ascii="Browallia New" w:hAnsi="Browallia New" w:cs="Browallia New"/>
                <w:sz w:val="16"/>
                <w:szCs w:val="16"/>
              </w:rPr>
              <w:t xml:space="preserve"> </w:t>
            </w:r>
            <w:r w:rsidRPr="00367094">
              <w:rPr>
                <w:rFonts w:ascii="Browallia New" w:hAnsi="Browallia New" w:cs="Browallia New"/>
                <w:sz w:val="16"/>
                <w:szCs w:val="16"/>
                <w:cs/>
              </w:rPr>
              <w:t>แอนด์</w:t>
            </w:r>
            <w:r w:rsidRPr="00367094">
              <w:rPr>
                <w:rFonts w:ascii="Browallia New" w:hAnsi="Browallia New" w:cs="Browallia New"/>
                <w:sz w:val="16"/>
                <w:szCs w:val="16"/>
              </w:rPr>
              <w:t xml:space="preserve"> </w:t>
            </w:r>
            <w:r w:rsidRPr="00367094">
              <w:rPr>
                <w:rFonts w:ascii="Browallia New" w:hAnsi="Browallia New" w:cs="Browallia New"/>
                <w:sz w:val="16"/>
                <w:szCs w:val="16"/>
                <w:cs/>
              </w:rPr>
              <w:t>รีสอร์ท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7695C247" w14:textId="1DBAA891"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211,200</w:t>
            </w:r>
          </w:p>
        </w:tc>
        <w:tc>
          <w:tcPr>
            <w:tcW w:w="708" w:type="dxa"/>
            <w:gridSpan w:val="3"/>
            <w:vAlign w:val="bottom"/>
          </w:tcPr>
          <w:p w14:paraId="6A4B1A2C" w14:textId="2BF94C6D"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211,200</w:t>
            </w:r>
          </w:p>
        </w:tc>
        <w:tc>
          <w:tcPr>
            <w:tcW w:w="708" w:type="dxa"/>
            <w:gridSpan w:val="2"/>
            <w:vAlign w:val="bottom"/>
          </w:tcPr>
          <w:p w14:paraId="5E37F7E7" w14:textId="582B307B"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7" w:type="dxa"/>
            <w:vAlign w:val="bottom"/>
          </w:tcPr>
          <w:p w14:paraId="242E44AB" w14:textId="527D58BA"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1E0D0F3E" w14:textId="1F1C2BA4"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760E7D0F"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24E0A9DA" w14:textId="7153A037"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208,099</w:t>
            </w:r>
          </w:p>
        </w:tc>
        <w:tc>
          <w:tcPr>
            <w:tcW w:w="707" w:type="dxa"/>
            <w:vAlign w:val="bottom"/>
          </w:tcPr>
          <w:p w14:paraId="59E0DE58" w14:textId="21A3AFD3" w:rsidR="00471008" w:rsidRPr="00367094" w:rsidRDefault="00471008" w:rsidP="0047100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208,099</w:t>
            </w:r>
          </w:p>
        </w:tc>
        <w:tc>
          <w:tcPr>
            <w:tcW w:w="708" w:type="dxa"/>
          </w:tcPr>
          <w:p w14:paraId="22BEC11E" w14:textId="69912170" w:rsidR="00471008" w:rsidRPr="00367094" w:rsidRDefault="00D27EE9"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72" w:type="dxa"/>
            <w:vAlign w:val="bottom"/>
          </w:tcPr>
          <w:p w14:paraId="0B036C00" w14:textId="5C0D16A3"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10,080</w:t>
            </w:r>
          </w:p>
        </w:tc>
      </w:tr>
      <w:tr w:rsidR="00471008" w:rsidRPr="00367094" w14:paraId="0854D7DE" w14:textId="77777777" w:rsidTr="00A52672">
        <w:tc>
          <w:tcPr>
            <w:tcW w:w="2544" w:type="dxa"/>
          </w:tcPr>
          <w:p w14:paraId="12B9C17C"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เดอะ</w:t>
            </w:r>
            <w:r w:rsidRPr="00367094">
              <w:rPr>
                <w:rFonts w:ascii="Browallia New" w:hAnsi="Browallia New" w:cs="Browallia New"/>
                <w:sz w:val="16"/>
                <w:szCs w:val="16"/>
              </w:rPr>
              <w:t xml:space="preserve"> </w:t>
            </w:r>
            <w:r w:rsidRPr="00367094">
              <w:rPr>
                <w:rFonts w:ascii="Browallia New" w:hAnsi="Browallia New" w:cs="Browallia New"/>
                <w:sz w:val="16"/>
                <w:szCs w:val="16"/>
                <w:cs/>
              </w:rPr>
              <w:t>รีทรีท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หัวหิน</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7B4075EE" w14:textId="1CE1958D"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850,000</w:t>
            </w:r>
          </w:p>
        </w:tc>
        <w:tc>
          <w:tcPr>
            <w:tcW w:w="708" w:type="dxa"/>
            <w:gridSpan w:val="3"/>
            <w:vAlign w:val="bottom"/>
          </w:tcPr>
          <w:p w14:paraId="72F91B07" w14:textId="15F5B722"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850,000</w:t>
            </w:r>
          </w:p>
        </w:tc>
        <w:tc>
          <w:tcPr>
            <w:tcW w:w="708" w:type="dxa"/>
            <w:gridSpan w:val="2"/>
            <w:vAlign w:val="bottom"/>
          </w:tcPr>
          <w:p w14:paraId="598EC737" w14:textId="0BEFC650"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99.99</w:t>
            </w:r>
          </w:p>
        </w:tc>
        <w:tc>
          <w:tcPr>
            <w:tcW w:w="707" w:type="dxa"/>
            <w:vAlign w:val="bottom"/>
          </w:tcPr>
          <w:p w14:paraId="557D6391" w14:textId="2DC1B276"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99.99</w:t>
            </w:r>
          </w:p>
        </w:tc>
        <w:tc>
          <w:tcPr>
            <w:tcW w:w="708" w:type="dxa"/>
          </w:tcPr>
          <w:p w14:paraId="4661A2AB" w14:textId="16C2E575"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2AAA50AA"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62E55BBA" w14:textId="30365797"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860,337</w:t>
            </w:r>
          </w:p>
        </w:tc>
        <w:tc>
          <w:tcPr>
            <w:tcW w:w="707" w:type="dxa"/>
            <w:vAlign w:val="bottom"/>
          </w:tcPr>
          <w:p w14:paraId="13FCE3D6" w14:textId="1F9D08F2"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860,337</w:t>
            </w:r>
          </w:p>
        </w:tc>
        <w:tc>
          <w:tcPr>
            <w:tcW w:w="708" w:type="dxa"/>
          </w:tcPr>
          <w:p w14:paraId="67BD467B" w14:textId="5394E5EB"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6345D04C" w14:textId="7D2A5F46"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2C61E3" w:rsidRPr="00367094" w14:paraId="60F186C5" w14:textId="77777777">
        <w:tc>
          <w:tcPr>
            <w:tcW w:w="2544" w:type="dxa"/>
          </w:tcPr>
          <w:p w14:paraId="39EA1479" w14:textId="77777777" w:rsidR="002C61E3" w:rsidRPr="00367094" w:rsidRDefault="002C61E3" w:rsidP="002C61E3">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(ลาว)</w:t>
            </w:r>
            <w:r w:rsidRPr="00367094">
              <w:rPr>
                <w:rFonts w:ascii="Browallia New" w:hAnsi="Browallia New" w:cs="Browallia New"/>
                <w:sz w:val="16"/>
                <w:szCs w:val="16"/>
              </w:rPr>
              <w:t xml:space="preserve"> </w:t>
            </w:r>
            <w:r w:rsidRPr="00367094">
              <w:rPr>
                <w:rFonts w:ascii="Browallia New" w:hAnsi="Browallia New" w:cs="Browallia New"/>
                <w:sz w:val="16"/>
                <w:szCs w:val="16"/>
                <w:cs/>
              </w:rPr>
              <w:t>เช่าสินเชื่อ</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642041F8" w14:textId="1532F1A8" w:rsidR="002C61E3" w:rsidRPr="00367094" w:rsidRDefault="00A52672"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53,678</w:t>
            </w:r>
          </w:p>
        </w:tc>
        <w:tc>
          <w:tcPr>
            <w:tcW w:w="708" w:type="dxa"/>
            <w:gridSpan w:val="3"/>
            <w:vAlign w:val="bottom"/>
          </w:tcPr>
          <w:p w14:paraId="448FA308" w14:textId="0E7F5C69" w:rsidR="002C61E3" w:rsidRPr="00367094"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53,678</w:t>
            </w:r>
          </w:p>
        </w:tc>
        <w:tc>
          <w:tcPr>
            <w:tcW w:w="708" w:type="dxa"/>
            <w:gridSpan w:val="2"/>
            <w:vAlign w:val="bottom"/>
          </w:tcPr>
          <w:p w14:paraId="556E3EE0" w14:textId="0897A68F" w:rsidR="002C61E3" w:rsidRPr="00367094" w:rsidRDefault="00A3201E"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60.00</w:t>
            </w:r>
          </w:p>
        </w:tc>
        <w:tc>
          <w:tcPr>
            <w:tcW w:w="707" w:type="dxa"/>
            <w:vAlign w:val="bottom"/>
          </w:tcPr>
          <w:p w14:paraId="016EF078" w14:textId="7AE81901"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60.00</w:t>
            </w:r>
          </w:p>
        </w:tc>
        <w:tc>
          <w:tcPr>
            <w:tcW w:w="708" w:type="dxa"/>
          </w:tcPr>
          <w:p w14:paraId="180BDDF3" w14:textId="4DE979CB" w:rsidR="002C61E3" w:rsidRPr="00367094" w:rsidRDefault="00FB6ECF"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1A4E6928" w14:textId="77777777" w:rsidR="002C61E3" w:rsidRPr="00367094"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4D24D326" w14:textId="2FCB0E34" w:rsidR="002C61E3" w:rsidRPr="00367094" w:rsidRDefault="00A4451F"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32,207</w:t>
            </w:r>
          </w:p>
        </w:tc>
        <w:tc>
          <w:tcPr>
            <w:tcW w:w="707" w:type="dxa"/>
            <w:vAlign w:val="bottom"/>
          </w:tcPr>
          <w:p w14:paraId="18C53010" w14:textId="666CF6D7" w:rsidR="002C61E3" w:rsidRPr="00367094"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32,207</w:t>
            </w:r>
          </w:p>
        </w:tc>
        <w:tc>
          <w:tcPr>
            <w:tcW w:w="708" w:type="dxa"/>
          </w:tcPr>
          <w:p w14:paraId="5FD18A1C" w14:textId="4912E928" w:rsidR="002C61E3" w:rsidRPr="00367094" w:rsidRDefault="00D27EE9"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30,000</w:t>
            </w:r>
          </w:p>
        </w:tc>
        <w:tc>
          <w:tcPr>
            <w:tcW w:w="772" w:type="dxa"/>
            <w:vAlign w:val="bottom"/>
          </w:tcPr>
          <w:p w14:paraId="04AC4C23" w14:textId="5D960E7E" w:rsidR="002C61E3" w:rsidRPr="00367094"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37,200</w:t>
            </w:r>
          </w:p>
        </w:tc>
      </w:tr>
      <w:tr w:rsidR="00471008" w:rsidRPr="00367094" w14:paraId="1406DA19" w14:textId="77777777" w:rsidTr="00A52672">
        <w:tc>
          <w:tcPr>
            <w:tcW w:w="2544" w:type="dxa"/>
          </w:tcPr>
          <w:p w14:paraId="2CCC2C47"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ดิเวลลอปเม้นท์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FCB6B2C" w14:textId="5E6D6CAE"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210,000</w:t>
            </w:r>
          </w:p>
        </w:tc>
        <w:tc>
          <w:tcPr>
            <w:tcW w:w="708" w:type="dxa"/>
            <w:gridSpan w:val="3"/>
            <w:vAlign w:val="bottom"/>
          </w:tcPr>
          <w:p w14:paraId="29DB467C" w14:textId="4708DF71"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210,000</w:t>
            </w:r>
          </w:p>
        </w:tc>
        <w:tc>
          <w:tcPr>
            <w:tcW w:w="708" w:type="dxa"/>
            <w:gridSpan w:val="2"/>
            <w:vAlign w:val="bottom"/>
          </w:tcPr>
          <w:p w14:paraId="5C2BD22B" w14:textId="3CDD77F8"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80.00</w:t>
            </w:r>
          </w:p>
        </w:tc>
        <w:tc>
          <w:tcPr>
            <w:tcW w:w="707" w:type="dxa"/>
            <w:vAlign w:val="bottom"/>
          </w:tcPr>
          <w:p w14:paraId="182AB4A2" w14:textId="351427C9"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80.00</w:t>
            </w:r>
          </w:p>
        </w:tc>
        <w:tc>
          <w:tcPr>
            <w:tcW w:w="708" w:type="dxa"/>
          </w:tcPr>
          <w:p w14:paraId="39606BBD" w14:textId="10F234BE"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4312170A"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280AAB42" w14:textId="1BECAC45"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168,000</w:t>
            </w:r>
          </w:p>
        </w:tc>
        <w:tc>
          <w:tcPr>
            <w:tcW w:w="707" w:type="dxa"/>
            <w:vAlign w:val="bottom"/>
          </w:tcPr>
          <w:p w14:paraId="3C58C789" w14:textId="7D468884"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168,000</w:t>
            </w:r>
          </w:p>
        </w:tc>
        <w:tc>
          <w:tcPr>
            <w:tcW w:w="708" w:type="dxa"/>
          </w:tcPr>
          <w:p w14:paraId="34EBB454" w14:textId="04C7F1C7"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5171C106" w14:textId="60B6E099"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7435630C" w14:textId="77777777" w:rsidTr="00A52672">
        <w:tc>
          <w:tcPr>
            <w:tcW w:w="2544" w:type="dxa"/>
          </w:tcPr>
          <w:p w14:paraId="65E9BF88"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แมกซ์</w:t>
            </w:r>
            <w:r w:rsidRPr="00367094">
              <w:rPr>
                <w:rFonts w:ascii="Browallia New" w:hAnsi="Browallia New" w:cs="Browallia New"/>
                <w:sz w:val="16"/>
                <w:szCs w:val="16"/>
              </w:rPr>
              <w:t xml:space="preserve"> </w:t>
            </w:r>
            <w:r w:rsidRPr="00367094">
              <w:rPr>
                <w:rFonts w:ascii="Browallia New" w:hAnsi="Browallia New" w:cs="Browallia New"/>
                <w:sz w:val="16"/>
                <w:szCs w:val="16"/>
                <w:cs/>
              </w:rPr>
              <w:t>โฮเทล</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5365A510" w14:textId="26EF4753"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145,000</w:t>
            </w:r>
          </w:p>
        </w:tc>
        <w:tc>
          <w:tcPr>
            <w:tcW w:w="708" w:type="dxa"/>
            <w:gridSpan w:val="3"/>
            <w:vAlign w:val="bottom"/>
          </w:tcPr>
          <w:p w14:paraId="7D7A3CC9" w14:textId="3A70CDD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145,000</w:t>
            </w:r>
          </w:p>
        </w:tc>
        <w:tc>
          <w:tcPr>
            <w:tcW w:w="708" w:type="dxa"/>
            <w:gridSpan w:val="2"/>
            <w:vAlign w:val="bottom"/>
          </w:tcPr>
          <w:p w14:paraId="557AF363" w14:textId="17502B87"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7" w:type="dxa"/>
            <w:vAlign w:val="bottom"/>
          </w:tcPr>
          <w:p w14:paraId="68D80D48" w14:textId="61471D90"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438267B6" w14:textId="36DE2841"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7CD181D0"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0C6DFA75" w14:textId="6199A290"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145,000</w:t>
            </w:r>
          </w:p>
        </w:tc>
        <w:tc>
          <w:tcPr>
            <w:tcW w:w="707" w:type="dxa"/>
            <w:vAlign w:val="bottom"/>
          </w:tcPr>
          <w:p w14:paraId="722E1193" w14:textId="15F03E2C"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367094">
              <w:rPr>
                <w:rFonts w:ascii="Browallia New" w:hAnsi="Browallia New" w:cs="Browallia New"/>
                <w:sz w:val="16"/>
                <w:szCs w:val="16"/>
              </w:rPr>
              <w:t>145,000</w:t>
            </w:r>
          </w:p>
        </w:tc>
        <w:tc>
          <w:tcPr>
            <w:tcW w:w="708" w:type="dxa"/>
          </w:tcPr>
          <w:p w14:paraId="6C6521A5" w14:textId="05931386"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7EC8B0D9" w14:textId="62D32BD7"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591AE3E5" w14:textId="77777777" w:rsidTr="00A52672">
        <w:tc>
          <w:tcPr>
            <w:tcW w:w="2544" w:type="dxa"/>
          </w:tcPr>
          <w:p w14:paraId="3F25CB0E"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เอเจนซี่</w:t>
            </w:r>
            <w:r w:rsidRPr="00367094">
              <w:rPr>
                <w:rFonts w:ascii="Browallia New" w:hAnsi="Browallia New" w:cs="Browallia New"/>
                <w:sz w:val="16"/>
                <w:szCs w:val="16"/>
              </w:rPr>
              <w:t xml:space="preserve"> </w:t>
            </w:r>
            <w:r w:rsidRPr="00367094">
              <w:rPr>
                <w:rFonts w:ascii="Browallia New" w:hAnsi="Browallia New" w:cs="Browallia New"/>
                <w:sz w:val="16"/>
                <w:szCs w:val="16"/>
                <w:cs/>
              </w:rPr>
              <w:t>แอนด์</w:t>
            </w:r>
            <w:r w:rsidRPr="00367094">
              <w:rPr>
                <w:rFonts w:ascii="Browallia New" w:hAnsi="Browallia New" w:cs="Browallia New"/>
                <w:sz w:val="16"/>
                <w:szCs w:val="16"/>
              </w:rPr>
              <w:t xml:space="preserve"> </w:t>
            </w:r>
            <w:r w:rsidRPr="00367094">
              <w:rPr>
                <w:rFonts w:ascii="Browallia New" w:hAnsi="Browallia New" w:cs="Browallia New"/>
                <w:sz w:val="16"/>
                <w:szCs w:val="16"/>
                <w:cs/>
              </w:rPr>
              <w:t>ดิเวลลอปเม้นท์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7EBB021" w14:textId="448FF526"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2,000</w:t>
            </w:r>
          </w:p>
        </w:tc>
        <w:tc>
          <w:tcPr>
            <w:tcW w:w="708" w:type="dxa"/>
            <w:gridSpan w:val="3"/>
            <w:vAlign w:val="bottom"/>
          </w:tcPr>
          <w:p w14:paraId="17D0A5E0" w14:textId="14957824"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2,000</w:t>
            </w:r>
          </w:p>
        </w:tc>
        <w:tc>
          <w:tcPr>
            <w:tcW w:w="708" w:type="dxa"/>
            <w:gridSpan w:val="2"/>
            <w:vAlign w:val="bottom"/>
          </w:tcPr>
          <w:p w14:paraId="3A784B95" w14:textId="79A2A9FD"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70.00</w:t>
            </w:r>
          </w:p>
        </w:tc>
        <w:tc>
          <w:tcPr>
            <w:tcW w:w="707" w:type="dxa"/>
            <w:vAlign w:val="bottom"/>
          </w:tcPr>
          <w:p w14:paraId="33F8585D" w14:textId="00460B76"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70.00</w:t>
            </w:r>
          </w:p>
        </w:tc>
        <w:tc>
          <w:tcPr>
            <w:tcW w:w="708" w:type="dxa"/>
            <w:vAlign w:val="bottom"/>
          </w:tcPr>
          <w:p w14:paraId="5962BB54" w14:textId="03BB072E"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vAlign w:val="bottom"/>
          </w:tcPr>
          <w:p w14:paraId="3BB973A9"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5496F4AF" w14:textId="5DFE63CC"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1,400</w:t>
            </w:r>
          </w:p>
        </w:tc>
        <w:tc>
          <w:tcPr>
            <w:tcW w:w="707" w:type="dxa"/>
            <w:vAlign w:val="bottom"/>
          </w:tcPr>
          <w:p w14:paraId="3E35B2B1" w14:textId="3C8DC82B"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1,400</w:t>
            </w:r>
          </w:p>
        </w:tc>
        <w:tc>
          <w:tcPr>
            <w:tcW w:w="708" w:type="dxa"/>
          </w:tcPr>
          <w:p w14:paraId="2D151754" w14:textId="76609FF1"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1D2CC1FE" w14:textId="5A45C446"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03B56BB6" w14:textId="77777777" w:rsidTr="00A52672">
        <w:tc>
          <w:tcPr>
            <w:tcW w:w="2544" w:type="dxa"/>
          </w:tcPr>
          <w:p w14:paraId="77A5B1FD" w14:textId="77777777" w:rsidR="00471008" w:rsidRPr="00367094" w:rsidRDefault="00471008" w:rsidP="0047100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367094">
              <w:rPr>
                <w:rFonts w:ascii="Browallia New" w:hAnsi="Browallia New" w:cs="Browallia New"/>
                <w:sz w:val="16"/>
                <w:szCs w:val="16"/>
                <w:cs/>
              </w:rPr>
              <w:t>บริษัท อิเล็กทริคแมน จำกัด</w:t>
            </w:r>
            <w:r w:rsidRPr="00367094">
              <w:rPr>
                <w:rFonts w:ascii="Browallia New" w:hAnsi="Browallia New" w:cs="Browallia New"/>
                <w:sz w:val="16"/>
                <w:szCs w:val="16"/>
              </w:rPr>
              <w:t xml:space="preserve"> </w:t>
            </w:r>
          </w:p>
        </w:tc>
        <w:tc>
          <w:tcPr>
            <w:tcW w:w="707" w:type="dxa"/>
            <w:gridSpan w:val="2"/>
            <w:vAlign w:val="bottom"/>
          </w:tcPr>
          <w:p w14:paraId="2AAA2309" w14:textId="61BC7CE8"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10,000</w:t>
            </w:r>
          </w:p>
        </w:tc>
        <w:tc>
          <w:tcPr>
            <w:tcW w:w="708" w:type="dxa"/>
            <w:gridSpan w:val="3"/>
            <w:vAlign w:val="bottom"/>
          </w:tcPr>
          <w:p w14:paraId="5C0EC7F1" w14:textId="452EB80C"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10,000</w:t>
            </w:r>
          </w:p>
        </w:tc>
        <w:tc>
          <w:tcPr>
            <w:tcW w:w="708" w:type="dxa"/>
            <w:gridSpan w:val="2"/>
            <w:vAlign w:val="bottom"/>
          </w:tcPr>
          <w:p w14:paraId="3E1940D1" w14:textId="706047D8"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99.99</w:t>
            </w:r>
          </w:p>
        </w:tc>
        <w:tc>
          <w:tcPr>
            <w:tcW w:w="707" w:type="dxa"/>
            <w:vAlign w:val="bottom"/>
          </w:tcPr>
          <w:p w14:paraId="69D86AB7" w14:textId="1A3261CC"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99.99</w:t>
            </w:r>
          </w:p>
        </w:tc>
        <w:tc>
          <w:tcPr>
            <w:tcW w:w="708" w:type="dxa"/>
          </w:tcPr>
          <w:p w14:paraId="2E82D1B0" w14:textId="390F20B7"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6BB3134B"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4FF81397" w14:textId="0347821F"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10,000</w:t>
            </w:r>
          </w:p>
        </w:tc>
        <w:tc>
          <w:tcPr>
            <w:tcW w:w="707" w:type="dxa"/>
            <w:vAlign w:val="bottom"/>
          </w:tcPr>
          <w:p w14:paraId="7B145EB2" w14:textId="2644FD94"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10,000</w:t>
            </w:r>
          </w:p>
        </w:tc>
        <w:tc>
          <w:tcPr>
            <w:tcW w:w="708" w:type="dxa"/>
          </w:tcPr>
          <w:p w14:paraId="5781C082" w14:textId="73E4DD74"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27C32028" w14:textId="4187A438"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70C64448" w14:textId="77777777" w:rsidTr="00A52672">
        <w:tc>
          <w:tcPr>
            <w:tcW w:w="2544" w:type="dxa"/>
            <w:vAlign w:val="center"/>
          </w:tcPr>
          <w:p w14:paraId="61F1DC0A"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บริหารสินทรัพย์</w:t>
            </w:r>
            <w:r w:rsidRPr="00367094">
              <w:rPr>
                <w:rFonts w:ascii="Browallia New" w:hAnsi="Browallia New" w:cs="Browallia New"/>
                <w:sz w:val="16"/>
                <w:szCs w:val="16"/>
              </w:rPr>
              <w:t xml:space="preserve"> </w:t>
            </w:r>
            <w:r w:rsidRPr="00367094">
              <w:rPr>
                <w:rFonts w:ascii="Browallia New" w:hAnsi="Browallia New" w:cs="Browallia New"/>
                <w:sz w:val="16"/>
                <w:szCs w:val="16"/>
                <w:cs/>
              </w:rPr>
              <w:t>กรุงเทพจรัญ</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16934AF2" w14:textId="1710C2C6"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25,000</w:t>
            </w:r>
          </w:p>
        </w:tc>
        <w:tc>
          <w:tcPr>
            <w:tcW w:w="708" w:type="dxa"/>
            <w:gridSpan w:val="3"/>
            <w:vAlign w:val="bottom"/>
          </w:tcPr>
          <w:p w14:paraId="2BAEDB31" w14:textId="2C577C54"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25,000</w:t>
            </w:r>
          </w:p>
        </w:tc>
        <w:tc>
          <w:tcPr>
            <w:tcW w:w="708" w:type="dxa"/>
            <w:gridSpan w:val="2"/>
            <w:vAlign w:val="bottom"/>
          </w:tcPr>
          <w:p w14:paraId="6E1B9FE5" w14:textId="38B109E7"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99.99</w:t>
            </w:r>
          </w:p>
        </w:tc>
        <w:tc>
          <w:tcPr>
            <w:tcW w:w="707" w:type="dxa"/>
            <w:vAlign w:val="bottom"/>
          </w:tcPr>
          <w:p w14:paraId="34D1FDC4" w14:textId="19DE7DDE"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77011F7E" w14:textId="1466DE61"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01221612"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13B5563B" w14:textId="6957A026"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25,000</w:t>
            </w:r>
          </w:p>
        </w:tc>
        <w:tc>
          <w:tcPr>
            <w:tcW w:w="707" w:type="dxa"/>
            <w:vAlign w:val="bottom"/>
          </w:tcPr>
          <w:p w14:paraId="2EB9D6EC" w14:textId="3FC0D615"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25,000</w:t>
            </w:r>
          </w:p>
        </w:tc>
        <w:tc>
          <w:tcPr>
            <w:tcW w:w="708" w:type="dxa"/>
          </w:tcPr>
          <w:p w14:paraId="2A76F7A3" w14:textId="2E10A38D"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3106E685" w14:textId="0BB3DCAD"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w:t>
            </w:r>
          </w:p>
        </w:tc>
      </w:tr>
      <w:tr w:rsidR="00471008" w:rsidRPr="00367094" w14:paraId="607CBDFF" w14:textId="77777777" w:rsidTr="00A52672">
        <w:tc>
          <w:tcPr>
            <w:tcW w:w="2544" w:type="dxa"/>
            <w:vAlign w:val="center"/>
          </w:tcPr>
          <w:p w14:paraId="01367D0D"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w:t>
            </w:r>
            <w:r w:rsidRPr="00367094">
              <w:rPr>
                <w:rFonts w:ascii="Browallia New" w:hAnsi="Browallia New" w:cs="Browallia New"/>
                <w:sz w:val="16"/>
                <w:szCs w:val="16"/>
              </w:rPr>
              <w:t xml:space="preserve"> </w:t>
            </w:r>
            <w:r w:rsidRPr="00367094">
              <w:rPr>
                <w:rFonts w:ascii="Browallia New" w:hAnsi="Browallia New" w:cs="Browallia New"/>
                <w:sz w:val="16"/>
                <w:szCs w:val="16"/>
                <w:cs/>
              </w:rPr>
              <w:t>ไมด้า</w:t>
            </w:r>
            <w:r w:rsidRPr="00367094">
              <w:rPr>
                <w:rFonts w:ascii="Browallia New" w:hAnsi="Browallia New" w:cs="Browallia New"/>
                <w:sz w:val="16"/>
                <w:szCs w:val="16"/>
              </w:rPr>
              <w:t xml:space="preserve"> </w:t>
            </w:r>
            <w:r w:rsidRPr="00367094">
              <w:rPr>
                <w:rFonts w:ascii="Browallia New" w:hAnsi="Browallia New" w:cs="Browallia New"/>
                <w:sz w:val="16"/>
                <w:szCs w:val="16"/>
                <w:cs/>
              </w:rPr>
              <w:t>ฮอสพิทาลิตี้</w:t>
            </w:r>
            <w:r w:rsidRPr="00367094">
              <w:rPr>
                <w:rFonts w:ascii="Browallia New" w:hAnsi="Browallia New" w:cs="Browallia New"/>
                <w:sz w:val="16"/>
                <w:szCs w:val="16"/>
              </w:rPr>
              <w:t xml:space="preserve"> </w:t>
            </w:r>
            <w:r w:rsidRPr="00367094">
              <w:rPr>
                <w:rFonts w:ascii="Browallia New" w:hAnsi="Browallia New" w:cs="Browallia New"/>
                <w:sz w:val="16"/>
                <w:szCs w:val="16"/>
                <w:cs/>
              </w:rPr>
              <w:t>กรุ๊ป</w:t>
            </w:r>
            <w:r w:rsidRPr="00367094">
              <w:rPr>
                <w:rFonts w:ascii="Browallia New" w:hAnsi="Browallia New" w:cs="Browallia New"/>
                <w:sz w:val="16"/>
                <w:szCs w:val="16"/>
              </w:rPr>
              <w:t xml:space="preserve"> </w:t>
            </w:r>
            <w:r w:rsidRPr="00367094">
              <w:rPr>
                <w:rFonts w:ascii="Browallia New" w:hAnsi="Browallia New" w:cs="Browallia New"/>
                <w:sz w:val="16"/>
                <w:szCs w:val="16"/>
                <w:cs/>
              </w:rPr>
              <w:t>จำกัด</w:t>
            </w:r>
          </w:p>
        </w:tc>
        <w:tc>
          <w:tcPr>
            <w:tcW w:w="707" w:type="dxa"/>
            <w:gridSpan w:val="2"/>
            <w:vAlign w:val="bottom"/>
          </w:tcPr>
          <w:p w14:paraId="22681366" w14:textId="790CEE62"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2,000</w:t>
            </w:r>
          </w:p>
        </w:tc>
        <w:tc>
          <w:tcPr>
            <w:tcW w:w="708" w:type="dxa"/>
            <w:gridSpan w:val="3"/>
            <w:vAlign w:val="bottom"/>
          </w:tcPr>
          <w:p w14:paraId="0DBCE1F6" w14:textId="33495F6F"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2,000</w:t>
            </w:r>
          </w:p>
        </w:tc>
        <w:tc>
          <w:tcPr>
            <w:tcW w:w="708" w:type="dxa"/>
            <w:gridSpan w:val="2"/>
            <w:vAlign w:val="bottom"/>
          </w:tcPr>
          <w:p w14:paraId="2235584C" w14:textId="7AD5B410"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367094">
              <w:rPr>
                <w:rFonts w:ascii="Browallia New" w:hAnsi="Browallia New" w:cs="Browallia New"/>
                <w:sz w:val="16"/>
                <w:szCs w:val="16"/>
              </w:rPr>
              <w:t>99.99</w:t>
            </w:r>
          </w:p>
        </w:tc>
        <w:tc>
          <w:tcPr>
            <w:tcW w:w="707" w:type="dxa"/>
            <w:vAlign w:val="bottom"/>
          </w:tcPr>
          <w:p w14:paraId="73892719" w14:textId="078F7CAF"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6FADD736" w14:textId="496DF72B" w:rsidR="00471008" w:rsidRPr="00367094" w:rsidRDefault="00FB6EC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7B263537" w14:textId="77777777" w:rsidR="00471008" w:rsidRPr="00367094"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26" w:type="dxa"/>
            <w:vAlign w:val="bottom"/>
          </w:tcPr>
          <w:p w14:paraId="03D46FE7" w14:textId="61A7B72F" w:rsidR="00471008" w:rsidRPr="00367094" w:rsidRDefault="00A4451F"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1,292</w:t>
            </w:r>
          </w:p>
        </w:tc>
        <w:tc>
          <w:tcPr>
            <w:tcW w:w="707" w:type="dxa"/>
            <w:vAlign w:val="bottom"/>
          </w:tcPr>
          <w:p w14:paraId="07D59A35" w14:textId="63E1A9C3"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1,292</w:t>
            </w:r>
          </w:p>
        </w:tc>
        <w:tc>
          <w:tcPr>
            <w:tcW w:w="708" w:type="dxa"/>
          </w:tcPr>
          <w:p w14:paraId="288999F4" w14:textId="4F5F2E2A"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41E3F00B" w14:textId="0E2594A5"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14D604D2" w14:textId="77777777" w:rsidTr="00A52672">
        <w:tc>
          <w:tcPr>
            <w:tcW w:w="2544" w:type="dxa"/>
            <w:vAlign w:val="center"/>
          </w:tcPr>
          <w:p w14:paraId="2C91BDF9"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367094">
              <w:rPr>
                <w:rFonts w:ascii="Browallia New" w:hAnsi="Browallia New" w:cs="Browallia New"/>
                <w:sz w:val="16"/>
                <w:szCs w:val="16"/>
                <w:cs/>
              </w:rPr>
              <w:t xml:space="preserve">บริษัท เอ็มดี รีสอร์ท จำกัด    </w:t>
            </w:r>
          </w:p>
        </w:tc>
        <w:tc>
          <w:tcPr>
            <w:tcW w:w="707" w:type="dxa"/>
            <w:gridSpan w:val="2"/>
            <w:vAlign w:val="bottom"/>
          </w:tcPr>
          <w:p w14:paraId="6E31C73B" w14:textId="0022183F" w:rsidR="00471008" w:rsidRPr="00367094" w:rsidRDefault="00A52672"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75,000</w:t>
            </w:r>
          </w:p>
        </w:tc>
        <w:tc>
          <w:tcPr>
            <w:tcW w:w="708" w:type="dxa"/>
            <w:gridSpan w:val="3"/>
            <w:vAlign w:val="bottom"/>
          </w:tcPr>
          <w:p w14:paraId="06B5111B" w14:textId="20DEF2A7"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75,000</w:t>
            </w:r>
          </w:p>
        </w:tc>
        <w:tc>
          <w:tcPr>
            <w:tcW w:w="708" w:type="dxa"/>
            <w:gridSpan w:val="2"/>
            <w:vAlign w:val="bottom"/>
          </w:tcPr>
          <w:p w14:paraId="6B5DF739" w14:textId="7369BF26"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62.41</w:t>
            </w:r>
          </w:p>
        </w:tc>
        <w:tc>
          <w:tcPr>
            <w:tcW w:w="707" w:type="dxa"/>
            <w:vAlign w:val="bottom"/>
          </w:tcPr>
          <w:p w14:paraId="0EE22B50" w14:textId="26AEF2BD"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62.41</w:t>
            </w:r>
          </w:p>
        </w:tc>
        <w:tc>
          <w:tcPr>
            <w:tcW w:w="708" w:type="dxa"/>
          </w:tcPr>
          <w:p w14:paraId="15A45B3B" w14:textId="1AB014D9" w:rsidR="00471008" w:rsidRPr="00367094" w:rsidRDefault="00FB6ECF"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37.58</w:t>
            </w:r>
          </w:p>
        </w:tc>
        <w:tc>
          <w:tcPr>
            <w:tcW w:w="708" w:type="dxa"/>
          </w:tcPr>
          <w:p w14:paraId="5D4C9EA1" w14:textId="54DCB93A" w:rsidR="00471008" w:rsidRPr="00367094" w:rsidRDefault="0047100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37.58</w:t>
            </w:r>
          </w:p>
        </w:tc>
        <w:tc>
          <w:tcPr>
            <w:tcW w:w="726" w:type="dxa"/>
            <w:vAlign w:val="bottom"/>
          </w:tcPr>
          <w:p w14:paraId="5F6E692B" w14:textId="7A2B6DB2" w:rsidR="00471008" w:rsidRPr="00367094" w:rsidRDefault="00A4451F"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46,810</w:t>
            </w:r>
          </w:p>
        </w:tc>
        <w:tc>
          <w:tcPr>
            <w:tcW w:w="707" w:type="dxa"/>
            <w:vAlign w:val="bottom"/>
          </w:tcPr>
          <w:p w14:paraId="29C578EE" w14:textId="633A7847" w:rsidR="00471008" w:rsidRPr="00367094" w:rsidRDefault="0047100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46,810</w:t>
            </w:r>
          </w:p>
        </w:tc>
        <w:tc>
          <w:tcPr>
            <w:tcW w:w="708" w:type="dxa"/>
          </w:tcPr>
          <w:p w14:paraId="17BD01EE" w14:textId="117AE836"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48FFB52B" w14:textId="52C42F78"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553C8B9C" w14:textId="77777777" w:rsidTr="00A52672">
        <w:tc>
          <w:tcPr>
            <w:tcW w:w="2544" w:type="dxa"/>
            <w:vAlign w:val="center"/>
          </w:tcPr>
          <w:p w14:paraId="005F619E" w14:textId="76D93C2C"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 เคเค เอสเธติค จำกัด</w:t>
            </w:r>
          </w:p>
        </w:tc>
        <w:tc>
          <w:tcPr>
            <w:tcW w:w="707" w:type="dxa"/>
            <w:gridSpan w:val="2"/>
            <w:vAlign w:val="bottom"/>
          </w:tcPr>
          <w:p w14:paraId="66309CAC" w14:textId="287DD28D" w:rsidR="00471008" w:rsidRPr="00367094" w:rsidRDefault="002F1B0E"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10,000</w:t>
            </w:r>
          </w:p>
        </w:tc>
        <w:tc>
          <w:tcPr>
            <w:tcW w:w="708" w:type="dxa"/>
            <w:gridSpan w:val="3"/>
            <w:vAlign w:val="bottom"/>
          </w:tcPr>
          <w:p w14:paraId="71F76E1D" w14:textId="77B64EFD"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gridSpan w:val="2"/>
            <w:vAlign w:val="bottom"/>
          </w:tcPr>
          <w:p w14:paraId="3C4851E3" w14:textId="1CE81854" w:rsidR="00471008" w:rsidRPr="00367094" w:rsidRDefault="00A3201E"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50.98</w:t>
            </w:r>
          </w:p>
        </w:tc>
        <w:tc>
          <w:tcPr>
            <w:tcW w:w="707" w:type="dxa"/>
            <w:vAlign w:val="bottom"/>
          </w:tcPr>
          <w:p w14:paraId="3D7A34FA" w14:textId="2801297C"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144F278D" w14:textId="701C95B5" w:rsidR="00471008" w:rsidRPr="00367094" w:rsidRDefault="00FB6ECF"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3BACFFB3" w14:textId="06CD9E34" w:rsidR="00471008" w:rsidRPr="00367094" w:rsidRDefault="00471008" w:rsidP="00471008">
            <w:pPr>
              <w:spacing w:line="240" w:lineRule="auto"/>
              <w:jc w:val="right"/>
              <w:rPr>
                <w:rFonts w:ascii="Browallia New" w:hAnsi="Browallia New" w:cs="Browallia New"/>
                <w:sz w:val="16"/>
                <w:szCs w:val="16"/>
                <w:cs/>
              </w:rPr>
            </w:pPr>
            <w:r w:rsidRPr="00367094">
              <w:rPr>
                <w:rFonts w:ascii="Browallia New" w:hAnsi="Browallia New" w:cs="Browallia New"/>
                <w:sz w:val="16"/>
                <w:szCs w:val="16"/>
              </w:rPr>
              <w:t>-</w:t>
            </w:r>
          </w:p>
        </w:tc>
        <w:tc>
          <w:tcPr>
            <w:tcW w:w="726" w:type="dxa"/>
            <w:vAlign w:val="bottom"/>
          </w:tcPr>
          <w:p w14:paraId="76DA47B2" w14:textId="137B2525" w:rsidR="00471008" w:rsidRPr="00367094" w:rsidRDefault="00A4451F" w:rsidP="00471008">
            <w:pPr>
              <w:spacing w:line="240" w:lineRule="auto"/>
              <w:jc w:val="right"/>
              <w:rPr>
                <w:rFonts w:ascii="Browallia New" w:hAnsi="Browallia New" w:cs="Browallia New"/>
                <w:sz w:val="16"/>
                <w:szCs w:val="16"/>
              </w:rPr>
            </w:pPr>
            <w:r>
              <w:rPr>
                <w:rFonts w:ascii="Browallia New" w:hAnsi="Browallia New" w:cs="Browallia New"/>
                <w:sz w:val="16"/>
                <w:szCs w:val="16"/>
              </w:rPr>
              <w:t>5,100</w:t>
            </w:r>
          </w:p>
        </w:tc>
        <w:tc>
          <w:tcPr>
            <w:tcW w:w="707" w:type="dxa"/>
            <w:vAlign w:val="bottom"/>
          </w:tcPr>
          <w:p w14:paraId="2EFD776B" w14:textId="775F6D77" w:rsidR="00471008" w:rsidRPr="00367094" w:rsidRDefault="0047100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4CDB122C" w14:textId="332B291F" w:rsidR="00471008" w:rsidRPr="00367094" w:rsidRDefault="009C1BC8" w:rsidP="00471008">
            <w:pPr>
              <w:spacing w:line="240" w:lineRule="auto"/>
              <w:jc w:val="right"/>
              <w:rPr>
                <w:rFonts w:ascii="Browallia New" w:hAnsi="Browallia New" w:cs="Browallia New"/>
                <w:sz w:val="16"/>
                <w:szCs w:val="16"/>
              </w:rPr>
            </w:pPr>
            <w:r w:rsidRPr="008D5DAE">
              <w:rPr>
                <w:rFonts w:ascii="Browallia New" w:hAnsi="Browallia New" w:cs="Browallia New"/>
                <w:sz w:val="16"/>
                <w:szCs w:val="16"/>
              </w:rPr>
              <w:t>-</w:t>
            </w:r>
          </w:p>
        </w:tc>
        <w:tc>
          <w:tcPr>
            <w:tcW w:w="772" w:type="dxa"/>
            <w:vAlign w:val="bottom"/>
          </w:tcPr>
          <w:p w14:paraId="0B54F4B5" w14:textId="22F770C2"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2C61E3" w:rsidRPr="00367094" w14:paraId="0940C510" w14:textId="4B5DEAE8" w:rsidTr="00A52672">
        <w:tc>
          <w:tcPr>
            <w:tcW w:w="3251" w:type="dxa"/>
            <w:gridSpan w:val="3"/>
            <w:vAlign w:val="center"/>
          </w:tcPr>
          <w:p w14:paraId="7183A9BA" w14:textId="77777777" w:rsidR="002C61E3" w:rsidRPr="00367094" w:rsidRDefault="002C61E3" w:rsidP="002C61E3">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367094">
              <w:rPr>
                <w:rFonts w:ascii="Browallia New" w:hAnsi="Browallia New" w:cs="Browallia New"/>
                <w:b/>
                <w:bCs/>
                <w:sz w:val="16"/>
                <w:szCs w:val="16"/>
                <w:cs/>
              </w:rPr>
              <w:t>บริษัทย่อยของบริษัท ไมด้า ลิสซิ่ง จำกัด</w:t>
            </w:r>
            <w:r w:rsidRPr="00367094">
              <w:rPr>
                <w:rFonts w:ascii="Browallia New" w:hAnsi="Browallia New" w:cs="Browallia New"/>
                <w:b/>
                <w:bCs/>
                <w:sz w:val="16"/>
                <w:szCs w:val="16"/>
              </w:rPr>
              <w:t xml:space="preserve"> (</w:t>
            </w:r>
            <w:r w:rsidRPr="00367094">
              <w:rPr>
                <w:rFonts w:ascii="Browallia New" w:hAnsi="Browallia New" w:cs="Browallia New"/>
                <w:b/>
                <w:bCs/>
                <w:sz w:val="16"/>
                <w:szCs w:val="16"/>
                <w:cs/>
              </w:rPr>
              <w:t>มหาชน)</w:t>
            </w:r>
          </w:p>
        </w:tc>
        <w:tc>
          <w:tcPr>
            <w:tcW w:w="708" w:type="dxa"/>
            <w:gridSpan w:val="3"/>
          </w:tcPr>
          <w:p w14:paraId="631342AC" w14:textId="7777777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gridSpan w:val="2"/>
          </w:tcPr>
          <w:p w14:paraId="74F1B54B" w14:textId="7777777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tcPr>
          <w:p w14:paraId="77C50544" w14:textId="7777777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5C67E7D4" w14:textId="77777777" w:rsidR="002C61E3" w:rsidRPr="00367094" w:rsidRDefault="002C61E3" w:rsidP="002C61E3">
            <w:pPr>
              <w:spacing w:line="240" w:lineRule="auto"/>
              <w:jc w:val="right"/>
              <w:rPr>
                <w:rFonts w:ascii="Browallia New" w:hAnsi="Browallia New" w:cs="Browallia New"/>
                <w:sz w:val="16"/>
                <w:szCs w:val="16"/>
              </w:rPr>
            </w:pPr>
          </w:p>
        </w:tc>
        <w:tc>
          <w:tcPr>
            <w:tcW w:w="708" w:type="dxa"/>
          </w:tcPr>
          <w:p w14:paraId="1935A009" w14:textId="77777777" w:rsidR="002C61E3" w:rsidRPr="00367094" w:rsidRDefault="002C61E3" w:rsidP="002C61E3">
            <w:pPr>
              <w:spacing w:line="240" w:lineRule="auto"/>
              <w:jc w:val="right"/>
              <w:rPr>
                <w:rFonts w:ascii="Browallia New" w:hAnsi="Browallia New" w:cs="Browallia New"/>
                <w:sz w:val="16"/>
                <w:szCs w:val="16"/>
              </w:rPr>
            </w:pPr>
          </w:p>
        </w:tc>
        <w:tc>
          <w:tcPr>
            <w:tcW w:w="726" w:type="dxa"/>
          </w:tcPr>
          <w:p w14:paraId="394941F3" w14:textId="77777777" w:rsidR="002C61E3" w:rsidRPr="00367094" w:rsidRDefault="002C61E3" w:rsidP="002C61E3">
            <w:pPr>
              <w:spacing w:line="240" w:lineRule="auto"/>
              <w:jc w:val="right"/>
              <w:rPr>
                <w:rFonts w:ascii="Browallia New" w:hAnsi="Browallia New" w:cs="Browallia New"/>
                <w:sz w:val="16"/>
                <w:szCs w:val="16"/>
              </w:rPr>
            </w:pPr>
          </w:p>
        </w:tc>
        <w:tc>
          <w:tcPr>
            <w:tcW w:w="707" w:type="dxa"/>
          </w:tcPr>
          <w:p w14:paraId="4A73E876" w14:textId="77777777" w:rsidR="002C61E3" w:rsidRPr="00367094" w:rsidRDefault="002C61E3" w:rsidP="002C61E3">
            <w:pPr>
              <w:spacing w:line="240" w:lineRule="auto"/>
              <w:jc w:val="right"/>
              <w:rPr>
                <w:rFonts w:ascii="Browallia New" w:hAnsi="Browallia New" w:cs="Browallia New"/>
                <w:sz w:val="16"/>
                <w:szCs w:val="16"/>
              </w:rPr>
            </w:pPr>
          </w:p>
        </w:tc>
        <w:tc>
          <w:tcPr>
            <w:tcW w:w="708" w:type="dxa"/>
          </w:tcPr>
          <w:p w14:paraId="5BA9C0E5" w14:textId="77777777" w:rsidR="002C61E3" w:rsidRPr="00367094" w:rsidRDefault="002C61E3" w:rsidP="002C61E3">
            <w:pPr>
              <w:spacing w:line="240" w:lineRule="auto"/>
              <w:jc w:val="right"/>
              <w:rPr>
                <w:rFonts w:ascii="Browallia New" w:hAnsi="Browallia New" w:cs="Browallia New"/>
                <w:sz w:val="16"/>
                <w:szCs w:val="16"/>
              </w:rPr>
            </w:pPr>
          </w:p>
        </w:tc>
        <w:tc>
          <w:tcPr>
            <w:tcW w:w="772" w:type="dxa"/>
          </w:tcPr>
          <w:p w14:paraId="1A59FCB7" w14:textId="7777777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471008" w:rsidRPr="00367094" w14:paraId="29229557" w14:textId="77777777" w:rsidTr="00A52672">
        <w:tc>
          <w:tcPr>
            <w:tcW w:w="2544" w:type="dxa"/>
            <w:vAlign w:val="center"/>
          </w:tcPr>
          <w:p w14:paraId="14D49C5B"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 บริหารสินทรัพย์ ไมด้า จำกัด</w:t>
            </w:r>
          </w:p>
        </w:tc>
        <w:tc>
          <w:tcPr>
            <w:tcW w:w="707" w:type="dxa"/>
            <w:gridSpan w:val="2"/>
          </w:tcPr>
          <w:p w14:paraId="3B7F029C" w14:textId="6D965881" w:rsidR="00471008" w:rsidRPr="00367094" w:rsidRDefault="002F1B0E"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100,000</w:t>
            </w:r>
          </w:p>
        </w:tc>
        <w:tc>
          <w:tcPr>
            <w:tcW w:w="708" w:type="dxa"/>
            <w:gridSpan w:val="3"/>
          </w:tcPr>
          <w:p w14:paraId="1293F351" w14:textId="14F65F96"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100,000</w:t>
            </w:r>
          </w:p>
        </w:tc>
        <w:tc>
          <w:tcPr>
            <w:tcW w:w="708" w:type="dxa"/>
            <w:gridSpan w:val="2"/>
            <w:vAlign w:val="bottom"/>
          </w:tcPr>
          <w:p w14:paraId="50EA1955" w14:textId="0FDD0D7C" w:rsidR="00471008" w:rsidRPr="00367094" w:rsidRDefault="00FB4826"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vAlign w:val="bottom"/>
          </w:tcPr>
          <w:p w14:paraId="3FDAA07B" w14:textId="20A30C4B"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414B56EA" w14:textId="13A82888" w:rsidR="00471008" w:rsidRPr="00367094" w:rsidRDefault="00FB6ECF"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02522CBF" w14:textId="32BAB725" w:rsidR="00471008" w:rsidRPr="00367094" w:rsidRDefault="0047100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99.99</w:t>
            </w:r>
          </w:p>
        </w:tc>
        <w:tc>
          <w:tcPr>
            <w:tcW w:w="726" w:type="dxa"/>
          </w:tcPr>
          <w:p w14:paraId="258B57C8" w14:textId="318AA779" w:rsidR="00471008" w:rsidRPr="00367094" w:rsidRDefault="002F59E3" w:rsidP="00471008">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6DB35691" w14:textId="363E60A1" w:rsidR="00471008" w:rsidRPr="00367094" w:rsidRDefault="0047100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140CF163" w14:textId="7040A64D" w:rsidR="00471008" w:rsidRPr="00367094" w:rsidRDefault="009C1BC8" w:rsidP="00471008">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72" w:type="dxa"/>
          </w:tcPr>
          <w:p w14:paraId="4F952E6B" w14:textId="240EA56C"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471008" w:rsidRPr="00367094" w14:paraId="5B8A8302" w14:textId="77777777" w:rsidTr="00A52672">
        <w:tc>
          <w:tcPr>
            <w:tcW w:w="2544" w:type="dxa"/>
            <w:vAlign w:val="center"/>
          </w:tcPr>
          <w:p w14:paraId="2EC7F59C" w14:textId="77777777" w:rsidR="00471008" w:rsidRPr="00367094"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 ไมด้า มันนี่ จำกัด</w:t>
            </w:r>
          </w:p>
        </w:tc>
        <w:tc>
          <w:tcPr>
            <w:tcW w:w="707" w:type="dxa"/>
            <w:gridSpan w:val="2"/>
          </w:tcPr>
          <w:p w14:paraId="482634B1" w14:textId="4082401D" w:rsidR="00471008" w:rsidRPr="00367094" w:rsidRDefault="002F1B0E"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5,000</w:t>
            </w:r>
          </w:p>
        </w:tc>
        <w:tc>
          <w:tcPr>
            <w:tcW w:w="708" w:type="dxa"/>
            <w:gridSpan w:val="3"/>
          </w:tcPr>
          <w:p w14:paraId="7CC04E07" w14:textId="4ABDA80D"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5,000</w:t>
            </w:r>
          </w:p>
        </w:tc>
        <w:tc>
          <w:tcPr>
            <w:tcW w:w="708" w:type="dxa"/>
            <w:gridSpan w:val="2"/>
          </w:tcPr>
          <w:p w14:paraId="787E59AD" w14:textId="2E5AFD8E" w:rsidR="00471008" w:rsidRPr="00367094" w:rsidRDefault="00FB4826"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22433ADC" w14:textId="2A1B57D0"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0835CAE3" w14:textId="3527B2E9" w:rsidR="00471008" w:rsidRPr="00367094" w:rsidRDefault="00FB6ECF"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12B52C73" w14:textId="4010CE73" w:rsidR="00471008" w:rsidRPr="00367094" w:rsidRDefault="0047100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99.99</w:t>
            </w:r>
          </w:p>
        </w:tc>
        <w:tc>
          <w:tcPr>
            <w:tcW w:w="726" w:type="dxa"/>
          </w:tcPr>
          <w:p w14:paraId="4B770447" w14:textId="2F479C28" w:rsidR="00471008" w:rsidRPr="00367094" w:rsidRDefault="002F59E3" w:rsidP="00471008">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2FEC0317" w14:textId="120DD1F0" w:rsidR="00471008" w:rsidRPr="00367094" w:rsidRDefault="00471008" w:rsidP="00471008">
            <w:pP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0C3F6765" w14:textId="10FD1E79" w:rsidR="00471008" w:rsidRPr="00367094" w:rsidRDefault="009C1BC8" w:rsidP="00471008">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72" w:type="dxa"/>
          </w:tcPr>
          <w:p w14:paraId="776E3F97" w14:textId="60ECD49C" w:rsidR="00471008" w:rsidRPr="00367094"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r>
      <w:tr w:rsidR="002C61E3" w:rsidRPr="00367094" w14:paraId="50BE7248" w14:textId="77777777" w:rsidTr="00A52672">
        <w:trPr>
          <w:gridAfter w:val="3"/>
          <w:wAfter w:w="2187" w:type="dxa"/>
        </w:trPr>
        <w:tc>
          <w:tcPr>
            <w:tcW w:w="2544" w:type="dxa"/>
            <w:vAlign w:val="center"/>
          </w:tcPr>
          <w:p w14:paraId="23848EF2" w14:textId="54E05777" w:rsidR="002C61E3" w:rsidRPr="00367094" w:rsidRDefault="002C61E3" w:rsidP="002C61E3">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367094">
              <w:rPr>
                <w:rFonts w:ascii="Browallia New" w:hAnsi="Browallia New" w:cs="Browallia New"/>
                <w:b/>
                <w:bCs/>
                <w:sz w:val="16"/>
                <w:szCs w:val="16"/>
                <w:cs/>
              </w:rPr>
              <w:t>บริษัทย่อยของบริษัท ไมด้า พร็อพเพอร์ตี้ จำกัด</w:t>
            </w:r>
          </w:p>
        </w:tc>
        <w:tc>
          <w:tcPr>
            <w:tcW w:w="515" w:type="dxa"/>
          </w:tcPr>
          <w:p w14:paraId="2F6CB0FB" w14:textId="7777777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4" w:type="dxa"/>
            <w:gridSpan w:val="2"/>
          </w:tcPr>
          <w:p w14:paraId="77CE6991" w14:textId="7777777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2C61E3" w:rsidRPr="00367094" w:rsidRDefault="002C61E3" w:rsidP="002C61E3">
            <w:pPr>
              <w:spacing w:line="240" w:lineRule="auto"/>
              <w:jc w:val="right"/>
              <w:rPr>
                <w:rFonts w:ascii="Browallia New" w:hAnsi="Browallia New" w:cs="Browallia New"/>
                <w:sz w:val="16"/>
                <w:szCs w:val="16"/>
              </w:rPr>
            </w:pPr>
          </w:p>
        </w:tc>
        <w:tc>
          <w:tcPr>
            <w:tcW w:w="236" w:type="dxa"/>
            <w:gridSpan w:val="2"/>
          </w:tcPr>
          <w:p w14:paraId="69C6EEDD" w14:textId="77777777" w:rsidR="002C61E3" w:rsidRPr="00367094" w:rsidRDefault="002C61E3" w:rsidP="002C61E3">
            <w:pPr>
              <w:spacing w:line="240" w:lineRule="auto"/>
              <w:jc w:val="right"/>
              <w:rPr>
                <w:rFonts w:ascii="Browallia New" w:hAnsi="Browallia New" w:cs="Browallia New"/>
                <w:sz w:val="16"/>
                <w:szCs w:val="16"/>
              </w:rPr>
            </w:pPr>
          </w:p>
        </w:tc>
        <w:tc>
          <w:tcPr>
            <w:tcW w:w="1309" w:type="dxa"/>
            <w:gridSpan w:val="2"/>
          </w:tcPr>
          <w:p w14:paraId="0FC6959D" w14:textId="77777777" w:rsidR="002C61E3" w:rsidRPr="00367094" w:rsidRDefault="002C61E3" w:rsidP="002C61E3">
            <w:pPr>
              <w:spacing w:line="240" w:lineRule="auto"/>
              <w:jc w:val="right"/>
              <w:rPr>
                <w:rFonts w:ascii="Browallia New" w:hAnsi="Browallia New" w:cs="Browallia New"/>
                <w:sz w:val="16"/>
                <w:szCs w:val="16"/>
              </w:rPr>
            </w:pPr>
          </w:p>
        </w:tc>
        <w:tc>
          <w:tcPr>
            <w:tcW w:w="708" w:type="dxa"/>
          </w:tcPr>
          <w:p w14:paraId="50666F24" w14:textId="77777777" w:rsidR="002C61E3" w:rsidRPr="00367094" w:rsidRDefault="002C61E3" w:rsidP="002C61E3">
            <w:pPr>
              <w:spacing w:line="240" w:lineRule="auto"/>
              <w:jc w:val="right"/>
              <w:rPr>
                <w:rFonts w:ascii="Browallia New" w:hAnsi="Browallia New" w:cs="Browallia New"/>
                <w:sz w:val="16"/>
                <w:szCs w:val="16"/>
              </w:rPr>
            </w:pPr>
          </w:p>
        </w:tc>
        <w:tc>
          <w:tcPr>
            <w:tcW w:w="708" w:type="dxa"/>
          </w:tcPr>
          <w:p w14:paraId="04C2A062" w14:textId="77777777" w:rsidR="002C61E3" w:rsidRPr="00367094" w:rsidRDefault="002C61E3" w:rsidP="002C61E3">
            <w:pPr>
              <w:spacing w:line="240" w:lineRule="auto"/>
              <w:jc w:val="right"/>
              <w:rPr>
                <w:rFonts w:ascii="Browallia New" w:hAnsi="Browallia New" w:cs="Browallia New"/>
                <w:sz w:val="16"/>
                <w:szCs w:val="16"/>
              </w:rPr>
            </w:pPr>
          </w:p>
        </w:tc>
        <w:tc>
          <w:tcPr>
            <w:tcW w:w="726" w:type="dxa"/>
          </w:tcPr>
          <w:p w14:paraId="398F7D15" w14:textId="7777777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2C61E3" w:rsidRPr="00367094" w14:paraId="383EFEC1" w14:textId="77777777" w:rsidTr="00A52672">
        <w:tc>
          <w:tcPr>
            <w:tcW w:w="2544" w:type="dxa"/>
            <w:vAlign w:val="center"/>
          </w:tcPr>
          <w:p w14:paraId="35332453" w14:textId="77777777" w:rsidR="002C61E3" w:rsidRPr="00367094" w:rsidRDefault="002C61E3" w:rsidP="002C61E3">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367094">
              <w:rPr>
                <w:rFonts w:ascii="Browallia New" w:hAnsi="Browallia New" w:cs="Browallia New"/>
                <w:sz w:val="16"/>
                <w:szCs w:val="16"/>
                <w:cs/>
              </w:rPr>
              <w:t>บริษัท รักษาความปลอดภัย ไมด้า จำกัด</w:t>
            </w:r>
          </w:p>
        </w:tc>
        <w:tc>
          <w:tcPr>
            <w:tcW w:w="707" w:type="dxa"/>
            <w:gridSpan w:val="2"/>
          </w:tcPr>
          <w:p w14:paraId="06055AC6" w14:textId="6276806C" w:rsidR="002C61E3" w:rsidRPr="00367094" w:rsidRDefault="002F1B0E"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1,000</w:t>
            </w:r>
          </w:p>
        </w:tc>
        <w:tc>
          <w:tcPr>
            <w:tcW w:w="708" w:type="dxa"/>
            <w:gridSpan w:val="3"/>
          </w:tcPr>
          <w:p w14:paraId="16781082" w14:textId="68E4DB27"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1,000</w:t>
            </w:r>
          </w:p>
        </w:tc>
        <w:tc>
          <w:tcPr>
            <w:tcW w:w="708" w:type="dxa"/>
            <w:gridSpan w:val="2"/>
          </w:tcPr>
          <w:p w14:paraId="171E1602" w14:textId="73BDEA34" w:rsidR="002C61E3" w:rsidRPr="00367094" w:rsidRDefault="00FB4826"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783F08D7" w14:textId="760493BC" w:rsidR="002C61E3" w:rsidRPr="00367094"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25431033" w14:textId="4F0775C0" w:rsidR="002C61E3" w:rsidRPr="00367094" w:rsidRDefault="00FB6ECF" w:rsidP="002C61E3">
            <w:pPr>
              <w:spacing w:line="240" w:lineRule="auto"/>
              <w:jc w:val="right"/>
              <w:rPr>
                <w:rFonts w:ascii="Browallia New" w:hAnsi="Browallia New" w:cs="Browallia New"/>
                <w:sz w:val="16"/>
                <w:szCs w:val="16"/>
              </w:rPr>
            </w:pPr>
            <w:r w:rsidRPr="00367094">
              <w:rPr>
                <w:rFonts w:ascii="Browallia New" w:hAnsi="Browallia New" w:cs="Browallia New"/>
                <w:sz w:val="16"/>
                <w:szCs w:val="16"/>
              </w:rPr>
              <w:t>99.99</w:t>
            </w:r>
          </w:p>
        </w:tc>
        <w:tc>
          <w:tcPr>
            <w:tcW w:w="708" w:type="dxa"/>
          </w:tcPr>
          <w:p w14:paraId="18D1442E" w14:textId="5FCCDA9B" w:rsidR="002C61E3" w:rsidRPr="00367094" w:rsidRDefault="002C61E3" w:rsidP="002C61E3">
            <w:pPr>
              <w:spacing w:line="240" w:lineRule="auto"/>
              <w:jc w:val="right"/>
              <w:rPr>
                <w:rFonts w:ascii="Browallia New" w:hAnsi="Browallia New" w:cs="Browallia New"/>
                <w:sz w:val="16"/>
                <w:szCs w:val="16"/>
              </w:rPr>
            </w:pPr>
            <w:r w:rsidRPr="00367094">
              <w:rPr>
                <w:rFonts w:ascii="Browallia New" w:hAnsi="Browallia New" w:cs="Browallia New"/>
                <w:sz w:val="16"/>
                <w:szCs w:val="16"/>
              </w:rPr>
              <w:t>99.99</w:t>
            </w:r>
          </w:p>
        </w:tc>
        <w:tc>
          <w:tcPr>
            <w:tcW w:w="726" w:type="dxa"/>
          </w:tcPr>
          <w:p w14:paraId="2F314F69" w14:textId="693E8425" w:rsidR="002C61E3" w:rsidRPr="00367094" w:rsidRDefault="002F59E3" w:rsidP="002C61E3">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7" w:type="dxa"/>
          </w:tcPr>
          <w:p w14:paraId="11C0398D" w14:textId="373BA8AC" w:rsidR="002C61E3" w:rsidRPr="00367094" w:rsidRDefault="002C61E3" w:rsidP="002C61E3">
            <w:pPr>
              <w:pBdr>
                <w:bottom w:val="single" w:sz="4" w:space="1" w:color="auto"/>
              </w:pBd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c>
          <w:tcPr>
            <w:tcW w:w="708" w:type="dxa"/>
          </w:tcPr>
          <w:p w14:paraId="166C97DD" w14:textId="5986BC41" w:rsidR="002C61E3" w:rsidRPr="00367094" w:rsidRDefault="009C1BC8" w:rsidP="002C61E3">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72" w:type="dxa"/>
          </w:tcPr>
          <w:p w14:paraId="5F0AB141" w14:textId="78A53D3C" w:rsidR="002C61E3" w:rsidRPr="00367094" w:rsidRDefault="002C61E3" w:rsidP="002C61E3">
            <w:pPr>
              <w:pBdr>
                <w:bottom w:val="single" w:sz="4" w:space="1" w:color="auto"/>
              </w:pBdr>
              <w:spacing w:line="240" w:lineRule="auto"/>
              <w:jc w:val="right"/>
              <w:rPr>
                <w:rFonts w:ascii="Browallia New" w:hAnsi="Browallia New" w:cs="Browallia New"/>
                <w:sz w:val="16"/>
                <w:szCs w:val="16"/>
              </w:rPr>
            </w:pPr>
            <w:r w:rsidRPr="00367094">
              <w:rPr>
                <w:rFonts w:ascii="Browallia New" w:hAnsi="Browallia New" w:cs="Browallia New"/>
                <w:sz w:val="16"/>
                <w:szCs w:val="16"/>
              </w:rPr>
              <w:t>-</w:t>
            </w:r>
          </w:p>
        </w:tc>
      </w:tr>
      <w:tr w:rsidR="00040DAC" w:rsidRPr="00367094" w14:paraId="4F819573" w14:textId="77777777" w:rsidTr="00A52672">
        <w:trPr>
          <w:trHeight w:val="77"/>
        </w:trPr>
        <w:tc>
          <w:tcPr>
            <w:tcW w:w="2544" w:type="dxa"/>
            <w:vAlign w:val="center"/>
          </w:tcPr>
          <w:p w14:paraId="63BFFA6B" w14:textId="77777777" w:rsidR="00040DAC" w:rsidRPr="00367094" w:rsidRDefault="00040DAC" w:rsidP="00040DAC">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cs/>
              </w:rPr>
            </w:pPr>
            <w:r w:rsidRPr="00367094">
              <w:rPr>
                <w:rFonts w:ascii="Browallia New" w:hAnsi="Browallia New" w:cs="Browallia New"/>
                <w:sz w:val="16"/>
                <w:szCs w:val="16"/>
                <w:cs/>
              </w:rPr>
              <w:t>รวม</w:t>
            </w:r>
          </w:p>
        </w:tc>
        <w:tc>
          <w:tcPr>
            <w:tcW w:w="707" w:type="dxa"/>
            <w:gridSpan w:val="2"/>
            <w:vAlign w:val="bottom"/>
          </w:tcPr>
          <w:p w14:paraId="56F6BF93" w14:textId="77777777" w:rsidR="00040DAC" w:rsidRPr="00367094" w:rsidRDefault="00040DAC" w:rsidP="00040DA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3"/>
            <w:vAlign w:val="bottom"/>
          </w:tcPr>
          <w:p w14:paraId="53204909" w14:textId="77777777" w:rsidR="00040DAC" w:rsidRPr="00367094" w:rsidRDefault="00040DAC" w:rsidP="00040DA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2"/>
            <w:vAlign w:val="bottom"/>
          </w:tcPr>
          <w:p w14:paraId="189EC7EC" w14:textId="77777777" w:rsidR="00040DAC" w:rsidRPr="00367094"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1E68608F" w14:textId="77777777" w:rsidR="00040DAC" w:rsidRPr="00367094"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54D0DCA" w14:textId="77777777" w:rsidR="00040DAC" w:rsidRPr="00367094" w:rsidRDefault="00040DAC" w:rsidP="00040DAC">
            <w:pPr>
              <w:spacing w:line="240" w:lineRule="auto"/>
              <w:ind w:left="-240"/>
              <w:jc w:val="right"/>
              <w:rPr>
                <w:rFonts w:ascii="Browallia New" w:hAnsi="Browallia New" w:cs="Browallia New"/>
                <w:sz w:val="16"/>
                <w:szCs w:val="16"/>
              </w:rPr>
            </w:pPr>
          </w:p>
        </w:tc>
        <w:tc>
          <w:tcPr>
            <w:tcW w:w="708" w:type="dxa"/>
          </w:tcPr>
          <w:p w14:paraId="1816CEEF" w14:textId="77777777" w:rsidR="00040DAC" w:rsidRPr="00367094" w:rsidRDefault="00040DAC" w:rsidP="00040DAC">
            <w:pPr>
              <w:spacing w:line="240" w:lineRule="auto"/>
              <w:ind w:left="-240"/>
              <w:jc w:val="right"/>
              <w:rPr>
                <w:rFonts w:ascii="Browallia New" w:hAnsi="Browallia New" w:cs="Browallia New"/>
                <w:sz w:val="16"/>
                <w:szCs w:val="16"/>
              </w:rPr>
            </w:pPr>
          </w:p>
        </w:tc>
        <w:tc>
          <w:tcPr>
            <w:tcW w:w="726" w:type="dxa"/>
          </w:tcPr>
          <w:p w14:paraId="3E0D646A" w14:textId="69D93782" w:rsidR="00040DAC" w:rsidRPr="00367094" w:rsidRDefault="00C15B45" w:rsidP="00040DAC">
            <w:pPr>
              <w:spacing w:line="240" w:lineRule="auto"/>
              <w:ind w:left="-240"/>
              <w:jc w:val="right"/>
              <w:rPr>
                <w:rFonts w:ascii="Browallia New" w:hAnsi="Browallia New" w:cs="Browallia New"/>
                <w:sz w:val="16"/>
                <w:szCs w:val="16"/>
              </w:rPr>
            </w:pPr>
            <w:r>
              <w:rPr>
                <w:rFonts w:ascii="Browallia New" w:hAnsi="Browallia New" w:cs="Browallia New"/>
                <w:sz w:val="16"/>
                <w:szCs w:val="16"/>
              </w:rPr>
              <w:t>3,123,830</w:t>
            </w:r>
          </w:p>
        </w:tc>
        <w:tc>
          <w:tcPr>
            <w:tcW w:w="707" w:type="dxa"/>
          </w:tcPr>
          <w:p w14:paraId="22D21C30" w14:textId="7765EA31" w:rsidR="00040DAC" w:rsidRPr="00367094" w:rsidRDefault="00040DAC" w:rsidP="00040DAC">
            <w:pPr>
              <w:spacing w:line="240" w:lineRule="auto"/>
              <w:ind w:left="-100"/>
              <w:jc w:val="right"/>
              <w:rPr>
                <w:rFonts w:ascii="Browallia New" w:hAnsi="Browallia New" w:cs="Browallia New"/>
                <w:sz w:val="16"/>
                <w:szCs w:val="16"/>
              </w:rPr>
            </w:pPr>
            <w:r w:rsidRPr="00367094">
              <w:rPr>
                <w:rFonts w:ascii="Browallia New" w:hAnsi="Browallia New" w:cs="Browallia New"/>
                <w:sz w:val="16"/>
                <w:szCs w:val="16"/>
              </w:rPr>
              <w:t>3,118,730</w:t>
            </w:r>
          </w:p>
        </w:tc>
        <w:tc>
          <w:tcPr>
            <w:tcW w:w="708" w:type="dxa"/>
            <w:vAlign w:val="bottom"/>
          </w:tcPr>
          <w:p w14:paraId="71902391" w14:textId="579CC8FA" w:rsidR="00040DAC" w:rsidRPr="00367094" w:rsidRDefault="002010A0" w:rsidP="00040DAC">
            <w:pPr>
              <w:pBdr>
                <w:bottom w:val="single" w:sz="12"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3</w:t>
            </w:r>
            <w:r w:rsidR="009C1BC8">
              <w:rPr>
                <w:rFonts w:ascii="Browallia New" w:hAnsi="Browallia New" w:cs="Browallia New"/>
                <w:sz w:val="16"/>
                <w:szCs w:val="16"/>
              </w:rPr>
              <w:t>0,000</w:t>
            </w:r>
          </w:p>
        </w:tc>
        <w:tc>
          <w:tcPr>
            <w:tcW w:w="772" w:type="dxa"/>
            <w:vAlign w:val="bottom"/>
          </w:tcPr>
          <w:p w14:paraId="41B1727A" w14:textId="762B1B75" w:rsidR="00040DAC" w:rsidRPr="00367094" w:rsidRDefault="00040DAC" w:rsidP="00040DAC">
            <w:pPr>
              <w:pBdr>
                <w:bottom w:val="single" w:sz="12" w:space="1" w:color="auto"/>
              </w:pBdr>
              <w:spacing w:line="240" w:lineRule="auto"/>
              <w:jc w:val="right"/>
              <w:rPr>
                <w:rFonts w:ascii="Browallia New" w:hAnsi="Browallia New" w:cs="Browallia New"/>
                <w:sz w:val="16"/>
                <w:szCs w:val="16"/>
              </w:rPr>
            </w:pPr>
            <w:r w:rsidRPr="00367094">
              <w:rPr>
                <w:rFonts w:ascii="Browallia New" w:hAnsi="Browallia New" w:cs="Browallia New"/>
                <w:sz w:val="16"/>
                <w:szCs w:val="16"/>
              </w:rPr>
              <w:t>47,280</w:t>
            </w:r>
          </w:p>
        </w:tc>
      </w:tr>
      <w:tr w:rsidR="00040DAC" w:rsidRPr="00367094" w14:paraId="0F9227A6" w14:textId="77777777" w:rsidTr="00A52672">
        <w:tc>
          <w:tcPr>
            <w:tcW w:w="4667" w:type="dxa"/>
            <w:gridSpan w:val="8"/>
            <w:vAlign w:val="center"/>
          </w:tcPr>
          <w:p w14:paraId="394F4288" w14:textId="77777777" w:rsidR="00040DAC" w:rsidRPr="00367094" w:rsidRDefault="00040DAC" w:rsidP="00040DAC">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367094">
              <w:rPr>
                <w:rFonts w:ascii="Browallia New" w:hAnsi="Browallia New" w:cs="Browallia New"/>
                <w:sz w:val="16"/>
                <w:szCs w:val="16"/>
                <w:u w:val="single"/>
                <w:cs/>
              </w:rPr>
              <w:t>หัก</w:t>
            </w:r>
            <w:r w:rsidRPr="00367094">
              <w:rPr>
                <w:rFonts w:ascii="Browallia New" w:hAnsi="Browallia New" w:cs="Browallia New"/>
                <w:sz w:val="16"/>
                <w:szCs w:val="16"/>
              </w:rPr>
              <w:t xml:space="preserve"> </w:t>
            </w:r>
            <w:r w:rsidRPr="00367094">
              <w:rPr>
                <w:rFonts w:ascii="Browallia New" w:hAnsi="Browallia New" w:cs="Browallia New"/>
                <w:sz w:val="16"/>
                <w:szCs w:val="16"/>
                <w:cs/>
              </w:rPr>
              <w:t>ค่าเผื่อการด้อยค่าเงินลงทุน</w:t>
            </w:r>
          </w:p>
        </w:tc>
        <w:tc>
          <w:tcPr>
            <w:tcW w:w="707" w:type="dxa"/>
            <w:vAlign w:val="bottom"/>
          </w:tcPr>
          <w:p w14:paraId="30B82882" w14:textId="77777777" w:rsidR="00040DAC" w:rsidRPr="00367094"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3F6D98C" w14:textId="77777777" w:rsidR="00040DAC" w:rsidRPr="00367094" w:rsidRDefault="00040DAC" w:rsidP="00040DAC">
            <w:pPr>
              <w:spacing w:line="240" w:lineRule="auto"/>
              <w:jc w:val="right"/>
              <w:rPr>
                <w:rFonts w:ascii="Browallia New" w:hAnsi="Browallia New" w:cs="Browallia New"/>
                <w:sz w:val="16"/>
                <w:szCs w:val="16"/>
              </w:rPr>
            </w:pPr>
          </w:p>
        </w:tc>
        <w:tc>
          <w:tcPr>
            <w:tcW w:w="708" w:type="dxa"/>
          </w:tcPr>
          <w:p w14:paraId="50048CED" w14:textId="77777777" w:rsidR="00040DAC" w:rsidRPr="00367094" w:rsidRDefault="00040DAC" w:rsidP="00040DAC">
            <w:pPr>
              <w:spacing w:line="240" w:lineRule="auto"/>
              <w:jc w:val="right"/>
              <w:rPr>
                <w:rFonts w:ascii="Browallia New" w:hAnsi="Browallia New" w:cs="Browallia New"/>
                <w:sz w:val="16"/>
                <w:szCs w:val="16"/>
              </w:rPr>
            </w:pPr>
          </w:p>
        </w:tc>
        <w:tc>
          <w:tcPr>
            <w:tcW w:w="726" w:type="dxa"/>
            <w:vAlign w:val="center"/>
          </w:tcPr>
          <w:p w14:paraId="599F3B5C" w14:textId="22E486F6" w:rsidR="00040DAC" w:rsidRPr="00367094" w:rsidRDefault="00C15B45" w:rsidP="00040DAC">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(111,400)</w:t>
            </w:r>
          </w:p>
        </w:tc>
        <w:tc>
          <w:tcPr>
            <w:tcW w:w="707" w:type="dxa"/>
            <w:vAlign w:val="center"/>
          </w:tcPr>
          <w:p w14:paraId="4CB51B67" w14:textId="01B6D175" w:rsidR="00040DAC" w:rsidRPr="00367094" w:rsidRDefault="00040DAC" w:rsidP="00040DAC">
            <w:pPr>
              <w:pBdr>
                <w:bottom w:val="single" w:sz="4" w:space="1" w:color="auto"/>
              </w:pBdr>
              <w:spacing w:line="240" w:lineRule="auto"/>
              <w:jc w:val="right"/>
              <w:rPr>
                <w:rFonts w:ascii="Browallia New" w:hAnsi="Browallia New" w:cs="Browallia New"/>
                <w:sz w:val="16"/>
                <w:szCs w:val="16"/>
              </w:rPr>
            </w:pPr>
            <w:r w:rsidRPr="00367094">
              <w:rPr>
                <w:rFonts w:ascii="Browallia New" w:hAnsi="Browallia New" w:cs="Browallia New"/>
                <w:sz w:val="16"/>
                <w:szCs w:val="16"/>
              </w:rPr>
              <w:t>(111,400)</w:t>
            </w:r>
          </w:p>
        </w:tc>
        <w:tc>
          <w:tcPr>
            <w:tcW w:w="708" w:type="dxa"/>
            <w:vAlign w:val="bottom"/>
          </w:tcPr>
          <w:p w14:paraId="5AE9163C" w14:textId="77777777" w:rsidR="00040DAC" w:rsidRPr="00367094" w:rsidRDefault="00040DAC" w:rsidP="00040DAC">
            <w:pPr>
              <w:spacing w:line="240" w:lineRule="auto"/>
              <w:jc w:val="right"/>
              <w:rPr>
                <w:rFonts w:ascii="Browallia New" w:hAnsi="Browallia New" w:cs="Browallia New"/>
                <w:sz w:val="16"/>
                <w:szCs w:val="16"/>
              </w:rPr>
            </w:pPr>
          </w:p>
        </w:tc>
        <w:tc>
          <w:tcPr>
            <w:tcW w:w="772" w:type="dxa"/>
            <w:vAlign w:val="bottom"/>
          </w:tcPr>
          <w:p w14:paraId="3B06D124" w14:textId="77777777" w:rsidR="00040DAC" w:rsidRPr="00367094" w:rsidRDefault="00040DAC" w:rsidP="00040DAC">
            <w:pPr>
              <w:spacing w:line="240" w:lineRule="auto"/>
              <w:jc w:val="right"/>
              <w:rPr>
                <w:rFonts w:ascii="Browallia New" w:hAnsi="Browallia New" w:cs="Browallia New"/>
                <w:sz w:val="16"/>
                <w:szCs w:val="16"/>
              </w:rPr>
            </w:pPr>
          </w:p>
        </w:tc>
      </w:tr>
      <w:tr w:rsidR="00040DAC" w:rsidRPr="00367094" w14:paraId="6009C2B0" w14:textId="77777777" w:rsidTr="00A52672">
        <w:tc>
          <w:tcPr>
            <w:tcW w:w="2544" w:type="dxa"/>
            <w:vAlign w:val="center"/>
          </w:tcPr>
          <w:p w14:paraId="7507CF69" w14:textId="3AD4E44B" w:rsidR="00040DAC" w:rsidRPr="00367094" w:rsidRDefault="00040DAC" w:rsidP="00040DAC">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367094">
              <w:rPr>
                <w:rFonts w:ascii="Browallia New" w:hAnsi="Browallia New" w:cs="Browallia New"/>
                <w:sz w:val="16"/>
                <w:szCs w:val="16"/>
                <w:cs/>
              </w:rPr>
              <w:t>เงินลงทุนในบริษัทย่อย</w:t>
            </w:r>
            <w:r w:rsidRPr="00367094">
              <w:rPr>
                <w:rFonts w:ascii="Browallia New" w:hAnsi="Browallia New" w:cs="Browallia New"/>
                <w:sz w:val="16"/>
                <w:szCs w:val="16"/>
              </w:rPr>
              <w:t xml:space="preserve"> </w:t>
            </w:r>
            <w:r w:rsidR="00875C9D" w:rsidRPr="00367094">
              <w:rPr>
                <w:rFonts w:ascii="Browallia New" w:hAnsi="Browallia New" w:cs="Browallia New"/>
                <w:sz w:val="16"/>
                <w:szCs w:val="16"/>
              </w:rPr>
              <w:t>-</w:t>
            </w:r>
            <w:r w:rsidRPr="00367094">
              <w:rPr>
                <w:rFonts w:ascii="Browallia New" w:hAnsi="Browallia New" w:cs="Browallia New"/>
                <w:sz w:val="16"/>
                <w:szCs w:val="16"/>
                <w:lang w:val="en-GB"/>
              </w:rPr>
              <w:t xml:space="preserve"> </w:t>
            </w:r>
            <w:r w:rsidRPr="00367094">
              <w:rPr>
                <w:rFonts w:ascii="Browallia New" w:hAnsi="Browallia New" w:cs="Browallia New"/>
                <w:sz w:val="16"/>
                <w:szCs w:val="16"/>
                <w:cs/>
                <w:lang w:val="en-GB"/>
              </w:rPr>
              <w:t>สุทธิ</w:t>
            </w:r>
          </w:p>
        </w:tc>
        <w:tc>
          <w:tcPr>
            <w:tcW w:w="707" w:type="dxa"/>
            <w:gridSpan w:val="2"/>
            <w:vAlign w:val="bottom"/>
          </w:tcPr>
          <w:p w14:paraId="47ACF39E" w14:textId="77777777" w:rsidR="00040DAC" w:rsidRPr="00367094" w:rsidRDefault="00040DAC" w:rsidP="00040DAC">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3"/>
            <w:vAlign w:val="center"/>
          </w:tcPr>
          <w:p w14:paraId="510AD3A2" w14:textId="77777777" w:rsidR="00040DAC" w:rsidRPr="00367094" w:rsidRDefault="00040DAC" w:rsidP="00040DAC">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2"/>
            <w:vAlign w:val="bottom"/>
          </w:tcPr>
          <w:p w14:paraId="2765C286" w14:textId="77777777" w:rsidR="00040DAC" w:rsidRPr="00367094"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05E44BE6" w14:textId="77777777" w:rsidR="00040DAC" w:rsidRPr="00367094"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2407965" w14:textId="77777777" w:rsidR="00040DAC" w:rsidRPr="00367094"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8" w:type="dxa"/>
          </w:tcPr>
          <w:p w14:paraId="1E7DCC12" w14:textId="77777777" w:rsidR="00040DAC" w:rsidRPr="00367094"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vAlign w:val="center"/>
          </w:tcPr>
          <w:p w14:paraId="5B0A80BD" w14:textId="70D39703" w:rsidR="00040DAC" w:rsidRPr="00367094" w:rsidRDefault="00C15B45" w:rsidP="00040DAC">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Pr>
                <w:rFonts w:ascii="Browallia New" w:hAnsi="Browallia New" w:cs="Browallia New"/>
                <w:sz w:val="16"/>
                <w:szCs w:val="16"/>
              </w:rPr>
              <w:t>3,012,430</w:t>
            </w:r>
          </w:p>
        </w:tc>
        <w:tc>
          <w:tcPr>
            <w:tcW w:w="707" w:type="dxa"/>
            <w:vAlign w:val="center"/>
          </w:tcPr>
          <w:p w14:paraId="3CF9C753" w14:textId="4878EF0C" w:rsidR="00040DAC" w:rsidRPr="00367094" w:rsidRDefault="00040DAC" w:rsidP="00040DAC">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367094">
              <w:rPr>
                <w:rFonts w:ascii="Browallia New" w:hAnsi="Browallia New" w:cs="Browallia New"/>
                <w:sz w:val="16"/>
                <w:szCs w:val="16"/>
              </w:rPr>
              <w:t>3,007,330</w:t>
            </w:r>
          </w:p>
        </w:tc>
        <w:tc>
          <w:tcPr>
            <w:tcW w:w="708" w:type="dxa"/>
            <w:vAlign w:val="bottom"/>
          </w:tcPr>
          <w:p w14:paraId="55608DDF" w14:textId="77777777" w:rsidR="00040DAC" w:rsidRPr="00367094"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2" w:type="dxa"/>
            <w:vAlign w:val="bottom"/>
          </w:tcPr>
          <w:p w14:paraId="742F923A" w14:textId="77777777" w:rsidR="00040DAC" w:rsidRPr="00367094"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50C89172" w14:textId="77777777" w:rsidR="00A46D73" w:rsidRPr="00367094" w:rsidRDefault="00A46D73"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p w14:paraId="5F223748" w14:textId="2CFA7E6B" w:rsidR="000E0307" w:rsidRPr="00367094" w:rsidRDefault="000E0307" w:rsidP="007E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u w:val="single"/>
          <w:cs/>
          <w:lang w:val="en-GB"/>
        </w:rPr>
      </w:pPr>
      <w:r w:rsidRPr="00367094">
        <w:rPr>
          <w:rFonts w:ascii="Browallia New" w:hAnsi="Browallia New" w:cs="Browallia New"/>
          <w:b/>
          <w:bCs/>
          <w:sz w:val="28"/>
          <w:szCs w:val="28"/>
          <w:u w:val="single"/>
          <w:cs/>
          <w:lang w:val="en-GB"/>
        </w:rPr>
        <w:t>การจัดตั้งบริษัทย่อย</w:t>
      </w:r>
    </w:p>
    <w:p w14:paraId="56265079" w14:textId="339E99F8" w:rsidR="00044E1A" w:rsidRDefault="0049643E" w:rsidP="00044E1A">
      <w:pPr>
        <w:spacing w:line="240" w:lineRule="auto"/>
        <w:ind w:left="432"/>
        <w:jc w:val="thaiDistribute"/>
        <w:rPr>
          <w:rFonts w:ascii="Browallia New" w:hAnsi="Browallia New" w:cs="Browallia New"/>
          <w:sz w:val="28"/>
          <w:szCs w:val="28"/>
        </w:rPr>
      </w:pPr>
      <w:r w:rsidRPr="00367094">
        <w:rPr>
          <w:rFonts w:ascii="Browallia New" w:hAnsi="Browallia New" w:cs="Browallia New"/>
          <w:sz w:val="28"/>
          <w:szCs w:val="28"/>
          <w:cs/>
        </w:rPr>
        <w:t>เมื่อวันที่</w:t>
      </w:r>
      <w:r w:rsidR="008E5F49" w:rsidRPr="00367094">
        <w:rPr>
          <w:rFonts w:ascii="Browallia New" w:hAnsi="Browallia New" w:cs="Browallia New"/>
          <w:sz w:val="28"/>
          <w:szCs w:val="28"/>
          <w:cs/>
        </w:rPr>
        <w:t xml:space="preserve"> </w:t>
      </w:r>
      <w:r w:rsidR="008E5F49" w:rsidRPr="00367094">
        <w:rPr>
          <w:rFonts w:ascii="Browallia New" w:hAnsi="Browallia New" w:cs="Browallia New"/>
          <w:sz w:val="28"/>
          <w:szCs w:val="28"/>
        </w:rPr>
        <w:t>15</w:t>
      </w:r>
      <w:r w:rsidRPr="00367094">
        <w:rPr>
          <w:rFonts w:ascii="Browallia New" w:hAnsi="Browallia New" w:cs="Browallia New"/>
          <w:sz w:val="28"/>
          <w:szCs w:val="28"/>
          <w:cs/>
        </w:rPr>
        <w:t xml:space="preserve"> กุมภาพันธ์ </w:t>
      </w:r>
      <w:r w:rsidR="008E5F49" w:rsidRPr="00367094">
        <w:rPr>
          <w:rFonts w:ascii="Browallia New" w:hAnsi="Browallia New" w:cs="Browallia New"/>
          <w:sz w:val="28"/>
          <w:szCs w:val="28"/>
        </w:rPr>
        <w:t>2566</w:t>
      </w:r>
      <w:r w:rsidRPr="00367094">
        <w:rPr>
          <w:rFonts w:ascii="Browallia New" w:hAnsi="Browallia New" w:cs="Browallia New"/>
          <w:sz w:val="28"/>
          <w:szCs w:val="28"/>
          <w:cs/>
        </w:rPr>
        <w:t xml:space="preserve"> ที่ประชุมคณะกรรมการบริษัท ครั้งที่ </w:t>
      </w:r>
      <w:r w:rsidR="008E5F49" w:rsidRPr="00367094">
        <w:rPr>
          <w:rFonts w:ascii="Browallia New" w:hAnsi="Browallia New" w:cs="Browallia New"/>
          <w:sz w:val="28"/>
          <w:szCs w:val="28"/>
        </w:rPr>
        <w:t>1/2566</w:t>
      </w:r>
      <w:r w:rsidRPr="00367094">
        <w:rPr>
          <w:rFonts w:ascii="Browallia New" w:hAnsi="Browallia New" w:cs="Browallia New"/>
          <w:sz w:val="28"/>
          <w:szCs w:val="28"/>
          <w:cs/>
        </w:rPr>
        <w:t xml:space="preserve"> มีมติอนุมัติให้จัดตั้งบริษัทย่อยแห่งหนึ่ง โดยใช้ชื่อว่า</w:t>
      </w:r>
      <w:r w:rsidR="003038E3">
        <w:rPr>
          <w:rFonts w:ascii="Browallia New" w:hAnsi="Browallia New" w:cs="Browallia New"/>
          <w:sz w:val="28"/>
          <w:szCs w:val="28"/>
        </w:rPr>
        <w:t xml:space="preserve"> </w:t>
      </w:r>
      <w:r w:rsidRPr="00367094">
        <w:rPr>
          <w:rFonts w:ascii="Browallia New" w:hAnsi="Browallia New" w:cs="Browallia New"/>
          <w:sz w:val="28"/>
          <w:szCs w:val="28"/>
          <w:cs/>
        </w:rPr>
        <w:t xml:space="preserve">บริษัท </w:t>
      </w:r>
      <w:r w:rsidR="008E5F49" w:rsidRPr="00367094">
        <w:rPr>
          <w:rFonts w:ascii="Browallia New" w:hAnsi="Browallia New" w:cs="Browallia New"/>
          <w:sz w:val="28"/>
          <w:szCs w:val="28"/>
          <w:cs/>
        </w:rPr>
        <w:t>เคเค เอสเธติค</w:t>
      </w:r>
      <w:r w:rsidRPr="00367094">
        <w:rPr>
          <w:rFonts w:ascii="Browallia New" w:hAnsi="Browallia New" w:cs="Browallia New"/>
          <w:sz w:val="28"/>
          <w:szCs w:val="28"/>
          <w:cs/>
        </w:rPr>
        <w:t xml:space="preserve"> จำกัด ซึ่งได้จดทะเบียนจัดตั้งบริษัทด้วยทุนจดทะเบียน </w:t>
      </w:r>
      <w:r w:rsidR="00E55B14" w:rsidRPr="00367094">
        <w:rPr>
          <w:rFonts w:ascii="Browallia New" w:hAnsi="Browallia New" w:cs="Browallia New"/>
          <w:sz w:val="28"/>
          <w:szCs w:val="28"/>
        </w:rPr>
        <w:t>1</w:t>
      </w:r>
      <w:r w:rsidR="008E5F49" w:rsidRPr="00367094">
        <w:rPr>
          <w:rFonts w:ascii="Browallia New" w:hAnsi="Browallia New" w:cs="Browallia New"/>
          <w:sz w:val="28"/>
          <w:szCs w:val="28"/>
        </w:rPr>
        <w:t>,</w:t>
      </w:r>
      <w:r w:rsidR="00344E7F" w:rsidRPr="00367094">
        <w:rPr>
          <w:rFonts w:ascii="Browallia New" w:hAnsi="Browallia New" w:cs="Browallia New"/>
          <w:sz w:val="28"/>
          <w:szCs w:val="28"/>
        </w:rPr>
        <w:t>000</w:t>
      </w:r>
      <w:r w:rsidRPr="00367094">
        <w:rPr>
          <w:rFonts w:ascii="Browallia New" w:hAnsi="Browallia New" w:cs="Browallia New"/>
          <w:sz w:val="28"/>
          <w:szCs w:val="28"/>
        </w:rPr>
        <w:t>,000</w:t>
      </w:r>
      <w:r w:rsidRPr="00367094">
        <w:rPr>
          <w:rFonts w:ascii="Browallia New" w:hAnsi="Browallia New" w:cs="Browallia New"/>
          <w:sz w:val="28"/>
          <w:szCs w:val="28"/>
          <w:cs/>
        </w:rPr>
        <w:t xml:space="preserve"> หุ้น มูลค่าหุ้นละ </w:t>
      </w:r>
      <w:r w:rsidR="00E55B14" w:rsidRPr="00367094">
        <w:rPr>
          <w:rFonts w:ascii="Browallia New" w:hAnsi="Browallia New" w:cs="Browallia New"/>
          <w:sz w:val="28"/>
          <w:szCs w:val="28"/>
        </w:rPr>
        <w:t>10</w:t>
      </w:r>
      <w:r w:rsidRPr="00367094">
        <w:rPr>
          <w:rFonts w:ascii="Browallia New" w:hAnsi="Browallia New" w:cs="Browallia New"/>
          <w:sz w:val="28"/>
          <w:szCs w:val="28"/>
          <w:cs/>
        </w:rPr>
        <w:t xml:space="preserve"> บาท</w:t>
      </w:r>
      <w:r w:rsidR="002438CC">
        <w:rPr>
          <w:rFonts w:ascii="Browallia New" w:hAnsi="Browallia New" w:cs="Browallia New"/>
          <w:sz w:val="28"/>
          <w:szCs w:val="28"/>
        </w:rPr>
        <w:t xml:space="preserve"> </w:t>
      </w:r>
      <w:r w:rsidRPr="00367094">
        <w:rPr>
          <w:rFonts w:ascii="Browallia New" w:hAnsi="Browallia New" w:cs="Browallia New"/>
          <w:sz w:val="28"/>
          <w:szCs w:val="28"/>
          <w:cs/>
        </w:rPr>
        <w:t>เพื่อประกอบกิจการ</w:t>
      </w:r>
      <w:r w:rsidR="008E5F49" w:rsidRPr="00367094">
        <w:rPr>
          <w:rFonts w:ascii="Browallia New" w:hAnsi="Browallia New" w:cs="Browallia New"/>
          <w:sz w:val="28"/>
          <w:szCs w:val="28"/>
          <w:cs/>
        </w:rPr>
        <w:t>ให้บริการด้านความงามอย่างครบวงจร</w:t>
      </w:r>
      <w:r w:rsidRPr="00367094">
        <w:rPr>
          <w:rFonts w:ascii="Browallia New" w:hAnsi="Browallia New" w:cs="Browallia New"/>
          <w:sz w:val="28"/>
          <w:szCs w:val="28"/>
          <w:cs/>
        </w:rPr>
        <w:t xml:space="preserve"> โดย</w:t>
      </w:r>
      <w:r w:rsidR="00493523" w:rsidRPr="00367094">
        <w:rPr>
          <w:rFonts w:ascii="Browallia New" w:hAnsi="Browallia New" w:cs="Browallia New"/>
          <w:sz w:val="28"/>
          <w:szCs w:val="28"/>
          <w:cs/>
        </w:rPr>
        <w:t>บริษัท</w:t>
      </w:r>
      <w:r w:rsidRPr="00367094">
        <w:rPr>
          <w:rFonts w:ascii="Browallia New" w:hAnsi="Browallia New" w:cs="Browallia New"/>
          <w:sz w:val="28"/>
          <w:szCs w:val="28"/>
          <w:cs/>
        </w:rPr>
        <w:t xml:space="preserve">ถือหุ้นร้อยละ </w:t>
      </w:r>
      <w:r w:rsidR="00E55B14" w:rsidRPr="00367094">
        <w:rPr>
          <w:rFonts w:ascii="Browallia New" w:hAnsi="Browallia New" w:cs="Browallia New"/>
          <w:sz w:val="28"/>
          <w:szCs w:val="28"/>
        </w:rPr>
        <w:t>50</w:t>
      </w:r>
      <w:r w:rsidR="008E5F49" w:rsidRPr="00367094">
        <w:rPr>
          <w:rFonts w:ascii="Browallia New" w:hAnsi="Browallia New" w:cs="Browallia New"/>
          <w:sz w:val="28"/>
          <w:szCs w:val="28"/>
          <w:cs/>
        </w:rPr>
        <w:t>.</w:t>
      </w:r>
      <w:r w:rsidR="00CF0F0C" w:rsidRPr="00367094">
        <w:rPr>
          <w:rFonts w:ascii="Browallia New" w:hAnsi="Browallia New" w:cs="Browallia New"/>
          <w:sz w:val="28"/>
          <w:szCs w:val="28"/>
        </w:rPr>
        <w:t>98</w:t>
      </w:r>
      <w:r w:rsidRPr="00367094">
        <w:rPr>
          <w:rFonts w:ascii="Browallia New" w:hAnsi="Browallia New" w:cs="Browallia New"/>
          <w:sz w:val="28"/>
          <w:szCs w:val="28"/>
          <w:cs/>
        </w:rPr>
        <w:t xml:space="preserve"> ของทุน</w:t>
      </w:r>
      <w:r w:rsidR="006D190E">
        <w:rPr>
          <w:rFonts w:ascii="Browallia New" w:hAnsi="Browallia New" w:cs="Browallia New"/>
          <w:sz w:val="28"/>
          <w:szCs w:val="28"/>
          <w:cs/>
        </w:rPr>
        <w:br/>
      </w:r>
      <w:r w:rsidRPr="00367094">
        <w:rPr>
          <w:rFonts w:ascii="Browallia New" w:hAnsi="Browallia New" w:cs="Browallia New"/>
          <w:sz w:val="28"/>
          <w:szCs w:val="28"/>
          <w:cs/>
        </w:rPr>
        <w:t>จดทะเบียนทั้งหมด</w:t>
      </w:r>
    </w:p>
    <w:p w14:paraId="2C2F5EA5" w14:textId="77777777" w:rsidR="00044E1A" w:rsidRDefault="00044E1A" w:rsidP="00044E1A">
      <w:pPr>
        <w:spacing w:line="240" w:lineRule="auto"/>
        <w:ind w:left="432"/>
        <w:jc w:val="thaiDistribute"/>
        <w:rPr>
          <w:rFonts w:ascii="Browallia New" w:hAnsi="Browallia New" w:cs="Browallia New"/>
          <w:sz w:val="28"/>
          <w:szCs w:val="28"/>
        </w:rPr>
      </w:pPr>
    </w:p>
    <w:p w14:paraId="13D778FE" w14:textId="349F127F" w:rsidR="008F24CA" w:rsidRDefault="00044E1A" w:rsidP="00044E1A">
      <w:pPr>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ค่าเผื่อการด้อยค่า</w:t>
      </w:r>
      <w:r w:rsidR="004435B3">
        <w:rPr>
          <w:rFonts w:ascii="Browallia New" w:hAnsi="Browallia New" w:cs="Browallia New" w:hint="cs"/>
          <w:sz w:val="28"/>
          <w:szCs w:val="28"/>
          <w:cs/>
        </w:rPr>
        <w:t>เงินลงทุนในบริษัทย่อย มีรายการ</w:t>
      </w:r>
      <w:r w:rsidR="006979EB">
        <w:rPr>
          <w:rFonts w:ascii="Browallia New" w:hAnsi="Browallia New" w:cs="Browallia New" w:hint="cs"/>
          <w:sz w:val="28"/>
          <w:szCs w:val="28"/>
          <w:cs/>
        </w:rPr>
        <w:t>เคลื่อนไหวที่เป็นสาระสำคัญสำหรับงวด</w:t>
      </w:r>
      <w:r w:rsidR="008F24CA">
        <w:rPr>
          <w:rFonts w:ascii="Browallia New" w:hAnsi="Browallia New" w:cs="Browallia New" w:hint="cs"/>
          <w:sz w:val="28"/>
          <w:szCs w:val="28"/>
          <w:cs/>
        </w:rPr>
        <w:t xml:space="preserve">เก้าเดือนสิ้นสุดวันที่ </w:t>
      </w:r>
      <w:r w:rsidR="009F7B1A">
        <w:rPr>
          <w:rFonts w:ascii="Browallia New" w:hAnsi="Browallia New" w:cs="Browallia New"/>
          <w:sz w:val="28"/>
          <w:szCs w:val="28"/>
        </w:rPr>
        <w:t xml:space="preserve">     </w:t>
      </w:r>
      <w:r w:rsidR="008F24CA">
        <w:rPr>
          <w:rFonts w:ascii="Browallia New" w:hAnsi="Browallia New" w:cs="Browallia New"/>
          <w:sz w:val="28"/>
          <w:szCs w:val="28"/>
        </w:rPr>
        <w:t xml:space="preserve">30 </w:t>
      </w:r>
      <w:r w:rsidR="008F24CA">
        <w:rPr>
          <w:rFonts w:ascii="Browallia New" w:hAnsi="Browallia New" w:cs="Browallia New" w:hint="cs"/>
          <w:sz w:val="28"/>
          <w:szCs w:val="28"/>
          <w:cs/>
        </w:rPr>
        <w:t xml:space="preserve">กันยายน </w:t>
      </w:r>
      <w:r w:rsidR="008F24CA">
        <w:rPr>
          <w:rFonts w:ascii="Browallia New" w:hAnsi="Browallia New" w:cs="Browallia New"/>
          <w:sz w:val="28"/>
          <w:szCs w:val="28"/>
        </w:rPr>
        <w:t xml:space="preserve">2566 </w:t>
      </w:r>
      <w:r w:rsidR="008F24CA">
        <w:rPr>
          <w:rFonts w:ascii="Browallia New" w:hAnsi="Browallia New" w:cs="Browallia New" w:hint="cs"/>
          <w:sz w:val="28"/>
          <w:szCs w:val="28"/>
          <w:cs/>
        </w:rPr>
        <w:t>ดังนี้</w:t>
      </w:r>
    </w:p>
    <w:p w14:paraId="7426DBDA" w14:textId="77777777" w:rsidR="008F24CA" w:rsidRDefault="008F24CA" w:rsidP="00044E1A">
      <w:pPr>
        <w:spacing w:line="240" w:lineRule="auto"/>
        <w:ind w:left="432"/>
        <w:jc w:val="thaiDistribute"/>
        <w:rPr>
          <w:rFonts w:ascii="Browallia New" w:hAnsi="Browallia New" w:cs="Browallia New"/>
          <w:sz w:val="28"/>
          <w:szCs w:val="28"/>
        </w:rPr>
      </w:pPr>
    </w:p>
    <w:tbl>
      <w:tblPr>
        <w:tblW w:w="9065" w:type="dxa"/>
        <w:tblInd w:w="322" w:type="dxa"/>
        <w:tblBorders>
          <w:bottom w:val="single" w:sz="4" w:space="0" w:color="auto"/>
        </w:tblBorders>
        <w:tblLook w:val="00A0" w:firstRow="1" w:lastRow="0" w:firstColumn="1" w:lastColumn="0" w:noHBand="0" w:noVBand="0"/>
      </w:tblPr>
      <w:tblGrid>
        <w:gridCol w:w="6797"/>
        <w:gridCol w:w="2268"/>
      </w:tblGrid>
      <w:tr w:rsidR="008F24CA" w:rsidRPr="00367094" w14:paraId="3EBB4750" w14:textId="77777777">
        <w:trPr>
          <w:trHeight w:val="289"/>
        </w:trPr>
        <w:tc>
          <w:tcPr>
            <w:tcW w:w="6797" w:type="dxa"/>
            <w:noWrap/>
            <w:vAlign w:val="bottom"/>
          </w:tcPr>
          <w:p w14:paraId="11CD3CB9" w14:textId="77777777" w:rsidR="008F24CA" w:rsidRPr="00367094" w:rsidRDefault="008F24C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tcBorders>
          </w:tcPr>
          <w:p w14:paraId="099F48DF" w14:textId="77777777" w:rsidR="008F24CA" w:rsidRPr="00367094" w:rsidRDefault="008F24CA">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8F24CA" w:rsidRPr="00367094" w14:paraId="3F9E66CF" w14:textId="77777777">
        <w:trPr>
          <w:trHeight w:val="289"/>
        </w:trPr>
        <w:tc>
          <w:tcPr>
            <w:tcW w:w="6797" w:type="dxa"/>
            <w:noWrap/>
            <w:vAlign w:val="bottom"/>
          </w:tcPr>
          <w:p w14:paraId="31AB99A9" w14:textId="77777777" w:rsidR="008F24CA" w:rsidRPr="00367094" w:rsidRDefault="008F24C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tcPr>
          <w:p w14:paraId="1F32BAD1" w14:textId="77777777" w:rsidR="008F24CA" w:rsidRPr="00367094" w:rsidRDefault="008F24CA">
            <w:pPr>
              <w:tabs>
                <w:tab w:val="clear" w:pos="1644"/>
              </w:tabs>
              <w:spacing w:line="240" w:lineRule="auto"/>
              <w:ind w:left="-72" w:right="-108"/>
              <w:jc w:val="center"/>
              <w:rPr>
                <w:rFonts w:ascii="Browallia New" w:hAnsi="Browallia New" w:cs="Browallia New"/>
                <w:sz w:val="28"/>
                <w:szCs w:val="28"/>
              </w:rPr>
            </w:pPr>
            <w:r w:rsidRPr="00367094">
              <w:rPr>
                <w:rFonts w:ascii="Browallia New" w:hAnsi="Browallia New" w:cs="Browallia New"/>
                <w:sz w:val="28"/>
                <w:szCs w:val="28"/>
                <w:cs/>
              </w:rPr>
              <w:t>งบการเงินรวมและ</w:t>
            </w:r>
          </w:p>
          <w:p w14:paraId="7835B645" w14:textId="77777777" w:rsidR="008F24CA" w:rsidRPr="00367094" w:rsidRDefault="008F24CA">
            <w:pPr>
              <w:tabs>
                <w:tab w:val="clear" w:pos="1644"/>
              </w:tabs>
              <w:spacing w:line="240" w:lineRule="auto"/>
              <w:ind w:left="-72" w:right="-108"/>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8F24CA" w:rsidRPr="00367094" w14:paraId="23C6CA99" w14:textId="77777777">
        <w:trPr>
          <w:trHeight w:val="289"/>
        </w:trPr>
        <w:tc>
          <w:tcPr>
            <w:tcW w:w="6797" w:type="dxa"/>
            <w:noWrap/>
            <w:vAlign w:val="bottom"/>
          </w:tcPr>
          <w:p w14:paraId="3ADAE2D9" w14:textId="77777777" w:rsidR="008F24CA" w:rsidRPr="00367094" w:rsidRDefault="008F24CA">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tcPr>
          <w:p w14:paraId="7A3D7BE4" w14:textId="77777777" w:rsidR="008F24CA" w:rsidRPr="00367094" w:rsidRDefault="008F24CA">
            <w:pPr>
              <w:tabs>
                <w:tab w:val="clear" w:pos="907"/>
                <w:tab w:val="clear" w:pos="1644"/>
                <w:tab w:val="clear" w:pos="1871"/>
              </w:tabs>
              <w:spacing w:line="240" w:lineRule="auto"/>
              <w:ind w:right="40"/>
              <w:jc w:val="right"/>
              <w:rPr>
                <w:rFonts w:ascii="Browallia New" w:hAnsi="Browallia New" w:cs="Browallia New"/>
                <w:sz w:val="28"/>
                <w:szCs w:val="28"/>
              </w:rPr>
            </w:pPr>
          </w:p>
        </w:tc>
      </w:tr>
      <w:tr w:rsidR="008F24CA" w:rsidRPr="00367094" w14:paraId="3EDB9DE1" w14:textId="77777777">
        <w:trPr>
          <w:trHeight w:val="289"/>
        </w:trPr>
        <w:tc>
          <w:tcPr>
            <w:tcW w:w="6797" w:type="dxa"/>
            <w:noWrap/>
            <w:vAlign w:val="bottom"/>
          </w:tcPr>
          <w:p w14:paraId="1C57114C" w14:textId="77777777" w:rsidR="008F24CA" w:rsidRPr="00367094" w:rsidRDefault="008F24CA">
            <w:pPr>
              <w:tabs>
                <w:tab w:val="clear" w:pos="1644"/>
              </w:tabs>
              <w:spacing w:line="240" w:lineRule="auto"/>
              <w:ind w:left="-81" w:right="-140" w:firstLine="9"/>
              <w:rPr>
                <w:rFonts w:ascii="Browallia New" w:hAnsi="Browallia New" w:cs="Browallia New"/>
                <w:sz w:val="28"/>
                <w:szCs w:val="28"/>
              </w:rPr>
            </w:pPr>
            <w:r w:rsidRPr="00367094">
              <w:rPr>
                <w:rFonts w:ascii="Browallia New" w:hAnsi="Browallia New" w:cs="Browallia New"/>
                <w:sz w:val="28"/>
                <w:szCs w:val="28"/>
                <w:cs/>
              </w:rPr>
              <w:t xml:space="preserve">ยอดคงเหลือ ณ วันที่ </w:t>
            </w:r>
            <w:r w:rsidRPr="00367094">
              <w:rPr>
                <w:rFonts w:ascii="Browallia New" w:hAnsi="Browallia New" w:cs="Browallia New"/>
                <w:sz w:val="28"/>
                <w:szCs w:val="28"/>
              </w:rPr>
              <w:t>1</w:t>
            </w:r>
            <w:r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2566</w:t>
            </w:r>
          </w:p>
        </w:tc>
        <w:tc>
          <w:tcPr>
            <w:tcW w:w="2268" w:type="dxa"/>
            <w:tcBorders>
              <w:top w:val="nil"/>
              <w:left w:val="nil"/>
              <w:bottom w:val="nil"/>
            </w:tcBorders>
            <w:vAlign w:val="bottom"/>
          </w:tcPr>
          <w:p w14:paraId="533F4F8C" w14:textId="12A128F8" w:rsidR="008F24CA" w:rsidRPr="00D96E6C" w:rsidRDefault="0064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96E6C">
              <w:rPr>
                <w:rFonts w:ascii="Browallia New" w:hAnsi="Browallia New" w:cs="Browallia New"/>
                <w:sz w:val="28"/>
                <w:szCs w:val="28"/>
              </w:rPr>
              <w:t>111,</w:t>
            </w:r>
            <w:r w:rsidR="005229FC" w:rsidRPr="00D96E6C">
              <w:rPr>
                <w:rFonts w:ascii="Browallia New" w:hAnsi="Browallia New" w:cs="Browallia New"/>
                <w:sz w:val="28"/>
                <w:szCs w:val="28"/>
              </w:rPr>
              <w:t>400</w:t>
            </w:r>
          </w:p>
        </w:tc>
      </w:tr>
      <w:tr w:rsidR="008F24CA" w:rsidRPr="00367094" w14:paraId="1F40761E" w14:textId="77777777">
        <w:trPr>
          <w:trHeight w:val="289"/>
        </w:trPr>
        <w:tc>
          <w:tcPr>
            <w:tcW w:w="6797" w:type="dxa"/>
            <w:noWrap/>
            <w:vAlign w:val="bottom"/>
          </w:tcPr>
          <w:p w14:paraId="0A44896C" w14:textId="279AF8E3" w:rsidR="008F24CA" w:rsidRPr="00367094" w:rsidRDefault="008F24CA">
            <w:pPr>
              <w:tabs>
                <w:tab w:val="clear" w:pos="3515"/>
                <w:tab w:val="left" w:pos="2727"/>
              </w:tabs>
              <w:spacing w:line="240" w:lineRule="auto"/>
              <w:ind w:left="-81" w:right="144" w:firstLine="9"/>
              <w:rPr>
                <w:rFonts w:ascii="Browallia New" w:hAnsi="Browallia New" w:cs="Browallia New"/>
                <w:sz w:val="28"/>
                <w:szCs w:val="28"/>
                <w:cs/>
              </w:rPr>
            </w:pPr>
            <w:r>
              <w:rPr>
                <w:rFonts w:ascii="Browallia New" w:hAnsi="Browallia New" w:cs="Browallia New" w:hint="cs"/>
                <w:sz w:val="28"/>
                <w:szCs w:val="28"/>
                <w:cs/>
              </w:rPr>
              <w:t>กลับรายการค่าเผื่อการด้อยค่าของเงินลงทุน</w:t>
            </w:r>
          </w:p>
        </w:tc>
        <w:tc>
          <w:tcPr>
            <w:tcW w:w="2268" w:type="dxa"/>
            <w:tcBorders>
              <w:top w:val="nil"/>
              <w:left w:val="nil"/>
            </w:tcBorders>
          </w:tcPr>
          <w:p w14:paraId="0258AF0F" w14:textId="7A64C089" w:rsidR="008F24CA" w:rsidRPr="00D96E6C" w:rsidRDefault="008C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96E6C">
              <w:rPr>
                <w:rFonts w:ascii="Browallia New" w:hAnsi="Browallia New" w:cs="Browallia New"/>
                <w:sz w:val="28"/>
                <w:szCs w:val="28"/>
              </w:rPr>
              <w:t>-</w:t>
            </w:r>
          </w:p>
        </w:tc>
      </w:tr>
      <w:tr w:rsidR="008F24CA" w:rsidRPr="00367094" w14:paraId="24F45EBF" w14:textId="77777777">
        <w:trPr>
          <w:trHeight w:val="289"/>
        </w:trPr>
        <w:tc>
          <w:tcPr>
            <w:tcW w:w="6797" w:type="dxa"/>
            <w:tcBorders>
              <w:bottom w:val="nil"/>
            </w:tcBorders>
            <w:noWrap/>
            <w:vAlign w:val="bottom"/>
          </w:tcPr>
          <w:p w14:paraId="07002210" w14:textId="77777777" w:rsidR="008F24CA" w:rsidRPr="00367094" w:rsidRDefault="008F24CA">
            <w:pPr>
              <w:tabs>
                <w:tab w:val="clear" w:pos="1644"/>
              </w:tabs>
              <w:spacing w:line="240" w:lineRule="auto"/>
              <w:ind w:left="-81" w:right="38" w:firstLine="9"/>
              <w:rPr>
                <w:rFonts w:ascii="Browallia New" w:hAnsi="Browallia New" w:cs="Browallia New"/>
                <w:sz w:val="28"/>
                <w:szCs w:val="28"/>
                <w:cs/>
              </w:rPr>
            </w:pPr>
            <w:r w:rsidRPr="00367094">
              <w:rPr>
                <w:rFonts w:ascii="Browallia New" w:hAnsi="Browallia New" w:cs="Browallia New"/>
                <w:sz w:val="28"/>
                <w:szCs w:val="28"/>
                <w:cs/>
              </w:rPr>
              <w:t xml:space="preserve">ยอดคงเหลือ ณ วันที่ </w:t>
            </w:r>
            <w:r w:rsidRPr="00367094">
              <w:rPr>
                <w:rFonts w:ascii="Browallia New" w:hAnsi="Browallia New" w:cs="Browallia New"/>
                <w:sz w:val="28"/>
                <w:szCs w:val="28"/>
              </w:rPr>
              <w:t xml:space="preserve">30 </w:t>
            </w:r>
            <w:r w:rsidRPr="00B071BB">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Pr="00367094">
              <w:rPr>
                <w:rFonts w:ascii="Browallia New" w:hAnsi="Browallia New" w:cs="Browallia New"/>
                <w:sz w:val="28"/>
                <w:szCs w:val="28"/>
              </w:rPr>
              <w:t>2566</w:t>
            </w:r>
          </w:p>
        </w:tc>
        <w:tc>
          <w:tcPr>
            <w:tcW w:w="2268" w:type="dxa"/>
            <w:tcBorders>
              <w:top w:val="single" w:sz="4" w:space="0" w:color="auto"/>
              <w:left w:val="nil"/>
              <w:bottom w:val="single" w:sz="12" w:space="0" w:color="auto"/>
            </w:tcBorders>
          </w:tcPr>
          <w:p w14:paraId="2B277D08" w14:textId="62A48393" w:rsidR="008F24CA" w:rsidRPr="00D96E6C" w:rsidRDefault="008C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96E6C">
              <w:rPr>
                <w:rFonts w:ascii="Browallia New" w:hAnsi="Browallia New" w:cs="Browallia New"/>
                <w:sz w:val="28"/>
                <w:szCs w:val="28"/>
              </w:rPr>
              <w:t>111,400</w:t>
            </w:r>
          </w:p>
        </w:tc>
      </w:tr>
    </w:tbl>
    <w:p w14:paraId="0D8BBE11" w14:textId="77777777" w:rsidR="008F0778" w:rsidRDefault="008F0778" w:rsidP="00044E1A">
      <w:pPr>
        <w:spacing w:line="240" w:lineRule="auto"/>
        <w:ind w:left="432"/>
        <w:jc w:val="thaiDistribute"/>
        <w:rPr>
          <w:rFonts w:ascii="Browallia New" w:hAnsi="Browallia New" w:cs="Browallia New"/>
          <w:sz w:val="28"/>
          <w:szCs w:val="28"/>
        </w:rPr>
      </w:pPr>
    </w:p>
    <w:p w14:paraId="43A6023A" w14:textId="77777777" w:rsidR="008F0778" w:rsidRDefault="008F0778" w:rsidP="00044E1A">
      <w:pPr>
        <w:spacing w:line="240" w:lineRule="auto"/>
        <w:ind w:left="432"/>
        <w:jc w:val="thaiDistribute"/>
        <w:rPr>
          <w:rFonts w:ascii="Browallia New" w:hAnsi="Browallia New" w:cs="Browallia New"/>
          <w:sz w:val="28"/>
          <w:szCs w:val="28"/>
        </w:rPr>
      </w:pPr>
    </w:p>
    <w:p w14:paraId="4FC64B03" w14:textId="77777777" w:rsidR="008F0778" w:rsidRDefault="008F0778" w:rsidP="00044E1A">
      <w:pPr>
        <w:spacing w:line="240" w:lineRule="auto"/>
        <w:ind w:left="432"/>
        <w:jc w:val="thaiDistribute"/>
        <w:rPr>
          <w:rFonts w:ascii="Browallia New" w:hAnsi="Browallia New" w:cs="Browallia New"/>
          <w:sz w:val="28"/>
          <w:szCs w:val="28"/>
        </w:rPr>
      </w:pPr>
    </w:p>
    <w:p w14:paraId="7AC40893" w14:textId="7CBB34D3" w:rsidR="006971B8" w:rsidRPr="00367094" w:rsidRDefault="006971B8" w:rsidP="00D5484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530"/>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ที่ดิน อาคาร</w:t>
      </w:r>
      <w:r w:rsidR="008D7DD1"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และอุปกรณ์</w:t>
      </w:r>
      <w:r w:rsidR="00D21542" w:rsidRPr="00367094">
        <w:rPr>
          <w:rFonts w:ascii="Browallia New" w:hAnsi="Browallia New" w:cs="Browallia New"/>
          <w:b/>
          <w:bCs/>
          <w:sz w:val="28"/>
          <w:szCs w:val="28"/>
          <w:cs/>
          <w:lang w:val="en-GB"/>
        </w:rPr>
        <w:t xml:space="preserve"> </w:t>
      </w:r>
      <w:r w:rsidR="00D21542" w:rsidRPr="00367094">
        <w:rPr>
          <w:rFonts w:ascii="Browallia New" w:hAnsi="Browallia New" w:cs="Browallia New"/>
          <w:b/>
          <w:bCs/>
          <w:sz w:val="28"/>
          <w:szCs w:val="28"/>
        </w:rPr>
        <w:t xml:space="preserve">- </w:t>
      </w:r>
      <w:r w:rsidR="00D21542" w:rsidRPr="00367094">
        <w:rPr>
          <w:rFonts w:ascii="Browallia New" w:hAnsi="Browallia New" w:cs="Browallia New"/>
          <w:b/>
          <w:bCs/>
          <w:sz w:val="28"/>
          <w:szCs w:val="28"/>
          <w:cs/>
        </w:rPr>
        <w:t>สุทธิ</w:t>
      </w:r>
    </w:p>
    <w:p w14:paraId="509EB191" w14:textId="5E9410C2" w:rsidR="00EA0032" w:rsidRPr="00367094"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367094">
        <w:rPr>
          <w:rFonts w:ascii="Browallia New" w:hAnsi="Browallia New" w:cs="Browallia New"/>
          <w:b/>
          <w:bCs/>
          <w:sz w:val="28"/>
          <w:szCs w:val="28"/>
          <w:lang w:val="en-GB"/>
        </w:rPr>
        <w:tab/>
      </w:r>
    </w:p>
    <w:p w14:paraId="49592F42" w14:textId="26C77838" w:rsidR="00E349FC" w:rsidRPr="00367094" w:rsidRDefault="00E349FC" w:rsidP="00E349FC">
      <w:pPr>
        <w:tabs>
          <w:tab w:val="left" w:pos="3390"/>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รายการเคลื่อนไหวของที่ดิน อาคาร และอุปกรณ์</w:t>
      </w:r>
      <w:r w:rsidR="00A65C9A" w:rsidRPr="00367094">
        <w:rPr>
          <w:rFonts w:ascii="Browallia New" w:hAnsi="Browallia New" w:cs="Browallia New"/>
          <w:sz w:val="28"/>
          <w:szCs w:val="28"/>
          <w:cs/>
        </w:rPr>
        <w:t>สำหรับงวด</w:t>
      </w:r>
      <w:r w:rsidR="00FE1DE9">
        <w:rPr>
          <w:rFonts w:ascii="Browallia New" w:hAnsi="Browallia New" w:cs="Browallia New" w:hint="cs"/>
          <w:sz w:val="28"/>
          <w:szCs w:val="28"/>
          <w:cs/>
        </w:rPr>
        <w:t>เก้า</w:t>
      </w:r>
      <w:r w:rsidR="00A65C9A" w:rsidRPr="00367094">
        <w:rPr>
          <w:rFonts w:ascii="Browallia New" w:hAnsi="Browallia New" w:cs="Browallia New"/>
          <w:sz w:val="28"/>
          <w:szCs w:val="28"/>
          <w:cs/>
        </w:rPr>
        <w:t xml:space="preserve">เดือนสิ้นสุดวันที่ </w:t>
      </w:r>
      <w:r w:rsidR="00A65C9A" w:rsidRPr="00367094">
        <w:rPr>
          <w:rFonts w:ascii="Browallia New" w:hAnsi="Browallia New" w:cs="Browallia New"/>
          <w:sz w:val="28"/>
          <w:szCs w:val="28"/>
        </w:rPr>
        <w:t xml:space="preserve">30 </w:t>
      </w:r>
      <w:r w:rsidR="00BD4E90" w:rsidRPr="00BD4E90">
        <w:rPr>
          <w:rFonts w:ascii="Browallia New" w:hAnsi="Browallia New" w:cs="Browallia New"/>
          <w:sz w:val="28"/>
          <w:szCs w:val="28"/>
          <w:cs/>
        </w:rPr>
        <w:t>กันยายน</w:t>
      </w:r>
      <w:r w:rsidR="00A65C9A" w:rsidRPr="00367094">
        <w:rPr>
          <w:rFonts w:ascii="Browallia New" w:hAnsi="Browallia New" w:cs="Browallia New"/>
          <w:sz w:val="28"/>
          <w:szCs w:val="28"/>
          <w:cs/>
        </w:rPr>
        <w:t xml:space="preserve"> </w:t>
      </w:r>
      <w:r w:rsidR="008D08A1" w:rsidRPr="00367094">
        <w:rPr>
          <w:rFonts w:ascii="Browallia New" w:hAnsi="Browallia New" w:cs="Browallia New"/>
          <w:sz w:val="28"/>
          <w:szCs w:val="28"/>
        </w:rPr>
        <w:t>2566</w:t>
      </w:r>
      <w:r w:rsidRPr="00367094">
        <w:rPr>
          <w:rFonts w:ascii="Browallia New" w:hAnsi="Browallia New" w:cs="Browallia New"/>
          <w:sz w:val="28"/>
          <w:szCs w:val="28"/>
          <w:cs/>
        </w:rPr>
        <w:t xml:space="preserve"> มีดังนี้</w:t>
      </w:r>
    </w:p>
    <w:p w14:paraId="270CA29B" w14:textId="77777777" w:rsidR="00325A5C" w:rsidRPr="00367094" w:rsidRDefault="00325A5C" w:rsidP="00325A5C">
      <w:pPr>
        <w:tabs>
          <w:tab w:val="left" w:pos="3390"/>
        </w:tabs>
        <w:spacing w:line="240" w:lineRule="auto"/>
        <w:ind w:left="426"/>
        <w:jc w:val="thaiDistribute"/>
        <w:rPr>
          <w:rFonts w:ascii="Browallia New" w:hAnsi="Browallia New" w:cs="Browallia New"/>
          <w:sz w:val="20"/>
          <w:szCs w:val="20"/>
        </w:rPr>
      </w:pPr>
    </w:p>
    <w:tbl>
      <w:tblPr>
        <w:tblW w:w="9071" w:type="dxa"/>
        <w:tblInd w:w="360" w:type="dxa"/>
        <w:tblLayout w:type="fixed"/>
        <w:tblCellMar>
          <w:left w:w="72" w:type="dxa"/>
          <w:right w:w="72" w:type="dxa"/>
        </w:tblCellMar>
        <w:tblLook w:val="0000" w:firstRow="0" w:lastRow="0" w:firstColumn="0" w:lastColumn="0" w:noHBand="0" w:noVBand="0"/>
      </w:tblPr>
      <w:tblGrid>
        <w:gridCol w:w="4252"/>
        <w:gridCol w:w="169"/>
        <w:gridCol w:w="2171"/>
        <w:gridCol w:w="212"/>
        <w:gridCol w:w="2267"/>
      </w:tblGrid>
      <w:tr w:rsidR="00325A5C" w:rsidRPr="00367094" w14:paraId="374CEB73" w14:textId="77777777" w:rsidTr="00A6056A">
        <w:trPr>
          <w:cantSplit/>
        </w:trPr>
        <w:tc>
          <w:tcPr>
            <w:tcW w:w="4252" w:type="dxa"/>
          </w:tcPr>
          <w:p w14:paraId="2AC6EB9A"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9" w:type="dxa"/>
          </w:tcPr>
          <w:p w14:paraId="2C493DE0"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0" w:type="dxa"/>
            <w:gridSpan w:val="3"/>
            <w:vAlign w:val="bottom"/>
          </w:tcPr>
          <w:p w14:paraId="10D7866E" w14:textId="77777777" w:rsidR="00325A5C" w:rsidRPr="00367094" w:rsidRDefault="00325A5C" w:rsidP="00204A5D">
            <w:pPr>
              <w:spacing w:line="240" w:lineRule="auto"/>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325A5C" w:rsidRPr="00367094" w14:paraId="27DE6F1C" w14:textId="77777777" w:rsidTr="00A6056A">
        <w:trPr>
          <w:cantSplit/>
        </w:trPr>
        <w:tc>
          <w:tcPr>
            <w:tcW w:w="4252" w:type="dxa"/>
          </w:tcPr>
          <w:p w14:paraId="1CF16B2E"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9" w:type="dxa"/>
          </w:tcPr>
          <w:p w14:paraId="74A9735D"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1" w:type="dxa"/>
            <w:tcBorders>
              <w:bottom w:val="single" w:sz="4" w:space="0" w:color="auto"/>
            </w:tcBorders>
            <w:vAlign w:val="center"/>
          </w:tcPr>
          <w:p w14:paraId="23BBA4B5" w14:textId="77777777" w:rsidR="00325A5C" w:rsidRPr="00367094" w:rsidRDefault="00325A5C" w:rsidP="00204A5D">
            <w:pP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งบการเงินรวม</w:t>
            </w:r>
          </w:p>
        </w:tc>
        <w:tc>
          <w:tcPr>
            <w:tcW w:w="212" w:type="dxa"/>
          </w:tcPr>
          <w:p w14:paraId="70AA7936" w14:textId="77777777" w:rsidR="00325A5C" w:rsidRPr="00367094"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367094" w:rsidRDefault="00325A5C" w:rsidP="00204A5D">
            <w:pP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325A5C" w:rsidRPr="00367094" w14:paraId="66136851" w14:textId="77777777" w:rsidTr="00A6056A">
        <w:trPr>
          <w:cantSplit/>
          <w:trHeight w:hRule="exact" w:val="397"/>
        </w:trPr>
        <w:tc>
          <w:tcPr>
            <w:tcW w:w="4252" w:type="dxa"/>
          </w:tcPr>
          <w:p w14:paraId="1B594829"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4B320F35"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1" w:type="dxa"/>
            <w:tcBorders>
              <w:top w:val="single" w:sz="4" w:space="0" w:color="auto"/>
            </w:tcBorders>
          </w:tcPr>
          <w:p w14:paraId="5A7E3493"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367094"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367094" w14:paraId="1D9E7605" w14:textId="77777777" w:rsidTr="00A6056A">
        <w:trPr>
          <w:cantSplit/>
          <w:trHeight w:val="80"/>
        </w:trPr>
        <w:tc>
          <w:tcPr>
            <w:tcW w:w="4252" w:type="dxa"/>
          </w:tcPr>
          <w:p w14:paraId="1195D06F" w14:textId="63F98661" w:rsidR="00DF2569" w:rsidRPr="00367094" w:rsidRDefault="007B7D8A" w:rsidP="00E42FF9">
            <w:pPr>
              <w:tabs>
                <w:tab w:val="left" w:pos="3390"/>
              </w:tabs>
              <w:spacing w:line="240" w:lineRule="auto"/>
              <w:jc w:val="thaiDistribute"/>
              <w:rPr>
                <w:rFonts w:ascii="Browallia New" w:hAnsi="Browallia New" w:cs="Browallia New"/>
                <w:sz w:val="28"/>
                <w:szCs w:val="28"/>
                <w:lang w:val="en-GB"/>
              </w:rPr>
            </w:pPr>
            <w:r w:rsidRPr="00367094">
              <w:rPr>
                <w:rFonts w:ascii="Browallia New" w:hAnsi="Browallia New" w:cs="Browallia New"/>
                <w:sz w:val="28"/>
                <w:szCs w:val="28"/>
                <w:cs/>
              </w:rPr>
              <w:t>มูลค่า</w:t>
            </w:r>
            <w:r w:rsidR="0068631D" w:rsidRPr="00367094">
              <w:rPr>
                <w:rFonts w:ascii="Browallia New" w:hAnsi="Browallia New" w:cs="Browallia New"/>
                <w:sz w:val="28"/>
                <w:szCs w:val="28"/>
                <w:cs/>
              </w:rPr>
              <w:t>สุทธิ</w:t>
            </w:r>
            <w:r w:rsidR="00DF2569" w:rsidRPr="00367094">
              <w:rPr>
                <w:rFonts w:ascii="Browallia New" w:hAnsi="Browallia New" w:cs="Browallia New"/>
                <w:sz w:val="28"/>
                <w:szCs w:val="28"/>
                <w:cs/>
              </w:rPr>
              <w:t>ตามบัญชี</w:t>
            </w:r>
            <w:r w:rsidR="00DF2569" w:rsidRPr="00367094">
              <w:rPr>
                <w:rFonts w:ascii="Browallia New" w:hAnsi="Browallia New" w:cs="Browallia New"/>
                <w:sz w:val="28"/>
                <w:szCs w:val="28"/>
                <w:lang w:val="en-GB"/>
              </w:rPr>
              <w:t xml:space="preserve"> </w:t>
            </w:r>
            <w:r w:rsidR="00DF2569" w:rsidRPr="00367094">
              <w:rPr>
                <w:rFonts w:ascii="Browallia New" w:hAnsi="Browallia New" w:cs="Browallia New"/>
                <w:sz w:val="28"/>
                <w:szCs w:val="28"/>
                <w:cs/>
                <w:lang w:val="en-GB"/>
              </w:rPr>
              <w:t xml:space="preserve">ณ วันที่ </w:t>
            </w:r>
            <w:r w:rsidR="00DF2569" w:rsidRPr="00367094">
              <w:rPr>
                <w:rFonts w:ascii="Browallia New" w:hAnsi="Browallia New" w:cs="Browallia New"/>
                <w:sz w:val="28"/>
                <w:szCs w:val="28"/>
                <w:lang w:val="en-GB"/>
              </w:rPr>
              <w:t>1</w:t>
            </w:r>
            <w:r w:rsidR="00DF2569" w:rsidRPr="00367094">
              <w:rPr>
                <w:rFonts w:ascii="Browallia New" w:hAnsi="Browallia New" w:cs="Browallia New"/>
                <w:sz w:val="28"/>
                <w:szCs w:val="28"/>
                <w:cs/>
                <w:lang w:val="en-GB"/>
              </w:rPr>
              <w:t xml:space="preserve"> มกราคม </w:t>
            </w:r>
            <w:r w:rsidR="00CA746A"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169" w:type="dxa"/>
          </w:tcPr>
          <w:p w14:paraId="3B69E01B" w14:textId="77777777" w:rsidR="00DF2569" w:rsidRPr="00367094"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1" w:type="dxa"/>
          </w:tcPr>
          <w:p w14:paraId="67C744F9" w14:textId="5D99E5C7" w:rsidR="00DF2569" w:rsidRPr="00367094" w:rsidRDefault="0085395F"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67094">
              <w:rPr>
                <w:rFonts w:ascii="Browallia New" w:hAnsi="Browallia New" w:cs="Browallia New"/>
                <w:sz w:val="28"/>
                <w:szCs w:val="28"/>
                <w:lang w:val="en-GB"/>
              </w:rPr>
              <w:t>2,994,68</w:t>
            </w:r>
            <w:r w:rsidR="009D01C3" w:rsidRPr="00367094">
              <w:rPr>
                <w:rFonts w:ascii="Browallia New" w:hAnsi="Browallia New" w:cs="Browallia New"/>
                <w:sz w:val="28"/>
                <w:szCs w:val="28"/>
                <w:lang w:val="en-GB"/>
              </w:rPr>
              <w:t>8</w:t>
            </w:r>
          </w:p>
        </w:tc>
        <w:tc>
          <w:tcPr>
            <w:tcW w:w="212" w:type="dxa"/>
          </w:tcPr>
          <w:p w14:paraId="62ADE423" w14:textId="77777777" w:rsidR="00DF2569" w:rsidRPr="00367094"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13FF163C" w:rsidR="00DF2569" w:rsidRPr="00367094" w:rsidRDefault="00ED0A8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67094">
              <w:rPr>
                <w:rFonts w:ascii="Browallia New" w:hAnsi="Browallia New" w:cs="Browallia New"/>
                <w:sz w:val="28"/>
                <w:szCs w:val="28"/>
                <w:lang w:val="en-GB"/>
              </w:rPr>
              <w:t>900,323</w:t>
            </w:r>
          </w:p>
        </w:tc>
      </w:tr>
      <w:tr w:rsidR="005F6A65" w:rsidRPr="00367094" w14:paraId="6878301E" w14:textId="77777777" w:rsidTr="00A6056A">
        <w:trPr>
          <w:cantSplit/>
          <w:trHeight w:val="80"/>
        </w:trPr>
        <w:tc>
          <w:tcPr>
            <w:tcW w:w="4252" w:type="dxa"/>
          </w:tcPr>
          <w:p w14:paraId="32814BAB" w14:textId="19A94DA2" w:rsidR="005F6A65" w:rsidRPr="00367094" w:rsidRDefault="005F6A65" w:rsidP="005F6A65">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ซื้อ</w:t>
            </w:r>
            <w:r w:rsidRPr="00367094">
              <w:rPr>
                <w:rFonts w:ascii="Browallia New" w:hAnsi="Browallia New" w:cs="Browallia New"/>
                <w:sz w:val="28"/>
                <w:szCs w:val="28"/>
                <w:cs/>
                <w:lang w:val="en-GB"/>
              </w:rPr>
              <w:t>ระหว่างงวด</w:t>
            </w:r>
          </w:p>
        </w:tc>
        <w:tc>
          <w:tcPr>
            <w:tcW w:w="169" w:type="dxa"/>
          </w:tcPr>
          <w:p w14:paraId="2540A52E" w14:textId="77777777" w:rsidR="005F6A65" w:rsidRPr="00367094"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3C0DA92E" w14:textId="49F0FA93" w:rsidR="005F6A65" w:rsidRPr="00367094" w:rsidRDefault="00BC523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36,676</w:t>
            </w:r>
          </w:p>
        </w:tc>
        <w:tc>
          <w:tcPr>
            <w:tcW w:w="212" w:type="dxa"/>
            <w:vAlign w:val="bottom"/>
          </w:tcPr>
          <w:p w14:paraId="732030E2" w14:textId="77777777" w:rsidR="005F6A65" w:rsidRPr="00367094"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3563D841" w:rsidR="005F6A65" w:rsidRPr="00367094" w:rsidRDefault="000C49EC"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5,4</w:t>
            </w:r>
            <w:r w:rsidR="001D5061">
              <w:rPr>
                <w:rFonts w:ascii="Browallia New" w:hAnsi="Browallia New" w:cs="Browallia New"/>
                <w:sz w:val="28"/>
                <w:szCs w:val="28"/>
                <w:lang w:val="en-GB"/>
              </w:rPr>
              <w:t>50</w:t>
            </w:r>
          </w:p>
        </w:tc>
      </w:tr>
      <w:tr w:rsidR="009005BA" w:rsidRPr="00367094" w14:paraId="15029AEA" w14:textId="77777777" w:rsidTr="00A6056A">
        <w:trPr>
          <w:cantSplit/>
          <w:trHeight w:val="80"/>
        </w:trPr>
        <w:tc>
          <w:tcPr>
            <w:tcW w:w="4252" w:type="dxa"/>
          </w:tcPr>
          <w:p w14:paraId="78E04215" w14:textId="17534C7E" w:rsidR="009005BA" w:rsidRPr="00367094" w:rsidRDefault="00AA79F5" w:rsidP="005F6A65">
            <w:pPr>
              <w:tabs>
                <w:tab w:val="left" w:pos="3390"/>
              </w:tabs>
              <w:spacing w:line="240" w:lineRule="auto"/>
              <w:jc w:val="thaiDistribute"/>
              <w:rPr>
                <w:rFonts w:ascii="Browallia New" w:hAnsi="Browallia New" w:cs="Browallia New"/>
                <w:sz w:val="28"/>
                <w:szCs w:val="28"/>
              </w:rPr>
            </w:pPr>
            <w:r w:rsidRPr="00367094">
              <w:rPr>
                <w:rFonts w:ascii="Browallia New" w:hAnsi="Browallia New" w:cs="Browallia New"/>
                <w:sz w:val="28"/>
                <w:szCs w:val="28"/>
                <w:cs/>
              </w:rPr>
              <w:t>รับโอนจากสินทรัพย์สิทธิการใช้</w:t>
            </w:r>
          </w:p>
        </w:tc>
        <w:tc>
          <w:tcPr>
            <w:tcW w:w="169" w:type="dxa"/>
          </w:tcPr>
          <w:p w14:paraId="4E540981" w14:textId="77777777" w:rsidR="009005BA" w:rsidRPr="00367094" w:rsidRDefault="009005BA"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08FD66AB" w14:textId="390CBD09" w:rsidR="009005BA" w:rsidRPr="00367094" w:rsidRDefault="00BC523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452</w:t>
            </w:r>
          </w:p>
        </w:tc>
        <w:tc>
          <w:tcPr>
            <w:tcW w:w="212" w:type="dxa"/>
            <w:vAlign w:val="bottom"/>
          </w:tcPr>
          <w:p w14:paraId="7C586890" w14:textId="77777777" w:rsidR="009005BA" w:rsidRPr="00367094" w:rsidRDefault="009005B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66B05039" w14:textId="4F26F8F7" w:rsidR="009005BA" w:rsidRPr="00367094" w:rsidRDefault="00A8437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6F7B12" w:rsidRPr="00367094" w14:paraId="1DF89A47" w14:textId="77777777" w:rsidTr="00A6056A">
        <w:trPr>
          <w:cantSplit/>
          <w:trHeight w:val="80"/>
        </w:trPr>
        <w:tc>
          <w:tcPr>
            <w:tcW w:w="4252" w:type="dxa"/>
          </w:tcPr>
          <w:p w14:paraId="14BC20D8" w14:textId="3B757B42" w:rsidR="006F7B12" w:rsidRPr="00367094" w:rsidRDefault="00191D52" w:rsidP="005F6A65">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จำหน่ายระหว่างงวด</w:t>
            </w:r>
          </w:p>
        </w:tc>
        <w:tc>
          <w:tcPr>
            <w:tcW w:w="169" w:type="dxa"/>
          </w:tcPr>
          <w:p w14:paraId="1044B9AA" w14:textId="77777777" w:rsidR="006F7B12" w:rsidRPr="00367094" w:rsidRDefault="006F7B12"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37937544" w14:textId="53ED56F5" w:rsidR="006F7B12" w:rsidRPr="00367094" w:rsidRDefault="00733071"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(9,788)</w:t>
            </w:r>
          </w:p>
        </w:tc>
        <w:tc>
          <w:tcPr>
            <w:tcW w:w="212" w:type="dxa"/>
            <w:vAlign w:val="bottom"/>
          </w:tcPr>
          <w:p w14:paraId="2F06889F" w14:textId="77777777" w:rsidR="006F7B12" w:rsidRPr="00367094" w:rsidRDefault="006F7B1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28B40A37" w14:textId="74939C7D" w:rsidR="006F7B12" w:rsidRPr="00367094" w:rsidRDefault="004D2BD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w:t>
            </w:r>
            <w:r w:rsidR="002670B3">
              <w:rPr>
                <w:rFonts w:ascii="Browallia New" w:hAnsi="Browallia New" w:cs="Browallia New"/>
                <w:sz w:val="28"/>
                <w:szCs w:val="28"/>
                <w:lang w:val="en-GB"/>
              </w:rPr>
              <w:t>9,726)</w:t>
            </w:r>
          </w:p>
        </w:tc>
      </w:tr>
      <w:tr w:rsidR="005F6A65" w:rsidRPr="00367094" w14:paraId="19ADB674" w14:textId="77777777" w:rsidTr="00A6056A">
        <w:trPr>
          <w:cantSplit/>
          <w:trHeight w:val="80"/>
        </w:trPr>
        <w:tc>
          <w:tcPr>
            <w:tcW w:w="4252" w:type="dxa"/>
          </w:tcPr>
          <w:p w14:paraId="632262E6" w14:textId="3D7AE16D" w:rsidR="005F6A65" w:rsidRPr="00367094" w:rsidRDefault="005F6A65" w:rsidP="005F6A65">
            <w:pPr>
              <w:tabs>
                <w:tab w:val="left" w:pos="3390"/>
              </w:tabs>
              <w:spacing w:line="240" w:lineRule="auto"/>
              <w:jc w:val="thaiDistribute"/>
              <w:rPr>
                <w:rFonts w:ascii="Browallia New" w:hAnsi="Browallia New" w:cs="Browallia New"/>
                <w:sz w:val="28"/>
                <w:szCs w:val="28"/>
                <w:cs/>
                <w:lang w:val="en-GB"/>
              </w:rPr>
            </w:pPr>
            <w:r w:rsidRPr="00367094">
              <w:rPr>
                <w:rFonts w:ascii="Browallia New" w:hAnsi="Browallia New" w:cs="Browallia New"/>
                <w:sz w:val="28"/>
                <w:szCs w:val="28"/>
                <w:cs/>
              </w:rPr>
              <w:t>ตัดจำหน่ายระหว่างงวด</w:t>
            </w:r>
          </w:p>
        </w:tc>
        <w:tc>
          <w:tcPr>
            <w:tcW w:w="169" w:type="dxa"/>
          </w:tcPr>
          <w:p w14:paraId="3938FD87" w14:textId="77777777" w:rsidR="005F6A65" w:rsidRPr="00367094"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5A62F411" w14:textId="54E249AE" w:rsidR="005F6A65" w:rsidRPr="00367094" w:rsidRDefault="009944E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(2,068)</w:t>
            </w:r>
          </w:p>
        </w:tc>
        <w:tc>
          <w:tcPr>
            <w:tcW w:w="212" w:type="dxa"/>
            <w:vAlign w:val="bottom"/>
          </w:tcPr>
          <w:p w14:paraId="213A09B8" w14:textId="77777777" w:rsidR="005F6A65" w:rsidRPr="00367094"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120A9977" w:rsidR="005F6A65" w:rsidRPr="00367094" w:rsidRDefault="00A33973"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(85</w:t>
            </w:r>
            <w:r w:rsidR="001D5061">
              <w:rPr>
                <w:rFonts w:ascii="Browallia New" w:hAnsi="Browallia New" w:cs="Browallia New"/>
                <w:sz w:val="28"/>
                <w:szCs w:val="28"/>
                <w:lang w:val="en-GB"/>
              </w:rPr>
              <w:t>2</w:t>
            </w:r>
            <w:r w:rsidR="00AD3074">
              <w:rPr>
                <w:rFonts w:ascii="Browallia New" w:hAnsi="Browallia New" w:cs="Browallia New"/>
                <w:sz w:val="28"/>
                <w:szCs w:val="28"/>
                <w:lang w:val="en-GB"/>
              </w:rPr>
              <w:t>)</w:t>
            </w:r>
          </w:p>
        </w:tc>
      </w:tr>
      <w:tr w:rsidR="005F6A65" w:rsidRPr="00367094" w14:paraId="63C1F117" w14:textId="77777777" w:rsidTr="00A6056A">
        <w:trPr>
          <w:cantSplit/>
        </w:trPr>
        <w:tc>
          <w:tcPr>
            <w:tcW w:w="4252" w:type="dxa"/>
          </w:tcPr>
          <w:p w14:paraId="56FAA243" w14:textId="4D38ED89" w:rsidR="005F6A65" w:rsidRPr="00367094" w:rsidRDefault="005F6A65" w:rsidP="005F6A65">
            <w:pPr>
              <w:pStyle w:val="acctfourfigures"/>
              <w:tabs>
                <w:tab w:val="clear" w:pos="765"/>
              </w:tabs>
              <w:spacing w:line="240" w:lineRule="auto"/>
              <w:rPr>
                <w:rFonts w:ascii="Browallia New" w:hAnsi="Browallia New" w:cs="Browallia New"/>
                <w:sz w:val="28"/>
                <w:szCs w:val="28"/>
                <w:lang w:bidi="th-TH"/>
              </w:rPr>
            </w:pPr>
            <w:r w:rsidRPr="00367094">
              <w:rPr>
                <w:rFonts w:ascii="Browallia New" w:hAnsi="Browallia New" w:cs="Browallia New"/>
                <w:sz w:val="28"/>
                <w:szCs w:val="28"/>
                <w:cs/>
                <w:lang w:bidi="th-TH"/>
              </w:rPr>
              <w:t>ค่าเสื่อมราคาสำหรับงวด</w:t>
            </w:r>
          </w:p>
        </w:tc>
        <w:tc>
          <w:tcPr>
            <w:tcW w:w="169" w:type="dxa"/>
          </w:tcPr>
          <w:p w14:paraId="682FD927" w14:textId="77777777" w:rsidR="005F6A65" w:rsidRPr="00367094"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0EAA8DD4" w14:textId="6C362B4A" w:rsidR="005F6A65" w:rsidRPr="00367094" w:rsidRDefault="00960A4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(83,72</w:t>
            </w:r>
            <w:r w:rsidR="003F23A3">
              <w:rPr>
                <w:rFonts w:ascii="Browallia New" w:hAnsi="Browallia New" w:cs="Browallia New"/>
                <w:sz w:val="28"/>
                <w:szCs w:val="28"/>
                <w:lang w:val="en-GB"/>
              </w:rPr>
              <w:t>3</w:t>
            </w:r>
            <w:r>
              <w:rPr>
                <w:rFonts w:ascii="Browallia New" w:hAnsi="Browallia New" w:cs="Browallia New"/>
                <w:sz w:val="28"/>
                <w:szCs w:val="28"/>
                <w:lang w:val="en-GB"/>
              </w:rPr>
              <w:t>)</w:t>
            </w:r>
          </w:p>
        </w:tc>
        <w:tc>
          <w:tcPr>
            <w:tcW w:w="212" w:type="dxa"/>
            <w:vAlign w:val="bottom"/>
          </w:tcPr>
          <w:p w14:paraId="400FBDA1" w14:textId="77777777" w:rsidR="005F6A65" w:rsidRPr="00367094"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6EAAB7F" w14:textId="11FA0D16" w:rsidR="005F6A65" w:rsidRPr="00367094" w:rsidRDefault="004A74F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(25,0</w:t>
            </w:r>
            <w:r w:rsidR="00110453">
              <w:rPr>
                <w:rFonts w:ascii="Browallia New" w:hAnsi="Browallia New" w:cs="Browallia New"/>
                <w:sz w:val="28"/>
                <w:szCs w:val="28"/>
                <w:lang w:val="en-GB"/>
              </w:rPr>
              <w:t>20</w:t>
            </w:r>
            <w:r>
              <w:rPr>
                <w:rFonts w:ascii="Browallia New" w:hAnsi="Browallia New" w:cs="Browallia New"/>
                <w:sz w:val="28"/>
                <w:szCs w:val="28"/>
                <w:lang w:val="en-GB"/>
              </w:rPr>
              <w:t>)</w:t>
            </w:r>
          </w:p>
        </w:tc>
      </w:tr>
      <w:tr w:rsidR="00B15C1E" w:rsidRPr="00367094" w14:paraId="14DF5531" w14:textId="77777777" w:rsidTr="00A6056A">
        <w:trPr>
          <w:cantSplit/>
        </w:trPr>
        <w:tc>
          <w:tcPr>
            <w:tcW w:w="4252" w:type="dxa"/>
          </w:tcPr>
          <w:p w14:paraId="45A7E276" w14:textId="7F130192" w:rsidR="00B15C1E" w:rsidRPr="00367094" w:rsidRDefault="00AC0057" w:rsidP="005F6A65">
            <w:pPr>
              <w:pStyle w:val="acctfourfigures"/>
              <w:tabs>
                <w:tab w:val="clear" w:pos="765"/>
              </w:tabs>
              <w:spacing w:line="240" w:lineRule="auto"/>
              <w:rPr>
                <w:rFonts w:ascii="Browallia New" w:hAnsi="Browallia New" w:cs="Browallia New"/>
                <w:sz w:val="28"/>
                <w:szCs w:val="28"/>
                <w:cs/>
                <w:lang w:bidi="th-TH"/>
              </w:rPr>
            </w:pPr>
            <w:r w:rsidRPr="00367094">
              <w:rPr>
                <w:rFonts w:ascii="Browallia New" w:hAnsi="Browallia New" w:cs="Browallia New"/>
                <w:sz w:val="28"/>
                <w:szCs w:val="28"/>
                <w:cs/>
                <w:lang w:bidi="th-TH"/>
              </w:rPr>
              <w:t>กลับรายการค่าเผื่อการ</w:t>
            </w:r>
            <w:r w:rsidR="00B15C1E" w:rsidRPr="00367094">
              <w:rPr>
                <w:rFonts w:ascii="Browallia New" w:hAnsi="Browallia New" w:cs="Browallia New"/>
                <w:sz w:val="28"/>
                <w:szCs w:val="28"/>
                <w:cs/>
                <w:lang w:bidi="th-TH"/>
              </w:rPr>
              <w:t>ด้อยค่า</w:t>
            </w:r>
            <w:r w:rsidR="00F25E11" w:rsidRPr="00367094">
              <w:rPr>
                <w:rFonts w:ascii="Browallia New" w:hAnsi="Browallia New" w:cs="Browallia New"/>
                <w:sz w:val="28"/>
                <w:szCs w:val="28"/>
                <w:cs/>
                <w:lang w:bidi="th-TH"/>
              </w:rPr>
              <w:t>ของทรั</w:t>
            </w:r>
            <w:r w:rsidR="00980652" w:rsidRPr="00367094">
              <w:rPr>
                <w:rFonts w:ascii="Browallia New" w:hAnsi="Browallia New" w:cs="Browallia New"/>
                <w:sz w:val="28"/>
                <w:szCs w:val="28"/>
                <w:cs/>
                <w:lang w:bidi="th-TH"/>
              </w:rPr>
              <w:t>พย์สิน</w:t>
            </w:r>
          </w:p>
        </w:tc>
        <w:tc>
          <w:tcPr>
            <w:tcW w:w="169" w:type="dxa"/>
          </w:tcPr>
          <w:p w14:paraId="54A7A7BA" w14:textId="77777777" w:rsidR="00B15C1E" w:rsidRPr="00367094" w:rsidRDefault="00B15C1E" w:rsidP="005F6A65">
            <w:pPr>
              <w:tabs>
                <w:tab w:val="left" w:pos="3390"/>
              </w:tabs>
              <w:spacing w:line="240" w:lineRule="auto"/>
              <w:ind w:left="426"/>
              <w:jc w:val="thaiDistribute"/>
              <w:rPr>
                <w:rFonts w:ascii="Browallia New" w:hAnsi="Browallia New" w:cs="Browallia New"/>
                <w:sz w:val="28"/>
                <w:szCs w:val="28"/>
                <w:cs/>
              </w:rPr>
            </w:pPr>
          </w:p>
        </w:tc>
        <w:tc>
          <w:tcPr>
            <w:tcW w:w="2171" w:type="dxa"/>
            <w:tcBorders>
              <w:bottom w:val="single" w:sz="4" w:space="0" w:color="auto"/>
            </w:tcBorders>
          </w:tcPr>
          <w:p w14:paraId="3EDA62C3" w14:textId="35CEF687" w:rsidR="00B15C1E" w:rsidRPr="00367094" w:rsidRDefault="00960A4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17</w:t>
            </w:r>
            <w:r w:rsidR="009E599B">
              <w:rPr>
                <w:rFonts w:ascii="Browallia New" w:hAnsi="Browallia New" w:cs="Browallia New"/>
                <w:sz w:val="28"/>
                <w:szCs w:val="28"/>
                <w:lang w:val="en-GB"/>
              </w:rPr>
              <w:t>4</w:t>
            </w:r>
          </w:p>
        </w:tc>
        <w:tc>
          <w:tcPr>
            <w:tcW w:w="212" w:type="dxa"/>
            <w:vAlign w:val="bottom"/>
          </w:tcPr>
          <w:p w14:paraId="5B0BA4A9" w14:textId="77777777" w:rsidR="00B15C1E" w:rsidRPr="00367094" w:rsidRDefault="00B15C1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68B8CEB8" w14:textId="4D7BC25B" w:rsidR="00B15C1E" w:rsidRPr="00367094" w:rsidRDefault="004A74F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5F6A65" w:rsidRPr="00367094" w14:paraId="57431FEA" w14:textId="77777777" w:rsidTr="00A6056A">
        <w:trPr>
          <w:cantSplit/>
        </w:trPr>
        <w:tc>
          <w:tcPr>
            <w:tcW w:w="4252" w:type="dxa"/>
          </w:tcPr>
          <w:p w14:paraId="224AE3E9" w14:textId="3E8C5DAB" w:rsidR="005F6A65" w:rsidRPr="00367094" w:rsidRDefault="005F6A65" w:rsidP="005F6A65">
            <w:pPr>
              <w:tabs>
                <w:tab w:val="left" w:pos="3390"/>
              </w:tabs>
              <w:spacing w:line="240" w:lineRule="auto"/>
              <w:jc w:val="thaiDistribute"/>
              <w:rPr>
                <w:rFonts w:ascii="Browallia New" w:hAnsi="Browallia New" w:cs="Browallia New"/>
                <w:sz w:val="28"/>
                <w:szCs w:val="28"/>
                <w:cs/>
                <w:lang w:val="en-GB"/>
              </w:rPr>
            </w:pPr>
            <w:r w:rsidRPr="00367094">
              <w:rPr>
                <w:rFonts w:ascii="Browallia New" w:hAnsi="Browallia New" w:cs="Browallia New"/>
                <w:sz w:val="28"/>
                <w:szCs w:val="28"/>
                <w:cs/>
              </w:rPr>
              <w:t xml:space="preserve">มูลค่าสุทธิตามบัญชี ณ วันที่ </w:t>
            </w:r>
            <w:r w:rsidR="00A65C9A" w:rsidRPr="00367094">
              <w:rPr>
                <w:rFonts w:ascii="Browallia New" w:hAnsi="Browallia New" w:cs="Browallia New"/>
                <w:sz w:val="28"/>
                <w:szCs w:val="28"/>
              </w:rPr>
              <w:t xml:space="preserve">30 </w:t>
            </w:r>
            <w:r w:rsidR="00BD4E90" w:rsidRPr="00BD4E90">
              <w:rPr>
                <w:rFonts w:ascii="Browallia New" w:hAnsi="Browallia New" w:cs="Browallia New"/>
                <w:sz w:val="28"/>
                <w:szCs w:val="28"/>
                <w:cs/>
              </w:rPr>
              <w:t>กันยายน</w:t>
            </w:r>
            <w:r w:rsidR="00A65C9A" w:rsidRPr="00367094">
              <w:rPr>
                <w:rFonts w:ascii="Browallia New" w:hAnsi="Browallia New" w:cs="Browallia New"/>
                <w:sz w:val="28"/>
                <w:szCs w:val="28"/>
                <w:cs/>
              </w:rPr>
              <w:t xml:space="preserve"> </w:t>
            </w:r>
            <w:r w:rsidR="008D08A1" w:rsidRPr="00367094">
              <w:rPr>
                <w:rFonts w:ascii="Browallia New" w:hAnsi="Browallia New" w:cs="Browallia New"/>
                <w:sz w:val="28"/>
                <w:szCs w:val="28"/>
              </w:rPr>
              <w:t>2566</w:t>
            </w:r>
          </w:p>
        </w:tc>
        <w:tc>
          <w:tcPr>
            <w:tcW w:w="169" w:type="dxa"/>
          </w:tcPr>
          <w:p w14:paraId="2E163258" w14:textId="77777777" w:rsidR="005F6A65" w:rsidRPr="00367094"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Borders>
              <w:top w:val="single" w:sz="4" w:space="0" w:color="auto"/>
              <w:bottom w:val="single" w:sz="12" w:space="0" w:color="auto"/>
            </w:tcBorders>
          </w:tcPr>
          <w:p w14:paraId="24962580" w14:textId="2CE36A67" w:rsidR="005F6A65" w:rsidRPr="00367094" w:rsidRDefault="007F7F3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Pr>
                <w:rFonts w:ascii="Browallia New" w:hAnsi="Browallia New" w:cs="Browallia New"/>
                <w:sz w:val="28"/>
                <w:szCs w:val="28"/>
                <w:lang w:val="en-GB"/>
              </w:rPr>
              <w:t>2,936,411</w:t>
            </w:r>
          </w:p>
        </w:tc>
        <w:tc>
          <w:tcPr>
            <w:tcW w:w="212" w:type="dxa"/>
            <w:vAlign w:val="bottom"/>
          </w:tcPr>
          <w:p w14:paraId="2F295693" w14:textId="77777777" w:rsidR="005F6A65" w:rsidRPr="00367094"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3670F9B8" w:rsidR="005F6A65" w:rsidRPr="00367094" w:rsidRDefault="00FB469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870,175</w:t>
            </w:r>
          </w:p>
        </w:tc>
      </w:tr>
    </w:tbl>
    <w:p w14:paraId="36F4EF77" w14:textId="77777777" w:rsidR="000D6CEB" w:rsidRPr="00367094" w:rsidRDefault="000D6CEB"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0BF6D9F5" w14:textId="776A5F11" w:rsidR="00EF5C8A" w:rsidRPr="00367094"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367094">
        <w:rPr>
          <w:rFonts w:ascii="Browallia New" w:hAnsi="Browallia New" w:cs="Browallia New"/>
          <w:sz w:val="28"/>
          <w:szCs w:val="28"/>
          <w:cs/>
        </w:rPr>
        <w:t xml:space="preserve">ณ วันที่ </w:t>
      </w:r>
      <w:r w:rsidR="00A65C9A" w:rsidRPr="00367094">
        <w:rPr>
          <w:rFonts w:ascii="Browallia New" w:hAnsi="Browallia New" w:cs="Browallia New"/>
          <w:sz w:val="28"/>
          <w:szCs w:val="28"/>
        </w:rPr>
        <w:t xml:space="preserve">30 </w:t>
      </w:r>
      <w:r w:rsidR="00BD4E90" w:rsidRPr="00BD4E90">
        <w:rPr>
          <w:rFonts w:ascii="Browallia New" w:hAnsi="Browallia New" w:cs="Browallia New"/>
          <w:sz w:val="28"/>
          <w:szCs w:val="28"/>
          <w:cs/>
        </w:rPr>
        <w:t>กันยายน</w:t>
      </w:r>
      <w:r w:rsidR="00A65C9A" w:rsidRPr="00367094">
        <w:rPr>
          <w:rFonts w:ascii="Browallia New" w:hAnsi="Browallia New" w:cs="Browallia New"/>
          <w:sz w:val="28"/>
          <w:szCs w:val="28"/>
          <w:cs/>
        </w:rPr>
        <w:t xml:space="preserve"> </w:t>
      </w:r>
      <w:r w:rsidR="008D08A1" w:rsidRPr="00367094">
        <w:rPr>
          <w:rFonts w:ascii="Browallia New" w:hAnsi="Browallia New" w:cs="Browallia New"/>
          <w:sz w:val="28"/>
          <w:szCs w:val="28"/>
        </w:rPr>
        <w:t>2566</w:t>
      </w:r>
      <w:r w:rsidR="008D08A1" w:rsidRPr="00367094">
        <w:rPr>
          <w:rFonts w:ascii="Browallia New" w:hAnsi="Browallia New" w:cs="Browallia New"/>
          <w:sz w:val="28"/>
          <w:szCs w:val="28"/>
          <w:cs/>
        </w:rPr>
        <w:t xml:space="preserve"> </w:t>
      </w:r>
      <w:r w:rsidRPr="00367094">
        <w:rPr>
          <w:rFonts w:ascii="Browallia New" w:hAnsi="Browallia New" w:cs="Browallia New"/>
          <w:sz w:val="28"/>
          <w:szCs w:val="28"/>
          <w:cs/>
        </w:rPr>
        <w:t xml:space="preserve">และ วันที่ </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ธันวาคม </w:t>
      </w:r>
      <w:r w:rsidR="00CA746A" w:rsidRPr="00367094">
        <w:rPr>
          <w:rFonts w:ascii="Browallia New" w:hAnsi="Browallia New" w:cs="Browallia New"/>
          <w:sz w:val="28"/>
          <w:szCs w:val="28"/>
        </w:rPr>
        <w:t>256</w:t>
      </w:r>
      <w:r w:rsidR="00971F33" w:rsidRPr="00367094">
        <w:rPr>
          <w:rFonts w:ascii="Browallia New" w:hAnsi="Browallia New" w:cs="Browallia New"/>
          <w:sz w:val="28"/>
          <w:szCs w:val="28"/>
        </w:rPr>
        <w:t>5</w:t>
      </w:r>
      <w:r w:rsidR="00E349FC" w:rsidRPr="00367094">
        <w:rPr>
          <w:rFonts w:ascii="Browallia New" w:hAnsi="Browallia New" w:cs="Browallia New"/>
          <w:sz w:val="28"/>
          <w:szCs w:val="28"/>
          <w:cs/>
        </w:rPr>
        <w:t xml:space="preserve"> </w:t>
      </w:r>
      <w:r w:rsidRPr="00367094">
        <w:rPr>
          <w:rFonts w:ascii="Browallia New" w:hAnsi="Browallia New" w:cs="Browallia New"/>
          <w:sz w:val="28"/>
          <w:szCs w:val="28"/>
          <w:cs/>
        </w:rPr>
        <w:t>ที่ดินพร้อมสิ่งปลูกสร้าง</w:t>
      </w:r>
      <w:r w:rsidR="005A6DB7" w:rsidRPr="00367094">
        <w:rPr>
          <w:rFonts w:ascii="Browallia New" w:hAnsi="Browallia New" w:cs="Browallia New"/>
          <w:sz w:val="28"/>
          <w:szCs w:val="28"/>
          <w:cs/>
        </w:rPr>
        <w:t>ของ</w:t>
      </w:r>
      <w:r w:rsidR="009E0ABD" w:rsidRPr="00367094">
        <w:rPr>
          <w:rFonts w:ascii="Browallia New" w:hAnsi="Browallia New" w:cs="Browallia New"/>
          <w:sz w:val="28"/>
          <w:szCs w:val="28"/>
          <w:cs/>
        </w:rPr>
        <w:t>กลุ่มบริษัท</w:t>
      </w:r>
      <w:r w:rsidRPr="00367094">
        <w:rPr>
          <w:rFonts w:ascii="Browallia New" w:hAnsi="Browallia New" w:cs="Browallia New"/>
          <w:sz w:val="28"/>
          <w:szCs w:val="28"/>
          <w:cs/>
        </w:rPr>
        <w:t>ซึ่งมีมูลค่าสุทธิ</w:t>
      </w:r>
      <w:r w:rsidR="00FE26D5" w:rsidRPr="00367094">
        <w:rPr>
          <w:rFonts w:ascii="Browallia New" w:hAnsi="Browallia New" w:cs="Browallia New"/>
          <w:sz w:val="28"/>
          <w:szCs w:val="28"/>
          <w:cs/>
        </w:rPr>
        <w:br/>
      </w:r>
      <w:r w:rsidRPr="00367094">
        <w:rPr>
          <w:rFonts w:ascii="Browallia New" w:hAnsi="Browallia New" w:cs="Browallia New"/>
          <w:sz w:val="28"/>
          <w:szCs w:val="28"/>
          <w:cs/>
        </w:rPr>
        <w:t>ตามบัญชี จำนวน</w:t>
      </w:r>
      <w:r w:rsidRPr="00367094">
        <w:rPr>
          <w:rFonts w:ascii="Browallia New" w:hAnsi="Browallia New" w:cs="Browallia New"/>
          <w:sz w:val="28"/>
          <w:szCs w:val="28"/>
        </w:rPr>
        <w:t xml:space="preserve"> </w:t>
      </w:r>
      <w:r w:rsidR="007B3A5C">
        <w:rPr>
          <w:rFonts w:ascii="Browallia New" w:hAnsi="Browallia New" w:cs="Browallia New"/>
          <w:sz w:val="28"/>
          <w:szCs w:val="28"/>
        </w:rPr>
        <w:t>1,</w:t>
      </w:r>
      <w:r w:rsidR="002F3EA8">
        <w:rPr>
          <w:rFonts w:ascii="Browallia New" w:hAnsi="Browallia New" w:cs="Browallia New"/>
          <w:sz w:val="28"/>
          <w:szCs w:val="28"/>
        </w:rPr>
        <w:t>996.</w:t>
      </w:r>
      <w:r w:rsidR="00705954">
        <w:rPr>
          <w:rFonts w:ascii="Browallia New" w:hAnsi="Browallia New" w:cs="Browallia New"/>
          <w:sz w:val="28"/>
          <w:szCs w:val="28"/>
        </w:rPr>
        <w:t>76</w:t>
      </w:r>
      <w:r w:rsidR="003A6680" w:rsidRPr="00367094">
        <w:rPr>
          <w:rFonts w:ascii="Browallia New" w:hAnsi="Browallia New" w:cs="Browallia New"/>
          <w:sz w:val="28"/>
          <w:szCs w:val="28"/>
        </w:rPr>
        <w:t xml:space="preserve"> </w:t>
      </w:r>
      <w:r w:rsidRPr="00367094">
        <w:rPr>
          <w:rFonts w:ascii="Browallia New" w:hAnsi="Browallia New" w:cs="Browallia New"/>
          <w:sz w:val="28"/>
          <w:szCs w:val="28"/>
          <w:cs/>
        </w:rPr>
        <w:t>ล้านบาท</w:t>
      </w:r>
      <w:r w:rsidRPr="00367094">
        <w:rPr>
          <w:rFonts w:ascii="Browallia New" w:hAnsi="Browallia New" w:cs="Browallia New"/>
          <w:sz w:val="28"/>
          <w:szCs w:val="28"/>
        </w:rPr>
        <w:t xml:space="preserve"> </w:t>
      </w:r>
      <w:r w:rsidRPr="00367094">
        <w:rPr>
          <w:rFonts w:ascii="Browallia New" w:hAnsi="Browallia New" w:cs="Browallia New"/>
          <w:sz w:val="28"/>
          <w:szCs w:val="28"/>
          <w:cs/>
        </w:rPr>
        <w:t>และ</w:t>
      </w:r>
      <w:r w:rsidR="00477BCA" w:rsidRPr="00367094">
        <w:rPr>
          <w:rFonts w:ascii="Browallia New" w:hAnsi="Browallia New" w:cs="Browallia New"/>
          <w:sz w:val="28"/>
          <w:szCs w:val="28"/>
        </w:rPr>
        <w:t xml:space="preserve"> </w:t>
      </w:r>
      <w:r w:rsidR="00206A45" w:rsidRPr="00367094">
        <w:rPr>
          <w:rFonts w:ascii="Browallia New" w:hAnsi="Browallia New" w:cs="Browallia New"/>
          <w:sz w:val="28"/>
          <w:szCs w:val="28"/>
          <w:cs/>
        </w:rPr>
        <w:t>จำนวน</w:t>
      </w:r>
      <w:r w:rsidRPr="00367094">
        <w:rPr>
          <w:rFonts w:ascii="Browallia New" w:hAnsi="Browallia New" w:cs="Browallia New"/>
          <w:sz w:val="28"/>
          <w:szCs w:val="28"/>
        </w:rPr>
        <w:t xml:space="preserve"> </w:t>
      </w:r>
      <w:r w:rsidR="00272BA4" w:rsidRPr="00367094">
        <w:rPr>
          <w:rFonts w:ascii="Browallia New" w:hAnsi="Browallia New" w:cs="Browallia New"/>
          <w:sz w:val="28"/>
          <w:szCs w:val="28"/>
        </w:rPr>
        <w:t>2,024.55</w:t>
      </w:r>
      <w:r w:rsidR="00E349FC" w:rsidRPr="00367094">
        <w:rPr>
          <w:rFonts w:ascii="Browallia New" w:hAnsi="Browallia New" w:cs="Browallia New"/>
          <w:sz w:val="28"/>
          <w:szCs w:val="28"/>
          <w:cs/>
        </w:rPr>
        <w:t xml:space="preserve"> </w:t>
      </w:r>
      <w:r w:rsidRPr="00367094">
        <w:rPr>
          <w:rFonts w:ascii="Browallia New" w:hAnsi="Browallia New" w:cs="Browallia New"/>
          <w:sz w:val="28"/>
          <w:szCs w:val="28"/>
          <w:cs/>
        </w:rPr>
        <w:t>ล้านบาท</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ตามลำดับ (งบการเงินเฉพาะของบริษัท </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จำนวน </w:t>
      </w:r>
      <w:r w:rsidR="005761CF">
        <w:rPr>
          <w:rFonts w:ascii="Browallia New" w:hAnsi="Browallia New" w:cs="Browallia New"/>
          <w:sz w:val="28"/>
          <w:szCs w:val="28"/>
        </w:rPr>
        <w:t>4</w:t>
      </w:r>
      <w:r w:rsidR="00D8565C">
        <w:rPr>
          <w:rFonts w:ascii="Browallia New" w:hAnsi="Browallia New" w:cs="Browallia New"/>
          <w:sz w:val="28"/>
          <w:szCs w:val="28"/>
        </w:rPr>
        <w:t>29</w:t>
      </w:r>
      <w:r w:rsidR="007B3A5C">
        <w:rPr>
          <w:rFonts w:ascii="Browallia New" w:hAnsi="Browallia New" w:cs="Browallia New"/>
          <w:sz w:val="28"/>
          <w:szCs w:val="28"/>
        </w:rPr>
        <w:t>.20</w:t>
      </w:r>
      <w:r w:rsidR="00D21F3B"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ล้านบาท และ</w:t>
      </w:r>
      <w:r w:rsidR="00477BCA" w:rsidRPr="00367094">
        <w:rPr>
          <w:rFonts w:ascii="Browallia New" w:hAnsi="Browallia New" w:cs="Browallia New"/>
          <w:sz w:val="28"/>
          <w:szCs w:val="28"/>
        </w:rPr>
        <w:t xml:space="preserve"> </w:t>
      </w:r>
      <w:r w:rsidR="00477BCA" w:rsidRPr="00367094">
        <w:rPr>
          <w:rFonts w:ascii="Browallia New" w:hAnsi="Browallia New" w:cs="Browallia New"/>
          <w:sz w:val="28"/>
          <w:szCs w:val="28"/>
          <w:cs/>
        </w:rPr>
        <w:t>จำนวน</w:t>
      </w:r>
      <w:r w:rsidRPr="00367094">
        <w:rPr>
          <w:rFonts w:ascii="Browallia New" w:hAnsi="Browallia New" w:cs="Browallia New"/>
          <w:sz w:val="28"/>
          <w:szCs w:val="28"/>
        </w:rPr>
        <w:t xml:space="preserve"> </w:t>
      </w:r>
      <w:r w:rsidR="007F4CFF" w:rsidRPr="00367094">
        <w:rPr>
          <w:rFonts w:ascii="Browallia New" w:hAnsi="Browallia New" w:cs="Browallia New"/>
          <w:sz w:val="28"/>
          <w:szCs w:val="28"/>
          <w:lang w:val="en-GB"/>
        </w:rPr>
        <w:t>434.27</w:t>
      </w:r>
      <w:r w:rsidR="003A6680" w:rsidRPr="00367094">
        <w:rPr>
          <w:rFonts w:ascii="Browallia New" w:hAnsi="Browallia New" w:cs="Browallia New"/>
          <w:sz w:val="28"/>
          <w:szCs w:val="28"/>
        </w:rPr>
        <w:t xml:space="preserve"> </w:t>
      </w:r>
      <w:r w:rsidRPr="00367094">
        <w:rPr>
          <w:rFonts w:ascii="Browallia New" w:hAnsi="Browallia New" w:cs="Browallia New"/>
          <w:sz w:val="28"/>
          <w:szCs w:val="28"/>
          <w:cs/>
        </w:rPr>
        <w:t>ล้านบาท ตามลำดับ) ติดภาระค้ำประกันวงเงินสินเชื่อที่ได้รับจากสถาบันการเงิน</w:t>
      </w:r>
      <w:r w:rsidR="00D87764" w:rsidRPr="00367094">
        <w:rPr>
          <w:rFonts w:ascii="Browallia New" w:hAnsi="Browallia New" w:cs="Browallia New"/>
          <w:sz w:val="28"/>
          <w:szCs w:val="28"/>
          <w:cs/>
        </w:rPr>
        <w:t xml:space="preserve"> </w:t>
      </w:r>
      <w:r w:rsidR="00D87764" w:rsidRPr="00367094">
        <w:rPr>
          <w:rFonts w:ascii="Browallia New" w:hAnsi="Browallia New" w:cs="Browallia New"/>
          <w:sz w:val="28"/>
          <w:szCs w:val="28"/>
        </w:rPr>
        <w:t>(</w:t>
      </w:r>
      <w:r w:rsidR="00D87764" w:rsidRPr="00367094">
        <w:rPr>
          <w:rFonts w:ascii="Browallia New" w:hAnsi="Browallia New" w:cs="Browallia New"/>
          <w:sz w:val="28"/>
          <w:szCs w:val="28"/>
          <w:cs/>
        </w:rPr>
        <w:t xml:space="preserve">หมายเหตุ </w:t>
      </w:r>
      <w:r w:rsidR="00D87764" w:rsidRPr="00367094">
        <w:rPr>
          <w:rFonts w:ascii="Browallia New" w:hAnsi="Browallia New" w:cs="Browallia New"/>
          <w:sz w:val="28"/>
          <w:szCs w:val="28"/>
        </w:rPr>
        <w:t>1</w:t>
      </w:r>
      <w:r w:rsidR="00E23423" w:rsidRPr="00367094">
        <w:rPr>
          <w:rFonts w:ascii="Browallia New" w:hAnsi="Browallia New" w:cs="Browallia New"/>
          <w:sz w:val="28"/>
          <w:szCs w:val="28"/>
        </w:rPr>
        <w:t>9</w:t>
      </w:r>
      <w:r w:rsidR="00D87764" w:rsidRPr="00367094">
        <w:rPr>
          <w:rFonts w:ascii="Browallia New" w:hAnsi="Browallia New" w:cs="Browallia New"/>
          <w:sz w:val="28"/>
          <w:szCs w:val="28"/>
        </w:rPr>
        <w:t>)</w:t>
      </w:r>
    </w:p>
    <w:p w14:paraId="59F17AE9" w14:textId="4AE502E6" w:rsidR="00E83A84" w:rsidRPr="00367094"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9806A1" w14:textId="2A495292" w:rsidR="00C10503" w:rsidRPr="00556DBC" w:rsidRDefault="009A767A" w:rsidP="00195AC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556DBC">
        <w:rPr>
          <w:rFonts w:ascii="Browallia New" w:hAnsi="Browallia New" w:cs="Browallia New"/>
          <w:b/>
          <w:bCs/>
          <w:sz w:val="28"/>
          <w:szCs w:val="28"/>
          <w:cs/>
          <w:lang w:val="en-GB"/>
        </w:rPr>
        <w:t>สินทรัพย์</w:t>
      </w:r>
      <w:r w:rsidR="00A31D9F" w:rsidRPr="00556DBC">
        <w:rPr>
          <w:rFonts w:ascii="Browallia New" w:hAnsi="Browallia New" w:cs="Browallia New"/>
          <w:b/>
          <w:bCs/>
          <w:sz w:val="28"/>
          <w:szCs w:val="28"/>
          <w:cs/>
          <w:lang w:val="en-GB"/>
        </w:rPr>
        <w:t>สิทธิการใช้</w:t>
      </w:r>
      <w:r w:rsidR="007C2D7E" w:rsidRPr="00556DBC">
        <w:rPr>
          <w:rFonts w:ascii="Browallia New" w:hAnsi="Browallia New" w:cs="Browallia New"/>
          <w:b/>
          <w:bCs/>
          <w:sz w:val="28"/>
          <w:szCs w:val="28"/>
          <w:lang w:val="en-GB"/>
        </w:rPr>
        <w:t xml:space="preserve"> -</w:t>
      </w:r>
      <w:r w:rsidR="001A4195" w:rsidRPr="00556DBC">
        <w:rPr>
          <w:rFonts w:ascii="Browallia New" w:hAnsi="Browallia New" w:cs="Browallia New"/>
          <w:b/>
          <w:bCs/>
          <w:sz w:val="28"/>
          <w:szCs w:val="28"/>
          <w:lang w:val="en-GB"/>
        </w:rPr>
        <w:t xml:space="preserve"> </w:t>
      </w:r>
      <w:r w:rsidR="001A4195" w:rsidRPr="00556DBC">
        <w:rPr>
          <w:rFonts w:ascii="Browallia New" w:hAnsi="Browallia New" w:cs="Browallia New"/>
          <w:b/>
          <w:bCs/>
          <w:sz w:val="28"/>
          <w:szCs w:val="28"/>
          <w:cs/>
          <w:lang w:val="en-GB"/>
        </w:rPr>
        <w:t>สุทธิ</w:t>
      </w:r>
    </w:p>
    <w:p w14:paraId="56923BBC" w14:textId="55942B81" w:rsidR="00A31D9F" w:rsidRPr="00367094" w:rsidRDefault="00A31D9F" w:rsidP="00581505">
      <w:pPr>
        <w:rPr>
          <w:rFonts w:ascii="Browallia New" w:hAnsi="Browallia New" w:cs="Browallia New"/>
          <w:sz w:val="28"/>
          <w:szCs w:val="28"/>
        </w:rPr>
      </w:pPr>
    </w:p>
    <w:p w14:paraId="5CF35F5A" w14:textId="5A72E062" w:rsidR="00604CB9" w:rsidRPr="00367094"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w:t>
      </w:r>
      <w:r w:rsidR="009A767A" w:rsidRPr="00367094">
        <w:rPr>
          <w:rFonts w:ascii="Browallia New" w:hAnsi="Browallia New" w:cs="Browallia New"/>
          <w:sz w:val="28"/>
          <w:szCs w:val="28"/>
          <w:cs/>
        </w:rPr>
        <w:t>สินทรัพย์</w:t>
      </w:r>
      <w:r w:rsidRPr="00367094">
        <w:rPr>
          <w:rFonts w:ascii="Browallia New" w:hAnsi="Browallia New" w:cs="Browallia New"/>
          <w:sz w:val="28"/>
          <w:szCs w:val="28"/>
          <w:cs/>
        </w:rPr>
        <w:t>สิทธิการใช้</w:t>
      </w:r>
      <w:r w:rsidR="00223E95" w:rsidRPr="00367094">
        <w:rPr>
          <w:rFonts w:ascii="Browallia New" w:hAnsi="Browallia New" w:cs="Browallia New"/>
          <w:sz w:val="28"/>
          <w:szCs w:val="28"/>
          <w:cs/>
        </w:rPr>
        <w:t>สำหรับงวด</w:t>
      </w:r>
      <w:r w:rsidR="00BD4E90">
        <w:rPr>
          <w:rFonts w:ascii="Browallia New" w:hAnsi="Browallia New" w:cs="Browallia New" w:hint="cs"/>
          <w:sz w:val="28"/>
          <w:szCs w:val="28"/>
          <w:cs/>
        </w:rPr>
        <w:t>เก้า</w:t>
      </w:r>
      <w:r w:rsidR="00223E95" w:rsidRPr="00367094">
        <w:rPr>
          <w:rFonts w:ascii="Browallia New" w:hAnsi="Browallia New" w:cs="Browallia New"/>
          <w:sz w:val="28"/>
          <w:szCs w:val="28"/>
          <w:cs/>
        </w:rPr>
        <w:t xml:space="preserve">เดือนสิ้นสุดวันที่ </w:t>
      </w:r>
      <w:r w:rsidR="00223E95" w:rsidRPr="00367094">
        <w:rPr>
          <w:rFonts w:ascii="Browallia New" w:hAnsi="Browallia New" w:cs="Browallia New"/>
          <w:sz w:val="28"/>
          <w:szCs w:val="28"/>
        </w:rPr>
        <w:t xml:space="preserve">30 </w:t>
      </w:r>
      <w:r w:rsidR="0059408E" w:rsidRPr="0059408E">
        <w:rPr>
          <w:rFonts w:ascii="Browallia New" w:hAnsi="Browallia New" w:cs="Browallia New"/>
          <w:sz w:val="28"/>
          <w:szCs w:val="28"/>
          <w:cs/>
        </w:rPr>
        <w:t>กันยายน</w:t>
      </w:r>
      <w:r w:rsidR="00223E95" w:rsidRPr="00367094">
        <w:rPr>
          <w:rFonts w:ascii="Browallia New" w:hAnsi="Browallia New" w:cs="Browallia New"/>
          <w:sz w:val="28"/>
          <w:szCs w:val="28"/>
          <w:cs/>
        </w:rPr>
        <w:t xml:space="preserve"> </w:t>
      </w:r>
      <w:r w:rsidR="007A3F80" w:rsidRPr="00367094">
        <w:rPr>
          <w:rFonts w:ascii="Browallia New" w:hAnsi="Browallia New" w:cs="Browallia New"/>
          <w:sz w:val="28"/>
          <w:szCs w:val="28"/>
        </w:rPr>
        <w:t>2566</w:t>
      </w:r>
      <w:r w:rsidR="007A3F80" w:rsidRPr="00367094">
        <w:rPr>
          <w:rFonts w:ascii="Browallia New" w:hAnsi="Browallia New" w:cs="Browallia New"/>
          <w:sz w:val="28"/>
          <w:szCs w:val="28"/>
          <w:cs/>
        </w:rPr>
        <w:t xml:space="preserve"> </w:t>
      </w:r>
      <w:r w:rsidRPr="00367094">
        <w:rPr>
          <w:rFonts w:ascii="Browallia New" w:hAnsi="Browallia New" w:cs="Browallia New"/>
          <w:sz w:val="28"/>
          <w:szCs w:val="28"/>
          <w:cs/>
        </w:rPr>
        <w:t>มีดังนี้</w:t>
      </w:r>
    </w:p>
    <w:p w14:paraId="067A0FFE" w14:textId="77777777" w:rsidR="0051290A" w:rsidRPr="00367094" w:rsidRDefault="0051290A" w:rsidP="00604CB9">
      <w:pPr>
        <w:tabs>
          <w:tab w:val="clear" w:pos="454"/>
          <w:tab w:val="left" w:pos="3390"/>
        </w:tabs>
        <w:spacing w:line="240" w:lineRule="auto"/>
        <w:ind w:left="426"/>
        <w:jc w:val="thaiDistribute"/>
        <w:rPr>
          <w:rFonts w:ascii="Browallia New" w:hAnsi="Browallia New" w:cs="Browallia New"/>
          <w:sz w:val="28"/>
          <w:szCs w:val="28"/>
        </w:rPr>
      </w:pPr>
    </w:p>
    <w:tbl>
      <w:tblPr>
        <w:tblW w:w="8915" w:type="dxa"/>
        <w:tblInd w:w="426" w:type="dxa"/>
        <w:tblLayout w:type="fixed"/>
        <w:tblCellMar>
          <w:left w:w="72" w:type="dxa"/>
          <w:right w:w="72" w:type="dxa"/>
        </w:tblCellMar>
        <w:tblLook w:val="0000" w:firstRow="0" w:lastRow="0" w:firstColumn="0" w:lastColumn="0" w:noHBand="0" w:noVBand="0"/>
      </w:tblPr>
      <w:tblGrid>
        <w:gridCol w:w="4254"/>
        <w:gridCol w:w="2197"/>
        <w:gridCol w:w="210"/>
        <w:gridCol w:w="2254"/>
      </w:tblGrid>
      <w:tr w:rsidR="00D83EDF" w:rsidRPr="00367094" w14:paraId="64D78B8C" w14:textId="77777777" w:rsidTr="006C063A">
        <w:trPr>
          <w:cantSplit/>
        </w:trPr>
        <w:tc>
          <w:tcPr>
            <w:tcW w:w="4254" w:type="dxa"/>
          </w:tcPr>
          <w:p w14:paraId="40B55AA5" w14:textId="77777777" w:rsidR="00D83EDF" w:rsidRPr="00367094"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08634EED" w14:textId="77777777" w:rsidR="00D83EDF" w:rsidRPr="00367094" w:rsidRDefault="00D83EDF" w:rsidP="007A18DC">
            <w:pPr>
              <w:spacing w:line="240" w:lineRule="auto"/>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D83EDF" w:rsidRPr="00367094" w14:paraId="5E16076E" w14:textId="77777777" w:rsidTr="006C063A">
        <w:trPr>
          <w:cantSplit/>
        </w:trPr>
        <w:tc>
          <w:tcPr>
            <w:tcW w:w="4254" w:type="dxa"/>
          </w:tcPr>
          <w:p w14:paraId="04D8113F" w14:textId="77777777" w:rsidR="00D83EDF" w:rsidRPr="00367094"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97" w:type="dxa"/>
            <w:tcBorders>
              <w:bottom w:val="single" w:sz="4" w:space="0" w:color="auto"/>
            </w:tcBorders>
            <w:vAlign w:val="center"/>
          </w:tcPr>
          <w:p w14:paraId="701A61FE" w14:textId="77777777" w:rsidR="00D83EDF" w:rsidRPr="00367094" w:rsidRDefault="00D83EDF" w:rsidP="007A18DC">
            <w:pP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งบการเงินรวม</w:t>
            </w:r>
          </w:p>
        </w:tc>
        <w:tc>
          <w:tcPr>
            <w:tcW w:w="210" w:type="dxa"/>
          </w:tcPr>
          <w:p w14:paraId="3F2E51BF" w14:textId="77777777" w:rsidR="00D83EDF" w:rsidRPr="00367094"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54" w:type="dxa"/>
            <w:tcBorders>
              <w:bottom w:val="single" w:sz="4" w:space="0" w:color="auto"/>
            </w:tcBorders>
            <w:vAlign w:val="center"/>
          </w:tcPr>
          <w:p w14:paraId="6F02EB9E" w14:textId="77777777" w:rsidR="00D83EDF" w:rsidRPr="00367094" w:rsidRDefault="00D83EDF" w:rsidP="007A18DC">
            <w:pP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D83EDF" w:rsidRPr="00367094" w14:paraId="6E6E1E70" w14:textId="77777777" w:rsidTr="006C063A">
        <w:trPr>
          <w:cantSplit/>
          <w:trHeight w:hRule="exact" w:val="352"/>
        </w:trPr>
        <w:tc>
          <w:tcPr>
            <w:tcW w:w="4254" w:type="dxa"/>
          </w:tcPr>
          <w:p w14:paraId="2C635913" w14:textId="77777777" w:rsidR="00D83EDF" w:rsidRPr="00367094"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97" w:type="dxa"/>
            <w:tcBorders>
              <w:top w:val="single" w:sz="4" w:space="0" w:color="auto"/>
            </w:tcBorders>
          </w:tcPr>
          <w:p w14:paraId="7A5D0065" w14:textId="77777777" w:rsidR="00D83EDF" w:rsidRPr="00367094"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0" w:type="dxa"/>
          </w:tcPr>
          <w:p w14:paraId="5CE5225E" w14:textId="77777777" w:rsidR="00D83EDF" w:rsidRPr="00367094"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54" w:type="dxa"/>
            <w:tcBorders>
              <w:top w:val="single" w:sz="4" w:space="0" w:color="auto"/>
            </w:tcBorders>
          </w:tcPr>
          <w:p w14:paraId="5D645DC4" w14:textId="77777777" w:rsidR="00D83EDF" w:rsidRPr="00367094"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367094" w14:paraId="684A7D3A" w14:textId="77777777" w:rsidTr="006C063A">
        <w:trPr>
          <w:cantSplit/>
          <w:trHeight w:val="80"/>
        </w:trPr>
        <w:tc>
          <w:tcPr>
            <w:tcW w:w="4254" w:type="dxa"/>
            <w:vAlign w:val="bottom"/>
          </w:tcPr>
          <w:p w14:paraId="412A0B26" w14:textId="359B5D4B" w:rsidR="00975F78" w:rsidRPr="00367094" w:rsidRDefault="00975F78" w:rsidP="00975F78">
            <w:pPr>
              <w:tabs>
                <w:tab w:val="left" w:pos="3390"/>
              </w:tabs>
              <w:spacing w:line="240" w:lineRule="auto"/>
              <w:ind w:left="215" w:right="96" w:hanging="215"/>
              <w:rPr>
                <w:rFonts w:ascii="Browallia New" w:hAnsi="Browallia New" w:cs="Browallia New"/>
                <w:sz w:val="28"/>
                <w:szCs w:val="28"/>
                <w:cs/>
              </w:rPr>
            </w:pPr>
            <w:r w:rsidRPr="00367094">
              <w:rPr>
                <w:rFonts w:ascii="Browallia New" w:hAnsi="Browallia New" w:cs="Browallia New"/>
                <w:sz w:val="28"/>
                <w:szCs w:val="28"/>
                <w:cs/>
              </w:rPr>
              <w:t xml:space="preserve">ยอดคงเหลือ ณ วันที่ </w:t>
            </w:r>
            <w:r w:rsidRPr="00367094">
              <w:rPr>
                <w:rFonts w:ascii="Browallia New" w:hAnsi="Browallia New" w:cs="Browallia New"/>
                <w:sz w:val="28"/>
                <w:szCs w:val="28"/>
              </w:rPr>
              <w:t>1</w:t>
            </w:r>
            <w:r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2197" w:type="dxa"/>
          </w:tcPr>
          <w:p w14:paraId="04FA7A8A" w14:textId="5F44F28D" w:rsidR="00975F78" w:rsidRPr="00367094" w:rsidRDefault="00344E7F"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67094">
              <w:rPr>
                <w:rFonts w:ascii="Browallia New" w:hAnsi="Browallia New" w:cs="Browallia New"/>
                <w:sz w:val="28"/>
                <w:szCs w:val="28"/>
              </w:rPr>
              <w:t>65</w:t>
            </w:r>
            <w:r w:rsidR="00BD7CED" w:rsidRPr="00367094">
              <w:rPr>
                <w:rFonts w:ascii="Browallia New" w:hAnsi="Browallia New" w:cs="Browallia New"/>
                <w:sz w:val="28"/>
                <w:szCs w:val="28"/>
                <w:lang w:val="en-GB"/>
              </w:rPr>
              <w:t>,</w:t>
            </w:r>
            <w:r w:rsidRPr="00367094">
              <w:rPr>
                <w:rFonts w:ascii="Browallia New" w:hAnsi="Browallia New" w:cs="Browallia New"/>
                <w:sz w:val="28"/>
                <w:szCs w:val="28"/>
              </w:rPr>
              <w:t>108</w:t>
            </w:r>
          </w:p>
        </w:tc>
        <w:tc>
          <w:tcPr>
            <w:tcW w:w="210" w:type="dxa"/>
          </w:tcPr>
          <w:p w14:paraId="183BA96C" w14:textId="77777777" w:rsidR="00975F78" w:rsidRPr="00367094" w:rsidRDefault="00975F78" w:rsidP="00975F78">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tcPr>
          <w:p w14:paraId="43DF4AEF" w14:textId="5EB3D2B3" w:rsidR="00975F78" w:rsidRPr="00367094" w:rsidRDefault="00344E7F"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67094">
              <w:rPr>
                <w:rFonts w:ascii="Browallia New" w:hAnsi="Browallia New" w:cs="Browallia New"/>
                <w:sz w:val="28"/>
                <w:szCs w:val="28"/>
              </w:rPr>
              <w:t>303</w:t>
            </w:r>
            <w:r w:rsidR="00A82669" w:rsidRPr="00367094">
              <w:rPr>
                <w:rFonts w:ascii="Browallia New" w:hAnsi="Browallia New" w:cs="Browallia New"/>
                <w:sz w:val="28"/>
                <w:szCs w:val="28"/>
                <w:lang w:val="en-GB"/>
              </w:rPr>
              <w:t>,</w:t>
            </w:r>
            <w:r w:rsidRPr="00367094">
              <w:rPr>
                <w:rFonts w:ascii="Browallia New" w:hAnsi="Browallia New" w:cs="Browallia New"/>
                <w:sz w:val="28"/>
                <w:szCs w:val="28"/>
              </w:rPr>
              <w:t>90</w:t>
            </w:r>
            <w:r w:rsidR="00654DF5" w:rsidRPr="00367094">
              <w:rPr>
                <w:rFonts w:ascii="Browallia New" w:hAnsi="Browallia New" w:cs="Browallia New"/>
                <w:sz w:val="28"/>
                <w:szCs w:val="28"/>
              </w:rPr>
              <w:t>5</w:t>
            </w:r>
          </w:p>
        </w:tc>
      </w:tr>
      <w:tr w:rsidR="006A7672" w:rsidRPr="00367094" w14:paraId="784C5D58" w14:textId="77777777" w:rsidTr="00775C7E">
        <w:trPr>
          <w:cantSplit/>
          <w:trHeight w:val="289"/>
        </w:trPr>
        <w:tc>
          <w:tcPr>
            <w:tcW w:w="4254" w:type="dxa"/>
          </w:tcPr>
          <w:p w14:paraId="082AAD57" w14:textId="57775338" w:rsidR="006A7672" w:rsidRPr="00367094" w:rsidRDefault="006A7672" w:rsidP="006A7672">
            <w:pPr>
              <w:tabs>
                <w:tab w:val="left" w:pos="3390"/>
              </w:tabs>
              <w:spacing w:line="240" w:lineRule="auto"/>
              <w:ind w:left="215" w:hanging="215"/>
              <w:rPr>
                <w:rFonts w:ascii="Browallia New" w:hAnsi="Browallia New" w:cs="Browallia New"/>
                <w:sz w:val="28"/>
                <w:szCs w:val="28"/>
                <w:cs/>
              </w:rPr>
            </w:pPr>
            <w:r w:rsidRPr="00367094">
              <w:rPr>
                <w:rFonts w:ascii="Browallia New" w:hAnsi="Browallia New" w:cs="Browallia New"/>
                <w:sz w:val="28"/>
                <w:szCs w:val="28"/>
                <w:cs/>
              </w:rPr>
              <w:t>เพิ่มระหว่างงวด</w:t>
            </w:r>
          </w:p>
        </w:tc>
        <w:tc>
          <w:tcPr>
            <w:tcW w:w="2197" w:type="dxa"/>
          </w:tcPr>
          <w:p w14:paraId="6848945B" w14:textId="744A53BD" w:rsidR="006A7672" w:rsidRPr="00367094" w:rsidRDefault="0088243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13,</w:t>
            </w:r>
            <w:r w:rsidR="00A5060D">
              <w:rPr>
                <w:rFonts w:ascii="Browallia New" w:hAnsi="Browallia New" w:cs="Browallia New"/>
                <w:sz w:val="28"/>
                <w:szCs w:val="28"/>
                <w:lang w:val="en-GB"/>
              </w:rPr>
              <w:t>237</w:t>
            </w:r>
          </w:p>
        </w:tc>
        <w:tc>
          <w:tcPr>
            <w:tcW w:w="210" w:type="dxa"/>
          </w:tcPr>
          <w:p w14:paraId="43705846" w14:textId="77777777" w:rsidR="006A7672" w:rsidRPr="00367094" w:rsidRDefault="006A7672" w:rsidP="006A7672">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vAlign w:val="bottom"/>
          </w:tcPr>
          <w:p w14:paraId="47F760E0" w14:textId="48761DD9" w:rsidR="006A7672" w:rsidRPr="00367094" w:rsidRDefault="00A9300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5,</w:t>
            </w:r>
            <w:r w:rsidR="005D0CA5">
              <w:rPr>
                <w:rFonts w:ascii="Browallia New" w:hAnsi="Browallia New" w:cs="Browallia New"/>
                <w:sz w:val="28"/>
                <w:szCs w:val="28"/>
              </w:rPr>
              <w:t>680</w:t>
            </w:r>
          </w:p>
        </w:tc>
      </w:tr>
      <w:tr w:rsidR="00ED7B53" w:rsidRPr="00367094" w14:paraId="3B25A8DA" w14:textId="77777777" w:rsidTr="006C063A">
        <w:trPr>
          <w:cantSplit/>
          <w:trHeight w:val="80"/>
        </w:trPr>
        <w:tc>
          <w:tcPr>
            <w:tcW w:w="4254" w:type="dxa"/>
          </w:tcPr>
          <w:p w14:paraId="717C9C6B" w14:textId="37E98C2D" w:rsidR="00ED7B53" w:rsidRPr="00367094" w:rsidRDefault="00ED7B53" w:rsidP="006A7672">
            <w:pPr>
              <w:tabs>
                <w:tab w:val="left" w:pos="3390"/>
              </w:tabs>
              <w:spacing w:line="240" w:lineRule="auto"/>
              <w:ind w:left="215" w:hanging="215"/>
              <w:rPr>
                <w:rFonts w:ascii="Browallia New" w:hAnsi="Browallia New" w:cs="Browallia New"/>
                <w:sz w:val="28"/>
                <w:szCs w:val="28"/>
                <w:cs/>
              </w:rPr>
            </w:pPr>
            <w:r w:rsidRPr="00367094">
              <w:rPr>
                <w:rFonts w:ascii="Browallia New" w:hAnsi="Browallia New" w:cs="Browallia New"/>
                <w:sz w:val="28"/>
                <w:szCs w:val="28"/>
                <w:cs/>
              </w:rPr>
              <w:t>ตัดจำหน่าย</w:t>
            </w:r>
            <w:r w:rsidR="00EE6EDA" w:rsidRPr="00367094">
              <w:rPr>
                <w:rFonts w:ascii="Browallia New" w:hAnsi="Browallia New" w:cs="Browallia New"/>
                <w:sz w:val="28"/>
                <w:szCs w:val="28"/>
                <w:cs/>
              </w:rPr>
              <w:t>ระหว่างงวด</w:t>
            </w:r>
          </w:p>
        </w:tc>
        <w:tc>
          <w:tcPr>
            <w:tcW w:w="2197" w:type="dxa"/>
          </w:tcPr>
          <w:p w14:paraId="5489A9FC" w14:textId="3D042EAE" w:rsidR="00ED7B53" w:rsidRPr="00367094" w:rsidRDefault="0088243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(4,</w:t>
            </w:r>
            <w:r w:rsidR="00A352AE">
              <w:rPr>
                <w:rFonts w:ascii="Browallia New" w:hAnsi="Browallia New" w:cs="Browallia New"/>
                <w:sz w:val="28"/>
                <w:szCs w:val="28"/>
                <w:lang w:val="en-GB"/>
              </w:rPr>
              <w:t>130</w:t>
            </w:r>
            <w:r>
              <w:rPr>
                <w:rFonts w:ascii="Browallia New" w:hAnsi="Browallia New" w:cs="Browallia New"/>
                <w:sz w:val="28"/>
                <w:szCs w:val="28"/>
                <w:lang w:val="en-GB"/>
              </w:rPr>
              <w:t>)</w:t>
            </w:r>
          </w:p>
        </w:tc>
        <w:tc>
          <w:tcPr>
            <w:tcW w:w="210" w:type="dxa"/>
          </w:tcPr>
          <w:p w14:paraId="404AFECA" w14:textId="77777777" w:rsidR="00ED7B53" w:rsidRPr="00367094" w:rsidRDefault="00ED7B53" w:rsidP="006A7672">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vAlign w:val="bottom"/>
          </w:tcPr>
          <w:p w14:paraId="181D67D9" w14:textId="4136EC0B" w:rsidR="00ED7B53" w:rsidRPr="00367094" w:rsidRDefault="008B50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(4,</w:t>
            </w:r>
            <w:r w:rsidR="005D0CA5">
              <w:rPr>
                <w:rFonts w:ascii="Browallia New" w:hAnsi="Browallia New" w:cs="Browallia New"/>
                <w:sz w:val="28"/>
                <w:szCs w:val="28"/>
              </w:rPr>
              <w:t>130</w:t>
            </w:r>
            <w:r>
              <w:rPr>
                <w:rFonts w:ascii="Browallia New" w:hAnsi="Browallia New" w:cs="Browallia New"/>
                <w:sz w:val="28"/>
                <w:szCs w:val="28"/>
              </w:rPr>
              <w:t>)</w:t>
            </w:r>
          </w:p>
        </w:tc>
      </w:tr>
      <w:tr w:rsidR="00136B6F" w:rsidRPr="00367094" w14:paraId="3BD4E81B" w14:textId="77777777" w:rsidTr="006C063A">
        <w:trPr>
          <w:cantSplit/>
          <w:trHeight w:val="80"/>
        </w:trPr>
        <w:tc>
          <w:tcPr>
            <w:tcW w:w="4254" w:type="dxa"/>
          </w:tcPr>
          <w:p w14:paraId="5D6989B2" w14:textId="66E885D3" w:rsidR="00136B6F" w:rsidRPr="00367094" w:rsidRDefault="00461413" w:rsidP="006A7672">
            <w:pPr>
              <w:tabs>
                <w:tab w:val="left" w:pos="3390"/>
              </w:tabs>
              <w:spacing w:line="240" w:lineRule="auto"/>
              <w:ind w:left="215" w:hanging="215"/>
              <w:rPr>
                <w:rFonts w:ascii="Browallia New" w:hAnsi="Browallia New" w:cs="Browallia New"/>
                <w:sz w:val="28"/>
                <w:szCs w:val="28"/>
                <w:cs/>
              </w:rPr>
            </w:pPr>
            <w:r w:rsidRPr="00367094">
              <w:rPr>
                <w:rFonts w:ascii="Browallia New" w:hAnsi="Browallia New" w:cs="Browallia New"/>
                <w:sz w:val="28"/>
                <w:szCs w:val="28"/>
                <w:cs/>
              </w:rPr>
              <w:t>โอน</w:t>
            </w:r>
            <w:r w:rsidR="00663AA0" w:rsidRPr="00367094">
              <w:rPr>
                <w:rFonts w:ascii="Browallia New" w:hAnsi="Browallia New" w:cs="Browallia New"/>
                <w:sz w:val="28"/>
                <w:szCs w:val="28"/>
                <w:cs/>
              </w:rPr>
              <w:t>จัดประเภทเป็นที่ดิน</w:t>
            </w:r>
            <w:r w:rsidRPr="00367094">
              <w:rPr>
                <w:rFonts w:ascii="Browallia New" w:hAnsi="Browallia New" w:cs="Browallia New"/>
                <w:sz w:val="28"/>
                <w:szCs w:val="28"/>
                <w:cs/>
              </w:rPr>
              <w:t xml:space="preserve"> อาคาร และอุปกรณ์</w:t>
            </w:r>
          </w:p>
        </w:tc>
        <w:tc>
          <w:tcPr>
            <w:tcW w:w="2197" w:type="dxa"/>
          </w:tcPr>
          <w:p w14:paraId="34D45B64" w14:textId="5B13D46A" w:rsidR="00136B6F" w:rsidRPr="00367094" w:rsidRDefault="0003238E"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w:t>
            </w:r>
            <w:r w:rsidR="00635B14">
              <w:rPr>
                <w:rFonts w:ascii="Browallia New" w:hAnsi="Browallia New" w:cs="Browallia New"/>
                <w:sz w:val="28"/>
                <w:szCs w:val="28"/>
                <w:lang w:val="en-GB"/>
              </w:rPr>
              <w:t>45</w:t>
            </w:r>
            <w:r w:rsidR="00CF1F34">
              <w:rPr>
                <w:rFonts w:ascii="Browallia New" w:hAnsi="Browallia New" w:cs="Browallia New"/>
                <w:sz w:val="28"/>
                <w:szCs w:val="28"/>
                <w:lang w:val="en-GB"/>
              </w:rPr>
              <w:t>2</w:t>
            </w:r>
            <w:r w:rsidR="00635B14">
              <w:rPr>
                <w:rFonts w:ascii="Browallia New" w:hAnsi="Browallia New" w:cs="Browallia New"/>
                <w:sz w:val="28"/>
                <w:szCs w:val="28"/>
                <w:lang w:val="en-GB"/>
              </w:rPr>
              <w:t>)</w:t>
            </w:r>
          </w:p>
        </w:tc>
        <w:tc>
          <w:tcPr>
            <w:tcW w:w="210" w:type="dxa"/>
          </w:tcPr>
          <w:p w14:paraId="51C2CA1E" w14:textId="77777777" w:rsidR="00136B6F" w:rsidRPr="00367094" w:rsidRDefault="00136B6F" w:rsidP="006A7672">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vAlign w:val="bottom"/>
          </w:tcPr>
          <w:p w14:paraId="38D0C2FB" w14:textId="107BCF6A" w:rsidR="00136B6F" w:rsidRPr="00367094" w:rsidRDefault="008B50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p>
        </w:tc>
      </w:tr>
      <w:tr w:rsidR="006A7672" w:rsidRPr="00367094" w14:paraId="6FB4B4FD" w14:textId="77777777" w:rsidTr="006C063A">
        <w:trPr>
          <w:cantSplit/>
        </w:trPr>
        <w:tc>
          <w:tcPr>
            <w:tcW w:w="4254" w:type="dxa"/>
          </w:tcPr>
          <w:p w14:paraId="7C28BDAD" w14:textId="084E4EBA" w:rsidR="006A7672" w:rsidRPr="00367094"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367094">
              <w:rPr>
                <w:rFonts w:ascii="Browallia New" w:hAnsi="Browallia New" w:cs="Browallia New"/>
                <w:sz w:val="28"/>
                <w:szCs w:val="28"/>
                <w:cs/>
              </w:rPr>
              <w:t>ค่าเสื่อมราคาสำหรับงวด</w:t>
            </w:r>
          </w:p>
        </w:tc>
        <w:tc>
          <w:tcPr>
            <w:tcW w:w="2197" w:type="dxa"/>
            <w:tcBorders>
              <w:bottom w:val="single" w:sz="4" w:space="0" w:color="auto"/>
            </w:tcBorders>
          </w:tcPr>
          <w:p w14:paraId="420189FD" w14:textId="154BA768" w:rsidR="006A7672" w:rsidRPr="00367094" w:rsidRDefault="00F5243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(15,1</w:t>
            </w:r>
            <w:r w:rsidR="00792416">
              <w:rPr>
                <w:rFonts w:ascii="Browallia New" w:hAnsi="Browallia New" w:cs="Browallia New"/>
                <w:sz w:val="28"/>
                <w:szCs w:val="28"/>
              </w:rPr>
              <w:t>1</w:t>
            </w:r>
            <w:r w:rsidR="00CF1F34">
              <w:rPr>
                <w:rFonts w:ascii="Browallia New" w:hAnsi="Browallia New" w:cs="Browallia New"/>
                <w:sz w:val="28"/>
                <w:szCs w:val="28"/>
              </w:rPr>
              <w:t>1</w:t>
            </w:r>
            <w:r>
              <w:rPr>
                <w:rFonts w:ascii="Browallia New" w:hAnsi="Browallia New" w:cs="Browallia New"/>
                <w:sz w:val="28"/>
                <w:szCs w:val="28"/>
              </w:rPr>
              <w:t>)</w:t>
            </w:r>
          </w:p>
        </w:tc>
        <w:tc>
          <w:tcPr>
            <w:tcW w:w="210" w:type="dxa"/>
            <w:vAlign w:val="bottom"/>
          </w:tcPr>
          <w:p w14:paraId="5017775D" w14:textId="77777777" w:rsidR="006A7672" w:rsidRPr="00367094"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green"/>
                <w:cs/>
                <w:lang w:val="en-GB"/>
              </w:rPr>
            </w:pPr>
          </w:p>
        </w:tc>
        <w:tc>
          <w:tcPr>
            <w:tcW w:w="2254" w:type="dxa"/>
            <w:tcBorders>
              <w:bottom w:val="single" w:sz="4" w:space="0" w:color="auto"/>
            </w:tcBorders>
          </w:tcPr>
          <w:p w14:paraId="2F4B1D6D" w14:textId="4579D486" w:rsidR="006A7672" w:rsidRPr="00367094" w:rsidRDefault="008B50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Pr>
                <w:rFonts w:ascii="Browallia New" w:hAnsi="Browallia New" w:cs="Browallia New"/>
                <w:sz w:val="28"/>
                <w:szCs w:val="28"/>
              </w:rPr>
              <w:t>(15,</w:t>
            </w:r>
            <w:r w:rsidR="005D0CA5">
              <w:rPr>
                <w:rFonts w:ascii="Browallia New" w:hAnsi="Browallia New" w:cs="Browallia New"/>
                <w:sz w:val="28"/>
                <w:szCs w:val="28"/>
              </w:rPr>
              <w:t>40</w:t>
            </w:r>
            <w:r w:rsidR="007C2CDC">
              <w:rPr>
                <w:rFonts w:ascii="Browallia New" w:hAnsi="Browallia New" w:cs="Browallia New"/>
                <w:sz w:val="28"/>
                <w:szCs w:val="28"/>
              </w:rPr>
              <w:t>5</w:t>
            </w:r>
            <w:r>
              <w:rPr>
                <w:rFonts w:ascii="Browallia New" w:hAnsi="Browallia New" w:cs="Browallia New"/>
                <w:sz w:val="28"/>
                <w:szCs w:val="28"/>
              </w:rPr>
              <w:t>)</w:t>
            </w:r>
          </w:p>
        </w:tc>
      </w:tr>
      <w:tr w:rsidR="006A7672" w:rsidRPr="00367094" w14:paraId="0B80EA68" w14:textId="77777777" w:rsidTr="006C063A">
        <w:trPr>
          <w:cantSplit/>
        </w:trPr>
        <w:tc>
          <w:tcPr>
            <w:tcW w:w="4254" w:type="dxa"/>
          </w:tcPr>
          <w:p w14:paraId="71CD05D7" w14:textId="6FFC411E" w:rsidR="006A7672" w:rsidRPr="00367094"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367094">
              <w:rPr>
                <w:rFonts w:ascii="Browallia New" w:hAnsi="Browallia New" w:cs="Browallia New"/>
                <w:sz w:val="28"/>
                <w:szCs w:val="28"/>
                <w:cs/>
              </w:rPr>
              <w:t xml:space="preserve">มูลค่าสุทธิตามบัญชี ณ วันที่ </w:t>
            </w:r>
            <w:r w:rsidR="00223E95" w:rsidRPr="00367094">
              <w:rPr>
                <w:rFonts w:ascii="Browallia New" w:hAnsi="Browallia New" w:cs="Browallia New"/>
                <w:sz w:val="28"/>
                <w:szCs w:val="28"/>
              </w:rPr>
              <w:t xml:space="preserve">30 </w:t>
            </w:r>
            <w:r w:rsidR="0059408E" w:rsidRPr="0059408E">
              <w:rPr>
                <w:rFonts w:ascii="Browallia New" w:hAnsi="Browallia New" w:cs="Browallia New"/>
                <w:sz w:val="28"/>
                <w:szCs w:val="28"/>
                <w:cs/>
              </w:rPr>
              <w:t>กันยายน</w:t>
            </w:r>
            <w:r w:rsidR="00223E95" w:rsidRPr="00367094">
              <w:rPr>
                <w:rFonts w:ascii="Browallia New" w:hAnsi="Browallia New" w:cs="Browallia New"/>
                <w:sz w:val="28"/>
                <w:szCs w:val="28"/>
                <w:cs/>
              </w:rPr>
              <w:t xml:space="preserve"> </w:t>
            </w:r>
            <w:r w:rsidR="007A3F80" w:rsidRPr="00367094">
              <w:rPr>
                <w:rFonts w:ascii="Browallia New" w:hAnsi="Browallia New" w:cs="Browallia New"/>
                <w:sz w:val="28"/>
                <w:szCs w:val="28"/>
              </w:rPr>
              <w:t>2566</w:t>
            </w:r>
          </w:p>
        </w:tc>
        <w:tc>
          <w:tcPr>
            <w:tcW w:w="2197" w:type="dxa"/>
            <w:tcBorders>
              <w:top w:val="single" w:sz="4" w:space="0" w:color="auto"/>
              <w:bottom w:val="single" w:sz="12" w:space="0" w:color="auto"/>
            </w:tcBorders>
          </w:tcPr>
          <w:p w14:paraId="6165EC76" w14:textId="79F0F95D" w:rsidR="006A7672" w:rsidRPr="00367094" w:rsidRDefault="005944F6"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Pr>
                <w:rFonts w:ascii="Browallia New" w:hAnsi="Browallia New" w:cs="Browallia New"/>
                <w:sz w:val="28"/>
                <w:szCs w:val="28"/>
                <w:lang w:val="en-GB"/>
              </w:rPr>
              <w:t>58,</w:t>
            </w:r>
            <w:r w:rsidR="00E77A77">
              <w:rPr>
                <w:rFonts w:ascii="Browallia New" w:hAnsi="Browallia New" w:cs="Browallia New"/>
                <w:sz w:val="28"/>
                <w:szCs w:val="28"/>
                <w:lang w:val="en-GB"/>
              </w:rPr>
              <w:t>65</w:t>
            </w:r>
            <w:r w:rsidR="00D422B1">
              <w:rPr>
                <w:rFonts w:ascii="Browallia New" w:hAnsi="Browallia New" w:cs="Browallia New"/>
                <w:sz w:val="28"/>
                <w:szCs w:val="28"/>
                <w:lang w:val="en-GB"/>
              </w:rPr>
              <w:t>2</w:t>
            </w:r>
          </w:p>
        </w:tc>
        <w:tc>
          <w:tcPr>
            <w:tcW w:w="210" w:type="dxa"/>
            <w:vAlign w:val="bottom"/>
          </w:tcPr>
          <w:p w14:paraId="1E2D563E" w14:textId="77777777" w:rsidR="006A7672" w:rsidRPr="00367094"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green"/>
                <w:cs/>
                <w:lang w:val="en-GB"/>
              </w:rPr>
            </w:pPr>
          </w:p>
        </w:tc>
        <w:tc>
          <w:tcPr>
            <w:tcW w:w="2254" w:type="dxa"/>
            <w:tcBorders>
              <w:top w:val="single" w:sz="4" w:space="0" w:color="auto"/>
              <w:bottom w:val="single" w:sz="12" w:space="0" w:color="auto"/>
            </w:tcBorders>
          </w:tcPr>
          <w:p w14:paraId="4C52472A" w14:textId="64C73BF2" w:rsidR="006A7672" w:rsidRPr="00367094" w:rsidRDefault="00C5099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670CDE">
              <w:rPr>
                <w:rFonts w:ascii="Browallia New" w:hAnsi="Browallia New" w:cs="Browallia New"/>
                <w:sz w:val="28"/>
                <w:szCs w:val="28"/>
                <w:cs/>
              </w:rPr>
              <w:t>290</w:t>
            </w:r>
            <w:r>
              <w:rPr>
                <w:rFonts w:ascii="Browallia New" w:hAnsi="Browallia New" w:cs="Browallia New"/>
                <w:sz w:val="28"/>
                <w:szCs w:val="28"/>
              </w:rPr>
              <w:t>,</w:t>
            </w:r>
            <w:r w:rsidR="005D0CA5">
              <w:rPr>
                <w:rFonts w:ascii="Browallia New" w:hAnsi="Browallia New" w:cs="Browallia New"/>
                <w:sz w:val="28"/>
                <w:szCs w:val="28"/>
                <w:lang w:val="en-GB"/>
              </w:rPr>
              <w:t>05</w:t>
            </w:r>
            <w:r w:rsidR="007C2CDC">
              <w:rPr>
                <w:rFonts w:ascii="Browallia New" w:hAnsi="Browallia New" w:cs="Browallia New"/>
                <w:sz w:val="28"/>
                <w:szCs w:val="28"/>
                <w:lang w:val="en-GB"/>
              </w:rPr>
              <w:t>0</w:t>
            </w:r>
          </w:p>
        </w:tc>
      </w:tr>
    </w:tbl>
    <w:p w14:paraId="4DC83B45" w14:textId="77777777" w:rsidR="0083719E" w:rsidRPr="00367094" w:rsidRDefault="0083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3" w:name="_Hlk38910074"/>
      <w:r w:rsidRPr="00367094">
        <w:rPr>
          <w:rFonts w:ascii="Browallia New" w:hAnsi="Browallia New" w:cs="Browallia New"/>
          <w:b/>
          <w:bCs/>
          <w:sz w:val="28"/>
          <w:szCs w:val="28"/>
          <w:cs/>
          <w:lang w:val="en-GB"/>
        </w:rPr>
        <w:br w:type="page"/>
      </w:r>
    </w:p>
    <w:p w14:paraId="54D4BD56" w14:textId="21E3504A" w:rsidR="00445844" w:rsidRPr="00003C11" w:rsidRDefault="000064DA"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003C11">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367094"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246E839D" w:rsidR="00445844" w:rsidRPr="00367094"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367094">
        <w:rPr>
          <w:rFonts w:ascii="Browallia New" w:hAnsi="Browallia New" w:cs="Browallia New"/>
          <w:sz w:val="28"/>
          <w:szCs w:val="28"/>
          <w:cs/>
        </w:rPr>
        <w:t>รายการเคลื่อนไหวของอสังหาริมทรัพย์เพื่อการลงทุน</w:t>
      </w:r>
      <w:r w:rsidR="00DD44F4" w:rsidRPr="00367094">
        <w:rPr>
          <w:rFonts w:ascii="Browallia New" w:hAnsi="Browallia New" w:cs="Browallia New"/>
          <w:sz w:val="28"/>
          <w:szCs w:val="28"/>
          <w:cs/>
        </w:rPr>
        <w:t>สำหรับงวด</w:t>
      </w:r>
      <w:r w:rsidR="0059408E">
        <w:rPr>
          <w:rFonts w:ascii="Browallia New" w:hAnsi="Browallia New" w:cs="Browallia New" w:hint="cs"/>
          <w:sz w:val="28"/>
          <w:szCs w:val="28"/>
          <w:cs/>
        </w:rPr>
        <w:t>เก้า</w:t>
      </w:r>
      <w:r w:rsidR="00DD44F4" w:rsidRPr="00367094">
        <w:rPr>
          <w:rFonts w:ascii="Browallia New" w:hAnsi="Browallia New" w:cs="Browallia New"/>
          <w:sz w:val="28"/>
          <w:szCs w:val="28"/>
          <w:cs/>
        </w:rPr>
        <w:t xml:space="preserve">เดือนสิ้นสุดวันที่ </w:t>
      </w:r>
      <w:r w:rsidR="00DD44F4" w:rsidRPr="00367094">
        <w:rPr>
          <w:rFonts w:ascii="Browallia New" w:hAnsi="Browallia New" w:cs="Browallia New"/>
          <w:sz w:val="28"/>
          <w:szCs w:val="28"/>
        </w:rPr>
        <w:t xml:space="preserve">30 </w:t>
      </w:r>
      <w:r w:rsidR="0059408E" w:rsidRPr="0059408E">
        <w:rPr>
          <w:rFonts w:ascii="Browallia New" w:hAnsi="Browallia New" w:cs="Browallia New"/>
          <w:sz w:val="28"/>
          <w:szCs w:val="28"/>
          <w:cs/>
        </w:rPr>
        <w:t>กันยายน</w:t>
      </w:r>
      <w:r w:rsidR="00DD44F4" w:rsidRPr="00367094">
        <w:rPr>
          <w:rFonts w:ascii="Browallia New" w:hAnsi="Browallia New" w:cs="Browallia New"/>
          <w:sz w:val="28"/>
          <w:szCs w:val="28"/>
          <w:cs/>
        </w:rPr>
        <w:t xml:space="preserve"> </w:t>
      </w:r>
      <w:r w:rsidR="00BD7CED" w:rsidRPr="00367094">
        <w:rPr>
          <w:rFonts w:ascii="Browallia New" w:hAnsi="Browallia New" w:cs="Browallia New"/>
          <w:sz w:val="28"/>
          <w:szCs w:val="28"/>
        </w:rPr>
        <w:t>2566</w:t>
      </w:r>
      <w:r w:rsidRPr="00367094">
        <w:rPr>
          <w:rFonts w:ascii="Browallia New" w:hAnsi="Browallia New" w:cs="Browallia New"/>
          <w:sz w:val="28"/>
          <w:szCs w:val="28"/>
          <w:cs/>
        </w:rPr>
        <w:t xml:space="preserve"> มีดังนี้</w:t>
      </w:r>
    </w:p>
    <w:p w14:paraId="32231748" w14:textId="1EC4A802" w:rsidR="00A87DD9" w:rsidRPr="00367094"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367094">
        <w:rPr>
          <w:rFonts w:ascii="Browallia New" w:hAnsi="Browallia New" w:cs="Browallia New"/>
          <w:b/>
          <w:bCs/>
          <w:sz w:val="28"/>
          <w:szCs w:val="28"/>
          <w:lang w:val="en-GB"/>
        </w:rPr>
        <w:tab/>
      </w:r>
    </w:p>
    <w:tbl>
      <w:tblPr>
        <w:tblW w:w="8993" w:type="dxa"/>
        <w:tblInd w:w="378" w:type="dxa"/>
        <w:tblLayout w:type="fixed"/>
        <w:tblCellMar>
          <w:left w:w="72" w:type="dxa"/>
          <w:right w:w="72" w:type="dxa"/>
        </w:tblCellMar>
        <w:tblLook w:val="0000" w:firstRow="0" w:lastRow="0" w:firstColumn="0" w:lastColumn="0" w:noHBand="0" w:noVBand="0"/>
      </w:tblPr>
      <w:tblGrid>
        <w:gridCol w:w="4167"/>
        <w:gridCol w:w="165"/>
        <w:gridCol w:w="2175"/>
        <w:gridCol w:w="216"/>
        <w:gridCol w:w="2270"/>
      </w:tblGrid>
      <w:tr w:rsidR="007B2C13" w:rsidRPr="00367094" w14:paraId="64BBE627" w14:textId="77777777" w:rsidTr="006C6AE0">
        <w:trPr>
          <w:cantSplit/>
        </w:trPr>
        <w:tc>
          <w:tcPr>
            <w:tcW w:w="4167" w:type="dxa"/>
          </w:tcPr>
          <w:p w14:paraId="1A9C2A13"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367094" w:rsidRDefault="007B2C13" w:rsidP="00204A5D">
            <w:pPr>
              <w:spacing w:line="240" w:lineRule="auto"/>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7B2C13" w:rsidRPr="00367094" w14:paraId="18D4F111" w14:textId="77777777" w:rsidTr="006C6AE0">
        <w:trPr>
          <w:cantSplit/>
        </w:trPr>
        <w:tc>
          <w:tcPr>
            <w:tcW w:w="4167" w:type="dxa"/>
          </w:tcPr>
          <w:p w14:paraId="177953DE"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367094" w:rsidRDefault="007B2C13" w:rsidP="00204A5D">
            <w:pP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งบการเงินรวม</w:t>
            </w:r>
          </w:p>
        </w:tc>
        <w:tc>
          <w:tcPr>
            <w:tcW w:w="216" w:type="dxa"/>
          </w:tcPr>
          <w:p w14:paraId="4932115F" w14:textId="77777777" w:rsidR="007B2C13" w:rsidRPr="00367094"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70" w:type="dxa"/>
            <w:tcBorders>
              <w:bottom w:val="single" w:sz="4" w:space="0" w:color="auto"/>
            </w:tcBorders>
            <w:vAlign w:val="center"/>
          </w:tcPr>
          <w:p w14:paraId="20D14F1E" w14:textId="77777777" w:rsidR="007B2C13" w:rsidRPr="00367094" w:rsidRDefault="007B2C13" w:rsidP="00204A5D">
            <w:pP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7B2C13" w:rsidRPr="00367094" w14:paraId="3E8086DE" w14:textId="77777777" w:rsidTr="006C6AE0">
        <w:trPr>
          <w:cantSplit/>
          <w:trHeight w:hRule="exact" w:val="271"/>
        </w:trPr>
        <w:tc>
          <w:tcPr>
            <w:tcW w:w="4167" w:type="dxa"/>
          </w:tcPr>
          <w:p w14:paraId="3C30D15F"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70" w:type="dxa"/>
            <w:tcBorders>
              <w:top w:val="single" w:sz="4" w:space="0" w:color="auto"/>
            </w:tcBorders>
          </w:tcPr>
          <w:p w14:paraId="1877944A" w14:textId="77777777" w:rsidR="007B2C13" w:rsidRPr="00367094"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367094" w14:paraId="6BBC9FC8" w14:textId="77777777" w:rsidTr="006C6AE0">
        <w:trPr>
          <w:cantSplit/>
          <w:trHeight w:val="171"/>
        </w:trPr>
        <w:tc>
          <w:tcPr>
            <w:tcW w:w="4167" w:type="dxa"/>
          </w:tcPr>
          <w:p w14:paraId="63C2BE06" w14:textId="099B1342" w:rsidR="00CA7E1D" w:rsidRPr="00367094" w:rsidRDefault="00923D05" w:rsidP="00207CDE">
            <w:pPr>
              <w:tabs>
                <w:tab w:val="left" w:pos="3390"/>
              </w:tabs>
              <w:spacing w:line="240" w:lineRule="auto"/>
              <w:jc w:val="thaiDistribute"/>
              <w:rPr>
                <w:rFonts w:ascii="Browallia New" w:hAnsi="Browallia New" w:cs="Browallia New"/>
                <w:sz w:val="28"/>
                <w:szCs w:val="28"/>
              </w:rPr>
            </w:pPr>
            <w:r w:rsidRPr="00367094">
              <w:rPr>
                <w:rFonts w:ascii="Browallia New" w:hAnsi="Browallia New" w:cs="Browallia New"/>
                <w:sz w:val="28"/>
                <w:szCs w:val="28"/>
                <w:cs/>
              </w:rPr>
              <w:t>มูลค่า</w:t>
            </w:r>
            <w:r w:rsidR="0068631D" w:rsidRPr="00367094">
              <w:rPr>
                <w:rFonts w:ascii="Browallia New" w:hAnsi="Browallia New" w:cs="Browallia New"/>
                <w:sz w:val="28"/>
                <w:szCs w:val="28"/>
                <w:cs/>
              </w:rPr>
              <w:t>สุทธิ</w:t>
            </w:r>
            <w:r w:rsidR="00CA7E1D" w:rsidRPr="00367094">
              <w:rPr>
                <w:rFonts w:ascii="Browallia New" w:hAnsi="Browallia New" w:cs="Browallia New"/>
                <w:sz w:val="28"/>
                <w:szCs w:val="28"/>
                <w:cs/>
              </w:rPr>
              <w:t>ตามบัญชี</w:t>
            </w:r>
            <w:r w:rsidR="00CA7E1D" w:rsidRPr="00367094">
              <w:rPr>
                <w:rFonts w:ascii="Browallia New" w:hAnsi="Browallia New" w:cs="Browallia New"/>
                <w:sz w:val="28"/>
                <w:szCs w:val="28"/>
              </w:rPr>
              <w:t xml:space="preserve"> </w:t>
            </w:r>
            <w:r w:rsidR="00CA7E1D" w:rsidRPr="00367094">
              <w:rPr>
                <w:rFonts w:ascii="Browallia New" w:hAnsi="Browallia New" w:cs="Browallia New"/>
                <w:sz w:val="28"/>
                <w:szCs w:val="28"/>
                <w:cs/>
              </w:rPr>
              <w:t xml:space="preserve">ณ วันที่ </w:t>
            </w:r>
            <w:r w:rsidR="00690737" w:rsidRPr="00367094">
              <w:rPr>
                <w:rFonts w:ascii="Browallia New" w:hAnsi="Browallia New" w:cs="Browallia New"/>
                <w:sz w:val="28"/>
                <w:szCs w:val="28"/>
              </w:rPr>
              <w:t>1</w:t>
            </w:r>
            <w:r w:rsidR="00690737" w:rsidRPr="00367094">
              <w:rPr>
                <w:rFonts w:ascii="Browallia New" w:hAnsi="Browallia New" w:cs="Browallia New"/>
                <w:sz w:val="28"/>
                <w:szCs w:val="28"/>
                <w:cs/>
              </w:rPr>
              <w:t xml:space="preserve"> มกราคม </w:t>
            </w:r>
            <w:r w:rsidR="00690737"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165" w:type="dxa"/>
          </w:tcPr>
          <w:p w14:paraId="4100E20B" w14:textId="77777777" w:rsidR="00CA7E1D" w:rsidRPr="00367094"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1FC5B685" w:rsidR="00CA7E1D" w:rsidRPr="007D444D" w:rsidRDefault="00622435"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622435">
              <w:rPr>
                <w:rFonts w:ascii="Browallia New" w:hAnsi="Browallia New" w:cs="Browallia New"/>
                <w:sz w:val="28"/>
                <w:szCs w:val="28"/>
              </w:rPr>
              <w:t>774,710</w:t>
            </w:r>
          </w:p>
        </w:tc>
        <w:tc>
          <w:tcPr>
            <w:tcW w:w="216" w:type="dxa"/>
            <w:vAlign w:val="bottom"/>
          </w:tcPr>
          <w:p w14:paraId="633B6AE8" w14:textId="77777777" w:rsidR="00CA7E1D" w:rsidRPr="007D444D"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red"/>
                <w:cs/>
                <w:lang w:val="en-GB"/>
              </w:rPr>
            </w:pPr>
          </w:p>
        </w:tc>
        <w:tc>
          <w:tcPr>
            <w:tcW w:w="2270" w:type="dxa"/>
            <w:vAlign w:val="bottom"/>
          </w:tcPr>
          <w:p w14:paraId="79812D87" w14:textId="57918CCF" w:rsidR="00CA7E1D" w:rsidRPr="007D444D" w:rsidRDefault="002A4A37"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79182A">
              <w:rPr>
                <w:rFonts w:ascii="Browallia New" w:hAnsi="Browallia New" w:cs="Browallia New"/>
                <w:sz w:val="28"/>
                <w:szCs w:val="28"/>
              </w:rPr>
              <w:t>206,858</w:t>
            </w:r>
          </w:p>
        </w:tc>
      </w:tr>
      <w:tr w:rsidR="00E816BF" w:rsidRPr="00367094" w14:paraId="44E7B614" w14:textId="77777777" w:rsidTr="006C6AE0">
        <w:trPr>
          <w:cantSplit/>
          <w:trHeight w:val="80"/>
        </w:trPr>
        <w:tc>
          <w:tcPr>
            <w:tcW w:w="4167" w:type="dxa"/>
          </w:tcPr>
          <w:p w14:paraId="6E1E9D93" w14:textId="19757F71" w:rsidR="00E816BF" w:rsidRPr="00367094" w:rsidRDefault="00E816BF" w:rsidP="00F835E9">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จำหน่ายระหว่างงวด</w:t>
            </w:r>
          </w:p>
        </w:tc>
        <w:tc>
          <w:tcPr>
            <w:tcW w:w="165" w:type="dxa"/>
          </w:tcPr>
          <w:p w14:paraId="278FFC3A" w14:textId="77777777" w:rsidR="00E816BF" w:rsidRPr="00367094" w:rsidRDefault="00E816BF" w:rsidP="00F835E9">
            <w:pPr>
              <w:tabs>
                <w:tab w:val="left" w:pos="3390"/>
              </w:tabs>
              <w:spacing w:line="240" w:lineRule="auto"/>
              <w:ind w:left="426"/>
              <w:jc w:val="thaiDistribute"/>
              <w:rPr>
                <w:rFonts w:ascii="Browallia New" w:hAnsi="Browallia New" w:cs="Browallia New"/>
                <w:sz w:val="28"/>
                <w:szCs w:val="28"/>
                <w:cs/>
              </w:rPr>
            </w:pPr>
          </w:p>
        </w:tc>
        <w:tc>
          <w:tcPr>
            <w:tcW w:w="2175" w:type="dxa"/>
          </w:tcPr>
          <w:p w14:paraId="59CBFF3B" w14:textId="5FE6382E" w:rsidR="00E816BF" w:rsidRPr="00E409F5" w:rsidRDefault="002375E7"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E409F5">
              <w:rPr>
                <w:rFonts w:ascii="Browallia New" w:hAnsi="Browallia New" w:cs="Browallia New"/>
                <w:sz w:val="28"/>
                <w:szCs w:val="28"/>
                <w:lang w:val="en-US" w:bidi="th-TH"/>
              </w:rPr>
              <w:t>(</w:t>
            </w:r>
            <w:r w:rsidR="00A37BC2" w:rsidRPr="00E409F5">
              <w:rPr>
                <w:rFonts w:ascii="Browallia New" w:hAnsi="Browallia New" w:cs="Browallia New"/>
                <w:sz w:val="28"/>
                <w:szCs w:val="28"/>
                <w:lang w:val="en-US" w:bidi="th-TH"/>
              </w:rPr>
              <w:t>130,6</w:t>
            </w:r>
            <w:r w:rsidR="00494684">
              <w:rPr>
                <w:rFonts w:ascii="Browallia New" w:hAnsi="Browallia New" w:cs="Browallia New"/>
                <w:sz w:val="28"/>
                <w:szCs w:val="28"/>
                <w:lang w:val="en-US" w:bidi="th-TH"/>
              </w:rPr>
              <w:t>79</w:t>
            </w:r>
            <w:r w:rsidRPr="00E409F5">
              <w:rPr>
                <w:rFonts w:ascii="Browallia New" w:hAnsi="Browallia New" w:cs="Browallia New"/>
                <w:sz w:val="28"/>
                <w:szCs w:val="28"/>
                <w:lang w:val="en-US" w:bidi="th-TH"/>
              </w:rPr>
              <w:t>)</w:t>
            </w:r>
          </w:p>
        </w:tc>
        <w:tc>
          <w:tcPr>
            <w:tcW w:w="216" w:type="dxa"/>
            <w:vAlign w:val="bottom"/>
          </w:tcPr>
          <w:p w14:paraId="020B6330" w14:textId="77777777" w:rsidR="00E816BF" w:rsidRPr="00022B69" w:rsidRDefault="00E816BF" w:rsidP="00F835E9">
            <w:pPr>
              <w:tabs>
                <w:tab w:val="left" w:pos="3390"/>
              </w:tabs>
              <w:spacing w:line="240" w:lineRule="auto"/>
              <w:ind w:left="426"/>
              <w:jc w:val="right"/>
              <w:rPr>
                <w:rFonts w:ascii="Browallia New" w:hAnsi="Browallia New" w:cs="Browallia New"/>
                <w:sz w:val="28"/>
                <w:szCs w:val="28"/>
                <w:highlight w:val="yellow"/>
                <w:cs/>
              </w:rPr>
            </w:pPr>
          </w:p>
        </w:tc>
        <w:tc>
          <w:tcPr>
            <w:tcW w:w="2270" w:type="dxa"/>
          </w:tcPr>
          <w:p w14:paraId="09E8D95F" w14:textId="5E5727D2" w:rsidR="00E816BF" w:rsidRPr="0048769F" w:rsidRDefault="00B96A12"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48769F">
              <w:rPr>
                <w:rFonts w:ascii="Browallia New" w:hAnsi="Browallia New" w:cs="Browallia New"/>
                <w:sz w:val="28"/>
                <w:szCs w:val="28"/>
              </w:rPr>
              <w:t>(</w:t>
            </w:r>
            <w:r w:rsidR="00F65A96" w:rsidRPr="0048769F">
              <w:rPr>
                <w:rFonts w:ascii="Browallia New" w:hAnsi="Browallia New" w:cs="Browallia New"/>
                <w:sz w:val="28"/>
                <w:szCs w:val="28"/>
                <w:lang w:val="en-US" w:bidi="th-TH"/>
              </w:rPr>
              <w:t>130,6</w:t>
            </w:r>
            <w:r w:rsidR="00D56D12" w:rsidRPr="0048769F">
              <w:rPr>
                <w:rFonts w:ascii="Browallia New" w:hAnsi="Browallia New" w:cs="Browallia New"/>
                <w:sz w:val="28"/>
                <w:szCs w:val="28"/>
                <w:lang w:val="en-US" w:bidi="th-TH"/>
              </w:rPr>
              <w:t>79</w:t>
            </w:r>
            <w:r w:rsidR="00F65A96" w:rsidRPr="0048769F">
              <w:rPr>
                <w:rFonts w:ascii="Browallia New" w:hAnsi="Browallia New" w:cs="Browallia New"/>
                <w:sz w:val="28"/>
                <w:szCs w:val="28"/>
                <w:lang w:val="en-US" w:bidi="th-TH"/>
              </w:rPr>
              <w:t>)</w:t>
            </w:r>
          </w:p>
        </w:tc>
      </w:tr>
      <w:tr w:rsidR="00F835E9" w:rsidRPr="00367094" w14:paraId="606E332C" w14:textId="77777777" w:rsidTr="00AD0566">
        <w:trPr>
          <w:cantSplit/>
          <w:trHeight w:val="360"/>
        </w:trPr>
        <w:tc>
          <w:tcPr>
            <w:tcW w:w="4167" w:type="dxa"/>
            <w:vAlign w:val="bottom"/>
          </w:tcPr>
          <w:p w14:paraId="060BAA46" w14:textId="7E38CD6F" w:rsidR="00F835E9" w:rsidRPr="00367094" w:rsidRDefault="00F835E9" w:rsidP="00F835E9">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ค่าเสื่อมราคาสำหรับงวด</w:t>
            </w:r>
          </w:p>
        </w:tc>
        <w:tc>
          <w:tcPr>
            <w:tcW w:w="165" w:type="dxa"/>
            <w:vAlign w:val="bottom"/>
          </w:tcPr>
          <w:p w14:paraId="088FF528" w14:textId="77777777" w:rsidR="00F835E9" w:rsidRPr="00367094"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15BCBC14" w14:textId="6C090078" w:rsidR="00F835E9" w:rsidRPr="00E409F5" w:rsidRDefault="00001D78"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E409F5">
              <w:rPr>
                <w:rFonts w:ascii="Browallia New" w:hAnsi="Browallia New" w:cs="Browallia New"/>
                <w:sz w:val="28"/>
                <w:szCs w:val="28"/>
                <w:lang w:val="en-US" w:bidi="th-TH"/>
              </w:rPr>
              <w:t>(4,84</w:t>
            </w:r>
            <w:r w:rsidR="00494684">
              <w:rPr>
                <w:rFonts w:ascii="Browallia New" w:hAnsi="Browallia New" w:cs="Browallia New"/>
                <w:sz w:val="28"/>
                <w:szCs w:val="28"/>
                <w:lang w:val="en-US" w:bidi="th-TH"/>
              </w:rPr>
              <w:t>5</w:t>
            </w:r>
            <w:r w:rsidRPr="00E409F5">
              <w:rPr>
                <w:rFonts w:ascii="Browallia New" w:hAnsi="Browallia New" w:cs="Browallia New"/>
                <w:sz w:val="28"/>
                <w:szCs w:val="28"/>
                <w:lang w:val="en-US" w:bidi="th-TH"/>
              </w:rPr>
              <w:t>)</w:t>
            </w:r>
          </w:p>
        </w:tc>
        <w:tc>
          <w:tcPr>
            <w:tcW w:w="216" w:type="dxa"/>
            <w:vAlign w:val="bottom"/>
          </w:tcPr>
          <w:p w14:paraId="0487F5C1" w14:textId="77777777" w:rsidR="00F835E9" w:rsidRPr="00367094"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vAlign w:val="bottom"/>
          </w:tcPr>
          <w:p w14:paraId="6EEBA036" w14:textId="30F06293" w:rsidR="00F835E9" w:rsidRPr="00367094" w:rsidRDefault="008F7037"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F835E9" w:rsidRPr="004E148A" w14:paraId="63B13EF9" w14:textId="77777777" w:rsidTr="006C6AE0">
        <w:trPr>
          <w:cantSplit/>
        </w:trPr>
        <w:tc>
          <w:tcPr>
            <w:tcW w:w="4167" w:type="dxa"/>
          </w:tcPr>
          <w:p w14:paraId="7EAE0D0D" w14:textId="5C8E6D7B" w:rsidR="00F835E9" w:rsidRPr="00367094" w:rsidRDefault="00F835E9" w:rsidP="00F835E9">
            <w:pPr>
              <w:tabs>
                <w:tab w:val="left" w:pos="3390"/>
              </w:tabs>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 xml:space="preserve">มูลค่าสุทธิตามบัญชี ณ วันที่ </w:t>
            </w:r>
            <w:r w:rsidR="00DD44F4" w:rsidRPr="00367094">
              <w:rPr>
                <w:rFonts w:ascii="Browallia New" w:hAnsi="Browallia New" w:cs="Browallia New"/>
                <w:sz w:val="28"/>
                <w:szCs w:val="28"/>
              </w:rPr>
              <w:t xml:space="preserve">30 </w:t>
            </w:r>
            <w:r w:rsidR="0059408E" w:rsidRPr="0059408E">
              <w:rPr>
                <w:rFonts w:ascii="Browallia New" w:hAnsi="Browallia New" w:cs="Browallia New"/>
                <w:sz w:val="28"/>
                <w:szCs w:val="28"/>
                <w:cs/>
              </w:rPr>
              <w:t>กันยายน</w:t>
            </w:r>
            <w:r w:rsidR="00DD44F4" w:rsidRPr="00367094">
              <w:rPr>
                <w:rFonts w:ascii="Browallia New" w:hAnsi="Browallia New" w:cs="Browallia New"/>
                <w:sz w:val="28"/>
                <w:szCs w:val="28"/>
                <w:cs/>
              </w:rPr>
              <w:t xml:space="preserve"> </w:t>
            </w:r>
            <w:r w:rsidR="00BD7CED" w:rsidRPr="00367094">
              <w:rPr>
                <w:rFonts w:ascii="Browallia New" w:hAnsi="Browallia New" w:cs="Browallia New"/>
                <w:sz w:val="28"/>
                <w:szCs w:val="28"/>
              </w:rPr>
              <w:t>2566</w:t>
            </w:r>
          </w:p>
        </w:tc>
        <w:tc>
          <w:tcPr>
            <w:tcW w:w="165" w:type="dxa"/>
          </w:tcPr>
          <w:p w14:paraId="7637A567" w14:textId="77777777" w:rsidR="00F835E9" w:rsidRPr="00367094"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70E56B75" w:rsidR="00F835E9" w:rsidRPr="00E409F5" w:rsidRDefault="004E148A" w:rsidP="00F835E9">
            <w:pPr>
              <w:pStyle w:val="acctfourfigures"/>
              <w:tabs>
                <w:tab w:val="clear" w:pos="765"/>
              </w:tabs>
              <w:spacing w:line="240" w:lineRule="auto"/>
              <w:ind w:left="-117"/>
              <w:jc w:val="right"/>
              <w:rPr>
                <w:rFonts w:ascii="Browallia New" w:hAnsi="Browallia New" w:cs="Browallia New"/>
                <w:sz w:val="28"/>
                <w:szCs w:val="28"/>
              </w:rPr>
            </w:pPr>
            <w:r w:rsidRPr="00E409F5">
              <w:rPr>
                <w:rFonts w:ascii="Browallia New" w:hAnsi="Browallia New" w:cs="Browallia New"/>
                <w:sz w:val="28"/>
                <w:szCs w:val="28"/>
              </w:rPr>
              <w:t>639,186</w:t>
            </w:r>
          </w:p>
        </w:tc>
        <w:tc>
          <w:tcPr>
            <w:tcW w:w="216" w:type="dxa"/>
            <w:vAlign w:val="bottom"/>
          </w:tcPr>
          <w:p w14:paraId="2E5D868B" w14:textId="77777777" w:rsidR="00F835E9" w:rsidRPr="00367094"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tcBorders>
              <w:top w:val="single" w:sz="4" w:space="0" w:color="auto"/>
              <w:bottom w:val="single" w:sz="12" w:space="0" w:color="auto"/>
            </w:tcBorders>
            <w:vAlign w:val="bottom"/>
          </w:tcPr>
          <w:p w14:paraId="54FF5D75" w14:textId="4D86FFAA" w:rsidR="00F835E9" w:rsidRPr="004E148A" w:rsidRDefault="008A5D6F" w:rsidP="00F835E9">
            <w:pPr>
              <w:pStyle w:val="acctfourfigures"/>
              <w:tabs>
                <w:tab w:val="clear" w:pos="765"/>
              </w:tabs>
              <w:spacing w:line="240" w:lineRule="auto"/>
              <w:ind w:left="-117"/>
              <w:jc w:val="right"/>
              <w:rPr>
                <w:rFonts w:ascii="Browallia New" w:hAnsi="Browallia New" w:cs="Browallia New"/>
                <w:sz w:val="28"/>
                <w:szCs w:val="28"/>
              </w:rPr>
            </w:pPr>
            <w:r w:rsidRPr="004E148A">
              <w:rPr>
                <w:rFonts w:ascii="Browallia New" w:hAnsi="Browallia New" w:cs="Browallia New"/>
                <w:sz w:val="28"/>
                <w:szCs w:val="28"/>
                <w:lang w:val="en-US" w:bidi="th-TH"/>
              </w:rPr>
              <w:t>76,</w:t>
            </w:r>
            <w:r w:rsidR="244EFEA9" w:rsidRPr="6A8082CA">
              <w:rPr>
                <w:rFonts w:ascii="Browallia New" w:hAnsi="Browallia New" w:cs="Browallia New"/>
                <w:sz w:val="28"/>
                <w:szCs w:val="28"/>
                <w:lang w:val="en-US" w:bidi="th-TH"/>
              </w:rPr>
              <w:t>1</w:t>
            </w:r>
            <w:r w:rsidR="5C600BEB" w:rsidRPr="6A8082CA">
              <w:rPr>
                <w:rFonts w:ascii="Browallia New" w:hAnsi="Browallia New" w:cs="Browallia New"/>
                <w:sz w:val="28"/>
                <w:szCs w:val="28"/>
                <w:lang w:val="en-US" w:bidi="th-TH"/>
              </w:rPr>
              <w:t>7</w:t>
            </w:r>
            <w:r w:rsidR="244EFEA9" w:rsidRPr="6A8082CA">
              <w:rPr>
                <w:rFonts w:ascii="Browallia New" w:hAnsi="Browallia New" w:cs="Browallia New"/>
                <w:sz w:val="28"/>
                <w:szCs w:val="28"/>
                <w:lang w:val="en-US" w:bidi="th-TH"/>
              </w:rPr>
              <w:t>9</w:t>
            </w:r>
          </w:p>
        </w:tc>
      </w:tr>
    </w:tbl>
    <w:p w14:paraId="46C63E83" w14:textId="77777777" w:rsidR="00327447" w:rsidRPr="00367094" w:rsidRDefault="00327447"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36E55D9" w14:textId="402D994E" w:rsidR="009E2229" w:rsidRPr="00367094" w:rsidRDefault="009E2229" w:rsidP="007F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F767B">
        <w:rPr>
          <w:rFonts w:ascii="Browallia New" w:hAnsi="Browallia New" w:cs="Browallia New"/>
          <w:sz w:val="28"/>
          <w:szCs w:val="28"/>
          <w:cs/>
          <w:lang w:val="en-GB"/>
        </w:rPr>
        <w:t xml:space="preserve">เมื่อวันที่ </w:t>
      </w:r>
      <w:r w:rsidR="00DE68DD" w:rsidRPr="008F767B">
        <w:rPr>
          <w:rFonts w:ascii="Browallia New" w:hAnsi="Browallia New" w:cs="Browallia New"/>
          <w:sz w:val="28"/>
          <w:szCs w:val="28"/>
        </w:rPr>
        <w:t xml:space="preserve">7 </w:t>
      </w:r>
      <w:r w:rsidR="00DE68DD" w:rsidRPr="008F767B">
        <w:rPr>
          <w:rFonts w:ascii="Browallia New" w:hAnsi="Browallia New" w:cs="Browallia New"/>
          <w:sz w:val="28"/>
          <w:szCs w:val="28"/>
          <w:cs/>
        </w:rPr>
        <w:t xml:space="preserve">มีนาคม </w:t>
      </w:r>
      <w:r w:rsidR="00DE68DD" w:rsidRPr="008F767B">
        <w:rPr>
          <w:rFonts w:ascii="Browallia New" w:hAnsi="Browallia New" w:cs="Browallia New"/>
          <w:sz w:val="28"/>
          <w:szCs w:val="28"/>
        </w:rPr>
        <w:t xml:space="preserve">2566 </w:t>
      </w:r>
      <w:r w:rsidR="00DE68DD" w:rsidRPr="008F767B">
        <w:rPr>
          <w:rFonts w:ascii="Browallia New" w:hAnsi="Browallia New" w:cs="Browallia New"/>
          <w:sz w:val="28"/>
          <w:szCs w:val="28"/>
          <w:cs/>
        </w:rPr>
        <w:t xml:space="preserve">ที่ประชุมคณะกรรมการบริษัท ครั้งที่ </w:t>
      </w:r>
      <w:r w:rsidR="00DE68DD" w:rsidRPr="008F767B">
        <w:rPr>
          <w:rFonts w:ascii="Browallia New" w:hAnsi="Browallia New" w:cs="Browallia New"/>
          <w:sz w:val="28"/>
          <w:szCs w:val="28"/>
        </w:rPr>
        <w:t xml:space="preserve">4/2566 </w:t>
      </w:r>
      <w:r w:rsidR="00DE68DD" w:rsidRPr="008F767B">
        <w:rPr>
          <w:rFonts w:ascii="Browallia New" w:hAnsi="Browallia New" w:cs="Browallia New"/>
          <w:sz w:val="28"/>
          <w:szCs w:val="28"/>
          <w:cs/>
        </w:rPr>
        <w:t>มีม</w:t>
      </w:r>
      <w:r w:rsidR="00815876" w:rsidRPr="008F767B">
        <w:rPr>
          <w:rFonts w:ascii="Browallia New" w:hAnsi="Browallia New" w:cs="Browallia New"/>
          <w:sz w:val="28"/>
          <w:szCs w:val="28"/>
          <w:cs/>
        </w:rPr>
        <w:t>ติอนุมัติขายที่ดิน</w:t>
      </w:r>
      <w:r w:rsidR="00CF07E3" w:rsidRPr="008F767B">
        <w:rPr>
          <w:rFonts w:ascii="Browallia New" w:hAnsi="Browallia New" w:cs="Browallia New"/>
          <w:sz w:val="28"/>
          <w:szCs w:val="28"/>
          <w:cs/>
        </w:rPr>
        <w:t>ให้กับกรรมการที่เกี่ยวข้อง</w:t>
      </w:r>
      <w:r w:rsidR="000E771E" w:rsidRPr="008F767B">
        <w:rPr>
          <w:rFonts w:ascii="Browallia New" w:hAnsi="Browallia New" w:cs="Browallia New"/>
          <w:sz w:val="28"/>
          <w:szCs w:val="28"/>
          <w:cs/>
        </w:rPr>
        <w:t xml:space="preserve"> เนื้อที่รวม</w:t>
      </w:r>
      <w:r w:rsidR="002E713C" w:rsidRPr="008F767B">
        <w:rPr>
          <w:rFonts w:ascii="Browallia New" w:hAnsi="Browallia New" w:cs="Browallia New"/>
          <w:sz w:val="28"/>
          <w:szCs w:val="28"/>
          <w:cs/>
        </w:rPr>
        <w:t xml:space="preserve"> </w:t>
      </w:r>
      <w:r w:rsidR="002E713C" w:rsidRPr="008F767B">
        <w:rPr>
          <w:rFonts w:ascii="Browallia New" w:hAnsi="Browallia New" w:cs="Browallia New"/>
          <w:sz w:val="28"/>
          <w:szCs w:val="28"/>
        </w:rPr>
        <w:t xml:space="preserve">335-3-116 </w:t>
      </w:r>
      <w:r w:rsidR="002E713C" w:rsidRPr="008F767B">
        <w:rPr>
          <w:rFonts w:ascii="Browallia New" w:hAnsi="Browallia New" w:cs="Browallia New"/>
          <w:sz w:val="28"/>
          <w:szCs w:val="28"/>
          <w:cs/>
        </w:rPr>
        <w:t>ไร่</w:t>
      </w:r>
      <w:r w:rsidR="0068630E" w:rsidRPr="008F767B">
        <w:rPr>
          <w:rFonts w:ascii="Browallia New" w:hAnsi="Browallia New" w:cs="Browallia New"/>
          <w:sz w:val="28"/>
          <w:szCs w:val="28"/>
          <w:cs/>
        </w:rPr>
        <w:t xml:space="preserve"> หรือ</w:t>
      </w:r>
      <w:r w:rsidR="008E018A" w:rsidRPr="008F767B">
        <w:rPr>
          <w:rFonts w:ascii="Browallia New" w:hAnsi="Browallia New" w:cs="Browallia New"/>
          <w:sz w:val="28"/>
          <w:szCs w:val="28"/>
          <w:cs/>
        </w:rPr>
        <w:t xml:space="preserve"> </w:t>
      </w:r>
      <w:r w:rsidR="008E018A" w:rsidRPr="008F767B">
        <w:rPr>
          <w:rFonts w:ascii="Browallia New" w:hAnsi="Browallia New" w:cs="Browallia New"/>
          <w:sz w:val="28"/>
          <w:szCs w:val="28"/>
        </w:rPr>
        <w:t xml:space="preserve">134,417 </w:t>
      </w:r>
      <w:r w:rsidR="008E018A" w:rsidRPr="008F767B">
        <w:rPr>
          <w:rFonts w:ascii="Browallia New" w:hAnsi="Browallia New" w:cs="Browallia New"/>
          <w:sz w:val="28"/>
          <w:szCs w:val="28"/>
          <w:cs/>
        </w:rPr>
        <w:t xml:space="preserve">ตารางวา </w:t>
      </w:r>
      <w:r w:rsidR="00E1348F" w:rsidRPr="008F767B">
        <w:rPr>
          <w:rFonts w:ascii="Browallia New" w:hAnsi="Browallia New" w:cs="Browallia New"/>
          <w:sz w:val="28"/>
          <w:szCs w:val="28"/>
          <w:cs/>
        </w:rPr>
        <w:t>เป็น</w:t>
      </w:r>
      <w:r w:rsidR="00A13135" w:rsidRPr="008F767B">
        <w:rPr>
          <w:rFonts w:ascii="Browallia New" w:hAnsi="Browallia New" w:cs="Browallia New"/>
          <w:sz w:val="28"/>
          <w:szCs w:val="28"/>
          <w:cs/>
        </w:rPr>
        <w:t>จำนวน</w:t>
      </w:r>
      <w:r w:rsidR="0051758F" w:rsidRPr="008F767B">
        <w:rPr>
          <w:rFonts w:ascii="Browallia New" w:hAnsi="Browallia New" w:cs="Browallia New"/>
          <w:sz w:val="28"/>
          <w:szCs w:val="28"/>
          <w:cs/>
        </w:rPr>
        <w:t xml:space="preserve">เงิน </w:t>
      </w:r>
      <w:r w:rsidR="0051758F" w:rsidRPr="008F767B">
        <w:rPr>
          <w:rFonts w:ascii="Browallia New" w:hAnsi="Browallia New" w:cs="Browallia New"/>
          <w:sz w:val="28"/>
          <w:szCs w:val="28"/>
        </w:rPr>
        <w:t xml:space="preserve">372.38 </w:t>
      </w:r>
      <w:r w:rsidR="0051758F" w:rsidRPr="008F767B">
        <w:rPr>
          <w:rFonts w:ascii="Browallia New" w:hAnsi="Browallia New" w:cs="Browallia New"/>
          <w:sz w:val="28"/>
          <w:szCs w:val="28"/>
          <w:cs/>
        </w:rPr>
        <w:t>ล้านบาท</w:t>
      </w:r>
    </w:p>
    <w:p w14:paraId="040D74E5" w14:textId="77777777" w:rsidR="0051758F" w:rsidRPr="00367094" w:rsidRDefault="0051758F"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cs/>
        </w:rPr>
      </w:pPr>
    </w:p>
    <w:p w14:paraId="7137110B" w14:textId="594BB5CF" w:rsidR="00FE2955" w:rsidRPr="00367094" w:rsidRDefault="00FE2955"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เงินลงทุน</w:t>
      </w:r>
      <w:r w:rsidR="009F14EC" w:rsidRPr="00367094">
        <w:rPr>
          <w:rFonts w:ascii="Browallia New" w:hAnsi="Browallia New" w:cs="Browallia New"/>
          <w:b/>
          <w:bCs/>
          <w:sz w:val="28"/>
          <w:szCs w:val="28"/>
          <w:cs/>
          <w:lang w:val="en-GB"/>
        </w:rPr>
        <w:t>ระยะยาว</w:t>
      </w:r>
      <w:r w:rsidRPr="00367094">
        <w:rPr>
          <w:rFonts w:ascii="Browallia New" w:hAnsi="Browallia New" w:cs="Browallia New"/>
          <w:b/>
          <w:bCs/>
          <w:sz w:val="28"/>
          <w:szCs w:val="28"/>
          <w:cs/>
          <w:lang w:val="en-GB"/>
        </w:rPr>
        <w:t>ในลูกหนี้</w:t>
      </w:r>
    </w:p>
    <w:p w14:paraId="6895C76F" w14:textId="77777777" w:rsidR="00FE2955" w:rsidRPr="00367094"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9070" w:type="dxa"/>
        <w:tblInd w:w="322" w:type="dxa"/>
        <w:tblLayout w:type="fixed"/>
        <w:tblLook w:val="0000" w:firstRow="0" w:lastRow="0" w:firstColumn="0" w:lastColumn="0" w:noHBand="0" w:noVBand="0"/>
      </w:tblPr>
      <w:tblGrid>
        <w:gridCol w:w="3359"/>
        <w:gridCol w:w="1302"/>
        <w:gridCol w:w="238"/>
        <w:gridCol w:w="1203"/>
        <w:gridCol w:w="252"/>
        <w:gridCol w:w="1246"/>
        <w:gridCol w:w="236"/>
        <w:gridCol w:w="1234"/>
      </w:tblGrid>
      <w:tr w:rsidR="00FE2955" w:rsidRPr="00367094" w14:paraId="3BE2D78B" w14:textId="77777777" w:rsidTr="00666FC1">
        <w:trPr>
          <w:tblHeader/>
        </w:trPr>
        <w:tc>
          <w:tcPr>
            <w:tcW w:w="3359" w:type="dxa"/>
          </w:tcPr>
          <w:p w14:paraId="5510D1A7" w14:textId="77777777" w:rsidR="00FE2955" w:rsidRPr="00367094"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Pr>
          <w:p w14:paraId="0147D5D4" w14:textId="77777777" w:rsidR="00FE2955" w:rsidRPr="00367094" w:rsidRDefault="00FE2955" w:rsidP="00BE5E18">
            <w:pPr>
              <w:tabs>
                <w:tab w:val="clear" w:pos="907"/>
                <w:tab w:val="left" w:pos="900"/>
              </w:tabs>
              <w:spacing w:line="240" w:lineRule="auto"/>
              <w:ind w:right="-45"/>
              <w:jc w:val="right"/>
              <w:rPr>
                <w:rFonts w:ascii="Browallia New" w:hAnsi="Browallia New" w:cs="Browallia New"/>
                <w:sz w:val="28"/>
                <w:szCs w:val="28"/>
              </w:rPr>
            </w:pPr>
            <w:r w:rsidRPr="00367094">
              <w:rPr>
                <w:rFonts w:ascii="Browallia New" w:hAnsi="Browallia New" w:cs="Browallia New"/>
                <w:sz w:val="28"/>
                <w:szCs w:val="28"/>
                <w:cs/>
              </w:rPr>
              <w:t>(หน่วย : พันบาท)</w:t>
            </w:r>
          </w:p>
        </w:tc>
      </w:tr>
      <w:tr w:rsidR="00FE2955" w:rsidRPr="00367094" w14:paraId="12579201" w14:textId="77777777" w:rsidTr="00666FC1">
        <w:trPr>
          <w:tblHeader/>
        </w:trPr>
        <w:tc>
          <w:tcPr>
            <w:tcW w:w="3359" w:type="dxa"/>
          </w:tcPr>
          <w:p w14:paraId="0873CBD0" w14:textId="77777777" w:rsidR="00FE2955" w:rsidRPr="00367094"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Borders>
              <w:bottom w:val="single" w:sz="4" w:space="0" w:color="auto"/>
            </w:tcBorders>
          </w:tcPr>
          <w:p w14:paraId="5D5EA11C" w14:textId="77777777" w:rsidR="00FE2955" w:rsidRPr="00367094"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367094">
              <w:rPr>
                <w:rFonts w:ascii="Browallia New" w:hAnsi="Browallia New" w:cs="Browallia New"/>
                <w:sz w:val="28"/>
                <w:szCs w:val="28"/>
                <w:cs/>
              </w:rPr>
              <w:t>งบการเงินรวม</w:t>
            </w:r>
          </w:p>
        </w:tc>
      </w:tr>
      <w:tr w:rsidR="00FE2955" w:rsidRPr="00367094" w14:paraId="73FD5D8D" w14:textId="77777777" w:rsidTr="00666FC1">
        <w:tblPrEx>
          <w:tblLook w:val="01E0" w:firstRow="1" w:lastRow="1" w:firstColumn="1" w:lastColumn="1" w:noHBand="0" w:noVBand="0"/>
        </w:tblPrEx>
        <w:tc>
          <w:tcPr>
            <w:tcW w:w="3359" w:type="dxa"/>
          </w:tcPr>
          <w:p w14:paraId="4488FA3E"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2743" w:type="dxa"/>
            <w:gridSpan w:val="3"/>
            <w:tcBorders>
              <w:bottom w:val="single" w:sz="4" w:space="0" w:color="auto"/>
            </w:tcBorders>
          </w:tcPr>
          <w:p w14:paraId="55F4FA1C" w14:textId="3A4E9186" w:rsidR="00FE2955" w:rsidRPr="00367094" w:rsidRDefault="00DD44F4" w:rsidP="00BE5E18">
            <w:pPr>
              <w:ind w:left="-108" w:right="-108"/>
              <w:jc w:val="center"/>
              <w:rPr>
                <w:rFonts w:ascii="Browallia New" w:hAnsi="Browallia New" w:cs="Browallia New"/>
                <w:sz w:val="28"/>
                <w:szCs w:val="28"/>
              </w:rPr>
            </w:pPr>
            <w:r w:rsidRPr="00367094">
              <w:rPr>
                <w:rFonts w:ascii="Browallia New" w:hAnsi="Browallia New" w:cs="Browallia New"/>
                <w:sz w:val="28"/>
                <w:szCs w:val="28"/>
              </w:rPr>
              <w:t xml:space="preserve">30 </w:t>
            </w:r>
            <w:r w:rsidR="0059408E" w:rsidRPr="0059408E">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FF547D" w:rsidRPr="00367094">
              <w:rPr>
                <w:rFonts w:ascii="Browallia New" w:hAnsi="Browallia New" w:cs="Browallia New"/>
                <w:sz w:val="28"/>
                <w:szCs w:val="28"/>
              </w:rPr>
              <w:t>2566</w:t>
            </w:r>
          </w:p>
        </w:tc>
        <w:tc>
          <w:tcPr>
            <w:tcW w:w="252" w:type="dxa"/>
          </w:tcPr>
          <w:p w14:paraId="322BD8FE" w14:textId="77777777" w:rsidR="00FE2955" w:rsidRPr="00367094" w:rsidRDefault="00FE2955" w:rsidP="00BE5E18">
            <w:pPr>
              <w:jc w:val="center"/>
              <w:rPr>
                <w:rFonts w:ascii="Browallia New" w:hAnsi="Browallia New" w:cs="Browallia New"/>
                <w:sz w:val="28"/>
                <w:szCs w:val="28"/>
              </w:rPr>
            </w:pPr>
          </w:p>
        </w:tc>
        <w:tc>
          <w:tcPr>
            <w:tcW w:w="2716" w:type="dxa"/>
            <w:gridSpan w:val="3"/>
            <w:tcBorders>
              <w:bottom w:val="single" w:sz="4" w:space="0" w:color="auto"/>
            </w:tcBorders>
          </w:tcPr>
          <w:p w14:paraId="5730536D" w14:textId="0FE34A79" w:rsidR="00FE2955" w:rsidRPr="00367094" w:rsidRDefault="00FE2955" w:rsidP="00BE5E18">
            <w:pPr>
              <w:jc w:val="center"/>
              <w:rPr>
                <w:rFonts w:ascii="Browallia New" w:hAnsi="Browallia New" w:cs="Browallia New"/>
                <w:sz w:val="28"/>
                <w:szCs w:val="28"/>
              </w:rPr>
            </w:pPr>
            <w:r w:rsidRPr="00367094">
              <w:rPr>
                <w:rFonts w:ascii="Browallia New" w:hAnsi="Browallia New" w:cs="Browallia New"/>
                <w:sz w:val="28"/>
                <w:szCs w:val="28"/>
              </w:rPr>
              <w:t>31</w:t>
            </w:r>
            <w:r w:rsidRPr="00367094">
              <w:rPr>
                <w:rFonts w:ascii="Browallia New" w:hAnsi="Browallia New" w:cs="Browallia New"/>
                <w:sz w:val="28"/>
                <w:szCs w:val="28"/>
                <w:cs/>
              </w:rPr>
              <w:t xml:space="preserve"> ธันวาคม </w:t>
            </w:r>
            <w:r w:rsidRPr="00367094">
              <w:rPr>
                <w:rFonts w:ascii="Browallia New" w:hAnsi="Browallia New" w:cs="Browallia New"/>
                <w:sz w:val="28"/>
                <w:szCs w:val="28"/>
              </w:rPr>
              <w:t>256</w:t>
            </w:r>
            <w:r w:rsidR="00FF547D" w:rsidRPr="00367094">
              <w:rPr>
                <w:rFonts w:ascii="Browallia New" w:hAnsi="Browallia New" w:cs="Browallia New"/>
                <w:sz w:val="28"/>
                <w:szCs w:val="28"/>
              </w:rPr>
              <w:t>5</w:t>
            </w:r>
          </w:p>
        </w:tc>
      </w:tr>
      <w:tr w:rsidR="00FE2955" w:rsidRPr="00367094" w14:paraId="50949773" w14:textId="77777777" w:rsidTr="00666FC1">
        <w:tblPrEx>
          <w:tblLook w:val="01E0" w:firstRow="1" w:lastRow="1" w:firstColumn="1" w:lastColumn="1" w:noHBand="0" w:noVBand="0"/>
        </w:tblPrEx>
        <w:tc>
          <w:tcPr>
            <w:tcW w:w="3359" w:type="dxa"/>
          </w:tcPr>
          <w:p w14:paraId="59FAEC12"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bottom w:val="single" w:sz="4" w:space="0" w:color="auto"/>
            </w:tcBorders>
            <w:vAlign w:val="bottom"/>
          </w:tcPr>
          <w:p w14:paraId="0A3F6681" w14:textId="77777777" w:rsidR="00FE2955" w:rsidRPr="00367094" w:rsidRDefault="00FE2955" w:rsidP="00493671">
            <w:pPr>
              <w:tabs>
                <w:tab w:val="clear" w:pos="907"/>
                <w:tab w:val="left" w:pos="360"/>
                <w:tab w:val="left" w:pos="900"/>
              </w:tabs>
              <w:ind w:left="-106" w:right="-99"/>
              <w:jc w:val="center"/>
              <w:rPr>
                <w:rFonts w:ascii="Browallia New" w:hAnsi="Browallia New" w:cs="Browallia New"/>
                <w:sz w:val="28"/>
                <w:szCs w:val="28"/>
              </w:rPr>
            </w:pPr>
            <w:r w:rsidRPr="00367094">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367094"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03" w:type="dxa"/>
            <w:tcBorders>
              <w:top w:val="single" w:sz="4" w:space="0" w:color="auto"/>
              <w:bottom w:val="single" w:sz="4" w:space="0" w:color="auto"/>
            </w:tcBorders>
            <w:vAlign w:val="bottom"/>
          </w:tcPr>
          <w:p w14:paraId="29E54615" w14:textId="77777777" w:rsidR="00FE2955" w:rsidRPr="00367094" w:rsidRDefault="00FE2955" w:rsidP="00956EB9">
            <w:pPr>
              <w:tabs>
                <w:tab w:val="clear" w:pos="907"/>
                <w:tab w:val="left" w:pos="360"/>
                <w:tab w:val="left" w:pos="900"/>
              </w:tabs>
              <w:ind w:left="-141" w:right="-118"/>
              <w:jc w:val="center"/>
              <w:rPr>
                <w:rFonts w:ascii="Browallia New" w:hAnsi="Browallia New" w:cs="Browallia New"/>
                <w:sz w:val="28"/>
                <w:szCs w:val="28"/>
              </w:rPr>
            </w:pPr>
            <w:r w:rsidRPr="00367094">
              <w:rPr>
                <w:rFonts w:ascii="Browallia New" w:hAnsi="Browallia New" w:cs="Browallia New"/>
                <w:sz w:val="28"/>
                <w:szCs w:val="28"/>
                <w:cs/>
              </w:rPr>
              <w:t>จำนวนเงิน</w:t>
            </w:r>
          </w:p>
        </w:tc>
        <w:tc>
          <w:tcPr>
            <w:tcW w:w="252" w:type="dxa"/>
          </w:tcPr>
          <w:p w14:paraId="5BBE5F01" w14:textId="77777777" w:rsidR="00FE2955" w:rsidRPr="00367094"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246" w:type="dxa"/>
            <w:tcBorders>
              <w:top w:val="single" w:sz="4" w:space="0" w:color="auto"/>
              <w:bottom w:val="single" w:sz="4" w:space="0" w:color="auto"/>
            </w:tcBorders>
            <w:vAlign w:val="bottom"/>
          </w:tcPr>
          <w:p w14:paraId="314F9F3A" w14:textId="77777777" w:rsidR="00FE2955" w:rsidRPr="00367094" w:rsidRDefault="00FE2955" w:rsidP="00BE5E18">
            <w:pPr>
              <w:tabs>
                <w:tab w:val="clear" w:pos="907"/>
                <w:tab w:val="left" w:pos="360"/>
                <w:tab w:val="left" w:pos="900"/>
              </w:tabs>
              <w:ind w:left="-106" w:right="-118"/>
              <w:jc w:val="center"/>
              <w:rPr>
                <w:rFonts w:ascii="Browallia New" w:hAnsi="Browallia New" w:cs="Browallia New"/>
                <w:sz w:val="28"/>
                <w:szCs w:val="28"/>
              </w:rPr>
            </w:pPr>
            <w:r w:rsidRPr="00367094">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367094"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34" w:type="dxa"/>
            <w:tcBorders>
              <w:top w:val="single" w:sz="4" w:space="0" w:color="auto"/>
              <w:bottom w:val="single" w:sz="4" w:space="0" w:color="auto"/>
            </w:tcBorders>
            <w:vAlign w:val="bottom"/>
          </w:tcPr>
          <w:p w14:paraId="43CAA7CF" w14:textId="77777777" w:rsidR="00FE2955" w:rsidRPr="00367094" w:rsidRDefault="00FE2955" w:rsidP="00E16DD3">
            <w:pPr>
              <w:tabs>
                <w:tab w:val="clear" w:pos="907"/>
                <w:tab w:val="left" w:pos="360"/>
                <w:tab w:val="left" w:pos="638"/>
              </w:tabs>
              <w:ind w:right="-118"/>
              <w:rPr>
                <w:rFonts w:ascii="Browallia New" w:hAnsi="Browallia New" w:cs="Browallia New"/>
                <w:sz w:val="28"/>
                <w:szCs w:val="28"/>
              </w:rPr>
            </w:pPr>
            <w:r w:rsidRPr="00367094">
              <w:rPr>
                <w:rFonts w:ascii="Browallia New" w:hAnsi="Browallia New" w:cs="Browallia New"/>
                <w:sz w:val="28"/>
                <w:szCs w:val="28"/>
                <w:cs/>
              </w:rPr>
              <w:t>จำนวนเงิน</w:t>
            </w:r>
          </w:p>
        </w:tc>
      </w:tr>
      <w:tr w:rsidR="00FE2955" w:rsidRPr="00367094" w14:paraId="542C155B" w14:textId="77777777" w:rsidTr="00666FC1">
        <w:tblPrEx>
          <w:tblLook w:val="01E0" w:firstRow="1" w:lastRow="1" w:firstColumn="1" w:lastColumn="1" w:noHBand="0" w:noVBand="0"/>
        </w:tblPrEx>
        <w:tc>
          <w:tcPr>
            <w:tcW w:w="3359" w:type="dxa"/>
          </w:tcPr>
          <w:p w14:paraId="6F82FC27"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tcBorders>
          </w:tcPr>
          <w:p w14:paraId="0F105B28"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1203" w:type="dxa"/>
            <w:tcBorders>
              <w:top w:val="single" w:sz="4" w:space="0" w:color="auto"/>
            </w:tcBorders>
          </w:tcPr>
          <w:p w14:paraId="05D99DEA"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1246" w:type="dxa"/>
            <w:tcBorders>
              <w:top w:val="single" w:sz="4" w:space="0" w:color="auto"/>
            </w:tcBorders>
          </w:tcPr>
          <w:p w14:paraId="79310A5D"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c>
          <w:tcPr>
            <w:tcW w:w="1234" w:type="dxa"/>
          </w:tcPr>
          <w:p w14:paraId="44B0F822" w14:textId="77777777" w:rsidR="00FE2955" w:rsidRPr="00367094" w:rsidRDefault="00FE2955" w:rsidP="00BE5E18">
            <w:pPr>
              <w:tabs>
                <w:tab w:val="clear" w:pos="907"/>
                <w:tab w:val="left" w:pos="360"/>
                <w:tab w:val="left" w:pos="900"/>
              </w:tabs>
              <w:jc w:val="thaiDistribute"/>
              <w:rPr>
                <w:rFonts w:ascii="Browallia New" w:hAnsi="Browallia New" w:cs="Browallia New"/>
                <w:sz w:val="28"/>
                <w:szCs w:val="28"/>
              </w:rPr>
            </w:pPr>
          </w:p>
        </w:tc>
      </w:tr>
      <w:tr w:rsidR="00217BFB" w:rsidRPr="00367094" w14:paraId="43115889" w14:textId="77777777" w:rsidTr="00666FC1">
        <w:tblPrEx>
          <w:tblLook w:val="01E0" w:firstRow="1" w:lastRow="1" w:firstColumn="1" w:lastColumn="1" w:noHBand="0" w:noVBand="0"/>
        </w:tblPrEx>
        <w:trPr>
          <w:trHeight w:val="340"/>
        </w:trPr>
        <w:tc>
          <w:tcPr>
            <w:tcW w:w="3359" w:type="dxa"/>
          </w:tcPr>
          <w:p w14:paraId="3A3C1834" w14:textId="77777777" w:rsidR="00217BFB" w:rsidRPr="00367094" w:rsidRDefault="00217BFB" w:rsidP="00217BFB">
            <w:pPr>
              <w:tabs>
                <w:tab w:val="clear" w:pos="907"/>
                <w:tab w:val="left" w:pos="360"/>
                <w:tab w:val="left" w:pos="900"/>
              </w:tabs>
              <w:rPr>
                <w:rFonts w:ascii="Browallia New" w:hAnsi="Browallia New" w:cs="Browallia New"/>
                <w:sz w:val="28"/>
                <w:szCs w:val="28"/>
                <w:cs/>
              </w:rPr>
            </w:pPr>
            <w:r w:rsidRPr="00367094">
              <w:rPr>
                <w:rFonts w:ascii="Browallia New" w:hAnsi="Browallia New" w:cs="Browallia New"/>
                <w:sz w:val="28"/>
                <w:szCs w:val="28"/>
                <w:cs/>
              </w:rPr>
              <w:t>ลูกหนี้เช่าซื้อ</w:t>
            </w:r>
          </w:p>
        </w:tc>
        <w:tc>
          <w:tcPr>
            <w:tcW w:w="1302" w:type="dxa"/>
          </w:tcPr>
          <w:p w14:paraId="2E795C0F" w14:textId="255192FF" w:rsidR="00217BFB" w:rsidRPr="00367094" w:rsidRDefault="00262E1C"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1,055</w:t>
            </w:r>
          </w:p>
        </w:tc>
        <w:tc>
          <w:tcPr>
            <w:tcW w:w="238" w:type="dxa"/>
          </w:tcPr>
          <w:p w14:paraId="00CD64C6"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Pr>
          <w:p w14:paraId="629FB1AE" w14:textId="11459575" w:rsidR="00217BFB" w:rsidRPr="00367094" w:rsidRDefault="00F373DF"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28,210</w:t>
            </w:r>
          </w:p>
        </w:tc>
        <w:tc>
          <w:tcPr>
            <w:tcW w:w="252" w:type="dxa"/>
          </w:tcPr>
          <w:p w14:paraId="2370516E"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46" w:type="dxa"/>
            <w:vAlign w:val="bottom"/>
          </w:tcPr>
          <w:p w14:paraId="26F0B983" w14:textId="476E464E"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rPr>
              <w:t>1,068</w:t>
            </w:r>
          </w:p>
        </w:tc>
        <w:tc>
          <w:tcPr>
            <w:tcW w:w="236" w:type="dxa"/>
          </w:tcPr>
          <w:p w14:paraId="7C09942D"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34" w:type="dxa"/>
            <w:vAlign w:val="bottom"/>
          </w:tcPr>
          <w:p w14:paraId="16868E64" w14:textId="04225669"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rPr>
              <w:t>28,614</w:t>
            </w:r>
          </w:p>
        </w:tc>
      </w:tr>
      <w:tr w:rsidR="00217BFB" w:rsidRPr="00367094" w14:paraId="6BFF691D" w14:textId="77777777" w:rsidTr="00666FC1">
        <w:tblPrEx>
          <w:tblLook w:val="01E0" w:firstRow="1" w:lastRow="1" w:firstColumn="1" w:lastColumn="1" w:noHBand="0" w:noVBand="0"/>
        </w:tblPrEx>
        <w:trPr>
          <w:trHeight w:val="340"/>
        </w:trPr>
        <w:tc>
          <w:tcPr>
            <w:tcW w:w="3359" w:type="dxa"/>
          </w:tcPr>
          <w:p w14:paraId="0B7E612E" w14:textId="77777777" w:rsidR="00217BFB" w:rsidRPr="00367094" w:rsidRDefault="00217BFB" w:rsidP="00217BFB">
            <w:pPr>
              <w:tabs>
                <w:tab w:val="clear" w:pos="907"/>
                <w:tab w:val="left" w:pos="360"/>
                <w:tab w:val="left" w:pos="900"/>
              </w:tabs>
              <w:rPr>
                <w:rFonts w:ascii="Browallia New" w:hAnsi="Browallia New" w:cs="Browallia New"/>
                <w:sz w:val="28"/>
                <w:szCs w:val="28"/>
                <w:cs/>
              </w:rPr>
            </w:pPr>
            <w:r w:rsidRPr="00367094">
              <w:rPr>
                <w:rFonts w:ascii="Browallia New" w:hAnsi="Browallia New" w:cs="Browallia New"/>
                <w:sz w:val="28"/>
                <w:szCs w:val="28"/>
                <w:cs/>
              </w:rPr>
              <w:t>ลูกหนี้ที่มีหลักประกัน</w:t>
            </w:r>
          </w:p>
        </w:tc>
        <w:tc>
          <w:tcPr>
            <w:tcW w:w="1302" w:type="dxa"/>
            <w:tcBorders>
              <w:bottom w:val="single" w:sz="4" w:space="0" w:color="auto"/>
            </w:tcBorders>
          </w:tcPr>
          <w:p w14:paraId="0A62DA49" w14:textId="45810160" w:rsidR="00217BFB" w:rsidRPr="00367094" w:rsidRDefault="00262E1C"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8" w:type="dxa"/>
          </w:tcPr>
          <w:p w14:paraId="0D5CDB52"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568020" w14:textId="0300E465" w:rsidR="00217BFB" w:rsidRPr="00367094" w:rsidRDefault="00F373DF"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252" w:type="dxa"/>
          </w:tcPr>
          <w:p w14:paraId="177E3354"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Borders>
              <w:bottom w:val="single" w:sz="4" w:space="0" w:color="auto"/>
            </w:tcBorders>
            <w:vAlign w:val="bottom"/>
          </w:tcPr>
          <w:p w14:paraId="5F83DFFA" w14:textId="6C8BEA3C"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rPr>
              <w:t>1</w:t>
            </w:r>
          </w:p>
        </w:tc>
        <w:tc>
          <w:tcPr>
            <w:tcW w:w="236" w:type="dxa"/>
          </w:tcPr>
          <w:p w14:paraId="61345814"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3023E470" w14:textId="3459A4A1"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rPr>
              <w:t>114,796</w:t>
            </w:r>
          </w:p>
        </w:tc>
      </w:tr>
      <w:tr w:rsidR="00217BFB" w:rsidRPr="00367094" w14:paraId="5CA8106B" w14:textId="77777777" w:rsidTr="00666FC1">
        <w:tblPrEx>
          <w:tblLook w:val="01E0" w:firstRow="1" w:lastRow="1" w:firstColumn="1" w:lastColumn="1" w:noHBand="0" w:noVBand="0"/>
        </w:tblPrEx>
        <w:trPr>
          <w:trHeight w:val="340"/>
        </w:trPr>
        <w:tc>
          <w:tcPr>
            <w:tcW w:w="3359" w:type="dxa"/>
          </w:tcPr>
          <w:p w14:paraId="407061DD" w14:textId="77777777" w:rsidR="00217BFB" w:rsidRPr="00367094" w:rsidRDefault="00217BFB" w:rsidP="00217BFB">
            <w:pPr>
              <w:tabs>
                <w:tab w:val="clear" w:pos="907"/>
                <w:tab w:val="left" w:pos="360"/>
                <w:tab w:val="left" w:pos="900"/>
              </w:tabs>
              <w:rPr>
                <w:rFonts w:ascii="Browallia New" w:hAnsi="Browallia New" w:cs="Browallia New"/>
                <w:sz w:val="28"/>
                <w:szCs w:val="28"/>
              </w:rPr>
            </w:pPr>
            <w:r w:rsidRPr="00367094">
              <w:rPr>
                <w:rFonts w:ascii="Browallia New" w:hAnsi="Browallia New" w:cs="Browallia New"/>
                <w:sz w:val="28"/>
                <w:szCs w:val="28"/>
                <w:cs/>
              </w:rPr>
              <w:t>รวม</w:t>
            </w:r>
          </w:p>
        </w:tc>
        <w:tc>
          <w:tcPr>
            <w:tcW w:w="1302" w:type="dxa"/>
            <w:tcBorders>
              <w:top w:val="single" w:sz="4" w:space="0" w:color="auto"/>
              <w:bottom w:val="single" w:sz="12" w:space="0" w:color="auto"/>
            </w:tcBorders>
          </w:tcPr>
          <w:p w14:paraId="32673D84" w14:textId="51776C4E" w:rsidR="00217BFB" w:rsidRPr="00367094" w:rsidRDefault="00F373DF"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1,056</w:t>
            </w:r>
          </w:p>
        </w:tc>
        <w:tc>
          <w:tcPr>
            <w:tcW w:w="238" w:type="dxa"/>
          </w:tcPr>
          <w:p w14:paraId="3DAFCFD0"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tcBorders>
          </w:tcPr>
          <w:p w14:paraId="1CC436C1" w14:textId="03224000" w:rsidR="00217BFB" w:rsidRPr="00367094" w:rsidRDefault="00F373DF"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143,006</w:t>
            </w:r>
          </w:p>
        </w:tc>
        <w:tc>
          <w:tcPr>
            <w:tcW w:w="252" w:type="dxa"/>
          </w:tcPr>
          <w:p w14:paraId="2E755BF0"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Borders>
              <w:top w:val="single" w:sz="4" w:space="0" w:color="auto"/>
              <w:bottom w:val="single" w:sz="12" w:space="0" w:color="auto"/>
            </w:tcBorders>
            <w:vAlign w:val="bottom"/>
          </w:tcPr>
          <w:p w14:paraId="6754C726" w14:textId="4EA60013"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rPr>
              <w:t>1,069</w:t>
            </w:r>
          </w:p>
        </w:tc>
        <w:tc>
          <w:tcPr>
            <w:tcW w:w="236" w:type="dxa"/>
          </w:tcPr>
          <w:p w14:paraId="3A68E927"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tcBorders>
            <w:vAlign w:val="bottom"/>
          </w:tcPr>
          <w:p w14:paraId="65C549AB" w14:textId="6E0D8DF3"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rPr>
              <w:t>143,410</w:t>
            </w:r>
          </w:p>
        </w:tc>
      </w:tr>
      <w:tr w:rsidR="00217BFB" w:rsidRPr="00367094" w14:paraId="1E282EF7" w14:textId="77777777" w:rsidTr="00666FC1">
        <w:tblPrEx>
          <w:tblLook w:val="01E0" w:firstRow="1" w:lastRow="1" w:firstColumn="1" w:lastColumn="1" w:noHBand="0" w:noVBand="0"/>
        </w:tblPrEx>
        <w:trPr>
          <w:trHeight w:val="340"/>
        </w:trPr>
        <w:tc>
          <w:tcPr>
            <w:tcW w:w="3359" w:type="dxa"/>
          </w:tcPr>
          <w:p w14:paraId="0297BA8D" w14:textId="47EC2220" w:rsidR="00217BFB" w:rsidRPr="00367094" w:rsidRDefault="00217BFB" w:rsidP="00217BFB">
            <w:pPr>
              <w:tabs>
                <w:tab w:val="clear" w:pos="2807"/>
                <w:tab w:val="left" w:pos="360"/>
              </w:tabs>
              <w:ind w:left="450" w:hanging="450"/>
              <w:rPr>
                <w:rFonts w:ascii="Browallia New" w:hAnsi="Browallia New" w:cs="Browallia New"/>
                <w:sz w:val="28"/>
                <w:szCs w:val="28"/>
                <w:cs/>
              </w:rPr>
            </w:pPr>
            <w:r w:rsidRPr="00367094">
              <w:rPr>
                <w:rFonts w:ascii="Browallia New" w:hAnsi="Browallia New" w:cs="Browallia New"/>
                <w:sz w:val="28"/>
                <w:szCs w:val="28"/>
                <w:u w:val="single"/>
                <w:cs/>
              </w:rPr>
              <w:t>หัก</w:t>
            </w:r>
            <w:r w:rsidRPr="00367094">
              <w:rPr>
                <w:rFonts w:ascii="Browallia New" w:hAnsi="Browallia New" w:cs="Browallia New"/>
                <w:sz w:val="28"/>
                <w:szCs w:val="28"/>
              </w:rPr>
              <w:t xml:space="preserve"> </w:t>
            </w:r>
            <w:r w:rsidRPr="00367094">
              <w:rPr>
                <w:rFonts w:ascii="Browallia New" w:hAnsi="Browallia New" w:cs="Browallia New"/>
                <w:sz w:val="28"/>
                <w:szCs w:val="28"/>
                <w:cs/>
              </w:rPr>
              <w:t>ค่าเผื่อการด้อยค่า</w:t>
            </w:r>
          </w:p>
        </w:tc>
        <w:tc>
          <w:tcPr>
            <w:tcW w:w="1302" w:type="dxa"/>
            <w:tcBorders>
              <w:top w:val="single" w:sz="4" w:space="0" w:color="auto"/>
            </w:tcBorders>
          </w:tcPr>
          <w:p w14:paraId="11DC65A7"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862A8E" w14:textId="3A319150" w:rsidR="00217BFB" w:rsidRPr="00367094" w:rsidRDefault="00F373DF" w:rsidP="00217BFB">
            <w:pPr>
              <w:tabs>
                <w:tab w:val="left" w:pos="360"/>
              </w:tabs>
              <w:jc w:val="right"/>
              <w:rPr>
                <w:rFonts w:ascii="Browallia New" w:hAnsi="Browallia New" w:cs="Browallia New"/>
                <w:sz w:val="28"/>
                <w:szCs w:val="28"/>
                <w:cs/>
              </w:rPr>
            </w:pPr>
            <w:r>
              <w:rPr>
                <w:rFonts w:ascii="Browallia New" w:hAnsi="Browallia New" w:cs="Browallia New"/>
                <w:sz w:val="28"/>
                <w:szCs w:val="28"/>
              </w:rPr>
              <w:t>(13,816)</w:t>
            </w:r>
          </w:p>
        </w:tc>
        <w:tc>
          <w:tcPr>
            <w:tcW w:w="252" w:type="dxa"/>
          </w:tcPr>
          <w:p w14:paraId="3C1B611A"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Borders>
              <w:top w:val="single" w:sz="12" w:space="0" w:color="auto"/>
            </w:tcBorders>
          </w:tcPr>
          <w:p w14:paraId="01690248"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46574CC0" w14:textId="190B9ED6"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cs/>
              </w:rPr>
              <w:t>(</w:t>
            </w:r>
            <w:r w:rsidRPr="00367094">
              <w:rPr>
                <w:rFonts w:ascii="Browallia New" w:hAnsi="Browallia New" w:cs="Browallia New"/>
                <w:sz w:val="28"/>
                <w:szCs w:val="28"/>
              </w:rPr>
              <w:t>2,958</w:t>
            </w:r>
            <w:r w:rsidRPr="00367094">
              <w:rPr>
                <w:rFonts w:ascii="Browallia New" w:hAnsi="Browallia New" w:cs="Browallia New"/>
                <w:sz w:val="28"/>
                <w:szCs w:val="28"/>
                <w:cs/>
              </w:rPr>
              <w:t>)</w:t>
            </w:r>
          </w:p>
        </w:tc>
      </w:tr>
      <w:tr w:rsidR="00217BFB" w:rsidRPr="00367094" w14:paraId="5CE47232" w14:textId="77777777" w:rsidTr="00666FC1">
        <w:tblPrEx>
          <w:tblLook w:val="01E0" w:firstRow="1" w:lastRow="1" w:firstColumn="1" w:lastColumn="1" w:noHBand="0" w:noVBand="0"/>
        </w:tblPrEx>
        <w:trPr>
          <w:trHeight w:val="206"/>
        </w:trPr>
        <w:tc>
          <w:tcPr>
            <w:tcW w:w="3359" w:type="dxa"/>
          </w:tcPr>
          <w:p w14:paraId="069E875C" w14:textId="77777777" w:rsidR="00217BFB" w:rsidRPr="00367094" w:rsidRDefault="00217BFB" w:rsidP="00217BFB">
            <w:pPr>
              <w:tabs>
                <w:tab w:val="clear" w:pos="907"/>
                <w:tab w:val="left" w:pos="360"/>
                <w:tab w:val="left" w:pos="900"/>
              </w:tabs>
              <w:rPr>
                <w:rFonts w:ascii="Browallia New" w:hAnsi="Browallia New" w:cs="Browallia New"/>
                <w:sz w:val="28"/>
                <w:szCs w:val="28"/>
                <w:cs/>
              </w:rPr>
            </w:pPr>
            <w:r w:rsidRPr="00367094">
              <w:rPr>
                <w:rFonts w:ascii="Browallia New" w:hAnsi="Browallia New" w:cs="Browallia New"/>
                <w:sz w:val="28"/>
                <w:szCs w:val="28"/>
                <w:cs/>
              </w:rPr>
              <w:t>สุทธิ</w:t>
            </w:r>
          </w:p>
        </w:tc>
        <w:tc>
          <w:tcPr>
            <w:tcW w:w="1302" w:type="dxa"/>
          </w:tcPr>
          <w:p w14:paraId="0ABB8ECB"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3A4F1C67" w14:textId="05C50479" w:rsidR="00217BFB" w:rsidRPr="00367094" w:rsidRDefault="00F373DF" w:rsidP="00217BFB">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129,190</w:t>
            </w:r>
          </w:p>
        </w:tc>
        <w:tc>
          <w:tcPr>
            <w:tcW w:w="252" w:type="dxa"/>
          </w:tcPr>
          <w:p w14:paraId="080165C0"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Pr>
          <w:p w14:paraId="38A9316B"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217BFB" w:rsidRPr="00367094"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bottom w:val="single" w:sz="12" w:space="0" w:color="auto"/>
            </w:tcBorders>
            <w:vAlign w:val="bottom"/>
          </w:tcPr>
          <w:p w14:paraId="34813BEB" w14:textId="6DD93F72" w:rsidR="00217BFB" w:rsidRPr="00367094" w:rsidRDefault="00217BFB" w:rsidP="00217BFB">
            <w:pPr>
              <w:tabs>
                <w:tab w:val="clear" w:pos="907"/>
                <w:tab w:val="left" w:pos="360"/>
                <w:tab w:val="left" w:pos="900"/>
              </w:tabs>
              <w:jc w:val="right"/>
              <w:rPr>
                <w:rFonts w:ascii="Browallia New" w:hAnsi="Browallia New" w:cs="Browallia New"/>
                <w:sz w:val="28"/>
                <w:szCs w:val="28"/>
              </w:rPr>
            </w:pPr>
            <w:r w:rsidRPr="00367094">
              <w:rPr>
                <w:rFonts w:ascii="Browallia New" w:hAnsi="Browallia New" w:cs="Browallia New"/>
                <w:sz w:val="28"/>
                <w:szCs w:val="28"/>
              </w:rPr>
              <w:t>140,452</w:t>
            </w:r>
          </w:p>
        </w:tc>
      </w:tr>
    </w:tbl>
    <w:p w14:paraId="648E3DBC" w14:textId="77777777" w:rsidR="00B643DC" w:rsidRPr="00367094" w:rsidRDefault="00B64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p>
    <w:p w14:paraId="1714127F" w14:textId="7EDEEFDE" w:rsidR="00AF515E" w:rsidRPr="00367094" w:rsidRDefault="001D2E1A" w:rsidP="00625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en-GB"/>
        </w:rPr>
      </w:pPr>
      <w:r w:rsidRPr="00367094">
        <w:rPr>
          <w:rFonts w:ascii="Browallia New" w:hAnsi="Browallia New" w:cs="Browallia New"/>
          <w:sz w:val="28"/>
          <w:szCs w:val="28"/>
          <w:cs/>
          <w:lang w:val="en-GB" w:eastAsia="en-GB"/>
        </w:rPr>
        <w:t xml:space="preserve">ในระหว่างปี </w:t>
      </w:r>
      <w:r w:rsidRPr="00367094">
        <w:rPr>
          <w:rFonts w:ascii="Browallia New" w:hAnsi="Browallia New" w:cs="Browallia New"/>
          <w:sz w:val="28"/>
          <w:szCs w:val="28"/>
          <w:lang w:val="en-GB" w:eastAsia="en-GB"/>
        </w:rPr>
        <w:t xml:space="preserve">2559 </w:t>
      </w:r>
      <w:r w:rsidRPr="00367094">
        <w:rPr>
          <w:rFonts w:ascii="Browallia New" w:hAnsi="Browallia New" w:cs="Browallia New"/>
          <w:sz w:val="28"/>
          <w:szCs w:val="28"/>
          <w:cs/>
          <w:lang w:val="en-GB" w:eastAsia="en-GB"/>
        </w:rPr>
        <w:t>บริษัทย่อยทางอ้อม</w:t>
      </w:r>
      <w:r w:rsidR="00172D5D" w:rsidRPr="00367094">
        <w:rPr>
          <w:rFonts w:ascii="Browallia New" w:hAnsi="Browallia New" w:cs="Browallia New"/>
          <w:sz w:val="28"/>
          <w:szCs w:val="28"/>
          <w:cs/>
          <w:lang w:val="en-GB" w:eastAsia="en-GB"/>
        </w:rPr>
        <w:t xml:space="preserve">ได้รับโอนสิทธิเรียกร้องในลูกหนี้จำนวนเงินรวม </w:t>
      </w:r>
      <w:r w:rsidR="00172D5D" w:rsidRPr="00367094">
        <w:rPr>
          <w:rFonts w:ascii="Browallia New" w:hAnsi="Browallia New" w:cs="Browallia New"/>
          <w:sz w:val="28"/>
          <w:szCs w:val="28"/>
          <w:lang w:val="en-GB" w:eastAsia="en-GB"/>
        </w:rPr>
        <w:t>180</w:t>
      </w:r>
      <w:r w:rsidR="00172D5D" w:rsidRPr="00367094">
        <w:rPr>
          <w:rFonts w:ascii="Browallia New" w:hAnsi="Browallia New" w:cs="Browallia New"/>
          <w:sz w:val="28"/>
          <w:szCs w:val="28"/>
          <w:lang w:eastAsia="en-GB"/>
        </w:rPr>
        <w:t>.00</w:t>
      </w:r>
      <w:r w:rsidR="00172D5D" w:rsidRPr="00367094">
        <w:rPr>
          <w:rFonts w:ascii="Browallia New" w:hAnsi="Browallia New" w:cs="Browallia New"/>
          <w:sz w:val="28"/>
          <w:szCs w:val="28"/>
          <w:lang w:val="en-GB" w:eastAsia="en-GB"/>
        </w:rPr>
        <w:t xml:space="preserve"> </w:t>
      </w:r>
      <w:r w:rsidR="00172D5D" w:rsidRPr="00367094">
        <w:rPr>
          <w:rFonts w:ascii="Browallia New" w:hAnsi="Browallia New" w:cs="Browallia New"/>
          <w:sz w:val="28"/>
          <w:szCs w:val="28"/>
          <w:cs/>
          <w:lang w:val="en-GB" w:eastAsia="en-GB"/>
        </w:rPr>
        <w:t xml:space="preserve">ล้านบาท ซึ่งมีที่ดินว่างเปล่าจำนวน </w:t>
      </w:r>
      <w:r w:rsidR="00172D5D" w:rsidRPr="00367094">
        <w:rPr>
          <w:rFonts w:ascii="Browallia New" w:hAnsi="Browallia New" w:cs="Browallia New"/>
          <w:sz w:val="28"/>
          <w:szCs w:val="28"/>
          <w:lang w:val="en-GB" w:eastAsia="en-GB"/>
        </w:rPr>
        <w:t xml:space="preserve">3 </w:t>
      </w:r>
      <w:r w:rsidR="00172D5D" w:rsidRPr="00367094">
        <w:rPr>
          <w:rFonts w:ascii="Browallia New" w:hAnsi="Browallia New" w:cs="Browallia New"/>
          <w:sz w:val="28"/>
          <w:szCs w:val="28"/>
          <w:cs/>
          <w:lang w:val="en-GB" w:eastAsia="en-GB"/>
        </w:rPr>
        <w:t>แปลงเป็นหลักทรัพย์ค้ำประกัน บริษัท บริหารสินทรัพย์ ไมด้า จำกัด</w:t>
      </w:r>
      <w:r w:rsidR="00172D5D" w:rsidRPr="00367094">
        <w:rPr>
          <w:rFonts w:ascii="Browallia New" w:hAnsi="Browallia New" w:cs="Browallia New"/>
          <w:sz w:val="28"/>
          <w:szCs w:val="28"/>
          <w:lang w:val="en-GB" w:eastAsia="en-GB"/>
        </w:rPr>
        <w:t xml:space="preserve"> (</w:t>
      </w:r>
      <w:r w:rsidR="00172D5D" w:rsidRPr="00367094">
        <w:rPr>
          <w:rFonts w:ascii="Browallia New" w:hAnsi="Browallia New" w:cs="Browallia New"/>
          <w:sz w:val="28"/>
          <w:szCs w:val="28"/>
          <w:cs/>
          <w:lang w:val="en-GB" w:eastAsia="en-GB"/>
        </w:rPr>
        <w:t>บริษัทย่อยทางอ้อม</w:t>
      </w:r>
      <w:r w:rsidR="00172D5D" w:rsidRPr="00367094">
        <w:rPr>
          <w:rFonts w:ascii="Browallia New" w:hAnsi="Browallia New" w:cs="Browallia New"/>
          <w:sz w:val="28"/>
          <w:szCs w:val="28"/>
          <w:lang w:val="en-GB" w:eastAsia="en-GB"/>
        </w:rPr>
        <w:t xml:space="preserve">) </w:t>
      </w:r>
      <w:r w:rsidR="00172D5D" w:rsidRPr="00367094">
        <w:rPr>
          <w:rFonts w:ascii="Browallia New" w:hAnsi="Browallia New" w:cs="Browallia New"/>
          <w:sz w:val="28"/>
          <w:szCs w:val="28"/>
          <w:cs/>
          <w:lang w:val="en-GB" w:eastAsia="en-GB"/>
        </w:rPr>
        <w:t>ได้ว่าจ้าง</w:t>
      </w:r>
      <w:r w:rsidR="00FC05AD" w:rsidRPr="00367094">
        <w:rPr>
          <w:rFonts w:ascii="Browallia New" w:hAnsi="Browallia New" w:cs="Browallia New"/>
          <w:sz w:val="28"/>
          <w:szCs w:val="28"/>
          <w:lang w:val="en-GB" w:eastAsia="en-GB"/>
        </w:rPr>
        <w:br/>
      </w:r>
      <w:r w:rsidR="00172D5D" w:rsidRPr="00367094">
        <w:rPr>
          <w:rFonts w:ascii="Browallia New" w:hAnsi="Browallia New" w:cs="Browallia New"/>
          <w:sz w:val="28"/>
          <w:szCs w:val="28"/>
          <w:cs/>
          <w:lang w:val="en-GB" w:eastAsia="en-GB"/>
        </w:rPr>
        <w:t>ผู้ประเมินราคาอิสระให้ประเมินราคาที่ดินด้วยวิธีเปรียบเทียบราคาตลาด (</w:t>
      </w:r>
      <w:r w:rsidR="00172D5D" w:rsidRPr="00367094">
        <w:rPr>
          <w:rFonts w:ascii="Browallia New" w:hAnsi="Browallia New" w:cs="Browallia New"/>
          <w:sz w:val="28"/>
          <w:szCs w:val="28"/>
          <w:lang w:val="en-GB" w:eastAsia="en-GB"/>
        </w:rPr>
        <w:t>Market Approach</w:t>
      </w:r>
      <w:r w:rsidR="00172D5D" w:rsidRPr="00367094">
        <w:rPr>
          <w:rFonts w:ascii="Browallia New" w:hAnsi="Browallia New" w:cs="Browallia New"/>
          <w:sz w:val="28"/>
          <w:szCs w:val="28"/>
          <w:cs/>
          <w:lang w:val="en-GB" w:eastAsia="en-GB"/>
        </w:rPr>
        <w:t xml:space="preserve">) โดยคิดเป็นมูลค่า </w:t>
      </w:r>
      <w:r w:rsidR="00172D5D" w:rsidRPr="00367094">
        <w:rPr>
          <w:rFonts w:ascii="Browallia New" w:hAnsi="Browallia New" w:cs="Browallia New"/>
          <w:sz w:val="28"/>
          <w:szCs w:val="28"/>
          <w:lang w:val="en-GB" w:eastAsia="en-GB"/>
        </w:rPr>
        <w:t>506</w:t>
      </w:r>
      <w:r w:rsidR="00172D5D" w:rsidRPr="00367094">
        <w:rPr>
          <w:rFonts w:ascii="Browallia New" w:hAnsi="Browallia New" w:cs="Browallia New"/>
          <w:sz w:val="28"/>
          <w:szCs w:val="28"/>
          <w:cs/>
          <w:lang w:val="en-GB" w:eastAsia="en-GB"/>
        </w:rPr>
        <w:t>.</w:t>
      </w:r>
      <w:r w:rsidR="00172D5D" w:rsidRPr="00367094">
        <w:rPr>
          <w:rFonts w:ascii="Browallia New" w:hAnsi="Browallia New" w:cs="Browallia New"/>
          <w:sz w:val="28"/>
          <w:szCs w:val="28"/>
          <w:lang w:val="en-GB" w:eastAsia="en-GB"/>
        </w:rPr>
        <w:t xml:space="preserve">40 </w:t>
      </w:r>
      <w:r w:rsidR="00172D5D" w:rsidRPr="00367094">
        <w:rPr>
          <w:rFonts w:ascii="Browallia New" w:hAnsi="Browallia New" w:cs="Browallia New"/>
          <w:sz w:val="28"/>
          <w:szCs w:val="28"/>
          <w:cs/>
          <w:lang w:val="en-GB" w:eastAsia="en-GB"/>
        </w:rPr>
        <w:t xml:space="preserve">ล้านบาท โดยในระหว่างปี </w:t>
      </w:r>
      <w:r w:rsidR="00172D5D" w:rsidRPr="00367094">
        <w:rPr>
          <w:rFonts w:ascii="Browallia New" w:hAnsi="Browallia New" w:cs="Browallia New"/>
          <w:sz w:val="28"/>
          <w:szCs w:val="28"/>
          <w:lang w:val="en-GB" w:eastAsia="en-GB"/>
        </w:rPr>
        <w:t>2562</w:t>
      </w:r>
      <w:r w:rsidR="00172D5D" w:rsidRPr="00367094">
        <w:rPr>
          <w:rFonts w:ascii="Browallia New" w:hAnsi="Browallia New" w:cs="Browallia New"/>
          <w:sz w:val="28"/>
          <w:szCs w:val="28"/>
          <w:cs/>
          <w:lang w:val="en-GB" w:eastAsia="en-GB"/>
        </w:rPr>
        <w:t xml:space="preserve"> บริษัท บริหารสินทรัพย์ ไมด้า จำกัด</w:t>
      </w:r>
      <w:r w:rsidR="00172D5D" w:rsidRPr="00367094">
        <w:rPr>
          <w:rFonts w:ascii="Browallia New" w:hAnsi="Browallia New" w:cs="Browallia New"/>
          <w:sz w:val="28"/>
          <w:szCs w:val="28"/>
          <w:lang w:val="en-GB" w:eastAsia="en-GB"/>
        </w:rPr>
        <w:t xml:space="preserve"> (</w:t>
      </w:r>
      <w:r w:rsidR="00172D5D" w:rsidRPr="00367094">
        <w:rPr>
          <w:rFonts w:ascii="Browallia New" w:hAnsi="Browallia New" w:cs="Browallia New"/>
          <w:sz w:val="28"/>
          <w:szCs w:val="28"/>
          <w:cs/>
          <w:lang w:val="en-GB" w:eastAsia="en-GB"/>
        </w:rPr>
        <w:t>บริษัทย่อยทางอ้อม</w:t>
      </w:r>
      <w:r w:rsidR="00172D5D" w:rsidRPr="00367094">
        <w:rPr>
          <w:rFonts w:ascii="Browallia New" w:hAnsi="Browallia New" w:cs="Browallia New"/>
          <w:sz w:val="28"/>
          <w:szCs w:val="28"/>
          <w:lang w:val="en-GB" w:eastAsia="en-GB"/>
        </w:rPr>
        <w:t xml:space="preserve">) </w:t>
      </w:r>
      <w:r w:rsidR="00172D5D" w:rsidRPr="00367094">
        <w:rPr>
          <w:rFonts w:ascii="Browallia New" w:hAnsi="Browallia New" w:cs="Browallia New"/>
          <w:sz w:val="28"/>
          <w:szCs w:val="28"/>
          <w:cs/>
          <w:lang w:val="en-GB" w:eastAsia="en-GB"/>
        </w:rPr>
        <w:t xml:space="preserve">ได้รับชำระเงินบางส่วนจากลูกหนี้ดังกล่าว จำนวน </w:t>
      </w:r>
      <w:r w:rsidR="00172D5D" w:rsidRPr="00367094">
        <w:rPr>
          <w:rFonts w:ascii="Browallia New" w:hAnsi="Browallia New" w:cs="Browallia New"/>
          <w:sz w:val="28"/>
          <w:szCs w:val="28"/>
          <w:lang w:val="en-GB" w:eastAsia="en-GB"/>
        </w:rPr>
        <w:t>65</w:t>
      </w:r>
      <w:r w:rsidR="00172D5D" w:rsidRPr="00367094">
        <w:rPr>
          <w:rFonts w:ascii="Browallia New" w:hAnsi="Browallia New" w:cs="Browallia New"/>
          <w:sz w:val="28"/>
          <w:szCs w:val="28"/>
          <w:cs/>
          <w:lang w:val="en-GB" w:eastAsia="en-GB"/>
        </w:rPr>
        <w:t>.</w:t>
      </w:r>
      <w:r w:rsidR="00172D5D" w:rsidRPr="00367094">
        <w:rPr>
          <w:rFonts w:ascii="Browallia New" w:hAnsi="Browallia New" w:cs="Browallia New"/>
          <w:sz w:val="28"/>
          <w:szCs w:val="28"/>
          <w:lang w:val="en-GB" w:eastAsia="en-GB"/>
        </w:rPr>
        <w:t>20</w:t>
      </w:r>
      <w:r w:rsidR="00172D5D" w:rsidRPr="00367094">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w:t>
      </w:r>
      <w:r w:rsidR="00FC05AD" w:rsidRPr="00367094">
        <w:rPr>
          <w:rFonts w:ascii="Browallia New" w:hAnsi="Browallia New" w:cs="Browallia New"/>
          <w:sz w:val="28"/>
          <w:szCs w:val="28"/>
          <w:lang w:val="en-GB" w:eastAsia="en-GB"/>
        </w:rPr>
        <w:br/>
      </w:r>
      <w:r w:rsidR="00172D5D" w:rsidRPr="00367094">
        <w:rPr>
          <w:rFonts w:ascii="Browallia New" w:hAnsi="Browallia New" w:cs="Browallia New"/>
          <w:sz w:val="28"/>
          <w:szCs w:val="28"/>
          <w:cs/>
          <w:lang w:val="en-GB" w:eastAsia="en-GB"/>
        </w:rPr>
        <w:t xml:space="preserve">ในวงเงินจำนองค้ำประกัน </w:t>
      </w:r>
      <w:r w:rsidR="00172D5D" w:rsidRPr="00367094">
        <w:rPr>
          <w:rFonts w:ascii="Browallia New" w:hAnsi="Browallia New" w:cs="Browallia New"/>
          <w:sz w:val="28"/>
          <w:szCs w:val="28"/>
          <w:lang w:val="en-GB" w:eastAsia="en-GB"/>
        </w:rPr>
        <w:t xml:space="preserve">120.00 </w:t>
      </w:r>
      <w:r w:rsidR="00172D5D" w:rsidRPr="00367094">
        <w:rPr>
          <w:rFonts w:ascii="Browallia New" w:hAnsi="Browallia New" w:cs="Browallia New"/>
          <w:sz w:val="28"/>
          <w:szCs w:val="28"/>
          <w:cs/>
          <w:lang w:val="en-GB" w:eastAsia="en-GB"/>
        </w:rPr>
        <w:t xml:space="preserve">ล้านบาท พร้อมดอกเบี้ยในอัตราร้อยละ </w:t>
      </w:r>
      <w:r w:rsidR="00172D5D" w:rsidRPr="00367094">
        <w:rPr>
          <w:rFonts w:ascii="Browallia New" w:hAnsi="Browallia New" w:cs="Browallia New"/>
          <w:sz w:val="28"/>
          <w:szCs w:val="28"/>
          <w:lang w:val="en-GB" w:eastAsia="en-GB"/>
        </w:rPr>
        <w:t>19</w:t>
      </w:r>
      <w:r w:rsidR="00172D5D" w:rsidRPr="00367094">
        <w:rPr>
          <w:rFonts w:ascii="Browallia New" w:hAnsi="Browallia New" w:cs="Browallia New"/>
          <w:sz w:val="28"/>
          <w:szCs w:val="28"/>
          <w:cs/>
          <w:lang w:val="en-GB" w:eastAsia="en-GB"/>
        </w:rPr>
        <w:t xml:space="preserve"> ต่อปี เป็นเวลา</w:t>
      </w:r>
      <w:r w:rsidR="00172D5D" w:rsidRPr="00367094">
        <w:rPr>
          <w:rFonts w:ascii="Browallia New" w:hAnsi="Browallia New" w:cs="Browallia New"/>
          <w:sz w:val="28"/>
          <w:szCs w:val="28"/>
          <w:lang w:val="en-GB" w:eastAsia="en-GB"/>
        </w:rPr>
        <w:t xml:space="preserve"> 5</w:t>
      </w:r>
      <w:r w:rsidR="00172D5D" w:rsidRPr="00367094">
        <w:rPr>
          <w:rFonts w:ascii="Browallia New" w:hAnsi="Browallia New" w:cs="Browallia New"/>
          <w:sz w:val="28"/>
          <w:szCs w:val="28"/>
          <w:cs/>
          <w:lang w:val="en-GB" w:eastAsia="en-GB"/>
        </w:rPr>
        <w:t xml:space="preserve"> ปี หรือคิดเป็นดอกเบี้ยจำนวน </w:t>
      </w:r>
      <w:r w:rsidR="00172D5D" w:rsidRPr="00367094">
        <w:rPr>
          <w:rFonts w:ascii="Browallia New" w:hAnsi="Browallia New" w:cs="Browallia New"/>
          <w:sz w:val="28"/>
          <w:szCs w:val="28"/>
          <w:lang w:val="en-GB" w:eastAsia="en-GB"/>
        </w:rPr>
        <w:t>114.00</w:t>
      </w:r>
      <w:r w:rsidR="00172D5D" w:rsidRPr="00367094">
        <w:rPr>
          <w:rFonts w:ascii="Browallia New" w:hAnsi="Browallia New" w:cs="Browallia New"/>
          <w:sz w:val="28"/>
          <w:szCs w:val="28"/>
          <w:cs/>
          <w:lang w:val="en-GB" w:eastAsia="en-GB"/>
        </w:rPr>
        <w:t xml:space="preserve"> ล้านบาท รวมเป็นเงินฟ้อง</w:t>
      </w:r>
      <w:r w:rsidR="00172D5D" w:rsidRPr="00367094">
        <w:rPr>
          <w:rFonts w:ascii="Browallia New" w:hAnsi="Browallia New" w:cs="Browallia New"/>
          <w:sz w:val="28"/>
          <w:szCs w:val="28"/>
          <w:cs/>
        </w:rPr>
        <w:t>บังคับ</w:t>
      </w:r>
      <w:r w:rsidR="00172D5D" w:rsidRPr="00367094">
        <w:rPr>
          <w:rFonts w:ascii="Browallia New" w:hAnsi="Browallia New" w:cs="Browallia New"/>
          <w:sz w:val="28"/>
          <w:szCs w:val="28"/>
          <w:cs/>
          <w:lang w:val="en-GB" w:eastAsia="en-GB"/>
        </w:rPr>
        <w:t xml:space="preserve">จำนอง </w:t>
      </w:r>
      <w:r w:rsidR="00172D5D" w:rsidRPr="00367094">
        <w:rPr>
          <w:rFonts w:ascii="Browallia New" w:hAnsi="Browallia New" w:cs="Browallia New"/>
          <w:sz w:val="28"/>
          <w:szCs w:val="28"/>
          <w:lang w:val="en-GB" w:eastAsia="en-GB"/>
        </w:rPr>
        <w:t>234.00</w:t>
      </w:r>
      <w:r w:rsidR="00172D5D" w:rsidRPr="00367094">
        <w:rPr>
          <w:rFonts w:ascii="Browallia New" w:hAnsi="Browallia New" w:cs="Browallia New"/>
          <w:sz w:val="28"/>
          <w:szCs w:val="28"/>
          <w:cs/>
          <w:lang w:val="en-GB" w:eastAsia="en-GB"/>
        </w:rPr>
        <w:t xml:space="preserve"> ล้านบาท</w:t>
      </w:r>
    </w:p>
    <w:p w14:paraId="1E3A1E9D" w14:textId="77777777" w:rsidR="000D6802" w:rsidRPr="00367094" w:rsidRDefault="000D6802" w:rsidP="008C139A">
      <w:pPr>
        <w:ind w:firstLine="450"/>
        <w:jc w:val="thaiDistribute"/>
        <w:rPr>
          <w:rFonts w:ascii="Browallia New" w:hAnsi="Browallia New" w:cs="Browallia New"/>
          <w:sz w:val="28"/>
          <w:szCs w:val="28"/>
        </w:rPr>
      </w:pPr>
    </w:p>
    <w:p w14:paraId="7A27F8ED" w14:textId="77777777" w:rsidR="006473D0" w:rsidRPr="00367094" w:rsidRDefault="006473D0" w:rsidP="008C139A">
      <w:pPr>
        <w:ind w:firstLine="450"/>
        <w:jc w:val="thaiDistribute"/>
        <w:rPr>
          <w:rFonts w:ascii="Browallia New" w:hAnsi="Browallia New" w:cs="Browallia New"/>
          <w:sz w:val="28"/>
          <w:szCs w:val="28"/>
        </w:rPr>
      </w:pPr>
    </w:p>
    <w:p w14:paraId="0B3E9A1D" w14:textId="77777777" w:rsidR="006473D0" w:rsidRPr="00367094" w:rsidRDefault="006473D0" w:rsidP="00FB6DD6">
      <w:pPr>
        <w:jc w:val="thaiDistribute"/>
        <w:rPr>
          <w:rFonts w:ascii="Browallia New" w:hAnsi="Browallia New" w:cs="Browallia New"/>
          <w:sz w:val="28"/>
          <w:szCs w:val="28"/>
        </w:rPr>
      </w:pPr>
    </w:p>
    <w:p w14:paraId="346DA7DF" w14:textId="77777777" w:rsidR="00C933DF" w:rsidRDefault="00C93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en-GB"/>
        </w:rPr>
      </w:pPr>
      <w:r>
        <w:rPr>
          <w:rFonts w:ascii="Browallia New" w:hAnsi="Browallia New" w:cs="Browallia New"/>
          <w:sz w:val="28"/>
          <w:szCs w:val="28"/>
          <w:cs/>
          <w:lang w:val="en-GB" w:eastAsia="en-GB"/>
        </w:rPr>
        <w:br w:type="page"/>
      </w:r>
    </w:p>
    <w:p w14:paraId="014460DB" w14:textId="5F1D0C9B" w:rsidR="00817339" w:rsidRPr="00367094" w:rsidRDefault="00817339" w:rsidP="00817339">
      <w:pPr>
        <w:ind w:left="432"/>
        <w:jc w:val="thaiDistribute"/>
        <w:rPr>
          <w:rFonts w:ascii="Browallia New" w:hAnsi="Browallia New" w:cs="Browallia New"/>
          <w:sz w:val="28"/>
          <w:szCs w:val="28"/>
        </w:rPr>
      </w:pPr>
      <w:r w:rsidRPr="00367094">
        <w:rPr>
          <w:rFonts w:ascii="Browallia New" w:hAnsi="Browallia New" w:cs="Browallia New"/>
          <w:sz w:val="28"/>
          <w:szCs w:val="28"/>
          <w:cs/>
          <w:lang w:val="en-GB" w:eastAsia="en-GB"/>
        </w:rPr>
        <w:t xml:space="preserve">เมื่อวันที่ </w:t>
      </w:r>
      <w:r w:rsidRPr="00367094">
        <w:rPr>
          <w:rFonts w:ascii="Browallia New" w:hAnsi="Browallia New" w:cs="Browallia New"/>
          <w:sz w:val="28"/>
          <w:szCs w:val="28"/>
          <w:lang w:val="en-GB" w:eastAsia="en-GB"/>
        </w:rPr>
        <w:t xml:space="preserve">28 </w:t>
      </w:r>
      <w:r w:rsidRPr="00367094">
        <w:rPr>
          <w:rFonts w:ascii="Browallia New" w:hAnsi="Browallia New" w:cs="Browallia New"/>
          <w:sz w:val="28"/>
          <w:szCs w:val="28"/>
          <w:cs/>
          <w:lang w:val="en-GB" w:eastAsia="en-GB"/>
        </w:rPr>
        <w:t xml:space="preserve">ธันวาคม </w:t>
      </w:r>
      <w:r w:rsidRPr="00367094">
        <w:rPr>
          <w:rFonts w:ascii="Browallia New" w:hAnsi="Browallia New" w:cs="Browallia New"/>
          <w:sz w:val="28"/>
          <w:szCs w:val="28"/>
          <w:lang w:val="en-GB" w:eastAsia="en-GB"/>
        </w:rPr>
        <w:t xml:space="preserve">2565 </w:t>
      </w:r>
      <w:r w:rsidR="006B27FE" w:rsidRPr="00367094">
        <w:rPr>
          <w:rFonts w:ascii="Browallia New" w:hAnsi="Browallia New" w:cs="Browallia New"/>
          <w:sz w:val="28"/>
          <w:szCs w:val="28"/>
          <w:cs/>
          <w:lang w:val="en-GB" w:eastAsia="en-GB"/>
        </w:rPr>
        <w:t>ศาลได้มีคำพิพากษาให้จำเลยชำระหนี้เต็มตามฟ้อง</w:t>
      </w:r>
      <w:r w:rsidR="00051F38" w:rsidRPr="00367094">
        <w:rPr>
          <w:rFonts w:ascii="Browallia New" w:hAnsi="Browallia New" w:cs="Browallia New"/>
          <w:sz w:val="28"/>
          <w:szCs w:val="28"/>
          <w:cs/>
          <w:lang w:val="en-GB" w:eastAsia="en-GB"/>
        </w:rPr>
        <w:t>จำนวนเงิน</w:t>
      </w:r>
      <w:r w:rsidRPr="00367094">
        <w:rPr>
          <w:rFonts w:ascii="Browallia New" w:hAnsi="Browallia New" w:cs="Browallia New"/>
          <w:sz w:val="28"/>
          <w:szCs w:val="28"/>
          <w:cs/>
          <w:lang w:val="en-GB" w:eastAsia="en-GB"/>
        </w:rPr>
        <w:t xml:space="preserve"> </w:t>
      </w:r>
      <w:r w:rsidRPr="00367094">
        <w:rPr>
          <w:rFonts w:ascii="Browallia New" w:hAnsi="Browallia New" w:cs="Browallia New"/>
          <w:sz w:val="28"/>
          <w:szCs w:val="28"/>
          <w:lang w:val="en-GB" w:eastAsia="en-GB"/>
        </w:rPr>
        <w:t>234</w:t>
      </w:r>
      <w:r w:rsidRPr="00367094">
        <w:rPr>
          <w:rFonts w:ascii="Browallia New" w:hAnsi="Browallia New" w:cs="Browallia New"/>
          <w:sz w:val="28"/>
          <w:szCs w:val="28"/>
          <w:lang w:eastAsia="en-GB"/>
        </w:rPr>
        <w:t>.00</w:t>
      </w:r>
      <w:r w:rsidRPr="00367094">
        <w:rPr>
          <w:rFonts w:ascii="Browallia New" w:hAnsi="Browallia New" w:cs="Browallia New"/>
          <w:sz w:val="28"/>
          <w:szCs w:val="28"/>
          <w:lang w:val="en-GB" w:eastAsia="en-GB"/>
        </w:rPr>
        <w:t xml:space="preserve"> </w:t>
      </w:r>
      <w:r w:rsidRPr="00367094">
        <w:rPr>
          <w:rFonts w:ascii="Browallia New" w:hAnsi="Browallia New" w:cs="Browallia New"/>
          <w:sz w:val="28"/>
          <w:szCs w:val="28"/>
          <w:cs/>
          <w:lang w:val="en-GB" w:eastAsia="en-GB"/>
        </w:rPr>
        <w:t>ล้านบาท ขณะนี้อยู่ในระหว่างที่จำเลยได้ขอขยายระยะเวลายื่นอุทธรณ์</w:t>
      </w:r>
      <w:r w:rsidR="00361F45" w:rsidRPr="00361F45">
        <w:rPr>
          <w:rFonts w:ascii="Browallia New" w:hAnsi="Browallia New" w:cs="Browallia New"/>
          <w:sz w:val="28"/>
          <w:szCs w:val="28"/>
          <w:cs/>
          <w:lang w:val="en-GB" w:eastAsia="en-GB"/>
        </w:rPr>
        <w:t>และอยู่ระหว่างพิจารณาโดยศาลแพ่ง</w:t>
      </w:r>
      <w:r w:rsidRPr="00367094">
        <w:rPr>
          <w:rFonts w:ascii="Browallia New" w:hAnsi="Browallia New" w:cs="Browallia New"/>
          <w:sz w:val="28"/>
          <w:szCs w:val="28"/>
          <w:cs/>
          <w:lang w:val="en-GB" w:eastAsia="en-GB"/>
        </w:rPr>
        <w:t xml:space="preserve"> </w:t>
      </w:r>
      <w:r w:rsidR="00B7751C" w:rsidRPr="00367094">
        <w:rPr>
          <w:rFonts w:ascii="Browallia New" w:hAnsi="Browallia New" w:cs="Browallia New"/>
          <w:sz w:val="28"/>
          <w:szCs w:val="28"/>
          <w:cs/>
          <w:lang w:val="en-GB" w:eastAsia="en-GB"/>
        </w:rPr>
        <w:t xml:space="preserve">ณ </w:t>
      </w:r>
      <w:r w:rsidR="002911F1" w:rsidRPr="00367094">
        <w:rPr>
          <w:rFonts w:ascii="Browallia New" w:hAnsi="Browallia New" w:cs="Browallia New"/>
          <w:sz w:val="28"/>
          <w:szCs w:val="28"/>
          <w:lang w:eastAsia="en-GB"/>
        </w:rPr>
        <w:t xml:space="preserve">30 </w:t>
      </w:r>
      <w:r w:rsidR="0002785F">
        <w:rPr>
          <w:rFonts w:ascii="Browallia New" w:hAnsi="Browallia New" w:cs="Browallia New" w:hint="cs"/>
          <w:sz w:val="28"/>
          <w:szCs w:val="28"/>
          <w:cs/>
          <w:lang w:eastAsia="en-GB"/>
        </w:rPr>
        <w:t>กันยายน</w:t>
      </w:r>
      <w:r w:rsidR="002911F1" w:rsidRPr="00367094">
        <w:rPr>
          <w:rFonts w:ascii="Browallia New" w:hAnsi="Browallia New" w:cs="Browallia New"/>
          <w:sz w:val="28"/>
          <w:szCs w:val="28"/>
          <w:cs/>
          <w:lang w:eastAsia="en-GB"/>
        </w:rPr>
        <w:t xml:space="preserve"> </w:t>
      </w:r>
      <w:r w:rsidR="004E4A74" w:rsidRPr="00367094">
        <w:rPr>
          <w:rFonts w:ascii="Browallia New" w:hAnsi="Browallia New" w:cs="Browallia New"/>
          <w:sz w:val="28"/>
          <w:szCs w:val="28"/>
          <w:lang w:eastAsia="en-GB"/>
        </w:rPr>
        <w:t>2566</w:t>
      </w:r>
      <w:r w:rsidRPr="00367094">
        <w:rPr>
          <w:rFonts w:ascii="Browallia New" w:hAnsi="Browallia New" w:cs="Browallia New"/>
          <w:sz w:val="28"/>
          <w:szCs w:val="28"/>
          <w:cs/>
          <w:lang w:val="en-GB" w:eastAsia="en-GB"/>
        </w:rPr>
        <w:t xml:space="preserve"> ผู้บริหารของบริษัท บริหารสินทรัพย์ ไมด้า จำกัด</w:t>
      </w:r>
      <w:r w:rsidRPr="00367094">
        <w:rPr>
          <w:rFonts w:ascii="Browallia New" w:hAnsi="Browallia New" w:cs="Browallia New"/>
          <w:sz w:val="28"/>
          <w:szCs w:val="28"/>
          <w:lang w:val="en-GB" w:eastAsia="en-GB"/>
        </w:rPr>
        <w:t xml:space="preserve"> (</w:t>
      </w:r>
      <w:r w:rsidRPr="00367094">
        <w:rPr>
          <w:rFonts w:ascii="Browallia New" w:hAnsi="Browallia New" w:cs="Browallia New"/>
          <w:sz w:val="28"/>
          <w:szCs w:val="28"/>
          <w:cs/>
          <w:lang w:val="en-GB" w:eastAsia="en-GB"/>
        </w:rPr>
        <w:t>บริษัทย่อยทางอ้อม</w:t>
      </w:r>
      <w:r w:rsidRPr="00367094">
        <w:rPr>
          <w:rFonts w:ascii="Browallia New" w:hAnsi="Browallia New" w:cs="Browallia New"/>
          <w:sz w:val="28"/>
          <w:szCs w:val="28"/>
          <w:lang w:val="en-GB" w:eastAsia="en-GB"/>
        </w:rPr>
        <w:t xml:space="preserve">) </w:t>
      </w:r>
      <w:r w:rsidR="00207F29" w:rsidRPr="00207F29">
        <w:rPr>
          <w:rFonts w:ascii="Browallia New" w:hAnsi="Browallia New" w:cs="Browallia New"/>
          <w:sz w:val="28"/>
          <w:szCs w:val="28"/>
          <w:cs/>
          <w:lang w:val="en-GB" w:eastAsia="en-GB"/>
        </w:rPr>
        <w:t>เชื่อว่ามูลค่าทรัพย์สิน</w:t>
      </w:r>
      <w:r w:rsidRPr="00367094">
        <w:rPr>
          <w:rFonts w:ascii="Browallia New" w:hAnsi="Browallia New" w:cs="Browallia New"/>
          <w:sz w:val="28"/>
          <w:szCs w:val="28"/>
          <w:cs/>
          <w:lang w:val="en-GB" w:eastAsia="en-GB"/>
        </w:rPr>
        <w:t>ที่</w:t>
      </w:r>
      <w:r w:rsidR="00084120" w:rsidRPr="00367094">
        <w:rPr>
          <w:rFonts w:ascii="Browallia New" w:hAnsi="Browallia New" w:cs="Browallia New"/>
          <w:sz w:val="28"/>
          <w:szCs w:val="28"/>
          <w:cs/>
          <w:lang w:val="en-GB" w:eastAsia="en-GB"/>
        </w:rPr>
        <w:t>ค้ำ</w:t>
      </w:r>
      <w:r w:rsidRPr="00367094">
        <w:rPr>
          <w:rFonts w:ascii="Browallia New" w:hAnsi="Browallia New" w:cs="Browallia New"/>
          <w:sz w:val="28"/>
          <w:szCs w:val="28"/>
          <w:cs/>
          <w:lang w:val="en-GB" w:eastAsia="en-GB"/>
        </w:rPr>
        <w:t>ประกันสูงกว่าเงินให้สินเชื่อ จึงไม่ได้ตั้งค่าเผื่อขาดทุนจากการด้อยค่า</w:t>
      </w:r>
    </w:p>
    <w:p w14:paraId="024E9D3A" w14:textId="48E0F049" w:rsidR="000A7032" w:rsidRPr="00367094" w:rsidRDefault="00934C22" w:rsidP="000A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en-GB"/>
        </w:rPr>
      </w:pPr>
      <w:r>
        <w:rPr>
          <w:rFonts w:ascii="Browallia New" w:hAnsi="Browallia New" w:cs="Browallia New"/>
          <w:sz w:val="28"/>
          <w:szCs w:val="28"/>
          <w:lang w:val="en-GB" w:eastAsia="en-GB"/>
        </w:rPr>
        <w:t xml:space="preserve"> </w:t>
      </w:r>
    </w:p>
    <w:p w14:paraId="2092838C" w14:textId="697328DC" w:rsidR="008C139A" w:rsidRPr="00367094" w:rsidRDefault="008C139A" w:rsidP="007C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รายการเคลื่อนไหวของเงินลงทุน</w:t>
      </w:r>
      <w:r w:rsidR="008758FC" w:rsidRPr="00367094">
        <w:rPr>
          <w:rFonts w:ascii="Browallia New" w:hAnsi="Browallia New" w:cs="Browallia New"/>
          <w:sz w:val="28"/>
          <w:szCs w:val="28"/>
          <w:cs/>
        </w:rPr>
        <w:t>ระยะยาว</w:t>
      </w:r>
      <w:r w:rsidRPr="00367094">
        <w:rPr>
          <w:rFonts w:ascii="Browallia New" w:hAnsi="Browallia New" w:cs="Browallia New"/>
          <w:sz w:val="28"/>
          <w:szCs w:val="28"/>
          <w:cs/>
        </w:rPr>
        <w:t>ในลูกหนี้</w:t>
      </w:r>
      <w:r w:rsidR="0010369F" w:rsidRPr="00367094">
        <w:rPr>
          <w:rFonts w:ascii="Browallia New" w:hAnsi="Browallia New" w:cs="Browallia New"/>
          <w:sz w:val="28"/>
          <w:szCs w:val="28"/>
          <w:cs/>
        </w:rPr>
        <w:t>สำหรับงวด</w:t>
      </w:r>
      <w:r w:rsidR="000C476F">
        <w:rPr>
          <w:rFonts w:ascii="Browallia New" w:hAnsi="Browallia New" w:cs="Browallia New" w:hint="cs"/>
          <w:sz w:val="28"/>
          <w:szCs w:val="28"/>
          <w:cs/>
        </w:rPr>
        <w:t>เก้า</w:t>
      </w:r>
      <w:r w:rsidR="0010369F" w:rsidRPr="00367094">
        <w:rPr>
          <w:rFonts w:ascii="Browallia New" w:hAnsi="Browallia New" w:cs="Browallia New"/>
          <w:sz w:val="28"/>
          <w:szCs w:val="28"/>
          <w:cs/>
        </w:rPr>
        <w:t xml:space="preserve">เดือนสิ้นสุดวันที่ </w:t>
      </w:r>
      <w:r w:rsidR="0010369F" w:rsidRPr="00367094">
        <w:rPr>
          <w:rFonts w:ascii="Browallia New" w:hAnsi="Browallia New" w:cs="Browallia New"/>
          <w:sz w:val="28"/>
          <w:szCs w:val="28"/>
        </w:rPr>
        <w:t xml:space="preserve">30 </w:t>
      </w:r>
      <w:r w:rsidR="000C476F" w:rsidRPr="000C476F">
        <w:rPr>
          <w:rFonts w:ascii="Browallia New" w:hAnsi="Browallia New" w:cs="Browallia New"/>
          <w:sz w:val="28"/>
          <w:szCs w:val="28"/>
          <w:cs/>
        </w:rPr>
        <w:t>กันยายน</w:t>
      </w:r>
      <w:r w:rsidR="0010369F" w:rsidRPr="00367094">
        <w:rPr>
          <w:rFonts w:ascii="Browallia New" w:hAnsi="Browallia New" w:cs="Browallia New"/>
          <w:sz w:val="28"/>
          <w:szCs w:val="28"/>
          <w:cs/>
        </w:rPr>
        <w:t xml:space="preserve"> </w:t>
      </w:r>
      <w:r w:rsidR="00817339" w:rsidRPr="00367094">
        <w:rPr>
          <w:rFonts w:ascii="Browallia New" w:hAnsi="Browallia New" w:cs="Browallia New"/>
          <w:sz w:val="28"/>
          <w:szCs w:val="28"/>
        </w:rPr>
        <w:t>2566</w:t>
      </w:r>
      <w:r w:rsidRPr="00367094">
        <w:rPr>
          <w:rFonts w:ascii="Browallia New" w:hAnsi="Browallia New" w:cs="Browallia New"/>
          <w:sz w:val="28"/>
          <w:szCs w:val="28"/>
          <w:cs/>
        </w:rPr>
        <w:t xml:space="preserve"> ดังนี้</w:t>
      </w:r>
    </w:p>
    <w:p w14:paraId="223510A3" w14:textId="7976815D" w:rsidR="00FE2955" w:rsidRPr="00367094" w:rsidRDefault="00FE2955" w:rsidP="00FE2955">
      <w:pPr>
        <w:ind w:firstLine="450"/>
        <w:jc w:val="thaiDistribute"/>
        <w:rPr>
          <w:rFonts w:ascii="Browallia New" w:hAnsi="Browallia New" w:cs="Browallia New"/>
          <w:spacing w:val="-2"/>
          <w:sz w:val="28"/>
          <w:szCs w:val="28"/>
        </w:rPr>
      </w:pPr>
    </w:p>
    <w:tbl>
      <w:tblPr>
        <w:tblW w:w="9041" w:type="dxa"/>
        <w:tblInd w:w="350" w:type="dxa"/>
        <w:tblLook w:val="01E0" w:firstRow="1" w:lastRow="1" w:firstColumn="1" w:lastColumn="1" w:noHBand="0" w:noVBand="0"/>
      </w:tblPr>
      <w:tblGrid>
        <w:gridCol w:w="6490"/>
        <w:gridCol w:w="2551"/>
      </w:tblGrid>
      <w:tr w:rsidR="00FE2955" w:rsidRPr="00367094" w14:paraId="6DB7B6B2" w14:textId="77777777" w:rsidTr="00A6441A">
        <w:tc>
          <w:tcPr>
            <w:tcW w:w="6490" w:type="dxa"/>
          </w:tcPr>
          <w:p w14:paraId="68CC0B37" w14:textId="77777777" w:rsidR="00FE2955" w:rsidRPr="00367094" w:rsidRDefault="00FE2955" w:rsidP="00BE5E18">
            <w:pPr>
              <w:jc w:val="thaiDistribute"/>
              <w:rPr>
                <w:rFonts w:ascii="Browallia New" w:hAnsi="Browallia New" w:cs="Browallia New"/>
                <w:spacing w:val="-2"/>
                <w:sz w:val="28"/>
                <w:szCs w:val="28"/>
              </w:rPr>
            </w:pPr>
          </w:p>
        </w:tc>
        <w:tc>
          <w:tcPr>
            <w:tcW w:w="2551" w:type="dxa"/>
          </w:tcPr>
          <w:p w14:paraId="76D71A30" w14:textId="0C4F9828" w:rsidR="00FE2955" w:rsidRPr="00367094" w:rsidRDefault="00246F8C" w:rsidP="00987B55">
            <w:pPr>
              <w:jc w:val="right"/>
              <w:rPr>
                <w:rFonts w:ascii="Browallia New" w:hAnsi="Browallia New" w:cs="Browallia New"/>
                <w:spacing w:val="-2"/>
                <w:sz w:val="28"/>
                <w:szCs w:val="28"/>
              </w:rPr>
            </w:pPr>
            <w:r w:rsidRPr="00367094">
              <w:rPr>
                <w:rFonts w:ascii="Browallia New" w:hAnsi="Browallia New" w:cs="Browallia New"/>
                <w:spacing w:val="-2"/>
                <w:sz w:val="28"/>
                <w:szCs w:val="28"/>
              </w:rPr>
              <w:t>(</w:t>
            </w:r>
            <w:r w:rsidRPr="00367094">
              <w:rPr>
                <w:rFonts w:ascii="Browallia New" w:hAnsi="Browallia New" w:cs="Browallia New"/>
                <w:spacing w:val="-2"/>
                <w:sz w:val="28"/>
                <w:szCs w:val="28"/>
                <w:cs/>
              </w:rPr>
              <w:t>หน่วย : พันบาท)</w:t>
            </w:r>
          </w:p>
        </w:tc>
      </w:tr>
      <w:tr w:rsidR="00FE2955" w:rsidRPr="00367094" w14:paraId="578A727E" w14:textId="77777777" w:rsidTr="00A6441A">
        <w:tc>
          <w:tcPr>
            <w:tcW w:w="6490" w:type="dxa"/>
          </w:tcPr>
          <w:p w14:paraId="3BE8B3CA" w14:textId="77777777" w:rsidR="00FE2955" w:rsidRPr="00367094" w:rsidRDefault="00FE2955" w:rsidP="00BE5E18">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6946203A" w14:textId="77777777" w:rsidR="00FE2955" w:rsidRPr="00367094" w:rsidRDefault="00FE2955" w:rsidP="00BE5E18">
            <w:pPr>
              <w:tabs>
                <w:tab w:val="left" w:pos="3090"/>
                <w:tab w:val="left" w:pos="4860"/>
              </w:tabs>
              <w:jc w:val="center"/>
              <w:rPr>
                <w:rFonts w:ascii="Browallia New" w:hAnsi="Browallia New" w:cs="Browallia New"/>
                <w:spacing w:val="-2"/>
                <w:sz w:val="28"/>
                <w:szCs w:val="28"/>
              </w:rPr>
            </w:pPr>
            <w:r w:rsidRPr="00367094">
              <w:rPr>
                <w:rFonts w:ascii="Browallia New" w:hAnsi="Browallia New" w:cs="Browallia New"/>
                <w:spacing w:val="-2"/>
                <w:sz w:val="28"/>
                <w:szCs w:val="28"/>
                <w:cs/>
              </w:rPr>
              <w:t>งบการเงินรวม</w:t>
            </w:r>
          </w:p>
        </w:tc>
      </w:tr>
      <w:tr w:rsidR="00FE2955" w:rsidRPr="00367094" w14:paraId="43BEEA3A" w14:textId="77777777" w:rsidTr="00A6441A">
        <w:trPr>
          <w:trHeight w:val="95"/>
        </w:trPr>
        <w:tc>
          <w:tcPr>
            <w:tcW w:w="6490" w:type="dxa"/>
          </w:tcPr>
          <w:p w14:paraId="755724B6" w14:textId="77777777" w:rsidR="00FE2955" w:rsidRPr="00367094" w:rsidRDefault="00FE2955" w:rsidP="00BE5E18">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2B284B43" w14:textId="77777777" w:rsidR="00FE2955" w:rsidRPr="00367094" w:rsidRDefault="00FE2955" w:rsidP="00BE5E18">
            <w:pPr>
              <w:jc w:val="thaiDistribute"/>
              <w:rPr>
                <w:rFonts w:ascii="Browallia New" w:hAnsi="Browallia New" w:cs="Browallia New"/>
                <w:spacing w:val="-2"/>
                <w:sz w:val="28"/>
                <w:szCs w:val="28"/>
              </w:rPr>
            </w:pPr>
          </w:p>
        </w:tc>
      </w:tr>
      <w:tr w:rsidR="008160A6" w:rsidRPr="00367094" w14:paraId="6EF285D8" w14:textId="77777777" w:rsidTr="00A6441A">
        <w:tc>
          <w:tcPr>
            <w:tcW w:w="6490" w:type="dxa"/>
            <w:hideMark/>
          </w:tcPr>
          <w:p w14:paraId="0E2C90F5" w14:textId="19284FD6" w:rsidR="008160A6" w:rsidRPr="00367094" w:rsidRDefault="008160A6" w:rsidP="008160A6">
            <w:pPr>
              <w:jc w:val="thaiDistribute"/>
              <w:rPr>
                <w:rFonts w:ascii="Browallia New" w:hAnsi="Browallia New" w:cs="Browallia New"/>
                <w:spacing w:val="-2"/>
                <w:sz w:val="28"/>
                <w:szCs w:val="28"/>
              </w:rPr>
            </w:pPr>
            <w:r w:rsidRPr="00367094">
              <w:rPr>
                <w:rFonts w:ascii="Browallia New" w:hAnsi="Browallia New" w:cs="Browallia New"/>
                <w:spacing w:val="-2"/>
                <w:sz w:val="28"/>
                <w:szCs w:val="28"/>
                <w:cs/>
              </w:rPr>
              <w:t xml:space="preserve">ยอดคงเหลือ ณ วันที่ </w:t>
            </w:r>
            <w:r w:rsidRPr="00367094">
              <w:rPr>
                <w:rFonts w:ascii="Browallia New" w:hAnsi="Browallia New" w:cs="Browallia New"/>
                <w:spacing w:val="-2"/>
                <w:sz w:val="28"/>
                <w:szCs w:val="28"/>
              </w:rPr>
              <w:t xml:space="preserve">1 </w:t>
            </w:r>
            <w:r w:rsidRPr="00367094">
              <w:rPr>
                <w:rFonts w:ascii="Browallia New" w:hAnsi="Browallia New" w:cs="Browallia New"/>
                <w:spacing w:val="-2"/>
                <w:sz w:val="28"/>
                <w:szCs w:val="28"/>
                <w:cs/>
              </w:rPr>
              <w:t xml:space="preserve">มกราคม </w:t>
            </w:r>
            <w:r w:rsidRPr="00367094">
              <w:rPr>
                <w:rFonts w:ascii="Browallia New" w:hAnsi="Browallia New" w:cs="Browallia New"/>
                <w:spacing w:val="-2"/>
                <w:sz w:val="28"/>
                <w:szCs w:val="28"/>
              </w:rPr>
              <w:t>256</w:t>
            </w:r>
            <w:r w:rsidR="00817339" w:rsidRPr="00367094">
              <w:rPr>
                <w:rFonts w:ascii="Browallia New" w:hAnsi="Browallia New" w:cs="Browallia New"/>
                <w:spacing w:val="-2"/>
                <w:sz w:val="28"/>
                <w:szCs w:val="28"/>
              </w:rPr>
              <w:t>6</w:t>
            </w:r>
          </w:p>
        </w:tc>
        <w:tc>
          <w:tcPr>
            <w:tcW w:w="2551" w:type="dxa"/>
          </w:tcPr>
          <w:p w14:paraId="5EC1D155" w14:textId="3489434B" w:rsidR="008160A6" w:rsidRPr="00367094" w:rsidRDefault="00B674B3"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367094">
              <w:rPr>
                <w:rFonts w:ascii="Browallia New" w:hAnsi="Browallia New" w:cs="Browallia New"/>
                <w:sz w:val="28"/>
                <w:szCs w:val="28"/>
              </w:rPr>
              <w:t>143,410</w:t>
            </w:r>
          </w:p>
        </w:tc>
      </w:tr>
      <w:tr w:rsidR="00BF680C" w:rsidRPr="00367094" w14:paraId="28D6DB36" w14:textId="77777777" w:rsidTr="00A6441A">
        <w:tc>
          <w:tcPr>
            <w:tcW w:w="6490" w:type="dxa"/>
          </w:tcPr>
          <w:p w14:paraId="29B5790F" w14:textId="74AA5BC8" w:rsidR="00BF680C" w:rsidRPr="00367094" w:rsidRDefault="00BF680C" w:rsidP="00BF680C">
            <w:pPr>
              <w:tabs>
                <w:tab w:val="clear" w:pos="227"/>
                <w:tab w:val="left" w:pos="367"/>
              </w:tabs>
              <w:jc w:val="thaiDistribute"/>
              <w:rPr>
                <w:rFonts w:ascii="Browallia New" w:hAnsi="Browallia New" w:cs="Browallia New"/>
                <w:spacing w:val="-2"/>
                <w:sz w:val="28"/>
                <w:szCs w:val="28"/>
                <w:cs/>
              </w:rPr>
            </w:pPr>
            <w:r w:rsidRPr="00367094">
              <w:rPr>
                <w:rFonts w:ascii="Browallia New" w:hAnsi="Browallia New" w:cs="Browallia New"/>
                <w:spacing w:val="-2"/>
                <w:sz w:val="28"/>
                <w:szCs w:val="28"/>
                <w:u w:val="single"/>
                <w:cs/>
              </w:rPr>
              <w:t>หัก</w:t>
            </w:r>
            <w:r w:rsidRPr="00367094">
              <w:rPr>
                <w:rFonts w:ascii="Browallia New" w:hAnsi="Browallia New" w:cs="Browallia New"/>
                <w:spacing w:val="-2"/>
                <w:sz w:val="28"/>
                <w:szCs w:val="28"/>
                <w:cs/>
              </w:rPr>
              <w:t xml:space="preserve"> สัดส่วนที่ลดลงจากการรับชำระเงิน</w:t>
            </w:r>
          </w:p>
        </w:tc>
        <w:tc>
          <w:tcPr>
            <w:tcW w:w="2551" w:type="dxa"/>
            <w:tcBorders>
              <w:left w:val="nil"/>
              <w:bottom w:val="single" w:sz="4" w:space="0" w:color="auto"/>
              <w:right w:val="nil"/>
            </w:tcBorders>
          </w:tcPr>
          <w:p w14:paraId="31F1EB26" w14:textId="23C75DAC" w:rsidR="00BF680C" w:rsidRPr="00367094" w:rsidRDefault="00BE47E0" w:rsidP="00BF680C">
            <w:pPr>
              <w:tabs>
                <w:tab w:val="clear" w:pos="227"/>
                <w:tab w:val="clear" w:pos="454"/>
                <w:tab w:val="clear" w:pos="680"/>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(404)</w:t>
            </w:r>
          </w:p>
        </w:tc>
      </w:tr>
      <w:tr w:rsidR="00BF680C" w:rsidRPr="00367094" w14:paraId="1A98926A" w14:textId="77777777" w:rsidTr="00A6441A">
        <w:tc>
          <w:tcPr>
            <w:tcW w:w="6490" w:type="dxa"/>
          </w:tcPr>
          <w:p w14:paraId="74D707BB" w14:textId="7D25C894" w:rsidR="00BF680C" w:rsidRPr="00367094" w:rsidRDefault="00BF680C" w:rsidP="00BF680C">
            <w:pPr>
              <w:jc w:val="thaiDistribute"/>
              <w:rPr>
                <w:rFonts w:ascii="Browallia New" w:hAnsi="Browallia New" w:cs="Browallia New"/>
                <w:spacing w:val="-2"/>
                <w:sz w:val="28"/>
                <w:szCs w:val="28"/>
              </w:rPr>
            </w:pPr>
            <w:r w:rsidRPr="00367094">
              <w:rPr>
                <w:rFonts w:ascii="Browallia New" w:hAnsi="Browallia New" w:cs="Browallia New"/>
                <w:spacing w:val="-2"/>
                <w:sz w:val="28"/>
                <w:szCs w:val="28"/>
                <w:cs/>
              </w:rPr>
              <w:t xml:space="preserve">ยอดคงเหลือ ณ วันที่ </w:t>
            </w:r>
            <w:r w:rsidR="001D2E13" w:rsidRPr="00367094">
              <w:rPr>
                <w:rFonts w:ascii="Browallia New" w:hAnsi="Browallia New" w:cs="Browallia New"/>
                <w:sz w:val="28"/>
                <w:szCs w:val="28"/>
              </w:rPr>
              <w:t xml:space="preserve">30 </w:t>
            </w:r>
            <w:r w:rsidR="000C476F" w:rsidRPr="000C476F">
              <w:rPr>
                <w:rFonts w:ascii="Browallia New" w:hAnsi="Browallia New" w:cs="Browallia New"/>
                <w:sz w:val="28"/>
                <w:szCs w:val="28"/>
                <w:cs/>
              </w:rPr>
              <w:t>กันยายน</w:t>
            </w:r>
            <w:r w:rsidR="001D2E13" w:rsidRPr="00367094">
              <w:rPr>
                <w:rFonts w:ascii="Browallia New" w:hAnsi="Browallia New" w:cs="Browallia New"/>
                <w:sz w:val="28"/>
                <w:szCs w:val="28"/>
                <w:cs/>
              </w:rPr>
              <w:t xml:space="preserve"> </w:t>
            </w:r>
            <w:r w:rsidR="00817339" w:rsidRPr="00367094">
              <w:rPr>
                <w:rFonts w:ascii="Browallia New" w:hAnsi="Browallia New" w:cs="Browallia New"/>
                <w:sz w:val="28"/>
                <w:szCs w:val="28"/>
              </w:rPr>
              <w:t>2566</w:t>
            </w:r>
          </w:p>
        </w:tc>
        <w:tc>
          <w:tcPr>
            <w:tcW w:w="2551" w:type="dxa"/>
            <w:tcBorders>
              <w:top w:val="single" w:sz="4" w:space="0" w:color="auto"/>
              <w:left w:val="nil"/>
              <w:bottom w:val="single" w:sz="12" w:space="0" w:color="auto"/>
              <w:right w:val="nil"/>
            </w:tcBorders>
          </w:tcPr>
          <w:p w14:paraId="78509328" w14:textId="4CBA4782" w:rsidR="00BF680C" w:rsidRPr="00367094" w:rsidRDefault="00BE47E0" w:rsidP="00BF680C">
            <w:pPr>
              <w:tabs>
                <w:tab w:val="clear" w:pos="227"/>
                <w:tab w:val="clear" w:pos="454"/>
                <w:tab w:val="clear" w:pos="680"/>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143</w:t>
            </w:r>
            <w:r w:rsidR="00C51366">
              <w:rPr>
                <w:rFonts w:ascii="Browallia New" w:hAnsi="Browallia New" w:cs="Browallia New"/>
                <w:sz w:val="28"/>
                <w:szCs w:val="28"/>
              </w:rPr>
              <w:t>,006</w:t>
            </w:r>
          </w:p>
        </w:tc>
      </w:tr>
    </w:tbl>
    <w:p w14:paraId="3031F420" w14:textId="0A060B28" w:rsidR="00704341" w:rsidRPr="004D29B7"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p w14:paraId="445F7E6E" w14:textId="678E909F" w:rsidR="004677B3" w:rsidRPr="00367094" w:rsidRDefault="004677B3"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รายการเคลื่อนไหวของค่า</w:t>
      </w:r>
      <w:r w:rsidRPr="00367094">
        <w:rPr>
          <w:rFonts w:ascii="Browallia New" w:hAnsi="Browallia New" w:cs="Browallia New"/>
          <w:sz w:val="28"/>
          <w:szCs w:val="28"/>
          <w:cs/>
          <w:lang w:val="en-GB" w:eastAsia="en-GB"/>
        </w:rPr>
        <w:t>เผื่อ</w:t>
      </w:r>
      <w:r w:rsidRPr="00367094">
        <w:rPr>
          <w:rFonts w:ascii="Browallia New" w:hAnsi="Browallia New" w:cs="Browallia New"/>
          <w:sz w:val="28"/>
          <w:szCs w:val="28"/>
          <w:cs/>
        </w:rPr>
        <w:t>การด้อยค่าของเงินลงทุน</w:t>
      </w:r>
      <w:r w:rsidR="007E140A" w:rsidRPr="00367094">
        <w:rPr>
          <w:rFonts w:ascii="Browallia New" w:hAnsi="Browallia New" w:cs="Browallia New"/>
          <w:sz w:val="28"/>
          <w:szCs w:val="28"/>
          <w:cs/>
        </w:rPr>
        <w:t>ระยะยาว</w:t>
      </w:r>
      <w:r w:rsidRPr="00367094">
        <w:rPr>
          <w:rFonts w:ascii="Browallia New" w:hAnsi="Browallia New" w:cs="Browallia New"/>
          <w:sz w:val="28"/>
          <w:szCs w:val="28"/>
          <w:cs/>
        </w:rPr>
        <w:t xml:space="preserve">ในลูกหนี้ </w:t>
      </w:r>
      <w:r w:rsidR="00B86988" w:rsidRPr="00367094">
        <w:rPr>
          <w:rFonts w:ascii="Browallia New" w:hAnsi="Browallia New" w:cs="Browallia New"/>
          <w:sz w:val="28"/>
          <w:szCs w:val="28"/>
          <w:cs/>
        </w:rPr>
        <w:t>สำหรับงวด</w:t>
      </w:r>
      <w:r w:rsidR="000C476F">
        <w:rPr>
          <w:rFonts w:ascii="Browallia New" w:hAnsi="Browallia New" w:cs="Browallia New" w:hint="cs"/>
          <w:sz w:val="28"/>
          <w:szCs w:val="28"/>
          <w:cs/>
        </w:rPr>
        <w:t>เก้า</w:t>
      </w:r>
      <w:r w:rsidR="00B86988" w:rsidRPr="00367094">
        <w:rPr>
          <w:rFonts w:ascii="Browallia New" w:hAnsi="Browallia New" w:cs="Browallia New"/>
          <w:sz w:val="28"/>
          <w:szCs w:val="28"/>
          <w:cs/>
        </w:rPr>
        <w:t xml:space="preserve">เดือนสิ้นสุดวันที่ </w:t>
      </w:r>
      <w:r w:rsidR="000C476F">
        <w:rPr>
          <w:rFonts w:ascii="Browallia New" w:hAnsi="Browallia New" w:cs="Browallia New"/>
          <w:sz w:val="28"/>
          <w:szCs w:val="28"/>
          <w:cs/>
        </w:rPr>
        <w:br/>
      </w:r>
      <w:r w:rsidR="00B86988" w:rsidRPr="00367094">
        <w:rPr>
          <w:rFonts w:ascii="Browallia New" w:hAnsi="Browallia New" w:cs="Browallia New"/>
          <w:sz w:val="28"/>
          <w:szCs w:val="28"/>
        </w:rPr>
        <w:t xml:space="preserve">30 </w:t>
      </w:r>
      <w:r w:rsidR="000C476F" w:rsidRPr="000C476F">
        <w:rPr>
          <w:rFonts w:ascii="Browallia New" w:hAnsi="Browallia New" w:cs="Browallia New"/>
          <w:sz w:val="28"/>
          <w:szCs w:val="28"/>
          <w:cs/>
        </w:rPr>
        <w:t>กันยายน</w:t>
      </w:r>
      <w:r w:rsidR="00B86988" w:rsidRPr="00367094">
        <w:rPr>
          <w:rFonts w:ascii="Browallia New" w:hAnsi="Browallia New" w:cs="Browallia New"/>
          <w:sz w:val="28"/>
          <w:szCs w:val="28"/>
          <w:cs/>
        </w:rPr>
        <w:t xml:space="preserve"> </w:t>
      </w:r>
      <w:r w:rsidR="00564C11" w:rsidRPr="00367094">
        <w:rPr>
          <w:rFonts w:ascii="Browallia New" w:hAnsi="Browallia New" w:cs="Browallia New"/>
          <w:sz w:val="28"/>
          <w:szCs w:val="28"/>
        </w:rPr>
        <w:t>2566</w:t>
      </w:r>
      <w:r w:rsidR="00C51F06" w:rsidRPr="00367094">
        <w:rPr>
          <w:rFonts w:ascii="Browallia New" w:hAnsi="Browallia New" w:cs="Browallia New"/>
          <w:spacing w:val="-2"/>
          <w:sz w:val="28"/>
          <w:szCs w:val="28"/>
          <w:cs/>
        </w:rPr>
        <w:t xml:space="preserve"> </w:t>
      </w:r>
      <w:r w:rsidRPr="00367094">
        <w:rPr>
          <w:rFonts w:ascii="Browallia New" w:hAnsi="Browallia New" w:cs="Browallia New"/>
          <w:sz w:val="28"/>
          <w:szCs w:val="28"/>
          <w:cs/>
        </w:rPr>
        <w:t>มีดังนี้</w:t>
      </w:r>
    </w:p>
    <w:p w14:paraId="2A7732C6" w14:textId="77777777" w:rsidR="00125018" w:rsidRPr="00670CDE" w:rsidRDefault="00125018" w:rsidP="004677B3">
      <w:pPr>
        <w:ind w:left="450"/>
        <w:jc w:val="thaiDistribute"/>
        <w:rPr>
          <w:rFonts w:ascii="Browallia New" w:hAnsi="Browallia New" w:cs="Browallia New"/>
          <w:sz w:val="24"/>
          <w:szCs w:val="24"/>
        </w:rPr>
      </w:pPr>
    </w:p>
    <w:tbl>
      <w:tblPr>
        <w:tblW w:w="9046" w:type="dxa"/>
        <w:tblInd w:w="336" w:type="dxa"/>
        <w:tblLook w:val="01E0" w:firstRow="1" w:lastRow="1" w:firstColumn="1" w:lastColumn="1" w:noHBand="0" w:noVBand="0"/>
      </w:tblPr>
      <w:tblGrid>
        <w:gridCol w:w="6495"/>
        <w:gridCol w:w="2551"/>
      </w:tblGrid>
      <w:tr w:rsidR="00125018" w:rsidRPr="00367094" w14:paraId="4B6E3A3C" w14:textId="77777777" w:rsidTr="00A6441A">
        <w:tc>
          <w:tcPr>
            <w:tcW w:w="6495" w:type="dxa"/>
          </w:tcPr>
          <w:p w14:paraId="711295A8" w14:textId="77777777" w:rsidR="00125018" w:rsidRPr="00367094" w:rsidRDefault="00125018" w:rsidP="00522CB4">
            <w:pPr>
              <w:jc w:val="thaiDistribute"/>
              <w:rPr>
                <w:rFonts w:ascii="Browallia New" w:hAnsi="Browallia New" w:cs="Browallia New"/>
                <w:spacing w:val="-2"/>
                <w:sz w:val="28"/>
                <w:szCs w:val="28"/>
              </w:rPr>
            </w:pPr>
          </w:p>
        </w:tc>
        <w:tc>
          <w:tcPr>
            <w:tcW w:w="2551" w:type="dxa"/>
          </w:tcPr>
          <w:p w14:paraId="7104423E" w14:textId="77777777" w:rsidR="00125018" w:rsidRPr="00367094" w:rsidRDefault="00125018" w:rsidP="00522CB4">
            <w:pPr>
              <w:jc w:val="right"/>
              <w:rPr>
                <w:rFonts w:ascii="Browallia New" w:hAnsi="Browallia New" w:cs="Browallia New"/>
                <w:spacing w:val="-2"/>
                <w:sz w:val="28"/>
                <w:szCs w:val="28"/>
              </w:rPr>
            </w:pPr>
            <w:r w:rsidRPr="00367094">
              <w:rPr>
                <w:rFonts w:ascii="Browallia New" w:hAnsi="Browallia New" w:cs="Browallia New"/>
                <w:spacing w:val="-2"/>
                <w:sz w:val="28"/>
                <w:szCs w:val="28"/>
              </w:rPr>
              <w:t>(</w:t>
            </w:r>
            <w:r w:rsidRPr="00367094">
              <w:rPr>
                <w:rFonts w:ascii="Browallia New" w:hAnsi="Browallia New" w:cs="Browallia New"/>
                <w:spacing w:val="-2"/>
                <w:sz w:val="28"/>
                <w:szCs w:val="28"/>
                <w:cs/>
              </w:rPr>
              <w:t>หน่วย : พันบาท)</w:t>
            </w:r>
          </w:p>
        </w:tc>
      </w:tr>
      <w:tr w:rsidR="00125018" w:rsidRPr="00367094" w14:paraId="72DE70BC" w14:textId="77777777" w:rsidTr="00A6441A">
        <w:tc>
          <w:tcPr>
            <w:tcW w:w="6495" w:type="dxa"/>
          </w:tcPr>
          <w:p w14:paraId="5EBCF76C" w14:textId="77777777" w:rsidR="00125018" w:rsidRPr="00367094" w:rsidRDefault="00125018" w:rsidP="00522CB4">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126CCC18" w14:textId="77777777" w:rsidR="00125018" w:rsidRPr="00367094" w:rsidRDefault="00125018" w:rsidP="00522CB4">
            <w:pPr>
              <w:tabs>
                <w:tab w:val="left" w:pos="3090"/>
                <w:tab w:val="left" w:pos="4860"/>
              </w:tabs>
              <w:jc w:val="center"/>
              <w:rPr>
                <w:rFonts w:ascii="Browallia New" w:hAnsi="Browallia New" w:cs="Browallia New"/>
                <w:spacing w:val="-2"/>
                <w:sz w:val="28"/>
                <w:szCs w:val="28"/>
              </w:rPr>
            </w:pPr>
            <w:r w:rsidRPr="00367094">
              <w:rPr>
                <w:rFonts w:ascii="Browallia New" w:hAnsi="Browallia New" w:cs="Browallia New"/>
                <w:spacing w:val="-2"/>
                <w:sz w:val="28"/>
                <w:szCs w:val="28"/>
                <w:cs/>
              </w:rPr>
              <w:t>งบการเงินรวม</w:t>
            </w:r>
          </w:p>
        </w:tc>
      </w:tr>
      <w:tr w:rsidR="00125018" w:rsidRPr="00367094" w14:paraId="071E0BB2" w14:textId="77777777" w:rsidTr="00A6441A">
        <w:trPr>
          <w:trHeight w:val="95"/>
        </w:trPr>
        <w:tc>
          <w:tcPr>
            <w:tcW w:w="6495" w:type="dxa"/>
          </w:tcPr>
          <w:p w14:paraId="5A97C917" w14:textId="77777777" w:rsidR="00125018" w:rsidRPr="00367094" w:rsidRDefault="00125018" w:rsidP="00522CB4">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0C0A6DAC" w14:textId="77777777" w:rsidR="00125018" w:rsidRPr="00367094" w:rsidRDefault="00125018" w:rsidP="00522CB4">
            <w:pPr>
              <w:jc w:val="thaiDistribute"/>
              <w:rPr>
                <w:rFonts w:ascii="Browallia New" w:hAnsi="Browallia New" w:cs="Browallia New"/>
                <w:spacing w:val="-2"/>
                <w:sz w:val="28"/>
                <w:szCs w:val="28"/>
              </w:rPr>
            </w:pPr>
          </w:p>
        </w:tc>
      </w:tr>
      <w:tr w:rsidR="00D50AAA" w:rsidRPr="00367094" w14:paraId="616B66BC" w14:textId="77777777" w:rsidTr="00A6441A">
        <w:tc>
          <w:tcPr>
            <w:tcW w:w="6495" w:type="dxa"/>
            <w:hideMark/>
          </w:tcPr>
          <w:p w14:paraId="26B36596" w14:textId="1EF1E261" w:rsidR="00D50AAA" w:rsidRPr="00367094" w:rsidRDefault="00D50AAA" w:rsidP="00D50AAA">
            <w:pPr>
              <w:jc w:val="thaiDistribute"/>
              <w:rPr>
                <w:rFonts w:ascii="Browallia New" w:hAnsi="Browallia New" w:cs="Browallia New"/>
                <w:spacing w:val="-2"/>
                <w:sz w:val="28"/>
                <w:szCs w:val="28"/>
              </w:rPr>
            </w:pPr>
            <w:r w:rsidRPr="00367094">
              <w:rPr>
                <w:rFonts w:ascii="Browallia New" w:hAnsi="Browallia New" w:cs="Browallia New"/>
                <w:spacing w:val="-2"/>
                <w:sz w:val="28"/>
                <w:szCs w:val="28"/>
                <w:cs/>
              </w:rPr>
              <w:t xml:space="preserve">ยอดคงเหลือ ณ วันที่ </w:t>
            </w:r>
            <w:r w:rsidRPr="00367094">
              <w:rPr>
                <w:rFonts w:ascii="Browallia New" w:hAnsi="Browallia New" w:cs="Browallia New"/>
                <w:spacing w:val="-2"/>
                <w:sz w:val="28"/>
                <w:szCs w:val="28"/>
              </w:rPr>
              <w:t xml:space="preserve">1 </w:t>
            </w:r>
            <w:r w:rsidRPr="00367094">
              <w:rPr>
                <w:rFonts w:ascii="Browallia New" w:hAnsi="Browallia New" w:cs="Browallia New"/>
                <w:spacing w:val="-2"/>
                <w:sz w:val="28"/>
                <w:szCs w:val="28"/>
                <w:cs/>
              </w:rPr>
              <w:t xml:space="preserve">มกราคม </w:t>
            </w:r>
            <w:r w:rsidRPr="00367094">
              <w:rPr>
                <w:rFonts w:ascii="Browallia New" w:hAnsi="Browallia New" w:cs="Browallia New"/>
                <w:spacing w:val="-2"/>
                <w:sz w:val="28"/>
                <w:szCs w:val="28"/>
              </w:rPr>
              <w:t>256</w:t>
            </w:r>
            <w:r w:rsidR="00564C11" w:rsidRPr="00367094">
              <w:rPr>
                <w:rFonts w:ascii="Browallia New" w:hAnsi="Browallia New" w:cs="Browallia New"/>
                <w:spacing w:val="-2"/>
                <w:sz w:val="28"/>
                <w:szCs w:val="28"/>
              </w:rPr>
              <w:t>6</w:t>
            </w:r>
          </w:p>
        </w:tc>
        <w:tc>
          <w:tcPr>
            <w:tcW w:w="2551" w:type="dxa"/>
          </w:tcPr>
          <w:p w14:paraId="4B4CEEA1" w14:textId="1177544D" w:rsidR="00D50AAA" w:rsidRPr="00367094" w:rsidRDefault="007A27AD"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367094">
              <w:rPr>
                <w:rFonts w:ascii="Browallia New" w:hAnsi="Browallia New" w:cs="Browallia New"/>
                <w:sz w:val="28"/>
                <w:szCs w:val="28"/>
              </w:rPr>
              <w:t>2,958</w:t>
            </w:r>
          </w:p>
        </w:tc>
      </w:tr>
      <w:tr w:rsidR="00B33039" w:rsidRPr="00367094" w14:paraId="2D6BE6C6" w14:textId="77777777" w:rsidTr="00A6441A">
        <w:tc>
          <w:tcPr>
            <w:tcW w:w="6495" w:type="dxa"/>
          </w:tcPr>
          <w:p w14:paraId="2753FFFE" w14:textId="3C1A64A7" w:rsidR="00B33039" w:rsidRPr="00367094" w:rsidRDefault="00B33039" w:rsidP="00B33039">
            <w:pPr>
              <w:tabs>
                <w:tab w:val="clear" w:pos="227"/>
                <w:tab w:val="left" w:pos="367"/>
              </w:tabs>
              <w:jc w:val="thaiDistribute"/>
              <w:rPr>
                <w:rFonts w:ascii="Browallia New" w:hAnsi="Browallia New" w:cs="Browallia New"/>
                <w:spacing w:val="-2"/>
                <w:sz w:val="28"/>
                <w:szCs w:val="28"/>
                <w:cs/>
              </w:rPr>
            </w:pPr>
            <w:r w:rsidRPr="00367094">
              <w:rPr>
                <w:rFonts w:ascii="Browallia New" w:hAnsi="Browallia New" w:cs="Browallia New"/>
                <w:spacing w:val="-2"/>
                <w:sz w:val="28"/>
                <w:szCs w:val="28"/>
                <w:u w:val="single"/>
                <w:cs/>
              </w:rPr>
              <w:t>บวก</w:t>
            </w:r>
            <w:r w:rsidRPr="00367094">
              <w:rPr>
                <w:rFonts w:ascii="Browallia New" w:hAnsi="Browallia New" w:cs="Browallia New"/>
                <w:spacing w:val="-2"/>
                <w:sz w:val="28"/>
                <w:szCs w:val="28"/>
                <w:cs/>
              </w:rPr>
              <w:t xml:space="preserve"> ค่าเผื่อการด้อยค่าเพิ่มขึ้นระหว่างงวด</w:t>
            </w:r>
          </w:p>
        </w:tc>
        <w:tc>
          <w:tcPr>
            <w:tcW w:w="2551" w:type="dxa"/>
            <w:tcBorders>
              <w:left w:val="nil"/>
              <w:bottom w:val="single" w:sz="4" w:space="0" w:color="auto"/>
              <w:right w:val="nil"/>
            </w:tcBorders>
          </w:tcPr>
          <w:p w14:paraId="5C907881" w14:textId="4A257AAE" w:rsidR="00B33039" w:rsidRPr="00367094" w:rsidRDefault="00C72D60" w:rsidP="00B33039">
            <w:pPr>
              <w:tabs>
                <w:tab w:val="clear" w:pos="227"/>
                <w:tab w:val="clear" w:pos="454"/>
                <w:tab w:val="clear" w:pos="680"/>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10,858</w:t>
            </w:r>
          </w:p>
        </w:tc>
      </w:tr>
      <w:tr w:rsidR="00B33039" w:rsidRPr="00367094" w14:paraId="2676D3E7" w14:textId="77777777" w:rsidTr="00A6441A">
        <w:tc>
          <w:tcPr>
            <w:tcW w:w="6495" w:type="dxa"/>
          </w:tcPr>
          <w:p w14:paraId="1F8101B7" w14:textId="4AC543F1" w:rsidR="00B33039" w:rsidRPr="00367094" w:rsidRDefault="00B33039" w:rsidP="00B33039">
            <w:pPr>
              <w:jc w:val="thaiDistribute"/>
              <w:rPr>
                <w:rFonts w:ascii="Browallia New" w:hAnsi="Browallia New" w:cs="Browallia New"/>
                <w:spacing w:val="-2"/>
                <w:sz w:val="28"/>
                <w:szCs w:val="28"/>
              </w:rPr>
            </w:pPr>
            <w:r w:rsidRPr="00367094">
              <w:rPr>
                <w:rFonts w:ascii="Browallia New" w:hAnsi="Browallia New" w:cs="Browallia New"/>
                <w:spacing w:val="-2"/>
                <w:sz w:val="28"/>
                <w:szCs w:val="28"/>
                <w:cs/>
              </w:rPr>
              <w:t xml:space="preserve">ยอดคงเหลือ ณ วันที่ </w:t>
            </w:r>
            <w:r w:rsidR="00B86988" w:rsidRPr="00367094">
              <w:rPr>
                <w:rFonts w:ascii="Browallia New" w:hAnsi="Browallia New" w:cs="Browallia New"/>
                <w:sz w:val="28"/>
                <w:szCs w:val="28"/>
              </w:rPr>
              <w:t xml:space="preserve">30 </w:t>
            </w:r>
            <w:r w:rsidR="000C476F" w:rsidRPr="000C476F">
              <w:rPr>
                <w:rFonts w:ascii="Browallia New" w:hAnsi="Browallia New" w:cs="Browallia New"/>
                <w:sz w:val="28"/>
                <w:szCs w:val="28"/>
                <w:cs/>
              </w:rPr>
              <w:t>กันยายน</w:t>
            </w:r>
            <w:r w:rsidR="00B86988" w:rsidRPr="00367094">
              <w:rPr>
                <w:rFonts w:ascii="Browallia New" w:hAnsi="Browallia New" w:cs="Browallia New"/>
                <w:sz w:val="28"/>
                <w:szCs w:val="28"/>
                <w:cs/>
              </w:rPr>
              <w:t xml:space="preserve"> </w:t>
            </w:r>
            <w:r w:rsidR="00564C11" w:rsidRPr="00367094">
              <w:rPr>
                <w:rFonts w:ascii="Browallia New" w:hAnsi="Browallia New" w:cs="Browallia New"/>
                <w:sz w:val="28"/>
                <w:szCs w:val="28"/>
              </w:rPr>
              <w:t>2566</w:t>
            </w:r>
          </w:p>
        </w:tc>
        <w:tc>
          <w:tcPr>
            <w:tcW w:w="2551" w:type="dxa"/>
            <w:tcBorders>
              <w:top w:val="single" w:sz="4" w:space="0" w:color="auto"/>
              <w:left w:val="nil"/>
              <w:bottom w:val="single" w:sz="12" w:space="0" w:color="auto"/>
              <w:right w:val="nil"/>
            </w:tcBorders>
          </w:tcPr>
          <w:p w14:paraId="332B7D68" w14:textId="7ED16C3F" w:rsidR="00B33039" w:rsidRPr="00367094" w:rsidRDefault="00C72D60" w:rsidP="00B33039">
            <w:pPr>
              <w:tabs>
                <w:tab w:val="clear" w:pos="227"/>
                <w:tab w:val="clear" w:pos="454"/>
                <w:tab w:val="clear" w:pos="680"/>
                <w:tab w:val="left" w:pos="720"/>
              </w:tabs>
              <w:spacing w:line="240" w:lineRule="auto"/>
              <w:jc w:val="right"/>
              <w:rPr>
                <w:rFonts w:ascii="Browallia New" w:hAnsi="Browallia New" w:cs="Browallia New"/>
                <w:sz w:val="28"/>
                <w:szCs w:val="28"/>
                <w:cs/>
              </w:rPr>
            </w:pPr>
            <w:r>
              <w:rPr>
                <w:rFonts w:ascii="Browallia New" w:hAnsi="Browallia New" w:cs="Browallia New"/>
                <w:sz w:val="28"/>
                <w:szCs w:val="28"/>
              </w:rPr>
              <w:t>13,816</w:t>
            </w:r>
          </w:p>
        </w:tc>
      </w:tr>
    </w:tbl>
    <w:p w14:paraId="53858581" w14:textId="77777777" w:rsidR="004677B3" w:rsidRPr="00367094" w:rsidRDefault="0046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997FE2F" w14:textId="461D4F5F" w:rsidR="006C1F0E" w:rsidRPr="008B0C39" w:rsidRDefault="00136DC6"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8B0C39">
        <w:rPr>
          <w:rFonts w:ascii="Browallia New" w:hAnsi="Browallia New" w:cs="Browallia New"/>
          <w:b/>
          <w:bCs/>
          <w:sz w:val="28"/>
          <w:szCs w:val="28"/>
          <w:cs/>
          <w:lang w:val="en-GB"/>
        </w:rPr>
        <w:t>ค่าใช้จ่ายภาษีเงินได้</w:t>
      </w:r>
    </w:p>
    <w:p w14:paraId="24FE24E7" w14:textId="77777777" w:rsidR="00454FBD" w:rsidRPr="00367094"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367094"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367094"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367094">
        <w:rPr>
          <w:rFonts w:ascii="Browallia New" w:hAnsi="Browallia New" w:cs="Browallia New"/>
          <w:i/>
          <w:iCs/>
          <w:sz w:val="28"/>
          <w:szCs w:val="28"/>
          <w:cs/>
          <w:lang w:val="en-GB"/>
        </w:rPr>
        <w:t>ภาษีเงินได้</w:t>
      </w:r>
    </w:p>
    <w:p w14:paraId="7130CC46" w14:textId="621ED141" w:rsidR="004C434D" w:rsidRPr="00367094"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367094">
        <w:rPr>
          <w:rFonts w:ascii="Browallia New" w:hAnsi="Browallia New" w:cs="Browallia New"/>
          <w:sz w:val="28"/>
          <w:szCs w:val="28"/>
          <w:cs/>
          <w:lang w:val="en-GB"/>
        </w:rPr>
        <w:t xml:space="preserve">ภาษีเงินได้ที่รับรู้ในงบกำไรขาดทุนและกำไรขาดทุนเบ็ดเสร็จอื่น </w:t>
      </w:r>
      <w:r w:rsidR="00A758E9" w:rsidRPr="00367094">
        <w:rPr>
          <w:rFonts w:ascii="Browallia New" w:hAnsi="Browallia New" w:cs="Browallia New"/>
          <w:sz w:val="28"/>
          <w:szCs w:val="28"/>
          <w:cs/>
          <w:lang w:val="en-GB"/>
        </w:rPr>
        <w:t>สำหรับงวดสามเดือนและ</w:t>
      </w:r>
      <w:r w:rsidR="000C476F">
        <w:rPr>
          <w:rFonts w:ascii="Browallia New" w:hAnsi="Browallia New" w:cs="Browallia New" w:hint="cs"/>
          <w:sz w:val="28"/>
          <w:szCs w:val="28"/>
          <w:cs/>
          <w:lang w:val="en-GB"/>
        </w:rPr>
        <w:t>เก้า</w:t>
      </w:r>
      <w:r w:rsidR="00A758E9" w:rsidRPr="00367094">
        <w:rPr>
          <w:rFonts w:ascii="Browallia New" w:hAnsi="Browallia New" w:cs="Browallia New"/>
          <w:sz w:val="28"/>
          <w:szCs w:val="28"/>
          <w:cs/>
          <w:lang w:val="en-GB"/>
        </w:rPr>
        <w:t xml:space="preserve">เดือนสิ้นสุดวันที่ </w:t>
      </w:r>
      <w:r w:rsidR="00A758E9" w:rsidRPr="00367094">
        <w:rPr>
          <w:rFonts w:ascii="Browallia New" w:hAnsi="Browallia New" w:cs="Browallia New"/>
          <w:sz w:val="28"/>
          <w:szCs w:val="28"/>
          <w:cs/>
          <w:lang w:val="en-GB"/>
        </w:rPr>
        <w:br/>
      </w:r>
      <w:r w:rsidR="00A758E9" w:rsidRPr="00367094">
        <w:rPr>
          <w:rFonts w:ascii="Browallia New" w:hAnsi="Browallia New" w:cs="Browallia New"/>
          <w:sz w:val="28"/>
          <w:szCs w:val="28"/>
        </w:rPr>
        <w:t xml:space="preserve">30 </w:t>
      </w:r>
      <w:r w:rsidR="000C476F" w:rsidRPr="000C476F">
        <w:rPr>
          <w:rFonts w:ascii="Browallia New" w:hAnsi="Browallia New" w:cs="Browallia New"/>
          <w:sz w:val="28"/>
          <w:szCs w:val="28"/>
          <w:cs/>
          <w:lang w:val="en-GB"/>
        </w:rPr>
        <w:t>กันยายน</w:t>
      </w:r>
      <w:r w:rsidR="00A758E9" w:rsidRPr="00367094">
        <w:rPr>
          <w:rFonts w:ascii="Browallia New" w:hAnsi="Browallia New" w:cs="Browallia New"/>
          <w:sz w:val="28"/>
          <w:szCs w:val="28"/>
          <w:cs/>
          <w:lang w:val="en-GB"/>
        </w:rPr>
        <w:t xml:space="preserve"> </w:t>
      </w:r>
      <w:r w:rsidR="007C6536" w:rsidRPr="00367094">
        <w:rPr>
          <w:rFonts w:ascii="Browallia New" w:hAnsi="Browallia New" w:cs="Browallia New"/>
          <w:sz w:val="28"/>
          <w:szCs w:val="28"/>
        </w:rPr>
        <w:t>2566</w:t>
      </w:r>
      <w:r w:rsidR="00BF4F6E" w:rsidRPr="00367094">
        <w:rPr>
          <w:rFonts w:ascii="Browallia New" w:hAnsi="Browallia New" w:cs="Browallia New"/>
          <w:sz w:val="28"/>
          <w:szCs w:val="28"/>
        </w:rPr>
        <w:t xml:space="preserve"> </w:t>
      </w:r>
      <w:r w:rsidR="00CA0C3E" w:rsidRPr="00367094">
        <w:rPr>
          <w:rFonts w:ascii="Browallia New" w:hAnsi="Browallia New" w:cs="Browallia New"/>
          <w:sz w:val="28"/>
          <w:szCs w:val="28"/>
          <w:cs/>
        </w:rPr>
        <w:t xml:space="preserve">และ </w:t>
      </w:r>
      <w:r w:rsidRPr="00367094">
        <w:rPr>
          <w:rFonts w:ascii="Browallia New" w:hAnsi="Browallia New" w:cs="Browallia New"/>
          <w:spacing w:val="-2"/>
          <w:sz w:val="28"/>
          <w:szCs w:val="28"/>
        </w:rPr>
        <w:t>256</w:t>
      </w:r>
      <w:r w:rsidR="007C6536" w:rsidRPr="00367094">
        <w:rPr>
          <w:rFonts w:ascii="Browallia New" w:hAnsi="Browallia New" w:cs="Browallia New"/>
          <w:spacing w:val="-2"/>
          <w:sz w:val="28"/>
          <w:szCs w:val="28"/>
        </w:rPr>
        <w:t>5</w:t>
      </w:r>
      <w:r w:rsidRPr="00367094">
        <w:rPr>
          <w:rFonts w:ascii="Browallia New" w:hAnsi="Browallia New" w:cs="Browallia New"/>
          <w:spacing w:val="-2"/>
          <w:sz w:val="28"/>
          <w:szCs w:val="28"/>
        </w:rPr>
        <w:t xml:space="preserve"> </w:t>
      </w:r>
      <w:r w:rsidRPr="00367094">
        <w:rPr>
          <w:rFonts w:ascii="Browallia New" w:hAnsi="Browallia New" w:cs="Browallia New"/>
          <w:sz w:val="28"/>
          <w:szCs w:val="28"/>
          <w:cs/>
          <w:lang w:val="en-GB"/>
        </w:rPr>
        <w:t>มีดังนี้</w:t>
      </w:r>
      <w:r w:rsidR="00D6625D">
        <w:rPr>
          <w:rFonts w:ascii="Browallia New" w:hAnsi="Browallia New" w:cs="Browallia New"/>
          <w:sz w:val="28"/>
          <w:szCs w:val="28"/>
          <w:lang w:val="en-GB"/>
        </w:rPr>
        <w:t xml:space="preserve"> </w:t>
      </w:r>
    </w:p>
    <w:p w14:paraId="1B47AAB9" w14:textId="77777777" w:rsidR="00175556" w:rsidRPr="00367094" w:rsidRDefault="00175556" w:rsidP="000E37DC">
      <w:pPr>
        <w:tabs>
          <w:tab w:val="clear" w:pos="454"/>
          <w:tab w:val="left" w:pos="720"/>
        </w:tabs>
        <w:spacing w:line="240" w:lineRule="auto"/>
        <w:ind w:left="450"/>
        <w:jc w:val="thaiDistribute"/>
        <w:rPr>
          <w:rFonts w:ascii="Browallia New" w:hAnsi="Browallia New" w:cs="Browallia New"/>
          <w:sz w:val="28"/>
          <w:szCs w:val="28"/>
          <w:highlight w:val="yellow"/>
          <w:lang w:val="en-GB"/>
        </w:rPr>
      </w:pPr>
    </w:p>
    <w:tbl>
      <w:tblPr>
        <w:tblW w:w="9120" w:type="dxa"/>
        <w:tblInd w:w="378" w:type="dxa"/>
        <w:tblLayout w:type="fixed"/>
        <w:tblLook w:val="01E0" w:firstRow="1" w:lastRow="1" w:firstColumn="1" w:lastColumn="1" w:noHBand="0" w:noVBand="0"/>
      </w:tblPr>
      <w:tblGrid>
        <w:gridCol w:w="4017"/>
        <w:gridCol w:w="1275"/>
        <w:gridCol w:w="1276"/>
        <w:gridCol w:w="1276"/>
        <w:gridCol w:w="1276"/>
      </w:tblGrid>
      <w:tr w:rsidR="00350858" w:rsidRPr="00367094" w14:paraId="17C4B302" w14:textId="77777777" w:rsidTr="003847E9">
        <w:trPr>
          <w:tblHeader/>
        </w:trPr>
        <w:tc>
          <w:tcPr>
            <w:tcW w:w="4017" w:type="dxa"/>
            <w:vAlign w:val="bottom"/>
          </w:tcPr>
          <w:p w14:paraId="2B34E11E" w14:textId="77777777" w:rsidR="007D7734" w:rsidRPr="00367094" w:rsidRDefault="007D7734" w:rsidP="00BD65E0">
            <w:pPr>
              <w:spacing w:line="240" w:lineRule="auto"/>
              <w:ind w:left="-102"/>
              <w:rPr>
                <w:rFonts w:ascii="Browallia New" w:hAnsi="Browallia New" w:cs="Browallia New"/>
                <w:sz w:val="28"/>
                <w:szCs w:val="28"/>
              </w:rPr>
            </w:pPr>
          </w:p>
        </w:tc>
        <w:tc>
          <w:tcPr>
            <w:tcW w:w="2551" w:type="dxa"/>
            <w:gridSpan w:val="2"/>
          </w:tcPr>
          <w:p w14:paraId="26ACF7C5" w14:textId="77777777" w:rsidR="007D7734" w:rsidRPr="00367094" w:rsidRDefault="007D7734" w:rsidP="00BD65E0">
            <w:pPr>
              <w:spacing w:line="240" w:lineRule="auto"/>
              <w:jc w:val="right"/>
              <w:rPr>
                <w:rFonts w:ascii="Browallia New" w:hAnsi="Browallia New" w:cs="Browallia New"/>
                <w:sz w:val="28"/>
                <w:szCs w:val="28"/>
              </w:rPr>
            </w:pPr>
          </w:p>
        </w:tc>
        <w:tc>
          <w:tcPr>
            <w:tcW w:w="2552" w:type="dxa"/>
            <w:gridSpan w:val="2"/>
            <w:hideMark/>
          </w:tcPr>
          <w:p w14:paraId="54A9F910" w14:textId="77777777" w:rsidR="007D7734" w:rsidRPr="00367094" w:rsidRDefault="007D7734" w:rsidP="00BD65E0">
            <w:pPr>
              <w:spacing w:line="240" w:lineRule="auto"/>
              <w:jc w:val="right"/>
              <w:rPr>
                <w:rFonts w:ascii="Browallia New" w:hAnsi="Browallia New" w:cs="Browallia New"/>
                <w:sz w:val="28"/>
                <w:szCs w:val="28"/>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rPr>
              <w:t xml:space="preserve">: </w:t>
            </w:r>
            <w:r w:rsidRPr="00367094">
              <w:rPr>
                <w:rFonts w:ascii="Browallia New" w:hAnsi="Browallia New" w:cs="Browallia New"/>
                <w:sz w:val="28"/>
                <w:szCs w:val="28"/>
                <w:cs/>
              </w:rPr>
              <w:t>พันบาท)</w:t>
            </w:r>
          </w:p>
        </w:tc>
      </w:tr>
      <w:tr w:rsidR="00350858" w:rsidRPr="00367094" w14:paraId="2B2B59CB" w14:textId="77777777" w:rsidTr="003847E9">
        <w:trPr>
          <w:trHeight w:val="81"/>
          <w:tblHeader/>
        </w:trPr>
        <w:tc>
          <w:tcPr>
            <w:tcW w:w="4017" w:type="dxa"/>
            <w:vAlign w:val="bottom"/>
          </w:tcPr>
          <w:p w14:paraId="7013FF2F" w14:textId="77777777" w:rsidR="007D7734" w:rsidRPr="00367094" w:rsidRDefault="007D7734" w:rsidP="00BD65E0">
            <w:pPr>
              <w:spacing w:line="240" w:lineRule="auto"/>
              <w:ind w:left="-102"/>
              <w:rPr>
                <w:rFonts w:ascii="Browallia New" w:hAnsi="Browallia New" w:cs="Browallia New"/>
                <w:sz w:val="28"/>
                <w:szCs w:val="28"/>
              </w:rPr>
            </w:pPr>
          </w:p>
        </w:tc>
        <w:tc>
          <w:tcPr>
            <w:tcW w:w="2551" w:type="dxa"/>
            <w:gridSpan w:val="2"/>
            <w:vAlign w:val="bottom"/>
            <w:hideMark/>
          </w:tcPr>
          <w:p w14:paraId="4A319566" w14:textId="77777777" w:rsidR="007D7734" w:rsidRPr="00367094" w:rsidRDefault="007D7734" w:rsidP="00BD65E0">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552" w:type="dxa"/>
            <w:gridSpan w:val="2"/>
            <w:vAlign w:val="bottom"/>
            <w:hideMark/>
          </w:tcPr>
          <w:p w14:paraId="6B3D5679" w14:textId="77777777" w:rsidR="007D7734" w:rsidRPr="00367094" w:rsidRDefault="007D7734" w:rsidP="00BD65E0">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350858" w:rsidRPr="00367094" w14:paraId="032756F3" w14:textId="77777777" w:rsidTr="003847E9">
        <w:trPr>
          <w:trHeight w:val="68"/>
          <w:tblHeader/>
        </w:trPr>
        <w:tc>
          <w:tcPr>
            <w:tcW w:w="4017" w:type="dxa"/>
            <w:vAlign w:val="bottom"/>
          </w:tcPr>
          <w:p w14:paraId="392081B6" w14:textId="77777777" w:rsidR="007D7734" w:rsidRPr="00367094" w:rsidRDefault="007D7734" w:rsidP="00BD65E0">
            <w:pPr>
              <w:spacing w:line="240" w:lineRule="auto"/>
              <w:ind w:left="-102"/>
              <w:rPr>
                <w:rFonts w:ascii="Browallia New" w:hAnsi="Browallia New" w:cs="Browallia New"/>
                <w:sz w:val="28"/>
                <w:szCs w:val="28"/>
              </w:rPr>
            </w:pPr>
          </w:p>
        </w:tc>
        <w:tc>
          <w:tcPr>
            <w:tcW w:w="5103" w:type="dxa"/>
            <w:gridSpan w:val="4"/>
            <w:vAlign w:val="bottom"/>
            <w:hideMark/>
          </w:tcPr>
          <w:p w14:paraId="2F1CE91A" w14:textId="3E5A265A" w:rsidR="007D7734" w:rsidRPr="00367094" w:rsidRDefault="004C434D" w:rsidP="00BD65E0">
            <w:pPr>
              <w:pBdr>
                <w:bottom w:val="single" w:sz="4" w:space="1" w:color="auto"/>
              </w:pBd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 xml:space="preserve">สำหรับงวดสามเดือนสิ้นสุดวันที่ </w:t>
            </w:r>
            <w:r w:rsidR="00F83CCA" w:rsidRPr="00367094">
              <w:rPr>
                <w:rFonts w:ascii="Browallia New" w:hAnsi="Browallia New" w:cs="Browallia New"/>
                <w:sz w:val="28"/>
                <w:szCs w:val="28"/>
              </w:rPr>
              <w:t xml:space="preserve">30 </w:t>
            </w:r>
            <w:r w:rsidR="000C476F" w:rsidRPr="000C476F">
              <w:rPr>
                <w:rFonts w:ascii="Browallia New" w:hAnsi="Browallia New" w:cs="Browallia New"/>
                <w:sz w:val="28"/>
                <w:szCs w:val="28"/>
                <w:cs/>
              </w:rPr>
              <w:t>กันยายน</w:t>
            </w:r>
          </w:p>
        </w:tc>
      </w:tr>
      <w:tr w:rsidR="007C6536" w:rsidRPr="00367094" w14:paraId="1073FFF8" w14:textId="77777777" w:rsidTr="003847E9">
        <w:trPr>
          <w:tblHeader/>
        </w:trPr>
        <w:tc>
          <w:tcPr>
            <w:tcW w:w="4017" w:type="dxa"/>
            <w:vAlign w:val="bottom"/>
          </w:tcPr>
          <w:p w14:paraId="173F6D37" w14:textId="77777777" w:rsidR="007C6536" w:rsidRPr="00367094" w:rsidRDefault="007C6536" w:rsidP="007C6536">
            <w:pPr>
              <w:spacing w:line="240" w:lineRule="auto"/>
              <w:ind w:left="-102"/>
              <w:rPr>
                <w:rFonts w:ascii="Browallia New" w:hAnsi="Browallia New" w:cs="Browallia New"/>
                <w:sz w:val="28"/>
                <w:szCs w:val="28"/>
              </w:rPr>
            </w:pPr>
          </w:p>
        </w:tc>
        <w:tc>
          <w:tcPr>
            <w:tcW w:w="1275" w:type="dxa"/>
            <w:vAlign w:val="bottom"/>
            <w:hideMark/>
          </w:tcPr>
          <w:p w14:paraId="774D8EA7" w14:textId="72243180" w:rsidR="007C6536" w:rsidRPr="00367094" w:rsidRDefault="007C6536" w:rsidP="007C6536">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2566</w:t>
            </w:r>
          </w:p>
        </w:tc>
        <w:tc>
          <w:tcPr>
            <w:tcW w:w="1276" w:type="dxa"/>
            <w:vAlign w:val="bottom"/>
            <w:hideMark/>
          </w:tcPr>
          <w:p w14:paraId="75668BEF" w14:textId="20023436" w:rsidR="007C6536" w:rsidRPr="00367094" w:rsidRDefault="007C6536" w:rsidP="007C6536">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2565</w:t>
            </w:r>
          </w:p>
        </w:tc>
        <w:tc>
          <w:tcPr>
            <w:tcW w:w="1276" w:type="dxa"/>
            <w:vAlign w:val="bottom"/>
            <w:hideMark/>
          </w:tcPr>
          <w:p w14:paraId="7A1345FC" w14:textId="78822781" w:rsidR="007C6536" w:rsidRPr="00367094" w:rsidRDefault="007C6536" w:rsidP="007C6536">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2566</w:t>
            </w:r>
          </w:p>
        </w:tc>
        <w:tc>
          <w:tcPr>
            <w:tcW w:w="1276" w:type="dxa"/>
            <w:vAlign w:val="bottom"/>
            <w:hideMark/>
          </w:tcPr>
          <w:p w14:paraId="5070BF9E" w14:textId="1122B572" w:rsidR="007C6536" w:rsidRPr="00367094" w:rsidRDefault="007C6536" w:rsidP="007C6536">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2565</w:t>
            </w:r>
          </w:p>
        </w:tc>
      </w:tr>
      <w:tr w:rsidR="00350858" w:rsidRPr="00367094" w14:paraId="30A924FF" w14:textId="77777777" w:rsidTr="003847E9">
        <w:trPr>
          <w:trHeight w:hRule="exact" w:val="333"/>
        </w:trPr>
        <w:tc>
          <w:tcPr>
            <w:tcW w:w="4017" w:type="dxa"/>
            <w:vAlign w:val="bottom"/>
          </w:tcPr>
          <w:p w14:paraId="4D2F9254" w14:textId="77777777" w:rsidR="00844621" w:rsidRPr="00367094" w:rsidRDefault="00844621" w:rsidP="00BD65E0">
            <w:pPr>
              <w:spacing w:line="240" w:lineRule="auto"/>
              <w:ind w:left="-102"/>
              <w:rPr>
                <w:rFonts w:ascii="Browallia New" w:hAnsi="Browallia New" w:cs="Browallia New"/>
                <w:sz w:val="28"/>
                <w:szCs w:val="28"/>
              </w:rPr>
            </w:pPr>
          </w:p>
        </w:tc>
        <w:tc>
          <w:tcPr>
            <w:tcW w:w="1275" w:type="dxa"/>
            <w:vAlign w:val="bottom"/>
          </w:tcPr>
          <w:p w14:paraId="350D7410" w14:textId="77777777" w:rsidR="00844621" w:rsidRPr="00367094" w:rsidRDefault="00844621" w:rsidP="00BD65E0">
            <w:pPr>
              <w:spacing w:line="240" w:lineRule="auto"/>
              <w:jc w:val="right"/>
              <w:rPr>
                <w:rFonts w:ascii="Browallia New" w:hAnsi="Browallia New" w:cs="Browallia New"/>
                <w:sz w:val="28"/>
                <w:szCs w:val="28"/>
              </w:rPr>
            </w:pPr>
          </w:p>
        </w:tc>
        <w:tc>
          <w:tcPr>
            <w:tcW w:w="1276" w:type="dxa"/>
            <w:vAlign w:val="bottom"/>
          </w:tcPr>
          <w:p w14:paraId="602A5198" w14:textId="77777777" w:rsidR="00844621" w:rsidRPr="00367094" w:rsidRDefault="00844621" w:rsidP="00BD65E0">
            <w:pPr>
              <w:spacing w:line="240" w:lineRule="auto"/>
              <w:jc w:val="right"/>
              <w:rPr>
                <w:rFonts w:ascii="Browallia New" w:hAnsi="Browallia New" w:cs="Browallia New"/>
                <w:sz w:val="28"/>
                <w:szCs w:val="28"/>
              </w:rPr>
            </w:pPr>
          </w:p>
        </w:tc>
        <w:tc>
          <w:tcPr>
            <w:tcW w:w="1276" w:type="dxa"/>
            <w:vAlign w:val="bottom"/>
          </w:tcPr>
          <w:p w14:paraId="52890E82" w14:textId="77777777" w:rsidR="00844621" w:rsidRPr="00367094" w:rsidRDefault="00844621" w:rsidP="00BD65E0">
            <w:pPr>
              <w:spacing w:line="240" w:lineRule="auto"/>
              <w:jc w:val="right"/>
              <w:rPr>
                <w:rFonts w:ascii="Browallia New" w:hAnsi="Browallia New" w:cs="Browallia New"/>
                <w:sz w:val="28"/>
                <w:szCs w:val="28"/>
              </w:rPr>
            </w:pPr>
          </w:p>
        </w:tc>
        <w:tc>
          <w:tcPr>
            <w:tcW w:w="1276" w:type="dxa"/>
            <w:vAlign w:val="bottom"/>
          </w:tcPr>
          <w:p w14:paraId="6EFE6658" w14:textId="77777777" w:rsidR="00844621" w:rsidRPr="00367094" w:rsidRDefault="00844621" w:rsidP="00BD65E0">
            <w:pPr>
              <w:spacing w:line="240" w:lineRule="auto"/>
              <w:jc w:val="right"/>
              <w:rPr>
                <w:rFonts w:ascii="Browallia New" w:hAnsi="Browallia New" w:cs="Browallia New"/>
                <w:sz w:val="28"/>
                <w:szCs w:val="28"/>
              </w:rPr>
            </w:pPr>
          </w:p>
        </w:tc>
      </w:tr>
      <w:tr w:rsidR="00243B4C" w:rsidRPr="00367094" w14:paraId="0AEF1204" w14:textId="77777777" w:rsidTr="003847E9">
        <w:tc>
          <w:tcPr>
            <w:tcW w:w="4017" w:type="dxa"/>
            <w:vAlign w:val="center"/>
            <w:hideMark/>
          </w:tcPr>
          <w:p w14:paraId="63FD1B2F" w14:textId="499FB08A" w:rsidR="00243B4C" w:rsidRPr="00367094" w:rsidRDefault="00243B4C" w:rsidP="00243B4C">
            <w:pPr>
              <w:spacing w:line="240" w:lineRule="auto"/>
              <w:jc w:val="both"/>
              <w:rPr>
                <w:rFonts w:ascii="Browallia New" w:hAnsi="Browallia New" w:cs="Browallia New"/>
                <w:sz w:val="28"/>
                <w:szCs w:val="28"/>
                <w:cs/>
              </w:rPr>
            </w:pPr>
            <w:r w:rsidRPr="00367094">
              <w:rPr>
                <w:rFonts w:ascii="Browallia New" w:hAnsi="Browallia New" w:cs="Browallia New"/>
                <w:sz w:val="28"/>
                <w:szCs w:val="28"/>
                <w:cs/>
              </w:rPr>
              <w:t xml:space="preserve">ภาษีเงินได้ปัจจุบัน </w:t>
            </w:r>
          </w:p>
        </w:tc>
        <w:tc>
          <w:tcPr>
            <w:tcW w:w="1275" w:type="dxa"/>
            <w:vAlign w:val="center"/>
          </w:tcPr>
          <w:p w14:paraId="0008BE08" w14:textId="43A6CFA9" w:rsidR="00243B4C" w:rsidRPr="00DD69F9" w:rsidRDefault="0013760D" w:rsidP="00243B4C">
            <w:pPr>
              <w:spacing w:line="240" w:lineRule="auto"/>
              <w:jc w:val="right"/>
              <w:rPr>
                <w:rFonts w:ascii="Browallia New" w:hAnsi="Browallia New" w:cs="Browallia New"/>
                <w:sz w:val="28"/>
                <w:szCs w:val="28"/>
              </w:rPr>
            </w:pPr>
            <w:r>
              <w:rPr>
                <w:rFonts w:ascii="Browallia New" w:hAnsi="Browallia New" w:cs="Browallia New"/>
                <w:sz w:val="28"/>
                <w:szCs w:val="28"/>
              </w:rPr>
              <w:t>51</w:t>
            </w:r>
            <w:r w:rsidR="00023341" w:rsidRPr="00DD69F9">
              <w:rPr>
                <w:rFonts w:ascii="Browallia New" w:hAnsi="Browallia New" w:cs="Browallia New"/>
                <w:sz w:val="28"/>
                <w:szCs w:val="28"/>
              </w:rPr>
              <w:t>,</w:t>
            </w:r>
            <w:r w:rsidR="00A01802">
              <w:rPr>
                <w:rFonts w:ascii="Browallia New" w:hAnsi="Browallia New" w:cs="Browallia New"/>
                <w:sz w:val="28"/>
                <w:szCs w:val="28"/>
              </w:rPr>
              <w:t>752</w:t>
            </w:r>
          </w:p>
        </w:tc>
        <w:tc>
          <w:tcPr>
            <w:tcW w:w="1276" w:type="dxa"/>
            <w:vAlign w:val="center"/>
          </w:tcPr>
          <w:p w14:paraId="6A6EF838" w14:textId="05836556" w:rsidR="00243B4C" w:rsidRPr="00367094" w:rsidRDefault="00243B4C" w:rsidP="00243B4C">
            <w:pPr>
              <w:spacing w:line="240" w:lineRule="auto"/>
              <w:jc w:val="right"/>
              <w:rPr>
                <w:rFonts w:ascii="Browallia New" w:hAnsi="Browallia New" w:cs="Browallia New"/>
                <w:sz w:val="28"/>
                <w:szCs w:val="28"/>
              </w:rPr>
            </w:pPr>
            <w:r>
              <w:rPr>
                <w:rFonts w:ascii="Browallia New" w:hAnsi="Browallia New" w:cs="Browallia New"/>
                <w:sz w:val="28"/>
                <w:szCs w:val="28"/>
              </w:rPr>
              <w:t>4,237</w:t>
            </w:r>
          </w:p>
        </w:tc>
        <w:tc>
          <w:tcPr>
            <w:tcW w:w="1276" w:type="dxa"/>
            <w:vAlign w:val="bottom"/>
          </w:tcPr>
          <w:p w14:paraId="3E3568D7" w14:textId="1EC918E1" w:rsidR="00243B4C" w:rsidRPr="00367094" w:rsidRDefault="00A422C6" w:rsidP="00243B4C">
            <w:pP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76" w:type="dxa"/>
            <w:vAlign w:val="bottom"/>
          </w:tcPr>
          <w:p w14:paraId="2203E82F" w14:textId="6BF245A8" w:rsidR="00243B4C" w:rsidRPr="00367094" w:rsidRDefault="00243B4C" w:rsidP="00243B4C">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243B4C" w:rsidRPr="00367094" w14:paraId="336B7D8A" w14:textId="77777777" w:rsidTr="003847E9">
        <w:tc>
          <w:tcPr>
            <w:tcW w:w="4017" w:type="dxa"/>
            <w:vAlign w:val="center"/>
            <w:hideMark/>
          </w:tcPr>
          <w:p w14:paraId="1092ED1C" w14:textId="3E98AAED" w:rsidR="00243B4C" w:rsidRPr="00367094" w:rsidRDefault="00243B4C" w:rsidP="00243B4C">
            <w:pPr>
              <w:tabs>
                <w:tab w:val="clear" w:pos="227"/>
              </w:tabs>
              <w:spacing w:line="240" w:lineRule="auto"/>
              <w:jc w:val="both"/>
              <w:rPr>
                <w:rFonts w:ascii="Browallia New" w:hAnsi="Browallia New" w:cs="Browallia New"/>
                <w:sz w:val="28"/>
                <w:szCs w:val="28"/>
              </w:rPr>
            </w:pPr>
            <w:r w:rsidRPr="00367094">
              <w:rPr>
                <w:rFonts w:ascii="Browallia New" w:hAnsi="Browallia New" w:cs="Browallia New"/>
                <w:sz w:val="28"/>
                <w:szCs w:val="28"/>
                <w:cs/>
              </w:rPr>
              <w:t>ภาษีเงินได้รอการตัดบัญชีจากผลแตกต่างชั่วคราว</w:t>
            </w:r>
          </w:p>
        </w:tc>
        <w:tc>
          <w:tcPr>
            <w:tcW w:w="1275" w:type="dxa"/>
            <w:vAlign w:val="center"/>
          </w:tcPr>
          <w:p w14:paraId="6F9F13DA" w14:textId="421D6722" w:rsidR="00243B4C" w:rsidRPr="00DD69F9" w:rsidRDefault="0013760D" w:rsidP="00243B4C">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r w:rsidR="0012656B" w:rsidRPr="00DD69F9">
              <w:rPr>
                <w:rFonts w:ascii="Browallia New" w:hAnsi="Browallia New" w:cs="Browallia New"/>
                <w:sz w:val="28"/>
                <w:szCs w:val="28"/>
              </w:rPr>
              <w:t>11,2</w:t>
            </w:r>
            <w:r w:rsidR="00F144BE">
              <w:rPr>
                <w:rFonts w:ascii="Browallia New" w:hAnsi="Browallia New" w:cs="Browallia New"/>
                <w:sz w:val="28"/>
                <w:szCs w:val="28"/>
              </w:rPr>
              <w:t>33</w:t>
            </w:r>
            <w:r>
              <w:rPr>
                <w:rFonts w:ascii="Browallia New" w:hAnsi="Browallia New" w:cs="Browallia New"/>
                <w:sz w:val="28"/>
                <w:szCs w:val="28"/>
              </w:rPr>
              <w:t>)</w:t>
            </w:r>
          </w:p>
        </w:tc>
        <w:tc>
          <w:tcPr>
            <w:tcW w:w="1276" w:type="dxa"/>
            <w:vAlign w:val="center"/>
          </w:tcPr>
          <w:p w14:paraId="44C97361" w14:textId="1CD337B0" w:rsidR="00243B4C" w:rsidRPr="00367094" w:rsidRDefault="00243B4C" w:rsidP="00243B4C">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(5,257)</w:t>
            </w:r>
          </w:p>
        </w:tc>
        <w:tc>
          <w:tcPr>
            <w:tcW w:w="1276" w:type="dxa"/>
          </w:tcPr>
          <w:p w14:paraId="7F5C1A57" w14:textId="69ED0292" w:rsidR="00243B4C" w:rsidRPr="00367094" w:rsidRDefault="00BD3F5F" w:rsidP="00243B4C">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A422C6">
              <w:rPr>
                <w:rFonts w:ascii="Browallia New" w:hAnsi="Browallia New" w:cs="Browallia New"/>
                <w:sz w:val="28"/>
                <w:szCs w:val="28"/>
                <w:lang w:val="en-GB"/>
              </w:rPr>
              <w:t>6,</w:t>
            </w:r>
            <w:r w:rsidR="00FA3BBB">
              <w:rPr>
                <w:rFonts w:ascii="Browallia New" w:hAnsi="Browallia New" w:cs="Browallia New"/>
                <w:sz w:val="28"/>
                <w:szCs w:val="28"/>
                <w:lang w:val="en-GB"/>
              </w:rPr>
              <w:t>4</w:t>
            </w:r>
            <w:r w:rsidR="00D32EC0">
              <w:rPr>
                <w:rFonts w:ascii="Browallia New" w:hAnsi="Browallia New" w:cs="Browallia New"/>
                <w:sz w:val="28"/>
                <w:szCs w:val="28"/>
              </w:rPr>
              <w:t>28</w:t>
            </w:r>
            <w:r>
              <w:rPr>
                <w:rFonts w:ascii="Browallia New" w:hAnsi="Browallia New" w:cs="Browallia New"/>
                <w:sz w:val="28"/>
                <w:szCs w:val="28"/>
                <w:lang w:val="en-GB"/>
              </w:rPr>
              <w:t>)</w:t>
            </w:r>
          </w:p>
        </w:tc>
        <w:tc>
          <w:tcPr>
            <w:tcW w:w="1276" w:type="dxa"/>
          </w:tcPr>
          <w:p w14:paraId="0B6B6E19" w14:textId="486731F2" w:rsidR="00243B4C" w:rsidRPr="00367094" w:rsidRDefault="00243B4C" w:rsidP="00243B4C">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(7,977)</w:t>
            </w:r>
          </w:p>
        </w:tc>
      </w:tr>
      <w:tr w:rsidR="00243B4C" w:rsidRPr="00367094" w14:paraId="5B419975" w14:textId="77777777" w:rsidTr="003847E9">
        <w:trPr>
          <w:trHeight w:val="375"/>
        </w:trPr>
        <w:tc>
          <w:tcPr>
            <w:tcW w:w="4017" w:type="dxa"/>
            <w:vAlign w:val="center"/>
            <w:hideMark/>
          </w:tcPr>
          <w:p w14:paraId="3DBBE369" w14:textId="0F5F4622" w:rsidR="00243B4C" w:rsidRPr="00367094" w:rsidRDefault="00243B4C" w:rsidP="00243B4C">
            <w:pPr>
              <w:spacing w:line="240" w:lineRule="auto"/>
              <w:ind w:left="156" w:hanging="156"/>
              <w:rPr>
                <w:rFonts w:ascii="Browallia New" w:hAnsi="Browallia New" w:cs="Browallia New"/>
                <w:sz w:val="28"/>
                <w:szCs w:val="28"/>
                <w:cs/>
              </w:rPr>
            </w:pPr>
            <w:r w:rsidRPr="00367094">
              <w:rPr>
                <w:rFonts w:ascii="Browallia New" w:hAnsi="Browallia New" w:cs="Browallia New"/>
                <w:sz w:val="28"/>
                <w:szCs w:val="28"/>
                <w:cs/>
              </w:rPr>
              <w:t>รวมค่าใช้จ่าย</w:t>
            </w:r>
            <w:r w:rsidRPr="00367094">
              <w:rPr>
                <w:rFonts w:ascii="Browallia New" w:hAnsi="Browallia New" w:cs="Browallia New"/>
                <w:sz w:val="28"/>
                <w:szCs w:val="28"/>
              </w:rPr>
              <w:t xml:space="preserve"> (</w:t>
            </w:r>
            <w:r w:rsidRPr="00367094">
              <w:rPr>
                <w:rFonts w:ascii="Browallia New" w:hAnsi="Browallia New" w:cs="Browallia New"/>
                <w:sz w:val="28"/>
                <w:szCs w:val="28"/>
                <w:cs/>
              </w:rPr>
              <w:t>ผลประโยชน์</w:t>
            </w:r>
            <w:r w:rsidRPr="00367094">
              <w:rPr>
                <w:rFonts w:ascii="Browallia New" w:hAnsi="Browallia New" w:cs="Browallia New"/>
                <w:sz w:val="28"/>
                <w:szCs w:val="28"/>
              </w:rPr>
              <w:t xml:space="preserve">) </w:t>
            </w:r>
            <w:r w:rsidRPr="00367094">
              <w:rPr>
                <w:rFonts w:ascii="Browallia New" w:hAnsi="Browallia New" w:cs="Browallia New"/>
                <w:sz w:val="28"/>
                <w:szCs w:val="28"/>
                <w:cs/>
              </w:rPr>
              <w:t>ภาษีเงินได้รับรู้ใน</w:t>
            </w:r>
            <w:r w:rsidRPr="00367094">
              <w:rPr>
                <w:rFonts w:ascii="Browallia New" w:hAnsi="Browallia New" w:cs="Browallia New"/>
                <w:sz w:val="28"/>
                <w:szCs w:val="28"/>
              </w:rPr>
              <w:br/>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lang w:val="en-GB"/>
              </w:rPr>
              <w:t>กำไรขาดทุน</w:t>
            </w:r>
          </w:p>
        </w:tc>
        <w:tc>
          <w:tcPr>
            <w:tcW w:w="1275" w:type="dxa"/>
            <w:vAlign w:val="center"/>
          </w:tcPr>
          <w:p w14:paraId="24B5A475" w14:textId="77777777" w:rsidR="00243B4C" w:rsidRDefault="00243B4C" w:rsidP="00243B4C">
            <w:pPr>
              <w:pBdr>
                <w:bottom w:val="single" w:sz="12" w:space="1" w:color="auto"/>
              </w:pBdr>
              <w:spacing w:line="240" w:lineRule="auto"/>
              <w:jc w:val="right"/>
              <w:rPr>
                <w:rFonts w:ascii="Browallia New" w:hAnsi="Browallia New" w:cs="Browallia New"/>
                <w:sz w:val="28"/>
                <w:szCs w:val="28"/>
                <w:highlight w:val="green"/>
              </w:rPr>
            </w:pPr>
          </w:p>
          <w:p w14:paraId="6C100989" w14:textId="091B5E39" w:rsidR="00243B4C" w:rsidRPr="00367094" w:rsidRDefault="008C6B0A" w:rsidP="00243B4C">
            <w:pPr>
              <w:pBdr>
                <w:bottom w:val="single" w:sz="12" w:space="1" w:color="auto"/>
              </w:pBdr>
              <w:spacing w:line="240" w:lineRule="auto"/>
              <w:jc w:val="right"/>
              <w:rPr>
                <w:rFonts w:ascii="Browallia New" w:hAnsi="Browallia New" w:cs="Browallia New"/>
                <w:sz w:val="28"/>
                <w:szCs w:val="28"/>
                <w:highlight w:val="green"/>
                <w:cs/>
              </w:rPr>
            </w:pPr>
            <w:r w:rsidRPr="00F72488">
              <w:rPr>
                <w:rFonts w:ascii="Browallia New" w:hAnsi="Browallia New" w:cs="Browallia New"/>
                <w:sz w:val="28"/>
                <w:szCs w:val="28"/>
              </w:rPr>
              <w:t>40,</w:t>
            </w:r>
            <w:r w:rsidR="00A814B7" w:rsidRPr="00F72488">
              <w:rPr>
                <w:rFonts w:ascii="Browallia New" w:hAnsi="Browallia New" w:cs="Browallia New"/>
                <w:sz w:val="28"/>
                <w:szCs w:val="28"/>
              </w:rPr>
              <w:t>5</w:t>
            </w:r>
            <w:r w:rsidR="00F144BE">
              <w:rPr>
                <w:rFonts w:ascii="Browallia New" w:hAnsi="Browallia New" w:cs="Browallia New"/>
                <w:sz w:val="28"/>
                <w:szCs w:val="28"/>
              </w:rPr>
              <w:t>19</w:t>
            </w:r>
          </w:p>
        </w:tc>
        <w:tc>
          <w:tcPr>
            <w:tcW w:w="1276" w:type="dxa"/>
            <w:vAlign w:val="center"/>
          </w:tcPr>
          <w:p w14:paraId="6E0C0B30" w14:textId="77777777" w:rsidR="00243B4C" w:rsidRDefault="00243B4C" w:rsidP="00243B4C">
            <w:pPr>
              <w:pBdr>
                <w:bottom w:val="single" w:sz="12" w:space="1" w:color="auto"/>
              </w:pBdr>
              <w:spacing w:line="240" w:lineRule="auto"/>
              <w:jc w:val="right"/>
              <w:rPr>
                <w:rFonts w:ascii="Browallia New" w:hAnsi="Browallia New" w:cs="Browallia New"/>
                <w:sz w:val="28"/>
                <w:szCs w:val="28"/>
              </w:rPr>
            </w:pPr>
          </w:p>
          <w:p w14:paraId="3E4AB72B" w14:textId="5F162FBD" w:rsidR="00243B4C" w:rsidRPr="00367094" w:rsidRDefault="00243B4C" w:rsidP="00243B4C">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(1,020)</w:t>
            </w:r>
          </w:p>
        </w:tc>
        <w:tc>
          <w:tcPr>
            <w:tcW w:w="1276" w:type="dxa"/>
          </w:tcPr>
          <w:p w14:paraId="3D1165CB" w14:textId="77777777" w:rsidR="00243B4C" w:rsidRDefault="00243B4C" w:rsidP="00243B4C">
            <w:pPr>
              <w:pBdr>
                <w:bottom w:val="single" w:sz="12" w:space="1" w:color="auto"/>
              </w:pBdr>
              <w:spacing w:line="240" w:lineRule="auto"/>
              <w:jc w:val="right"/>
              <w:rPr>
                <w:rFonts w:ascii="Browallia New" w:hAnsi="Browallia New" w:cs="Browallia New"/>
                <w:sz w:val="28"/>
                <w:szCs w:val="28"/>
                <w:lang w:val="en-GB"/>
              </w:rPr>
            </w:pPr>
          </w:p>
          <w:p w14:paraId="5361C3C3" w14:textId="341F7483" w:rsidR="00243B4C" w:rsidRPr="00367094" w:rsidRDefault="00BD3F5F" w:rsidP="00243B4C">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C9196F">
              <w:rPr>
                <w:rFonts w:ascii="Browallia New" w:hAnsi="Browallia New" w:cs="Browallia New"/>
                <w:sz w:val="28"/>
                <w:szCs w:val="28"/>
                <w:lang w:val="en-GB"/>
              </w:rPr>
              <w:t>6,</w:t>
            </w:r>
            <w:r w:rsidR="00FA3BBB">
              <w:rPr>
                <w:rFonts w:ascii="Browallia New" w:hAnsi="Browallia New" w:cs="Browallia New"/>
                <w:sz w:val="28"/>
                <w:szCs w:val="28"/>
                <w:lang w:val="en-GB"/>
              </w:rPr>
              <w:t>4</w:t>
            </w:r>
            <w:r w:rsidR="00D32EC0">
              <w:rPr>
                <w:rFonts w:ascii="Browallia New" w:hAnsi="Browallia New" w:cs="Browallia New"/>
                <w:sz w:val="28"/>
                <w:szCs w:val="28"/>
                <w:lang w:val="en-GB"/>
              </w:rPr>
              <w:t>28</w:t>
            </w:r>
            <w:r>
              <w:rPr>
                <w:rFonts w:ascii="Browallia New" w:hAnsi="Browallia New" w:cs="Browallia New"/>
                <w:sz w:val="28"/>
                <w:szCs w:val="28"/>
                <w:lang w:val="en-GB"/>
              </w:rPr>
              <w:t>)</w:t>
            </w:r>
          </w:p>
        </w:tc>
        <w:tc>
          <w:tcPr>
            <w:tcW w:w="1276" w:type="dxa"/>
          </w:tcPr>
          <w:p w14:paraId="39F3EAC1" w14:textId="77777777" w:rsidR="00243B4C" w:rsidRDefault="00243B4C" w:rsidP="00243B4C">
            <w:pPr>
              <w:pBdr>
                <w:bottom w:val="single" w:sz="12" w:space="1" w:color="auto"/>
              </w:pBdr>
              <w:spacing w:line="240" w:lineRule="auto"/>
              <w:jc w:val="right"/>
              <w:rPr>
                <w:rFonts w:ascii="Browallia New" w:hAnsi="Browallia New" w:cs="Browallia New"/>
                <w:sz w:val="28"/>
                <w:szCs w:val="28"/>
                <w:lang w:val="en-GB"/>
              </w:rPr>
            </w:pPr>
          </w:p>
          <w:p w14:paraId="689FF331" w14:textId="5D81BFC9" w:rsidR="00243B4C" w:rsidRPr="00367094" w:rsidRDefault="00243B4C" w:rsidP="00243B4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lang w:val="en-GB"/>
              </w:rPr>
              <w:t>(7,977)</w:t>
            </w:r>
          </w:p>
        </w:tc>
      </w:tr>
    </w:tbl>
    <w:p w14:paraId="0EC3C047" w14:textId="77777777" w:rsidR="00690F68" w:rsidRPr="00367094" w:rsidRDefault="00690F68" w:rsidP="00EF442B">
      <w:pPr>
        <w:tabs>
          <w:tab w:val="clear" w:pos="454"/>
          <w:tab w:val="left" w:pos="720"/>
        </w:tabs>
        <w:spacing w:line="240" w:lineRule="auto"/>
        <w:jc w:val="thaiDistribute"/>
        <w:rPr>
          <w:rFonts w:ascii="Browallia New" w:hAnsi="Browallia New" w:cs="Browallia New"/>
          <w:sz w:val="24"/>
          <w:szCs w:val="24"/>
          <w:lang w:val="en-GB"/>
        </w:rPr>
      </w:pPr>
    </w:p>
    <w:tbl>
      <w:tblPr>
        <w:tblW w:w="9120" w:type="dxa"/>
        <w:tblInd w:w="378" w:type="dxa"/>
        <w:tblLayout w:type="fixed"/>
        <w:tblLook w:val="01E0" w:firstRow="1" w:lastRow="1" w:firstColumn="1" w:lastColumn="1" w:noHBand="0" w:noVBand="0"/>
      </w:tblPr>
      <w:tblGrid>
        <w:gridCol w:w="4017"/>
        <w:gridCol w:w="1275"/>
        <w:gridCol w:w="1276"/>
        <w:gridCol w:w="1276"/>
        <w:gridCol w:w="1276"/>
      </w:tblGrid>
      <w:tr w:rsidR="00F83CCA" w:rsidRPr="00367094" w14:paraId="617D15F2" w14:textId="77777777">
        <w:trPr>
          <w:tblHeader/>
        </w:trPr>
        <w:tc>
          <w:tcPr>
            <w:tcW w:w="4017" w:type="dxa"/>
            <w:vAlign w:val="bottom"/>
          </w:tcPr>
          <w:p w14:paraId="2D1DCB6D" w14:textId="77777777" w:rsidR="00F83CCA" w:rsidRPr="00367094" w:rsidRDefault="00F83CCA">
            <w:pPr>
              <w:spacing w:line="240" w:lineRule="auto"/>
              <w:ind w:left="-102"/>
              <w:rPr>
                <w:rFonts w:ascii="Browallia New" w:hAnsi="Browallia New" w:cs="Browallia New"/>
                <w:sz w:val="28"/>
                <w:szCs w:val="28"/>
              </w:rPr>
            </w:pPr>
          </w:p>
        </w:tc>
        <w:tc>
          <w:tcPr>
            <w:tcW w:w="2551" w:type="dxa"/>
            <w:gridSpan w:val="2"/>
          </w:tcPr>
          <w:p w14:paraId="6B11D675" w14:textId="77777777" w:rsidR="00F83CCA" w:rsidRPr="00367094" w:rsidRDefault="00F83CCA">
            <w:pPr>
              <w:spacing w:line="240" w:lineRule="auto"/>
              <w:jc w:val="right"/>
              <w:rPr>
                <w:rFonts w:ascii="Browallia New" w:hAnsi="Browallia New" w:cs="Browallia New"/>
                <w:sz w:val="28"/>
                <w:szCs w:val="28"/>
              </w:rPr>
            </w:pPr>
          </w:p>
        </w:tc>
        <w:tc>
          <w:tcPr>
            <w:tcW w:w="2552" w:type="dxa"/>
            <w:gridSpan w:val="2"/>
            <w:hideMark/>
          </w:tcPr>
          <w:p w14:paraId="265D39BF" w14:textId="77777777" w:rsidR="00F83CCA" w:rsidRPr="00367094" w:rsidRDefault="00F83CCA">
            <w:pPr>
              <w:spacing w:line="240" w:lineRule="auto"/>
              <w:jc w:val="right"/>
              <w:rPr>
                <w:rFonts w:ascii="Browallia New" w:hAnsi="Browallia New" w:cs="Browallia New"/>
                <w:sz w:val="28"/>
                <w:szCs w:val="28"/>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rPr>
              <w:t xml:space="preserve">: </w:t>
            </w:r>
            <w:r w:rsidRPr="00367094">
              <w:rPr>
                <w:rFonts w:ascii="Browallia New" w:hAnsi="Browallia New" w:cs="Browallia New"/>
                <w:sz w:val="28"/>
                <w:szCs w:val="28"/>
                <w:cs/>
              </w:rPr>
              <w:t>พันบาท)</w:t>
            </w:r>
          </w:p>
        </w:tc>
      </w:tr>
      <w:tr w:rsidR="00F83CCA" w:rsidRPr="00367094" w14:paraId="05CFCE80" w14:textId="77777777">
        <w:trPr>
          <w:trHeight w:val="81"/>
          <w:tblHeader/>
        </w:trPr>
        <w:tc>
          <w:tcPr>
            <w:tcW w:w="4017" w:type="dxa"/>
            <w:vAlign w:val="bottom"/>
          </w:tcPr>
          <w:p w14:paraId="16BFE2A6" w14:textId="77777777" w:rsidR="00F83CCA" w:rsidRPr="00367094" w:rsidRDefault="00F83CCA">
            <w:pPr>
              <w:spacing w:line="240" w:lineRule="auto"/>
              <w:ind w:left="-102"/>
              <w:rPr>
                <w:rFonts w:ascii="Browallia New" w:hAnsi="Browallia New" w:cs="Browallia New"/>
                <w:sz w:val="28"/>
                <w:szCs w:val="28"/>
              </w:rPr>
            </w:pPr>
          </w:p>
        </w:tc>
        <w:tc>
          <w:tcPr>
            <w:tcW w:w="2551" w:type="dxa"/>
            <w:gridSpan w:val="2"/>
            <w:vAlign w:val="bottom"/>
            <w:hideMark/>
          </w:tcPr>
          <w:p w14:paraId="5A66A5D6" w14:textId="77777777" w:rsidR="00F83CCA" w:rsidRPr="00367094" w:rsidRDefault="00F83CCA">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552" w:type="dxa"/>
            <w:gridSpan w:val="2"/>
            <w:vAlign w:val="bottom"/>
            <w:hideMark/>
          </w:tcPr>
          <w:p w14:paraId="2EF4F10A" w14:textId="77777777" w:rsidR="00F83CCA" w:rsidRPr="00367094" w:rsidRDefault="00F83CCA">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690F68" w:rsidRPr="00367094" w14:paraId="61A20314" w14:textId="77777777">
        <w:trPr>
          <w:trHeight w:val="68"/>
          <w:tblHeader/>
        </w:trPr>
        <w:tc>
          <w:tcPr>
            <w:tcW w:w="4017" w:type="dxa"/>
            <w:vAlign w:val="bottom"/>
          </w:tcPr>
          <w:p w14:paraId="1031AB04" w14:textId="77777777" w:rsidR="00690F68" w:rsidRPr="00367094" w:rsidRDefault="00690F68" w:rsidP="00690F68">
            <w:pPr>
              <w:spacing w:line="240" w:lineRule="auto"/>
              <w:ind w:left="-102"/>
              <w:rPr>
                <w:rFonts w:ascii="Browallia New" w:hAnsi="Browallia New" w:cs="Browallia New"/>
                <w:sz w:val="28"/>
                <w:szCs w:val="28"/>
              </w:rPr>
            </w:pPr>
          </w:p>
        </w:tc>
        <w:tc>
          <w:tcPr>
            <w:tcW w:w="5103" w:type="dxa"/>
            <w:gridSpan w:val="4"/>
            <w:vAlign w:val="bottom"/>
            <w:hideMark/>
          </w:tcPr>
          <w:p w14:paraId="5C7A79DD" w14:textId="2D10999D" w:rsidR="00690F68" w:rsidRPr="00367094" w:rsidRDefault="00690F68" w:rsidP="00690F68">
            <w:pPr>
              <w:pBdr>
                <w:bottom w:val="single" w:sz="4" w:space="1" w:color="auto"/>
              </w:pBdr>
              <w:spacing w:line="240" w:lineRule="auto"/>
              <w:jc w:val="center"/>
              <w:rPr>
                <w:rFonts w:ascii="Browallia New" w:hAnsi="Browallia New" w:cs="Browallia New"/>
                <w:sz w:val="28"/>
                <w:szCs w:val="28"/>
                <w:cs/>
              </w:rPr>
            </w:pPr>
            <w:r w:rsidRPr="00367094">
              <w:rPr>
                <w:rFonts w:ascii="Browallia New" w:hAnsi="Browallia New" w:cs="Browallia New"/>
                <w:sz w:val="28"/>
                <w:szCs w:val="28"/>
                <w:cs/>
              </w:rPr>
              <w:t>สำหรับงวด</w:t>
            </w:r>
            <w:r w:rsidR="000C476F">
              <w:rPr>
                <w:rFonts w:ascii="Browallia New" w:hAnsi="Browallia New" w:cs="Browallia New" w:hint="cs"/>
                <w:sz w:val="28"/>
                <w:szCs w:val="28"/>
                <w:cs/>
              </w:rPr>
              <w:t>เก้า</w:t>
            </w:r>
            <w:r w:rsidRPr="00367094">
              <w:rPr>
                <w:rFonts w:ascii="Browallia New" w:hAnsi="Browallia New" w:cs="Browallia New"/>
                <w:sz w:val="28"/>
                <w:szCs w:val="28"/>
                <w:cs/>
              </w:rPr>
              <w:t xml:space="preserve">เดือนสิ้นสุดวันที่ </w:t>
            </w:r>
            <w:r w:rsidRPr="00367094">
              <w:rPr>
                <w:rFonts w:ascii="Browallia New" w:eastAsia="SimSun" w:hAnsi="Browallia New" w:cs="Browallia New"/>
                <w:sz w:val="28"/>
                <w:szCs w:val="28"/>
              </w:rPr>
              <w:t>3</w:t>
            </w:r>
            <w:r w:rsidRPr="00367094">
              <w:rPr>
                <w:rFonts w:ascii="Browallia New" w:hAnsi="Browallia New" w:cs="Browallia New"/>
                <w:sz w:val="28"/>
                <w:szCs w:val="28"/>
              </w:rPr>
              <w:t>0</w:t>
            </w:r>
            <w:r w:rsidRPr="00367094">
              <w:rPr>
                <w:rFonts w:ascii="Browallia New" w:eastAsia="SimSun" w:hAnsi="Browallia New" w:cs="Browallia New"/>
                <w:sz w:val="28"/>
                <w:szCs w:val="28"/>
              </w:rPr>
              <w:t xml:space="preserve"> </w:t>
            </w:r>
            <w:r w:rsidR="000C476F" w:rsidRPr="000C476F">
              <w:rPr>
                <w:rFonts w:ascii="Browallia New" w:eastAsia="SimSun" w:hAnsi="Browallia New" w:cs="Browallia New"/>
                <w:sz w:val="28"/>
                <w:szCs w:val="28"/>
                <w:cs/>
              </w:rPr>
              <w:t>กันยายน</w:t>
            </w:r>
          </w:p>
        </w:tc>
      </w:tr>
      <w:tr w:rsidR="00F83CCA" w:rsidRPr="00367094" w14:paraId="55AD1DA0" w14:textId="77777777">
        <w:trPr>
          <w:tblHeader/>
        </w:trPr>
        <w:tc>
          <w:tcPr>
            <w:tcW w:w="4017" w:type="dxa"/>
            <w:vAlign w:val="bottom"/>
          </w:tcPr>
          <w:p w14:paraId="1F5CF068" w14:textId="77777777" w:rsidR="00F83CCA" w:rsidRPr="00367094" w:rsidRDefault="00F83CCA">
            <w:pPr>
              <w:spacing w:line="240" w:lineRule="auto"/>
              <w:ind w:left="-102"/>
              <w:rPr>
                <w:rFonts w:ascii="Browallia New" w:hAnsi="Browallia New" w:cs="Browallia New"/>
                <w:sz w:val="28"/>
                <w:szCs w:val="28"/>
              </w:rPr>
            </w:pPr>
          </w:p>
        </w:tc>
        <w:tc>
          <w:tcPr>
            <w:tcW w:w="1275" w:type="dxa"/>
            <w:vAlign w:val="bottom"/>
            <w:hideMark/>
          </w:tcPr>
          <w:p w14:paraId="4B7F8CF6" w14:textId="77777777" w:rsidR="00F83CCA" w:rsidRPr="00367094" w:rsidRDefault="00F83CCA">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2566</w:t>
            </w:r>
          </w:p>
        </w:tc>
        <w:tc>
          <w:tcPr>
            <w:tcW w:w="1276" w:type="dxa"/>
            <w:vAlign w:val="bottom"/>
            <w:hideMark/>
          </w:tcPr>
          <w:p w14:paraId="774FA8A2" w14:textId="77777777" w:rsidR="00F83CCA" w:rsidRPr="00367094" w:rsidRDefault="00F83CCA">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2565</w:t>
            </w:r>
          </w:p>
        </w:tc>
        <w:tc>
          <w:tcPr>
            <w:tcW w:w="1276" w:type="dxa"/>
            <w:vAlign w:val="bottom"/>
            <w:hideMark/>
          </w:tcPr>
          <w:p w14:paraId="460544F0" w14:textId="77777777" w:rsidR="00F83CCA" w:rsidRPr="00367094" w:rsidRDefault="00F83CCA">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2566</w:t>
            </w:r>
          </w:p>
        </w:tc>
        <w:tc>
          <w:tcPr>
            <w:tcW w:w="1276" w:type="dxa"/>
            <w:vAlign w:val="bottom"/>
            <w:hideMark/>
          </w:tcPr>
          <w:p w14:paraId="53328F37" w14:textId="77777777" w:rsidR="00F83CCA" w:rsidRPr="00367094" w:rsidRDefault="00F83CCA">
            <w:pPr>
              <w:pBdr>
                <w:bottom w:val="single" w:sz="4" w:space="1" w:color="auto"/>
              </w:pBdr>
              <w:spacing w:line="240" w:lineRule="auto"/>
              <w:jc w:val="center"/>
              <w:rPr>
                <w:rFonts w:ascii="Browallia New" w:hAnsi="Browallia New" w:cs="Browallia New"/>
                <w:sz w:val="28"/>
                <w:szCs w:val="28"/>
              </w:rPr>
            </w:pPr>
            <w:r w:rsidRPr="00367094">
              <w:rPr>
                <w:rFonts w:ascii="Browallia New" w:hAnsi="Browallia New" w:cs="Browallia New"/>
                <w:sz w:val="28"/>
                <w:szCs w:val="28"/>
              </w:rPr>
              <w:t>2565</w:t>
            </w:r>
          </w:p>
        </w:tc>
      </w:tr>
      <w:tr w:rsidR="00F83CCA" w:rsidRPr="00367094" w14:paraId="46F61D86" w14:textId="77777777">
        <w:trPr>
          <w:trHeight w:hRule="exact" w:val="333"/>
        </w:trPr>
        <w:tc>
          <w:tcPr>
            <w:tcW w:w="4017" w:type="dxa"/>
            <w:vAlign w:val="bottom"/>
          </w:tcPr>
          <w:p w14:paraId="6D566B7F" w14:textId="77777777" w:rsidR="00F83CCA" w:rsidRPr="00367094" w:rsidRDefault="00F83CCA">
            <w:pPr>
              <w:spacing w:line="240" w:lineRule="auto"/>
              <w:ind w:left="-102"/>
              <w:rPr>
                <w:rFonts w:ascii="Browallia New" w:hAnsi="Browallia New" w:cs="Browallia New"/>
                <w:sz w:val="28"/>
                <w:szCs w:val="28"/>
              </w:rPr>
            </w:pPr>
          </w:p>
        </w:tc>
        <w:tc>
          <w:tcPr>
            <w:tcW w:w="1275" w:type="dxa"/>
            <w:vAlign w:val="bottom"/>
          </w:tcPr>
          <w:p w14:paraId="2766E851" w14:textId="77777777" w:rsidR="00F83CCA" w:rsidRPr="00367094" w:rsidRDefault="00F83CCA">
            <w:pPr>
              <w:spacing w:line="240" w:lineRule="auto"/>
              <w:jc w:val="right"/>
              <w:rPr>
                <w:rFonts w:ascii="Browallia New" w:hAnsi="Browallia New" w:cs="Browallia New"/>
                <w:sz w:val="28"/>
                <w:szCs w:val="28"/>
              </w:rPr>
            </w:pPr>
          </w:p>
        </w:tc>
        <w:tc>
          <w:tcPr>
            <w:tcW w:w="1276" w:type="dxa"/>
            <w:vAlign w:val="bottom"/>
          </w:tcPr>
          <w:p w14:paraId="31EB2499" w14:textId="77777777" w:rsidR="00F83CCA" w:rsidRPr="00367094" w:rsidRDefault="00F83CCA">
            <w:pPr>
              <w:spacing w:line="240" w:lineRule="auto"/>
              <w:jc w:val="right"/>
              <w:rPr>
                <w:rFonts w:ascii="Browallia New" w:hAnsi="Browallia New" w:cs="Browallia New"/>
                <w:sz w:val="28"/>
                <w:szCs w:val="28"/>
              </w:rPr>
            </w:pPr>
          </w:p>
        </w:tc>
        <w:tc>
          <w:tcPr>
            <w:tcW w:w="1276" w:type="dxa"/>
            <w:vAlign w:val="bottom"/>
          </w:tcPr>
          <w:p w14:paraId="24E7CBC3" w14:textId="77777777" w:rsidR="00F83CCA" w:rsidRPr="00367094" w:rsidRDefault="00F83CCA">
            <w:pPr>
              <w:spacing w:line="240" w:lineRule="auto"/>
              <w:jc w:val="right"/>
              <w:rPr>
                <w:rFonts w:ascii="Browallia New" w:hAnsi="Browallia New" w:cs="Browallia New"/>
                <w:sz w:val="28"/>
                <w:szCs w:val="28"/>
              </w:rPr>
            </w:pPr>
          </w:p>
        </w:tc>
        <w:tc>
          <w:tcPr>
            <w:tcW w:w="1276" w:type="dxa"/>
            <w:vAlign w:val="bottom"/>
          </w:tcPr>
          <w:p w14:paraId="6B80CAEF" w14:textId="77777777" w:rsidR="00F83CCA" w:rsidRPr="00367094" w:rsidRDefault="00F83CCA">
            <w:pPr>
              <w:spacing w:line="240" w:lineRule="auto"/>
              <w:jc w:val="right"/>
              <w:rPr>
                <w:rFonts w:ascii="Browallia New" w:hAnsi="Browallia New" w:cs="Browallia New"/>
                <w:sz w:val="28"/>
                <w:szCs w:val="28"/>
              </w:rPr>
            </w:pPr>
          </w:p>
        </w:tc>
      </w:tr>
      <w:tr w:rsidR="00EF173E" w:rsidRPr="00367094" w14:paraId="444BE801" w14:textId="77777777" w:rsidTr="00DB73BE">
        <w:trPr>
          <w:trHeight w:val="216"/>
        </w:trPr>
        <w:tc>
          <w:tcPr>
            <w:tcW w:w="4017" w:type="dxa"/>
            <w:vAlign w:val="center"/>
            <w:hideMark/>
          </w:tcPr>
          <w:p w14:paraId="6AD76A54" w14:textId="77777777" w:rsidR="00EF173E" w:rsidRPr="00367094" w:rsidRDefault="00EF173E" w:rsidP="00EF173E">
            <w:pPr>
              <w:spacing w:line="240" w:lineRule="auto"/>
              <w:jc w:val="both"/>
              <w:rPr>
                <w:rFonts w:ascii="Browallia New" w:hAnsi="Browallia New" w:cs="Browallia New"/>
                <w:sz w:val="28"/>
                <w:szCs w:val="28"/>
                <w:cs/>
              </w:rPr>
            </w:pPr>
            <w:r w:rsidRPr="00367094">
              <w:rPr>
                <w:rFonts w:ascii="Browallia New" w:hAnsi="Browallia New" w:cs="Browallia New"/>
                <w:sz w:val="28"/>
                <w:szCs w:val="28"/>
                <w:cs/>
              </w:rPr>
              <w:t xml:space="preserve">ภาษีเงินได้ปัจจุบัน </w:t>
            </w:r>
          </w:p>
        </w:tc>
        <w:tc>
          <w:tcPr>
            <w:tcW w:w="1275" w:type="dxa"/>
            <w:vAlign w:val="center"/>
          </w:tcPr>
          <w:p w14:paraId="651711BF" w14:textId="3B6C88A5" w:rsidR="00EF173E" w:rsidRPr="00304175" w:rsidRDefault="00DB21A2" w:rsidP="00EF173E">
            <w:pPr>
              <w:spacing w:line="240" w:lineRule="auto"/>
              <w:jc w:val="right"/>
              <w:rPr>
                <w:rFonts w:ascii="Browallia New" w:hAnsi="Browallia New" w:cs="Browallia New"/>
                <w:sz w:val="28"/>
                <w:szCs w:val="28"/>
              </w:rPr>
            </w:pPr>
            <w:r>
              <w:rPr>
                <w:rFonts w:ascii="Browallia New" w:hAnsi="Browallia New" w:cs="Browallia New"/>
                <w:sz w:val="28"/>
                <w:szCs w:val="28"/>
              </w:rPr>
              <w:t>65,346</w:t>
            </w:r>
          </w:p>
        </w:tc>
        <w:tc>
          <w:tcPr>
            <w:tcW w:w="1276" w:type="dxa"/>
            <w:vAlign w:val="center"/>
          </w:tcPr>
          <w:p w14:paraId="4110C8B1" w14:textId="5DFE03C9" w:rsidR="00EF173E" w:rsidRPr="00367094" w:rsidRDefault="00EF173E" w:rsidP="00EF173E">
            <w:pPr>
              <w:spacing w:line="240" w:lineRule="auto"/>
              <w:jc w:val="right"/>
              <w:rPr>
                <w:rFonts w:ascii="Browallia New" w:hAnsi="Browallia New" w:cs="Browallia New"/>
                <w:sz w:val="28"/>
                <w:szCs w:val="28"/>
              </w:rPr>
            </w:pPr>
            <w:r>
              <w:rPr>
                <w:rFonts w:ascii="Browallia New" w:hAnsi="Browallia New" w:cs="Browallia New"/>
                <w:sz w:val="28"/>
                <w:szCs w:val="28"/>
              </w:rPr>
              <w:t>17,923</w:t>
            </w:r>
          </w:p>
        </w:tc>
        <w:tc>
          <w:tcPr>
            <w:tcW w:w="1276" w:type="dxa"/>
            <w:vAlign w:val="bottom"/>
          </w:tcPr>
          <w:p w14:paraId="3BF01541" w14:textId="3D97A340" w:rsidR="00EF173E" w:rsidRPr="00367094" w:rsidRDefault="00D54308" w:rsidP="00EF173E">
            <w:pP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76" w:type="dxa"/>
            <w:vAlign w:val="bottom"/>
          </w:tcPr>
          <w:p w14:paraId="046C281F" w14:textId="6BC71D15" w:rsidR="00EF173E" w:rsidRPr="00367094" w:rsidRDefault="00EF173E" w:rsidP="00EF173E">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EF173E" w:rsidRPr="00367094" w14:paraId="7EE359AE" w14:textId="77777777">
        <w:tc>
          <w:tcPr>
            <w:tcW w:w="4017" w:type="dxa"/>
            <w:vAlign w:val="center"/>
            <w:hideMark/>
          </w:tcPr>
          <w:p w14:paraId="2F1057CA" w14:textId="77777777" w:rsidR="00EF173E" w:rsidRPr="00367094" w:rsidRDefault="00EF173E" w:rsidP="00EF173E">
            <w:pPr>
              <w:tabs>
                <w:tab w:val="clear" w:pos="227"/>
              </w:tabs>
              <w:spacing w:line="240" w:lineRule="auto"/>
              <w:jc w:val="both"/>
              <w:rPr>
                <w:rFonts w:ascii="Browallia New" w:hAnsi="Browallia New" w:cs="Browallia New"/>
                <w:sz w:val="28"/>
                <w:szCs w:val="28"/>
              </w:rPr>
            </w:pPr>
            <w:r w:rsidRPr="00367094">
              <w:rPr>
                <w:rFonts w:ascii="Browallia New" w:hAnsi="Browallia New" w:cs="Browallia New"/>
                <w:sz w:val="28"/>
                <w:szCs w:val="28"/>
                <w:cs/>
              </w:rPr>
              <w:t>ภาษีเงินได้รอการตัดบัญชีจากผลแตกต่างชั่วคราว</w:t>
            </w:r>
          </w:p>
        </w:tc>
        <w:tc>
          <w:tcPr>
            <w:tcW w:w="1275" w:type="dxa"/>
            <w:vAlign w:val="center"/>
          </w:tcPr>
          <w:p w14:paraId="2104A9AA" w14:textId="685505B0" w:rsidR="00EF173E" w:rsidRPr="00367094" w:rsidRDefault="009A442A" w:rsidP="00EF173E">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20,4</w:t>
            </w:r>
            <w:r w:rsidR="00860AF4">
              <w:rPr>
                <w:rFonts w:ascii="Browallia New" w:hAnsi="Browallia New" w:cs="Browallia New"/>
                <w:sz w:val="28"/>
                <w:szCs w:val="28"/>
              </w:rPr>
              <w:t>73</w:t>
            </w:r>
          </w:p>
        </w:tc>
        <w:tc>
          <w:tcPr>
            <w:tcW w:w="1276" w:type="dxa"/>
            <w:vAlign w:val="center"/>
          </w:tcPr>
          <w:p w14:paraId="4AEDAAF6" w14:textId="74E4200A" w:rsidR="00EF173E" w:rsidRPr="00367094" w:rsidRDefault="00EF173E" w:rsidP="00EF173E">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(13,280)</w:t>
            </w:r>
          </w:p>
        </w:tc>
        <w:tc>
          <w:tcPr>
            <w:tcW w:w="1276" w:type="dxa"/>
          </w:tcPr>
          <w:p w14:paraId="1AC46ECB" w14:textId="3A6FD5EF" w:rsidR="00EF173E" w:rsidRPr="00367094" w:rsidRDefault="00D54308" w:rsidP="00EF173E">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w:t>
            </w:r>
            <w:r w:rsidR="00B354A6">
              <w:rPr>
                <w:rFonts w:ascii="Browallia New" w:hAnsi="Browallia New" w:cs="Browallia New"/>
                <w:sz w:val="28"/>
                <w:szCs w:val="28"/>
                <w:lang w:val="en-GB"/>
              </w:rPr>
              <w:t>3</w:t>
            </w:r>
            <w:r w:rsidR="00780A61">
              <w:rPr>
                <w:rFonts w:ascii="Browallia New" w:hAnsi="Browallia New" w:cs="Browallia New"/>
                <w:sz w:val="28"/>
                <w:szCs w:val="28"/>
                <w:lang w:val="en-GB"/>
              </w:rPr>
              <w:t>80</w:t>
            </w:r>
          </w:p>
        </w:tc>
        <w:tc>
          <w:tcPr>
            <w:tcW w:w="1276" w:type="dxa"/>
          </w:tcPr>
          <w:p w14:paraId="7CDB29E6" w14:textId="50B3AA43" w:rsidR="00EF173E" w:rsidRPr="00367094" w:rsidRDefault="00EF173E" w:rsidP="00EF173E">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Pr>
                <w:rFonts w:ascii="Browallia New" w:hAnsi="Browallia New" w:cs="Browallia New"/>
                <w:sz w:val="28"/>
                <w:szCs w:val="28"/>
              </w:rPr>
              <w:t>1,321</w:t>
            </w:r>
            <w:r>
              <w:rPr>
                <w:rFonts w:ascii="Browallia New" w:hAnsi="Browallia New" w:cs="Browallia New"/>
                <w:sz w:val="28"/>
                <w:szCs w:val="28"/>
                <w:lang w:val="en-GB"/>
              </w:rPr>
              <w:t>)</w:t>
            </w:r>
          </w:p>
        </w:tc>
      </w:tr>
      <w:tr w:rsidR="00EF173E" w:rsidRPr="00367094" w14:paraId="1C7C6343" w14:textId="77777777">
        <w:trPr>
          <w:trHeight w:val="375"/>
        </w:trPr>
        <w:tc>
          <w:tcPr>
            <w:tcW w:w="4017" w:type="dxa"/>
            <w:vAlign w:val="center"/>
            <w:hideMark/>
          </w:tcPr>
          <w:p w14:paraId="72F47599" w14:textId="77777777" w:rsidR="00EF173E" w:rsidRPr="00367094" w:rsidRDefault="00EF173E" w:rsidP="00EF173E">
            <w:pPr>
              <w:spacing w:line="240" w:lineRule="auto"/>
              <w:ind w:left="156" w:hanging="156"/>
              <w:rPr>
                <w:rFonts w:ascii="Browallia New" w:hAnsi="Browallia New" w:cs="Browallia New"/>
                <w:sz w:val="28"/>
                <w:szCs w:val="28"/>
                <w:cs/>
              </w:rPr>
            </w:pPr>
            <w:r w:rsidRPr="00367094">
              <w:rPr>
                <w:rFonts w:ascii="Browallia New" w:hAnsi="Browallia New" w:cs="Browallia New"/>
                <w:sz w:val="28"/>
                <w:szCs w:val="28"/>
                <w:cs/>
              </w:rPr>
              <w:t>รวมค่าใช้จ่าย</w:t>
            </w:r>
            <w:r w:rsidRPr="00367094">
              <w:rPr>
                <w:rFonts w:ascii="Browallia New" w:hAnsi="Browallia New" w:cs="Browallia New"/>
                <w:sz w:val="28"/>
                <w:szCs w:val="28"/>
              </w:rPr>
              <w:t xml:space="preserve"> (</w:t>
            </w:r>
            <w:r w:rsidRPr="00367094">
              <w:rPr>
                <w:rFonts w:ascii="Browallia New" w:hAnsi="Browallia New" w:cs="Browallia New"/>
                <w:sz w:val="28"/>
                <w:szCs w:val="28"/>
                <w:cs/>
              </w:rPr>
              <w:t>ผลประโยชน์</w:t>
            </w:r>
            <w:r w:rsidRPr="00367094">
              <w:rPr>
                <w:rFonts w:ascii="Browallia New" w:hAnsi="Browallia New" w:cs="Browallia New"/>
                <w:sz w:val="28"/>
                <w:szCs w:val="28"/>
              </w:rPr>
              <w:t xml:space="preserve">) </w:t>
            </w:r>
            <w:r w:rsidRPr="00367094">
              <w:rPr>
                <w:rFonts w:ascii="Browallia New" w:hAnsi="Browallia New" w:cs="Browallia New"/>
                <w:sz w:val="28"/>
                <w:szCs w:val="28"/>
                <w:cs/>
              </w:rPr>
              <w:t>ภาษีเงินได้รับรู้ใน</w:t>
            </w:r>
            <w:r w:rsidRPr="00367094">
              <w:rPr>
                <w:rFonts w:ascii="Browallia New" w:hAnsi="Browallia New" w:cs="Browallia New"/>
                <w:sz w:val="28"/>
                <w:szCs w:val="28"/>
              </w:rPr>
              <w:br/>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lang w:val="en-GB"/>
              </w:rPr>
              <w:t>กำไรขาดทุน</w:t>
            </w:r>
          </w:p>
        </w:tc>
        <w:tc>
          <w:tcPr>
            <w:tcW w:w="1275" w:type="dxa"/>
            <w:vAlign w:val="center"/>
          </w:tcPr>
          <w:p w14:paraId="5255C0CE" w14:textId="77777777" w:rsidR="00EF173E" w:rsidRPr="00304175" w:rsidRDefault="00EF173E" w:rsidP="00EF173E">
            <w:pPr>
              <w:pBdr>
                <w:bottom w:val="single" w:sz="12" w:space="1" w:color="auto"/>
              </w:pBdr>
              <w:spacing w:line="240" w:lineRule="auto"/>
              <w:jc w:val="right"/>
              <w:rPr>
                <w:rFonts w:ascii="Browallia New" w:hAnsi="Browallia New" w:cs="Browallia New"/>
                <w:sz w:val="28"/>
                <w:szCs w:val="28"/>
              </w:rPr>
            </w:pPr>
          </w:p>
          <w:p w14:paraId="525276CD" w14:textId="3DF71931" w:rsidR="00EF173E" w:rsidRPr="00304175" w:rsidRDefault="00895C10" w:rsidP="00EF173E">
            <w:pPr>
              <w:pBdr>
                <w:bottom w:val="single" w:sz="12" w:space="1" w:color="auto"/>
              </w:pBdr>
              <w:spacing w:line="240" w:lineRule="auto"/>
              <w:jc w:val="right"/>
              <w:rPr>
                <w:rFonts w:ascii="Browallia New" w:hAnsi="Browallia New" w:cs="Browallia New"/>
                <w:sz w:val="28"/>
                <w:szCs w:val="28"/>
              </w:rPr>
            </w:pPr>
            <w:r w:rsidRPr="00304175">
              <w:rPr>
                <w:rFonts w:ascii="Browallia New" w:hAnsi="Browallia New" w:cs="Browallia New"/>
                <w:sz w:val="28"/>
                <w:szCs w:val="28"/>
              </w:rPr>
              <w:t>85,</w:t>
            </w:r>
            <w:r w:rsidR="00E21DA8" w:rsidRPr="00304175">
              <w:rPr>
                <w:rFonts w:ascii="Browallia New" w:hAnsi="Browallia New" w:cs="Browallia New"/>
                <w:sz w:val="28"/>
                <w:szCs w:val="28"/>
              </w:rPr>
              <w:t>8</w:t>
            </w:r>
            <w:r w:rsidR="00860AF4">
              <w:rPr>
                <w:rFonts w:ascii="Browallia New" w:hAnsi="Browallia New" w:cs="Browallia New"/>
                <w:sz w:val="28"/>
                <w:szCs w:val="28"/>
              </w:rPr>
              <w:t>19</w:t>
            </w:r>
          </w:p>
        </w:tc>
        <w:tc>
          <w:tcPr>
            <w:tcW w:w="1276" w:type="dxa"/>
            <w:vAlign w:val="center"/>
          </w:tcPr>
          <w:p w14:paraId="6EAE20A8" w14:textId="77777777" w:rsidR="00EF173E" w:rsidRDefault="00EF173E" w:rsidP="00EF173E">
            <w:pPr>
              <w:pBdr>
                <w:bottom w:val="single" w:sz="12" w:space="1" w:color="auto"/>
              </w:pBdr>
              <w:spacing w:line="240" w:lineRule="auto"/>
              <w:jc w:val="right"/>
              <w:rPr>
                <w:rFonts w:ascii="Browallia New" w:hAnsi="Browallia New" w:cs="Browallia New"/>
                <w:sz w:val="28"/>
                <w:szCs w:val="28"/>
              </w:rPr>
            </w:pPr>
          </w:p>
          <w:p w14:paraId="0246FE47" w14:textId="2927C525" w:rsidR="00EF173E" w:rsidRPr="00367094" w:rsidRDefault="00EF173E" w:rsidP="00EF173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4,643</w:t>
            </w:r>
          </w:p>
        </w:tc>
        <w:tc>
          <w:tcPr>
            <w:tcW w:w="1276" w:type="dxa"/>
          </w:tcPr>
          <w:p w14:paraId="2A8660DE" w14:textId="77777777" w:rsidR="00EF173E" w:rsidRDefault="00EF173E" w:rsidP="00EF173E">
            <w:pPr>
              <w:pBdr>
                <w:bottom w:val="single" w:sz="12" w:space="1" w:color="auto"/>
              </w:pBdr>
              <w:spacing w:line="240" w:lineRule="auto"/>
              <w:jc w:val="right"/>
              <w:rPr>
                <w:rFonts w:ascii="Browallia New" w:hAnsi="Browallia New" w:cs="Browallia New"/>
                <w:sz w:val="28"/>
                <w:szCs w:val="28"/>
                <w:lang w:val="en-GB"/>
              </w:rPr>
            </w:pPr>
          </w:p>
          <w:p w14:paraId="1EE49010" w14:textId="5A2F89C0" w:rsidR="00EF173E" w:rsidRPr="00367094" w:rsidRDefault="00785346" w:rsidP="00EF173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27,3</w:t>
            </w:r>
            <w:r w:rsidR="00780A61">
              <w:rPr>
                <w:rFonts w:ascii="Browallia New" w:hAnsi="Browallia New" w:cs="Browallia New"/>
                <w:sz w:val="28"/>
                <w:szCs w:val="28"/>
                <w:lang w:val="en-GB"/>
              </w:rPr>
              <w:t>80</w:t>
            </w:r>
          </w:p>
        </w:tc>
        <w:tc>
          <w:tcPr>
            <w:tcW w:w="1276" w:type="dxa"/>
          </w:tcPr>
          <w:p w14:paraId="17979B18" w14:textId="77777777" w:rsidR="00EF173E" w:rsidRDefault="00EF173E" w:rsidP="00EF173E">
            <w:pPr>
              <w:pBdr>
                <w:bottom w:val="single" w:sz="12" w:space="1" w:color="auto"/>
              </w:pBdr>
              <w:spacing w:line="240" w:lineRule="auto"/>
              <w:jc w:val="right"/>
              <w:rPr>
                <w:rFonts w:ascii="Browallia New" w:hAnsi="Browallia New" w:cs="Browallia New"/>
                <w:sz w:val="28"/>
                <w:szCs w:val="28"/>
                <w:lang w:val="en-GB"/>
              </w:rPr>
            </w:pPr>
          </w:p>
          <w:p w14:paraId="1E28C0E2" w14:textId="2E259786" w:rsidR="00EF173E" w:rsidRPr="00367094" w:rsidRDefault="00EF173E" w:rsidP="00EF173E">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lang w:val="en-GB"/>
              </w:rPr>
              <w:t>(21,321)</w:t>
            </w:r>
          </w:p>
        </w:tc>
      </w:tr>
    </w:tbl>
    <w:p w14:paraId="700FE700" w14:textId="77777777" w:rsidR="00F83CCA" w:rsidRPr="00367094" w:rsidRDefault="00F83CCA" w:rsidP="00DA5A4D">
      <w:pPr>
        <w:tabs>
          <w:tab w:val="clear" w:pos="454"/>
          <w:tab w:val="left" w:pos="720"/>
        </w:tabs>
        <w:spacing w:line="240" w:lineRule="auto"/>
        <w:ind w:left="450"/>
        <w:jc w:val="thaiDistribute"/>
        <w:rPr>
          <w:rFonts w:ascii="Browallia New" w:hAnsi="Browallia New" w:cs="Browallia New"/>
          <w:sz w:val="24"/>
          <w:szCs w:val="24"/>
          <w:lang w:val="en-GB"/>
        </w:rPr>
      </w:pPr>
    </w:p>
    <w:p w14:paraId="0C342D5C" w14:textId="00CED066" w:rsidR="00085938" w:rsidRPr="007C35E5" w:rsidRDefault="00191AC0" w:rsidP="00DA5A4D">
      <w:pPr>
        <w:tabs>
          <w:tab w:val="clear" w:pos="454"/>
          <w:tab w:val="left" w:pos="720"/>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w:t>
      </w:r>
      <w:r w:rsidR="00CE377D">
        <w:rPr>
          <w:rFonts w:ascii="Browallia New" w:hAnsi="Browallia New" w:cs="Browallia New" w:hint="cs"/>
          <w:sz w:val="28"/>
          <w:szCs w:val="28"/>
          <w:cs/>
          <w:lang w:val="en-GB"/>
        </w:rPr>
        <w:t>ส</w:t>
      </w:r>
      <w:r w:rsidR="003C131D">
        <w:rPr>
          <w:rFonts w:ascii="Browallia New" w:hAnsi="Browallia New" w:cs="Browallia New" w:hint="cs"/>
          <w:sz w:val="28"/>
          <w:szCs w:val="28"/>
          <w:cs/>
          <w:lang w:val="en-GB"/>
        </w:rPr>
        <w:t>ำหรับงวดเก้าเดือน</w:t>
      </w:r>
      <w:r w:rsidR="006E6711">
        <w:rPr>
          <w:rFonts w:ascii="Browallia New" w:hAnsi="Browallia New" w:cs="Browallia New" w:hint="cs"/>
          <w:sz w:val="28"/>
          <w:szCs w:val="28"/>
          <w:cs/>
          <w:lang w:val="en-GB"/>
        </w:rPr>
        <w:t xml:space="preserve">สิ้นสุดวันที่ </w:t>
      </w:r>
      <w:r w:rsidR="006E6711">
        <w:rPr>
          <w:rFonts w:ascii="Browallia New" w:hAnsi="Browallia New" w:cs="Browallia New"/>
          <w:sz w:val="28"/>
          <w:szCs w:val="28"/>
        </w:rPr>
        <w:t xml:space="preserve">30 </w:t>
      </w:r>
      <w:r w:rsidR="006E6711">
        <w:rPr>
          <w:rFonts w:ascii="Browallia New" w:hAnsi="Browallia New" w:cs="Browallia New" w:hint="cs"/>
          <w:sz w:val="28"/>
          <w:szCs w:val="28"/>
          <w:cs/>
        </w:rPr>
        <w:t xml:space="preserve">กันยายน </w:t>
      </w:r>
      <w:r w:rsidR="006E6711">
        <w:rPr>
          <w:rFonts w:ascii="Browallia New" w:hAnsi="Browallia New" w:cs="Browallia New"/>
          <w:sz w:val="28"/>
          <w:szCs w:val="28"/>
        </w:rPr>
        <w:t xml:space="preserve">2566 </w:t>
      </w:r>
      <w:r w:rsidR="006E6711">
        <w:rPr>
          <w:rFonts w:ascii="Browallia New" w:hAnsi="Browallia New" w:cs="Browallia New" w:hint="cs"/>
          <w:sz w:val="28"/>
          <w:szCs w:val="28"/>
          <w:cs/>
        </w:rPr>
        <w:t xml:space="preserve">และ </w:t>
      </w:r>
      <w:r w:rsidR="006E6711">
        <w:rPr>
          <w:rFonts w:ascii="Browallia New" w:hAnsi="Browallia New" w:cs="Browallia New"/>
          <w:sz w:val="28"/>
          <w:szCs w:val="28"/>
        </w:rPr>
        <w:t xml:space="preserve">2565 </w:t>
      </w:r>
      <w:r w:rsidR="00DE1304" w:rsidRPr="00367094">
        <w:rPr>
          <w:rFonts w:ascii="Browallia New" w:hAnsi="Browallia New" w:cs="Browallia New"/>
          <w:sz w:val="28"/>
          <w:szCs w:val="28"/>
          <w:cs/>
          <w:lang w:val="en-GB"/>
        </w:rPr>
        <w:t>ของกลุ่มบริษัท</w:t>
      </w:r>
      <w:r w:rsidRPr="00367094">
        <w:rPr>
          <w:rFonts w:ascii="Browallia New" w:hAnsi="Browallia New" w:cs="Browallia New"/>
          <w:sz w:val="28"/>
          <w:szCs w:val="28"/>
          <w:cs/>
          <w:lang w:val="en-GB"/>
        </w:rPr>
        <w:t xml:space="preserve"> คืออัตราร้อยละ </w:t>
      </w:r>
      <w:r w:rsidR="008909DA" w:rsidRPr="008B0C39">
        <w:rPr>
          <w:rFonts w:ascii="Browallia New" w:hAnsi="Browallia New" w:cs="Browallia New"/>
          <w:sz w:val="28"/>
          <w:szCs w:val="28"/>
          <w:lang w:val="en-GB"/>
        </w:rPr>
        <w:t>1</w:t>
      </w:r>
      <w:r w:rsidR="0018762B">
        <w:rPr>
          <w:rFonts w:ascii="Browallia New" w:hAnsi="Browallia New" w:cs="Browallia New"/>
          <w:sz w:val="28"/>
          <w:szCs w:val="28"/>
          <w:lang w:val="en-GB"/>
        </w:rPr>
        <w:t>9</w:t>
      </w:r>
      <w:r w:rsidR="00226DCC" w:rsidRPr="008B0C39">
        <w:rPr>
          <w:rFonts w:ascii="Browallia New" w:hAnsi="Browallia New" w:cs="Browallia New"/>
          <w:sz w:val="28"/>
          <w:szCs w:val="28"/>
          <w:lang w:val="en-GB"/>
        </w:rPr>
        <w:t>.</w:t>
      </w:r>
      <w:r w:rsidR="0018762B">
        <w:rPr>
          <w:rFonts w:ascii="Browallia New" w:hAnsi="Browallia New" w:cs="Browallia New"/>
          <w:sz w:val="28"/>
          <w:szCs w:val="28"/>
          <w:lang w:val="en-GB"/>
        </w:rPr>
        <w:t>39</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lang w:val="en-GB"/>
        </w:rPr>
        <w:t xml:space="preserve">ต่อปี </w:t>
      </w:r>
      <w:r w:rsidR="00340F26" w:rsidRPr="00367094">
        <w:rPr>
          <w:rFonts w:ascii="Browallia New" w:hAnsi="Browallia New" w:cs="Browallia New"/>
          <w:sz w:val="28"/>
          <w:szCs w:val="28"/>
          <w:cs/>
          <w:lang w:val="en-GB"/>
        </w:rPr>
        <w:t xml:space="preserve">และอัตราร้อยละ </w:t>
      </w:r>
      <w:r w:rsidR="0018762B">
        <w:rPr>
          <w:rFonts w:ascii="Browallia New" w:hAnsi="Browallia New" w:cs="Browallia New"/>
          <w:sz w:val="28"/>
          <w:szCs w:val="28"/>
          <w:lang w:val="en-GB"/>
        </w:rPr>
        <w:t>5</w:t>
      </w:r>
      <w:r w:rsidR="00226DCC" w:rsidRPr="00367094">
        <w:rPr>
          <w:rFonts w:ascii="Browallia New" w:hAnsi="Browallia New" w:cs="Browallia New"/>
          <w:sz w:val="28"/>
          <w:szCs w:val="28"/>
          <w:lang w:val="en-GB"/>
        </w:rPr>
        <w:t>.1</w:t>
      </w:r>
      <w:r w:rsidR="008909DA" w:rsidRPr="00367094">
        <w:rPr>
          <w:rFonts w:ascii="Browallia New" w:hAnsi="Browallia New" w:cs="Browallia New"/>
          <w:sz w:val="28"/>
          <w:szCs w:val="28"/>
          <w:lang w:val="en-GB"/>
        </w:rPr>
        <w:t>1</w:t>
      </w:r>
      <w:r w:rsidR="00340F26" w:rsidRPr="00367094">
        <w:rPr>
          <w:rFonts w:ascii="Browallia New" w:hAnsi="Browallia New" w:cs="Browallia New"/>
          <w:sz w:val="28"/>
          <w:szCs w:val="28"/>
          <w:lang w:val="en-GB"/>
        </w:rPr>
        <w:t xml:space="preserve"> </w:t>
      </w:r>
      <w:r w:rsidR="00340F26" w:rsidRPr="00367094">
        <w:rPr>
          <w:rFonts w:ascii="Browallia New" w:hAnsi="Browallia New" w:cs="Browallia New"/>
          <w:sz w:val="28"/>
          <w:szCs w:val="28"/>
          <w:cs/>
          <w:lang w:val="en-GB"/>
        </w:rPr>
        <w:t xml:space="preserve">ต่อปี </w:t>
      </w:r>
      <w:r w:rsidR="00340F26" w:rsidRPr="00367094">
        <w:rPr>
          <w:rFonts w:ascii="Browallia New" w:hAnsi="Browallia New" w:cs="Browallia New"/>
          <w:sz w:val="28"/>
          <w:szCs w:val="28"/>
          <w:cs/>
        </w:rPr>
        <w:t>ตามลำดับ (</w:t>
      </w:r>
      <w:r w:rsidR="00340F26" w:rsidRPr="00367094">
        <w:rPr>
          <w:rFonts w:ascii="Browallia New" w:hAnsi="Browallia New" w:cs="Browallia New"/>
          <w:sz w:val="28"/>
          <w:szCs w:val="28"/>
          <w:cs/>
          <w:lang w:val="en-GB"/>
        </w:rPr>
        <w:t xml:space="preserve">งบการเงินเฉพาะของบริษัท </w:t>
      </w:r>
      <w:r w:rsidR="00340F26" w:rsidRPr="00367094">
        <w:rPr>
          <w:rFonts w:ascii="Browallia New" w:hAnsi="Browallia New" w:cs="Browallia New"/>
          <w:sz w:val="28"/>
          <w:szCs w:val="28"/>
        </w:rPr>
        <w:t xml:space="preserve">: </w:t>
      </w:r>
      <w:r w:rsidR="007F173E" w:rsidRPr="00367094">
        <w:rPr>
          <w:rFonts w:ascii="Browallia New" w:hAnsi="Browallia New" w:cs="Browallia New"/>
          <w:sz w:val="28"/>
          <w:szCs w:val="28"/>
          <w:cs/>
          <w:lang w:val="en-GB"/>
        </w:rPr>
        <w:t xml:space="preserve">อัตราร้อยละ </w:t>
      </w:r>
      <w:r w:rsidR="008909DA" w:rsidRPr="008B0C39">
        <w:rPr>
          <w:rFonts w:ascii="Browallia New" w:hAnsi="Browallia New" w:cs="Browallia New"/>
          <w:sz w:val="28"/>
          <w:szCs w:val="28"/>
          <w:lang w:val="en-GB"/>
        </w:rPr>
        <w:t>1</w:t>
      </w:r>
      <w:r w:rsidR="00401FD2">
        <w:rPr>
          <w:rFonts w:ascii="Browallia New" w:hAnsi="Browallia New" w:cs="Browallia New"/>
          <w:sz w:val="28"/>
          <w:szCs w:val="28"/>
          <w:lang w:val="en-GB"/>
        </w:rPr>
        <w:t>6</w:t>
      </w:r>
      <w:r w:rsidR="008909DA" w:rsidRPr="008B0C39">
        <w:rPr>
          <w:rFonts w:ascii="Browallia New" w:hAnsi="Browallia New" w:cs="Browallia New"/>
          <w:sz w:val="28"/>
          <w:szCs w:val="28"/>
          <w:lang w:val="en-GB"/>
        </w:rPr>
        <w:t>.</w:t>
      </w:r>
      <w:r w:rsidR="00401FD2">
        <w:rPr>
          <w:rFonts w:ascii="Browallia New" w:hAnsi="Browallia New" w:cs="Browallia New"/>
          <w:sz w:val="28"/>
          <w:szCs w:val="28"/>
          <w:lang w:val="en-GB"/>
        </w:rPr>
        <w:t>68</w:t>
      </w:r>
      <w:r w:rsidR="007F173E" w:rsidRPr="00367094">
        <w:rPr>
          <w:rFonts w:ascii="Browallia New" w:hAnsi="Browallia New" w:cs="Browallia New"/>
          <w:sz w:val="28"/>
          <w:szCs w:val="28"/>
          <w:lang w:val="en-GB"/>
        </w:rPr>
        <w:t xml:space="preserve"> </w:t>
      </w:r>
      <w:r w:rsidR="007F173E" w:rsidRPr="00367094">
        <w:rPr>
          <w:rFonts w:ascii="Browallia New" w:hAnsi="Browallia New" w:cs="Browallia New"/>
          <w:sz w:val="28"/>
          <w:szCs w:val="28"/>
          <w:cs/>
          <w:lang w:val="en-GB"/>
        </w:rPr>
        <w:t>ต่อปี</w:t>
      </w:r>
      <w:r w:rsidR="007F173E" w:rsidRPr="00367094">
        <w:rPr>
          <w:rFonts w:ascii="Browallia New" w:hAnsi="Browallia New" w:cs="Browallia New"/>
          <w:sz w:val="28"/>
          <w:szCs w:val="28"/>
          <w:lang w:val="en-GB"/>
        </w:rPr>
        <w:t xml:space="preserve"> </w:t>
      </w:r>
      <w:r w:rsidR="007F173E" w:rsidRPr="00367094">
        <w:rPr>
          <w:rFonts w:ascii="Browallia New" w:hAnsi="Browallia New" w:cs="Browallia New"/>
          <w:sz w:val="28"/>
          <w:szCs w:val="28"/>
          <w:cs/>
          <w:lang w:val="en-GB"/>
        </w:rPr>
        <w:t xml:space="preserve">และอัตราร้อยละ </w:t>
      </w:r>
      <w:r w:rsidR="008909DA" w:rsidRPr="00367094">
        <w:rPr>
          <w:rFonts w:ascii="Browallia New" w:hAnsi="Browallia New" w:cs="Browallia New"/>
          <w:sz w:val="28"/>
          <w:szCs w:val="28"/>
          <w:lang w:val="en-GB"/>
        </w:rPr>
        <w:t>2</w:t>
      </w:r>
      <w:r w:rsidR="00401FD2">
        <w:rPr>
          <w:rFonts w:ascii="Browallia New" w:hAnsi="Browallia New" w:cs="Browallia New"/>
          <w:sz w:val="28"/>
          <w:szCs w:val="28"/>
          <w:lang w:val="en-GB"/>
        </w:rPr>
        <w:t>6</w:t>
      </w:r>
      <w:r w:rsidR="00A6278E" w:rsidRPr="00367094">
        <w:rPr>
          <w:rFonts w:ascii="Browallia New" w:hAnsi="Browallia New" w:cs="Browallia New"/>
          <w:sz w:val="28"/>
          <w:szCs w:val="28"/>
          <w:lang w:val="en-GB"/>
        </w:rPr>
        <w:t>.</w:t>
      </w:r>
      <w:r w:rsidR="00401FD2">
        <w:rPr>
          <w:rFonts w:ascii="Browallia New" w:hAnsi="Browallia New" w:cs="Browallia New"/>
          <w:sz w:val="28"/>
          <w:szCs w:val="28"/>
          <w:lang w:val="en-GB"/>
        </w:rPr>
        <w:t>7</w:t>
      </w:r>
      <w:r w:rsidR="00A6278E" w:rsidRPr="00367094">
        <w:rPr>
          <w:rFonts w:ascii="Browallia New" w:hAnsi="Browallia New" w:cs="Browallia New"/>
          <w:sz w:val="28"/>
          <w:szCs w:val="28"/>
          <w:lang w:val="en-GB"/>
        </w:rPr>
        <w:t>9</w:t>
      </w:r>
      <w:r w:rsidR="007F173E" w:rsidRPr="00367094">
        <w:rPr>
          <w:rFonts w:ascii="Browallia New" w:hAnsi="Browallia New" w:cs="Browallia New"/>
          <w:sz w:val="28"/>
          <w:szCs w:val="28"/>
          <w:lang w:val="en-GB"/>
        </w:rPr>
        <w:t xml:space="preserve"> </w:t>
      </w:r>
      <w:r w:rsidR="007F173E" w:rsidRPr="00367094">
        <w:rPr>
          <w:rFonts w:ascii="Browallia New" w:hAnsi="Browallia New" w:cs="Browallia New"/>
          <w:sz w:val="28"/>
          <w:szCs w:val="28"/>
          <w:cs/>
          <w:lang w:val="en-GB"/>
        </w:rPr>
        <w:t>ต่อปี ตามลำดับ)</w:t>
      </w:r>
      <w:r w:rsidR="00BC7FA4" w:rsidRPr="00367094">
        <w:rPr>
          <w:rFonts w:ascii="Browallia New" w:hAnsi="Browallia New" w:cs="Browallia New"/>
          <w:sz w:val="28"/>
          <w:szCs w:val="28"/>
          <w:cs/>
          <w:lang w:val="en-GB"/>
        </w:rPr>
        <w:t xml:space="preserve"> </w:t>
      </w:r>
      <w:r w:rsidR="00AF2FEA" w:rsidRPr="00367094">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r w:rsidR="00942A24">
        <w:rPr>
          <w:rFonts w:ascii="Browallia New" w:hAnsi="Browallia New" w:cs="Browallia New" w:hint="cs"/>
          <w:sz w:val="28"/>
          <w:szCs w:val="28"/>
          <w:cs/>
          <w:lang w:val="en-GB"/>
        </w:rPr>
        <w:t>ี</w:t>
      </w:r>
    </w:p>
    <w:p w14:paraId="79415467" w14:textId="3DB45925" w:rsidR="00563E7F" w:rsidRPr="00367094" w:rsidRDefault="0056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9B2E44F" w14:textId="1D239615" w:rsidR="008D72C3" w:rsidRPr="00367094" w:rsidRDefault="008D72C3" w:rsidP="00670CD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หุ้นกู้</w:t>
      </w:r>
      <w:r w:rsidR="00B12479" w:rsidRPr="00367094">
        <w:rPr>
          <w:rFonts w:ascii="Browallia New" w:hAnsi="Browallia New" w:cs="Browallia New"/>
          <w:b/>
          <w:bCs/>
          <w:sz w:val="28"/>
          <w:szCs w:val="28"/>
          <w:lang w:val="en-GB"/>
        </w:rPr>
        <w:t xml:space="preserve"> </w:t>
      </w:r>
      <w:r w:rsidR="00F66A49" w:rsidRPr="00367094">
        <w:rPr>
          <w:rFonts w:ascii="Browallia New" w:hAnsi="Browallia New" w:cs="Browallia New"/>
          <w:b/>
          <w:bCs/>
          <w:sz w:val="28"/>
          <w:szCs w:val="28"/>
          <w:lang w:val="en-GB"/>
        </w:rPr>
        <w:t>-</w:t>
      </w:r>
      <w:r w:rsidR="00B12479" w:rsidRPr="00367094">
        <w:rPr>
          <w:rFonts w:ascii="Browallia New" w:hAnsi="Browallia New" w:cs="Browallia New"/>
          <w:b/>
          <w:bCs/>
          <w:sz w:val="28"/>
          <w:szCs w:val="28"/>
          <w:lang w:val="en-GB"/>
        </w:rPr>
        <w:t xml:space="preserve"> </w:t>
      </w:r>
      <w:r w:rsidR="00B12479" w:rsidRPr="00367094">
        <w:rPr>
          <w:rFonts w:ascii="Browallia New" w:hAnsi="Browallia New" w:cs="Browallia New"/>
          <w:b/>
          <w:bCs/>
          <w:sz w:val="28"/>
          <w:szCs w:val="28"/>
          <w:cs/>
          <w:lang w:val="en-GB"/>
        </w:rPr>
        <w:t>สุทธิ</w:t>
      </w:r>
    </w:p>
    <w:p w14:paraId="5EED9E3D" w14:textId="207103E5" w:rsidR="008D72C3" w:rsidRPr="00367094"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56" w:type="dxa"/>
        <w:tblInd w:w="392" w:type="dxa"/>
        <w:tblLayout w:type="fixed"/>
        <w:tblLook w:val="0000" w:firstRow="0" w:lastRow="0" w:firstColumn="0" w:lastColumn="0" w:noHBand="0" w:noVBand="0"/>
      </w:tblPr>
      <w:tblGrid>
        <w:gridCol w:w="5341"/>
        <w:gridCol w:w="1635"/>
        <w:gridCol w:w="283"/>
        <w:gridCol w:w="1697"/>
      </w:tblGrid>
      <w:tr w:rsidR="0017344F" w:rsidRPr="00367094" w14:paraId="12BF992B" w14:textId="77777777" w:rsidTr="00D23344">
        <w:trPr>
          <w:tblHeader/>
        </w:trPr>
        <w:tc>
          <w:tcPr>
            <w:tcW w:w="5341" w:type="dxa"/>
          </w:tcPr>
          <w:p w14:paraId="1EEFB0D1" w14:textId="77777777" w:rsidR="0017344F" w:rsidRPr="00367094"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3615" w:type="dxa"/>
            <w:gridSpan w:val="3"/>
          </w:tcPr>
          <w:p w14:paraId="6C5EFA92" w14:textId="77777777" w:rsidR="0017344F" w:rsidRPr="00367094" w:rsidRDefault="0017344F" w:rsidP="00C130CE">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cs/>
                <w:lang w:val="en-GB"/>
              </w:rPr>
              <w:t xml:space="preserve">: </w:t>
            </w:r>
            <w:r w:rsidRPr="00367094">
              <w:rPr>
                <w:rFonts w:ascii="Browallia New" w:hAnsi="Browallia New" w:cs="Browallia New"/>
                <w:sz w:val="28"/>
                <w:szCs w:val="28"/>
                <w:cs/>
              </w:rPr>
              <w:t>พันบาท)</w:t>
            </w:r>
          </w:p>
        </w:tc>
      </w:tr>
      <w:tr w:rsidR="0017344F" w:rsidRPr="00367094" w14:paraId="2E385155" w14:textId="77777777" w:rsidTr="00D23344">
        <w:trPr>
          <w:tblHeader/>
        </w:trPr>
        <w:tc>
          <w:tcPr>
            <w:tcW w:w="5341" w:type="dxa"/>
          </w:tcPr>
          <w:p w14:paraId="5B63D046" w14:textId="77777777" w:rsidR="0017344F" w:rsidRPr="00367094"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3615" w:type="dxa"/>
            <w:gridSpan w:val="3"/>
            <w:tcBorders>
              <w:bottom w:val="single" w:sz="4" w:space="0" w:color="auto"/>
            </w:tcBorders>
          </w:tcPr>
          <w:p w14:paraId="675B221B" w14:textId="3788B3EF" w:rsidR="0017344F" w:rsidRPr="00367094"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67094">
              <w:rPr>
                <w:rFonts w:ascii="Browallia New" w:hAnsi="Browallia New" w:cs="Browallia New"/>
                <w:sz w:val="28"/>
                <w:szCs w:val="28"/>
                <w:cs/>
              </w:rPr>
              <w:t>งบการเงิน</w:t>
            </w:r>
            <w:r w:rsidR="00A465AF" w:rsidRPr="00367094">
              <w:rPr>
                <w:rFonts w:ascii="Browallia New" w:hAnsi="Browallia New" w:cs="Browallia New"/>
                <w:sz w:val="28"/>
                <w:szCs w:val="28"/>
                <w:cs/>
              </w:rPr>
              <w:t>รวม</w:t>
            </w:r>
          </w:p>
        </w:tc>
      </w:tr>
      <w:tr w:rsidR="0034469D" w:rsidRPr="00367094" w14:paraId="2C8FA080" w14:textId="77777777" w:rsidTr="00D23344">
        <w:trPr>
          <w:tblHeader/>
        </w:trPr>
        <w:tc>
          <w:tcPr>
            <w:tcW w:w="5341" w:type="dxa"/>
          </w:tcPr>
          <w:p w14:paraId="4194F675" w14:textId="77777777" w:rsidR="0034469D" w:rsidRPr="00367094" w:rsidRDefault="0034469D"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635" w:type="dxa"/>
            <w:tcBorders>
              <w:bottom w:val="single" w:sz="4" w:space="0" w:color="auto"/>
            </w:tcBorders>
            <w:vAlign w:val="bottom"/>
          </w:tcPr>
          <w:p w14:paraId="336A23DB" w14:textId="581DDDFF" w:rsidR="0034469D" w:rsidRPr="00367094" w:rsidRDefault="004709C9" w:rsidP="0034469D">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0E399F" w:rsidRPr="000E399F">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34469D" w:rsidRPr="00367094">
              <w:rPr>
                <w:rFonts w:ascii="Browallia New" w:hAnsi="Browallia New" w:cs="Browallia New"/>
                <w:sz w:val="28"/>
                <w:szCs w:val="28"/>
              </w:rPr>
              <w:t>2566</w:t>
            </w:r>
          </w:p>
        </w:tc>
        <w:tc>
          <w:tcPr>
            <w:tcW w:w="283" w:type="dxa"/>
            <w:vAlign w:val="bottom"/>
          </w:tcPr>
          <w:p w14:paraId="09EE53A4" w14:textId="77777777" w:rsidR="0034469D" w:rsidRPr="00367094" w:rsidRDefault="0034469D" w:rsidP="0034469D">
            <w:pPr>
              <w:tabs>
                <w:tab w:val="clear" w:pos="907"/>
              </w:tabs>
              <w:spacing w:line="240" w:lineRule="auto"/>
              <w:ind w:left="-108" w:right="-108"/>
              <w:jc w:val="center"/>
              <w:rPr>
                <w:rFonts w:ascii="Browallia New" w:hAnsi="Browallia New" w:cs="Browallia New"/>
                <w:sz w:val="28"/>
                <w:szCs w:val="28"/>
                <w:cs/>
              </w:rPr>
            </w:pPr>
          </w:p>
        </w:tc>
        <w:tc>
          <w:tcPr>
            <w:tcW w:w="1697" w:type="dxa"/>
            <w:tcBorders>
              <w:bottom w:val="single" w:sz="4" w:space="0" w:color="auto"/>
            </w:tcBorders>
            <w:vAlign w:val="bottom"/>
          </w:tcPr>
          <w:p w14:paraId="170B6E35" w14:textId="7A450F37" w:rsidR="0034469D" w:rsidRPr="00367094" w:rsidRDefault="0034469D" w:rsidP="0034469D">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17344F" w:rsidRPr="00367094" w14:paraId="543AA6B3" w14:textId="77777777" w:rsidTr="00D23344">
        <w:trPr>
          <w:trHeight w:val="287"/>
        </w:trPr>
        <w:tc>
          <w:tcPr>
            <w:tcW w:w="5341" w:type="dxa"/>
          </w:tcPr>
          <w:p w14:paraId="1D0D1FA6" w14:textId="77777777" w:rsidR="0017344F" w:rsidRPr="00367094"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635" w:type="dxa"/>
            <w:tcBorders>
              <w:top w:val="single" w:sz="4" w:space="0" w:color="auto"/>
            </w:tcBorders>
          </w:tcPr>
          <w:p w14:paraId="1FF5E067" w14:textId="77777777" w:rsidR="0017344F" w:rsidRPr="00367094"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83" w:type="dxa"/>
          </w:tcPr>
          <w:p w14:paraId="36AE96D4" w14:textId="77777777" w:rsidR="0017344F" w:rsidRPr="00367094"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697" w:type="dxa"/>
          </w:tcPr>
          <w:p w14:paraId="62DD05F6" w14:textId="77777777" w:rsidR="0017344F" w:rsidRPr="00367094"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6D337C" w:rsidRPr="00367094" w14:paraId="660E9790" w14:textId="77777777" w:rsidTr="00D23344">
        <w:tc>
          <w:tcPr>
            <w:tcW w:w="5341" w:type="dxa"/>
            <w:vAlign w:val="center"/>
          </w:tcPr>
          <w:p w14:paraId="3F01063D" w14:textId="1277FEBB"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หุ้นกู้ไม่ด้อยสิทธิไม่มีหลักประกัน</w:t>
            </w:r>
          </w:p>
        </w:tc>
        <w:tc>
          <w:tcPr>
            <w:tcW w:w="1635" w:type="dxa"/>
            <w:shd w:val="clear" w:color="auto" w:fill="auto"/>
          </w:tcPr>
          <w:p w14:paraId="51C1B952" w14:textId="249ACE25" w:rsidR="006D337C" w:rsidRPr="00367094" w:rsidRDefault="007A425D" w:rsidP="006D337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1,050,000</w:t>
            </w:r>
          </w:p>
        </w:tc>
        <w:tc>
          <w:tcPr>
            <w:tcW w:w="283" w:type="dxa"/>
            <w:shd w:val="clear" w:color="auto" w:fill="auto"/>
          </w:tcPr>
          <w:p w14:paraId="0FEF5662" w14:textId="77777777"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697" w:type="dxa"/>
            <w:shd w:val="clear" w:color="auto" w:fill="auto"/>
          </w:tcPr>
          <w:p w14:paraId="6BD1AE0A" w14:textId="1010028E" w:rsidR="006D337C" w:rsidRPr="00367094"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1,049,600</w:t>
            </w:r>
          </w:p>
        </w:tc>
      </w:tr>
      <w:tr w:rsidR="006D337C" w:rsidRPr="00367094" w14:paraId="177463E7" w14:textId="77777777" w:rsidTr="00D23344">
        <w:tc>
          <w:tcPr>
            <w:tcW w:w="5341" w:type="dxa"/>
            <w:vAlign w:val="center"/>
          </w:tcPr>
          <w:p w14:paraId="58D958BC" w14:textId="0ACAC95C"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367094">
              <w:rPr>
                <w:rFonts w:ascii="Browallia New" w:hAnsi="Browallia New" w:cs="Browallia New"/>
                <w:sz w:val="28"/>
                <w:szCs w:val="28"/>
                <w:u w:val="single"/>
                <w:cs/>
                <w:lang w:val="en-GB"/>
              </w:rPr>
              <w:t>หัก</w:t>
            </w:r>
            <w:r w:rsidRPr="00367094">
              <w:rPr>
                <w:rFonts w:ascii="Browallia New" w:hAnsi="Browallia New" w:cs="Browallia New"/>
                <w:sz w:val="28"/>
                <w:szCs w:val="28"/>
                <w:cs/>
                <w:lang w:val="en-GB"/>
              </w:rPr>
              <w:t xml:space="preserve"> ค่าใช้จ่ายในการออกหุ้นกู้รอตัดบัญชี</w:t>
            </w:r>
          </w:p>
        </w:tc>
        <w:tc>
          <w:tcPr>
            <w:tcW w:w="1635" w:type="dxa"/>
            <w:shd w:val="clear" w:color="auto" w:fill="auto"/>
          </w:tcPr>
          <w:p w14:paraId="22D5AEA7" w14:textId="075516A0" w:rsidR="006D337C" w:rsidRPr="00367094" w:rsidRDefault="007A425D" w:rsidP="006D337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(6,14</w:t>
            </w:r>
            <w:r w:rsidR="0086584A">
              <w:rPr>
                <w:rFonts w:ascii="Browallia New" w:hAnsi="Browallia New" w:cs="Browallia New"/>
                <w:sz w:val="28"/>
                <w:szCs w:val="28"/>
                <w:lang w:val="en-US" w:bidi="th-TH"/>
              </w:rPr>
              <w:t>1</w:t>
            </w:r>
            <w:r>
              <w:rPr>
                <w:rFonts w:ascii="Browallia New" w:hAnsi="Browallia New" w:cs="Browallia New"/>
                <w:sz w:val="28"/>
                <w:szCs w:val="28"/>
                <w:lang w:val="en-US" w:bidi="th-TH"/>
              </w:rPr>
              <w:t>)</w:t>
            </w:r>
          </w:p>
        </w:tc>
        <w:tc>
          <w:tcPr>
            <w:tcW w:w="283" w:type="dxa"/>
            <w:shd w:val="clear" w:color="auto" w:fill="auto"/>
          </w:tcPr>
          <w:p w14:paraId="7A99FD2E" w14:textId="77777777"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shd w:val="clear" w:color="auto" w:fill="auto"/>
          </w:tcPr>
          <w:p w14:paraId="0092B69D" w14:textId="6F27C7CC" w:rsidR="006D337C" w:rsidRPr="00367094"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(3,671)</w:t>
            </w:r>
          </w:p>
        </w:tc>
      </w:tr>
      <w:tr w:rsidR="006D337C" w:rsidRPr="00367094" w14:paraId="5B4E4CAD" w14:textId="77777777" w:rsidTr="00D23344">
        <w:trPr>
          <w:trHeight w:val="275"/>
        </w:trPr>
        <w:tc>
          <w:tcPr>
            <w:tcW w:w="5341" w:type="dxa"/>
          </w:tcPr>
          <w:p w14:paraId="6729579A" w14:textId="47D996BF"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67094">
              <w:rPr>
                <w:rFonts w:ascii="Browallia New" w:hAnsi="Browallia New" w:cs="Browallia New"/>
                <w:sz w:val="28"/>
                <w:szCs w:val="28"/>
                <w:cs/>
              </w:rPr>
              <w:t xml:space="preserve">หุ้นกู้ไม่ด้อยสิทธิไม่มีหลักประกัน </w:t>
            </w:r>
            <w:r w:rsidRPr="00367094">
              <w:rPr>
                <w:rFonts w:ascii="Browallia New" w:hAnsi="Browallia New" w:cs="Browallia New"/>
                <w:sz w:val="28"/>
                <w:szCs w:val="28"/>
              </w:rPr>
              <w:t>-</w:t>
            </w:r>
            <w:r w:rsidRPr="00367094">
              <w:rPr>
                <w:rFonts w:ascii="Browallia New" w:hAnsi="Browallia New" w:cs="Browallia New"/>
                <w:sz w:val="28"/>
                <w:szCs w:val="28"/>
                <w:cs/>
              </w:rPr>
              <w:t xml:space="preserve"> สุทธิ</w:t>
            </w:r>
          </w:p>
        </w:tc>
        <w:tc>
          <w:tcPr>
            <w:tcW w:w="1635" w:type="dxa"/>
            <w:tcBorders>
              <w:top w:val="single" w:sz="4" w:space="0" w:color="auto"/>
            </w:tcBorders>
            <w:shd w:val="clear" w:color="auto" w:fill="auto"/>
          </w:tcPr>
          <w:p w14:paraId="2D927FC2" w14:textId="682249F2" w:rsidR="006D337C" w:rsidRPr="00367094" w:rsidRDefault="007A425D" w:rsidP="006D337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1,043,85</w:t>
            </w:r>
            <w:r w:rsidR="00D817B3">
              <w:rPr>
                <w:rFonts w:ascii="Browallia New" w:hAnsi="Browallia New" w:cs="Browallia New"/>
                <w:sz w:val="28"/>
                <w:szCs w:val="28"/>
                <w:lang w:val="en-US"/>
              </w:rPr>
              <w:t>9</w:t>
            </w:r>
          </w:p>
        </w:tc>
        <w:tc>
          <w:tcPr>
            <w:tcW w:w="283" w:type="dxa"/>
            <w:shd w:val="clear" w:color="auto" w:fill="auto"/>
          </w:tcPr>
          <w:p w14:paraId="683C1349" w14:textId="77777777"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top w:val="single" w:sz="4" w:space="0" w:color="auto"/>
            </w:tcBorders>
            <w:shd w:val="clear" w:color="auto" w:fill="auto"/>
          </w:tcPr>
          <w:p w14:paraId="63BCC13E" w14:textId="0F7FAF39" w:rsidR="006D337C" w:rsidRPr="00367094"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1,045,929</w:t>
            </w:r>
          </w:p>
        </w:tc>
      </w:tr>
      <w:tr w:rsidR="006D337C" w:rsidRPr="00367094" w14:paraId="398F2D26" w14:textId="77777777" w:rsidTr="00D23344">
        <w:tc>
          <w:tcPr>
            <w:tcW w:w="5341" w:type="dxa"/>
          </w:tcPr>
          <w:p w14:paraId="65E06AED" w14:textId="33B5028C"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ส่วนที่ถึงกำหนดชำระภายในหนึ่งปี</w:t>
            </w:r>
          </w:p>
        </w:tc>
        <w:tc>
          <w:tcPr>
            <w:tcW w:w="1635" w:type="dxa"/>
            <w:tcBorders>
              <w:bottom w:val="single" w:sz="4" w:space="0" w:color="auto"/>
            </w:tcBorders>
            <w:shd w:val="clear" w:color="auto" w:fill="auto"/>
          </w:tcPr>
          <w:p w14:paraId="446A9B69" w14:textId="5150B4E5" w:rsidR="006D337C" w:rsidRPr="00367094" w:rsidRDefault="007A425D" w:rsidP="006D337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(324,488)</w:t>
            </w:r>
          </w:p>
        </w:tc>
        <w:tc>
          <w:tcPr>
            <w:tcW w:w="283" w:type="dxa"/>
            <w:shd w:val="clear" w:color="auto" w:fill="auto"/>
          </w:tcPr>
          <w:p w14:paraId="48D8F684" w14:textId="77777777"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bottom w:val="single" w:sz="4" w:space="0" w:color="auto"/>
            </w:tcBorders>
            <w:shd w:val="clear" w:color="auto" w:fill="auto"/>
          </w:tcPr>
          <w:p w14:paraId="46760AF5" w14:textId="1A55DF88" w:rsidR="006D337C" w:rsidRPr="00367094"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(1,045,929)</w:t>
            </w:r>
          </w:p>
        </w:tc>
      </w:tr>
      <w:tr w:rsidR="006D337C" w:rsidRPr="00367094" w14:paraId="1341B417" w14:textId="77777777">
        <w:trPr>
          <w:trHeight w:val="122"/>
        </w:trPr>
        <w:tc>
          <w:tcPr>
            <w:tcW w:w="5341" w:type="dxa"/>
          </w:tcPr>
          <w:p w14:paraId="44C3E3F8" w14:textId="77777777"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67094">
              <w:rPr>
                <w:rFonts w:ascii="Browallia New" w:hAnsi="Browallia New" w:cs="Browallia New"/>
                <w:sz w:val="28"/>
                <w:szCs w:val="28"/>
                <w:cs/>
              </w:rPr>
              <w:t>สุทธิ</w:t>
            </w:r>
          </w:p>
        </w:tc>
        <w:tc>
          <w:tcPr>
            <w:tcW w:w="1635" w:type="dxa"/>
            <w:tcBorders>
              <w:top w:val="single" w:sz="4" w:space="0" w:color="auto"/>
              <w:bottom w:val="single" w:sz="12" w:space="0" w:color="auto"/>
            </w:tcBorders>
            <w:shd w:val="clear" w:color="auto" w:fill="auto"/>
          </w:tcPr>
          <w:p w14:paraId="242D739A" w14:textId="51FCC251" w:rsidR="006D337C" w:rsidRPr="00367094" w:rsidRDefault="007A425D" w:rsidP="006D337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719,37</w:t>
            </w:r>
            <w:r w:rsidR="00D817B3">
              <w:rPr>
                <w:rFonts w:ascii="Browallia New" w:hAnsi="Browallia New" w:cs="Browallia New"/>
                <w:sz w:val="28"/>
                <w:szCs w:val="28"/>
                <w:lang w:val="en-US"/>
              </w:rPr>
              <w:t>1</w:t>
            </w:r>
          </w:p>
        </w:tc>
        <w:tc>
          <w:tcPr>
            <w:tcW w:w="283" w:type="dxa"/>
            <w:shd w:val="clear" w:color="auto" w:fill="auto"/>
          </w:tcPr>
          <w:p w14:paraId="7EB8AAF7" w14:textId="77777777" w:rsidR="006D337C" w:rsidRPr="00367094"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top w:val="single" w:sz="4" w:space="0" w:color="auto"/>
              <w:bottom w:val="single" w:sz="12" w:space="0" w:color="auto"/>
            </w:tcBorders>
            <w:shd w:val="clear" w:color="auto" w:fill="auto"/>
            <w:vAlign w:val="bottom"/>
          </w:tcPr>
          <w:p w14:paraId="0D83C5A3" w14:textId="59558E79" w:rsidR="006D337C" w:rsidRPr="00367094"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367094">
              <w:rPr>
                <w:rFonts w:ascii="Browallia New" w:hAnsi="Browallia New" w:cs="Browallia New"/>
                <w:sz w:val="28"/>
                <w:szCs w:val="28"/>
                <w:lang w:val="en-US"/>
              </w:rPr>
              <w:t>-</w:t>
            </w:r>
          </w:p>
        </w:tc>
      </w:tr>
    </w:tbl>
    <w:p w14:paraId="28D61605" w14:textId="77777777" w:rsidR="007C3B60" w:rsidRPr="00367094"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187B077E" w:rsidR="008902F8" w:rsidRPr="00367094" w:rsidRDefault="008902F8" w:rsidP="005C528C">
      <w:pPr>
        <w:tabs>
          <w:tab w:val="clear" w:pos="454"/>
          <w:tab w:val="left" w:pos="720"/>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รายการเคลื่อนไหวของหุ้นกู้ใน</w:t>
      </w:r>
      <w:r w:rsidR="00121C0B" w:rsidRPr="00367094">
        <w:rPr>
          <w:rFonts w:ascii="Browallia New" w:hAnsi="Browallia New" w:cs="Browallia New"/>
          <w:sz w:val="28"/>
          <w:szCs w:val="28"/>
          <w:cs/>
          <w:lang w:val="en-GB"/>
        </w:rPr>
        <w:t>ระหว่างงวด</w:t>
      </w:r>
      <w:r w:rsidR="000E399F">
        <w:rPr>
          <w:rFonts w:ascii="Browallia New" w:hAnsi="Browallia New" w:cs="Browallia New" w:hint="cs"/>
          <w:sz w:val="28"/>
          <w:szCs w:val="28"/>
          <w:cs/>
          <w:lang w:val="en-GB"/>
        </w:rPr>
        <w:t>เก้า</w:t>
      </w:r>
      <w:r w:rsidR="00121C0B" w:rsidRPr="00367094">
        <w:rPr>
          <w:rFonts w:ascii="Browallia New" w:hAnsi="Browallia New" w:cs="Browallia New"/>
          <w:sz w:val="28"/>
          <w:szCs w:val="28"/>
          <w:cs/>
          <w:lang w:val="en-GB"/>
        </w:rPr>
        <w:t xml:space="preserve">เดือนสิ้นสุดวันที่ </w:t>
      </w:r>
      <w:r w:rsidR="00121C0B" w:rsidRPr="00367094">
        <w:rPr>
          <w:rFonts w:ascii="Browallia New" w:hAnsi="Browallia New" w:cs="Browallia New"/>
          <w:sz w:val="28"/>
          <w:szCs w:val="28"/>
        </w:rPr>
        <w:t>30</w:t>
      </w:r>
      <w:r w:rsidR="00121C0B" w:rsidRPr="00367094">
        <w:rPr>
          <w:rFonts w:ascii="Browallia New" w:hAnsi="Browallia New" w:cs="Browallia New"/>
          <w:sz w:val="28"/>
          <w:szCs w:val="28"/>
          <w:cs/>
          <w:lang w:val="en-GB"/>
        </w:rPr>
        <w:t xml:space="preserve"> </w:t>
      </w:r>
      <w:r w:rsidR="000E399F" w:rsidRPr="000E399F">
        <w:rPr>
          <w:rFonts w:ascii="Browallia New" w:hAnsi="Browallia New" w:cs="Browallia New"/>
          <w:sz w:val="28"/>
          <w:szCs w:val="28"/>
          <w:cs/>
          <w:lang w:val="en-GB"/>
        </w:rPr>
        <w:t>กันยายน</w:t>
      </w:r>
      <w:r w:rsidR="009F12DD" w:rsidRPr="00367094">
        <w:rPr>
          <w:rFonts w:ascii="Browallia New" w:hAnsi="Browallia New" w:cs="Browallia New"/>
          <w:sz w:val="28"/>
          <w:szCs w:val="28"/>
          <w:cs/>
          <w:lang w:val="en-GB"/>
        </w:rPr>
        <w:t xml:space="preserve"> </w:t>
      </w:r>
      <w:r w:rsidR="00F25894" w:rsidRPr="00367094">
        <w:rPr>
          <w:rFonts w:ascii="Browallia New" w:hAnsi="Browallia New" w:cs="Browallia New"/>
          <w:sz w:val="28"/>
          <w:szCs w:val="28"/>
        </w:rPr>
        <w:t>2566</w:t>
      </w:r>
      <w:r w:rsidRPr="00367094">
        <w:rPr>
          <w:rFonts w:ascii="Browallia New" w:hAnsi="Browallia New" w:cs="Browallia New"/>
          <w:sz w:val="28"/>
          <w:szCs w:val="28"/>
          <w:cs/>
        </w:rPr>
        <w:t xml:space="preserve"> มีดังต่อไปนี้</w:t>
      </w:r>
      <w:r w:rsidRPr="00367094">
        <w:rPr>
          <w:rFonts w:ascii="Browallia New" w:hAnsi="Browallia New" w:cs="Browallia New"/>
          <w:sz w:val="28"/>
          <w:szCs w:val="28"/>
        </w:rPr>
        <w:t xml:space="preserve"> </w:t>
      </w:r>
      <w:r w:rsidRPr="00367094">
        <w:rPr>
          <w:rFonts w:ascii="Browallia New" w:hAnsi="Browallia New" w:cs="Browallia New"/>
          <w:sz w:val="28"/>
          <w:szCs w:val="28"/>
        </w:rPr>
        <w:tab/>
      </w:r>
    </w:p>
    <w:p w14:paraId="5642A3AB" w14:textId="16E9E2A3" w:rsidR="008D72C3" w:rsidRPr="00367094"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7"/>
        <w:gridCol w:w="2003"/>
      </w:tblGrid>
      <w:tr w:rsidR="007E633B" w:rsidRPr="00367094" w14:paraId="22167839" w14:textId="77777777" w:rsidTr="00D23344">
        <w:tc>
          <w:tcPr>
            <w:tcW w:w="6927" w:type="dxa"/>
          </w:tcPr>
          <w:p w14:paraId="425084EE" w14:textId="77777777" w:rsidR="007E633B" w:rsidRPr="00367094" w:rsidRDefault="007E633B" w:rsidP="0016144F">
            <w:pPr>
              <w:spacing w:line="240" w:lineRule="auto"/>
              <w:jc w:val="thaiDistribute"/>
              <w:rPr>
                <w:rFonts w:ascii="Browallia New" w:hAnsi="Browallia New" w:cs="Browallia New"/>
                <w:sz w:val="28"/>
                <w:szCs w:val="28"/>
              </w:rPr>
            </w:pPr>
          </w:p>
        </w:tc>
        <w:tc>
          <w:tcPr>
            <w:tcW w:w="2003" w:type="dxa"/>
          </w:tcPr>
          <w:p w14:paraId="576A3F97" w14:textId="77777777" w:rsidR="007E633B" w:rsidRPr="00367094" w:rsidRDefault="007E633B" w:rsidP="0016144F">
            <w:pPr>
              <w:spacing w:line="240" w:lineRule="auto"/>
              <w:jc w:val="right"/>
              <w:rPr>
                <w:rFonts w:ascii="Browallia New" w:hAnsi="Browallia New" w:cs="Browallia New"/>
                <w:sz w:val="28"/>
                <w:szCs w:val="28"/>
              </w:rPr>
            </w:pPr>
            <w:r w:rsidRPr="00367094">
              <w:rPr>
                <w:rFonts w:ascii="Browallia New" w:hAnsi="Browallia New" w:cs="Browallia New"/>
                <w:sz w:val="28"/>
                <w:szCs w:val="28"/>
              </w:rPr>
              <w:t>(</w:t>
            </w:r>
            <w:r w:rsidRPr="00367094">
              <w:rPr>
                <w:rFonts w:ascii="Browallia New" w:hAnsi="Browallia New" w:cs="Browallia New"/>
                <w:sz w:val="28"/>
                <w:szCs w:val="28"/>
                <w:cs/>
              </w:rPr>
              <w:t>หน่วย : พันบาท)</w:t>
            </w:r>
          </w:p>
        </w:tc>
      </w:tr>
      <w:tr w:rsidR="007E633B" w:rsidRPr="00367094" w14:paraId="5749AF6A" w14:textId="77777777" w:rsidTr="00D23344">
        <w:tc>
          <w:tcPr>
            <w:tcW w:w="6927" w:type="dxa"/>
          </w:tcPr>
          <w:p w14:paraId="530ED98E" w14:textId="77777777" w:rsidR="007E633B" w:rsidRPr="00367094" w:rsidRDefault="007E633B" w:rsidP="0016144F">
            <w:pPr>
              <w:spacing w:line="240" w:lineRule="auto"/>
              <w:jc w:val="thaiDistribute"/>
              <w:rPr>
                <w:rFonts w:ascii="Browallia New" w:hAnsi="Browallia New" w:cs="Browallia New"/>
                <w:sz w:val="28"/>
                <w:szCs w:val="28"/>
              </w:rPr>
            </w:pPr>
          </w:p>
        </w:tc>
        <w:tc>
          <w:tcPr>
            <w:tcW w:w="2003" w:type="dxa"/>
            <w:tcBorders>
              <w:bottom w:val="single" w:sz="4" w:space="0" w:color="auto"/>
            </w:tcBorders>
          </w:tcPr>
          <w:p w14:paraId="5DF33BCA" w14:textId="0D69F759" w:rsidR="007E633B" w:rsidRPr="00367094" w:rsidRDefault="007E633B" w:rsidP="0016144F">
            <w:pP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w:t>
            </w:r>
            <w:r w:rsidR="00764D05" w:rsidRPr="00367094">
              <w:rPr>
                <w:rFonts w:ascii="Browallia New" w:hAnsi="Browallia New" w:cs="Browallia New"/>
                <w:sz w:val="28"/>
                <w:szCs w:val="28"/>
                <w:cs/>
              </w:rPr>
              <w:t>รวม</w:t>
            </w:r>
          </w:p>
        </w:tc>
      </w:tr>
      <w:tr w:rsidR="007E633B" w:rsidRPr="00367094" w14:paraId="1D9A4354" w14:textId="77777777" w:rsidTr="00D23344">
        <w:trPr>
          <w:trHeight w:val="332"/>
        </w:trPr>
        <w:tc>
          <w:tcPr>
            <w:tcW w:w="6927" w:type="dxa"/>
          </w:tcPr>
          <w:p w14:paraId="40DB5916" w14:textId="77777777" w:rsidR="007E633B" w:rsidRPr="00367094" w:rsidRDefault="007E633B" w:rsidP="0016144F">
            <w:pPr>
              <w:spacing w:line="240" w:lineRule="auto"/>
              <w:jc w:val="thaiDistribute"/>
              <w:rPr>
                <w:rFonts w:ascii="Browallia New" w:hAnsi="Browallia New" w:cs="Browallia New"/>
                <w:sz w:val="14"/>
                <w:szCs w:val="14"/>
              </w:rPr>
            </w:pPr>
          </w:p>
        </w:tc>
        <w:tc>
          <w:tcPr>
            <w:tcW w:w="2003" w:type="dxa"/>
          </w:tcPr>
          <w:p w14:paraId="2F8F0AB3" w14:textId="77777777" w:rsidR="007E633B" w:rsidRPr="00367094" w:rsidRDefault="007E633B" w:rsidP="0016144F">
            <w:pPr>
              <w:spacing w:line="240" w:lineRule="auto"/>
              <w:jc w:val="center"/>
              <w:rPr>
                <w:rFonts w:ascii="Browallia New" w:hAnsi="Browallia New" w:cs="Browallia New"/>
                <w:sz w:val="14"/>
                <w:szCs w:val="14"/>
                <w:cs/>
              </w:rPr>
            </w:pPr>
          </w:p>
        </w:tc>
      </w:tr>
      <w:tr w:rsidR="0059589F" w:rsidRPr="00367094" w14:paraId="0281C0F1" w14:textId="77777777" w:rsidTr="00D23344">
        <w:tc>
          <w:tcPr>
            <w:tcW w:w="6927" w:type="dxa"/>
          </w:tcPr>
          <w:p w14:paraId="4215C03D" w14:textId="03747A91" w:rsidR="0059589F" w:rsidRPr="00367094" w:rsidRDefault="0059589F" w:rsidP="0059589F">
            <w:pPr>
              <w:spacing w:line="240" w:lineRule="auto"/>
              <w:jc w:val="thaiDistribute"/>
              <w:rPr>
                <w:rFonts w:ascii="Browallia New" w:hAnsi="Browallia New" w:cs="Browallia New"/>
                <w:sz w:val="28"/>
                <w:szCs w:val="28"/>
              </w:rPr>
            </w:pPr>
            <w:r w:rsidRPr="00367094">
              <w:rPr>
                <w:rFonts w:ascii="Browallia New" w:hAnsi="Browallia New" w:cs="Browallia New"/>
                <w:sz w:val="28"/>
                <w:szCs w:val="28"/>
                <w:cs/>
              </w:rPr>
              <w:t>ยอด</w:t>
            </w:r>
            <w:r w:rsidRPr="00367094">
              <w:rPr>
                <w:rFonts w:ascii="Browallia New" w:hAnsi="Browallia New" w:cs="Browallia New"/>
                <w:sz w:val="28"/>
                <w:szCs w:val="28"/>
                <w:cs/>
                <w:lang w:val="en-GB"/>
              </w:rPr>
              <w:t xml:space="preserve">คงเหลือ ณ วันที่ </w:t>
            </w:r>
            <w:r w:rsidRPr="00367094">
              <w:rPr>
                <w:rFonts w:ascii="Browallia New" w:hAnsi="Browallia New" w:cs="Browallia New"/>
                <w:sz w:val="28"/>
                <w:szCs w:val="28"/>
              </w:rPr>
              <w:t>1</w:t>
            </w:r>
            <w:r w:rsidRPr="00367094">
              <w:rPr>
                <w:rFonts w:ascii="Browallia New" w:hAnsi="Browallia New" w:cs="Browallia New"/>
                <w:sz w:val="28"/>
                <w:szCs w:val="28"/>
                <w:cs/>
                <w:lang w:val="en-GB"/>
              </w:rPr>
              <w:t xml:space="preserve"> มกราคม</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2003" w:type="dxa"/>
          </w:tcPr>
          <w:p w14:paraId="7F08751C" w14:textId="6CF3E686" w:rsidR="0059589F" w:rsidRPr="00367094" w:rsidRDefault="00764D05" w:rsidP="0059589F">
            <w:pPr>
              <w:spacing w:line="240" w:lineRule="auto"/>
              <w:jc w:val="right"/>
              <w:rPr>
                <w:rFonts w:ascii="Browallia New" w:hAnsi="Browallia New" w:cs="Browallia New"/>
                <w:sz w:val="28"/>
                <w:szCs w:val="28"/>
              </w:rPr>
            </w:pPr>
            <w:r w:rsidRPr="00367094">
              <w:rPr>
                <w:rFonts w:ascii="Browallia New" w:hAnsi="Browallia New" w:cs="Browallia New"/>
                <w:sz w:val="28"/>
                <w:szCs w:val="28"/>
              </w:rPr>
              <w:t>1,045,929</w:t>
            </w:r>
          </w:p>
        </w:tc>
      </w:tr>
      <w:tr w:rsidR="00522E70" w:rsidRPr="00367094" w14:paraId="0EBBAD2E" w14:textId="77777777" w:rsidTr="00D23344">
        <w:tc>
          <w:tcPr>
            <w:tcW w:w="6927" w:type="dxa"/>
          </w:tcPr>
          <w:p w14:paraId="51D6D2E7" w14:textId="0E3AC300" w:rsidR="00522E70" w:rsidRPr="00367094" w:rsidRDefault="00522E70" w:rsidP="00522E70">
            <w:pPr>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ออกจำหน่ายหุ้นกู้</w:t>
            </w:r>
          </w:p>
        </w:tc>
        <w:tc>
          <w:tcPr>
            <w:tcW w:w="2003" w:type="dxa"/>
          </w:tcPr>
          <w:p w14:paraId="3965BACA" w14:textId="4A36D274" w:rsidR="00522E70" w:rsidRPr="00367094" w:rsidRDefault="00935F8A" w:rsidP="00522E70">
            <w:pPr>
              <w:spacing w:line="240" w:lineRule="auto"/>
              <w:jc w:val="right"/>
              <w:rPr>
                <w:rFonts w:ascii="Browallia New" w:hAnsi="Browallia New" w:cs="Browallia New"/>
                <w:sz w:val="28"/>
                <w:szCs w:val="28"/>
              </w:rPr>
            </w:pPr>
            <w:r>
              <w:rPr>
                <w:rFonts w:ascii="Browallia New" w:hAnsi="Browallia New" w:cs="Browallia New"/>
                <w:sz w:val="28"/>
                <w:szCs w:val="28"/>
              </w:rPr>
              <w:t>725,000</w:t>
            </w:r>
          </w:p>
        </w:tc>
      </w:tr>
      <w:tr w:rsidR="00522E70" w:rsidRPr="00367094" w14:paraId="309050AD" w14:textId="77777777" w:rsidTr="00D23344">
        <w:tc>
          <w:tcPr>
            <w:tcW w:w="6927" w:type="dxa"/>
          </w:tcPr>
          <w:p w14:paraId="6A5972EA" w14:textId="7997E158" w:rsidR="00522E70" w:rsidRPr="00367094" w:rsidRDefault="00522E70" w:rsidP="00522E70">
            <w:pPr>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ไถ่ถอนคืนระหว่างปี</w:t>
            </w:r>
          </w:p>
        </w:tc>
        <w:tc>
          <w:tcPr>
            <w:tcW w:w="2003" w:type="dxa"/>
          </w:tcPr>
          <w:p w14:paraId="049A5A8C" w14:textId="4DE4F91B" w:rsidR="00522E70" w:rsidRPr="00367094" w:rsidRDefault="00935F8A" w:rsidP="00522E70">
            <w:pPr>
              <w:spacing w:line="240" w:lineRule="auto"/>
              <w:jc w:val="right"/>
              <w:rPr>
                <w:rFonts w:ascii="Browallia New" w:hAnsi="Browallia New" w:cs="Browallia New"/>
                <w:sz w:val="28"/>
                <w:szCs w:val="28"/>
              </w:rPr>
            </w:pPr>
            <w:r>
              <w:rPr>
                <w:rFonts w:ascii="Browallia New" w:hAnsi="Browallia New" w:cs="Browallia New"/>
                <w:sz w:val="28"/>
                <w:szCs w:val="28"/>
              </w:rPr>
              <w:t>(724,600)</w:t>
            </w:r>
          </w:p>
        </w:tc>
      </w:tr>
      <w:tr w:rsidR="00522E70" w:rsidRPr="00367094" w14:paraId="2CB553A7" w14:textId="77777777" w:rsidTr="00D23344">
        <w:tc>
          <w:tcPr>
            <w:tcW w:w="6927" w:type="dxa"/>
          </w:tcPr>
          <w:p w14:paraId="3679EC6E" w14:textId="607B8015" w:rsidR="00522E70" w:rsidRPr="00367094" w:rsidRDefault="00522E70" w:rsidP="00522E70">
            <w:pPr>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ค่าใช้จ่ายในการออกหุ้นกู้</w:t>
            </w:r>
          </w:p>
        </w:tc>
        <w:tc>
          <w:tcPr>
            <w:tcW w:w="2003" w:type="dxa"/>
          </w:tcPr>
          <w:p w14:paraId="7E7013D2" w14:textId="15C9BBC0" w:rsidR="00522E70" w:rsidRPr="00367094" w:rsidRDefault="00935F8A" w:rsidP="00522E70">
            <w:pPr>
              <w:spacing w:line="240" w:lineRule="auto"/>
              <w:jc w:val="right"/>
              <w:rPr>
                <w:rFonts w:ascii="Browallia New" w:hAnsi="Browallia New" w:cs="Browallia New"/>
                <w:sz w:val="28"/>
                <w:szCs w:val="28"/>
              </w:rPr>
            </w:pPr>
            <w:r>
              <w:rPr>
                <w:rFonts w:ascii="Browallia New" w:hAnsi="Browallia New" w:cs="Browallia New"/>
                <w:sz w:val="28"/>
                <w:szCs w:val="28"/>
              </w:rPr>
              <w:t>(8,185)</w:t>
            </w:r>
          </w:p>
        </w:tc>
      </w:tr>
      <w:tr w:rsidR="0059589F" w:rsidRPr="00367094" w14:paraId="5D344ADD" w14:textId="77777777" w:rsidTr="004B17C7">
        <w:tc>
          <w:tcPr>
            <w:tcW w:w="6927" w:type="dxa"/>
          </w:tcPr>
          <w:p w14:paraId="774B96D3" w14:textId="745791C3" w:rsidR="0059589F" w:rsidRPr="00367094" w:rsidRDefault="0059589F" w:rsidP="0059589F">
            <w:pPr>
              <w:spacing w:line="240" w:lineRule="auto"/>
              <w:jc w:val="thaiDistribute"/>
              <w:rPr>
                <w:rFonts w:ascii="Browallia New" w:hAnsi="Browallia New" w:cs="Browallia New"/>
                <w:sz w:val="28"/>
                <w:szCs w:val="28"/>
                <w:u w:val="single"/>
                <w:cs/>
              </w:rPr>
            </w:pPr>
            <w:r w:rsidRPr="00367094">
              <w:rPr>
                <w:rFonts w:ascii="Browallia New" w:hAnsi="Browallia New" w:cs="Browallia New"/>
                <w:sz w:val="28"/>
                <w:szCs w:val="28"/>
                <w:cs/>
              </w:rPr>
              <w:t>ค่าใช้จ่ายในการออกหุ้นกู้ตัดจำหน่าย</w:t>
            </w:r>
          </w:p>
        </w:tc>
        <w:tc>
          <w:tcPr>
            <w:tcW w:w="2003" w:type="dxa"/>
          </w:tcPr>
          <w:p w14:paraId="7B5DEC04" w14:textId="04FD8A6C" w:rsidR="0059589F" w:rsidRPr="00367094" w:rsidRDefault="00D473CE" w:rsidP="0059589F">
            <w:pPr>
              <w:spacing w:line="240" w:lineRule="auto"/>
              <w:jc w:val="right"/>
              <w:rPr>
                <w:rFonts w:ascii="Browallia New" w:hAnsi="Browallia New" w:cs="Browallia New"/>
                <w:sz w:val="28"/>
                <w:szCs w:val="28"/>
              </w:rPr>
            </w:pPr>
            <w:r>
              <w:rPr>
                <w:rFonts w:ascii="Browallia New" w:hAnsi="Browallia New" w:cs="Browallia New"/>
                <w:sz w:val="28"/>
                <w:szCs w:val="28"/>
              </w:rPr>
              <w:t>5,71</w:t>
            </w:r>
            <w:r w:rsidR="00F1771E">
              <w:rPr>
                <w:rFonts w:ascii="Browallia New" w:hAnsi="Browallia New" w:cs="Browallia New"/>
                <w:sz w:val="28"/>
                <w:szCs w:val="28"/>
              </w:rPr>
              <w:t>5</w:t>
            </w:r>
          </w:p>
        </w:tc>
      </w:tr>
      <w:tr w:rsidR="0059589F" w:rsidRPr="00367094" w14:paraId="4301D661" w14:textId="77777777" w:rsidTr="00D23344">
        <w:tc>
          <w:tcPr>
            <w:tcW w:w="6927" w:type="dxa"/>
          </w:tcPr>
          <w:p w14:paraId="3A28F267" w14:textId="28F86B84" w:rsidR="0059589F" w:rsidRPr="00367094" w:rsidRDefault="0059589F" w:rsidP="0059589F">
            <w:pPr>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ยอดคงเหลือ</w:t>
            </w:r>
            <w:r w:rsidRPr="00367094">
              <w:rPr>
                <w:rFonts w:ascii="Browallia New" w:hAnsi="Browallia New" w:cs="Browallia New"/>
                <w:sz w:val="28"/>
                <w:szCs w:val="28"/>
                <w:cs/>
                <w:lang w:val="en-GB"/>
              </w:rPr>
              <w:t xml:space="preserve"> ณ วันที่ </w:t>
            </w:r>
            <w:r w:rsidR="009F12DD" w:rsidRPr="00367094">
              <w:rPr>
                <w:rFonts w:ascii="Browallia New" w:hAnsi="Browallia New" w:cs="Browallia New"/>
                <w:sz w:val="28"/>
                <w:szCs w:val="28"/>
              </w:rPr>
              <w:t>30</w:t>
            </w:r>
            <w:r w:rsidR="009F12DD" w:rsidRPr="00367094">
              <w:rPr>
                <w:rFonts w:ascii="Browallia New" w:hAnsi="Browallia New" w:cs="Browallia New"/>
                <w:sz w:val="28"/>
                <w:szCs w:val="28"/>
                <w:cs/>
              </w:rPr>
              <w:t xml:space="preserve"> </w:t>
            </w:r>
            <w:r w:rsidR="000E399F" w:rsidRPr="000E399F">
              <w:rPr>
                <w:rFonts w:ascii="Browallia New" w:hAnsi="Browallia New" w:cs="Browallia New"/>
                <w:sz w:val="28"/>
                <w:szCs w:val="28"/>
                <w:cs/>
              </w:rPr>
              <w:t>กันยายน</w:t>
            </w:r>
            <w:r w:rsidR="009F12DD" w:rsidRPr="00367094">
              <w:rPr>
                <w:rFonts w:ascii="Browallia New" w:hAnsi="Browallia New" w:cs="Browallia New"/>
                <w:sz w:val="28"/>
                <w:szCs w:val="28"/>
                <w:cs/>
              </w:rPr>
              <w:t xml:space="preserve"> </w:t>
            </w:r>
            <w:r w:rsidRPr="00367094">
              <w:rPr>
                <w:rFonts w:ascii="Browallia New" w:hAnsi="Browallia New" w:cs="Browallia New"/>
                <w:sz w:val="28"/>
                <w:szCs w:val="28"/>
              </w:rPr>
              <w:t>2566</w:t>
            </w:r>
          </w:p>
        </w:tc>
        <w:tc>
          <w:tcPr>
            <w:tcW w:w="2003" w:type="dxa"/>
            <w:tcBorders>
              <w:top w:val="single" w:sz="4" w:space="0" w:color="auto"/>
              <w:bottom w:val="single" w:sz="12" w:space="0" w:color="auto"/>
            </w:tcBorders>
            <w:vAlign w:val="center"/>
          </w:tcPr>
          <w:p w14:paraId="5857FFEC" w14:textId="4EC9646B" w:rsidR="0059589F" w:rsidRPr="00367094" w:rsidRDefault="00D473CE" w:rsidP="0059589F">
            <w:pPr>
              <w:spacing w:line="240" w:lineRule="auto"/>
              <w:jc w:val="right"/>
              <w:rPr>
                <w:rFonts w:ascii="Browallia New" w:hAnsi="Browallia New" w:cs="Browallia New"/>
                <w:sz w:val="28"/>
                <w:szCs w:val="28"/>
                <w:cs/>
              </w:rPr>
            </w:pPr>
            <w:r>
              <w:rPr>
                <w:rFonts w:ascii="Browallia New" w:hAnsi="Browallia New" w:cs="Browallia New"/>
                <w:sz w:val="28"/>
                <w:szCs w:val="28"/>
              </w:rPr>
              <w:t>1,043</w:t>
            </w:r>
            <w:r w:rsidR="005D2028">
              <w:rPr>
                <w:rFonts w:ascii="Browallia New" w:hAnsi="Browallia New" w:cs="Browallia New"/>
                <w:sz w:val="28"/>
                <w:szCs w:val="28"/>
              </w:rPr>
              <w:t>,85</w:t>
            </w:r>
            <w:r w:rsidR="00F1771E">
              <w:rPr>
                <w:rFonts w:ascii="Browallia New" w:hAnsi="Browallia New" w:cs="Browallia New"/>
                <w:sz w:val="28"/>
                <w:szCs w:val="28"/>
              </w:rPr>
              <w:t>9</w:t>
            </w:r>
          </w:p>
        </w:tc>
      </w:tr>
    </w:tbl>
    <w:p w14:paraId="27A2C96B" w14:textId="77777777" w:rsidR="00F25894" w:rsidRPr="00367094" w:rsidRDefault="00F25894" w:rsidP="005C528C">
      <w:pPr>
        <w:tabs>
          <w:tab w:val="clear" w:pos="454"/>
          <w:tab w:val="left" w:pos="720"/>
        </w:tabs>
        <w:spacing w:line="240" w:lineRule="auto"/>
        <w:ind w:left="450"/>
        <w:jc w:val="thaiDistribute"/>
        <w:rPr>
          <w:rFonts w:ascii="Browallia New" w:hAnsi="Browallia New" w:cs="Browallia New"/>
          <w:sz w:val="28"/>
          <w:szCs w:val="28"/>
        </w:rPr>
      </w:pPr>
    </w:p>
    <w:p w14:paraId="67BE25A7" w14:textId="1744F0E9" w:rsidR="00852667" w:rsidRPr="00367094" w:rsidRDefault="003D48BD" w:rsidP="00ED15CC">
      <w:pPr>
        <w:tabs>
          <w:tab w:val="clear" w:pos="454"/>
          <w:tab w:val="left" w:pos="720"/>
        </w:tabs>
        <w:spacing w:line="240" w:lineRule="auto"/>
        <w:ind w:left="450"/>
        <w:jc w:val="thaiDistribute"/>
        <w:rPr>
          <w:rFonts w:ascii="Browallia New" w:hAnsi="Browallia New" w:cs="Browallia New"/>
          <w:sz w:val="28"/>
          <w:szCs w:val="28"/>
          <w:cs/>
          <w:lang w:val="en-GB"/>
        </w:rPr>
      </w:pPr>
      <w:r w:rsidRPr="00367094">
        <w:rPr>
          <w:rFonts w:ascii="Browallia New" w:hAnsi="Browallia New" w:cs="Browallia New"/>
          <w:sz w:val="28"/>
          <w:szCs w:val="28"/>
          <w:cs/>
          <w:lang w:val="en-GB"/>
        </w:rPr>
        <w:t>บริษัท</w:t>
      </w:r>
      <w:r w:rsidR="00C051E2" w:rsidRPr="00367094">
        <w:rPr>
          <w:rFonts w:ascii="Browallia New" w:hAnsi="Browallia New" w:cs="Browallia New"/>
          <w:sz w:val="28"/>
          <w:szCs w:val="28"/>
          <w:cs/>
          <w:lang w:val="en-GB"/>
        </w:rPr>
        <w:t>ย่อย</w:t>
      </w:r>
      <w:r w:rsidRPr="00367094">
        <w:rPr>
          <w:rFonts w:ascii="Browallia New" w:hAnsi="Browallia New" w:cs="Browallia New"/>
          <w:sz w:val="28"/>
          <w:szCs w:val="28"/>
          <w:cs/>
          <w:lang w:val="en-GB"/>
        </w:rPr>
        <w:t>ได้ออกหุ้นกู้ชนิดระบุชื่อผู้ถือหุ้น ประเภทไม่ด้อยสิทธิ ไม่มีหลักประกัน และมีผู้แทนผู้ถือหุ้นกู้ ให้แก่ผู้ลงทุนสถาบัน และ/หรือ ผู้ลงทุนรายใหญ่ โดยกำหนดจ่ายดอกเบี้ยทุกๆ</w:t>
      </w:r>
      <w:r w:rsidRPr="00367094">
        <w:rPr>
          <w:rFonts w:ascii="Browallia New" w:hAnsi="Browallia New" w:cs="Browallia New"/>
          <w:sz w:val="28"/>
          <w:szCs w:val="28"/>
          <w:lang w:val="en-GB"/>
        </w:rPr>
        <w:t xml:space="preserve"> 3</w:t>
      </w:r>
      <w:r w:rsidRPr="00367094">
        <w:rPr>
          <w:rFonts w:ascii="Browallia New" w:hAnsi="Browallia New" w:cs="Browallia New"/>
          <w:sz w:val="28"/>
          <w:szCs w:val="28"/>
          <w:cs/>
          <w:lang w:val="en-GB"/>
        </w:rPr>
        <w:t xml:space="preserve"> เดือน บริษัท</w:t>
      </w:r>
      <w:r w:rsidR="00D546C5" w:rsidRPr="00367094">
        <w:rPr>
          <w:rFonts w:ascii="Browallia New" w:hAnsi="Browallia New" w:cs="Browallia New"/>
          <w:sz w:val="28"/>
          <w:szCs w:val="28"/>
          <w:cs/>
          <w:lang w:val="en-GB"/>
        </w:rPr>
        <w:t>ย่อย</w:t>
      </w:r>
      <w:r w:rsidRPr="00367094">
        <w:rPr>
          <w:rFonts w:ascii="Browallia New" w:hAnsi="Browallia New" w:cs="Browallia New"/>
          <w:sz w:val="28"/>
          <w:szCs w:val="28"/>
          <w:cs/>
          <w:lang w:val="en-GB"/>
        </w:rPr>
        <w:t>ได้นำเงินที่ได้จากการออกหุ้นกู้ครั้งนี้ไปใช้ในการชำระหนี้เดิม โดยบริษัท</w:t>
      </w:r>
      <w:r w:rsidR="000F3C74" w:rsidRPr="00367094">
        <w:rPr>
          <w:rFonts w:ascii="Browallia New" w:hAnsi="Browallia New" w:cs="Browallia New"/>
          <w:sz w:val="28"/>
          <w:szCs w:val="28"/>
          <w:cs/>
          <w:lang w:val="en-GB"/>
        </w:rPr>
        <w:t>ย่อย</w:t>
      </w:r>
      <w:r w:rsidRPr="00367094">
        <w:rPr>
          <w:rFonts w:ascii="Browallia New" w:hAnsi="Browallia New" w:cs="Browallia New"/>
          <w:sz w:val="28"/>
          <w:szCs w:val="28"/>
          <w:cs/>
          <w:lang w:val="en-GB"/>
        </w:rPr>
        <w:t>จะต้องดำรงไว้ซึ่งอัตราส่วนทางการเงินตามที่ระบุไว้ในหนังสือชี้ชวน</w:t>
      </w:r>
      <w:r w:rsidR="00A526B8" w:rsidRPr="00367094">
        <w:rPr>
          <w:rFonts w:ascii="Browallia New" w:hAnsi="Browallia New" w:cs="Browallia New"/>
          <w:sz w:val="28"/>
          <w:szCs w:val="28"/>
          <w:cs/>
          <w:lang w:val="en-GB"/>
        </w:rPr>
        <w:br/>
      </w:r>
      <w:r w:rsidRPr="00367094">
        <w:rPr>
          <w:rFonts w:ascii="Browallia New" w:hAnsi="Browallia New" w:cs="Browallia New"/>
          <w:sz w:val="28"/>
          <w:szCs w:val="28"/>
          <w:cs/>
          <w:lang w:val="en-GB"/>
        </w:rPr>
        <w:t>ของหุ้นกู้</w:t>
      </w:r>
    </w:p>
    <w:p w14:paraId="1EEACEB0" w14:textId="77777777" w:rsidR="005D3C34" w:rsidRPr="00367094" w:rsidRDefault="005D3C34" w:rsidP="00ED15CC">
      <w:pPr>
        <w:tabs>
          <w:tab w:val="clear" w:pos="454"/>
          <w:tab w:val="left" w:pos="720"/>
        </w:tabs>
        <w:spacing w:line="240" w:lineRule="auto"/>
        <w:ind w:left="450"/>
        <w:jc w:val="thaiDistribute"/>
        <w:rPr>
          <w:rFonts w:ascii="Browallia New" w:hAnsi="Browallia New" w:cs="Browallia New"/>
          <w:sz w:val="28"/>
          <w:szCs w:val="28"/>
          <w:cs/>
          <w:lang w:val="en-GB"/>
        </w:rPr>
      </w:pPr>
    </w:p>
    <w:p w14:paraId="4DDF6946" w14:textId="6C5A8571" w:rsidR="00AD6D8D" w:rsidRPr="008B0C39" w:rsidRDefault="00AD6D8D" w:rsidP="002D4B1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8B0C39">
        <w:rPr>
          <w:rFonts w:ascii="Browallia New" w:hAnsi="Browallia New" w:cs="Browallia New"/>
          <w:b/>
          <w:bCs/>
          <w:sz w:val="28"/>
          <w:szCs w:val="28"/>
          <w:cs/>
          <w:lang w:val="en-GB"/>
        </w:rPr>
        <w:t>หนี้สินตามสัญญาเช่า</w:t>
      </w:r>
      <w:r w:rsidRPr="008B0C39">
        <w:rPr>
          <w:rFonts w:ascii="Browallia New" w:hAnsi="Browallia New" w:cs="Browallia New"/>
          <w:b/>
          <w:bCs/>
          <w:sz w:val="28"/>
          <w:szCs w:val="28"/>
          <w:lang w:val="en-GB"/>
        </w:rPr>
        <w:t xml:space="preserve"> - </w:t>
      </w:r>
      <w:r w:rsidRPr="008B0C39">
        <w:rPr>
          <w:rFonts w:ascii="Browallia New" w:hAnsi="Browallia New" w:cs="Browallia New"/>
          <w:b/>
          <w:bCs/>
          <w:sz w:val="28"/>
          <w:szCs w:val="28"/>
          <w:cs/>
          <w:lang w:val="en-GB"/>
        </w:rPr>
        <w:t>สุทธิ</w:t>
      </w:r>
    </w:p>
    <w:p w14:paraId="0ED684E4" w14:textId="77777777" w:rsidR="00AD6D8D" w:rsidRPr="00367094"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606FAE72" w:rsidR="00AD6D8D" w:rsidRPr="00367094" w:rsidRDefault="00AD6D8D" w:rsidP="005C528C">
      <w:pPr>
        <w:tabs>
          <w:tab w:val="clear" w:pos="454"/>
          <w:tab w:val="left" w:pos="720"/>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 xml:space="preserve">ณ วันที่ </w:t>
      </w:r>
      <w:r w:rsidR="009F12DD" w:rsidRPr="00367094">
        <w:rPr>
          <w:rFonts w:ascii="Browallia New" w:hAnsi="Browallia New" w:cs="Browallia New"/>
          <w:sz w:val="28"/>
          <w:szCs w:val="28"/>
        </w:rPr>
        <w:t>30</w:t>
      </w:r>
      <w:r w:rsidR="009F12DD" w:rsidRPr="00367094">
        <w:rPr>
          <w:rFonts w:ascii="Browallia New" w:hAnsi="Browallia New" w:cs="Browallia New"/>
          <w:sz w:val="28"/>
          <w:szCs w:val="28"/>
          <w:cs/>
        </w:rPr>
        <w:t xml:space="preserve"> </w:t>
      </w:r>
      <w:r w:rsidR="000E399F" w:rsidRPr="000E399F">
        <w:rPr>
          <w:rFonts w:ascii="Browallia New" w:hAnsi="Browallia New" w:cs="Browallia New"/>
          <w:sz w:val="28"/>
          <w:szCs w:val="28"/>
          <w:cs/>
        </w:rPr>
        <w:t>กันยายน</w:t>
      </w:r>
      <w:r w:rsidR="009F12DD" w:rsidRPr="00367094">
        <w:rPr>
          <w:rFonts w:ascii="Browallia New" w:hAnsi="Browallia New" w:cs="Browallia New"/>
          <w:sz w:val="28"/>
          <w:szCs w:val="28"/>
          <w:cs/>
        </w:rPr>
        <w:t xml:space="preserve"> </w:t>
      </w:r>
      <w:r w:rsidR="00C15D53" w:rsidRPr="00367094">
        <w:rPr>
          <w:rFonts w:ascii="Browallia New" w:hAnsi="Browallia New" w:cs="Browallia New"/>
          <w:sz w:val="28"/>
          <w:szCs w:val="28"/>
        </w:rPr>
        <w:t>2566</w:t>
      </w:r>
      <w:r w:rsidR="00ED70C0" w:rsidRPr="00367094">
        <w:rPr>
          <w:rFonts w:ascii="Browallia New" w:hAnsi="Browallia New" w:cs="Browallia New"/>
          <w:sz w:val="28"/>
          <w:szCs w:val="28"/>
          <w:cs/>
        </w:rPr>
        <w:t xml:space="preserve"> และ</w:t>
      </w:r>
      <w:r w:rsidR="00ED70C0" w:rsidRPr="00367094">
        <w:rPr>
          <w:rFonts w:ascii="Browallia New" w:hAnsi="Browallia New" w:cs="Browallia New"/>
          <w:sz w:val="28"/>
          <w:szCs w:val="28"/>
        </w:rPr>
        <w:t xml:space="preserve"> </w:t>
      </w:r>
      <w:r w:rsidRPr="00367094">
        <w:rPr>
          <w:rFonts w:ascii="Browallia New" w:hAnsi="Browallia New" w:cs="Browallia New"/>
          <w:sz w:val="28"/>
          <w:szCs w:val="28"/>
        </w:rPr>
        <w:t xml:space="preserve">31 </w:t>
      </w:r>
      <w:r w:rsidRPr="00367094">
        <w:rPr>
          <w:rFonts w:ascii="Browallia New" w:hAnsi="Browallia New" w:cs="Browallia New"/>
          <w:sz w:val="28"/>
          <w:szCs w:val="28"/>
          <w:cs/>
        </w:rPr>
        <w:t>ธันวาคม</w:t>
      </w:r>
      <w:r w:rsidRPr="00367094">
        <w:rPr>
          <w:rFonts w:ascii="Browallia New" w:hAnsi="Browallia New" w:cs="Browallia New"/>
          <w:sz w:val="28"/>
          <w:szCs w:val="28"/>
        </w:rPr>
        <w:t xml:space="preserve"> 256</w:t>
      </w:r>
      <w:r w:rsidR="00C15D53" w:rsidRPr="00367094">
        <w:rPr>
          <w:rFonts w:ascii="Browallia New" w:hAnsi="Browallia New" w:cs="Browallia New"/>
          <w:sz w:val="28"/>
          <w:szCs w:val="28"/>
        </w:rPr>
        <w:t>5</w:t>
      </w:r>
      <w:r w:rsidRPr="00367094">
        <w:rPr>
          <w:rFonts w:ascii="Browallia New" w:hAnsi="Browallia New" w:cs="Browallia New"/>
          <w:sz w:val="28"/>
          <w:szCs w:val="28"/>
          <w:cs/>
        </w:rPr>
        <w:t xml:space="preserve"> กลุ่มบริษัทมีหนี้สินตามสัญญาเช่า โดยมีรายละเอียดของจำนวนเงินที่ต้องจ่ายชำระดังนี้</w:t>
      </w:r>
    </w:p>
    <w:p w14:paraId="7017A179" w14:textId="77777777" w:rsidR="00AD6D8D" w:rsidRPr="00367094"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highlight w:val="yellow"/>
        </w:rPr>
      </w:pPr>
    </w:p>
    <w:tbl>
      <w:tblPr>
        <w:tblW w:w="955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00"/>
        <w:gridCol w:w="1008"/>
        <w:gridCol w:w="142"/>
        <w:gridCol w:w="1090"/>
        <w:gridCol w:w="142"/>
        <w:gridCol w:w="980"/>
        <w:gridCol w:w="142"/>
        <w:gridCol w:w="964"/>
        <w:gridCol w:w="142"/>
        <w:gridCol w:w="1034"/>
        <w:gridCol w:w="142"/>
        <w:gridCol w:w="964"/>
      </w:tblGrid>
      <w:tr w:rsidR="00AD6D8D" w:rsidRPr="00367094" w14:paraId="1F089AFF" w14:textId="77777777" w:rsidTr="005C528C">
        <w:trPr>
          <w:cantSplit/>
        </w:trPr>
        <w:tc>
          <w:tcPr>
            <w:tcW w:w="2800" w:type="dxa"/>
            <w:tcBorders>
              <w:top w:val="nil"/>
              <w:left w:val="nil"/>
              <w:bottom w:val="nil"/>
              <w:right w:val="nil"/>
            </w:tcBorders>
          </w:tcPr>
          <w:p w14:paraId="559A9844" w14:textId="77777777" w:rsidR="00AD6D8D" w:rsidRPr="00367094" w:rsidRDefault="00AD6D8D" w:rsidP="00DF479B">
            <w:pPr>
              <w:spacing w:line="240" w:lineRule="auto"/>
              <w:ind w:right="851"/>
              <w:jc w:val="both"/>
              <w:rPr>
                <w:rFonts w:ascii="Browallia New" w:hAnsi="Browallia New" w:cs="Browallia New"/>
                <w:sz w:val="24"/>
                <w:szCs w:val="24"/>
                <w:highlight w:val="yellow"/>
              </w:rPr>
            </w:pPr>
          </w:p>
        </w:tc>
        <w:tc>
          <w:tcPr>
            <w:tcW w:w="6750" w:type="dxa"/>
            <w:gridSpan w:val="11"/>
            <w:tcBorders>
              <w:top w:val="nil"/>
              <w:left w:val="nil"/>
              <w:bottom w:val="nil"/>
              <w:right w:val="nil"/>
            </w:tcBorders>
          </w:tcPr>
          <w:p w14:paraId="26D0458B" w14:textId="77777777" w:rsidR="00AD6D8D" w:rsidRPr="00367094"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367094">
              <w:rPr>
                <w:rFonts w:ascii="Browallia New" w:hAnsi="Browallia New" w:cs="Browallia New"/>
                <w:sz w:val="24"/>
                <w:szCs w:val="24"/>
                <w:cs/>
              </w:rPr>
              <w:t>(หน่วย</w:t>
            </w:r>
            <w:r w:rsidRPr="00367094">
              <w:rPr>
                <w:rFonts w:ascii="Browallia New" w:hAnsi="Browallia New" w:cs="Browallia New"/>
                <w:sz w:val="24"/>
                <w:szCs w:val="24"/>
              </w:rPr>
              <w:t xml:space="preserve"> </w:t>
            </w:r>
            <w:r w:rsidRPr="00367094">
              <w:rPr>
                <w:rFonts w:ascii="Browallia New" w:hAnsi="Browallia New" w:cs="Browallia New"/>
                <w:sz w:val="24"/>
                <w:szCs w:val="24"/>
                <w:cs/>
                <w:lang w:val="en-GB"/>
              </w:rPr>
              <w:t>:</w:t>
            </w:r>
            <w:r w:rsidRPr="00367094">
              <w:rPr>
                <w:rFonts w:ascii="Browallia New" w:hAnsi="Browallia New" w:cs="Browallia New"/>
                <w:sz w:val="24"/>
                <w:szCs w:val="24"/>
              </w:rPr>
              <w:t xml:space="preserve"> </w:t>
            </w:r>
            <w:r w:rsidRPr="00367094">
              <w:rPr>
                <w:rFonts w:ascii="Browallia New" w:hAnsi="Browallia New" w:cs="Browallia New"/>
                <w:sz w:val="24"/>
                <w:szCs w:val="24"/>
                <w:cs/>
              </w:rPr>
              <w:t>พันบาท)</w:t>
            </w:r>
          </w:p>
        </w:tc>
      </w:tr>
      <w:tr w:rsidR="00AD6D8D" w:rsidRPr="00367094" w14:paraId="432235F0" w14:textId="77777777" w:rsidTr="005C528C">
        <w:trPr>
          <w:cantSplit/>
        </w:trPr>
        <w:tc>
          <w:tcPr>
            <w:tcW w:w="2800" w:type="dxa"/>
            <w:tcBorders>
              <w:top w:val="nil"/>
              <w:left w:val="nil"/>
              <w:bottom w:val="nil"/>
              <w:right w:val="nil"/>
            </w:tcBorders>
          </w:tcPr>
          <w:p w14:paraId="282EF6A4" w14:textId="77777777" w:rsidR="00AD6D8D" w:rsidRPr="00367094" w:rsidRDefault="00AD6D8D" w:rsidP="00DF479B">
            <w:pPr>
              <w:spacing w:line="240" w:lineRule="auto"/>
              <w:ind w:right="851"/>
              <w:jc w:val="both"/>
              <w:rPr>
                <w:rFonts w:ascii="Browallia New" w:hAnsi="Browallia New" w:cs="Browallia New"/>
                <w:sz w:val="24"/>
                <w:szCs w:val="24"/>
                <w:highlight w:val="yellow"/>
              </w:rPr>
            </w:pPr>
          </w:p>
        </w:tc>
        <w:tc>
          <w:tcPr>
            <w:tcW w:w="6750" w:type="dxa"/>
            <w:gridSpan w:val="11"/>
            <w:tcBorders>
              <w:top w:val="nil"/>
              <w:left w:val="nil"/>
              <w:right w:val="nil"/>
            </w:tcBorders>
          </w:tcPr>
          <w:p w14:paraId="2CB8A86D" w14:textId="77777777" w:rsidR="00AD6D8D" w:rsidRPr="00367094" w:rsidRDefault="00AD6D8D" w:rsidP="00DF479B">
            <w:pPr>
              <w:tabs>
                <w:tab w:val="clear" w:pos="6322"/>
              </w:tabs>
              <w:spacing w:line="240" w:lineRule="auto"/>
              <w:ind w:left="-46" w:right="-24"/>
              <w:jc w:val="center"/>
              <w:rPr>
                <w:rFonts w:ascii="Browallia New" w:hAnsi="Browallia New" w:cs="Browallia New"/>
                <w:sz w:val="24"/>
                <w:szCs w:val="24"/>
                <w:cs/>
              </w:rPr>
            </w:pPr>
            <w:r w:rsidRPr="00367094">
              <w:rPr>
                <w:rFonts w:ascii="Browallia New" w:hAnsi="Browallia New" w:cs="Browallia New"/>
                <w:sz w:val="24"/>
                <w:szCs w:val="24"/>
                <w:cs/>
              </w:rPr>
              <w:t>งบการเงินรวม</w:t>
            </w:r>
          </w:p>
        </w:tc>
      </w:tr>
      <w:tr w:rsidR="00AD6D8D" w:rsidRPr="00367094" w14:paraId="1AE24D91" w14:textId="77777777" w:rsidTr="005C528C">
        <w:trPr>
          <w:cantSplit/>
        </w:trPr>
        <w:tc>
          <w:tcPr>
            <w:tcW w:w="2800" w:type="dxa"/>
            <w:tcBorders>
              <w:top w:val="nil"/>
              <w:left w:val="nil"/>
              <w:bottom w:val="nil"/>
              <w:right w:val="nil"/>
            </w:tcBorders>
          </w:tcPr>
          <w:p w14:paraId="127C17F3" w14:textId="77777777" w:rsidR="00AD6D8D" w:rsidRPr="00367094" w:rsidRDefault="00AD6D8D" w:rsidP="00DF479B">
            <w:pPr>
              <w:spacing w:line="240" w:lineRule="auto"/>
              <w:ind w:right="851"/>
              <w:jc w:val="center"/>
              <w:rPr>
                <w:rFonts w:ascii="Browallia New" w:hAnsi="Browallia New" w:cs="Browallia New"/>
                <w:sz w:val="24"/>
                <w:szCs w:val="24"/>
                <w:highlight w:val="yellow"/>
              </w:rPr>
            </w:pPr>
          </w:p>
        </w:tc>
        <w:tc>
          <w:tcPr>
            <w:tcW w:w="3362" w:type="dxa"/>
            <w:gridSpan w:val="5"/>
            <w:tcBorders>
              <w:top w:val="nil"/>
              <w:left w:val="nil"/>
              <w:right w:val="nil"/>
            </w:tcBorders>
            <w:vAlign w:val="bottom"/>
          </w:tcPr>
          <w:p w14:paraId="3DAF7E00" w14:textId="1BBC43E3" w:rsidR="00AD6D8D" w:rsidRPr="00367094" w:rsidRDefault="00FD1AB1" w:rsidP="00DF479B">
            <w:pPr>
              <w:tabs>
                <w:tab w:val="clear" w:pos="907"/>
              </w:tabs>
              <w:spacing w:line="240" w:lineRule="auto"/>
              <w:ind w:left="-108" w:right="-108"/>
              <w:jc w:val="center"/>
              <w:rPr>
                <w:rFonts w:ascii="Browallia New" w:hAnsi="Browallia New" w:cs="Browallia New"/>
                <w:sz w:val="24"/>
                <w:szCs w:val="24"/>
                <w:lang w:val="en-GB"/>
              </w:rPr>
            </w:pPr>
            <w:r w:rsidRPr="00367094">
              <w:rPr>
                <w:rFonts w:ascii="Browallia New" w:hAnsi="Browallia New" w:cs="Browallia New"/>
                <w:sz w:val="24"/>
                <w:szCs w:val="24"/>
              </w:rPr>
              <w:t>30</w:t>
            </w:r>
            <w:r w:rsidRPr="00367094">
              <w:rPr>
                <w:rFonts w:ascii="Browallia New" w:hAnsi="Browallia New" w:cs="Browallia New"/>
                <w:sz w:val="24"/>
                <w:szCs w:val="24"/>
                <w:cs/>
              </w:rPr>
              <w:t xml:space="preserve"> </w:t>
            </w:r>
            <w:r w:rsidR="000E399F" w:rsidRPr="000E399F">
              <w:rPr>
                <w:rFonts w:ascii="Browallia New" w:hAnsi="Browallia New" w:cs="Browallia New"/>
                <w:sz w:val="24"/>
                <w:szCs w:val="24"/>
                <w:cs/>
              </w:rPr>
              <w:t>กันยายน</w:t>
            </w:r>
            <w:r w:rsidRPr="00367094">
              <w:rPr>
                <w:rFonts w:ascii="Browallia New" w:hAnsi="Browallia New" w:cs="Browallia New"/>
                <w:sz w:val="24"/>
                <w:szCs w:val="24"/>
                <w:cs/>
              </w:rPr>
              <w:t xml:space="preserve"> </w:t>
            </w:r>
            <w:r w:rsidR="00C15D53" w:rsidRPr="00367094">
              <w:rPr>
                <w:rFonts w:ascii="Browallia New" w:hAnsi="Browallia New" w:cs="Browallia New"/>
                <w:sz w:val="24"/>
                <w:szCs w:val="24"/>
              </w:rPr>
              <w:t>2566</w:t>
            </w:r>
          </w:p>
        </w:tc>
        <w:tc>
          <w:tcPr>
            <w:tcW w:w="142" w:type="dxa"/>
            <w:tcBorders>
              <w:top w:val="nil"/>
              <w:left w:val="nil"/>
              <w:bottom w:val="nil"/>
              <w:right w:val="nil"/>
            </w:tcBorders>
            <w:vAlign w:val="bottom"/>
          </w:tcPr>
          <w:p w14:paraId="10818CBC" w14:textId="77777777" w:rsidR="00AD6D8D" w:rsidRPr="00367094"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3246" w:type="dxa"/>
            <w:gridSpan w:val="5"/>
            <w:tcBorders>
              <w:top w:val="nil"/>
              <w:left w:val="nil"/>
              <w:right w:val="nil"/>
            </w:tcBorders>
            <w:vAlign w:val="bottom"/>
          </w:tcPr>
          <w:p w14:paraId="5500CDC1" w14:textId="7B0EB85F" w:rsidR="00AD6D8D" w:rsidRPr="00367094"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367094">
              <w:rPr>
                <w:rFonts w:ascii="Browallia New" w:hAnsi="Browallia New" w:cs="Browallia New"/>
                <w:sz w:val="24"/>
                <w:szCs w:val="24"/>
              </w:rPr>
              <w:t xml:space="preserve">31 </w:t>
            </w:r>
            <w:r w:rsidRPr="00367094">
              <w:rPr>
                <w:rFonts w:ascii="Browallia New" w:hAnsi="Browallia New" w:cs="Browallia New"/>
                <w:sz w:val="24"/>
                <w:szCs w:val="24"/>
                <w:cs/>
              </w:rPr>
              <w:t xml:space="preserve">ธันวาคม </w:t>
            </w:r>
            <w:r w:rsidRPr="00367094">
              <w:rPr>
                <w:rFonts w:ascii="Browallia New" w:hAnsi="Browallia New" w:cs="Browallia New"/>
                <w:sz w:val="24"/>
                <w:szCs w:val="24"/>
              </w:rPr>
              <w:t>256</w:t>
            </w:r>
            <w:r w:rsidR="00C15D53" w:rsidRPr="00367094">
              <w:rPr>
                <w:rFonts w:ascii="Browallia New" w:hAnsi="Browallia New" w:cs="Browallia New"/>
                <w:sz w:val="24"/>
                <w:szCs w:val="24"/>
              </w:rPr>
              <w:t>5</w:t>
            </w:r>
          </w:p>
        </w:tc>
      </w:tr>
      <w:tr w:rsidR="00AD6D8D" w:rsidRPr="00367094" w14:paraId="37EAD561" w14:textId="77777777" w:rsidTr="00F76977">
        <w:tc>
          <w:tcPr>
            <w:tcW w:w="2800" w:type="dxa"/>
            <w:tcBorders>
              <w:top w:val="nil"/>
              <w:left w:val="nil"/>
              <w:bottom w:val="nil"/>
              <w:right w:val="nil"/>
            </w:tcBorders>
          </w:tcPr>
          <w:p w14:paraId="76C66F17" w14:textId="77777777" w:rsidR="00AD6D8D" w:rsidRPr="00367094" w:rsidRDefault="00AD6D8D" w:rsidP="00DF479B">
            <w:pPr>
              <w:spacing w:line="240" w:lineRule="auto"/>
              <w:ind w:right="851"/>
              <w:jc w:val="both"/>
              <w:rPr>
                <w:rFonts w:ascii="Browallia New" w:hAnsi="Browallia New" w:cs="Browallia New"/>
                <w:sz w:val="24"/>
                <w:szCs w:val="24"/>
                <w:highlight w:val="yellow"/>
              </w:rPr>
            </w:pPr>
          </w:p>
        </w:tc>
        <w:tc>
          <w:tcPr>
            <w:tcW w:w="1008" w:type="dxa"/>
            <w:tcBorders>
              <w:top w:val="nil"/>
              <w:left w:val="nil"/>
              <w:right w:val="nil"/>
            </w:tcBorders>
            <w:vAlign w:val="bottom"/>
          </w:tcPr>
          <w:p w14:paraId="35A0C722" w14:textId="77777777" w:rsidR="00AD6D8D" w:rsidRPr="00367094" w:rsidRDefault="00AD6D8D" w:rsidP="00DF479B">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367094" w:rsidRDefault="00AD6D8D" w:rsidP="00DF479B">
            <w:pPr>
              <w:tabs>
                <w:tab w:val="clear" w:pos="907"/>
              </w:tabs>
              <w:spacing w:line="240" w:lineRule="auto"/>
              <w:ind w:left="-46" w:right="-46"/>
              <w:jc w:val="both"/>
              <w:rPr>
                <w:rFonts w:ascii="Browallia New" w:hAnsi="Browallia New" w:cs="Browallia New"/>
                <w:sz w:val="24"/>
                <w:szCs w:val="24"/>
              </w:rPr>
            </w:pPr>
          </w:p>
        </w:tc>
        <w:tc>
          <w:tcPr>
            <w:tcW w:w="1090" w:type="dxa"/>
            <w:tcBorders>
              <w:top w:val="nil"/>
              <w:left w:val="nil"/>
              <w:right w:val="nil"/>
            </w:tcBorders>
          </w:tcPr>
          <w:p w14:paraId="4AC863CD" w14:textId="3EFA9155" w:rsidR="00AD6D8D" w:rsidRPr="00367094"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367094" w:rsidRDefault="00AD6D8D" w:rsidP="00DF479B">
            <w:pPr>
              <w:tabs>
                <w:tab w:val="clear" w:pos="907"/>
              </w:tabs>
              <w:spacing w:line="240" w:lineRule="auto"/>
              <w:ind w:left="-46" w:right="-46"/>
              <w:jc w:val="center"/>
              <w:rPr>
                <w:rFonts w:ascii="Browallia New" w:hAnsi="Browallia New" w:cs="Browallia New"/>
                <w:sz w:val="24"/>
                <w:szCs w:val="24"/>
              </w:rPr>
            </w:pPr>
          </w:p>
        </w:tc>
        <w:tc>
          <w:tcPr>
            <w:tcW w:w="980" w:type="dxa"/>
            <w:tcBorders>
              <w:top w:val="nil"/>
              <w:left w:val="nil"/>
              <w:right w:val="nil"/>
            </w:tcBorders>
            <w:vAlign w:val="bottom"/>
          </w:tcPr>
          <w:p w14:paraId="776A2F34" w14:textId="77777777" w:rsidR="00AD6D8D" w:rsidRPr="00367094" w:rsidRDefault="00AD6D8D" w:rsidP="00DF479B">
            <w:pPr>
              <w:tabs>
                <w:tab w:val="clear" w:pos="907"/>
              </w:tabs>
              <w:spacing w:line="240" w:lineRule="auto"/>
              <w:ind w:left="-46" w:right="-46"/>
              <w:jc w:val="center"/>
              <w:rPr>
                <w:rFonts w:ascii="Browallia New" w:hAnsi="Browallia New" w:cs="Browallia New"/>
                <w:sz w:val="24"/>
                <w:szCs w:val="24"/>
              </w:rPr>
            </w:pPr>
            <w:r w:rsidRPr="00367094">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367094"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41226142" w14:textId="77777777" w:rsidR="00AD6D8D" w:rsidRPr="00367094" w:rsidRDefault="00AD6D8D" w:rsidP="00DF479B">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367094" w:rsidRDefault="00AD6D8D" w:rsidP="00DF479B">
            <w:pPr>
              <w:tabs>
                <w:tab w:val="clear" w:pos="907"/>
              </w:tabs>
              <w:spacing w:line="240" w:lineRule="auto"/>
              <w:ind w:left="-46" w:right="-46"/>
              <w:jc w:val="both"/>
              <w:rPr>
                <w:rFonts w:ascii="Browallia New" w:hAnsi="Browallia New" w:cs="Browallia New"/>
                <w:sz w:val="24"/>
                <w:szCs w:val="24"/>
              </w:rPr>
            </w:pPr>
          </w:p>
        </w:tc>
        <w:tc>
          <w:tcPr>
            <w:tcW w:w="1034" w:type="dxa"/>
            <w:tcBorders>
              <w:top w:val="nil"/>
              <w:left w:val="nil"/>
              <w:right w:val="nil"/>
            </w:tcBorders>
          </w:tcPr>
          <w:p w14:paraId="4A58B677" w14:textId="5E4711EC" w:rsidR="00AD6D8D" w:rsidRPr="00367094" w:rsidRDefault="0039431E" w:rsidP="00DF479B">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367094"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2A090AAA" w14:textId="77777777" w:rsidR="00AD6D8D" w:rsidRPr="00367094" w:rsidRDefault="00AD6D8D" w:rsidP="00DF479B">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สุทธิ</w:t>
            </w:r>
          </w:p>
        </w:tc>
      </w:tr>
      <w:tr w:rsidR="00AD6D8D" w:rsidRPr="00367094" w14:paraId="498F102A" w14:textId="77777777" w:rsidTr="00F76977">
        <w:tc>
          <w:tcPr>
            <w:tcW w:w="2800" w:type="dxa"/>
            <w:tcBorders>
              <w:top w:val="nil"/>
              <w:left w:val="nil"/>
              <w:bottom w:val="nil"/>
              <w:right w:val="nil"/>
            </w:tcBorders>
          </w:tcPr>
          <w:p w14:paraId="4708B7DD" w14:textId="77777777" w:rsidR="00AD6D8D" w:rsidRPr="00367094"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highlight w:val="yellow"/>
                <w:cs/>
              </w:rPr>
            </w:pPr>
          </w:p>
        </w:tc>
        <w:tc>
          <w:tcPr>
            <w:tcW w:w="1008" w:type="dxa"/>
            <w:tcBorders>
              <w:top w:val="nil"/>
              <w:left w:val="nil"/>
              <w:bottom w:val="nil"/>
              <w:right w:val="nil"/>
            </w:tcBorders>
          </w:tcPr>
          <w:p w14:paraId="34827A05" w14:textId="1646FC57" w:rsidR="00AD6D8D" w:rsidRPr="00367094"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0C8FD867" w14:textId="77777777" w:rsidR="00AD6D8D" w:rsidRPr="00367094" w:rsidRDefault="00AD6D8D" w:rsidP="00DF479B">
            <w:pPr>
              <w:spacing w:line="240" w:lineRule="auto"/>
              <w:ind w:right="851"/>
              <w:jc w:val="right"/>
              <w:rPr>
                <w:rFonts w:ascii="Browallia New" w:hAnsi="Browallia New" w:cs="Browallia New"/>
                <w:sz w:val="24"/>
                <w:szCs w:val="24"/>
                <w:highlight w:val="yellow"/>
              </w:rPr>
            </w:pPr>
          </w:p>
        </w:tc>
        <w:tc>
          <w:tcPr>
            <w:tcW w:w="1090" w:type="dxa"/>
            <w:tcBorders>
              <w:top w:val="nil"/>
              <w:left w:val="nil"/>
              <w:bottom w:val="nil"/>
              <w:right w:val="nil"/>
            </w:tcBorders>
          </w:tcPr>
          <w:p w14:paraId="056D9EF2" w14:textId="77777777" w:rsidR="00AD6D8D" w:rsidRPr="00367094"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142" w:type="dxa"/>
            <w:tcBorders>
              <w:top w:val="nil"/>
              <w:left w:val="nil"/>
              <w:bottom w:val="nil"/>
              <w:right w:val="nil"/>
            </w:tcBorders>
          </w:tcPr>
          <w:p w14:paraId="59774DE1" w14:textId="77777777" w:rsidR="00AD6D8D" w:rsidRPr="00367094"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980" w:type="dxa"/>
            <w:tcBorders>
              <w:top w:val="nil"/>
              <w:left w:val="nil"/>
              <w:bottom w:val="nil"/>
              <w:right w:val="nil"/>
            </w:tcBorders>
          </w:tcPr>
          <w:p w14:paraId="50F391C5" w14:textId="77777777" w:rsidR="00AD6D8D" w:rsidRPr="00367094" w:rsidRDefault="00AD6D8D" w:rsidP="00DF479B">
            <w:pPr>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2B2C1506" w14:textId="77777777" w:rsidR="00AD6D8D" w:rsidRPr="00367094" w:rsidRDefault="00AD6D8D" w:rsidP="00DF479B">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552F5494" w14:textId="77777777" w:rsidR="00AD6D8D" w:rsidRPr="00367094"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13CCA3F6" w14:textId="77777777" w:rsidR="00AD6D8D" w:rsidRPr="00367094" w:rsidRDefault="00AD6D8D" w:rsidP="00DF479B">
            <w:pPr>
              <w:spacing w:line="240" w:lineRule="auto"/>
              <w:ind w:right="851"/>
              <w:jc w:val="right"/>
              <w:rPr>
                <w:rFonts w:ascii="Browallia New" w:hAnsi="Browallia New" w:cs="Browallia New"/>
                <w:sz w:val="24"/>
                <w:szCs w:val="24"/>
                <w:highlight w:val="yellow"/>
              </w:rPr>
            </w:pPr>
          </w:p>
        </w:tc>
        <w:tc>
          <w:tcPr>
            <w:tcW w:w="1034" w:type="dxa"/>
            <w:tcBorders>
              <w:top w:val="nil"/>
              <w:left w:val="nil"/>
              <w:bottom w:val="nil"/>
              <w:right w:val="nil"/>
            </w:tcBorders>
          </w:tcPr>
          <w:p w14:paraId="2CBAC0F3" w14:textId="77777777" w:rsidR="00AD6D8D" w:rsidRPr="00367094"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142" w:type="dxa"/>
            <w:tcBorders>
              <w:top w:val="nil"/>
              <w:left w:val="nil"/>
              <w:bottom w:val="nil"/>
              <w:right w:val="nil"/>
            </w:tcBorders>
          </w:tcPr>
          <w:p w14:paraId="1389070B" w14:textId="77777777" w:rsidR="00AD6D8D" w:rsidRPr="00367094" w:rsidRDefault="00AD6D8D" w:rsidP="00DF479B">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0ADFDF88" w14:textId="77777777" w:rsidR="00AD6D8D" w:rsidRPr="00367094"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r>
      <w:tr w:rsidR="00F76977" w:rsidRPr="00367094" w14:paraId="0997DA97" w14:textId="77777777" w:rsidTr="00F76977">
        <w:tc>
          <w:tcPr>
            <w:tcW w:w="2800" w:type="dxa"/>
            <w:tcBorders>
              <w:top w:val="nil"/>
              <w:left w:val="nil"/>
              <w:bottom w:val="nil"/>
              <w:right w:val="nil"/>
            </w:tcBorders>
          </w:tcPr>
          <w:p w14:paraId="106BF819"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ถึงกำหนดชำระภายในหนึ่งปี</w:t>
            </w:r>
          </w:p>
        </w:tc>
        <w:tc>
          <w:tcPr>
            <w:tcW w:w="1008" w:type="dxa"/>
            <w:tcBorders>
              <w:top w:val="nil"/>
              <w:left w:val="nil"/>
              <w:bottom w:val="nil"/>
              <w:right w:val="nil"/>
            </w:tcBorders>
          </w:tcPr>
          <w:p w14:paraId="19198C95" w14:textId="6FDE1B87" w:rsidR="00F76977" w:rsidRPr="00367094" w:rsidRDefault="00963461"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19,</w:t>
            </w:r>
            <w:r w:rsidR="00E97D65">
              <w:rPr>
                <w:rFonts w:ascii="Browallia New" w:hAnsi="Browallia New" w:cs="Browallia New"/>
                <w:sz w:val="24"/>
                <w:szCs w:val="24"/>
              </w:rPr>
              <w:t>129</w:t>
            </w:r>
          </w:p>
        </w:tc>
        <w:tc>
          <w:tcPr>
            <w:tcW w:w="142" w:type="dxa"/>
            <w:tcBorders>
              <w:top w:val="nil"/>
              <w:left w:val="nil"/>
              <w:bottom w:val="nil"/>
              <w:right w:val="nil"/>
            </w:tcBorders>
          </w:tcPr>
          <w:p w14:paraId="0432FE22"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bottom w:val="nil"/>
              <w:right w:val="nil"/>
            </w:tcBorders>
          </w:tcPr>
          <w:p w14:paraId="334C1533" w14:textId="481638DB"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(2,74</w:t>
            </w:r>
            <w:r w:rsidR="004A703F">
              <w:rPr>
                <w:rFonts w:ascii="Browallia New" w:hAnsi="Browallia New" w:cs="Browallia New"/>
                <w:sz w:val="24"/>
                <w:szCs w:val="24"/>
              </w:rPr>
              <w:t>1</w:t>
            </w:r>
            <w:r>
              <w:rPr>
                <w:rFonts w:ascii="Browallia New" w:hAnsi="Browallia New" w:cs="Browallia New"/>
                <w:sz w:val="24"/>
                <w:szCs w:val="24"/>
              </w:rPr>
              <w:t>)</w:t>
            </w:r>
          </w:p>
        </w:tc>
        <w:tc>
          <w:tcPr>
            <w:tcW w:w="142" w:type="dxa"/>
            <w:tcBorders>
              <w:top w:val="nil"/>
              <w:left w:val="nil"/>
              <w:bottom w:val="nil"/>
              <w:right w:val="nil"/>
            </w:tcBorders>
          </w:tcPr>
          <w:p w14:paraId="08D61DDF"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bottom w:val="nil"/>
              <w:right w:val="nil"/>
            </w:tcBorders>
          </w:tcPr>
          <w:p w14:paraId="1944AD69" w14:textId="337A624A" w:rsidR="00F76977" w:rsidRPr="00367094" w:rsidRDefault="000D089F"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Pr>
                <w:rFonts w:ascii="Browallia New" w:hAnsi="Browallia New" w:cs="Browallia New"/>
                <w:sz w:val="24"/>
                <w:szCs w:val="24"/>
              </w:rPr>
              <w:t>16,</w:t>
            </w:r>
            <w:r w:rsidR="004A703F">
              <w:rPr>
                <w:rFonts w:ascii="Browallia New" w:hAnsi="Browallia New" w:cs="Browallia New"/>
                <w:sz w:val="24"/>
                <w:szCs w:val="24"/>
              </w:rPr>
              <w:t>388</w:t>
            </w:r>
          </w:p>
        </w:tc>
        <w:tc>
          <w:tcPr>
            <w:tcW w:w="142" w:type="dxa"/>
            <w:tcBorders>
              <w:top w:val="nil"/>
              <w:left w:val="nil"/>
              <w:bottom w:val="nil"/>
              <w:right w:val="nil"/>
            </w:tcBorders>
          </w:tcPr>
          <w:p w14:paraId="7ABD4DDD" w14:textId="77777777" w:rsidR="00F76977" w:rsidRPr="00367094"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4B610461" w14:textId="5D19342F"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22,422</w:t>
            </w:r>
          </w:p>
        </w:tc>
        <w:tc>
          <w:tcPr>
            <w:tcW w:w="142" w:type="dxa"/>
            <w:tcBorders>
              <w:top w:val="nil"/>
              <w:left w:val="nil"/>
              <w:bottom w:val="nil"/>
              <w:right w:val="nil"/>
            </w:tcBorders>
          </w:tcPr>
          <w:p w14:paraId="63F1E90F"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5286CCE6" w14:textId="2AF3CF35"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(3,120)</w:t>
            </w:r>
          </w:p>
        </w:tc>
        <w:tc>
          <w:tcPr>
            <w:tcW w:w="142" w:type="dxa"/>
            <w:tcBorders>
              <w:top w:val="nil"/>
              <w:left w:val="nil"/>
              <w:bottom w:val="nil"/>
              <w:right w:val="nil"/>
            </w:tcBorders>
          </w:tcPr>
          <w:p w14:paraId="186F7557"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06F53FA9" w14:textId="6660FFD0"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19,302</w:t>
            </w:r>
          </w:p>
        </w:tc>
      </w:tr>
      <w:tr w:rsidR="00F76977" w:rsidRPr="00367094" w14:paraId="0EAFF812" w14:textId="77777777" w:rsidTr="00F76977">
        <w:tc>
          <w:tcPr>
            <w:tcW w:w="2800" w:type="dxa"/>
            <w:tcBorders>
              <w:top w:val="nil"/>
              <w:left w:val="nil"/>
              <w:bottom w:val="nil"/>
              <w:right w:val="nil"/>
            </w:tcBorders>
          </w:tcPr>
          <w:p w14:paraId="21A97C11"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ถึงกำหนดชำระเกินหนึ่งปีแต่ไม่เกินห้าปี</w:t>
            </w:r>
          </w:p>
        </w:tc>
        <w:tc>
          <w:tcPr>
            <w:tcW w:w="1008" w:type="dxa"/>
            <w:tcBorders>
              <w:top w:val="nil"/>
              <w:left w:val="nil"/>
              <w:bottom w:val="nil"/>
              <w:right w:val="nil"/>
            </w:tcBorders>
          </w:tcPr>
          <w:p w14:paraId="7E096E44" w14:textId="58CDDC0B" w:rsidR="00F76977" w:rsidRPr="00367094" w:rsidRDefault="00963461"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20,10</w:t>
            </w:r>
            <w:r w:rsidR="00A80E7C">
              <w:rPr>
                <w:rFonts w:ascii="Browallia New" w:hAnsi="Browallia New" w:cs="Browallia New"/>
                <w:sz w:val="24"/>
                <w:szCs w:val="24"/>
              </w:rPr>
              <w:t>6</w:t>
            </w:r>
          </w:p>
        </w:tc>
        <w:tc>
          <w:tcPr>
            <w:tcW w:w="142" w:type="dxa"/>
            <w:tcBorders>
              <w:top w:val="nil"/>
              <w:left w:val="nil"/>
              <w:bottom w:val="nil"/>
              <w:right w:val="nil"/>
            </w:tcBorders>
          </w:tcPr>
          <w:p w14:paraId="4AD81B97"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bottom w:val="nil"/>
              <w:right w:val="nil"/>
            </w:tcBorders>
          </w:tcPr>
          <w:p w14:paraId="5FA7577B" w14:textId="716C8A7C"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(6,468)</w:t>
            </w:r>
          </w:p>
        </w:tc>
        <w:tc>
          <w:tcPr>
            <w:tcW w:w="142" w:type="dxa"/>
            <w:tcBorders>
              <w:top w:val="nil"/>
              <w:left w:val="nil"/>
              <w:bottom w:val="nil"/>
              <w:right w:val="nil"/>
            </w:tcBorders>
          </w:tcPr>
          <w:p w14:paraId="31D3EB8B"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bottom w:val="nil"/>
              <w:right w:val="nil"/>
            </w:tcBorders>
          </w:tcPr>
          <w:p w14:paraId="29FFEF84" w14:textId="3753B44A" w:rsidR="00F76977" w:rsidRPr="00367094" w:rsidRDefault="000D089F"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Pr>
                <w:rFonts w:ascii="Browallia New" w:hAnsi="Browallia New" w:cs="Browallia New"/>
                <w:sz w:val="24"/>
                <w:szCs w:val="24"/>
              </w:rPr>
              <w:t>13,6</w:t>
            </w:r>
            <w:r w:rsidR="006C664E">
              <w:rPr>
                <w:rFonts w:ascii="Browallia New" w:hAnsi="Browallia New" w:cs="Browallia New"/>
                <w:sz w:val="24"/>
                <w:szCs w:val="24"/>
              </w:rPr>
              <w:t>3</w:t>
            </w:r>
            <w:r w:rsidR="00CA4140">
              <w:rPr>
                <w:rFonts w:ascii="Browallia New" w:hAnsi="Browallia New" w:cs="Browallia New"/>
                <w:sz w:val="24"/>
                <w:szCs w:val="24"/>
              </w:rPr>
              <w:t>8</w:t>
            </w:r>
          </w:p>
        </w:tc>
        <w:tc>
          <w:tcPr>
            <w:tcW w:w="142" w:type="dxa"/>
            <w:tcBorders>
              <w:top w:val="nil"/>
              <w:left w:val="nil"/>
              <w:bottom w:val="nil"/>
              <w:right w:val="nil"/>
            </w:tcBorders>
          </w:tcPr>
          <w:p w14:paraId="5A946162" w14:textId="77777777" w:rsidR="00F76977" w:rsidRPr="00367094"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0968E2EB" w14:textId="3242CD6B"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24,897</w:t>
            </w:r>
          </w:p>
        </w:tc>
        <w:tc>
          <w:tcPr>
            <w:tcW w:w="142" w:type="dxa"/>
            <w:tcBorders>
              <w:top w:val="nil"/>
              <w:left w:val="nil"/>
              <w:bottom w:val="nil"/>
              <w:right w:val="nil"/>
            </w:tcBorders>
          </w:tcPr>
          <w:p w14:paraId="17D5FD95"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076DF70D" w14:textId="47CF4934"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(6,891)</w:t>
            </w:r>
          </w:p>
        </w:tc>
        <w:tc>
          <w:tcPr>
            <w:tcW w:w="142" w:type="dxa"/>
            <w:tcBorders>
              <w:top w:val="nil"/>
              <w:left w:val="nil"/>
              <w:bottom w:val="nil"/>
              <w:right w:val="nil"/>
            </w:tcBorders>
          </w:tcPr>
          <w:p w14:paraId="20AB70DC"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6C15782B" w14:textId="763826BB"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18,006</w:t>
            </w:r>
          </w:p>
        </w:tc>
      </w:tr>
      <w:tr w:rsidR="00F76977" w:rsidRPr="00367094" w14:paraId="7F35ABD4" w14:textId="77777777" w:rsidTr="00F76977">
        <w:tc>
          <w:tcPr>
            <w:tcW w:w="2800" w:type="dxa"/>
            <w:tcBorders>
              <w:top w:val="nil"/>
              <w:left w:val="nil"/>
              <w:bottom w:val="nil"/>
              <w:right w:val="nil"/>
            </w:tcBorders>
          </w:tcPr>
          <w:p w14:paraId="0FCC7421" w14:textId="4CCAAA91"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ถึงกำหนดชำระเกินห้าปี</w:t>
            </w:r>
          </w:p>
        </w:tc>
        <w:tc>
          <w:tcPr>
            <w:tcW w:w="1008" w:type="dxa"/>
            <w:tcBorders>
              <w:top w:val="nil"/>
              <w:left w:val="nil"/>
              <w:bottom w:val="single" w:sz="4" w:space="0" w:color="auto"/>
              <w:right w:val="nil"/>
            </w:tcBorders>
          </w:tcPr>
          <w:p w14:paraId="318FC232" w14:textId="09C16DC6" w:rsidR="00F76977" w:rsidRPr="00367094" w:rsidRDefault="00963461"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55,620</w:t>
            </w:r>
          </w:p>
        </w:tc>
        <w:tc>
          <w:tcPr>
            <w:tcW w:w="142" w:type="dxa"/>
            <w:tcBorders>
              <w:top w:val="nil"/>
              <w:left w:val="nil"/>
              <w:bottom w:val="nil"/>
              <w:right w:val="nil"/>
            </w:tcBorders>
          </w:tcPr>
          <w:p w14:paraId="7319D872"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bottom w:val="single" w:sz="4" w:space="0" w:color="auto"/>
              <w:right w:val="nil"/>
            </w:tcBorders>
          </w:tcPr>
          <w:p w14:paraId="419176EA" w14:textId="4D49298D"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(28,264)</w:t>
            </w:r>
          </w:p>
        </w:tc>
        <w:tc>
          <w:tcPr>
            <w:tcW w:w="142" w:type="dxa"/>
            <w:tcBorders>
              <w:top w:val="nil"/>
              <w:left w:val="nil"/>
              <w:bottom w:val="nil"/>
              <w:right w:val="nil"/>
            </w:tcBorders>
          </w:tcPr>
          <w:p w14:paraId="048BBF43"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bottom w:val="single" w:sz="4" w:space="0" w:color="auto"/>
              <w:right w:val="nil"/>
            </w:tcBorders>
          </w:tcPr>
          <w:p w14:paraId="00350F10" w14:textId="0452357E" w:rsidR="00F76977" w:rsidRPr="00367094" w:rsidRDefault="000D089F"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Pr>
                <w:rFonts w:ascii="Browallia New" w:hAnsi="Browallia New" w:cs="Browallia New"/>
                <w:sz w:val="24"/>
                <w:szCs w:val="24"/>
              </w:rPr>
              <w:t>27,356</w:t>
            </w:r>
          </w:p>
        </w:tc>
        <w:tc>
          <w:tcPr>
            <w:tcW w:w="142" w:type="dxa"/>
            <w:tcBorders>
              <w:top w:val="nil"/>
              <w:left w:val="nil"/>
              <w:bottom w:val="nil"/>
              <w:right w:val="nil"/>
            </w:tcBorders>
          </w:tcPr>
          <w:p w14:paraId="0E8F8240" w14:textId="77777777" w:rsidR="00F76977" w:rsidRPr="00367094"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single" w:sz="4" w:space="0" w:color="auto"/>
              <w:right w:val="nil"/>
            </w:tcBorders>
          </w:tcPr>
          <w:p w14:paraId="328495E3" w14:textId="6332C1C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56,960</w:t>
            </w:r>
          </w:p>
        </w:tc>
        <w:tc>
          <w:tcPr>
            <w:tcW w:w="142" w:type="dxa"/>
            <w:tcBorders>
              <w:top w:val="nil"/>
              <w:left w:val="nil"/>
              <w:bottom w:val="nil"/>
              <w:right w:val="nil"/>
            </w:tcBorders>
          </w:tcPr>
          <w:p w14:paraId="2376F5FF"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single" w:sz="4" w:space="0" w:color="auto"/>
              <w:right w:val="nil"/>
            </w:tcBorders>
          </w:tcPr>
          <w:p w14:paraId="25C7FD19" w14:textId="2D40D439"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(29,345)</w:t>
            </w:r>
          </w:p>
        </w:tc>
        <w:tc>
          <w:tcPr>
            <w:tcW w:w="142" w:type="dxa"/>
            <w:tcBorders>
              <w:top w:val="nil"/>
              <w:left w:val="nil"/>
              <w:bottom w:val="nil"/>
              <w:right w:val="nil"/>
            </w:tcBorders>
          </w:tcPr>
          <w:p w14:paraId="04456A2C"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7606D566" w14:textId="2B1A5BE3"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27,615</w:t>
            </w:r>
          </w:p>
        </w:tc>
      </w:tr>
      <w:tr w:rsidR="00F76977" w:rsidRPr="00367094" w14:paraId="5CE3714F" w14:textId="77777777" w:rsidTr="00F76977">
        <w:tc>
          <w:tcPr>
            <w:tcW w:w="2800" w:type="dxa"/>
            <w:tcBorders>
              <w:top w:val="nil"/>
              <w:left w:val="nil"/>
              <w:bottom w:val="nil"/>
              <w:right w:val="nil"/>
            </w:tcBorders>
          </w:tcPr>
          <w:p w14:paraId="490DD4EF"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รวม</w:t>
            </w:r>
          </w:p>
        </w:tc>
        <w:tc>
          <w:tcPr>
            <w:tcW w:w="1008" w:type="dxa"/>
            <w:tcBorders>
              <w:top w:val="single" w:sz="4" w:space="0" w:color="auto"/>
              <w:left w:val="nil"/>
              <w:bottom w:val="nil"/>
              <w:right w:val="nil"/>
            </w:tcBorders>
          </w:tcPr>
          <w:p w14:paraId="32AEA479" w14:textId="4C745C3D"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9</w:t>
            </w:r>
            <w:r w:rsidR="004A703F">
              <w:rPr>
                <w:rFonts w:ascii="Browallia New" w:hAnsi="Browallia New" w:cs="Browallia New"/>
                <w:sz w:val="24"/>
                <w:szCs w:val="24"/>
              </w:rPr>
              <w:t>4,85</w:t>
            </w:r>
            <w:r w:rsidR="00A80E7C">
              <w:rPr>
                <w:rFonts w:ascii="Browallia New" w:hAnsi="Browallia New" w:cs="Browallia New"/>
                <w:sz w:val="24"/>
                <w:szCs w:val="24"/>
              </w:rPr>
              <w:t>5</w:t>
            </w:r>
          </w:p>
        </w:tc>
        <w:tc>
          <w:tcPr>
            <w:tcW w:w="142" w:type="dxa"/>
            <w:tcBorders>
              <w:top w:val="nil"/>
              <w:left w:val="nil"/>
              <w:bottom w:val="nil"/>
              <w:right w:val="nil"/>
            </w:tcBorders>
          </w:tcPr>
          <w:p w14:paraId="70E89304"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single" w:sz="4" w:space="0" w:color="auto"/>
              <w:left w:val="nil"/>
              <w:bottom w:val="nil"/>
              <w:right w:val="nil"/>
            </w:tcBorders>
          </w:tcPr>
          <w:p w14:paraId="255CF139" w14:textId="65260778"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(37,4</w:t>
            </w:r>
            <w:r w:rsidR="00AD03CC">
              <w:rPr>
                <w:rFonts w:ascii="Browallia New" w:hAnsi="Browallia New" w:cs="Browallia New"/>
                <w:sz w:val="24"/>
                <w:szCs w:val="24"/>
              </w:rPr>
              <w:t>73</w:t>
            </w:r>
            <w:r>
              <w:rPr>
                <w:rFonts w:ascii="Browallia New" w:hAnsi="Browallia New" w:cs="Browallia New"/>
                <w:sz w:val="24"/>
                <w:szCs w:val="24"/>
              </w:rPr>
              <w:t>)</w:t>
            </w:r>
          </w:p>
        </w:tc>
        <w:tc>
          <w:tcPr>
            <w:tcW w:w="142" w:type="dxa"/>
            <w:tcBorders>
              <w:top w:val="nil"/>
              <w:left w:val="nil"/>
              <w:bottom w:val="nil"/>
              <w:right w:val="nil"/>
            </w:tcBorders>
          </w:tcPr>
          <w:p w14:paraId="799ED96A"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single" w:sz="4" w:space="0" w:color="auto"/>
              <w:left w:val="nil"/>
              <w:bottom w:val="nil"/>
              <w:right w:val="nil"/>
            </w:tcBorders>
          </w:tcPr>
          <w:p w14:paraId="5E07C32C" w14:textId="7DE964B9" w:rsidR="00F76977" w:rsidRPr="00367094" w:rsidRDefault="000D089F"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Pr>
                <w:rFonts w:ascii="Browallia New" w:hAnsi="Browallia New" w:cs="Browallia New"/>
                <w:sz w:val="24"/>
                <w:szCs w:val="24"/>
              </w:rPr>
              <w:t>57,</w:t>
            </w:r>
            <w:r w:rsidR="00367C93">
              <w:rPr>
                <w:rFonts w:ascii="Browallia New" w:hAnsi="Browallia New" w:cs="Browallia New"/>
                <w:sz w:val="24"/>
                <w:szCs w:val="24"/>
              </w:rPr>
              <w:t>3</w:t>
            </w:r>
            <w:r w:rsidR="00AE1717">
              <w:rPr>
                <w:rFonts w:ascii="Browallia New" w:hAnsi="Browallia New" w:cs="Browallia New"/>
                <w:sz w:val="24"/>
                <w:szCs w:val="24"/>
              </w:rPr>
              <w:t>8</w:t>
            </w:r>
            <w:r w:rsidR="00CA4140">
              <w:rPr>
                <w:rFonts w:ascii="Browallia New" w:hAnsi="Browallia New" w:cs="Browallia New"/>
                <w:sz w:val="24"/>
                <w:szCs w:val="24"/>
              </w:rPr>
              <w:t>2</w:t>
            </w:r>
          </w:p>
        </w:tc>
        <w:tc>
          <w:tcPr>
            <w:tcW w:w="142" w:type="dxa"/>
            <w:tcBorders>
              <w:top w:val="nil"/>
              <w:left w:val="nil"/>
              <w:bottom w:val="nil"/>
              <w:right w:val="nil"/>
            </w:tcBorders>
          </w:tcPr>
          <w:p w14:paraId="6AD75F00" w14:textId="77777777" w:rsidR="00F76977" w:rsidRPr="00367094"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single" w:sz="4" w:space="0" w:color="auto"/>
              <w:left w:val="nil"/>
              <w:bottom w:val="nil"/>
              <w:right w:val="nil"/>
            </w:tcBorders>
          </w:tcPr>
          <w:p w14:paraId="6364720B" w14:textId="2D43CA64"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104,279</w:t>
            </w:r>
          </w:p>
        </w:tc>
        <w:tc>
          <w:tcPr>
            <w:tcW w:w="142" w:type="dxa"/>
            <w:tcBorders>
              <w:top w:val="nil"/>
              <w:left w:val="nil"/>
              <w:bottom w:val="nil"/>
              <w:right w:val="nil"/>
            </w:tcBorders>
          </w:tcPr>
          <w:p w14:paraId="1F77F155"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single" w:sz="4" w:space="0" w:color="auto"/>
              <w:left w:val="nil"/>
              <w:bottom w:val="nil"/>
              <w:right w:val="nil"/>
            </w:tcBorders>
          </w:tcPr>
          <w:p w14:paraId="5771FB7B" w14:textId="1CB8174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(39,356)</w:t>
            </w:r>
          </w:p>
        </w:tc>
        <w:tc>
          <w:tcPr>
            <w:tcW w:w="142" w:type="dxa"/>
            <w:tcBorders>
              <w:top w:val="nil"/>
              <w:left w:val="nil"/>
              <w:bottom w:val="nil"/>
              <w:right w:val="nil"/>
            </w:tcBorders>
          </w:tcPr>
          <w:p w14:paraId="4AC980F7"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2F65510F" w14:textId="5D61B411"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64,923</w:t>
            </w:r>
          </w:p>
        </w:tc>
      </w:tr>
      <w:tr w:rsidR="00F76977" w:rsidRPr="00367094" w14:paraId="52D8ADC6" w14:textId="77777777" w:rsidTr="00F76977">
        <w:tc>
          <w:tcPr>
            <w:tcW w:w="2800" w:type="dxa"/>
            <w:tcBorders>
              <w:top w:val="nil"/>
              <w:left w:val="nil"/>
              <w:bottom w:val="nil"/>
              <w:right w:val="nil"/>
            </w:tcBorders>
          </w:tcPr>
          <w:p w14:paraId="1C7EBAC5" w14:textId="77777777" w:rsidR="00F76977" w:rsidRPr="00367094" w:rsidRDefault="00F76977" w:rsidP="00F7697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367094">
              <w:rPr>
                <w:rFonts w:ascii="Browallia New" w:hAnsi="Browallia New" w:cs="Browallia New"/>
                <w:sz w:val="24"/>
                <w:szCs w:val="24"/>
                <w:u w:val="single"/>
                <w:cs/>
              </w:rPr>
              <w:t>หัก</w:t>
            </w:r>
            <w:r w:rsidRPr="00367094">
              <w:rPr>
                <w:rFonts w:ascii="Browallia New" w:hAnsi="Browallia New" w:cs="Browallia New"/>
                <w:sz w:val="24"/>
                <w:szCs w:val="24"/>
                <w:cs/>
              </w:rPr>
              <w:t xml:space="preserve"> ส่วนที่ถึงกำหนดชำระภายในหนึ่งปี</w:t>
            </w:r>
          </w:p>
        </w:tc>
        <w:tc>
          <w:tcPr>
            <w:tcW w:w="1008" w:type="dxa"/>
            <w:tcBorders>
              <w:top w:val="nil"/>
              <w:left w:val="nil"/>
              <w:right w:val="nil"/>
            </w:tcBorders>
          </w:tcPr>
          <w:p w14:paraId="44CFCD97" w14:textId="21BDB8A1"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(19,</w:t>
            </w:r>
            <w:r w:rsidR="004A703F">
              <w:rPr>
                <w:rFonts w:ascii="Browallia New" w:hAnsi="Browallia New" w:cs="Browallia New"/>
                <w:sz w:val="24"/>
                <w:szCs w:val="24"/>
              </w:rPr>
              <w:t>129</w:t>
            </w:r>
            <w:r>
              <w:rPr>
                <w:rFonts w:ascii="Browallia New" w:hAnsi="Browallia New" w:cs="Browallia New"/>
                <w:sz w:val="24"/>
                <w:szCs w:val="24"/>
              </w:rPr>
              <w:t>)</w:t>
            </w:r>
          </w:p>
        </w:tc>
        <w:tc>
          <w:tcPr>
            <w:tcW w:w="142" w:type="dxa"/>
            <w:tcBorders>
              <w:top w:val="nil"/>
              <w:left w:val="nil"/>
              <w:bottom w:val="nil"/>
              <w:right w:val="nil"/>
            </w:tcBorders>
          </w:tcPr>
          <w:p w14:paraId="730EF245"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right w:val="nil"/>
            </w:tcBorders>
          </w:tcPr>
          <w:p w14:paraId="1F7127CC" w14:textId="770C6806"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2,74</w:t>
            </w:r>
            <w:r w:rsidR="00367C93">
              <w:rPr>
                <w:rFonts w:ascii="Browallia New" w:hAnsi="Browallia New" w:cs="Browallia New"/>
                <w:sz w:val="24"/>
                <w:szCs w:val="24"/>
              </w:rPr>
              <w:t>1</w:t>
            </w:r>
          </w:p>
        </w:tc>
        <w:tc>
          <w:tcPr>
            <w:tcW w:w="142" w:type="dxa"/>
            <w:tcBorders>
              <w:top w:val="nil"/>
              <w:left w:val="nil"/>
              <w:bottom w:val="nil"/>
              <w:right w:val="nil"/>
            </w:tcBorders>
          </w:tcPr>
          <w:p w14:paraId="531071C8"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right w:val="nil"/>
            </w:tcBorders>
          </w:tcPr>
          <w:p w14:paraId="38E9FA18" w14:textId="67896771" w:rsidR="00F76977" w:rsidRPr="00367094" w:rsidRDefault="00D220F8" w:rsidP="00A74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Pr>
                <w:rFonts w:ascii="Browallia New" w:hAnsi="Browallia New" w:cs="Browallia New"/>
                <w:sz w:val="24"/>
                <w:szCs w:val="24"/>
              </w:rPr>
              <w:t>(16,</w:t>
            </w:r>
            <w:r w:rsidR="00367C93">
              <w:rPr>
                <w:rFonts w:ascii="Browallia New" w:hAnsi="Browallia New" w:cs="Browallia New"/>
                <w:sz w:val="24"/>
                <w:szCs w:val="24"/>
              </w:rPr>
              <w:t>388</w:t>
            </w:r>
            <w:r>
              <w:rPr>
                <w:rFonts w:ascii="Browallia New" w:hAnsi="Browallia New" w:cs="Browallia New"/>
                <w:sz w:val="24"/>
                <w:szCs w:val="24"/>
              </w:rPr>
              <w:t>)</w:t>
            </w:r>
          </w:p>
        </w:tc>
        <w:tc>
          <w:tcPr>
            <w:tcW w:w="142" w:type="dxa"/>
            <w:tcBorders>
              <w:top w:val="nil"/>
              <w:left w:val="nil"/>
              <w:bottom w:val="nil"/>
              <w:right w:val="nil"/>
            </w:tcBorders>
            <w:vAlign w:val="bottom"/>
          </w:tcPr>
          <w:p w14:paraId="032C4EE7" w14:textId="77777777" w:rsidR="00F76977" w:rsidRPr="00367094"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right w:val="nil"/>
            </w:tcBorders>
          </w:tcPr>
          <w:p w14:paraId="55DBA1C6" w14:textId="0845CFA3"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(22,422)</w:t>
            </w:r>
          </w:p>
        </w:tc>
        <w:tc>
          <w:tcPr>
            <w:tcW w:w="142" w:type="dxa"/>
            <w:tcBorders>
              <w:top w:val="nil"/>
              <w:left w:val="nil"/>
              <w:bottom w:val="nil"/>
              <w:right w:val="nil"/>
            </w:tcBorders>
          </w:tcPr>
          <w:p w14:paraId="65DA0910"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right w:val="nil"/>
            </w:tcBorders>
          </w:tcPr>
          <w:p w14:paraId="789A9D60" w14:textId="793B636C"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3,120</w:t>
            </w:r>
          </w:p>
        </w:tc>
        <w:tc>
          <w:tcPr>
            <w:tcW w:w="142" w:type="dxa"/>
            <w:tcBorders>
              <w:top w:val="nil"/>
              <w:left w:val="nil"/>
              <w:bottom w:val="nil"/>
              <w:right w:val="nil"/>
            </w:tcBorders>
          </w:tcPr>
          <w:p w14:paraId="5E9461A9"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right w:val="nil"/>
            </w:tcBorders>
          </w:tcPr>
          <w:p w14:paraId="7D737EE9" w14:textId="766223D0"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(19,302)</w:t>
            </w:r>
          </w:p>
        </w:tc>
      </w:tr>
      <w:tr w:rsidR="00F76977" w:rsidRPr="00367094" w14:paraId="7BA2F35C" w14:textId="77777777" w:rsidTr="00F76977">
        <w:tc>
          <w:tcPr>
            <w:tcW w:w="2800" w:type="dxa"/>
            <w:tcBorders>
              <w:top w:val="nil"/>
              <w:left w:val="nil"/>
              <w:bottom w:val="nil"/>
              <w:right w:val="nil"/>
            </w:tcBorders>
          </w:tcPr>
          <w:p w14:paraId="5D8F6BF4"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367094">
              <w:rPr>
                <w:rFonts w:ascii="Browallia New" w:hAnsi="Browallia New" w:cs="Browallia New"/>
                <w:sz w:val="24"/>
                <w:szCs w:val="24"/>
                <w:cs/>
              </w:rPr>
              <w:t>สุทธิ</w:t>
            </w:r>
          </w:p>
        </w:tc>
        <w:tc>
          <w:tcPr>
            <w:tcW w:w="1008" w:type="dxa"/>
            <w:tcBorders>
              <w:left w:val="nil"/>
              <w:bottom w:val="single" w:sz="12" w:space="0" w:color="auto"/>
              <w:right w:val="nil"/>
            </w:tcBorders>
          </w:tcPr>
          <w:p w14:paraId="622D667A" w14:textId="4E7E1C00"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75,</w:t>
            </w:r>
            <w:r w:rsidR="00835DD0">
              <w:rPr>
                <w:rFonts w:ascii="Browallia New" w:hAnsi="Browallia New" w:cs="Browallia New"/>
                <w:sz w:val="24"/>
                <w:szCs w:val="24"/>
              </w:rPr>
              <w:t>7</w:t>
            </w:r>
            <w:r>
              <w:rPr>
                <w:rFonts w:ascii="Browallia New" w:hAnsi="Browallia New" w:cs="Browallia New"/>
                <w:sz w:val="24"/>
                <w:szCs w:val="24"/>
              </w:rPr>
              <w:t>2</w:t>
            </w:r>
            <w:r w:rsidR="005E10E4">
              <w:rPr>
                <w:rFonts w:ascii="Browallia New" w:hAnsi="Browallia New" w:cs="Browallia New"/>
                <w:sz w:val="24"/>
                <w:szCs w:val="24"/>
              </w:rPr>
              <w:t>6</w:t>
            </w:r>
          </w:p>
        </w:tc>
        <w:tc>
          <w:tcPr>
            <w:tcW w:w="142" w:type="dxa"/>
            <w:tcBorders>
              <w:top w:val="nil"/>
              <w:left w:val="nil"/>
              <w:bottom w:val="nil"/>
              <w:right w:val="nil"/>
            </w:tcBorders>
          </w:tcPr>
          <w:p w14:paraId="02C1334F"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left w:val="nil"/>
              <w:bottom w:val="single" w:sz="12" w:space="0" w:color="auto"/>
              <w:right w:val="nil"/>
            </w:tcBorders>
          </w:tcPr>
          <w:p w14:paraId="48DA2122" w14:textId="168F696D" w:rsidR="00F76977" w:rsidRPr="00367094" w:rsidRDefault="000D089F"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(34,732)</w:t>
            </w:r>
          </w:p>
        </w:tc>
        <w:tc>
          <w:tcPr>
            <w:tcW w:w="142" w:type="dxa"/>
            <w:tcBorders>
              <w:top w:val="nil"/>
              <w:left w:val="nil"/>
              <w:bottom w:val="nil"/>
              <w:right w:val="nil"/>
            </w:tcBorders>
          </w:tcPr>
          <w:p w14:paraId="73360179"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left w:val="nil"/>
              <w:bottom w:val="single" w:sz="12" w:space="0" w:color="auto"/>
              <w:right w:val="nil"/>
            </w:tcBorders>
          </w:tcPr>
          <w:p w14:paraId="79E373EB" w14:textId="2E9DA332" w:rsidR="00F76977" w:rsidRPr="00367094" w:rsidRDefault="00D220F8" w:rsidP="00A74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Pr>
                <w:rFonts w:ascii="Browallia New" w:hAnsi="Browallia New" w:cs="Browallia New"/>
                <w:sz w:val="24"/>
                <w:szCs w:val="24"/>
              </w:rPr>
              <w:t>40,9</w:t>
            </w:r>
            <w:r w:rsidR="00AE1717">
              <w:rPr>
                <w:rFonts w:ascii="Browallia New" w:hAnsi="Browallia New" w:cs="Browallia New"/>
                <w:sz w:val="24"/>
                <w:szCs w:val="24"/>
              </w:rPr>
              <w:t>94</w:t>
            </w:r>
          </w:p>
        </w:tc>
        <w:tc>
          <w:tcPr>
            <w:tcW w:w="142" w:type="dxa"/>
            <w:tcBorders>
              <w:top w:val="nil"/>
              <w:left w:val="nil"/>
              <w:bottom w:val="nil"/>
              <w:right w:val="nil"/>
            </w:tcBorders>
          </w:tcPr>
          <w:p w14:paraId="25E2ED0B" w14:textId="77777777" w:rsidR="00F76977" w:rsidRPr="00367094" w:rsidRDefault="00F76977" w:rsidP="00F76977">
            <w:pPr>
              <w:spacing w:line="240" w:lineRule="auto"/>
              <w:ind w:right="851"/>
              <w:jc w:val="right"/>
              <w:rPr>
                <w:rFonts w:ascii="Browallia New" w:hAnsi="Browallia New" w:cs="Browallia New"/>
                <w:sz w:val="24"/>
                <w:szCs w:val="24"/>
                <w:highlight w:val="yellow"/>
              </w:rPr>
            </w:pPr>
          </w:p>
        </w:tc>
        <w:tc>
          <w:tcPr>
            <w:tcW w:w="964" w:type="dxa"/>
            <w:tcBorders>
              <w:left w:val="nil"/>
              <w:bottom w:val="single" w:sz="12" w:space="0" w:color="auto"/>
              <w:right w:val="nil"/>
            </w:tcBorders>
          </w:tcPr>
          <w:p w14:paraId="0DAC7D6A" w14:textId="2E04CCE3"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81,857</w:t>
            </w:r>
          </w:p>
        </w:tc>
        <w:tc>
          <w:tcPr>
            <w:tcW w:w="142" w:type="dxa"/>
            <w:tcBorders>
              <w:top w:val="nil"/>
              <w:left w:val="nil"/>
              <w:bottom w:val="nil"/>
              <w:right w:val="nil"/>
            </w:tcBorders>
          </w:tcPr>
          <w:p w14:paraId="2D540AC0"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left w:val="nil"/>
              <w:bottom w:val="single" w:sz="12" w:space="0" w:color="auto"/>
              <w:right w:val="nil"/>
            </w:tcBorders>
          </w:tcPr>
          <w:p w14:paraId="0C2D26EB" w14:textId="0934F0B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(36,236)</w:t>
            </w:r>
          </w:p>
        </w:tc>
        <w:tc>
          <w:tcPr>
            <w:tcW w:w="142" w:type="dxa"/>
            <w:tcBorders>
              <w:top w:val="nil"/>
              <w:left w:val="nil"/>
              <w:bottom w:val="nil"/>
              <w:right w:val="nil"/>
            </w:tcBorders>
          </w:tcPr>
          <w:p w14:paraId="3B3ABD91" w14:textId="77777777"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left w:val="nil"/>
              <w:bottom w:val="single" w:sz="12" w:space="0" w:color="auto"/>
              <w:right w:val="nil"/>
            </w:tcBorders>
          </w:tcPr>
          <w:p w14:paraId="5787465B" w14:textId="4F036490" w:rsidR="00F76977" w:rsidRPr="00367094"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367094">
              <w:rPr>
                <w:rFonts w:ascii="Browallia New" w:hAnsi="Browallia New" w:cs="Browallia New"/>
                <w:sz w:val="24"/>
                <w:szCs w:val="24"/>
              </w:rPr>
              <w:t>45,621</w:t>
            </w:r>
          </w:p>
        </w:tc>
      </w:tr>
    </w:tbl>
    <w:p w14:paraId="513C9196" w14:textId="77777777" w:rsidR="00CE79F4" w:rsidRPr="00367094" w:rsidRDefault="00CE79F4" w:rsidP="00AD6D8D">
      <w:pPr>
        <w:tabs>
          <w:tab w:val="left" w:pos="2160"/>
          <w:tab w:val="right" w:pos="7200"/>
          <w:tab w:val="right" w:pos="8540"/>
        </w:tabs>
        <w:spacing w:line="240" w:lineRule="auto"/>
        <w:ind w:left="426" w:right="-3"/>
        <w:jc w:val="thaiDistribute"/>
        <w:rPr>
          <w:rFonts w:ascii="Browallia New" w:hAnsi="Browallia New" w:cs="Browallia New"/>
          <w:sz w:val="36"/>
          <w:szCs w:val="36"/>
        </w:rPr>
      </w:pPr>
    </w:p>
    <w:tbl>
      <w:tblPr>
        <w:tblW w:w="954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14"/>
        <w:gridCol w:w="1019"/>
        <w:gridCol w:w="142"/>
        <w:gridCol w:w="1051"/>
        <w:gridCol w:w="142"/>
        <w:gridCol w:w="933"/>
        <w:gridCol w:w="142"/>
        <w:gridCol w:w="1008"/>
        <w:gridCol w:w="142"/>
        <w:gridCol w:w="1062"/>
        <w:gridCol w:w="142"/>
        <w:gridCol w:w="950"/>
      </w:tblGrid>
      <w:tr w:rsidR="00922BC9" w:rsidRPr="00367094" w14:paraId="33DD2DB2" w14:textId="77777777" w:rsidTr="005C528C">
        <w:trPr>
          <w:cantSplit/>
        </w:trPr>
        <w:tc>
          <w:tcPr>
            <w:tcW w:w="2814" w:type="dxa"/>
            <w:tcBorders>
              <w:top w:val="nil"/>
              <w:left w:val="nil"/>
              <w:bottom w:val="nil"/>
              <w:right w:val="nil"/>
            </w:tcBorders>
          </w:tcPr>
          <w:p w14:paraId="370CFFA9" w14:textId="77777777" w:rsidR="00922BC9" w:rsidRPr="00367094" w:rsidRDefault="00922BC9" w:rsidP="00DF479B">
            <w:pPr>
              <w:spacing w:line="240" w:lineRule="auto"/>
              <w:ind w:right="851"/>
              <w:jc w:val="both"/>
              <w:rPr>
                <w:rFonts w:ascii="Browallia New" w:hAnsi="Browallia New" w:cs="Browallia New"/>
                <w:sz w:val="24"/>
                <w:szCs w:val="24"/>
              </w:rPr>
            </w:pPr>
          </w:p>
        </w:tc>
        <w:tc>
          <w:tcPr>
            <w:tcW w:w="6733" w:type="dxa"/>
            <w:gridSpan w:val="11"/>
            <w:tcBorders>
              <w:top w:val="nil"/>
              <w:left w:val="nil"/>
              <w:bottom w:val="nil"/>
              <w:right w:val="nil"/>
            </w:tcBorders>
          </w:tcPr>
          <w:p w14:paraId="08B8C7FF" w14:textId="77777777" w:rsidR="00922BC9" w:rsidRPr="00367094"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367094">
              <w:rPr>
                <w:rFonts w:ascii="Browallia New" w:hAnsi="Browallia New" w:cs="Browallia New"/>
                <w:sz w:val="24"/>
                <w:szCs w:val="24"/>
                <w:cs/>
              </w:rPr>
              <w:t>(หน่วย</w:t>
            </w:r>
            <w:r w:rsidRPr="00367094">
              <w:rPr>
                <w:rFonts w:ascii="Browallia New" w:hAnsi="Browallia New" w:cs="Browallia New"/>
                <w:sz w:val="24"/>
                <w:szCs w:val="24"/>
              </w:rPr>
              <w:t xml:space="preserve"> </w:t>
            </w:r>
            <w:r w:rsidRPr="00367094">
              <w:rPr>
                <w:rFonts w:ascii="Browallia New" w:hAnsi="Browallia New" w:cs="Browallia New"/>
                <w:sz w:val="24"/>
                <w:szCs w:val="24"/>
                <w:cs/>
                <w:lang w:val="en-GB"/>
              </w:rPr>
              <w:t>:</w:t>
            </w:r>
            <w:r w:rsidRPr="00367094">
              <w:rPr>
                <w:rFonts w:ascii="Browallia New" w:hAnsi="Browallia New" w:cs="Browallia New"/>
                <w:sz w:val="24"/>
                <w:szCs w:val="24"/>
              </w:rPr>
              <w:t xml:space="preserve"> </w:t>
            </w:r>
            <w:r w:rsidRPr="00367094">
              <w:rPr>
                <w:rFonts w:ascii="Browallia New" w:hAnsi="Browallia New" w:cs="Browallia New"/>
                <w:sz w:val="24"/>
                <w:szCs w:val="24"/>
                <w:cs/>
              </w:rPr>
              <w:t>พันบาท)</w:t>
            </w:r>
          </w:p>
        </w:tc>
      </w:tr>
      <w:tr w:rsidR="00922BC9" w:rsidRPr="00367094" w14:paraId="0761E919" w14:textId="77777777" w:rsidTr="005C528C">
        <w:trPr>
          <w:cantSplit/>
        </w:trPr>
        <w:tc>
          <w:tcPr>
            <w:tcW w:w="2814" w:type="dxa"/>
            <w:tcBorders>
              <w:top w:val="nil"/>
              <w:left w:val="nil"/>
              <w:bottom w:val="nil"/>
              <w:right w:val="nil"/>
            </w:tcBorders>
          </w:tcPr>
          <w:p w14:paraId="472ED803" w14:textId="77777777" w:rsidR="00922BC9" w:rsidRPr="00367094" w:rsidRDefault="00922BC9" w:rsidP="00922BC9">
            <w:pPr>
              <w:spacing w:line="240" w:lineRule="auto"/>
              <w:ind w:right="851"/>
              <w:jc w:val="both"/>
              <w:rPr>
                <w:rFonts w:ascii="Browallia New" w:hAnsi="Browallia New" w:cs="Browallia New"/>
                <w:sz w:val="24"/>
                <w:szCs w:val="24"/>
                <w:highlight w:val="yellow"/>
              </w:rPr>
            </w:pPr>
          </w:p>
        </w:tc>
        <w:tc>
          <w:tcPr>
            <w:tcW w:w="6733" w:type="dxa"/>
            <w:gridSpan w:val="11"/>
            <w:tcBorders>
              <w:top w:val="nil"/>
              <w:left w:val="nil"/>
              <w:right w:val="nil"/>
            </w:tcBorders>
          </w:tcPr>
          <w:p w14:paraId="6B21B677" w14:textId="23D3C7F2" w:rsidR="00922BC9" w:rsidRPr="00367094" w:rsidRDefault="00922BC9" w:rsidP="00922BC9">
            <w:pPr>
              <w:tabs>
                <w:tab w:val="clear" w:pos="6322"/>
              </w:tabs>
              <w:spacing w:line="240" w:lineRule="auto"/>
              <w:ind w:left="-46" w:right="-24"/>
              <w:jc w:val="center"/>
              <w:rPr>
                <w:rFonts w:ascii="Browallia New" w:hAnsi="Browallia New" w:cs="Browallia New"/>
                <w:sz w:val="24"/>
                <w:szCs w:val="24"/>
                <w:cs/>
              </w:rPr>
            </w:pPr>
            <w:r w:rsidRPr="00367094">
              <w:rPr>
                <w:rFonts w:ascii="Browallia New" w:hAnsi="Browallia New" w:cs="Browallia New"/>
                <w:sz w:val="24"/>
                <w:szCs w:val="24"/>
                <w:cs/>
              </w:rPr>
              <w:t>งบการเงินเฉพาะของบริษัท</w:t>
            </w:r>
          </w:p>
        </w:tc>
      </w:tr>
      <w:tr w:rsidR="00C15D53" w:rsidRPr="00367094" w14:paraId="45C29D0C" w14:textId="77777777" w:rsidTr="005C528C">
        <w:trPr>
          <w:cantSplit/>
        </w:trPr>
        <w:tc>
          <w:tcPr>
            <w:tcW w:w="2814" w:type="dxa"/>
            <w:tcBorders>
              <w:top w:val="nil"/>
              <w:left w:val="nil"/>
              <w:bottom w:val="nil"/>
              <w:right w:val="nil"/>
            </w:tcBorders>
          </w:tcPr>
          <w:p w14:paraId="52380CEB" w14:textId="77777777" w:rsidR="00C15D53" w:rsidRPr="00367094" w:rsidRDefault="00C15D53" w:rsidP="00C15D53">
            <w:pPr>
              <w:spacing w:line="240" w:lineRule="auto"/>
              <w:ind w:right="851"/>
              <w:jc w:val="center"/>
              <w:rPr>
                <w:rFonts w:ascii="Browallia New" w:hAnsi="Browallia New" w:cs="Browallia New"/>
                <w:sz w:val="24"/>
                <w:szCs w:val="24"/>
                <w:highlight w:val="yellow"/>
              </w:rPr>
            </w:pPr>
          </w:p>
        </w:tc>
        <w:tc>
          <w:tcPr>
            <w:tcW w:w="3287" w:type="dxa"/>
            <w:gridSpan w:val="5"/>
            <w:tcBorders>
              <w:top w:val="nil"/>
              <w:left w:val="nil"/>
              <w:right w:val="nil"/>
            </w:tcBorders>
            <w:vAlign w:val="bottom"/>
          </w:tcPr>
          <w:p w14:paraId="4B546CFC" w14:textId="4A7080B8" w:rsidR="00C15D53" w:rsidRPr="00367094" w:rsidRDefault="00FD1AB1" w:rsidP="00C15D53">
            <w:pPr>
              <w:tabs>
                <w:tab w:val="clear" w:pos="907"/>
              </w:tabs>
              <w:spacing w:line="240" w:lineRule="auto"/>
              <w:ind w:left="-108" w:right="-108"/>
              <w:jc w:val="center"/>
              <w:rPr>
                <w:rFonts w:ascii="Browallia New" w:hAnsi="Browallia New" w:cs="Browallia New"/>
                <w:sz w:val="24"/>
                <w:szCs w:val="24"/>
                <w:lang w:val="en-GB"/>
              </w:rPr>
            </w:pPr>
            <w:r w:rsidRPr="00367094">
              <w:rPr>
                <w:rFonts w:ascii="Browallia New" w:hAnsi="Browallia New" w:cs="Browallia New"/>
                <w:sz w:val="24"/>
                <w:szCs w:val="24"/>
              </w:rPr>
              <w:t>30</w:t>
            </w:r>
            <w:r w:rsidRPr="00367094">
              <w:rPr>
                <w:rFonts w:ascii="Browallia New" w:hAnsi="Browallia New" w:cs="Browallia New"/>
                <w:sz w:val="24"/>
                <w:szCs w:val="24"/>
                <w:cs/>
              </w:rPr>
              <w:t xml:space="preserve"> </w:t>
            </w:r>
            <w:r w:rsidR="000E399F" w:rsidRPr="000E399F">
              <w:rPr>
                <w:rFonts w:ascii="Browallia New" w:hAnsi="Browallia New" w:cs="Browallia New"/>
                <w:sz w:val="24"/>
                <w:szCs w:val="24"/>
                <w:cs/>
              </w:rPr>
              <w:t>กันยายน</w:t>
            </w:r>
            <w:r w:rsidRPr="00367094">
              <w:rPr>
                <w:rFonts w:ascii="Browallia New" w:hAnsi="Browallia New" w:cs="Browallia New"/>
                <w:sz w:val="24"/>
                <w:szCs w:val="24"/>
                <w:cs/>
              </w:rPr>
              <w:t xml:space="preserve"> </w:t>
            </w:r>
            <w:r w:rsidR="00C15D53" w:rsidRPr="00367094">
              <w:rPr>
                <w:rFonts w:ascii="Browallia New" w:hAnsi="Browallia New" w:cs="Browallia New"/>
                <w:sz w:val="24"/>
                <w:szCs w:val="24"/>
              </w:rPr>
              <w:t>2566</w:t>
            </w:r>
          </w:p>
        </w:tc>
        <w:tc>
          <w:tcPr>
            <w:tcW w:w="142" w:type="dxa"/>
            <w:tcBorders>
              <w:top w:val="nil"/>
              <w:left w:val="nil"/>
              <w:bottom w:val="nil"/>
              <w:right w:val="nil"/>
            </w:tcBorders>
            <w:vAlign w:val="bottom"/>
          </w:tcPr>
          <w:p w14:paraId="00E5E2AE" w14:textId="77777777" w:rsidR="00C15D53" w:rsidRPr="00367094" w:rsidRDefault="00C15D53" w:rsidP="00C15D53">
            <w:pPr>
              <w:tabs>
                <w:tab w:val="clear" w:pos="907"/>
              </w:tabs>
              <w:spacing w:line="240" w:lineRule="auto"/>
              <w:ind w:left="-108" w:right="-108"/>
              <w:jc w:val="center"/>
              <w:rPr>
                <w:rFonts w:ascii="Browallia New" w:hAnsi="Browallia New" w:cs="Browallia New"/>
                <w:sz w:val="24"/>
                <w:szCs w:val="24"/>
                <w:cs/>
              </w:rPr>
            </w:pPr>
          </w:p>
        </w:tc>
        <w:tc>
          <w:tcPr>
            <w:tcW w:w="3304" w:type="dxa"/>
            <w:gridSpan w:val="5"/>
            <w:tcBorders>
              <w:top w:val="nil"/>
              <w:left w:val="nil"/>
              <w:right w:val="nil"/>
            </w:tcBorders>
            <w:vAlign w:val="bottom"/>
          </w:tcPr>
          <w:p w14:paraId="0E35EC9B" w14:textId="03A5C143" w:rsidR="00C15D53" w:rsidRPr="00367094" w:rsidRDefault="00C15D53" w:rsidP="00C15D53">
            <w:pPr>
              <w:tabs>
                <w:tab w:val="clear" w:pos="907"/>
              </w:tabs>
              <w:spacing w:line="240" w:lineRule="auto"/>
              <w:ind w:left="-108" w:right="-108"/>
              <w:jc w:val="center"/>
              <w:rPr>
                <w:rFonts w:ascii="Browallia New" w:hAnsi="Browallia New" w:cs="Browallia New"/>
                <w:sz w:val="24"/>
                <w:szCs w:val="24"/>
                <w:lang w:val="en-GB"/>
              </w:rPr>
            </w:pPr>
            <w:r w:rsidRPr="00367094">
              <w:rPr>
                <w:rFonts w:ascii="Browallia New" w:hAnsi="Browallia New" w:cs="Browallia New"/>
                <w:sz w:val="24"/>
                <w:szCs w:val="24"/>
              </w:rPr>
              <w:t xml:space="preserve">31 </w:t>
            </w:r>
            <w:r w:rsidRPr="00367094">
              <w:rPr>
                <w:rFonts w:ascii="Browallia New" w:hAnsi="Browallia New" w:cs="Browallia New"/>
                <w:sz w:val="24"/>
                <w:szCs w:val="24"/>
                <w:cs/>
              </w:rPr>
              <w:t xml:space="preserve">ธันวาคม </w:t>
            </w:r>
            <w:r w:rsidRPr="00367094">
              <w:rPr>
                <w:rFonts w:ascii="Browallia New" w:hAnsi="Browallia New" w:cs="Browallia New"/>
                <w:sz w:val="24"/>
                <w:szCs w:val="24"/>
              </w:rPr>
              <w:t>2565</w:t>
            </w:r>
          </w:p>
        </w:tc>
      </w:tr>
      <w:tr w:rsidR="00922BC9" w:rsidRPr="00367094" w14:paraId="4EFD5D22" w14:textId="77777777" w:rsidTr="005C528C">
        <w:tc>
          <w:tcPr>
            <w:tcW w:w="2814" w:type="dxa"/>
            <w:tcBorders>
              <w:top w:val="nil"/>
              <w:left w:val="nil"/>
              <w:bottom w:val="nil"/>
              <w:right w:val="nil"/>
            </w:tcBorders>
          </w:tcPr>
          <w:p w14:paraId="560FB72D" w14:textId="77777777" w:rsidR="00922BC9" w:rsidRPr="00367094" w:rsidRDefault="00922BC9" w:rsidP="00922BC9">
            <w:pPr>
              <w:spacing w:line="240" w:lineRule="auto"/>
              <w:ind w:right="851"/>
              <w:jc w:val="both"/>
              <w:rPr>
                <w:rFonts w:ascii="Browallia New" w:hAnsi="Browallia New" w:cs="Browallia New"/>
                <w:sz w:val="24"/>
                <w:szCs w:val="24"/>
                <w:highlight w:val="yellow"/>
              </w:rPr>
            </w:pPr>
          </w:p>
        </w:tc>
        <w:tc>
          <w:tcPr>
            <w:tcW w:w="1019" w:type="dxa"/>
            <w:tcBorders>
              <w:top w:val="nil"/>
              <w:left w:val="nil"/>
              <w:right w:val="nil"/>
            </w:tcBorders>
            <w:vAlign w:val="bottom"/>
          </w:tcPr>
          <w:p w14:paraId="33F32B64" w14:textId="77777777" w:rsidR="00922BC9" w:rsidRPr="00367094" w:rsidRDefault="00922BC9" w:rsidP="00922BC9">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367094" w:rsidRDefault="00922BC9" w:rsidP="00922BC9">
            <w:pPr>
              <w:tabs>
                <w:tab w:val="clear" w:pos="907"/>
              </w:tabs>
              <w:spacing w:line="240" w:lineRule="auto"/>
              <w:ind w:left="-46" w:right="-46"/>
              <w:jc w:val="both"/>
              <w:rPr>
                <w:rFonts w:ascii="Browallia New" w:hAnsi="Browallia New" w:cs="Browallia New"/>
                <w:sz w:val="24"/>
                <w:szCs w:val="24"/>
              </w:rPr>
            </w:pPr>
          </w:p>
        </w:tc>
        <w:tc>
          <w:tcPr>
            <w:tcW w:w="1051" w:type="dxa"/>
            <w:tcBorders>
              <w:top w:val="nil"/>
              <w:left w:val="nil"/>
              <w:right w:val="nil"/>
            </w:tcBorders>
          </w:tcPr>
          <w:p w14:paraId="7AC34D07" w14:textId="699EC2DC" w:rsidR="00922BC9" w:rsidRPr="00367094"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367094" w:rsidRDefault="00922BC9" w:rsidP="00922BC9">
            <w:pPr>
              <w:tabs>
                <w:tab w:val="clear" w:pos="907"/>
              </w:tabs>
              <w:spacing w:line="240" w:lineRule="auto"/>
              <w:ind w:left="-46" w:right="-46"/>
              <w:jc w:val="center"/>
              <w:rPr>
                <w:rFonts w:ascii="Browallia New" w:hAnsi="Browallia New" w:cs="Browallia New"/>
                <w:sz w:val="24"/>
                <w:szCs w:val="24"/>
              </w:rPr>
            </w:pPr>
          </w:p>
        </w:tc>
        <w:tc>
          <w:tcPr>
            <w:tcW w:w="933" w:type="dxa"/>
            <w:tcBorders>
              <w:top w:val="nil"/>
              <w:left w:val="nil"/>
              <w:right w:val="nil"/>
            </w:tcBorders>
            <w:vAlign w:val="bottom"/>
          </w:tcPr>
          <w:p w14:paraId="0B25432C" w14:textId="77777777" w:rsidR="00922BC9" w:rsidRPr="00367094" w:rsidRDefault="00922BC9" w:rsidP="00922BC9">
            <w:pPr>
              <w:tabs>
                <w:tab w:val="clear" w:pos="907"/>
              </w:tabs>
              <w:spacing w:line="240" w:lineRule="auto"/>
              <w:ind w:left="-46" w:right="-46"/>
              <w:jc w:val="center"/>
              <w:rPr>
                <w:rFonts w:ascii="Browallia New" w:hAnsi="Browallia New" w:cs="Browallia New"/>
                <w:sz w:val="24"/>
                <w:szCs w:val="24"/>
              </w:rPr>
            </w:pPr>
            <w:r w:rsidRPr="00367094">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367094" w:rsidRDefault="00922BC9" w:rsidP="00922BC9">
            <w:pPr>
              <w:tabs>
                <w:tab w:val="clear" w:pos="907"/>
              </w:tabs>
              <w:spacing w:line="240" w:lineRule="auto"/>
              <w:ind w:left="-46" w:right="-46"/>
              <w:jc w:val="both"/>
              <w:rPr>
                <w:rFonts w:ascii="Browallia New" w:hAnsi="Browallia New" w:cs="Browallia New"/>
                <w:sz w:val="24"/>
                <w:szCs w:val="24"/>
              </w:rPr>
            </w:pPr>
          </w:p>
        </w:tc>
        <w:tc>
          <w:tcPr>
            <w:tcW w:w="1008" w:type="dxa"/>
            <w:tcBorders>
              <w:top w:val="nil"/>
              <w:left w:val="nil"/>
              <w:right w:val="nil"/>
            </w:tcBorders>
            <w:vAlign w:val="bottom"/>
          </w:tcPr>
          <w:p w14:paraId="0E26789A" w14:textId="77777777" w:rsidR="00922BC9" w:rsidRPr="00367094" w:rsidRDefault="00922BC9" w:rsidP="00922BC9">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367094" w:rsidRDefault="00922BC9" w:rsidP="00922BC9">
            <w:pPr>
              <w:tabs>
                <w:tab w:val="clear" w:pos="907"/>
              </w:tabs>
              <w:spacing w:line="240" w:lineRule="auto"/>
              <w:ind w:left="-46" w:right="-46"/>
              <w:jc w:val="both"/>
              <w:rPr>
                <w:rFonts w:ascii="Browallia New" w:hAnsi="Browallia New" w:cs="Browallia New"/>
                <w:sz w:val="24"/>
                <w:szCs w:val="24"/>
              </w:rPr>
            </w:pPr>
          </w:p>
        </w:tc>
        <w:tc>
          <w:tcPr>
            <w:tcW w:w="1062" w:type="dxa"/>
            <w:tcBorders>
              <w:top w:val="nil"/>
              <w:left w:val="nil"/>
              <w:right w:val="nil"/>
            </w:tcBorders>
          </w:tcPr>
          <w:p w14:paraId="545109A5" w14:textId="2CDCD173" w:rsidR="00922BC9" w:rsidRPr="00367094" w:rsidRDefault="00941816" w:rsidP="00922BC9">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367094" w:rsidRDefault="00922BC9" w:rsidP="00922BC9">
            <w:pPr>
              <w:tabs>
                <w:tab w:val="clear" w:pos="907"/>
              </w:tabs>
              <w:spacing w:line="240" w:lineRule="auto"/>
              <w:ind w:left="-46" w:right="-46"/>
              <w:jc w:val="both"/>
              <w:rPr>
                <w:rFonts w:ascii="Browallia New" w:hAnsi="Browallia New" w:cs="Browallia New"/>
                <w:sz w:val="24"/>
                <w:szCs w:val="24"/>
              </w:rPr>
            </w:pPr>
          </w:p>
        </w:tc>
        <w:tc>
          <w:tcPr>
            <w:tcW w:w="950" w:type="dxa"/>
            <w:tcBorders>
              <w:top w:val="nil"/>
              <w:left w:val="nil"/>
              <w:right w:val="nil"/>
            </w:tcBorders>
            <w:vAlign w:val="bottom"/>
          </w:tcPr>
          <w:p w14:paraId="488C71FA" w14:textId="77777777" w:rsidR="00922BC9" w:rsidRPr="00367094" w:rsidRDefault="00922BC9" w:rsidP="00922BC9">
            <w:pPr>
              <w:tabs>
                <w:tab w:val="clear" w:pos="907"/>
              </w:tabs>
              <w:spacing w:line="240" w:lineRule="auto"/>
              <w:ind w:left="-46" w:right="-46"/>
              <w:jc w:val="center"/>
              <w:rPr>
                <w:rFonts w:ascii="Browallia New" w:hAnsi="Browallia New" w:cs="Browallia New"/>
                <w:sz w:val="24"/>
                <w:szCs w:val="24"/>
                <w:cs/>
              </w:rPr>
            </w:pPr>
            <w:r w:rsidRPr="00367094">
              <w:rPr>
                <w:rFonts w:ascii="Browallia New" w:hAnsi="Browallia New" w:cs="Browallia New"/>
                <w:sz w:val="24"/>
                <w:szCs w:val="24"/>
                <w:cs/>
              </w:rPr>
              <w:t>สุทธิ</w:t>
            </w:r>
          </w:p>
        </w:tc>
      </w:tr>
      <w:tr w:rsidR="00922BC9" w:rsidRPr="00367094" w14:paraId="37F64324" w14:textId="77777777" w:rsidTr="005C528C">
        <w:tc>
          <w:tcPr>
            <w:tcW w:w="2814" w:type="dxa"/>
            <w:tcBorders>
              <w:top w:val="nil"/>
              <w:left w:val="nil"/>
              <w:bottom w:val="nil"/>
              <w:right w:val="nil"/>
            </w:tcBorders>
          </w:tcPr>
          <w:p w14:paraId="68EACEF8" w14:textId="77777777" w:rsidR="00922BC9" w:rsidRPr="0036709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highlight w:val="yellow"/>
                <w:cs/>
              </w:rPr>
            </w:pPr>
          </w:p>
        </w:tc>
        <w:tc>
          <w:tcPr>
            <w:tcW w:w="1019" w:type="dxa"/>
            <w:tcBorders>
              <w:top w:val="nil"/>
              <w:left w:val="nil"/>
              <w:bottom w:val="nil"/>
              <w:right w:val="nil"/>
            </w:tcBorders>
          </w:tcPr>
          <w:p w14:paraId="1312F655" w14:textId="77777777" w:rsidR="00922BC9" w:rsidRPr="0036709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5980E67B" w14:textId="77777777" w:rsidR="00922BC9" w:rsidRPr="00367094" w:rsidRDefault="00922BC9" w:rsidP="00922BC9">
            <w:pPr>
              <w:spacing w:line="240" w:lineRule="auto"/>
              <w:ind w:right="851"/>
              <w:jc w:val="right"/>
              <w:rPr>
                <w:rFonts w:ascii="Browallia New" w:hAnsi="Browallia New" w:cs="Browallia New"/>
                <w:sz w:val="24"/>
                <w:szCs w:val="24"/>
                <w:highlight w:val="yellow"/>
              </w:rPr>
            </w:pPr>
          </w:p>
        </w:tc>
        <w:tc>
          <w:tcPr>
            <w:tcW w:w="1051" w:type="dxa"/>
            <w:tcBorders>
              <w:top w:val="nil"/>
              <w:left w:val="nil"/>
              <w:bottom w:val="nil"/>
              <w:right w:val="nil"/>
            </w:tcBorders>
          </w:tcPr>
          <w:p w14:paraId="4116E116" w14:textId="77777777" w:rsidR="00922BC9" w:rsidRPr="0036709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142" w:type="dxa"/>
            <w:tcBorders>
              <w:top w:val="nil"/>
              <w:left w:val="nil"/>
              <w:bottom w:val="nil"/>
              <w:right w:val="nil"/>
            </w:tcBorders>
          </w:tcPr>
          <w:p w14:paraId="25C5F21E" w14:textId="77777777" w:rsidR="00922BC9" w:rsidRPr="0036709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933" w:type="dxa"/>
            <w:tcBorders>
              <w:top w:val="nil"/>
              <w:left w:val="nil"/>
              <w:bottom w:val="nil"/>
              <w:right w:val="nil"/>
            </w:tcBorders>
          </w:tcPr>
          <w:p w14:paraId="35E63CAB" w14:textId="77777777" w:rsidR="00922BC9" w:rsidRPr="00367094" w:rsidRDefault="00922BC9" w:rsidP="00922BC9">
            <w:pPr>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5CB248CE" w14:textId="77777777" w:rsidR="00922BC9" w:rsidRPr="00367094" w:rsidRDefault="00922BC9" w:rsidP="00922BC9">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nil"/>
              <w:right w:val="nil"/>
            </w:tcBorders>
          </w:tcPr>
          <w:p w14:paraId="3E9FFB20" w14:textId="77777777" w:rsidR="00922BC9" w:rsidRPr="0036709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367094" w:rsidRDefault="00922BC9" w:rsidP="00922BC9">
            <w:pPr>
              <w:spacing w:line="240" w:lineRule="auto"/>
              <w:ind w:right="851"/>
              <w:jc w:val="right"/>
              <w:rPr>
                <w:rFonts w:ascii="Browallia New" w:hAnsi="Browallia New" w:cs="Browallia New"/>
                <w:sz w:val="24"/>
                <w:szCs w:val="24"/>
              </w:rPr>
            </w:pPr>
          </w:p>
        </w:tc>
        <w:tc>
          <w:tcPr>
            <w:tcW w:w="1062" w:type="dxa"/>
            <w:tcBorders>
              <w:top w:val="nil"/>
              <w:left w:val="nil"/>
              <w:bottom w:val="nil"/>
              <w:right w:val="nil"/>
            </w:tcBorders>
          </w:tcPr>
          <w:p w14:paraId="1B66B11D" w14:textId="77777777" w:rsidR="00922BC9" w:rsidRPr="0036709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367094" w:rsidRDefault="00922BC9" w:rsidP="00922BC9">
            <w:pPr>
              <w:spacing w:line="240" w:lineRule="auto"/>
              <w:ind w:right="851"/>
              <w:jc w:val="right"/>
              <w:rPr>
                <w:rFonts w:ascii="Browallia New" w:hAnsi="Browallia New" w:cs="Browallia New"/>
                <w:sz w:val="24"/>
                <w:szCs w:val="24"/>
              </w:rPr>
            </w:pPr>
          </w:p>
        </w:tc>
        <w:tc>
          <w:tcPr>
            <w:tcW w:w="950" w:type="dxa"/>
            <w:tcBorders>
              <w:top w:val="nil"/>
              <w:left w:val="nil"/>
              <w:bottom w:val="nil"/>
              <w:right w:val="nil"/>
            </w:tcBorders>
          </w:tcPr>
          <w:p w14:paraId="5C295031" w14:textId="77777777" w:rsidR="00922BC9" w:rsidRPr="0036709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E35A15" w:rsidRPr="00367094" w14:paraId="230C8F75" w14:textId="77777777" w:rsidTr="005C528C">
        <w:tc>
          <w:tcPr>
            <w:tcW w:w="2814" w:type="dxa"/>
            <w:tcBorders>
              <w:top w:val="nil"/>
              <w:left w:val="nil"/>
              <w:bottom w:val="nil"/>
              <w:right w:val="nil"/>
            </w:tcBorders>
          </w:tcPr>
          <w:p w14:paraId="7D7A7FA9"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ถึงกำหนดชำระภายในหนึ่งปี</w:t>
            </w:r>
          </w:p>
        </w:tc>
        <w:tc>
          <w:tcPr>
            <w:tcW w:w="1019" w:type="dxa"/>
            <w:tcBorders>
              <w:top w:val="nil"/>
              <w:left w:val="nil"/>
              <w:bottom w:val="nil"/>
              <w:right w:val="nil"/>
            </w:tcBorders>
          </w:tcPr>
          <w:p w14:paraId="5F807073" w14:textId="7E6B97EC" w:rsidR="00E35A15" w:rsidRPr="00367094" w:rsidRDefault="008C5695"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29</w:t>
            </w:r>
            <w:r w:rsidR="00493A4C">
              <w:rPr>
                <w:rFonts w:ascii="Browallia New" w:hAnsi="Browallia New" w:cs="Browallia New"/>
                <w:sz w:val="24"/>
                <w:szCs w:val="24"/>
              </w:rPr>
              <w:t>,</w:t>
            </w:r>
            <w:r w:rsidR="00025CC4">
              <w:rPr>
                <w:rFonts w:ascii="Browallia New" w:hAnsi="Browallia New" w:cs="Browallia New"/>
                <w:sz w:val="24"/>
                <w:szCs w:val="24"/>
              </w:rPr>
              <w:t>771</w:t>
            </w:r>
          </w:p>
        </w:tc>
        <w:tc>
          <w:tcPr>
            <w:tcW w:w="142" w:type="dxa"/>
            <w:tcBorders>
              <w:top w:val="nil"/>
              <w:left w:val="nil"/>
              <w:bottom w:val="nil"/>
              <w:right w:val="nil"/>
            </w:tcBorders>
          </w:tcPr>
          <w:p w14:paraId="5D66E7EF"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4FDC94D7" w14:textId="4C86F8A8" w:rsidR="00E35A15" w:rsidRPr="00367094" w:rsidRDefault="00493A4C"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(15,5</w:t>
            </w:r>
            <w:r w:rsidR="00717836">
              <w:rPr>
                <w:rFonts w:ascii="Browallia New" w:hAnsi="Browallia New" w:cs="Browallia New"/>
                <w:sz w:val="24"/>
                <w:szCs w:val="24"/>
              </w:rPr>
              <w:t>28</w:t>
            </w:r>
            <w:r>
              <w:rPr>
                <w:rFonts w:ascii="Browallia New" w:hAnsi="Browallia New" w:cs="Browallia New"/>
                <w:sz w:val="24"/>
                <w:szCs w:val="24"/>
              </w:rPr>
              <w:t>)</w:t>
            </w:r>
          </w:p>
        </w:tc>
        <w:tc>
          <w:tcPr>
            <w:tcW w:w="142" w:type="dxa"/>
            <w:tcBorders>
              <w:top w:val="nil"/>
              <w:left w:val="nil"/>
              <w:bottom w:val="nil"/>
              <w:right w:val="nil"/>
            </w:tcBorders>
          </w:tcPr>
          <w:p w14:paraId="5C46CDDA"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2354048E" w14:textId="242BAFED"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14,</w:t>
            </w:r>
            <w:r w:rsidR="00717836">
              <w:rPr>
                <w:rFonts w:ascii="Browallia New" w:hAnsi="Browallia New" w:cs="Browallia New"/>
                <w:sz w:val="24"/>
                <w:szCs w:val="24"/>
              </w:rPr>
              <w:t>243</w:t>
            </w:r>
          </w:p>
        </w:tc>
        <w:tc>
          <w:tcPr>
            <w:tcW w:w="142" w:type="dxa"/>
            <w:tcBorders>
              <w:top w:val="nil"/>
              <w:left w:val="nil"/>
              <w:bottom w:val="nil"/>
              <w:right w:val="nil"/>
            </w:tcBorders>
          </w:tcPr>
          <w:p w14:paraId="693F85B0" w14:textId="77777777" w:rsidR="00E35A15" w:rsidRPr="00367094"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nil"/>
              <w:right w:val="nil"/>
            </w:tcBorders>
          </w:tcPr>
          <w:p w14:paraId="44F8A36E" w14:textId="336408A2"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33,982</w:t>
            </w:r>
          </w:p>
        </w:tc>
        <w:tc>
          <w:tcPr>
            <w:tcW w:w="142" w:type="dxa"/>
            <w:tcBorders>
              <w:top w:val="nil"/>
              <w:left w:val="nil"/>
              <w:bottom w:val="nil"/>
              <w:right w:val="nil"/>
            </w:tcBorders>
          </w:tcPr>
          <w:p w14:paraId="11A27B6B"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21658426" w14:textId="1FAC0B3E"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(16,113)</w:t>
            </w:r>
          </w:p>
        </w:tc>
        <w:tc>
          <w:tcPr>
            <w:tcW w:w="142" w:type="dxa"/>
            <w:tcBorders>
              <w:top w:val="nil"/>
              <w:left w:val="nil"/>
              <w:bottom w:val="nil"/>
              <w:right w:val="nil"/>
            </w:tcBorders>
          </w:tcPr>
          <w:p w14:paraId="4E8B7C32"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58287490" w14:textId="2637FB94"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17,869</w:t>
            </w:r>
          </w:p>
        </w:tc>
      </w:tr>
      <w:tr w:rsidR="00E35A15" w:rsidRPr="00367094" w14:paraId="6E576749" w14:textId="77777777" w:rsidTr="005C528C">
        <w:tc>
          <w:tcPr>
            <w:tcW w:w="2814" w:type="dxa"/>
            <w:tcBorders>
              <w:top w:val="nil"/>
              <w:left w:val="nil"/>
              <w:bottom w:val="nil"/>
              <w:right w:val="nil"/>
            </w:tcBorders>
          </w:tcPr>
          <w:p w14:paraId="33E8387F"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ถึงกำหนดชำระเกินหนึ่งปีแต่ไม่เกินห้าปี</w:t>
            </w:r>
          </w:p>
        </w:tc>
        <w:tc>
          <w:tcPr>
            <w:tcW w:w="1019" w:type="dxa"/>
            <w:tcBorders>
              <w:top w:val="nil"/>
              <w:left w:val="nil"/>
              <w:bottom w:val="nil"/>
              <w:right w:val="nil"/>
            </w:tcBorders>
          </w:tcPr>
          <w:p w14:paraId="6ECC346E" w14:textId="4944428C" w:rsidR="00E35A15" w:rsidRPr="00367094" w:rsidRDefault="00493A4C"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78,315</w:t>
            </w:r>
          </w:p>
        </w:tc>
        <w:tc>
          <w:tcPr>
            <w:tcW w:w="142" w:type="dxa"/>
            <w:tcBorders>
              <w:top w:val="nil"/>
              <w:left w:val="nil"/>
              <w:bottom w:val="nil"/>
              <w:right w:val="nil"/>
            </w:tcBorders>
          </w:tcPr>
          <w:p w14:paraId="2B044710"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5E270841" w14:textId="585A0154"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(57,603)</w:t>
            </w:r>
          </w:p>
        </w:tc>
        <w:tc>
          <w:tcPr>
            <w:tcW w:w="142" w:type="dxa"/>
            <w:tcBorders>
              <w:top w:val="nil"/>
              <w:left w:val="nil"/>
              <w:bottom w:val="nil"/>
              <w:right w:val="nil"/>
            </w:tcBorders>
          </w:tcPr>
          <w:p w14:paraId="1A747E7B"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0224F87F" w14:textId="23F49357"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20,712</w:t>
            </w:r>
          </w:p>
        </w:tc>
        <w:tc>
          <w:tcPr>
            <w:tcW w:w="142" w:type="dxa"/>
            <w:tcBorders>
              <w:top w:val="nil"/>
              <w:left w:val="nil"/>
              <w:bottom w:val="nil"/>
              <w:right w:val="nil"/>
            </w:tcBorders>
          </w:tcPr>
          <w:p w14:paraId="5F5DE25F" w14:textId="77777777" w:rsidR="00E35A15" w:rsidRPr="00367094"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nil"/>
              <w:right w:val="nil"/>
            </w:tcBorders>
          </w:tcPr>
          <w:p w14:paraId="2FC2463C" w14:textId="4CBB1D21"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85,247</w:t>
            </w:r>
          </w:p>
        </w:tc>
        <w:tc>
          <w:tcPr>
            <w:tcW w:w="142" w:type="dxa"/>
            <w:tcBorders>
              <w:top w:val="nil"/>
              <w:left w:val="nil"/>
              <w:bottom w:val="nil"/>
              <w:right w:val="nil"/>
            </w:tcBorders>
          </w:tcPr>
          <w:p w14:paraId="4B0D2F9B"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53E835E8" w14:textId="415955F4"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(58,527)</w:t>
            </w:r>
          </w:p>
        </w:tc>
        <w:tc>
          <w:tcPr>
            <w:tcW w:w="142" w:type="dxa"/>
            <w:tcBorders>
              <w:top w:val="nil"/>
              <w:left w:val="nil"/>
              <w:bottom w:val="nil"/>
              <w:right w:val="nil"/>
            </w:tcBorders>
          </w:tcPr>
          <w:p w14:paraId="0E68F501"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6B8BD42B" w14:textId="1B4338C0"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26,720</w:t>
            </w:r>
          </w:p>
        </w:tc>
      </w:tr>
      <w:tr w:rsidR="00E35A15" w:rsidRPr="00367094" w14:paraId="6CF88E92" w14:textId="77777777" w:rsidTr="005C528C">
        <w:tc>
          <w:tcPr>
            <w:tcW w:w="2814" w:type="dxa"/>
            <w:tcBorders>
              <w:top w:val="nil"/>
              <w:left w:val="nil"/>
              <w:bottom w:val="nil"/>
              <w:right w:val="nil"/>
            </w:tcBorders>
          </w:tcPr>
          <w:p w14:paraId="2A224A7D" w14:textId="0F656933"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ถึงกำหนดชำระเกินห้าปี</w:t>
            </w:r>
          </w:p>
        </w:tc>
        <w:tc>
          <w:tcPr>
            <w:tcW w:w="1019" w:type="dxa"/>
            <w:tcBorders>
              <w:top w:val="nil"/>
              <w:left w:val="nil"/>
              <w:bottom w:val="single" w:sz="4" w:space="0" w:color="auto"/>
              <w:right w:val="nil"/>
            </w:tcBorders>
          </w:tcPr>
          <w:p w14:paraId="009077B4" w14:textId="106F7B3E" w:rsidR="00E35A15" w:rsidRPr="00367094" w:rsidRDefault="00493A4C"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543,750</w:t>
            </w:r>
          </w:p>
        </w:tc>
        <w:tc>
          <w:tcPr>
            <w:tcW w:w="142" w:type="dxa"/>
            <w:tcBorders>
              <w:top w:val="nil"/>
              <w:left w:val="nil"/>
              <w:bottom w:val="nil"/>
              <w:right w:val="nil"/>
            </w:tcBorders>
          </w:tcPr>
          <w:p w14:paraId="414CE325"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single" w:sz="4" w:space="0" w:color="auto"/>
              <w:right w:val="nil"/>
            </w:tcBorders>
          </w:tcPr>
          <w:p w14:paraId="3DB2E978" w14:textId="389A1592"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(273,595)</w:t>
            </w:r>
          </w:p>
        </w:tc>
        <w:tc>
          <w:tcPr>
            <w:tcW w:w="142" w:type="dxa"/>
            <w:tcBorders>
              <w:top w:val="nil"/>
              <w:left w:val="nil"/>
              <w:bottom w:val="nil"/>
              <w:right w:val="nil"/>
            </w:tcBorders>
          </w:tcPr>
          <w:p w14:paraId="13B37C89"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single" w:sz="4" w:space="0" w:color="auto"/>
              <w:right w:val="nil"/>
            </w:tcBorders>
          </w:tcPr>
          <w:p w14:paraId="67BD425F" w14:textId="6685CBC0"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270,155</w:t>
            </w:r>
          </w:p>
        </w:tc>
        <w:tc>
          <w:tcPr>
            <w:tcW w:w="142" w:type="dxa"/>
            <w:tcBorders>
              <w:top w:val="nil"/>
              <w:left w:val="nil"/>
              <w:bottom w:val="nil"/>
              <w:right w:val="nil"/>
            </w:tcBorders>
          </w:tcPr>
          <w:p w14:paraId="62A835F7" w14:textId="77777777" w:rsidR="00E35A15" w:rsidRPr="00367094"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single" w:sz="4" w:space="0" w:color="auto"/>
              <w:right w:val="nil"/>
            </w:tcBorders>
          </w:tcPr>
          <w:p w14:paraId="6A2B1D71" w14:textId="7CE4DFAF"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556,800</w:t>
            </w:r>
          </w:p>
        </w:tc>
        <w:tc>
          <w:tcPr>
            <w:tcW w:w="142" w:type="dxa"/>
            <w:tcBorders>
              <w:top w:val="nil"/>
              <w:left w:val="nil"/>
              <w:bottom w:val="nil"/>
              <w:right w:val="nil"/>
            </w:tcBorders>
          </w:tcPr>
          <w:p w14:paraId="13157AA7"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single" w:sz="4" w:space="0" w:color="auto"/>
              <w:right w:val="nil"/>
            </w:tcBorders>
          </w:tcPr>
          <w:p w14:paraId="3A0F2326" w14:textId="736636C8"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(284,087)</w:t>
            </w:r>
          </w:p>
        </w:tc>
        <w:tc>
          <w:tcPr>
            <w:tcW w:w="142" w:type="dxa"/>
            <w:tcBorders>
              <w:top w:val="nil"/>
              <w:left w:val="nil"/>
              <w:bottom w:val="nil"/>
              <w:right w:val="nil"/>
            </w:tcBorders>
          </w:tcPr>
          <w:p w14:paraId="71C43168"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single" w:sz="4" w:space="0" w:color="auto"/>
              <w:right w:val="nil"/>
            </w:tcBorders>
          </w:tcPr>
          <w:p w14:paraId="0EA8635D" w14:textId="33507A63"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272,713</w:t>
            </w:r>
          </w:p>
        </w:tc>
      </w:tr>
      <w:tr w:rsidR="00E35A15" w:rsidRPr="00367094" w14:paraId="6810F143" w14:textId="77777777" w:rsidTr="005C528C">
        <w:tc>
          <w:tcPr>
            <w:tcW w:w="2814" w:type="dxa"/>
            <w:tcBorders>
              <w:top w:val="nil"/>
              <w:left w:val="nil"/>
              <w:bottom w:val="nil"/>
              <w:right w:val="nil"/>
            </w:tcBorders>
          </w:tcPr>
          <w:p w14:paraId="16826230"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367094">
              <w:rPr>
                <w:rFonts w:ascii="Browallia New" w:hAnsi="Browallia New" w:cs="Browallia New"/>
                <w:sz w:val="24"/>
                <w:szCs w:val="24"/>
                <w:cs/>
              </w:rPr>
              <w:t>รวม</w:t>
            </w:r>
          </w:p>
        </w:tc>
        <w:tc>
          <w:tcPr>
            <w:tcW w:w="1019" w:type="dxa"/>
            <w:tcBorders>
              <w:top w:val="single" w:sz="4" w:space="0" w:color="auto"/>
              <w:left w:val="nil"/>
              <w:bottom w:val="nil"/>
              <w:right w:val="nil"/>
            </w:tcBorders>
          </w:tcPr>
          <w:p w14:paraId="22FD9BB0" w14:textId="032593DD" w:rsidR="00E35A15" w:rsidRPr="00367094" w:rsidRDefault="00493A4C"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65</w:t>
            </w:r>
            <w:r w:rsidR="00717836">
              <w:rPr>
                <w:rFonts w:ascii="Browallia New" w:hAnsi="Browallia New" w:cs="Browallia New"/>
                <w:sz w:val="24"/>
                <w:szCs w:val="24"/>
              </w:rPr>
              <w:t>1,836</w:t>
            </w:r>
          </w:p>
        </w:tc>
        <w:tc>
          <w:tcPr>
            <w:tcW w:w="142" w:type="dxa"/>
            <w:tcBorders>
              <w:top w:val="nil"/>
              <w:left w:val="nil"/>
              <w:bottom w:val="nil"/>
              <w:right w:val="nil"/>
            </w:tcBorders>
          </w:tcPr>
          <w:p w14:paraId="764A7704"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single" w:sz="4" w:space="0" w:color="auto"/>
              <w:left w:val="nil"/>
              <w:bottom w:val="nil"/>
              <w:right w:val="nil"/>
            </w:tcBorders>
          </w:tcPr>
          <w:p w14:paraId="21C4CA9E" w14:textId="1F052010"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(346,</w:t>
            </w:r>
            <w:r w:rsidR="00717836">
              <w:rPr>
                <w:rFonts w:ascii="Browallia New" w:hAnsi="Browallia New" w:cs="Browallia New"/>
                <w:sz w:val="24"/>
                <w:szCs w:val="24"/>
              </w:rPr>
              <w:t>726</w:t>
            </w:r>
            <w:r>
              <w:rPr>
                <w:rFonts w:ascii="Browallia New" w:hAnsi="Browallia New" w:cs="Browallia New"/>
                <w:sz w:val="24"/>
                <w:szCs w:val="24"/>
              </w:rPr>
              <w:t>)</w:t>
            </w:r>
          </w:p>
        </w:tc>
        <w:tc>
          <w:tcPr>
            <w:tcW w:w="142" w:type="dxa"/>
            <w:tcBorders>
              <w:top w:val="nil"/>
              <w:left w:val="nil"/>
              <w:bottom w:val="nil"/>
              <w:right w:val="nil"/>
            </w:tcBorders>
          </w:tcPr>
          <w:p w14:paraId="159DD41C"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single" w:sz="4" w:space="0" w:color="auto"/>
              <w:left w:val="nil"/>
              <w:bottom w:val="nil"/>
              <w:right w:val="nil"/>
            </w:tcBorders>
          </w:tcPr>
          <w:p w14:paraId="62DEFF4D" w14:textId="21BC2116"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305,</w:t>
            </w:r>
            <w:r w:rsidR="00717836">
              <w:rPr>
                <w:rFonts w:ascii="Browallia New" w:hAnsi="Browallia New" w:cs="Browallia New"/>
                <w:sz w:val="24"/>
                <w:szCs w:val="24"/>
              </w:rPr>
              <w:t>110</w:t>
            </w:r>
          </w:p>
        </w:tc>
        <w:tc>
          <w:tcPr>
            <w:tcW w:w="142" w:type="dxa"/>
            <w:tcBorders>
              <w:top w:val="nil"/>
              <w:left w:val="nil"/>
              <w:bottom w:val="nil"/>
              <w:right w:val="nil"/>
            </w:tcBorders>
          </w:tcPr>
          <w:p w14:paraId="1FF5119B" w14:textId="77777777" w:rsidR="00E35A15" w:rsidRPr="00367094"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single" w:sz="4" w:space="0" w:color="auto"/>
              <w:left w:val="nil"/>
              <w:bottom w:val="nil"/>
              <w:right w:val="nil"/>
            </w:tcBorders>
          </w:tcPr>
          <w:p w14:paraId="17B1189D" w14:textId="3173F8D0"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676,029</w:t>
            </w:r>
          </w:p>
        </w:tc>
        <w:tc>
          <w:tcPr>
            <w:tcW w:w="142" w:type="dxa"/>
            <w:tcBorders>
              <w:top w:val="nil"/>
              <w:left w:val="nil"/>
              <w:bottom w:val="nil"/>
              <w:right w:val="nil"/>
            </w:tcBorders>
          </w:tcPr>
          <w:p w14:paraId="000A0672"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single" w:sz="4" w:space="0" w:color="auto"/>
              <w:left w:val="nil"/>
              <w:bottom w:val="nil"/>
              <w:right w:val="nil"/>
            </w:tcBorders>
          </w:tcPr>
          <w:p w14:paraId="1BA5FADD" w14:textId="491D1D0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(358,727)</w:t>
            </w:r>
          </w:p>
        </w:tc>
        <w:tc>
          <w:tcPr>
            <w:tcW w:w="142" w:type="dxa"/>
            <w:tcBorders>
              <w:top w:val="nil"/>
              <w:left w:val="nil"/>
              <w:bottom w:val="nil"/>
              <w:right w:val="nil"/>
            </w:tcBorders>
          </w:tcPr>
          <w:p w14:paraId="4995B3A6"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single" w:sz="4" w:space="0" w:color="auto"/>
              <w:left w:val="nil"/>
              <w:bottom w:val="nil"/>
              <w:right w:val="nil"/>
            </w:tcBorders>
          </w:tcPr>
          <w:p w14:paraId="0F19B3BC" w14:textId="7CEF6ABC"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317,302</w:t>
            </w:r>
          </w:p>
        </w:tc>
      </w:tr>
      <w:tr w:rsidR="00E35A15" w:rsidRPr="00367094" w14:paraId="481ABA85" w14:textId="77777777" w:rsidTr="005C528C">
        <w:tc>
          <w:tcPr>
            <w:tcW w:w="2814" w:type="dxa"/>
            <w:tcBorders>
              <w:top w:val="nil"/>
              <w:left w:val="nil"/>
              <w:bottom w:val="nil"/>
              <w:right w:val="nil"/>
            </w:tcBorders>
          </w:tcPr>
          <w:p w14:paraId="6D04797E" w14:textId="77777777" w:rsidR="00E35A15" w:rsidRPr="00367094" w:rsidRDefault="00E35A15" w:rsidP="00E35A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367094">
              <w:rPr>
                <w:rFonts w:ascii="Browallia New" w:hAnsi="Browallia New" w:cs="Browallia New"/>
                <w:sz w:val="24"/>
                <w:szCs w:val="24"/>
                <w:u w:val="single"/>
                <w:cs/>
              </w:rPr>
              <w:t>หัก</w:t>
            </w:r>
            <w:r w:rsidRPr="00367094">
              <w:rPr>
                <w:rFonts w:ascii="Browallia New" w:hAnsi="Browallia New" w:cs="Browallia New"/>
                <w:sz w:val="24"/>
                <w:szCs w:val="24"/>
                <w:cs/>
              </w:rPr>
              <w:t xml:space="preserve"> ส่วนที่ถึงกำหนดชำระภายในหนึ่งปี</w:t>
            </w:r>
          </w:p>
        </w:tc>
        <w:tc>
          <w:tcPr>
            <w:tcW w:w="1019" w:type="dxa"/>
            <w:tcBorders>
              <w:top w:val="nil"/>
              <w:left w:val="nil"/>
              <w:right w:val="nil"/>
            </w:tcBorders>
          </w:tcPr>
          <w:p w14:paraId="5FB5D507" w14:textId="315E6416" w:rsidR="00E35A15" w:rsidRPr="00367094" w:rsidRDefault="00272976"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r w:rsidR="00493A4C">
              <w:rPr>
                <w:rFonts w:ascii="Browallia New" w:hAnsi="Browallia New" w:cs="Browallia New"/>
                <w:sz w:val="24"/>
                <w:szCs w:val="24"/>
              </w:rPr>
              <w:t>29,</w:t>
            </w:r>
            <w:r w:rsidR="007952D4">
              <w:rPr>
                <w:rFonts w:ascii="Browallia New" w:hAnsi="Browallia New" w:cs="Browallia New"/>
                <w:sz w:val="24"/>
                <w:szCs w:val="24"/>
              </w:rPr>
              <w:t>771</w:t>
            </w:r>
            <w:r>
              <w:rPr>
                <w:rFonts w:ascii="Browallia New" w:hAnsi="Browallia New" w:cs="Browallia New"/>
                <w:sz w:val="24"/>
                <w:szCs w:val="24"/>
              </w:rPr>
              <w:t>)</w:t>
            </w:r>
          </w:p>
        </w:tc>
        <w:tc>
          <w:tcPr>
            <w:tcW w:w="142" w:type="dxa"/>
            <w:tcBorders>
              <w:top w:val="nil"/>
              <w:left w:val="nil"/>
              <w:bottom w:val="nil"/>
              <w:right w:val="nil"/>
            </w:tcBorders>
          </w:tcPr>
          <w:p w14:paraId="5DBA49EE"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right w:val="nil"/>
            </w:tcBorders>
          </w:tcPr>
          <w:p w14:paraId="4EB307E0" w14:textId="376C9275"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15,5</w:t>
            </w:r>
            <w:r w:rsidR="007952D4">
              <w:rPr>
                <w:rFonts w:ascii="Browallia New" w:hAnsi="Browallia New" w:cs="Browallia New"/>
                <w:sz w:val="24"/>
                <w:szCs w:val="24"/>
              </w:rPr>
              <w:t>28</w:t>
            </w:r>
          </w:p>
        </w:tc>
        <w:tc>
          <w:tcPr>
            <w:tcW w:w="142" w:type="dxa"/>
            <w:tcBorders>
              <w:top w:val="nil"/>
              <w:left w:val="nil"/>
              <w:bottom w:val="nil"/>
              <w:right w:val="nil"/>
            </w:tcBorders>
          </w:tcPr>
          <w:p w14:paraId="4542031A"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right w:val="nil"/>
            </w:tcBorders>
          </w:tcPr>
          <w:p w14:paraId="107DD769" w14:textId="533F1A38" w:rsidR="00E35A15" w:rsidRPr="00367094" w:rsidRDefault="009C50BD" w:rsidP="00E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(14,</w:t>
            </w:r>
            <w:r w:rsidR="007952D4">
              <w:rPr>
                <w:rFonts w:ascii="Browallia New" w:hAnsi="Browallia New" w:cs="Browallia New"/>
                <w:sz w:val="24"/>
                <w:szCs w:val="24"/>
              </w:rPr>
              <w:t>243</w:t>
            </w:r>
            <w:r>
              <w:rPr>
                <w:rFonts w:ascii="Browallia New" w:hAnsi="Browallia New" w:cs="Browallia New"/>
                <w:sz w:val="24"/>
                <w:szCs w:val="24"/>
              </w:rPr>
              <w:t>)</w:t>
            </w:r>
          </w:p>
        </w:tc>
        <w:tc>
          <w:tcPr>
            <w:tcW w:w="142" w:type="dxa"/>
            <w:tcBorders>
              <w:top w:val="nil"/>
              <w:left w:val="nil"/>
              <w:bottom w:val="nil"/>
              <w:right w:val="nil"/>
            </w:tcBorders>
            <w:vAlign w:val="bottom"/>
          </w:tcPr>
          <w:p w14:paraId="46BD9E40" w14:textId="77777777" w:rsidR="00E35A15" w:rsidRPr="00367094"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right w:val="nil"/>
            </w:tcBorders>
          </w:tcPr>
          <w:p w14:paraId="736CE58C" w14:textId="07DE9C4C"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(33,982)</w:t>
            </w:r>
          </w:p>
        </w:tc>
        <w:tc>
          <w:tcPr>
            <w:tcW w:w="142" w:type="dxa"/>
            <w:tcBorders>
              <w:top w:val="nil"/>
              <w:left w:val="nil"/>
              <w:bottom w:val="nil"/>
              <w:right w:val="nil"/>
            </w:tcBorders>
          </w:tcPr>
          <w:p w14:paraId="33AF2612"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right w:val="nil"/>
            </w:tcBorders>
          </w:tcPr>
          <w:p w14:paraId="61543DE7" w14:textId="021EB59A"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16,113</w:t>
            </w:r>
          </w:p>
        </w:tc>
        <w:tc>
          <w:tcPr>
            <w:tcW w:w="142" w:type="dxa"/>
            <w:tcBorders>
              <w:top w:val="nil"/>
              <w:left w:val="nil"/>
              <w:bottom w:val="nil"/>
              <w:right w:val="nil"/>
            </w:tcBorders>
          </w:tcPr>
          <w:p w14:paraId="77D7BE0D"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right w:val="nil"/>
            </w:tcBorders>
          </w:tcPr>
          <w:p w14:paraId="2AA2F195" w14:textId="6F298BF1"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(17,869)</w:t>
            </w:r>
          </w:p>
        </w:tc>
      </w:tr>
      <w:tr w:rsidR="00E35A15" w:rsidRPr="00367094" w14:paraId="2C2F023D" w14:textId="77777777" w:rsidTr="005C528C">
        <w:tc>
          <w:tcPr>
            <w:tcW w:w="2814" w:type="dxa"/>
            <w:tcBorders>
              <w:top w:val="nil"/>
              <w:left w:val="nil"/>
              <w:bottom w:val="nil"/>
              <w:right w:val="nil"/>
            </w:tcBorders>
          </w:tcPr>
          <w:p w14:paraId="44724E8B"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367094">
              <w:rPr>
                <w:rFonts w:ascii="Browallia New" w:hAnsi="Browallia New" w:cs="Browallia New"/>
                <w:sz w:val="24"/>
                <w:szCs w:val="24"/>
                <w:cs/>
              </w:rPr>
              <w:t>สุทธิ</w:t>
            </w:r>
          </w:p>
        </w:tc>
        <w:tc>
          <w:tcPr>
            <w:tcW w:w="1019" w:type="dxa"/>
            <w:tcBorders>
              <w:left w:val="nil"/>
              <w:bottom w:val="single" w:sz="12" w:space="0" w:color="auto"/>
              <w:right w:val="nil"/>
            </w:tcBorders>
          </w:tcPr>
          <w:p w14:paraId="703BF63F" w14:textId="7DBD79D5" w:rsidR="00E35A15" w:rsidRPr="00367094" w:rsidRDefault="00493A4C"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622,065</w:t>
            </w:r>
          </w:p>
        </w:tc>
        <w:tc>
          <w:tcPr>
            <w:tcW w:w="142" w:type="dxa"/>
            <w:tcBorders>
              <w:top w:val="nil"/>
              <w:left w:val="nil"/>
              <w:bottom w:val="nil"/>
              <w:right w:val="nil"/>
            </w:tcBorders>
          </w:tcPr>
          <w:p w14:paraId="4762C13A"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left w:val="nil"/>
              <w:bottom w:val="single" w:sz="12" w:space="0" w:color="auto"/>
              <w:right w:val="nil"/>
            </w:tcBorders>
          </w:tcPr>
          <w:p w14:paraId="329BAF1B" w14:textId="7F4493DB" w:rsidR="00E35A15" w:rsidRPr="00367094" w:rsidRDefault="009C50B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(331,198)</w:t>
            </w:r>
          </w:p>
        </w:tc>
        <w:tc>
          <w:tcPr>
            <w:tcW w:w="142" w:type="dxa"/>
            <w:tcBorders>
              <w:top w:val="nil"/>
              <w:left w:val="nil"/>
              <w:bottom w:val="nil"/>
              <w:right w:val="nil"/>
            </w:tcBorders>
          </w:tcPr>
          <w:p w14:paraId="19995AE7"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left w:val="nil"/>
              <w:bottom w:val="single" w:sz="12" w:space="0" w:color="auto"/>
              <w:right w:val="nil"/>
            </w:tcBorders>
          </w:tcPr>
          <w:p w14:paraId="2B411D52" w14:textId="667E316F" w:rsidR="00E35A15" w:rsidRPr="00367094" w:rsidRDefault="009C50BD" w:rsidP="0015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290,867</w:t>
            </w:r>
          </w:p>
        </w:tc>
        <w:tc>
          <w:tcPr>
            <w:tcW w:w="142" w:type="dxa"/>
            <w:tcBorders>
              <w:top w:val="nil"/>
              <w:left w:val="nil"/>
              <w:bottom w:val="nil"/>
              <w:right w:val="nil"/>
            </w:tcBorders>
          </w:tcPr>
          <w:p w14:paraId="7C0E9E9D" w14:textId="77777777" w:rsidR="00E35A15" w:rsidRPr="00367094" w:rsidRDefault="00E35A15" w:rsidP="001D7206">
            <w:pPr>
              <w:spacing w:line="240" w:lineRule="auto"/>
              <w:ind w:right="851"/>
              <w:jc w:val="center"/>
              <w:rPr>
                <w:rFonts w:ascii="Browallia New" w:hAnsi="Browallia New" w:cs="Browallia New"/>
                <w:sz w:val="24"/>
                <w:szCs w:val="24"/>
                <w:highlight w:val="cyan"/>
              </w:rPr>
            </w:pPr>
          </w:p>
        </w:tc>
        <w:tc>
          <w:tcPr>
            <w:tcW w:w="1008" w:type="dxa"/>
            <w:tcBorders>
              <w:left w:val="nil"/>
              <w:bottom w:val="single" w:sz="12" w:space="0" w:color="auto"/>
              <w:right w:val="nil"/>
            </w:tcBorders>
          </w:tcPr>
          <w:p w14:paraId="57E7E658" w14:textId="27EA82D5"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642,047</w:t>
            </w:r>
          </w:p>
        </w:tc>
        <w:tc>
          <w:tcPr>
            <w:tcW w:w="142" w:type="dxa"/>
            <w:tcBorders>
              <w:top w:val="nil"/>
              <w:left w:val="nil"/>
              <w:bottom w:val="nil"/>
              <w:right w:val="nil"/>
            </w:tcBorders>
          </w:tcPr>
          <w:p w14:paraId="767C9ACD"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left w:val="nil"/>
              <w:bottom w:val="single" w:sz="12" w:space="0" w:color="auto"/>
              <w:right w:val="nil"/>
            </w:tcBorders>
          </w:tcPr>
          <w:p w14:paraId="254BACB3" w14:textId="6AA9ED88"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(342,614)</w:t>
            </w:r>
          </w:p>
        </w:tc>
        <w:tc>
          <w:tcPr>
            <w:tcW w:w="142" w:type="dxa"/>
            <w:tcBorders>
              <w:top w:val="nil"/>
              <w:left w:val="nil"/>
              <w:bottom w:val="nil"/>
              <w:right w:val="nil"/>
            </w:tcBorders>
          </w:tcPr>
          <w:p w14:paraId="632D1D2D" w14:textId="77777777"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left w:val="nil"/>
              <w:bottom w:val="single" w:sz="12" w:space="0" w:color="auto"/>
              <w:right w:val="nil"/>
            </w:tcBorders>
          </w:tcPr>
          <w:p w14:paraId="54C5327F" w14:textId="140A778A" w:rsidR="00E35A15" w:rsidRPr="00367094"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67094">
              <w:rPr>
                <w:rFonts w:ascii="Browallia New" w:hAnsi="Browallia New" w:cs="Browallia New"/>
                <w:sz w:val="24"/>
                <w:szCs w:val="24"/>
              </w:rPr>
              <w:t>299,433</w:t>
            </w:r>
          </w:p>
        </w:tc>
      </w:tr>
    </w:tbl>
    <w:p w14:paraId="467C4610" w14:textId="77777777" w:rsidR="00AD6D8D" w:rsidRPr="00367094" w:rsidRDefault="00AD6D8D" w:rsidP="00AD6D8D">
      <w:pPr>
        <w:tabs>
          <w:tab w:val="left" w:pos="1440"/>
        </w:tabs>
        <w:spacing w:line="240" w:lineRule="auto"/>
        <w:ind w:left="426" w:right="-45"/>
        <w:jc w:val="thaiDistribute"/>
        <w:rPr>
          <w:rFonts w:ascii="Browallia New" w:hAnsi="Browallia New" w:cs="Browallia New"/>
          <w:sz w:val="24"/>
          <w:szCs w:val="16"/>
        </w:rPr>
      </w:pPr>
    </w:p>
    <w:p w14:paraId="29D77B0F" w14:textId="54978015" w:rsidR="005362B3" w:rsidRDefault="00304A5A" w:rsidP="006C2D3E">
      <w:pPr>
        <w:tabs>
          <w:tab w:val="left" w:pos="1440"/>
        </w:tabs>
        <w:spacing w:line="240" w:lineRule="auto"/>
        <w:ind w:left="432" w:right="-43"/>
        <w:jc w:val="thaiDistribute"/>
        <w:rPr>
          <w:rFonts w:ascii="Browallia New" w:hAnsi="Browallia New" w:cs="Browallia New"/>
          <w:sz w:val="28"/>
          <w:szCs w:val="28"/>
          <w:cs/>
          <w:lang w:val="en-GB"/>
        </w:rPr>
      </w:pPr>
      <w:r w:rsidRPr="00367094">
        <w:rPr>
          <w:rFonts w:ascii="Browallia New" w:hAnsi="Browallia New" w:cs="Browallia New"/>
          <w:sz w:val="28"/>
          <w:szCs w:val="28"/>
          <w:cs/>
          <w:lang w:val="en-GB"/>
        </w:rPr>
        <w:t>สำหรับงวด</w:t>
      </w:r>
      <w:r w:rsidR="000E399F">
        <w:rPr>
          <w:rFonts w:ascii="Browallia New" w:hAnsi="Browallia New" w:cs="Browallia New" w:hint="cs"/>
          <w:sz w:val="28"/>
          <w:szCs w:val="28"/>
          <w:cs/>
          <w:lang w:val="en-GB"/>
        </w:rPr>
        <w:t>เก้า</w:t>
      </w:r>
      <w:r w:rsidRPr="00367094">
        <w:rPr>
          <w:rFonts w:ascii="Browallia New" w:hAnsi="Browallia New" w:cs="Browallia New"/>
          <w:sz w:val="28"/>
          <w:szCs w:val="28"/>
          <w:cs/>
          <w:lang w:val="en-GB"/>
        </w:rPr>
        <w:t xml:space="preserve">เดือนสิ้นสุดวันที่ </w:t>
      </w:r>
      <w:r w:rsidRPr="00367094">
        <w:rPr>
          <w:rFonts w:ascii="Browallia New" w:hAnsi="Browallia New" w:cs="Browallia New"/>
          <w:sz w:val="28"/>
          <w:szCs w:val="28"/>
          <w:cs/>
        </w:rPr>
        <w:t>30</w:t>
      </w:r>
      <w:r w:rsidRPr="00367094">
        <w:rPr>
          <w:rFonts w:ascii="Browallia New" w:hAnsi="Browallia New" w:cs="Browallia New"/>
          <w:sz w:val="28"/>
          <w:szCs w:val="28"/>
          <w:cs/>
          <w:lang w:val="en-GB"/>
        </w:rPr>
        <w:t xml:space="preserve"> </w:t>
      </w:r>
      <w:r w:rsidR="000E399F" w:rsidRPr="000E399F">
        <w:rPr>
          <w:rFonts w:ascii="Browallia New" w:hAnsi="Browallia New" w:cs="Browallia New"/>
          <w:sz w:val="28"/>
          <w:szCs w:val="28"/>
          <w:cs/>
          <w:lang w:val="en-GB"/>
        </w:rPr>
        <w:t>กันยายน</w:t>
      </w:r>
      <w:r w:rsidRPr="00367094">
        <w:rPr>
          <w:rFonts w:ascii="Browallia New" w:hAnsi="Browallia New" w:cs="Browallia New"/>
          <w:sz w:val="28"/>
          <w:szCs w:val="28"/>
          <w:cs/>
          <w:lang w:val="en-GB"/>
        </w:rPr>
        <w:t xml:space="preserve"> </w:t>
      </w:r>
      <w:r w:rsidR="00E35A15" w:rsidRPr="00670CDE">
        <w:rPr>
          <w:rFonts w:ascii="Browallia New" w:hAnsi="Browallia New" w:cs="Browallia New"/>
          <w:sz w:val="28"/>
          <w:szCs w:val="28"/>
          <w:cs/>
        </w:rPr>
        <w:t>2566</w:t>
      </w:r>
      <w:r w:rsidR="00AC063E" w:rsidRPr="00367094">
        <w:rPr>
          <w:rFonts w:ascii="Browallia New" w:hAnsi="Browallia New" w:cs="Browallia New"/>
          <w:sz w:val="28"/>
          <w:szCs w:val="28"/>
          <w:cs/>
          <w:lang w:val="en-GB"/>
        </w:rPr>
        <w:t xml:space="preserve"> และ</w:t>
      </w:r>
      <w:r w:rsidR="006E4703" w:rsidRPr="00367094">
        <w:rPr>
          <w:rFonts w:ascii="Browallia New" w:hAnsi="Browallia New" w:cs="Browallia New"/>
          <w:sz w:val="28"/>
          <w:szCs w:val="28"/>
          <w:cs/>
          <w:lang w:val="en-GB"/>
        </w:rPr>
        <w:t xml:space="preserve"> </w:t>
      </w:r>
      <w:r w:rsidR="00E8399C" w:rsidRPr="00670CDE">
        <w:rPr>
          <w:rFonts w:ascii="Browallia New" w:hAnsi="Browallia New" w:cs="Browallia New"/>
          <w:sz w:val="28"/>
          <w:szCs w:val="28"/>
          <w:cs/>
        </w:rPr>
        <w:t>256</w:t>
      </w:r>
      <w:r w:rsidR="00E35A15" w:rsidRPr="00670CDE">
        <w:rPr>
          <w:rFonts w:ascii="Browallia New" w:hAnsi="Browallia New" w:cs="Browallia New"/>
          <w:sz w:val="28"/>
          <w:szCs w:val="28"/>
          <w:cs/>
        </w:rPr>
        <w:t>5</w:t>
      </w:r>
      <w:r w:rsidR="00AC063E" w:rsidRPr="00367094">
        <w:rPr>
          <w:rFonts w:ascii="Browallia New" w:hAnsi="Browallia New" w:cs="Browallia New"/>
          <w:sz w:val="28"/>
          <w:szCs w:val="28"/>
          <w:cs/>
          <w:lang w:val="en-GB"/>
        </w:rPr>
        <w:t xml:space="preserve"> </w:t>
      </w:r>
      <w:r w:rsidR="00AD6D8D" w:rsidRPr="00367094">
        <w:rPr>
          <w:rFonts w:ascii="Browallia New" w:hAnsi="Browallia New" w:cs="Browallia New"/>
          <w:sz w:val="28"/>
          <w:szCs w:val="28"/>
          <w:cs/>
          <w:lang w:val="en-GB"/>
        </w:rPr>
        <w:t xml:space="preserve">กลุ่มบริษัทรับรู้ต้นทุนทางการเงินที่เกี่ยวข้องกับหนี้สินตามสัญญาเช่าจำนวน </w:t>
      </w:r>
      <w:r w:rsidR="00316957">
        <w:rPr>
          <w:rFonts w:ascii="Browallia New" w:hAnsi="Browallia New" w:cs="Browallia New"/>
          <w:sz w:val="28"/>
          <w:szCs w:val="28"/>
        </w:rPr>
        <w:t>2.48</w:t>
      </w:r>
      <w:r w:rsidR="00AD6D8D" w:rsidRPr="00367094">
        <w:rPr>
          <w:rFonts w:ascii="Browallia New" w:hAnsi="Browallia New" w:cs="Browallia New"/>
          <w:sz w:val="28"/>
          <w:szCs w:val="28"/>
          <w:lang w:val="en-GB"/>
        </w:rPr>
        <w:t xml:space="preserve"> </w:t>
      </w:r>
      <w:r w:rsidR="00AD6D8D" w:rsidRPr="00367094">
        <w:rPr>
          <w:rFonts w:ascii="Browallia New" w:hAnsi="Browallia New" w:cs="Browallia New"/>
          <w:sz w:val="28"/>
          <w:szCs w:val="28"/>
          <w:cs/>
          <w:lang w:val="en-GB"/>
        </w:rPr>
        <w:t xml:space="preserve">ล้านบาท และ จำนวน </w:t>
      </w:r>
      <w:r w:rsidR="000D56F1">
        <w:rPr>
          <w:rFonts w:ascii="Browallia New" w:hAnsi="Browallia New" w:cs="Browallia New"/>
          <w:sz w:val="28"/>
          <w:szCs w:val="28"/>
          <w:cs/>
          <w:lang w:val="en-GB"/>
        </w:rPr>
        <w:t>2.88</w:t>
      </w:r>
      <w:r w:rsidR="00AD6D8D" w:rsidRPr="00367094">
        <w:rPr>
          <w:rFonts w:ascii="Browallia New" w:hAnsi="Browallia New" w:cs="Browallia New"/>
          <w:sz w:val="28"/>
          <w:szCs w:val="28"/>
          <w:cs/>
          <w:lang w:val="en-GB"/>
        </w:rPr>
        <w:t xml:space="preserve"> ล้านบาท ตามลำดับ (งบการเงินเฉพาะของบริษัท : จำนวน </w:t>
      </w:r>
      <w:r w:rsidR="009D383A">
        <w:rPr>
          <w:rFonts w:ascii="Browallia New" w:hAnsi="Browallia New" w:cs="Browallia New"/>
          <w:sz w:val="28"/>
          <w:szCs w:val="28"/>
          <w:lang w:val="en-GB"/>
        </w:rPr>
        <w:t>12.06</w:t>
      </w:r>
      <w:r w:rsidR="00AD6D8D" w:rsidRPr="00367094">
        <w:rPr>
          <w:rFonts w:ascii="Browallia New" w:hAnsi="Browallia New" w:cs="Browallia New"/>
          <w:sz w:val="28"/>
          <w:szCs w:val="28"/>
          <w:lang w:val="en-GB"/>
        </w:rPr>
        <w:t xml:space="preserve"> </w:t>
      </w:r>
      <w:r w:rsidR="00AD6D8D" w:rsidRPr="00367094">
        <w:rPr>
          <w:rFonts w:ascii="Browallia New" w:hAnsi="Browallia New" w:cs="Browallia New"/>
          <w:sz w:val="28"/>
          <w:szCs w:val="28"/>
          <w:cs/>
          <w:lang w:val="en-GB"/>
        </w:rPr>
        <w:t xml:space="preserve">ล้านบาท และจำนวน </w:t>
      </w:r>
      <w:r w:rsidR="00BB32E2">
        <w:rPr>
          <w:rFonts w:ascii="Browallia New" w:hAnsi="Browallia New" w:cs="Browallia New"/>
          <w:sz w:val="28"/>
          <w:szCs w:val="28"/>
          <w:cs/>
          <w:lang w:val="en-GB"/>
        </w:rPr>
        <w:t>12.57</w:t>
      </w:r>
      <w:r w:rsidR="00AD6D8D" w:rsidRPr="00367094">
        <w:rPr>
          <w:rFonts w:ascii="Browallia New" w:hAnsi="Browallia New" w:cs="Browallia New"/>
          <w:sz w:val="28"/>
          <w:szCs w:val="28"/>
          <w:cs/>
          <w:lang w:val="en-GB"/>
        </w:rPr>
        <w:t xml:space="preserve"> ล้านบาท ตามลำดับ)</w:t>
      </w:r>
    </w:p>
    <w:p w14:paraId="7D54CDBF" w14:textId="77777777" w:rsidR="00EF442B" w:rsidRPr="00734C45" w:rsidRDefault="00EF442B" w:rsidP="006C2D3E">
      <w:pPr>
        <w:tabs>
          <w:tab w:val="left" w:pos="1440"/>
        </w:tabs>
        <w:spacing w:line="240" w:lineRule="auto"/>
        <w:ind w:left="432" w:right="-43"/>
        <w:jc w:val="thaiDistribute"/>
        <w:rPr>
          <w:rFonts w:ascii="Browallia New" w:hAnsi="Browallia New" w:cs="Browallia New"/>
          <w:sz w:val="28"/>
          <w:szCs w:val="28"/>
        </w:rPr>
      </w:pPr>
    </w:p>
    <w:p w14:paraId="1F0A0C7B" w14:textId="35D43A90" w:rsidR="0079202C" w:rsidRPr="00367094" w:rsidRDefault="0079202C" w:rsidP="00170FE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367094">
        <w:rPr>
          <w:rFonts w:ascii="Browallia New" w:hAnsi="Browallia New" w:cs="Browallia New"/>
          <w:b/>
          <w:bCs/>
          <w:sz w:val="28"/>
          <w:szCs w:val="28"/>
          <w:cs/>
          <w:lang w:val="en-GB"/>
        </w:rPr>
        <w:t>เงินกู้ยืมระยะยาว</w:t>
      </w:r>
      <w:r w:rsidR="00CD577E" w:rsidRPr="00367094">
        <w:rPr>
          <w:rFonts w:ascii="Browallia New" w:hAnsi="Browallia New" w:cs="Browallia New"/>
          <w:b/>
          <w:bCs/>
          <w:sz w:val="28"/>
          <w:szCs w:val="28"/>
          <w:lang w:val="en-GB"/>
        </w:rPr>
        <w:t xml:space="preserve"> - </w:t>
      </w:r>
      <w:r w:rsidR="00CD577E" w:rsidRPr="00367094">
        <w:rPr>
          <w:rFonts w:ascii="Browallia New" w:hAnsi="Browallia New" w:cs="Browallia New"/>
          <w:b/>
          <w:bCs/>
          <w:sz w:val="28"/>
          <w:szCs w:val="28"/>
          <w:cs/>
          <w:lang w:val="en-GB"/>
        </w:rPr>
        <w:t>สุทธิ</w:t>
      </w:r>
    </w:p>
    <w:p w14:paraId="43DE394C" w14:textId="77777777" w:rsidR="00825A32" w:rsidRPr="00367094"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29" w:type="dxa"/>
        <w:tblInd w:w="364" w:type="dxa"/>
        <w:tblLayout w:type="fixed"/>
        <w:tblLook w:val="0000" w:firstRow="0" w:lastRow="0" w:firstColumn="0" w:lastColumn="0" w:noHBand="0" w:noVBand="0"/>
      </w:tblPr>
      <w:tblGrid>
        <w:gridCol w:w="3747"/>
        <w:gridCol w:w="1134"/>
        <w:gridCol w:w="241"/>
        <w:gridCol w:w="1142"/>
        <w:gridCol w:w="236"/>
        <w:gridCol w:w="1137"/>
        <w:gridCol w:w="244"/>
        <w:gridCol w:w="1148"/>
      </w:tblGrid>
      <w:tr w:rsidR="0079202C" w:rsidRPr="00367094" w14:paraId="78C187A0" w14:textId="77777777" w:rsidTr="002366C7">
        <w:trPr>
          <w:cantSplit/>
        </w:trPr>
        <w:tc>
          <w:tcPr>
            <w:tcW w:w="3747" w:type="dxa"/>
          </w:tcPr>
          <w:p w14:paraId="5F8D7E75" w14:textId="77777777" w:rsidR="0079202C" w:rsidRPr="00367094"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367094">
              <w:rPr>
                <w:rFonts w:ascii="Browallia New" w:hAnsi="Browallia New" w:cs="Browallia New"/>
                <w:sz w:val="28"/>
                <w:szCs w:val="28"/>
              </w:rPr>
              <w:tab/>
            </w:r>
          </w:p>
        </w:tc>
        <w:tc>
          <w:tcPr>
            <w:tcW w:w="5282" w:type="dxa"/>
            <w:gridSpan w:val="7"/>
          </w:tcPr>
          <w:p w14:paraId="52393C0C" w14:textId="77777777" w:rsidR="0079202C" w:rsidRPr="00367094" w:rsidRDefault="0079202C" w:rsidP="001B4041">
            <w:pPr>
              <w:spacing w:line="240" w:lineRule="auto"/>
              <w:ind w:right="-45"/>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rPr>
              <w:t>พันบาท)</w:t>
            </w:r>
          </w:p>
        </w:tc>
      </w:tr>
      <w:tr w:rsidR="0079202C" w:rsidRPr="00367094" w14:paraId="2C38E177" w14:textId="77777777" w:rsidTr="002366C7">
        <w:trPr>
          <w:cantSplit/>
        </w:trPr>
        <w:tc>
          <w:tcPr>
            <w:tcW w:w="3747" w:type="dxa"/>
          </w:tcPr>
          <w:p w14:paraId="337CFB37" w14:textId="77777777" w:rsidR="0079202C" w:rsidRPr="00367094"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367094"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6" w:type="dxa"/>
          </w:tcPr>
          <w:p w14:paraId="0676E897" w14:textId="77777777" w:rsidR="0079202C" w:rsidRPr="00367094"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367094"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367094">
              <w:rPr>
                <w:rFonts w:ascii="Browallia New" w:hAnsi="Browallia New" w:cs="Browallia New"/>
                <w:sz w:val="28"/>
                <w:szCs w:val="28"/>
                <w:cs/>
              </w:rPr>
              <w:t>งบการเงินเฉพาะของบริษัท</w:t>
            </w:r>
          </w:p>
        </w:tc>
      </w:tr>
      <w:tr w:rsidR="00436DF9" w:rsidRPr="00367094" w14:paraId="38C2DC18" w14:textId="77777777">
        <w:trPr>
          <w:cantSplit/>
          <w:trHeight w:val="185"/>
        </w:trPr>
        <w:tc>
          <w:tcPr>
            <w:tcW w:w="3747" w:type="dxa"/>
          </w:tcPr>
          <w:p w14:paraId="1D2E4B67" w14:textId="77777777" w:rsidR="00436DF9" w:rsidRPr="00367094" w:rsidRDefault="00436DF9" w:rsidP="00436D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406206CB" w:rsidR="00436DF9" w:rsidRPr="00367094" w:rsidRDefault="00132954" w:rsidP="00436DF9">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5E0B48" w:rsidRPr="005E0B48">
              <w:rPr>
                <w:rFonts w:ascii="Browallia New" w:hAnsi="Browallia New" w:cs="Browallia New"/>
                <w:sz w:val="28"/>
                <w:szCs w:val="28"/>
                <w:cs/>
              </w:rPr>
              <w:t>กันยายน</w:t>
            </w:r>
            <w:r w:rsidR="00436DF9" w:rsidRPr="00367094">
              <w:rPr>
                <w:rFonts w:ascii="Browallia New" w:hAnsi="Browallia New" w:cs="Browallia New"/>
                <w:sz w:val="28"/>
                <w:szCs w:val="28"/>
              </w:rPr>
              <w:t>2566</w:t>
            </w:r>
          </w:p>
        </w:tc>
        <w:tc>
          <w:tcPr>
            <w:tcW w:w="241" w:type="dxa"/>
            <w:tcBorders>
              <w:top w:val="single" w:sz="4" w:space="0" w:color="auto"/>
            </w:tcBorders>
            <w:vAlign w:val="bottom"/>
          </w:tcPr>
          <w:p w14:paraId="309258AE" w14:textId="77777777" w:rsidR="00436DF9" w:rsidRPr="00367094" w:rsidRDefault="00436DF9" w:rsidP="00436DF9">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5FD00DAB" w:rsidR="00436DF9" w:rsidRPr="00367094"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6" w:type="dxa"/>
          </w:tcPr>
          <w:p w14:paraId="1206FA84" w14:textId="77777777" w:rsidR="00436DF9" w:rsidRPr="00367094" w:rsidRDefault="00436DF9" w:rsidP="00436DF9">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55208C80" w:rsidR="00436DF9" w:rsidRPr="00367094" w:rsidRDefault="00132954" w:rsidP="00436DF9">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5E0B48" w:rsidRPr="005E0B48">
              <w:rPr>
                <w:rFonts w:ascii="Browallia New" w:hAnsi="Browallia New" w:cs="Browallia New"/>
                <w:sz w:val="28"/>
                <w:szCs w:val="28"/>
                <w:cs/>
              </w:rPr>
              <w:t>กันยายน</w:t>
            </w:r>
            <w:r w:rsidR="00436DF9" w:rsidRPr="00367094">
              <w:rPr>
                <w:rFonts w:ascii="Browallia New" w:hAnsi="Browallia New" w:cs="Browallia New"/>
                <w:sz w:val="28"/>
                <w:szCs w:val="28"/>
              </w:rPr>
              <w:t>2566</w:t>
            </w:r>
          </w:p>
        </w:tc>
        <w:tc>
          <w:tcPr>
            <w:tcW w:w="244" w:type="dxa"/>
            <w:tcBorders>
              <w:top w:val="single" w:sz="4" w:space="0" w:color="auto"/>
            </w:tcBorders>
            <w:vAlign w:val="bottom"/>
          </w:tcPr>
          <w:p w14:paraId="1B2FD289" w14:textId="77777777" w:rsidR="00436DF9" w:rsidRPr="00367094" w:rsidRDefault="00436DF9" w:rsidP="00436DF9">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1F169BCD" w:rsidR="00436DF9" w:rsidRPr="00367094"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79202C" w:rsidRPr="00367094" w14:paraId="6D720F2D" w14:textId="77777777" w:rsidTr="00436DF9">
        <w:trPr>
          <w:cantSplit/>
          <w:trHeight w:val="323"/>
        </w:trPr>
        <w:tc>
          <w:tcPr>
            <w:tcW w:w="3747" w:type="dxa"/>
            <w:vAlign w:val="bottom"/>
          </w:tcPr>
          <w:p w14:paraId="2682618F" w14:textId="77777777" w:rsidR="0079202C" w:rsidRPr="00367094"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cs/>
              </w:rPr>
            </w:pPr>
          </w:p>
        </w:tc>
        <w:tc>
          <w:tcPr>
            <w:tcW w:w="1134" w:type="dxa"/>
            <w:vAlign w:val="bottom"/>
          </w:tcPr>
          <w:p w14:paraId="72E56072" w14:textId="77777777" w:rsidR="0079202C" w:rsidRPr="00367094" w:rsidRDefault="0079202C" w:rsidP="001B4041">
            <w:pPr>
              <w:tabs>
                <w:tab w:val="clear" w:pos="907"/>
                <w:tab w:val="left" w:pos="743"/>
              </w:tabs>
              <w:spacing w:line="240" w:lineRule="auto"/>
              <w:ind w:right="-27"/>
              <w:jc w:val="right"/>
              <w:rPr>
                <w:rFonts w:ascii="Browallia New" w:hAnsi="Browallia New" w:cs="Browallia New"/>
              </w:rPr>
            </w:pPr>
          </w:p>
        </w:tc>
        <w:tc>
          <w:tcPr>
            <w:tcW w:w="241" w:type="dxa"/>
            <w:vAlign w:val="bottom"/>
          </w:tcPr>
          <w:p w14:paraId="64B1E9C7" w14:textId="77777777" w:rsidR="0079202C" w:rsidRPr="00367094" w:rsidRDefault="0079202C" w:rsidP="001B4041">
            <w:pPr>
              <w:tabs>
                <w:tab w:val="clear" w:pos="907"/>
                <w:tab w:val="left" w:pos="743"/>
              </w:tabs>
              <w:spacing w:line="240" w:lineRule="auto"/>
              <w:ind w:right="-27"/>
              <w:rPr>
                <w:rFonts w:ascii="Browallia New" w:hAnsi="Browallia New" w:cs="Browallia New"/>
              </w:rPr>
            </w:pPr>
          </w:p>
        </w:tc>
        <w:tc>
          <w:tcPr>
            <w:tcW w:w="1142" w:type="dxa"/>
            <w:vAlign w:val="bottom"/>
          </w:tcPr>
          <w:p w14:paraId="18625495" w14:textId="77777777" w:rsidR="0079202C" w:rsidRPr="00367094" w:rsidRDefault="0079202C" w:rsidP="001B4041">
            <w:pPr>
              <w:tabs>
                <w:tab w:val="clear" w:pos="907"/>
                <w:tab w:val="decimal" w:pos="972"/>
              </w:tabs>
              <w:spacing w:line="240" w:lineRule="auto"/>
              <w:ind w:right="-27"/>
              <w:jc w:val="right"/>
              <w:rPr>
                <w:rFonts w:ascii="Browallia New" w:hAnsi="Browallia New" w:cs="Browallia New"/>
              </w:rPr>
            </w:pPr>
          </w:p>
        </w:tc>
        <w:tc>
          <w:tcPr>
            <w:tcW w:w="236" w:type="dxa"/>
            <w:vAlign w:val="bottom"/>
          </w:tcPr>
          <w:p w14:paraId="0F539114" w14:textId="77777777" w:rsidR="0079202C" w:rsidRPr="00367094" w:rsidRDefault="0079202C" w:rsidP="001B4041">
            <w:pPr>
              <w:tabs>
                <w:tab w:val="clear" w:pos="907"/>
                <w:tab w:val="decimal" w:pos="972"/>
              </w:tabs>
              <w:spacing w:line="240" w:lineRule="auto"/>
              <w:ind w:right="-27"/>
              <w:jc w:val="right"/>
              <w:rPr>
                <w:rFonts w:ascii="Browallia New" w:hAnsi="Browallia New" w:cs="Browallia New"/>
              </w:rPr>
            </w:pPr>
          </w:p>
        </w:tc>
        <w:tc>
          <w:tcPr>
            <w:tcW w:w="1137" w:type="dxa"/>
            <w:tcBorders>
              <w:top w:val="single" w:sz="4" w:space="0" w:color="auto"/>
            </w:tcBorders>
            <w:vAlign w:val="bottom"/>
          </w:tcPr>
          <w:p w14:paraId="13F1618B" w14:textId="77777777" w:rsidR="0079202C" w:rsidRPr="00367094" w:rsidRDefault="0079202C" w:rsidP="001B4041">
            <w:pPr>
              <w:tabs>
                <w:tab w:val="clear" w:pos="907"/>
                <w:tab w:val="decimal" w:pos="972"/>
              </w:tabs>
              <w:spacing w:line="240" w:lineRule="auto"/>
              <w:ind w:right="-27"/>
              <w:jc w:val="right"/>
              <w:rPr>
                <w:rFonts w:ascii="Browallia New" w:hAnsi="Browallia New" w:cs="Browallia New"/>
              </w:rPr>
            </w:pPr>
          </w:p>
        </w:tc>
        <w:tc>
          <w:tcPr>
            <w:tcW w:w="244" w:type="dxa"/>
            <w:vAlign w:val="bottom"/>
          </w:tcPr>
          <w:p w14:paraId="2E37CA98" w14:textId="77777777" w:rsidR="0079202C" w:rsidRPr="00367094" w:rsidRDefault="0079202C" w:rsidP="001B4041">
            <w:pPr>
              <w:tabs>
                <w:tab w:val="clear" w:pos="907"/>
                <w:tab w:val="decimal" w:pos="972"/>
              </w:tabs>
              <w:spacing w:line="240" w:lineRule="auto"/>
              <w:ind w:right="-27"/>
              <w:jc w:val="right"/>
              <w:rPr>
                <w:rFonts w:ascii="Browallia New" w:hAnsi="Browallia New" w:cs="Browallia New"/>
              </w:rPr>
            </w:pPr>
          </w:p>
        </w:tc>
        <w:tc>
          <w:tcPr>
            <w:tcW w:w="1148" w:type="dxa"/>
            <w:vAlign w:val="bottom"/>
          </w:tcPr>
          <w:p w14:paraId="2D63EC6E" w14:textId="77777777" w:rsidR="0079202C" w:rsidRPr="00367094" w:rsidRDefault="0079202C" w:rsidP="001B4041">
            <w:pPr>
              <w:tabs>
                <w:tab w:val="clear" w:pos="907"/>
                <w:tab w:val="decimal" w:pos="742"/>
              </w:tabs>
              <w:spacing w:line="240" w:lineRule="auto"/>
              <w:ind w:right="-27"/>
              <w:jc w:val="right"/>
              <w:rPr>
                <w:rFonts w:ascii="Browallia New" w:hAnsi="Browallia New" w:cs="Browallia New"/>
              </w:rPr>
            </w:pPr>
          </w:p>
        </w:tc>
      </w:tr>
      <w:tr w:rsidR="00BA434C" w:rsidRPr="00367094" w14:paraId="06954D6E" w14:textId="77777777">
        <w:trPr>
          <w:cantSplit/>
        </w:trPr>
        <w:tc>
          <w:tcPr>
            <w:tcW w:w="3747" w:type="dxa"/>
          </w:tcPr>
          <w:p w14:paraId="4BBD1BAC" w14:textId="77777777" w:rsidR="00BA434C" w:rsidRPr="00367094" w:rsidRDefault="00BA434C" w:rsidP="00BA434C">
            <w:pPr>
              <w:tabs>
                <w:tab w:val="clear" w:pos="227"/>
                <w:tab w:val="left" w:pos="18"/>
              </w:tabs>
              <w:spacing w:line="240" w:lineRule="auto"/>
              <w:rPr>
                <w:rFonts w:ascii="Browallia New" w:hAnsi="Browallia New" w:cs="Browallia New"/>
                <w:sz w:val="28"/>
                <w:szCs w:val="28"/>
                <w:cs/>
              </w:rPr>
            </w:pPr>
            <w:r w:rsidRPr="00367094">
              <w:rPr>
                <w:rFonts w:ascii="Browallia New" w:hAnsi="Browallia New" w:cs="Browallia New"/>
                <w:sz w:val="28"/>
                <w:szCs w:val="28"/>
                <w:cs/>
              </w:rPr>
              <w:t>เงินกู้ยืมระยะยาว</w:t>
            </w:r>
          </w:p>
        </w:tc>
        <w:tc>
          <w:tcPr>
            <w:tcW w:w="1134" w:type="dxa"/>
          </w:tcPr>
          <w:p w14:paraId="30DB65BC" w14:textId="68FD5BC7" w:rsidR="00BA434C" w:rsidRPr="00367094" w:rsidRDefault="00690152" w:rsidP="00BA434C">
            <w:pPr>
              <w:tabs>
                <w:tab w:val="left" w:pos="162"/>
              </w:tabs>
              <w:spacing w:line="240" w:lineRule="auto"/>
              <w:ind w:right="-18"/>
              <w:jc w:val="right"/>
              <w:rPr>
                <w:rFonts w:ascii="Browallia New" w:hAnsi="Browallia New" w:cs="Browallia New"/>
                <w:sz w:val="28"/>
                <w:szCs w:val="28"/>
                <w:rtl/>
              </w:rPr>
            </w:pPr>
            <w:r>
              <w:rPr>
                <w:rFonts w:ascii="Browallia New" w:hAnsi="Browallia New" w:cs="Browallia New"/>
                <w:sz w:val="28"/>
                <w:szCs w:val="28"/>
              </w:rPr>
              <w:t>1,</w:t>
            </w:r>
            <w:r w:rsidR="00F315D5">
              <w:rPr>
                <w:rFonts w:ascii="Browallia New" w:hAnsi="Browallia New" w:cs="Browallia New"/>
                <w:sz w:val="28"/>
                <w:szCs w:val="28"/>
              </w:rPr>
              <w:t>149,97</w:t>
            </w:r>
            <w:r w:rsidR="00D31C6F">
              <w:rPr>
                <w:rFonts w:ascii="Browallia New" w:hAnsi="Browallia New" w:cs="Browallia New"/>
                <w:sz w:val="28"/>
                <w:szCs w:val="28"/>
              </w:rPr>
              <w:t>1</w:t>
            </w:r>
          </w:p>
        </w:tc>
        <w:tc>
          <w:tcPr>
            <w:tcW w:w="241" w:type="dxa"/>
            <w:vAlign w:val="bottom"/>
          </w:tcPr>
          <w:p w14:paraId="6BDAA560" w14:textId="77777777" w:rsidR="00BA434C" w:rsidRPr="00367094"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42A4889A" w:rsidR="00BA434C" w:rsidRPr="00367094" w:rsidRDefault="00BA434C" w:rsidP="00BA434C">
            <w:pPr>
              <w:tabs>
                <w:tab w:val="left" w:pos="162"/>
              </w:tabs>
              <w:spacing w:line="240" w:lineRule="auto"/>
              <w:ind w:right="-18"/>
              <w:jc w:val="right"/>
              <w:rPr>
                <w:rFonts w:ascii="Browallia New" w:hAnsi="Browallia New" w:cs="Browallia New"/>
                <w:sz w:val="28"/>
                <w:szCs w:val="28"/>
                <w:rtl/>
                <w:cs/>
              </w:rPr>
            </w:pPr>
            <w:r w:rsidRPr="00367094">
              <w:rPr>
                <w:rFonts w:ascii="Browallia New" w:hAnsi="Browallia New" w:cs="Browallia New"/>
                <w:sz w:val="28"/>
                <w:szCs w:val="28"/>
              </w:rPr>
              <w:t>1,390,694</w:t>
            </w:r>
          </w:p>
        </w:tc>
        <w:tc>
          <w:tcPr>
            <w:tcW w:w="236" w:type="dxa"/>
            <w:vAlign w:val="bottom"/>
          </w:tcPr>
          <w:p w14:paraId="38B02658" w14:textId="77777777" w:rsidR="00BA434C" w:rsidRPr="00367094"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73939914" w:rsidR="00BA434C" w:rsidRPr="00367094" w:rsidRDefault="00734C45"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136</w:t>
            </w:r>
            <w:r w:rsidR="00EE2D33">
              <w:rPr>
                <w:rFonts w:ascii="Browallia New" w:hAnsi="Browallia New" w:cs="Browallia New"/>
                <w:sz w:val="28"/>
                <w:szCs w:val="28"/>
              </w:rPr>
              <w:t>,828</w:t>
            </w:r>
          </w:p>
        </w:tc>
        <w:tc>
          <w:tcPr>
            <w:tcW w:w="244" w:type="dxa"/>
            <w:vAlign w:val="bottom"/>
          </w:tcPr>
          <w:p w14:paraId="36D1EEB6" w14:textId="77777777" w:rsidR="00BA434C" w:rsidRPr="00367094"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Pr>
          <w:p w14:paraId="2EBF93C9" w14:textId="2A7A5E1C" w:rsidR="00BA434C" w:rsidRPr="00367094" w:rsidRDefault="00BA434C" w:rsidP="00BA434C">
            <w:pPr>
              <w:tabs>
                <w:tab w:val="left" w:pos="162"/>
              </w:tabs>
              <w:spacing w:line="240" w:lineRule="auto"/>
              <w:ind w:right="-18"/>
              <w:jc w:val="right"/>
              <w:rPr>
                <w:rFonts w:ascii="Browallia New" w:hAnsi="Browallia New" w:cs="Browallia New"/>
                <w:sz w:val="28"/>
                <w:szCs w:val="28"/>
              </w:rPr>
            </w:pPr>
            <w:r w:rsidRPr="00367094">
              <w:rPr>
                <w:rFonts w:ascii="Browallia New" w:hAnsi="Browallia New" w:cs="Browallia New"/>
                <w:sz w:val="28"/>
                <w:szCs w:val="28"/>
              </w:rPr>
              <w:t>142,373</w:t>
            </w:r>
          </w:p>
        </w:tc>
      </w:tr>
      <w:tr w:rsidR="00BA434C" w:rsidRPr="00367094" w14:paraId="5D2DE88F" w14:textId="77777777">
        <w:trPr>
          <w:cantSplit/>
          <w:trHeight w:val="555"/>
        </w:trPr>
        <w:tc>
          <w:tcPr>
            <w:tcW w:w="3747" w:type="dxa"/>
          </w:tcPr>
          <w:p w14:paraId="28C82C69" w14:textId="1FB17D5A" w:rsidR="00BA434C" w:rsidRPr="00367094" w:rsidRDefault="00BA434C" w:rsidP="00B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367094">
              <w:rPr>
                <w:rFonts w:ascii="Browallia New" w:hAnsi="Browallia New" w:cs="Browallia New"/>
                <w:sz w:val="28"/>
                <w:szCs w:val="28"/>
                <w:u w:val="single"/>
                <w:cs/>
              </w:rPr>
              <w:t>หัก</w:t>
            </w:r>
            <w:r w:rsidRPr="00367094">
              <w:rPr>
                <w:rFonts w:ascii="Browallia New" w:hAnsi="Browallia New" w:cs="Browallia New"/>
                <w:sz w:val="28"/>
                <w:szCs w:val="28"/>
                <w:cs/>
              </w:rPr>
              <w:t xml:space="preserve"> ส่วนของเงินกู้ยืมระยะยาวที่ถึงกำหนด</w:t>
            </w:r>
            <w:r w:rsidRPr="00367094">
              <w:rPr>
                <w:rFonts w:ascii="Browallia New" w:hAnsi="Browallia New" w:cs="Browallia New"/>
                <w:sz w:val="28"/>
                <w:szCs w:val="28"/>
              </w:rPr>
              <w:t xml:space="preserve"> </w:t>
            </w:r>
            <w:r w:rsidRPr="00367094">
              <w:rPr>
                <w:rFonts w:ascii="Browallia New" w:hAnsi="Browallia New" w:cs="Browallia New"/>
                <w:sz w:val="28"/>
                <w:szCs w:val="28"/>
                <w:cs/>
              </w:rPr>
              <w:t>ชำระภายในหนึ่งปี</w:t>
            </w:r>
          </w:p>
        </w:tc>
        <w:tc>
          <w:tcPr>
            <w:tcW w:w="1134" w:type="dxa"/>
            <w:tcBorders>
              <w:bottom w:val="single" w:sz="4" w:space="0" w:color="auto"/>
            </w:tcBorders>
            <w:vAlign w:val="bottom"/>
          </w:tcPr>
          <w:p w14:paraId="225C7B82" w14:textId="2290C045" w:rsidR="00BA434C" w:rsidRPr="00367094" w:rsidRDefault="00F315D5" w:rsidP="00BA434C">
            <w:pPr>
              <w:tabs>
                <w:tab w:val="left" w:pos="162"/>
              </w:tabs>
              <w:spacing w:line="240" w:lineRule="auto"/>
              <w:ind w:right="-18"/>
              <w:jc w:val="right"/>
              <w:rPr>
                <w:rFonts w:ascii="Browallia New" w:hAnsi="Browallia New" w:cs="Browallia New"/>
                <w:sz w:val="28"/>
                <w:szCs w:val="28"/>
                <w:highlight w:val="cyan"/>
              </w:rPr>
            </w:pPr>
            <w:r w:rsidRPr="00F315D5">
              <w:rPr>
                <w:rFonts w:ascii="Browallia New" w:hAnsi="Browallia New" w:cs="Browallia New"/>
                <w:sz w:val="28"/>
                <w:szCs w:val="28"/>
              </w:rPr>
              <w:t>(</w:t>
            </w:r>
            <w:r w:rsidR="00E6747C">
              <w:rPr>
                <w:rFonts w:ascii="Browallia New" w:hAnsi="Browallia New" w:cs="Browallia New"/>
                <w:sz w:val="28"/>
                <w:szCs w:val="28"/>
              </w:rPr>
              <w:t>310</w:t>
            </w:r>
            <w:r w:rsidRPr="00F315D5">
              <w:rPr>
                <w:rFonts w:ascii="Browallia New" w:hAnsi="Browallia New" w:cs="Browallia New"/>
                <w:sz w:val="28"/>
                <w:szCs w:val="28"/>
              </w:rPr>
              <w:t>,</w:t>
            </w:r>
            <w:r w:rsidR="00E6747C">
              <w:rPr>
                <w:rFonts w:ascii="Browallia New" w:hAnsi="Browallia New" w:cs="Browallia New"/>
                <w:sz w:val="28"/>
                <w:szCs w:val="28"/>
              </w:rPr>
              <w:t>719</w:t>
            </w:r>
            <w:r w:rsidRPr="00F315D5">
              <w:rPr>
                <w:rFonts w:ascii="Browallia New" w:hAnsi="Browallia New" w:cs="Browallia New"/>
                <w:sz w:val="28"/>
                <w:szCs w:val="28"/>
              </w:rPr>
              <w:t>)</w:t>
            </w:r>
          </w:p>
        </w:tc>
        <w:tc>
          <w:tcPr>
            <w:tcW w:w="241" w:type="dxa"/>
            <w:vAlign w:val="bottom"/>
          </w:tcPr>
          <w:p w14:paraId="50FAE904" w14:textId="77777777" w:rsidR="00BA434C" w:rsidRPr="00367094"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3D1946E0" w:rsidR="00BA434C" w:rsidRPr="00367094" w:rsidRDefault="00BA434C" w:rsidP="00BA434C">
            <w:pPr>
              <w:tabs>
                <w:tab w:val="left" w:pos="162"/>
              </w:tabs>
              <w:spacing w:line="240" w:lineRule="auto"/>
              <w:ind w:right="-18"/>
              <w:jc w:val="right"/>
              <w:rPr>
                <w:rFonts w:ascii="Browallia New" w:hAnsi="Browallia New" w:cs="Browallia New"/>
                <w:sz w:val="28"/>
                <w:szCs w:val="28"/>
              </w:rPr>
            </w:pPr>
            <w:r w:rsidRPr="00367094">
              <w:rPr>
                <w:rFonts w:ascii="Browallia New" w:hAnsi="Browallia New" w:cs="Browallia New"/>
                <w:sz w:val="28"/>
                <w:szCs w:val="28"/>
                <w:cs/>
              </w:rPr>
              <w:t>(</w:t>
            </w:r>
            <w:r w:rsidRPr="00367094">
              <w:rPr>
                <w:rFonts w:ascii="Browallia New" w:hAnsi="Browallia New" w:cs="Browallia New"/>
                <w:sz w:val="28"/>
                <w:szCs w:val="28"/>
              </w:rPr>
              <w:t>488,382</w:t>
            </w:r>
            <w:r w:rsidRPr="00367094">
              <w:rPr>
                <w:rFonts w:ascii="Browallia New" w:hAnsi="Browallia New" w:cs="Browallia New"/>
                <w:sz w:val="28"/>
                <w:szCs w:val="28"/>
                <w:cs/>
              </w:rPr>
              <w:t>)</w:t>
            </w:r>
          </w:p>
        </w:tc>
        <w:tc>
          <w:tcPr>
            <w:tcW w:w="236" w:type="dxa"/>
            <w:vAlign w:val="bottom"/>
          </w:tcPr>
          <w:p w14:paraId="194EF8B2" w14:textId="77777777" w:rsidR="00BA434C" w:rsidRPr="00367094"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0D2BC0BE" w:rsidR="00BA434C" w:rsidRPr="00367094" w:rsidRDefault="00EE2D33"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w:t>
            </w:r>
            <w:r w:rsidR="00F16317">
              <w:rPr>
                <w:rFonts w:ascii="Browallia New" w:hAnsi="Browallia New" w:cs="Browallia New"/>
                <w:sz w:val="28"/>
                <w:szCs w:val="28"/>
              </w:rPr>
              <w:t>8,795)</w:t>
            </w:r>
          </w:p>
        </w:tc>
        <w:tc>
          <w:tcPr>
            <w:tcW w:w="244" w:type="dxa"/>
            <w:vAlign w:val="bottom"/>
          </w:tcPr>
          <w:p w14:paraId="05B5C360" w14:textId="77777777" w:rsidR="00BA434C" w:rsidRPr="00367094"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tcPr>
          <w:p w14:paraId="33791C22" w14:textId="77777777" w:rsidR="00BA434C" w:rsidRPr="00367094" w:rsidRDefault="00BA434C" w:rsidP="00BA434C">
            <w:pPr>
              <w:tabs>
                <w:tab w:val="clear" w:pos="907"/>
                <w:tab w:val="decimal" w:pos="972"/>
              </w:tabs>
              <w:spacing w:line="240" w:lineRule="auto"/>
              <w:ind w:right="-27"/>
              <w:jc w:val="right"/>
              <w:rPr>
                <w:rFonts w:ascii="Browallia New" w:hAnsi="Browallia New" w:cs="Browallia New"/>
                <w:sz w:val="28"/>
                <w:szCs w:val="28"/>
              </w:rPr>
            </w:pPr>
          </w:p>
          <w:p w14:paraId="20364626" w14:textId="48391486" w:rsidR="00BA434C" w:rsidRPr="00367094" w:rsidRDefault="00BA434C" w:rsidP="00BA434C">
            <w:pPr>
              <w:tabs>
                <w:tab w:val="left" w:pos="162"/>
              </w:tabs>
              <w:spacing w:line="240" w:lineRule="auto"/>
              <w:ind w:right="-18"/>
              <w:jc w:val="right"/>
              <w:rPr>
                <w:rFonts w:ascii="Browallia New" w:hAnsi="Browallia New" w:cs="Browallia New"/>
                <w:sz w:val="28"/>
                <w:szCs w:val="28"/>
              </w:rPr>
            </w:pPr>
            <w:r w:rsidRPr="00367094">
              <w:rPr>
                <w:rFonts w:ascii="Browallia New" w:hAnsi="Browallia New" w:cs="Browallia New"/>
                <w:sz w:val="28"/>
                <w:szCs w:val="28"/>
              </w:rPr>
              <w:t>(8,285)</w:t>
            </w:r>
          </w:p>
        </w:tc>
      </w:tr>
      <w:tr w:rsidR="00BA434C" w:rsidRPr="00367094" w14:paraId="2B267FBE" w14:textId="77777777">
        <w:trPr>
          <w:cantSplit/>
        </w:trPr>
        <w:tc>
          <w:tcPr>
            <w:tcW w:w="3747" w:type="dxa"/>
            <w:vAlign w:val="bottom"/>
          </w:tcPr>
          <w:p w14:paraId="453F9E19" w14:textId="77777777" w:rsidR="00BA434C" w:rsidRPr="00367094" w:rsidRDefault="00BA434C" w:rsidP="00B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67094">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58040D00" w:rsidR="00BA434C" w:rsidRPr="00367094" w:rsidRDefault="00F315D5"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8</w:t>
            </w:r>
            <w:r w:rsidR="00E6747C">
              <w:rPr>
                <w:rFonts w:ascii="Browallia New" w:hAnsi="Browallia New" w:cs="Browallia New"/>
                <w:sz w:val="28"/>
                <w:szCs w:val="28"/>
              </w:rPr>
              <w:t>39</w:t>
            </w:r>
            <w:r w:rsidR="00BD7ECB">
              <w:rPr>
                <w:rFonts w:ascii="Browallia New" w:hAnsi="Browallia New" w:cs="Browallia New"/>
                <w:sz w:val="28"/>
                <w:szCs w:val="28"/>
              </w:rPr>
              <w:t>,</w:t>
            </w:r>
            <w:r w:rsidR="00E6747C">
              <w:rPr>
                <w:rFonts w:ascii="Browallia New" w:hAnsi="Browallia New" w:cs="Browallia New"/>
                <w:sz w:val="28"/>
                <w:szCs w:val="28"/>
              </w:rPr>
              <w:t>252</w:t>
            </w:r>
          </w:p>
        </w:tc>
        <w:tc>
          <w:tcPr>
            <w:tcW w:w="241" w:type="dxa"/>
            <w:vAlign w:val="bottom"/>
          </w:tcPr>
          <w:p w14:paraId="22239598" w14:textId="77777777" w:rsidR="00BA434C" w:rsidRPr="00367094"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0DC0CB6E" w:rsidR="00BA434C" w:rsidRPr="00367094" w:rsidRDefault="00BA434C" w:rsidP="00BA434C">
            <w:pPr>
              <w:tabs>
                <w:tab w:val="left" w:pos="162"/>
              </w:tabs>
              <w:spacing w:line="240" w:lineRule="auto"/>
              <w:ind w:right="-18"/>
              <w:jc w:val="right"/>
              <w:rPr>
                <w:rFonts w:ascii="Browallia New" w:hAnsi="Browallia New" w:cs="Browallia New"/>
                <w:sz w:val="28"/>
                <w:szCs w:val="28"/>
              </w:rPr>
            </w:pPr>
            <w:r w:rsidRPr="00367094">
              <w:rPr>
                <w:rFonts w:ascii="Browallia New" w:hAnsi="Browallia New" w:cs="Browallia New"/>
                <w:sz w:val="28"/>
                <w:szCs w:val="28"/>
              </w:rPr>
              <w:t>902,312</w:t>
            </w:r>
          </w:p>
        </w:tc>
        <w:tc>
          <w:tcPr>
            <w:tcW w:w="236" w:type="dxa"/>
            <w:vAlign w:val="bottom"/>
          </w:tcPr>
          <w:p w14:paraId="7C53A816" w14:textId="77777777" w:rsidR="00BA434C" w:rsidRPr="00367094"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7512E2EA" w:rsidR="00BA434C" w:rsidRPr="00367094" w:rsidRDefault="00690152"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128,033</w:t>
            </w:r>
          </w:p>
        </w:tc>
        <w:tc>
          <w:tcPr>
            <w:tcW w:w="244" w:type="dxa"/>
            <w:vAlign w:val="bottom"/>
          </w:tcPr>
          <w:p w14:paraId="1449908D" w14:textId="77777777" w:rsidR="00BA434C" w:rsidRPr="00367094"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50D54028" w:rsidR="00BA434C" w:rsidRPr="00367094" w:rsidRDefault="00BA434C" w:rsidP="00BA434C">
            <w:pPr>
              <w:tabs>
                <w:tab w:val="left" w:pos="162"/>
              </w:tabs>
              <w:spacing w:line="240" w:lineRule="auto"/>
              <w:ind w:right="-18"/>
              <w:jc w:val="right"/>
              <w:rPr>
                <w:rFonts w:ascii="Browallia New" w:hAnsi="Browallia New" w:cs="Browallia New"/>
                <w:sz w:val="28"/>
                <w:szCs w:val="28"/>
              </w:rPr>
            </w:pPr>
            <w:r w:rsidRPr="00367094">
              <w:rPr>
                <w:rFonts w:ascii="Browallia New" w:hAnsi="Browallia New" w:cs="Browallia New"/>
                <w:sz w:val="28"/>
                <w:szCs w:val="28"/>
              </w:rPr>
              <w:fldChar w:fldCharType="begin"/>
            </w:r>
            <w:r w:rsidRPr="00367094">
              <w:rPr>
                <w:rFonts w:ascii="Browallia New" w:hAnsi="Browallia New" w:cs="Browallia New"/>
                <w:sz w:val="28"/>
                <w:szCs w:val="28"/>
              </w:rPr>
              <w:instrText xml:space="preserve"> =SUM(ABOVE) </w:instrText>
            </w:r>
            <w:r w:rsidRPr="00367094">
              <w:rPr>
                <w:rFonts w:ascii="Browallia New" w:hAnsi="Browallia New" w:cs="Browallia New"/>
                <w:sz w:val="28"/>
                <w:szCs w:val="28"/>
              </w:rPr>
              <w:fldChar w:fldCharType="separate"/>
            </w:r>
            <w:r w:rsidRPr="00367094">
              <w:rPr>
                <w:rFonts w:ascii="Browallia New" w:hAnsi="Browallia New" w:cs="Browallia New"/>
                <w:sz w:val="28"/>
                <w:szCs w:val="28"/>
              </w:rPr>
              <w:t>134,088</w:t>
            </w:r>
            <w:r w:rsidRPr="00367094">
              <w:rPr>
                <w:rFonts w:ascii="Browallia New" w:hAnsi="Browallia New" w:cs="Browallia New"/>
                <w:sz w:val="28"/>
                <w:szCs w:val="28"/>
              </w:rPr>
              <w:fldChar w:fldCharType="end"/>
            </w:r>
          </w:p>
        </w:tc>
      </w:tr>
    </w:tbl>
    <w:p w14:paraId="46C20E4C" w14:textId="77777777" w:rsidR="002D0CB6" w:rsidRPr="00367094" w:rsidRDefault="002D0CB6" w:rsidP="00E71DD3">
      <w:pPr>
        <w:tabs>
          <w:tab w:val="left" w:pos="1440"/>
        </w:tabs>
        <w:spacing w:line="240" w:lineRule="auto"/>
        <w:ind w:left="432" w:right="-43"/>
        <w:jc w:val="thaiDistribute"/>
        <w:rPr>
          <w:rFonts w:ascii="Browallia New" w:hAnsi="Browallia New" w:cs="Browallia New"/>
          <w:sz w:val="28"/>
          <w:szCs w:val="28"/>
          <w:cs/>
        </w:rPr>
      </w:pPr>
    </w:p>
    <w:p w14:paraId="03322AC0" w14:textId="16320FCF" w:rsidR="00E71DD3" w:rsidRPr="00367094" w:rsidRDefault="00E71DD3" w:rsidP="00E71DD3">
      <w:pPr>
        <w:tabs>
          <w:tab w:val="left" w:pos="1440"/>
        </w:tabs>
        <w:spacing w:line="240" w:lineRule="auto"/>
        <w:ind w:left="432" w:right="-43"/>
        <w:jc w:val="thaiDistribute"/>
        <w:rPr>
          <w:rFonts w:ascii="Browallia New" w:hAnsi="Browallia New" w:cs="Browallia New"/>
          <w:sz w:val="28"/>
          <w:szCs w:val="28"/>
        </w:rPr>
      </w:pPr>
      <w:r w:rsidRPr="00367094">
        <w:rPr>
          <w:rFonts w:ascii="Browallia New" w:hAnsi="Browallia New" w:cs="Browallia New"/>
          <w:sz w:val="28"/>
          <w:szCs w:val="28"/>
          <w:cs/>
        </w:rPr>
        <w:t xml:space="preserve">ณ วันที่ </w:t>
      </w:r>
      <w:r w:rsidR="00132954" w:rsidRPr="00367094">
        <w:rPr>
          <w:rFonts w:ascii="Browallia New" w:hAnsi="Browallia New" w:cs="Browallia New"/>
          <w:sz w:val="28"/>
          <w:szCs w:val="28"/>
        </w:rPr>
        <w:t>30</w:t>
      </w:r>
      <w:r w:rsidR="00132954" w:rsidRPr="00367094">
        <w:rPr>
          <w:rFonts w:ascii="Browallia New" w:hAnsi="Browallia New" w:cs="Browallia New"/>
          <w:sz w:val="28"/>
          <w:szCs w:val="28"/>
          <w:cs/>
        </w:rPr>
        <w:t xml:space="preserve"> </w:t>
      </w:r>
      <w:r w:rsidR="005E0B48" w:rsidRPr="005E0B48">
        <w:rPr>
          <w:rFonts w:ascii="Browallia New" w:hAnsi="Browallia New" w:cs="Browallia New"/>
          <w:sz w:val="28"/>
          <w:szCs w:val="28"/>
          <w:cs/>
        </w:rPr>
        <w:t>กันยายน</w:t>
      </w:r>
      <w:r w:rsidR="006B5EF2" w:rsidRPr="00367094">
        <w:rPr>
          <w:rFonts w:ascii="Browallia New" w:hAnsi="Browallia New" w:cs="Browallia New"/>
          <w:sz w:val="28"/>
          <w:szCs w:val="28"/>
        </w:rPr>
        <w:t xml:space="preserve"> </w:t>
      </w:r>
      <w:r w:rsidR="00DE540D" w:rsidRPr="00367094">
        <w:rPr>
          <w:rFonts w:ascii="Browallia New" w:hAnsi="Browallia New" w:cs="Browallia New"/>
          <w:sz w:val="28"/>
          <w:szCs w:val="28"/>
        </w:rPr>
        <w:t>2566</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และ </w:t>
      </w:r>
      <w:r w:rsidRPr="00367094">
        <w:rPr>
          <w:rFonts w:ascii="Browallia New" w:hAnsi="Browallia New" w:cs="Browallia New"/>
          <w:sz w:val="28"/>
          <w:szCs w:val="28"/>
        </w:rPr>
        <w:t xml:space="preserve">31 </w:t>
      </w:r>
      <w:r w:rsidRPr="00367094">
        <w:rPr>
          <w:rFonts w:ascii="Browallia New" w:hAnsi="Browallia New" w:cs="Browallia New"/>
          <w:sz w:val="28"/>
          <w:szCs w:val="28"/>
          <w:cs/>
        </w:rPr>
        <w:t xml:space="preserve">ธันวาคม </w:t>
      </w:r>
      <w:r w:rsidRPr="00367094">
        <w:rPr>
          <w:rFonts w:ascii="Browallia New" w:hAnsi="Browallia New" w:cs="Browallia New"/>
          <w:sz w:val="28"/>
          <w:szCs w:val="28"/>
        </w:rPr>
        <w:t>256</w:t>
      </w:r>
      <w:r w:rsidR="00DE540D" w:rsidRPr="00367094">
        <w:rPr>
          <w:rFonts w:ascii="Browallia New" w:hAnsi="Browallia New" w:cs="Browallia New"/>
          <w:sz w:val="28"/>
          <w:szCs w:val="28"/>
        </w:rPr>
        <w:t>5</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กลุ่มบริษัทมีที่ดินพร้อมสิ่งปลูกสร้างในที่ดิน อาคาร และอุปกรณ์ และต้นทุนการพัฒนาอสังหาริมทรัพย์ตามหมายเหตุประกอบงบการเงินข้อ </w:t>
      </w:r>
      <w:r w:rsidRPr="00367094">
        <w:rPr>
          <w:rFonts w:ascii="Browallia New" w:hAnsi="Browallia New" w:cs="Browallia New"/>
          <w:sz w:val="28"/>
          <w:szCs w:val="28"/>
        </w:rPr>
        <w:t xml:space="preserve">10 </w:t>
      </w:r>
      <w:r w:rsidRPr="00367094">
        <w:rPr>
          <w:rFonts w:ascii="Browallia New" w:hAnsi="Browallia New" w:cs="Browallia New"/>
          <w:sz w:val="28"/>
          <w:szCs w:val="28"/>
          <w:cs/>
        </w:rPr>
        <w:t xml:space="preserve">และ </w:t>
      </w:r>
      <w:r w:rsidRPr="00367094">
        <w:rPr>
          <w:rFonts w:ascii="Browallia New" w:hAnsi="Browallia New" w:cs="Browallia New"/>
          <w:sz w:val="28"/>
          <w:szCs w:val="28"/>
        </w:rPr>
        <w:t xml:space="preserve">12 </w:t>
      </w:r>
      <w:r w:rsidRPr="00367094">
        <w:rPr>
          <w:rFonts w:ascii="Browallia New" w:hAnsi="Browallia New" w:cs="Browallia New"/>
          <w:sz w:val="28"/>
          <w:szCs w:val="28"/>
          <w:cs/>
        </w:rPr>
        <w:t>เป็นหลักทรัพย์ค้ำประกันสำหรับเงินกู้ยืมระยะยาว</w:t>
      </w:r>
    </w:p>
    <w:p w14:paraId="3A7059CF" w14:textId="77777777" w:rsidR="00E71DD3" w:rsidRPr="00367094" w:rsidRDefault="00E71DD3" w:rsidP="00E71DD3">
      <w:pPr>
        <w:tabs>
          <w:tab w:val="left" w:pos="1440"/>
        </w:tabs>
        <w:spacing w:line="240" w:lineRule="auto"/>
        <w:ind w:left="432" w:right="-43"/>
        <w:jc w:val="thaiDistribute"/>
        <w:rPr>
          <w:rFonts w:ascii="Browallia New" w:hAnsi="Browallia New" w:cs="Browallia New"/>
          <w:sz w:val="28"/>
          <w:szCs w:val="28"/>
        </w:rPr>
      </w:pPr>
    </w:p>
    <w:p w14:paraId="167E2147" w14:textId="4637CBD4" w:rsidR="000B1B00" w:rsidRPr="00367094" w:rsidRDefault="000B1B00" w:rsidP="002366C7">
      <w:pPr>
        <w:tabs>
          <w:tab w:val="left" w:pos="1440"/>
        </w:tabs>
        <w:spacing w:line="240" w:lineRule="auto"/>
        <w:ind w:left="432" w:right="-43"/>
        <w:jc w:val="thaiDistribute"/>
        <w:rPr>
          <w:rFonts w:ascii="Browallia New" w:hAnsi="Browallia New" w:cs="Browallia New"/>
          <w:sz w:val="28"/>
          <w:szCs w:val="28"/>
        </w:rPr>
      </w:pPr>
      <w:r w:rsidRPr="00367094">
        <w:rPr>
          <w:rFonts w:ascii="Browallia New" w:hAnsi="Browallia New" w:cs="Browallia New"/>
          <w:sz w:val="28"/>
          <w:szCs w:val="28"/>
          <w:cs/>
        </w:rPr>
        <w:t>การเปลี่ยนแปลงของบัญชีเงินกู้ยืมระยะยาว</w:t>
      </w:r>
      <w:r w:rsidR="001B6DAA" w:rsidRPr="00367094">
        <w:rPr>
          <w:rFonts w:ascii="Browallia New" w:hAnsi="Browallia New" w:cs="Browallia New"/>
          <w:sz w:val="28"/>
          <w:szCs w:val="28"/>
          <w:cs/>
        </w:rPr>
        <w:t>สำหรับงวด</w:t>
      </w:r>
      <w:r w:rsidR="005E0B48">
        <w:rPr>
          <w:rFonts w:ascii="Browallia New" w:hAnsi="Browallia New" w:cs="Browallia New" w:hint="cs"/>
          <w:sz w:val="28"/>
          <w:szCs w:val="28"/>
          <w:cs/>
        </w:rPr>
        <w:t>เก้า</w:t>
      </w:r>
      <w:r w:rsidR="001B6DAA" w:rsidRPr="00367094">
        <w:rPr>
          <w:rFonts w:ascii="Browallia New" w:hAnsi="Browallia New" w:cs="Browallia New"/>
          <w:sz w:val="28"/>
          <w:szCs w:val="28"/>
          <w:cs/>
        </w:rPr>
        <w:t xml:space="preserve">เดือนสิ้นสุดวันที่ </w:t>
      </w:r>
      <w:r w:rsidR="001B6DAA" w:rsidRPr="00367094">
        <w:rPr>
          <w:rFonts w:ascii="Browallia New" w:hAnsi="Browallia New" w:cs="Browallia New"/>
          <w:sz w:val="28"/>
          <w:szCs w:val="28"/>
        </w:rPr>
        <w:t>30</w:t>
      </w:r>
      <w:r w:rsidR="001B6DAA" w:rsidRPr="00367094">
        <w:rPr>
          <w:rFonts w:ascii="Browallia New" w:hAnsi="Browallia New" w:cs="Browallia New"/>
          <w:sz w:val="28"/>
          <w:szCs w:val="28"/>
          <w:cs/>
        </w:rPr>
        <w:t xml:space="preserve"> </w:t>
      </w:r>
      <w:r w:rsidR="00794AE0" w:rsidRPr="00794AE0">
        <w:rPr>
          <w:rFonts w:ascii="Browallia New" w:hAnsi="Browallia New" w:cs="Browallia New"/>
          <w:sz w:val="28"/>
          <w:szCs w:val="28"/>
          <w:cs/>
        </w:rPr>
        <w:t>กันยายน</w:t>
      </w:r>
      <w:r w:rsidR="00DE540D" w:rsidRPr="00367094">
        <w:rPr>
          <w:rFonts w:ascii="Browallia New" w:hAnsi="Browallia New" w:cs="Browallia New"/>
          <w:sz w:val="28"/>
          <w:szCs w:val="28"/>
          <w:cs/>
        </w:rPr>
        <w:t xml:space="preserve"> </w:t>
      </w:r>
      <w:r w:rsidR="00DE540D" w:rsidRPr="00367094">
        <w:rPr>
          <w:rFonts w:ascii="Browallia New" w:hAnsi="Browallia New" w:cs="Browallia New"/>
          <w:sz w:val="28"/>
          <w:szCs w:val="28"/>
        </w:rPr>
        <w:t>2566</w:t>
      </w:r>
      <w:r w:rsidRPr="00367094">
        <w:rPr>
          <w:rFonts w:ascii="Browallia New" w:hAnsi="Browallia New" w:cs="Browallia New"/>
          <w:sz w:val="28"/>
          <w:szCs w:val="28"/>
          <w:cs/>
        </w:rPr>
        <w:t xml:space="preserve"> มีรายละเอียดดังนี้</w:t>
      </w:r>
    </w:p>
    <w:p w14:paraId="09BC3BC7" w14:textId="19BCC92F" w:rsidR="008606CB" w:rsidRPr="00367094" w:rsidRDefault="008606CB" w:rsidP="00D50EA5">
      <w:pPr>
        <w:spacing w:line="240" w:lineRule="auto"/>
        <w:ind w:left="426"/>
        <w:jc w:val="thaiDistribute"/>
        <w:rPr>
          <w:rFonts w:ascii="Browallia New" w:hAnsi="Browallia New" w:cs="Browallia New"/>
          <w:sz w:val="28"/>
          <w:szCs w:val="28"/>
        </w:rPr>
      </w:pPr>
    </w:p>
    <w:tbl>
      <w:tblPr>
        <w:tblStyle w:val="TableGrid"/>
        <w:tblW w:w="9105"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2250"/>
        <w:gridCol w:w="270"/>
        <w:gridCol w:w="2340"/>
      </w:tblGrid>
      <w:tr w:rsidR="008606CB" w:rsidRPr="00367094" w14:paraId="2DD9EEE1" w14:textId="77777777" w:rsidTr="00E87C2C">
        <w:tc>
          <w:tcPr>
            <w:tcW w:w="4245" w:type="dxa"/>
          </w:tcPr>
          <w:p w14:paraId="4DC805EA" w14:textId="77777777" w:rsidR="008606CB" w:rsidRPr="00367094" w:rsidRDefault="008606CB" w:rsidP="00D50EA5">
            <w:pPr>
              <w:spacing w:line="240" w:lineRule="auto"/>
              <w:jc w:val="thaiDistribute"/>
              <w:rPr>
                <w:rFonts w:ascii="Browallia New" w:hAnsi="Browallia New" w:cs="Browallia New"/>
                <w:sz w:val="28"/>
                <w:szCs w:val="28"/>
              </w:rPr>
            </w:pPr>
          </w:p>
        </w:tc>
        <w:tc>
          <w:tcPr>
            <w:tcW w:w="2250" w:type="dxa"/>
          </w:tcPr>
          <w:p w14:paraId="0D97C7B0" w14:textId="77777777" w:rsidR="008606CB" w:rsidRPr="00367094"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367094"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367094" w:rsidRDefault="00C348B3" w:rsidP="00C15708">
            <w:pPr>
              <w:spacing w:line="240" w:lineRule="auto"/>
              <w:jc w:val="right"/>
              <w:rPr>
                <w:rFonts w:ascii="Browallia New" w:hAnsi="Browallia New" w:cs="Browallia New"/>
                <w:sz w:val="28"/>
                <w:szCs w:val="28"/>
              </w:rPr>
            </w:pPr>
            <w:r w:rsidRPr="00367094">
              <w:rPr>
                <w:rFonts w:ascii="Browallia New" w:hAnsi="Browallia New" w:cs="Browallia New"/>
                <w:sz w:val="28"/>
                <w:szCs w:val="28"/>
              </w:rPr>
              <w:t>(</w:t>
            </w:r>
            <w:r w:rsidRPr="00367094">
              <w:rPr>
                <w:rFonts w:ascii="Browallia New" w:hAnsi="Browallia New" w:cs="Browallia New"/>
                <w:sz w:val="28"/>
                <w:szCs w:val="28"/>
                <w:cs/>
              </w:rPr>
              <w:t>หน่วย : พันบาท)</w:t>
            </w:r>
          </w:p>
        </w:tc>
      </w:tr>
      <w:tr w:rsidR="008606CB" w:rsidRPr="00367094" w14:paraId="2CFF82B1" w14:textId="77777777" w:rsidTr="00E87C2C">
        <w:tc>
          <w:tcPr>
            <w:tcW w:w="4245" w:type="dxa"/>
          </w:tcPr>
          <w:p w14:paraId="1CADE650" w14:textId="77777777" w:rsidR="008606CB" w:rsidRPr="00367094" w:rsidRDefault="008606CB" w:rsidP="00D50EA5">
            <w:pPr>
              <w:spacing w:line="240" w:lineRule="auto"/>
              <w:jc w:val="thaiDistribute"/>
              <w:rPr>
                <w:rFonts w:ascii="Browallia New" w:hAnsi="Browallia New" w:cs="Browallia New"/>
                <w:sz w:val="28"/>
                <w:szCs w:val="28"/>
              </w:rPr>
            </w:pPr>
          </w:p>
        </w:tc>
        <w:tc>
          <w:tcPr>
            <w:tcW w:w="2250" w:type="dxa"/>
            <w:tcBorders>
              <w:bottom w:val="single" w:sz="4" w:space="0" w:color="auto"/>
            </w:tcBorders>
          </w:tcPr>
          <w:p w14:paraId="566943DB" w14:textId="7408234E" w:rsidR="008606CB" w:rsidRPr="00367094" w:rsidRDefault="00C348B3" w:rsidP="00C15708">
            <w:pP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70" w:type="dxa"/>
          </w:tcPr>
          <w:p w14:paraId="1F5D1CA0" w14:textId="77777777" w:rsidR="008606CB" w:rsidRPr="00367094"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367094" w:rsidRDefault="00C348B3" w:rsidP="00C15708">
            <w:pPr>
              <w:spacing w:line="240" w:lineRule="auto"/>
              <w:jc w:val="center"/>
              <w:rPr>
                <w:rFonts w:ascii="Browallia New" w:hAnsi="Browallia New" w:cs="Browallia New"/>
                <w:sz w:val="28"/>
                <w:szCs w:val="28"/>
              </w:rPr>
            </w:pPr>
            <w:r w:rsidRPr="00367094">
              <w:rPr>
                <w:rFonts w:ascii="Browallia New" w:hAnsi="Browallia New" w:cs="Browallia New"/>
                <w:sz w:val="28"/>
                <w:szCs w:val="28"/>
                <w:cs/>
              </w:rPr>
              <w:t>งบการเงินเฉพาะของบริษัท</w:t>
            </w:r>
          </w:p>
        </w:tc>
      </w:tr>
      <w:tr w:rsidR="00C348B3" w:rsidRPr="00367094" w14:paraId="6638B7FB" w14:textId="77777777" w:rsidTr="00E87C2C">
        <w:trPr>
          <w:trHeight w:val="323"/>
        </w:trPr>
        <w:tc>
          <w:tcPr>
            <w:tcW w:w="4245" w:type="dxa"/>
          </w:tcPr>
          <w:p w14:paraId="5EB6AE04" w14:textId="77777777" w:rsidR="00C348B3" w:rsidRPr="00367094" w:rsidRDefault="00C348B3" w:rsidP="00D50EA5">
            <w:pPr>
              <w:spacing w:line="240" w:lineRule="auto"/>
              <w:jc w:val="thaiDistribute"/>
              <w:rPr>
                <w:rFonts w:ascii="Browallia New" w:hAnsi="Browallia New" w:cs="Browallia New"/>
                <w:sz w:val="12"/>
                <w:szCs w:val="12"/>
              </w:rPr>
            </w:pPr>
          </w:p>
        </w:tc>
        <w:tc>
          <w:tcPr>
            <w:tcW w:w="2250" w:type="dxa"/>
          </w:tcPr>
          <w:p w14:paraId="213EB74E" w14:textId="77777777" w:rsidR="00C348B3" w:rsidRPr="00367094" w:rsidRDefault="00C348B3" w:rsidP="00C348B3">
            <w:pPr>
              <w:spacing w:line="240" w:lineRule="auto"/>
              <w:jc w:val="center"/>
              <w:rPr>
                <w:rFonts w:ascii="Browallia New" w:hAnsi="Browallia New" w:cs="Browallia New"/>
                <w:sz w:val="12"/>
                <w:szCs w:val="12"/>
                <w:cs/>
              </w:rPr>
            </w:pPr>
          </w:p>
        </w:tc>
        <w:tc>
          <w:tcPr>
            <w:tcW w:w="270" w:type="dxa"/>
          </w:tcPr>
          <w:p w14:paraId="7E0AFBBB" w14:textId="77777777" w:rsidR="00C348B3" w:rsidRPr="00367094" w:rsidRDefault="00C348B3" w:rsidP="00C348B3">
            <w:pPr>
              <w:spacing w:line="240" w:lineRule="auto"/>
              <w:jc w:val="center"/>
              <w:rPr>
                <w:rFonts w:ascii="Browallia New" w:hAnsi="Browallia New" w:cs="Browallia New"/>
                <w:sz w:val="12"/>
                <w:szCs w:val="12"/>
              </w:rPr>
            </w:pPr>
          </w:p>
        </w:tc>
        <w:tc>
          <w:tcPr>
            <w:tcW w:w="2340" w:type="dxa"/>
          </w:tcPr>
          <w:p w14:paraId="06683152" w14:textId="77777777" w:rsidR="00C348B3" w:rsidRPr="00367094" w:rsidRDefault="00C348B3" w:rsidP="00C348B3">
            <w:pPr>
              <w:spacing w:line="240" w:lineRule="auto"/>
              <w:jc w:val="center"/>
              <w:rPr>
                <w:rFonts w:ascii="Browallia New" w:hAnsi="Browallia New" w:cs="Browallia New"/>
                <w:sz w:val="12"/>
                <w:szCs w:val="12"/>
                <w:cs/>
              </w:rPr>
            </w:pPr>
          </w:p>
        </w:tc>
      </w:tr>
      <w:tr w:rsidR="00E16351" w:rsidRPr="00367094" w14:paraId="48BD44DC" w14:textId="77777777" w:rsidTr="00E87C2C">
        <w:tc>
          <w:tcPr>
            <w:tcW w:w="4245" w:type="dxa"/>
            <w:vAlign w:val="bottom"/>
          </w:tcPr>
          <w:p w14:paraId="61459E8F" w14:textId="4CBAC1EC" w:rsidR="00E16351" w:rsidRPr="00367094" w:rsidRDefault="00E16351" w:rsidP="00E16351">
            <w:pPr>
              <w:spacing w:line="240" w:lineRule="auto"/>
              <w:jc w:val="thaiDistribute"/>
              <w:rPr>
                <w:rFonts w:ascii="Browallia New" w:hAnsi="Browallia New" w:cs="Browallia New"/>
                <w:sz w:val="28"/>
                <w:szCs w:val="28"/>
              </w:rPr>
            </w:pPr>
            <w:r w:rsidRPr="00367094">
              <w:rPr>
                <w:rFonts w:ascii="Browallia New" w:hAnsi="Browallia New" w:cs="Browallia New"/>
                <w:sz w:val="28"/>
                <w:szCs w:val="28"/>
                <w:cs/>
              </w:rPr>
              <w:t>ยอดคงเหลือ</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ณ วันที่ </w:t>
            </w:r>
            <w:r w:rsidRPr="00367094">
              <w:rPr>
                <w:rFonts w:ascii="Browallia New" w:hAnsi="Browallia New" w:cs="Browallia New"/>
                <w:sz w:val="28"/>
                <w:szCs w:val="28"/>
              </w:rPr>
              <w:t xml:space="preserve">1 </w:t>
            </w:r>
            <w:r w:rsidRPr="00367094">
              <w:rPr>
                <w:rFonts w:ascii="Browallia New" w:hAnsi="Browallia New" w:cs="Browallia New"/>
                <w:sz w:val="28"/>
                <w:szCs w:val="28"/>
                <w:cs/>
              </w:rPr>
              <w:t xml:space="preserve">มกราคม </w:t>
            </w:r>
            <w:r w:rsidRPr="00367094">
              <w:rPr>
                <w:rFonts w:ascii="Browallia New" w:hAnsi="Browallia New" w:cs="Browallia New"/>
                <w:sz w:val="28"/>
                <w:szCs w:val="28"/>
              </w:rPr>
              <w:t>256</w:t>
            </w:r>
            <w:r w:rsidR="00344E7F" w:rsidRPr="00367094">
              <w:rPr>
                <w:rFonts w:ascii="Browallia New" w:hAnsi="Browallia New" w:cs="Browallia New"/>
                <w:sz w:val="28"/>
                <w:szCs w:val="28"/>
              </w:rPr>
              <w:t>6</w:t>
            </w:r>
          </w:p>
        </w:tc>
        <w:tc>
          <w:tcPr>
            <w:tcW w:w="2250" w:type="dxa"/>
            <w:vAlign w:val="bottom"/>
          </w:tcPr>
          <w:p w14:paraId="46E0C11F" w14:textId="64648E8B" w:rsidR="00E16351" w:rsidRPr="00367094" w:rsidRDefault="00E16351" w:rsidP="00E16351">
            <w:pPr>
              <w:spacing w:line="240" w:lineRule="auto"/>
              <w:jc w:val="right"/>
              <w:rPr>
                <w:rFonts w:ascii="Browallia New" w:hAnsi="Browallia New" w:cs="Browallia New"/>
                <w:sz w:val="28"/>
                <w:szCs w:val="28"/>
              </w:rPr>
            </w:pPr>
            <w:r w:rsidRPr="00367094">
              <w:rPr>
                <w:rFonts w:ascii="Browallia New" w:hAnsi="Browallia New" w:cs="Browallia New"/>
                <w:sz w:val="28"/>
                <w:szCs w:val="28"/>
              </w:rPr>
              <w:t>1,390,69</w:t>
            </w:r>
            <w:r w:rsidR="007026E8">
              <w:rPr>
                <w:rFonts w:ascii="Browallia New" w:hAnsi="Browallia New" w:cs="Browallia New"/>
                <w:sz w:val="28"/>
                <w:szCs w:val="28"/>
              </w:rPr>
              <w:t>4</w:t>
            </w:r>
          </w:p>
        </w:tc>
        <w:tc>
          <w:tcPr>
            <w:tcW w:w="270" w:type="dxa"/>
          </w:tcPr>
          <w:p w14:paraId="375D8EB0" w14:textId="77777777" w:rsidR="00E16351" w:rsidRPr="00367094" w:rsidRDefault="00E16351" w:rsidP="00E16351">
            <w:pPr>
              <w:spacing w:line="240" w:lineRule="auto"/>
              <w:jc w:val="thaiDistribute"/>
              <w:rPr>
                <w:rFonts w:ascii="Browallia New" w:hAnsi="Browallia New" w:cs="Browallia New"/>
                <w:sz w:val="28"/>
                <w:szCs w:val="28"/>
              </w:rPr>
            </w:pPr>
          </w:p>
        </w:tc>
        <w:tc>
          <w:tcPr>
            <w:tcW w:w="2340" w:type="dxa"/>
            <w:vAlign w:val="center"/>
          </w:tcPr>
          <w:p w14:paraId="1B37DA45" w14:textId="54E68C45" w:rsidR="00E16351" w:rsidRPr="00367094" w:rsidRDefault="00E16351" w:rsidP="00E16351">
            <w:pPr>
              <w:spacing w:line="240" w:lineRule="auto"/>
              <w:jc w:val="right"/>
              <w:rPr>
                <w:rFonts w:ascii="Browallia New" w:hAnsi="Browallia New" w:cs="Browallia New"/>
                <w:sz w:val="28"/>
                <w:szCs w:val="28"/>
              </w:rPr>
            </w:pPr>
            <w:r w:rsidRPr="00367094">
              <w:rPr>
                <w:rFonts w:ascii="Browallia New" w:hAnsi="Browallia New" w:cs="Browallia New"/>
                <w:sz w:val="28"/>
                <w:szCs w:val="28"/>
              </w:rPr>
              <w:fldChar w:fldCharType="begin"/>
            </w:r>
            <w:r w:rsidRPr="00367094">
              <w:rPr>
                <w:rFonts w:ascii="Browallia New" w:hAnsi="Browallia New" w:cs="Browallia New"/>
                <w:sz w:val="28"/>
                <w:szCs w:val="28"/>
              </w:rPr>
              <w:instrText xml:space="preserve"> =SUM(ABOVE) </w:instrText>
            </w:r>
            <w:r w:rsidR="006F0A81">
              <w:rPr>
                <w:rFonts w:ascii="Browallia New" w:hAnsi="Browallia New" w:cs="Browallia New"/>
                <w:sz w:val="28"/>
                <w:szCs w:val="28"/>
              </w:rPr>
              <w:fldChar w:fldCharType="separate"/>
            </w:r>
            <w:r w:rsidRPr="00367094">
              <w:rPr>
                <w:rFonts w:ascii="Browallia New" w:hAnsi="Browallia New" w:cs="Browallia New"/>
                <w:sz w:val="28"/>
                <w:szCs w:val="28"/>
              </w:rPr>
              <w:fldChar w:fldCharType="end"/>
            </w:r>
            <w:r w:rsidRPr="00367094">
              <w:rPr>
                <w:rFonts w:ascii="Browallia New" w:hAnsi="Browallia New" w:cs="Browallia New"/>
                <w:sz w:val="28"/>
                <w:szCs w:val="28"/>
              </w:rPr>
              <w:fldChar w:fldCharType="begin"/>
            </w:r>
            <w:r w:rsidRPr="00367094">
              <w:rPr>
                <w:rFonts w:ascii="Browallia New" w:hAnsi="Browallia New" w:cs="Browallia New"/>
                <w:sz w:val="28"/>
                <w:szCs w:val="28"/>
              </w:rPr>
              <w:instrText xml:space="preserve"> =SUM(ABOVE) </w:instrText>
            </w:r>
            <w:r w:rsidRPr="00367094">
              <w:rPr>
                <w:rFonts w:ascii="Browallia New" w:hAnsi="Browallia New" w:cs="Browallia New"/>
                <w:sz w:val="28"/>
                <w:szCs w:val="28"/>
              </w:rPr>
              <w:fldChar w:fldCharType="separate"/>
            </w:r>
            <w:r w:rsidRPr="00367094">
              <w:rPr>
                <w:rFonts w:ascii="Browallia New" w:hAnsi="Browallia New" w:cs="Browallia New"/>
                <w:sz w:val="28"/>
                <w:szCs w:val="28"/>
              </w:rPr>
              <w:t>142,373</w:t>
            </w:r>
            <w:r w:rsidRPr="00367094">
              <w:rPr>
                <w:rFonts w:ascii="Browallia New" w:hAnsi="Browallia New" w:cs="Browallia New"/>
                <w:sz w:val="28"/>
                <w:szCs w:val="28"/>
              </w:rPr>
              <w:fldChar w:fldCharType="end"/>
            </w:r>
          </w:p>
        </w:tc>
      </w:tr>
      <w:tr w:rsidR="00A743D0" w:rsidRPr="00367094" w14:paraId="75C0DBCA" w14:textId="77777777" w:rsidTr="00E87C2C">
        <w:tc>
          <w:tcPr>
            <w:tcW w:w="4245" w:type="dxa"/>
            <w:vAlign w:val="bottom"/>
          </w:tcPr>
          <w:p w14:paraId="21E438D2" w14:textId="7AA64FE2" w:rsidR="00A743D0" w:rsidRPr="00367094" w:rsidRDefault="00A743D0" w:rsidP="00E16351">
            <w:pPr>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กู้เพิ่ม</w:t>
            </w:r>
          </w:p>
        </w:tc>
        <w:tc>
          <w:tcPr>
            <w:tcW w:w="2250" w:type="dxa"/>
            <w:vAlign w:val="bottom"/>
          </w:tcPr>
          <w:p w14:paraId="4B6482CA" w14:textId="3195B943" w:rsidR="00A743D0" w:rsidRPr="00367094" w:rsidRDefault="000F1CBA" w:rsidP="00FB0462">
            <w:pPr>
              <w:spacing w:line="240" w:lineRule="auto"/>
              <w:jc w:val="right"/>
              <w:rPr>
                <w:rFonts w:ascii="Browallia New" w:hAnsi="Browallia New" w:cs="Browallia New"/>
                <w:sz w:val="28"/>
                <w:szCs w:val="28"/>
              </w:rPr>
            </w:pPr>
            <w:r>
              <w:rPr>
                <w:rFonts w:ascii="Browallia New" w:hAnsi="Browallia New" w:cs="Browallia New"/>
                <w:sz w:val="28"/>
                <w:szCs w:val="28"/>
              </w:rPr>
              <w:t>160,000</w:t>
            </w:r>
          </w:p>
        </w:tc>
        <w:tc>
          <w:tcPr>
            <w:tcW w:w="270" w:type="dxa"/>
          </w:tcPr>
          <w:p w14:paraId="69FA698E" w14:textId="55CAA6B4" w:rsidR="00A743D0" w:rsidRPr="00367094" w:rsidRDefault="00A743D0" w:rsidP="00E16351">
            <w:pPr>
              <w:spacing w:line="240" w:lineRule="auto"/>
              <w:jc w:val="thaiDistribute"/>
              <w:rPr>
                <w:rFonts w:ascii="Browallia New" w:hAnsi="Browallia New" w:cs="Browallia New"/>
                <w:sz w:val="28"/>
                <w:szCs w:val="28"/>
              </w:rPr>
            </w:pPr>
          </w:p>
        </w:tc>
        <w:tc>
          <w:tcPr>
            <w:tcW w:w="2340" w:type="dxa"/>
            <w:vAlign w:val="center"/>
          </w:tcPr>
          <w:p w14:paraId="46B05530" w14:textId="24D80101" w:rsidR="00A743D0" w:rsidRPr="00367094" w:rsidRDefault="00B24AF4" w:rsidP="00E16351">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E16351" w:rsidRPr="00367094" w14:paraId="0244B9D8" w14:textId="77777777" w:rsidTr="00E87C2C">
        <w:tc>
          <w:tcPr>
            <w:tcW w:w="4245" w:type="dxa"/>
            <w:vAlign w:val="bottom"/>
          </w:tcPr>
          <w:p w14:paraId="63252DFF" w14:textId="4103717A" w:rsidR="00E16351" w:rsidRPr="00367094" w:rsidRDefault="00E16351" w:rsidP="00E16351">
            <w:pPr>
              <w:spacing w:line="240" w:lineRule="auto"/>
              <w:jc w:val="thaiDistribute"/>
              <w:rPr>
                <w:rFonts w:ascii="Browallia New" w:hAnsi="Browallia New" w:cs="Browallia New"/>
                <w:sz w:val="28"/>
                <w:szCs w:val="28"/>
                <w:u w:val="single"/>
                <w:cs/>
              </w:rPr>
            </w:pPr>
            <w:r w:rsidRPr="00367094">
              <w:rPr>
                <w:rFonts w:ascii="Browallia New" w:hAnsi="Browallia New" w:cs="Browallia New"/>
                <w:sz w:val="28"/>
                <w:szCs w:val="28"/>
                <w:cs/>
              </w:rPr>
              <w:t>จ่ายคืนเงินกู้</w:t>
            </w:r>
          </w:p>
        </w:tc>
        <w:tc>
          <w:tcPr>
            <w:tcW w:w="2250" w:type="dxa"/>
            <w:tcBorders>
              <w:bottom w:val="single" w:sz="4" w:space="0" w:color="auto"/>
            </w:tcBorders>
          </w:tcPr>
          <w:p w14:paraId="24626907" w14:textId="7AEA46C5" w:rsidR="00E16351" w:rsidRPr="00367094" w:rsidRDefault="00352F79" w:rsidP="00E16351">
            <w:pPr>
              <w:spacing w:line="240" w:lineRule="auto"/>
              <w:jc w:val="right"/>
              <w:rPr>
                <w:rFonts w:ascii="Browallia New" w:hAnsi="Browallia New" w:cs="Browallia New"/>
                <w:sz w:val="28"/>
                <w:szCs w:val="28"/>
              </w:rPr>
            </w:pPr>
            <w:r>
              <w:rPr>
                <w:rFonts w:ascii="Browallia New" w:hAnsi="Browallia New" w:cs="Browallia New"/>
                <w:sz w:val="28"/>
                <w:szCs w:val="28"/>
              </w:rPr>
              <w:t>(400,72</w:t>
            </w:r>
            <w:r w:rsidR="007026E8">
              <w:rPr>
                <w:rFonts w:ascii="Browallia New" w:hAnsi="Browallia New" w:cs="Browallia New"/>
                <w:sz w:val="28"/>
                <w:szCs w:val="28"/>
              </w:rPr>
              <w:t>3</w:t>
            </w:r>
            <w:r>
              <w:rPr>
                <w:rFonts w:ascii="Browallia New" w:hAnsi="Browallia New" w:cs="Browallia New"/>
                <w:sz w:val="28"/>
                <w:szCs w:val="28"/>
              </w:rPr>
              <w:t>)</w:t>
            </w:r>
          </w:p>
        </w:tc>
        <w:tc>
          <w:tcPr>
            <w:tcW w:w="270" w:type="dxa"/>
          </w:tcPr>
          <w:p w14:paraId="6E63FFC4" w14:textId="77777777" w:rsidR="00E16351" w:rsidRPr="00367094" w:rsidRDefault="00E16351" w:rsidP="00E16351">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0D57F453" w14:textId="76AB3388" w:rsidR="00E16351" w:rsidRPr="00367094" w:rsidRDefault="002C6887" w:rsidP="00E16351">
            <w:pPr>
              <w:spacing w:line="240" w:lineRule="auto"/>
              <w:jc w:val="right"/>
              <w:rPr>
                <w:rFonts w:ascii="Browallia New" w:hAnsi="Browallia New" w:cs="Browallia New"/>
                <w:sz w:val="28"/>
                <w:szCs w:val="28"/>
              </w:rPr>
            </w:pPr>
            <w:r>
              <w:rPr>
                <w:rFonts w:ascii="Browallia New" w:hAnsi="Browallia New" w:cs="Browallia New"/>
                <w:sz w:val="28"/>
                <w:szCs w:val="28"/>
              </w:rPr>
              <w:t>(5,545)</w:t>
            </w:r>
          </w:p>
        </w:tc>
      </w:tr>
      <w:tr w:rsidR="00E16351" w:rsidRPr="00367094" w14:paraId="4F477988" w14:textId="77777777" w:rsidTr="00E87C2C">
        <w:tc>
          <w:tcPr>
            <w:tcW w:w="4245" w:type="dxa"/>
            <w:vAlign w:val="bottom"/>
          </w:tcPr>
          <w:p w14:paraId="50D6656E" w14:textId="6F207367" w:rsidR="00E16351" w:rsidRPr="00367094" w:rsidRDefault="00E16351" w:rsidP="00E16351">
            <w:pPr>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ยอดคงเหลือ</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ณ วันที่ </w:t>
            </w:r>
            <w:r w:rsidR="001B6DAA" w:rsidRPr="00367094">
              <w:rPr>
                <w:rFonts w:ascii="Browallia New" w:hAnsi="Browallia New" w:cs="Browallia New"/>
                <w:sz w:val="28"/>
                <w:szCs w:val="28"/>
              </w:rPr>
              <w:t>30</w:t>
            </w:r>
            <w:r w:rsidR="001B6DAA" w:rsidRPr="00367094">
              <w:rPr>
                <w:rFonts w:ascii="Browallia New" w:hAnsi="Browallia New" w:cs="Browallia New"/>
                <w:sz w:val="28"/>
                <w:szCs w:val="28"/>
                <w:cs/>
              </w:rPr>
              <w:t xml:space="preserve"> </w:t>
            </w:r>
            <w:r w:rsidR="00794AE0" w:rsidRPr="00794AE0">
              <w:rPr>
                <w:rFonts w:ascii="Browallia New" w:hAnsi="Browallia New" w:cs="Browallia New"/>
                <w:sz w:val="28"/>
                <w:szCs w:val="28"/>
                <w:cs/>
              </w:rPr>
              <w:t>กันยายน</w:t>
            </w:r>
            <w:r w:rsidR="001B6DAA" w:rsidRPr="00367094">
              <w:rPr>
                <w:rFonts w:ascii="Browallia New" w:hAnsi="Browallia New" w:cs="Browallia New"/>
                <w:sz w:val="28"/>
                <w:szCs w:val="28"/>
                <w:cs/>
              </w:rPr>
              <w:t xml:space="preserve"> </w:t>
            </w:r>
            <w:r w:rsidRPr="00367094">
              <w:rPr>
                <w:rFonts w:ascii="Browallia New" w:hAnsi="Browallia New" w:cs="Browallia New"/>
                <w:sz w:val="28"/>
                <w:szCs w:val="28"/>
              </w:rPr>
              <w:t>2566</w:t>
            </w:r>
          </w:p>
        </w:tc>
        <w:tc>
          <w:tcPr>
            <w:tcW w:w="2250" w:type="dxa"/>
            <w:tcBorders>
              <w:top w:val="single" w:sz="4" w:space="0" w:color="auto"/>
              <w:bottom w:val="single" w:sz="12" w:space="0" w:color="auto"/>
            </w:tcBorders>
          </w:tcPr>
          <w:p w14:paraId="4BFE1FE7" w14:textId="48E5C251" w:rsidR="00E16351" w:rsidRPr="00367094" w:rsidRDefault="00352F79" w:rsidP="00E16351">
            <w:pPr>
              <w:spacing w:line="240" w:lineRule="auto"/>
              <w:jc w:val="right"/>
              <w:rPr>
                <w:rFonts w:ascii="Browallia New" w:hAnsi="Browallia New" w:cs="Browallia New"/>
                <w:sz w:val="28"/>
                <w:szCs w:val="28"/>
              </w:rPr>
            </w:pPr>
            <w:r>
              <w:rPr>
                <w:rFonts w:ascii="Browallia New" w:hAnsi="Browallia New" w:cs="Browallia New"/>
                <w:sz w:val="28"/>
                <w:szCs w:val="28"/>
              </w:rPr>
              <w:t>1,149,97</w:t>
            </w:r>
            <w:r w:rsidR="008A6D4B">
              <w:rPr>
                <w:rFonts w:ascii="Browallia New" w:hAnsi="Browallia New" w:cs="Browallia New"/>
                <w:sz w:val="28"/>
                <w:szCs w:val="28"/>
              </w:rPr>
              <w:t>1</w:t>
            </w:r>
          </w:p>
        </w:tc>
        <w:tc>
          <w:tcPr>
            <w:tcW w:w="270" w:type="dxa"/>
          </w:tcPr>
          <w:p w14:paraId="6F1AACD1" w14:textId="77777777" w:rsidR="00E16351" w:rsidRPr="00367094" w:rsidRDefault="00E16351" w:rsidP="00E16351">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1CB01B93" w:rsidR="00E16351" w:rsidRPr="00367094" w:rsidRDefault="00FD64ED" w:rsidP="00E16351">
            <w:pPr>
              <w:spacing w:line="240" w:lineRule="auto"/>
              <w:jc w:val="right"/>
              <w:rPr>
                <w:rFonts w:ascii="Browallia New" w:hAnsi="Browallia New" w:cs="Browallia New"/>
                <w:sz w:val="28"/>
                <w:szCs w:val="28"/>
              </w:rPr>
            </w:pPr>
            <w:r>
              <w:rPr>
                <w:rFonts w:ascii="Browallia New" w:hAnsi="Browallia New" w:cs="Browallia New"/>
                <w:sz w:val="28"/>
                <w:szCs w:val="28"/>
              </w:rPr>
              <w:t>136,828</w:t>
            </w:r>
          </w:p>
        </w:tc>
      </w:tr>
    </w:tbl>
    <w:p w14:paraId="28DF60C6" w14:textId="77777777" w:rsidR="005A7F87" w:rsidRPr="00367094" w:rsidRDefault="005A7F87" w:rsidP="005E664E">
      <w:pPr>
        <w:spacing w:line="240" w:lineRule="auto"/>
        <w:ind w:left="426"/>
        <w:jc w:val="thaiDistribute"/>
        <w:rPr>
          <w:rFonts w:ascii="Browallia New" w:hAnsi="Browallia New" w:cs="Browallia New"/>
          <w:color w:val="FF0000"/>
          <w:sz w:val="28"/>
          <w:szCs w:val="28"/>
        </w:rPr>
      </w:pPr>
    </w:p>
    <w:p w14:paraId="478AB575" w14:textId="35D21AAF" w:rsidR="00B53F51" w:rsidRPr="00367094" w:rsidRDefault="00B53F51" w:rsidP="002366C7">
      <w:pPr>
        <w:tabs>
          <w:tab w:val="left" w:pos="1440"/>
        </w:tabs>
        <w:spacing w:line="240" w:lineRule="auto"/>
        <w:ind w:left="432" w:right="-43"/>
        <w:jc w:val="thaiDistribute"/>
        <w:rPr>
          <w:rFonts w:ascii="Browallia New" w:hAnsi="Browallia New" w:cs="Browallia New"/>
          <w:sz w:val="28"/>
          <w:szCs w:val="28"/>
        </w:rPr>
      </w:pPr>
      <w:r w:rsidRPr="00367094">
        <w:rPr>
          <w:rFonts w:ascii="Browallia New" w:hAnsi="Browallia New" w:cs="Browallia New"/>
          <w:sz w:val="28"/>
          <w:szCs w:val="28"/>
          <w:cs/>
        </w:rPr>
        <w:t xml:space="preserve">ณ วันที่ </w:t>
      </w:r>
      <w:r w:rsidR="001B6DAA" w:rsidRPr="00367094">
        <w:rPr>
          <w:rFonts w:ascii="Browallia New" w:hAnsi="Browallia New" w:cs="Browallia New"/>
          <w:sz w:val="28"/>
          <w:szCs w:val="28"/>
        </w:rPr>
        <w:t>30</w:t>
      </w:r>
      <w:r w:rsidR="001B6DAA" w:rsidRPr="00367094">
        <w:rPr>
          <w:rFonts w:ascii="Browallia New" w:hAnsi="Browallia New" w:cs="Browallia New"/>
          <w:sz w:val="28"/>
          <w:szCs w:val="28"/>
          <w:cs/>
        </w:rPr>
        <w:t xml:space="preserve"> </w:t>
      </w:r>
      <w:r w:rsidR="00794AE0" w:rsidRPr="00794AE0">
        <w:rPr>
          <w:rFonts w:ascii="Browallia New" w:hAnsi="Browallia New" w:cs="Browallia New"/>
          <w:sz w:val="28"/>
          <w:szCs w:val="28"/>
          <w:cs/>
        </w:rPr>
        <w:t>กันยายน</w:t>
      </w:r>
      <w:r w:rsidR="001B6DAA" w:rsidRPr="00367094">
        <w:rPr>
          <w:rFonts w:ascii="Browallia New" w:hAnsi="Browallia New" w:cs="Browallia New"/>
          <w:sz w:val="28"/>
          <w:szCs w:val="28"/>
          <w:cs/>
        </w:rPr>
        <w:t xml:space="preserve"> </w:t>
      </w:r>
      <w:r w:rsidR="00DE540D" w:rsidRPr="00367094">
        <w:rPr>
          <w:rFonts w:ascii="Browallia New" w:hAnsi="Browallia New" w:cs="Browallia New"/>
          <w:sz w:val="28"/>
          <w:szCs w:val="28"/>
        </w:rPr>
        <w:t>2566</w:t>
      </w:r>
      <w:r w:rsidRPr="00367094">
        <w:rPr>
          <w:rFonts w:ascii="Browallia New" w:hAnsi="Browallia New" w:cs="Browallia New"/>
          <w:sz w:val="28"/>
          <w:szCs w:val="28"/>
        </w:rPr>
        <w:t xml:space="preserve"> </w:t>
      </w:r>
      <w:r w:rsidRPr="00367094">
        <w:rPr>
          <w:rFonts w:ascii="Browallia New" w:hAnsi="Browallia New" w:cs="Browallia New"/>
          <w:sz w:val="28"/>
          <w:szCs w:val="28"/>
          <w:cs/>
        </w:rPr>
        <w:t>กลุ่มบริษัทได้รับหนังสือจากธนาคารในการผ่อนผันการจ่ายชำระคืนเงินกู้ยืมระยะยาวจากสถาบันการเงิน โดยเงื่อนไขอื่นตามสัญญาไม่เปลี่ยนแปลง ดังต่อไปนี้</w:t>
      </w:r>
    </w:p>
    <w:p w14:paraId="6852D854" w14:textId="71B939AD" w:rsidR="00F879FF" w:rsidRPr="00367094" w:rsidRDefault="00F8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72" w:type="dxa"/>
        <w:tblInd w:w="426" w:type="dxa"/>
        <w:tblLayout w:type="fixed"/>
        <w:tblLook w:val="0000" w:firstRow="0" w:lastRow="0" w:firstColumn="0" w:lastColumn="0" w:noHBand="0" w:noVBand="0"/>
      </w:tblPr>
      <w:tblGrid>
        <w:gridCol w:w="1947"/>
        <w:gridCol w:w="7125"/>
      </w:tblGrid>
      <w:tr w:rsidR="004912E9" w:rsidRPr="00367094" w14:paraId="43DF67CC" w14:textId="77777777">
        <w:trPr>
          <w:trHeight w:val="68"/>
        </w:trPr>
        <w:tc>
          <w:tcPr>
            <w:tcW w:w="9072" w:type="dxa"/>
            <w:gridSpan w:val="2"/>
            <w:tcBorders>
              <w:top w:val="nil"/>
              <w:left w:val="nil"/>
              <w:bottom w:val="nil"/>
              <w:right w:val="nil"/>
            </w:tcBorders>
          </w:tcPr>
          <w:p w14:paraId="38EEFFFD" w14:textId="77777777" w:rsidR="004912E9" w:rsidRPr="00367094" w:rsidRDefault="004912E9">
            <w:pPr>
              <w:spacing w:line="240" w:lineRule="auto"/>
              <w:ind w:right="-104"/>
              <w:jc w:val="thaiDistribute"/>
              <w:rPr>
                <w:rFonts w:ascii="Browallia New" w:hAnsi="Browallia New" w:cs="Browallia New"/>
                <w:sz w:val="28"/>
                <w:szCs w:val="28"/>
                <w:cs/>
              </w:rPr>
            </w:pPr>
            <w:r w:rsidRPr="00367094">
              <w:rPr>
                <w:rFonts w:ascii="Browallia New" w:hAnsi="Browallia New" w:cs="Browallia New"/>
                <w:b/>
                <w:bCs/>
                <w:sz w:val="28"/>
                <w:szCs w:val="28"/>
                <w:cs/>
              </w:rPr>
              <w:t>บริษัท เดอะ รีทรีท หัวหิน จำกัด</w:t>
            </w:r>
          </w:p>
        </w:tc>
      </w:tr>
      <w:tr w:rsidR="004912E9" w:rsidRPr="00367094" w14:paraId="103CA044" w14:textId="77777777" w:rsidTr="00635560">
        <w:trPr>
          <w:trHeight w:val="1452"/>
        </w:trPr>
        <w:tc>
          <w:tcPr>
            <w:tcW w:w="1947" w:type="dxa"/>
            <w:tcBorders>
              <w:top w:val="nil"/>
              <w:left w:val="nil"/>
              <w:bottom w:val="nil"/>
              <w:right w:val="nil"/>
            </w:tcBorders>
          </w:tcPr>
          <w:p w14:paraId="6C9DE39C" w14:textId="77777777" w:rsidR="004912E9" w:rsidRPr="00367094" w:rsidRDefault="004912E9">
            <w:pPr>
              <w:tabs>
                <w:tab w:val="decimal" w:pos="528"/>
              </w:tabs>
              <w:spacing w:line="240" w:lineRule="auto"/>
              <w:ind w:left="270" w:hanging="101"/>
              <w:rPr>
                <w:rFonts w:ascii="Browallia New" w:hAnsi="Browallia New" w:cs="Browallia New"/>
                <w:sz w:val="28"/>
                <w:szCs w:val="28"/>
                <w:cs/>
              </w:rPr>
            </w:pPr>
            <w:r w:rsidRPr="00367094">
              <w:rPr>
                <w:rFonts w:ascii="Browallia New" w:hAnsi="Browallia New" w:cs="Browallia New"/>
                <w:sz w:val="28"/>
                <w:szCs w:val="28"/>
                <w:cs/>
              </w:rPr>
              <w:t>วงเงินที่</w:t>
            </w:r>
            <w:r w:rsidRPr="00367094">
              <w:rPr>
                <w:rFonts w:ascii="Browallia New" w:hAnsi="Browallia New" w:cs="Browallia New"/>
                <w:sz w:val="28"/>
                <w:szCs w:val="28"/>
              </w:rPr>
              <w:t xml:space="preserve"> 1</w:t>
            </w:r>
            <w:r w:rsidRPr="00367094">
              <w:rPr>
                <w:rFonts w:ascii="Browallia New" w:hAnsi="Browallia New" w:cs="Browallia New"/>
                <w:sz w:val="28"/>
                <w:szCs w:val="28"/>
                <w:cs/>
              </w:rPr>
              <w:t xml:space="preserve"> และ </w:t>
            </w:r>
            <w:r w:rsidRPr="00367094">
              <w:rPr>
                <w:rFonts w:ascii="Browallia New" w:hAnsi="Browallia New" w:cs="Browallia New"/>
                <w:sz w:val="28"/>
                <w:szCs w:val="28"/>
                <w:lang w:val="en-GB"/>
              </w:rPr>
              <w:t>2</w:t>
            </w:r>
          </w:p>
        </w:tc>
        <w:tc>
          <w:tcPr>
            <w:tcW w:w="7125" w:type="dxa"/>
            <w:tcBorders>
              <w:top w:val="nil"/>
              <w:left w:val="nil"/>
              <w:bottom w:val="nil"/>
              <w:right w:val="nil"/>
            </w:tcBorders>
            <w:shd w:val="clear" w:color="auto" w:fill="auto"/>
          </w:tcPr>
          <w:p w14:paraId="0031C419" w14:textId="5CEC6DD0" w:rsidR="004912E9" w:rsidRPr="00367094" w:rsidRDefault="004912E9">
            <w:pPr>
              <w:spacing w:line="240" w:lineRule="auto"/>
              <w:jc w:val="thaiDistribute"/>
              <w:rPr>
                <w:rFonts w:ascii="Browallia New" w:hAnsi="Browallia New" w:cs="Browallia New"/>
                <w:sz w:val="28"/>
                <w:szCs w:val="28"/>
                <w:cs/>
              </w:rPr>
            </w:pPr>
            <w:r w:rsidRPr="00367094">
              <w:rPr>
                <w:rFonts w:ascii="Browallia New" w:hAnsi="Browallia New" w:cs="Browallia New"/>
                <w:sz w:val="28"/>
                <w:szCs w:val="28"/>
                <w:cs/>
              </w:rPr>
              <w:t xml:space="preserve">บริษัทย่อยได้รับการผ่อนผันการจ่ายชำระคืนเงินกู้ยืมระยะยาว สำหรับรอบระยะเวลาตั้งแต่มกราคม </w:t>
            </w:r>
            <w:r w:rsidRPr="00367094">
              <w:rPr>
                <w:rFonts w:ascii="Browallia New" w:hAnsi="Browallia New" w:cs="Browallia New"/>
                <w:sz w:val="28"/>
                <w:szCs w:val="28"/>
              </w:rPr>
              <w:t>2564</w:t>
            </w:r>
            <w:r w:rsidRPr="00367094">
              <w:rPr>
                <w:rFonts w:ascii="Browallia New" w:hAnsi="Browallia New" w:cs="Browallia New"/>
                <w:sz w:val="28"/>
                <w:szCs w:val="28"/>
                <w:cs/>
              </w:rPr>
              <w:t xml:space="preserve"> ถึง มิถุนายน </w:t>
            </w:r>
            <w:r w:rsidRPr="00367094">
              <w:rPr>
                <w:rFonts w:ascii="Browallia New" w:hAnsi="Browallia New" w:cs="Browallia New"/>
                <w:sz w:val="28"/>
                <w:szCs w:val="28"/>
              </w:rPr>
              <w:t>2567</w:t>
            </w:r>
            <w:r w:rsidRPr="00367094">
              <w:rPr>
                <w:rFonts w:ascii="Browallia New" w:hAnsi="Browallia New" w:cs="Browallia New"/>
                <w:sz w:val="28"/>
                <w:szCs w:val="28"/>
                <w:cs/>
              </w:rPr>
              <w:t xml:space="preserve"> โดยจะเริ่มชำระเงินต้นในเดือนมกราคม </w:t>
            </w:r>
            <w:r w:rsidRPr="00367094">
              <w:rPr>
                <w:rFonts w:ascii="Browallia New" w:hAnsi="Browallia New" w:cs="Browallia New"/>
                <w:sz w:val="28"/>
                <w:szCs w:val="28"/>
              </w:rPr>
              <w:t>2567</w:t>
            </w:r>
            <w:r w:rsidRPr="00367094">
              <w:rPr>
                <w:rFonts w:ascii="Browallia New" w:hAnsi="Browallia New" w:cs="Browallia New"/>
                <w:sz w:val="28"/>
                <w:szCs w:val="28"/>
                <w:cs/>
              </w:rPr>
              <w:t xml:space="preserve"> ถึงมิถุนายน </w:t>
            </w:r>
            <w:r w:rsidRPr="00367094">
              <w:rPr>
                <w:rFonts w:ascii="Browallia New" w:hAnsi="Browallia New" w:cs="Browallia New"/>
                <w:sz w:val="28"/>
                <w:szCs w:val="28"/>
              </w:rPr>
              <w:t xml:space="preserve">2567 </w:t>
            </w:r>
            <w:r w:rsidRPr="00367094">
              <w:rPr>
                <w:rFonts w:ascii="Browallia New" w:hAnsi="Browallia New" w:cs="Browallia New"/>
                <w:sz w:val="28"/>
                <w:szCs w:val="28"/>
                <w:cs/>
              </w:rPr>
              <w:t>ในสัดส่วน</w:t>
            </w:r>
            <w:r w:rsidRPr="00367094">
              <w:rPr>
                <w:rFonts w:ascii="Browallia New" w:hAnsi="Browallia New" w:cs="Browallia New"/>
                <w:sz w:val="28"/>
                <w:szCs w:val="28"/>
              </w:rPr>
              <w:t xml:space="preserve"> 50%</w:t>
            </w:r>
            <w:r w:rsidRPr="00367094">
              <w:rPr>
                <w:rFonts w:ascii="Browallia New" w:hAnsi="Browallia New" w:cs="Browallia New"/>
                <w:sz w:val="28"/>
                <w:szCs w:val="28"/>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Pr="00367094">
              <w:rPr>
                <w:rFonts w:ascii="Browallia New" w:hAnsi="Browallia New" w:cs="Browallia New"/>
                <w:sz w:val="28"/>
                <w:szCs w:val="28"/>
              </w:rPr>
              <w:t>2567</w:t>
            </w:r>
            <w:r w:rsidRPr="00367094">
              <w:rPr>
                <w:rFonts w:ascii="Browallia New" w:hAnsi="Browallia New" w:cs="Browallia New"/>
                <w:sz w:val="28"/>
                <w:szCs w:val="28"/>
                <w:cs/>
              </w:rPr>
              <w:t xml:space="preserve"> เป็นต้นไป รวมถึงบริษัทย่อยได้รับการผ่อนผันการจ่ายชำระดอกเบี้ยบางส่วน ระหว่างเดือนกันยายน </w:t>
            </w:r>
            <w:r w:rsidRPr="00367094">
              <w:rPr>
                <w:rFonts w:ascii="Browallia New" w:hAnsi="Browallia New" w:cs="Browallia New"/>
                <w:sz w:val="28"/>
                <w:szCs w:val="28"/>
              </w:rPr>
              <w:t xml:space="preserve">2564 </w:t>
            </w:r>
            <w:r w:rsidRPr="00367094">
              <w:rPr>
                <w:rFonts w:ascii="Browallia New" w:hAnsi="Browallia New" w:cs="Browallia New"/>
                <w:sz w:val="28"/>
                <w:szCs w:val="28"/>
                <w:cs/>
              </w:rPr>
              <w:t xml:space="preserve"> ถึง มิถุนายน </w:t>
            </w:r>
            <w:r w:rsidRPr="00367094">
              <w:rPr>
                <w:rFonts w:ascii="Browallia New" w:hAnsi="Browallia New" w:cs="Browallia New"/>
                <w:sz w:val="28"/>
                <w:szCs w:val="28"/>
              </w:rPr>
              <w:t>2567</w:t>
            </w:r>
            <w:r w:rsidRPr="00367094">
              <w:rPr>
                <w:rFonts w:ascii="Browallia New" w:hAnsi="Browallia New" w:cs="Browallia New"/>
                <w:sz w:val="28"/>
                <w:szCs w:val="28"/>
                <w:cs/>
              </w:rPr>
              <w:t xml:space="preserve"> ตามบันทึกข้อตกลงแก้ไขเพิ่มเติมสัญญากู้เงิน</w:t>
            </w:r>
          </w:p>
        </w:tc>
      </w:tr>
    </w:tbl>
    <w:p w14:paraId="3B7A6A62" w14:textId="48B3E4AE" w:rsidR="00423FF2" w:rsidRPr="00367094" w:rsidRDefault="00423FF2" w:rsidP="00DD0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F80CEE" w14:textId="0F1095B3" w:rsidR="00372638" w:rsidRPr="00367094" w:rsidRDefault="000C7FC5" w:rsidP="0014279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367094">
        <w:rPr>
          <w:rFonts w:ascii="Browallia New" w:hAnsi="Browallia New" w:cs="Browallia New"/>
          <w:b/>
          <w:bCs/>
          <w:sz w:val="28"/>
          <w:szCs w:val="28"/>
          <w:cs/>
          <w:lang w:val="en-GB"/>
        </w:rPr>
        <w:br w:type="page"/>
      </w:r>
      <w:r w:rsidR="00372638" w:rsidRPr="00367094">
        <w:rPr>
          <w:rFonts w:ascii="Browallia New" w:hAnsi="Browallia New" w:cs="Browallia New"/>
          <w:b/>
          <w:bCs/>
          <w:sz w:val="28"/>
          <w:szCs w:val="28"/>
          <w:cs/>
          <w:lang w:val="en-GB"/>
        </w:rPr>
        <w:t>ใบสำคัญแสดงสิทธิ</w:t>
      </w:r>
    </w:p>
    <w:p w14:paraId="2F14CE05" w14:textId="77777777" w:rsidR="00372638" w:rsidRPr="00367094" w:rsidRDefault="00372638" w:rsidP="00372638">
      <w:pPr>
        <w:ind w:left="426"/>
        <w:jc w:val="thaiDistribute"/>
        <w:rPr>
          <w:rFonts w:ascii="Browallia New" w:hAnsi="Browallia New" w:cs="Browallia New"/>
          <w:sz w:val="28"/>
          <w:szCs w:val="28"/>
        </w:rPr>
      </w:pPr>
    </w:p>
    <w:p w14:paraId="6F3B801E" w14:textId="628AF8C6" w:rsidR="004213D9" w:rsidRPr="00367094" w:rsidRDefault="004213D9" w:rsidP="007012A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 xml:space="preserve">เมื่อวันที่ </w:t>
      </w:r>
      <w:r w:rsidRPr="00367094">
        <w:rPr>
          <w:rFonts w:ascii="Browallia New" w:hAnsi="Browallia New" w:cs="Browallia New"/>
          <w:sz w:val="28"/>
          <w:szCs w:val="28"/>
        </w:rPr>
        <w:t xml:space="preserve">23 </w:t>
      </w:r>
      <w:r w:rsidRPr="00367094">
        <w:rPr>
          <w:rFonts w:ascii="Browallia New" w:hAnsi="Browallia New" w:cs="Browallia New"/>
          <w:sz w:val="28"/>
          <w:szCs w:val="28"/>
          <w:cs/>
        </w:rPr>
        <w:t xml:space="preserve">มิถุนายน </w:t>
      </w:r>
      <w:r w:rsidRPr="00367094">
        <w:rPr>
          <w:rFonts w:ascii="Browallia New" w:hAnsi="Browallia New" w:cs="Browallia New"/>
          <w:sz w:val="28"/>
          <w:szCs w:val="28"/>
        </w:rPr>
        <w:t xml:space="preserve">2565 </w:t>
      </w:r>
      <w:r w:rsidRPr="00367094">
        <w:rPr>
          <w:rFonts w:ascii="Browallia New" w:hAnsi="Browallia New" w:cs="Browallia New"/>
          <w:sz w:val="28"/>
          <w:szCs w:val="28"/>
          <w:cs/>
        </w:rPr>
        <w:t>บริษัทได้จำหน่ายใบสำคัญแสดงสิทธิที่จะซื้อหุ้นสามัญเพิ่มทุนของบริษัท (</w:t>
      </w:r>
      <w:r w:rsidRPr="00367094">
        <w:rPr>
          <w:rFonts w:ascii="Browallia New" w:hAnsi="Browallia New" w:cs="Browallia New"/>
          <w:sz w:val="28"/>
          <w:szCs w:val="28"/>
        </w:rPr>
        <w:t>MIDA</w:t>
      </w:r>
      <w:r w:rsidRPr="00367094">
        <w:rPr>
          <w:rFonts w:ascii="Browallia New" w:hAnsi="Browallia New" w:cs="Browallia New"/>
          <w:sz w:val="28"/>
          <w:szCs w:val="28"/>
          <w:cs/>
        </w:rPr>
        <w:t>-</w:t>
      </w:r>
      <w:r w:rsidRPr="00367094">
        <w:rPr>
          <w:rFonts w:ascii="Browallia New" w:hAnsi="Browallia New" w:cs="Browallia New"/>
          <w:sz w:val="28"/>
          <w:szCs w:val="28"/>
        </w:rPr>
        <w:t xml:space="preserve">W3) </w:t>
      </w:r>
      <w:r w:rsidRPr="00367094">
        <w:rPr>
          <w:rFonts w:ascii="Browallia New" w:hAnsi="Browallia New" w:cs="Browallia New"/>
          <w:sz w:val="28"/>
          <w:szCs w:val="28"/>
          <w:cs/>
        </w:rPr>
        <w:t>ให้แก่ผู้ถือหุ้นเดิมตามสัดส่วนการถือหุ้น (</w:t>
      </w:r>
      <w:r w:rsidRPr="00367094">
        <w:rPr>
          <w:rFonts w:ascii="Browallia New" w:hAnsi="Browallia New" w:cs="Browallia New"/>
          <w:sz w:val="28"/>
          <w:szCs w:val="28"/>
        </w:rPr>
        <w:t xml:space="preserve">Rights offering) </w:t>
      </w:r>
      <w:r w:rsidRPr="00367094">
        <w:rPr>
          <w:rFonts w:ascii="Browallia New" w:hAnsi="Browallia New" w:cs="Browallia New"/>
          <w:sz w:val="28"/>
          <w:szCs w:val="28"/>
          <w:cs/>
        </w:rPr>
        <w:t xml:space="preserve">ในอัตราส่วนหุ้นสามัญ </w:t>
      </w:r>
      <w:r w:rsidRPr="00367094">
        <w:rPr>
          <w:rFonts w:ascii="Browallia New" w:hAnsi="Browallia New" w:cs="Browallia New"/>
          <w:sz w:val="28"/>
          <w:szCs w:val="28"/>
        </w:rPr>
        <w:t>4</w:t>
      </w:r>
      <w:r w:rsidRPr="00367094">
        <w:rPr>
          <w:rFonts w:ascii="Browallia New" w:hAnsi="Browallia New" w:cs="Browallia New"/>
          <w:sz w:val="28"/>
          <w:szCs w:val="28"/>
          <w:cs/>
        </w:rPr>
        <w:t xml:space="preserve"> หุ้นต่อใบสำคัญแสดงสิทธิ </w:t>
      </w:r>
      <w:r w:rsidR="00A6441A" w:rsidRPr="00367094">
        <w:rPr>
          <w:rFonts w:ascii="Browallia New" w:hAnsi="Browallia New" w:cs="Browallia New"/>
          <w:sz w:val="28"/>
          <w:szCs w:val="28"/>
        </w:rPr>
        <w:br/>
      </w:r>
      <w:r w:rsidRPr="00367094">
        <w:rPr>
          <w:rFonts w:ascii="Browallia New" w:hAnsi="Browallia New" w:cs="Browallia New"/>
          <w:sz w:val="28"/>
          <w:szCs w:val="28"/>
        </w:rPr>
        <w:t>1</w:t>
      </w:r>
      <w:r w:rsidRPr="00367094">
        <w:rPr>
          <w:rFonts w:ascii="Browallia New" w:hAnsi="Browallia New" w:cs="Browallia New"/>
          <w:sz w:val="28"/>
          <w:szCs w:val="28"/>
          <w:cs/>
        </w:rPr>
        <w:t xml:space="preserve"> หน่วย โดยมีราคาเสนอขายต่อหน่วยเท่ากับ </w:t>
      </w:r>
      <w:r w:rsidRPr="00367094">
        <w:rPr>
          <w:rFonts w:ascii="Browallia New" w:hAnsi="Browallia New" w:cs="Browallia New"/>
          <w:sz w:val="28"/>
          <w:szCs w:val="28"/>
        </w:rPr>
        <w:t>0</w:t>
      </w:r>
      <w:r w:rsidR="004F7BAE" w:rsidRPr="00367094">
        <w:rPr>
          <w:rFonts w:ascii="Browallia New" w:hAnsi="Browallia New" w:cs="Browallia New"/>
          <w:sz w:val="28"/>
          <w:szCs w:val="28"/>
        </w:rPr>
        <w:t>.00</w:t>
      </w:r>
      <w:r w:rsidRPr="00367094">
        <w:rPr>
          <w:rFonts w:ascii="Browallia New" w:hAnsi="Browallia New" w:cs="Browallia New"/>
          <w:sz w:val="28"/>
          <w:szCs w:val="28"/>
          <w:cs/>
        </w:rPr>
        <w:t xml:space="preserve"> (ศูนย์) บาท</w:t>
      </w:r>
      <w:r w:rsidRPr="00367094">
        <w:rPr>
          <w:rFonts w:ascii="Browallia New" w:hAnsi="Browallia New" w:cs="Browallia New"/>
          <w:sz w:val="28"/>
          <w:szCs w:val="28"/>
        </w:rPr>
        <w:t xml:space="preserve"> </w:t>
      </w:r>
      <w:r w:rsidRPr="00367094">
        <w:rPr>
          <w:rFonts w:ascii="Browallia New" w:hAnsi="Browallia New" w:cs="Browallia New"/>
          <w:sz w:val="28"/>
          <w:szCs w:val="28"/>
          <w:cs/>
        </w:rPr>
        <w:t>โดยมีรายละเอียดดังนี้</w:t>
      </w:r>
    </w:p>
    <w:p w14:paraId="0E5927C0" w14:textId="77777777" w:rsidR="004213D9" w:rsidRPr="00367094" w:rsidRDefault="004213D9" w:rsidP="007012AC">
      <w:pPr>
        <w:tabs>
          <w:tab w:val="clear" w:pos="227"/>
          <w:tab w:val="clear" w:pos="454"/>
        </w:tabs>
        <w:spacing w:line="240" w:lineRule="auto"/>
        <w:ind w:left="450"/>
        <w:jc w:val="thaiDistribute"/>
        <w:rPr>
          <w:rFonts w:ascii="Browallia New" w:hAnsi="Browallia New" w:cs="Browallia New"/>
          <w:sz w:val="28"/>
          <w:szCs w:val="28"/>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C33A85" w:rsidRPr="00367094" w14:paraId="1949B594" w14:textId="77777777" w:rsidTr="000B1046">
        <w:trPr>
          <w:cantSplit/>
        </w:trPr>
        <w:tc>
          <w:tcPr>
            <w:tcW w:w="1134" w:type="dxa"/>
            <w:tcBorders>
              <w:top w:val="nil"/>
              <w:left w:val="nil"/>
              <w:right w:val="nil"/>
            </w:tcBorders>
            <w:vAlign w:val="bottom"/>
          </w:tcPr>
          <w:p w14:paraId="44B5CD52" w14:textId="77777777" w:rsidR="00C33A85" w:rsidRPr="00367094"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0D92A52C" w14:textId="77777777" w:rsidR="00C33A85" w:rsidRPr="00367094"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4DD74F6B" w14:textId="77777777" w:rsidR="00C33A85" w:rsidRPr="00367094"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580E8BD2" w14:textId="77777777" w:rsidR="00C33A85" w:rsidRPr="00367094"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4116C9DC" w14:textId="77777777" w:rsidR="00C33A85" w:rsidRPr="00367094"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224ADD35" w14:textId="0EDC7CEB" w:rsidR="00C33A85" w:rsidRPr="00367094"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 xml:space="preserve">ราคาใช้สิทธิต่อ </w:t>
            </w:r>
            <w:r w:rsidR="00F45AC6" w:rsidRPr="00367094">
              <w:rPr>
                <w:rFonts w:ascii="Browallia New" w:hAnsi="Browallia New" w:cs="Browallia New"/>
                <w:color w:val="000000"/>
                <w:sz w:val="26"/>
                <w:szCs w:val="26"/>
              </w:rPr>
              <w:t>1</w:t>
            </w:r>
            <w:r w:rsidRPr="00367094">
              <w:rPr>
                <w:rFonts w:ascii="Browallia New" w:hAnsi="Browallia New" w:cs="Browallia New"/>
                <w:color w:val="000000"/>
                <w:sz w:val="26"/>
                <w:szCs w:val="26"/>
                <w:cs/>
              </w:rPr>
              <w:t xml:space="preserve"> หุ้นสามัญ</w:t>
            </w:r>
          </w:p>
        </w:tc>
        <w:tc>
          <w:tcPr>
            <w:tcW w:w="1510" w:type="dxa"/>
            <w:tcBorders>
              <w:top w:val="nil"/>
              <w:left w:val="nil"/>
              <w:right w:val="nil"/>
            </w:tcBorders>
            <w:vAlign w:val="bottom"/>
            <w:hideMark/>
          </w:tcPr>
          <w:p w14:paraId="2D14FD64" w14:textId="388CCAE6" w:rsidR="00C33A85" w:rsidRPr="00367094"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 xml:space="preserve">อัตราการใช้สิทธิต่อ </w:t>
            </w:r>
            <w:r w:rsidRPr="00367094">
              <w:rPr>
                <w:rFonts w:ascii="Browallia New" w:hAnsi="Browallia New" w:cs="Browallia New"/>
                <w:color w:val="000000"/>
                <w:sz w:val="26"/>
                <w:szCs w:val="26"/>
                <w:cs/>
              </w:rPr>
              <w:br/>
            </w:r>
            <w:r w:rsidR="00F45AC6" w:rsidRPr="00367094">
              <w:rPr>
                <w:rFonts w:ascii="Browallia New" w:hAnsi="Browallia New" w:cs="Browallia New"/>
                <w:color w:val="000000"/>
                <w:sz w:val="26"/>
                <w:szCs w:val="26"/>
              </w:rPr>
              <w:t>1</w:t>
            </w:r>
            <w:r w:rsidRPr="00367094">
              <w:rPr>
                <w:rFonts w:ascii="Browallia New" w:hAnsi="Browallia New" w:cs="Browallia New"/>
                <w:color w:val="000000"/>
                <w:sz w:val="26"/>
                <w:szCs w:val="26"/>
                <w:cs/>
              </w:rPr>
              <w:t xml:space="preserve"> หน่วยใบสำคัญแสดงสิทธิ</w:t>
            </w:r>
          </w:p>
        </w:tc>
      </w:tr>
      <w:tr w:rsidR="00E87C2C" w:rsidRPr="00367094" w14:paraId="3BDC7E9C" w14:textId="77777777" w:rsidTr="00E87C2C">
        <w:trPr>
          <w:cantSplit/>
          <w:trHeight w:val="68"/>
        </w:trPr>
        <w:tc>
          <w:tcPr>
            <w:tcW w:w="1134" w:type="dxa"/>
            <w:tcBorders>
              <w:top w:val="nil"/>
              <w:left w:val="nil"/>
              <w:right w:val="nil"/>
            </w:tcBorders>
            <w:vAlign w:val="bottom"/>
          </w:tcPr>
          <w:p w14:paraId="53FB671B" w14:textId="77777777" w:rsidR="00E87C2C" w:rsidRPr="00367094" w:rsidRDefault="00E87C2C" w:rsidP="00E87C2C">
            <w:pPr>
              <w:pStyle w:val="BodyText"/>
              <w:spacing w:after="0" w:line="240" w:lineRule="auto"/>
              <w:jc w:val="center"/>
              <w:rPr>
                <w:rFonts w:ascii="Browallia New" w:hAnsi="Browallia New" w:cs="Browallia New"/>
                <w:color w:val="000000"/>
                <w:sz w:val="28"/>
                <w:szCs w:val="28"/>
                <w:cs/>
              </w:rPr>
            </w:pPr>
          </w:p>
        </w:tc>
        <w:tc>
          <w:tcPr>
            <w:tcW w:w="1080" w:type="dxa"/>
            <w:tcBorders>
              <w:top w:val="nil"/>
              <w:left w:val="nil"/>
              <w:right w:val="nil"/>
            </w:tcBorders>
            <w:vAlign w:val="bottom"/>
          </w:tcPr>
          <w:p w14:paraId="6EAF543E" w14:textId="77777777" w:rsidR="00E87C2C" w:rsidRPr="00367094" w:rsidRDefault="00E87C2C" w:rsidP="00E87C2C">
            <w:pPr>
              <w:pStyle w:val="BodyText"/>
              <w:spacing w:after="0" w:line="240" w:lineRule="auto"/>
              <w:jc w:val="center"/>
              <w:rPr>
                <w:rFonts w:ascii="Browallia New" w:hAnsi="Browallia New" w:cs="Browallia New"/>
                <w:color w:val="000000"/>
                <w:sz w:val="28"/>
                <w:szCs w:val="28"/>
                <w:cs/>
              </w:rPr>
            </w:pPr>
          </w:p>
        </w:tc>
        <w:tc>
          <w:tcPr>
            <w:tcW w:w="1471" w:type="dxa"/>
            <w:tcBorders>
              <w:top w:val="nil"/>
              <w:left w:val="nil"/>
              <w:right w:val="nil"/>
            </w:tcBorders>
            <w:vAlign w:val="bottom"/>
          </w:tcPr>
          <w:p w14:paraId="573FBBC5" w14:textId="77777777" w:rsidR="00E87C2C" w:rsidRPr="00367094" w:rsidRDefault="00E87C2C" w:rsidP="00E87C2C">
            <w:pPr>
              <w:pStyle w:val="BodyText"/>
              <w:spacing w:after="0" w:line="240" w:lineRule="auto"/>
              <w:jc w:val="center"/>
              <w:rPr>
                <w:rFonts w:ascii="Browallia New" w:hAnsi="Browallia New" w:cs="Browallia New"/>
                <w:color w:val="000000"/>
                <w:sz w:val="28"/>
                <w:szCs w:val="28"/>
                <w:cs/>
              </w:rPr>
            </w:pPr>
          </w:p>
        </w:tc>
        <w:tc>
          <w:tcPr>
            <w:tcW w:w="1240" w:type="dxa"/>
            <w:tcBorders>
              <w:top w:val="nil"/>
              <w:left w:val="nil"/>
              <w:right w:val="nil"/>
            </w:tcBorders>
            <w:vAlign w:val="bottom"/>
          </w:tcPr>
          <w:p w14:paraId="4313481D" w14:textId="77777777" w:rsidR="00E87C2C" w:rsidRPr="00367094" w:rsidRDefault="00E87C2C" w:rsidP="00E87C2C">
            <w:pPr>
              <w:pStyle w:val="BodyText"/>
              <w:spacing w:after="0" w:line="240" w:lineRule="auto"/>
              <w:jc w:val="center"/>
              <w:rPr>
                <w:rFonts w:ascii="Browallia New" w:hAnsi="Browallia New" w:cs="Browallia New"/>
                <w:color w:val="000000"/>
                <w:sz w:val="28"/>
                <w:szCs w:val="28"/>
                <w:cs/>
              </w:rPr>
            </w:pPr>
          </w:p>
        </w:tc>
        <w:tc>
          <w:tcPr>
            <w:tcW w:w="1144" w:type="dxa"/>
            <w:tcBorders>
              <w:top w:val="nil"/>
              <w:left w:val="nil"/>
              <w:right w:val="nil"/>
            </w:tcBorders>
            <w:vAlign w:val="bottom"/>
          </w:tcPr>
          <w:p w14:paraId="55C24851" w14:textId="77777777" w:rsidR="00E87C2C" w:rsidRPr="00367094" w:rsidRDefault="00E87C2C" w:rsidP="00E87C2C">
            <w:pPr>
              <w:pStyle w:val="BodyText"/>
              <w:spacing w:after="0" w:line="240" w:lineRule="auto"/>
              <w:jc w:val="center"/>
              <w:rPr>
                <w:rFonts w:ascii="Browallia New" w:hAnsi="Browallia New" w:cs="Browallia New"/>
                <w:color w:val="000000"/>
                <w:sz w:val="28"/>
                <w:szCs w:val="28"/>
                <w:cs/>
              </w:rPr>
            </w:pPr>
          </w:p>
        </w:tc>
        <w:tc>
          <w:tcPr>
            <w:tcW w:w="1350" w:type="dxa"/>
            <w:tcBorders>
              <w:top w:val="nil"/>
              <w:left w:val="nil"/>
              <w:right w:val="nil"/>
            </w:tcBorders>
            <w:vAlign w:val="bottom"/>
          </w:tcPr>
          <w:p w14:paraId="195D25B8" w14:textId="77777777" w:rsidR="00E87C2C" w:rsidRPr="00367094" w:rsidRDefault="00E87C2C" w:rsidP="00E87C2C">
            <w:pPr>
              <w:pStyle w:val="BodyText"/>
              <w:spacing w:after="0" w:line="240" w:lineRule="auto"/>
              <w:jc w:val="center"/>
              <w:rPr>
                <w:rFonts w:ascii="Browallia New" w:hAnsi="Browallia New" w:cs="Browallia New"/>
                <w:color w:val="000000"/>
                <w:sz w:val="28"/>
                <w:szCs w:val="28"/>
                <w:cs/>
              </w:rPr>
            </w:pPr>
          </w:p>
        </w:tc>
        <w:tc>
          <w:tcPr>
            <w:tcW w:w="1510" w:type="dxa"/>
            <w:tcBorders>
              <w:top w:val="nil"/>
              <w:left w:val="nil"/>
              <w:right w:val="nil"/>
            </w:tcBorders>
            <w:vAlign w:val="bottom"/>
          </w:tcPr>
          <w:p w14:paraId="257CB29A" w14:textId="77777777" w:rsidR="00E87C2C" w:rsidRPr="00367094" w:rsidRDefault="00E87C2C" w:rsidP="00E87C2C">
            <w:pPr>
              <w:pStyle w:val="BodyText"/>
              <w:spacing w:after="0" w:line="240" w:lineRule="auto"/>
              <w:jc w:val="center"/>
              <w:rPr>
                <w:rFonts w:ascii="Browallia New" w:hAnsi="Browallia New" w:cs="Browallia New"/>
                <w:color w:val="000000"/>
                <w:sz w:val="28"/>
                <w:szCs w:val="28"/>
                <w:cs/>
              </w:rPr>
            </w:pPr>
          </w:p>
        </w:tc>
      </w:tr>
      <w:tr w:rsidR="00C33A85" w:rsidRPr="00367094" w14:paraId="7E818D01" w14:textId="77777777" w:rsidTr="000B1046">
        <w:trPr>
          <w:cantSplit/>
        </w:trPr>
        <w:tc>
          <w:tcPr>
            <w:tcW w:w="1134" w:type="dxa"/>
            <w:tcBorders>
              <w:left w:val="nil"/>
              <w:bottom w:val="nil"/>
              <w:right w:val="nil"/>
            </w:tcBorders>
            <w:vAlign w:val="center"/>
            <w:hideMark/>
          </w:tcPr>
          <w:p w14:paraId="0CD4F7D3" w14:textId="077812CD" w:rsidR="00C33A85" w:rsidRPr="00367094" w:rsidRDefault="00F45AC6" w:rsidP="000B1046">
            <w:pPr>
              <w:pStyle w:val="BodyText"/>
              <w:ind w:left="123"/>
              <w:jc w:val="center"/>
              <w:rPr>
                <w:rFonts w:ascii="Browallia New" w:hAnsi="Browallia New" w:cs="Browallia New"/>
                <w:color w:val="000000"/>
                <w:sz w:val="26"/>
                <w:szCs w:val="26"/>
              </w:rPr>
            </w:pPr>
            <w:r w:rsidRPr="00367094">
              <w:rPr>
                <w:rFonts w:ascii="Browallia New" w:hAnsi="Browallia New" w:cs="Browallia New"/>
                <w:color w:val="000000"/>
                <w:sz w:val="26"/>
                <w:szCs w:val="26"/>
              </w:rPr>
              <w:t>MIDA</w:t>
            </w:r>
            <w:r w:rsidRPr="00367094">
              <w:rPr>
                <w:rFonts w:ascii="Browallia New" w:hAnsi="Browallia New" w:cs="Browallia New"/>
                <w:color w:val="000000"/>
                <w:sz w:val="26"/>
                <w:szCs w:val="26"/>
                <w:cs/>
              </w:rPr>
              <w:t>-</w:t>
            </w:r>
            <w:r w:rsidRPr="00367094">
              <w:rPr>
                <w:rFonts w:ascii="Browallia New" w:hAnsi="Browallia New" w:cs="Browallia New"/>
                <w:color w:val="000000"/>
                <w:sz w:val="26"/>
                <w:szCs w:val="26"/>
              </w:rPr>
              <w:t>W3</w:t>
            </w:r>
          </w:p>
        </w:tc>
        <w:tc>
          <w:tcPr>
            <w:tcW w:w="1080" w:type="dxa"/>
            <w:tcBorders>
              <w:left w:val="nil"/>
              <w:bottom w:val="nil"/>
              <w:right w:val="nil"/>
            </w:tcBorders>
            <w:vAlign w:val="center"/>
            <w:hideMark/>
          </w:tcPr>
          <w:p w14:paraId="613403AF" w14:textId="77777777" w:rsidR="00C33A85" w:rsidRPr="00367094" w:rsidRDefault="00C33A85" w:rsidP="000B1046">
            <w:pPr>
              <w:pStyle w:val="BodyText"/>
              <w:jc w:val="center"/>
              <w:rPr>
                <w:rFonts w:ascii="Browallia New" w:hAnsi="Browallia New" w:cs="Browallia New"/>
                <w:b/>
                <w:bCs/>
                <w:color w:val="000000"/>
                <w:sz w:val="26"/>
                <w:szCs w:val="26"/>
              </w:rPr>
            </w:pPr>
            <w:r w:rsidRPr="00367094">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237E4CF5" w14:textId="0979CE41" w:rsidR="00C33A85" w:rsidRPr="00367094" w:rsidRDefault="00F45AC6" w:rsidP="000B1046">
            <w:pPr>
              <w:pStyle w:val="BodyText"/>
              <w:ind w:left="-151" w:right="-205"/>
              <w:jc w:val="center"/>
              <w:rPr>
                <w:rFonts w:ascii="Browallia New" w:hAnsi="Browallia New" w:cs="Browallia New"/>
                <w:b/>
                <w:bCs/>
                <w:color w:val="000000"/>
                <w:spacing w:val="-4"/>
                <w:sz w:val="26"/>
                <w:szCs w:val="26"/>
              </w:rPr>
            </w:pPr>
            <w:r w:rsidRPr="00367094">
              <w:rPr>
                <w:rFonts w:ascii="Browallia New" w:hAnsi="Browallia New" w:cs="Browallia New"/>
                <w:color w:val="000000"/>
                <w:spacing w:val="-4"/>
                <w:sz w:val="26"/>
                <w:szCs w:val="26"/>
              </w:rPr>
              <w:t>13</w:t>
            </w:r>
            <w:r w:rsidR="00C33A85" w:rsidRPr="00367094">
              <w:rPr>
                <w:rFonts w:ascii="Browallia New" w:hAnsi="Browallia New" w:cs="Browallia New"/>
                <w:color w:val="000000"/>
                <w:spacing w:val="-4"/>
                <w:sz w:val="26"/>
                <w:szCs w:val="26"/>
                <w:cs/>
              </w:rPr>
              <w:t xml:space="preserve"> มิถุนายน </w:t>
            </w:r>
            <w:r w:rsidR="00C33A85" w:rsidRPr="00367094">
              <w:rPr>
                <w:rFonts w:ascii="Browallia New" w:hAnsi="Browallia New" w:cs="Browallia New"/>
                <w:color w:val="000000"/>
                <w:spacing w:val="-4"/>
                <w:sz w:val="26"/>
                <w:szCs w:val="26"/>
              </w:rPr>
              <w:t>256</w:t>
            </w:r>
            <w:r w:rsidRPr="00367094">
              <w:rPr>
                <w:rFonts w:ascii="Browallia New" w:hAnsi="Browallia New" w:cs="Browallia New"/>
                <w:color w:val="000000"/>
                <w:spacing w:val="-4"/>
                <w:sz w:val="26"/>
                <w:szCs w:val="26"/>
              </w:rPr>
              <w:t>5</w:t>
            </w:r>
          </w:p>
        </w:tc>
        <w:tc>
          <w:tcPr>
            <w:tcW w:w="1240" w:type="dxa"/>
            <w:tcBorders>
              <w:left w:val="nil"/>
              <w:bottom w:val="nil"/>
              <w:right w:val="nil"/>
            </w:tcBorders>
            <w:vAlign w:val="center"/>
            <w:hideMark/>
          </w:tcPr>
          <w:p w14:paraId="3F5B1A90" w14:textId="352B82ED" w:rsidR="00C33A85" w:rsidRPr="00367094" w:rsidRDefault="00F45AC6" w:rsidP="000B1046">
            <w:pPr>
              <w:pStyle w:val="BodyText"/>
              <w:jc w:val="center"/>
              <w:rPr>
                <w:rFonts w:ascii="Browallia New" w:hAnsi="Browallia New" w:cs="Browallia New"/>
                <w:color w:val="000000"/>
                <w:sz w:val="26"/>
                <w:szCs w:val="26"/>
              </w:rPr>
            </w:pPr>
            <w:r w:rsidRPr="00367094">
              <w:rPr>
                <w:rFonts w:ascii="Browallia New" w:hAnsi="Browallia New" w:cs="Browallia New"/>
                <w:color w:val="000000"/>
                <w:sz w:val="26"/>
                <w:szCs w:val="26"/>
              </w:rPr>
              <w:t>626,020,527</w:t>
            </w:r>
          </w:p>
        </w:tc>
        <w:tc>
          <w:tcPr>
            <w:tcW w:w="1144" w:type="dxa"/>
            <w:tcBorders>
              <w:left w:val="nil"/>
              <w:bottom w:val="nil"/>
              <w:right w:val="nil"/>
            </w:tcBorders>
            <w:vAlign w:val="center"/>
            <w:hideMark/>
          </w:tcPr>
          <w:p w14:paraId="2516CBB3" w14:textId="6F9A5E41" w:rsidR="00C33A85" w:rsidRPr="00367094" w:rsidRDefault="00F45AC6" w:rsidP="000B1046">
            <w:pPr>
              <w:pStyle w:val="BodyText"/>
              <w:jc w:val="center"/>
              <w:rPr>
                <w:rFonts w:ascii="Browallia New" w:hAnsi="Browallia New" w:cs="Browallia New"/>
                <w:b/>
                <w:bCs/>
                <w:color w:val="000000"/>
                <w:sz w:val="26"/>
                <w:szCs w:val="26"/>
              </w:rPr>
            </w:pPr>
            <w:r w:rsidRPr="00367094">
              <w:rPr>
                <w:rFonts w:ascii="Browallia New" w:hAnsi="Browallia New" w:cs="Browallia New"/>
                <w:color w:val="000000"/>
                <w:sz w:val="26"/>
                <w:szCs w:val="26"/>
              </w:rPr>
              <w:t>2</w:t>
            </w:r>
            <w:r w:rsidR="00C33A85" w:rsidRPr="00367094">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76914D25" w14:textId="67B3C2F5" w:rsidR="00C33A85" w:rsidRPr="00367094" w:rsidRDefault="00F45AC6" w:rsidP="000B1046">
            <w:pPr>
              <w:pStyle w:val="BodyText"/>
              <w:jc w:val="center"/>
              <w:rPr>
                <w:rFonts w:ascii="Browallia New" w:hAnsi="Browallia New" w:cs="Browallia New"/>
                <w:b/>
                <w:bCs/>
                <w:color w:val="000000"/>
                <w:sz w:val="26"/>
                <w:szCs w:val="26"/>
                <w:cs/>
              </w:rPr>
            </w:pPr>
            <w:r w:rsidRPr="00367094">
              <w:rPr>
                <w:rFonts w:ascii="Browallia New" w:hAnsi="Browallia New" w:cs="Browallia New"/>
                <w:color w:val="000000"/>
                <w:sz w:val="26"/>
                <w:szCs w:val="26"/>
              </w:rPr>
              <w:t>1.50</w:t>
            </w:r>
            <w:r w:rsidR="00C33A85" w:rsidRPr="00367094">
              <w:rPr>
                <w:rFonts w:ascii="Browallia New" w:hAnsi="Browallia New" w:cs="Browallia New"/>
                <w:color w:val="000000"/>
                <w:sz w:val="26"/>
                <w:szCs w:val="26"/>
                <w:cs/>
              </w:rPr>
              <w:t xml:space="preserve"> บาท</w:t>
            </w:r>
          </w:p>
        </w:tc>
        <w:tc>
          <w:tcPr>
            <w:tcW w:w="1510" w:type="dxa"/>
            <w:tcBorders>
              <w:left w:val="nil"/>
              <w:bottom w:val="nil"/>
              <w:right w:val="nil"/>
            </w:tcBorders>
            <w:vAlign w:val="center"/>
            <w:hideMark/>
          </w:tcPr>
          <w:p w14:paraId="3F496A58" w14:textId="77777777" w:rsidR="00C33A85" w:rsidRPr="00367094" w:rsidRDefault="00C33A85" w:rsidP="000B1046">
            <w:pPr>
              <w:pStyle w:val="BodyText"/>
              <w:jc w:val="center"/>
              <w:rPr>
                <w:rFonts w:ascii="Browallia New" w:hAnsi="Browallia New" w:cs="Browallia New"/>
                <w:b/>
                <w:bCs/>
                <w:color w:val="000000"/>
                <w:sz w:val="26"/>
                <w:szCs w:val="26"/>
              </w:rPr>
            </w:pPr>
            <w:r w:rsidRPr="00367094">
              <w:rPr>
                <w:rFonts w:ascii="Browallia New" w:hAnsi="Browallia New" w:cs="Browallia New"/>
                <w:color w:val="000000"/>
                <w:sz w:val="26"/>
                <w:szCs w:val="26"/>
              </w:rPr>
              <w:t>1</w:t>
            </w:r>
            <w:r w:rsidRPr="00367094">
              <w:rPr>
                <w:rFonts w:ascii="Browallia New" w:hAnsi="Browallia New" w:cs="Browallia New"/>
                <w:color w:val="000000"/>
                <w:sz w:val="26"/>
                <w:szCs w:val="26"/>
                <w:cs/>
              </w:rPr>
              <w:t xml:space="preserve"> หุ้นสามัญ</w:t>
            </w:r>
          </w:p>
        </w:tc>
      </w:tr>
    </w:tbl>
    <w:p w14:paraId="52C415C3" w14:textId="77777777" w:rsidR="000C755E" w:rsidRPr="00367094" w:rsidRDefault="000C755E" w:rsidP="007012AC">
      <w:pPr>
        <w:tabs>
          <w:tab w:val="clear" w:pos="227"/>
          <w:tab w:val="clear" w:pos="454"/>
        </w:tabs>
        <w:spacing w:line="240" w:lineRule="auto"/>
        <w:ind w:left="450"/>
        <w:jc w:val="thaiDistribute"/>
        <w:rPr>
          <w:rFonts w:ascii="Browallia New" w:hAnsi="Browallia New" w:cs="Browallia New"/>
          <w:sz w:val="28"/>
          <w:szCs w:val="28"/>
        </w:rPr>
      </w:pPr>
    </w:p>
    <w:p w14:paraId="766F6BBF" w14:textId="0A2E2417" w:rsidR="00AB4C6A" w:rsidRPr="00367094" w:rsidRDefault="00AB4C6A" w:rsidP="00AB4C6A">
      <w:pPr>
        <w:tabs>
          <w:tab w:val="clear" w:pos="227"/>
          <w:tab w:val="clear" w:pos="454"/>
        </w:tabs>
        <w:spacing w:line="240" w:lineRule="auto"/>
        <w:ind w:left="450"/>
        <w:jc w:val="thaiDistribute"/>
        <w:rPr>
          <w:rFonts w:ascii="Browallia New" w:hAnsi="Browallia New" w:cs="Browallia New"/>
          <w:sz w:val="28"/>
          <w:szCs w:val="28"/>
          <w:cs/>
        </w:rPr>
      </w:pPr>
      <w:r w:rsidRPr="00367094">
        <w:rPr>
          <w:rFonts w:ascii="Browallia New" w:hAnsi="Browallia New" w:cs="Browallia New"/>
          <w:sz w:val="28"/>
          <w:szCs w:val="28"/>
          <w:cs/>
        </w:rPr>
        <w:t xml:space="preserve">ผู้ถือใบสำคัญแสดงสิทธิ </w:t>
      </w:r>
      <w:r w:rsidRPr="00367094">
        <w:rPr>
          <w:rFonts w:ascii="Browallia New" w:hAnsi="Browallia New" w:cs="Browallia New"/>
          <w:sz w:val="28"/>
          <w:szCs w:val="28"/>
        </w:rPr>
        <w:t xml:space="preserve">MIDA-W3 </w:t>
      </w:r>
      <w:r w:rsidRPr="00367094">
        <w:rPr>
          <w:rFonts w:ascii="Browallia New" w:hAnsi="Browallia New" w:cs="Browallia New"/>
          <w:sz w:val="28"/>
          <w:szCs w:val="28"/>
          <w:cs/>
        </w:rPr>
        <w:t>สามารถใช้สิทธิได้</w:t>
      </w:r>
      <w:r w:rsidR="000D15F9" w:rsidRPr="00367094">
        <w:rPr>
          <w:rFonts w:ascii="Browallia New" w:hAnsi="Browallia New" w:cs="Browallia New"/>
          <w:sz w:val="28"/>
          <w:szCs w:val="28"/>
        </w:rPr>
        <w:t xml:space="preserve"> 4 </w:t>
      </w:r>
      <w:r w:rsidR="000D15F9" w:rsidRPr="00367094">
        <w:rPr>
          <w:rFonts w:ascii="Browallia New" w:hAnsi="Browallia New" w:cs="Browallia New"/>
          <w:sz w:val="28"/>
          <w:szCs w:val="28"/>
          <w:cs/>
        </w:rPr>
        <w:t>ครั้ง</w:t>
      </w:r>
      <w:r w:rsidR="00D9218B" w:rsidRPr="00367094">
        <w:rPr>
          <w:rFonts w:ascii="Browallia New" w:hAnsi="Browallia New" w:cs="Browallia New"/>
          <w:sz w:val="28"/>
          <w:szCs w:val="28"/>
        </w:rPr>
        <w:t xml:space="preserve"> </w:t>
      </w:r>
      <w:r w:rsidR="000D15F9" w:rsidRPr="00367094">
        <w:rPr>
          <w:rFonts w:ascii="Browallia New" w:hAnsi="Browallia New" w:cs="Browallia New"/>
          <w:sz w:val="28"/>
          <w:szCs w:val="28"/>
          <w:cs/>
        </w:rPr>
        <w:t xml:space="preserve">ในวันที่ </w:t>
      </w:r>
      <w:r w:rsidR="000D15F9" w:rsidRPr="00367094">
        <w:rPr>
          <w:rFonts w:ascii="Browallia New" w:hAnsi="Browallia New" w:cs="Browallia New"/>
          <w:sz w:val="28"/>
          <w:szCs w:val="28"/>
        </w:rPr>
        <w:t xml:space="preserve">29 </w:t>
      </w:r>
      <w:r w:rsidR="000D15F9" w:rsidRPr="00367094">
        <w:rPr>
          <w:rFonts w:ascii="Browallia New" w:hAnsi="Browallia New" w:cs="Browallia New"/>
          <w:sz w:val="28"/>
          <w:szCs w:val="28"/>
          <w:cs/>
        </w:rPr>
        <w:t xml:space="preserve">ธันวาคม </w:t>
      </w:r>
      <w:r w:rsidR="000D15F9" w:rsidRPr="00367094">
        <w:rPr>
          <w:rFonts w:ascii="Browallia New" w:hAnsi="Browallia New" w:cs="Browallia New"/>
          <w:sz w:val="28"/>
          <w:szCs w:val="28"/>
        </w:rPr>
        <w:t xml:space="preserve">2565, </w:t>
      </w:r>
      <w:r w:rsidR="000D15F9" w:rsidRPr="00367094">
        <w:rPr>
          <w:rFonts w:ascii="Browallia New" w:hAnsi="Browallia New" w:cs="Browallia New"/>
          <w:sz w:val="28"/>
          <w:szCs w:val="28"/>
          <w:cs/>
        </w:rPr>
        <w:t xml:space="preserve">วันที่ </w:t>
      </w:r>
      <w:r w:rsidR="000D15F9" w:rsidRPr="00367094">
        <w:rPr>
          <w:rFonts w:ascii="Browallia New" w:hAnsi="Browallia New" w:cs="Browallia New"/>
          <w:sz w:val="28"/>
          <w:szCs w:val="28"/>
        </w:rPr>
        <w:t xml:space="preserve">30 </w:t>
      </w:r>
      <w:r w:rsidR="000D15F9" w:rsidRPr="00367094">
        <w:rPr>
          <w:rFonts w:ascii="Browallia New" w:hAnsi="Browallia New" w:cs="Browallia New"/>
          <w:sz w:val="28"/>
          <w:szCs w:val="28"/>
          <w:cs/>
        </w:rPr>
        <w:t xml:space="preserve">มิถุนายน </w:t>
      </w:r>
      <w:r w:rsidR="000D15F9" w:rsidRPr="00367094">
        <w:rPr>
          <w:rFonts w:ascii="Browallia New" w:hAnsi="Browallia New" w:cs="Browallia New"/>
          <w:sz w:val="28"/>
          <w:szCs w:val="28"/>
        </w:rPr>
        <w:t xml:space="preserve">2566, </w:t>
      </w:r>
      <w:r w:rsidR="000D15F9" w:rsidRPr="00367094">
        <w:rPr>
          <w:rFonts w:ascii="Browallia New" w:hAnsi="Browallia New" w:cs="Browallia New"/>
          <w:sz w:val="28"/>
          <w:szCs w:val="28"/>
          <w:cs/>
        </w:rPr>
        <w:t xml:space="preserve">วันที่ </w:t>
      </w:r>
      <w:r w:rsidR="000D15F9" w:rsidRPr="00367094">
        <w:rPr>
          <w:rFonts w:ascii="Browallia New" w:hAnsi="Browallia New" w:cs="Browallia New"/>
          <w:sz w:val="28"/>
          <w:szCs w:val="28"/>
        </w:rPr>
        <w:t xml:space="preserve">29 </w:t>
      </w:r>
      <w:r w:rsidR="000D15F9" w:rsidRPr="00367094">
        <w:rPr>
          <w:rFonts w:ascii="Browallia New" w:hAnsi="Browallia New" w:cs="Browallia New"/>
          <w:sz w:val="28"/>
          <w:szCs w:val="28"/>
          <w:cs/>
        </w:rPr>
        <w:t xml:space="preserve">ธันวาคม </w:t>
      </w:r>
      <w:r w:rsidR="000D15F9" w:rsidRPr="00367094">
        <w:rPr>
          <w:rFonts w:ascii="Browallia New" w:hAnsi="Browallia New" w:cs="Browallia New"/>
          <w:sz w:val="28"/>
          <w:szCs w:val="28"/>
        </w:rPr>
        <w:t xml:space="preserve">2566 </w:t>
      </w:r>
      <w:r w:rsidR="000D15F9" w:rsidRPr="00367094">
        <w:rPr>
          <w:rFonts w:ascii="Browallia New" w:hAnsi="Browallia New" w:cs="Browallia New"/>
          <w:sz w:val="28"/>
          <w:szCs w:val="28"/>
          <w:cs/>
        </w:rPr>
        <w:t xml:space="preserve">และวันที่ </w:t>
      </w:r>
      <w:r w:rsidR="000D15F9" w:rsidRPr="00367094">
        <w:rPr>
          <w:rFonts w:ascii="Browallia New" w:hAnsi="Browallia New" w:cs="Browallia New"/>
          <w:sz w:val="28"/>
          <w:szCs w:val="28"/>
        </w:rPr>
        <w:t xml:space="preserve">12 </w:t>
      </w:r>
      <w:r w:rsidR="000D15F9" w:rsidRPr="00367094">
        <w:rPr>
          <w:rFonts w:ascii="Browallia New" w:hAnsi="Browallia New" w:cs="Browallia New"/>
          <w:sz w:val="28"/>
          <w:szCs w:val="28"/>
          <w:cs/>
        </w:rPr>
        <w:t xml:space="preserve">มิถุนายน </w:t>
      </w:r>
      <w:r w:rsidR="000D15F9" w:rsidRPr="00367094">
        <w:rPr>
          <w:rFonts w:ascii="Browallia New" w:hAnsi="Browallia New" w:cs="Browallia New"/>
          <w:sz w:val="28"/>
          <w:szCs w:val="28"/>
        </w:rPr>
        <w:t xml:space="preserve">2567 </w:t>
      </w:r>
      <w:r w:rsidR="002468AA" w:rsidRPr="00367094">
        <w:rPr>
          <w:rFonts w:ascii="Browallia New" w:hAnsi="Browallia New" w:cs="Browallia New"/>
          <w:sz w:val="28"/>
          <w:szCs w:val="28"/>
          <w:cs/>
        </w:rPr>
        <w:t>ตลอด</w:t>
      </w:r>
      <w:r w:rsidRPr="00367094">
        <w:rPr>
          <w:rFonts w:ascii="Browallia New" w:hAnsi="Browallia New" w:cs="Browallia New"/>
          <w:sz w:val="28"/>
          <w:szCs w:val="28"/>
          <w:cs/>
        </w:rPr>
        <w:t xml:space="preserve">อายุที่เหลือของใบสำคัญแสดงสิทธิ </w:t>
      </w:r>
      <w:r w:rsidR="000D15F9" w:rsidRPr="00367094">
        <w:rPr>
          <w:rFonts w:ascii="Browallia New" w:hAnsi="Browallia New" w:cs="Browallia New"/>
          <w:sz w:val="28"/>
          <w:szCs w:val="28"/>
        </w:rPr>
        <w:t>MIDA-W3</w:t>
      </w:r>
    </w:p>
    <w:p w14:paraId="1F67E150" w14:textId="77777777" w:rsidR="004213D9" w:rsidRPr="00367094" w:rsidRDefault="004213D9" w:rsidP="00372638">
      <w:pPr>
        <w:ind w:left="426"/>
        <w:jc w:val="thaiDistribute"/>
        <w:rPr>
          <w:rFonts w:ascii="Browallia New" w:hAnsi="Browallia New" w:cs="Browallia New"/>
          <w:sz w:val="28"/>
          <w:szCs w:val="28"/>
        </w:rPr>
      </w:pPr>
    </w:p>
    <w:p w14:paraId="4C305B33" w14:textId="0876A1AB" w:rsidR="00372638" w:rsidRPr="00367094" w:rsidRDefault="00372638" w:rsidP="007012A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 xml:space="preserve">เมื่อวันที่ </w:t>
      </w:r>
      <w:r w:rsidRPr="00367094">
        <w:rPr>
          <w:rFonts w:ascii="Browallia New" w:hAnsi="Browallia New" w:cs="Browallia New"/>
          <w:sz w:val="28"/>
          <w:szCs w:val="28"/>
        </w:rPr>
        <w:t xml:space="preserve">23 </w:t>
      </w:r>
      <w:r w:rsidRPr="00367094">
        <w:rPr>
          <w:rFonts w:ascii="Browallia New" w:hAnsi="Browallia New" w:cs="Browallia New"/>
          <w:sz w:val="28"/>
          <w:szCs w:val="28"/>
          <w:cs/>
        </w:rPr>
        <w:t xml:space="preserve">มิถุนายน </w:t>
      </w:r>
      <w:r w:rsidRPr="00367094">
        <w:rPr>
          <w:rFonts w:ascii="Browallia New" w:hAnsi="Browallia New" w:cs="Browallia New"/>
          <w:sz w:val="28"/>
          <w:szCs w:val="28"/>
        </w:rPr>
        <w:t xml:space="preserve">2565 </w:t>
      </w:r>
      <w:r w:rsidRPr="00367094">
        <w:rPr>
          <w:rFonts w:ascii="Browallia New" w:hAnsi="Browallia New" w:cs="Browallia New"/>
          <w:sz w:val="28"/>
          <w:szCs w:val="28"/>
          <w:cs/>
        </w:rPr>
        <w:t>บริษัท</w:t>
      </w:r>
      <w:r w:rsidR="0028255B" w:rsidRPr="00367094">
        <w:rPr>
          <w:rFonts w:ascii="Browallia New" w:hAnsi="Browallia New" w:cs="Browallia New"/>
          <w:sz w:val="28"/>
          <w:szCs w:val="28"/>
          <w:cs/>
        </w:rPr>
        <w:t>ย่อย</w:t>
      </w:r>
      <w:r w:rsidRPr="00367094">
        <w:rPr>
          <w:rFonts w:ascii="Browallia New" w:hAnsi="Browallia New" w:cs="Browallia New"/>
          <w:sz w:val="28"/>
          <w:szCs w:val="28"/>
          <w:cs/>
        </w:rPr>
        <w:t>ได้จำหน่ายใบสำคัญแสดงสิทธิที่จะซื้อหุ้นสามัญเพิ่มทุนของบริษัท</w:t>
      </w:r>
      <w:r w:rsidR="00502B24" w:rsidRPr="00367094">
        <w:rPr>
          <w:rFonts w:ascii="Browallia New" w:hAnsi="Browallia New" w:cs="Browallia New"/>
          <w:sz w:val="28"/>
          <w:szCs w:val="28"/>
          <w:cs/>
        </w:rPr>
        <w:t>ย่อย</w:t>
      </w:r>
      <w:r w:rsidRPr="00367094">
        <w:rPr>
          <w:rFonts w:ascii="Browallia New" w:hAnsi="Browallia New" w:cs="Browallia New"/>
          <w:sz w:val="28"/>
          <w:szCs w:val="28"/>
          <w:cs/>
        </w:rPr>
        <w:t xml:space="preserve"> </w:t>
      </w:r>
      <w:r w:rsidR="00A6441A" w:rsidRPr="00367094">
        <w:rPr>
          <w:rFonts w:ascii="Browallia New" w:hAnsi="Browallia New" w:cs="Browallia New"/>
          <w:sz w:val="28"/>
          <w:szCs w:val="28"/>
        </w:rPr>
        <w:br/>
      </w:r>
      <w:r w:rsidRPr="00367094">
        <w:rPr>
          <w:rFonts w:ascii="Browallia New" w:hAnsi="Browallia New" w:cs="Browallia New"/>
          <w:sz w:val="28"/>
          <w:szCs w:val="28"/>
          <w:cs/>
        </w:rPr>
        <w:t>(</w:t>
      </w:r>
      <w:r w:rsidRPr="00367094">
        <w:rPr>
          <w:rFonts w:ascii="Browallia New" w:hAnsi="Browallia New" w:cs="Browallia New"/>
          <w:sz w:val="28"/>
          <w:szCs w:val="28"/>
        </w:rPr>
        <w:t>ML</w:t>
      </w:r>
      <w:r w:rsidRPr="00367094">
        <w:rPr>
          <w:rFonts w:ascii="Browallia New" w:hAnsi="Browallia New" w:cs="Browallia New"/>
          <w:sz w:val="28"/>
          <w:szCs w:val="28"/>
          <w:cs/>
        </w:rPr>
        <w:t>-</w:t>
      </w:r>
      <w:r w:rsidRPr="00367094">
        <w:rPr>
          <w:rFonts w:ascii="Browallia New" w:hAnsi="Browallia New" w:cs="Browallia New"/>
          <w:sz w:val="28"/>
          <w:szCs w:val="28"/>
        </w:rPr>
        <w:t xml:space="preserve">W3) </w:t>
      </w:r>
      <w:r w:rsidRPr="00367094">
        <w:rPr>
          <w:rFonts w:ascii="Browallia New" w:hAnsi="Browallia New" w:cs="Browallia New"/>
          <w:sz w:val="28"/>
          <w:szCs w:val="28"/>
          <w:cs/>
        </w:rPr>
        <w:t>ให้แก่ผู้ถือหุ้นเดิมตามสัดส่วนการถือหุ้น (</w:t>
      </w:r>
      <w:r w:rsidRPr="00367094">
        <w:rPr>
          <w:rFonts w:ascii="Browallia New" w:hAnsi="Browallia New" w:cs="Browallia New"/>
          <w:sz w:val="28"/>
          <w:szCs w:val="28"/>
        </w:rPr>
        <w:t xml:space="preserve">Rights offering) </w:t>
      </w:r>
      <w:r w:rsidRPr="00367094">
        <w:rPr>
          <w:rFonts w:ascii="Browallia New" w:hAnsi="Browallia New" w:cs="Browallia New"/>
          <w:sz w:val="28"/>
          <w:szCs w:val="28"/>
          <w:cs/>
        </w:rPr>
        <w:t xml:space="preserve">ในอัตราส่วนหุ้นสามัญ </w:t>
      </w:r>
      <w:r w:rsidRPr="00367094">
        <w:rPr>
          <w:rFonts w:ascii="Browallia New" w:hAnsi="Browallia New" w:cs="Browallia New"/>
          <w:sz w:val="28"/>
          <w:szCs w:val="28"/>
        </w:rPr>
        <w:t>4</w:t>
      </w:r>
      <w:r w:rsidRPr="00367094">
        <w:rPr>
          <w:rFonts w:ascii="Browallia New" w:hAnsi="Browallia New" w:cs="Browallia New"/>
          <w:sz w:val="28"/>
          <w:szCs w:val="28"/>
          <w:cs/>
        </w:rPr>
        <w:t xml:space="preserve"> หุ้นต่อใบสำคัญแสดงสิทธิ </w:t>
      </w:r>
      <w:r w:rsidRPr="00367094">
        <w:rPr>
          <w:rFonts w:ascii="Browallia New" w:hAnsi="Browallia New" w:cs="Browallia New"/>
          <w:sz w:val="28"/>
          <w:szCs w:val="28"/>
        </w:rPr>
        <w:t>1</w:t>
      </w:r>
      <w:r w:rsidRPr="00367094">
        <w:rPr>
          <w:rFonts w:ascii="Browallia New" w:hAnsi="Browallia New" w:cs="Browallia New"/>
          <w:sz w:val="28"/>
          <w:szCs w:val="28"/>
          <w:cs/>
        </w:rPr>
        <w:t xml:space="preserve"> หน่วย โดยมีราคาเสนอขายต่อหน่วยเท่ากับ </w:t>
      </w:r>
      <w:r w:rsidRPr="00367094">
        <w:rPr>
          <w:rFonts w:ascii="Browallia New" w:hAnsi="Browallia New" w:cs="Browallia New"/>
          <w:sz w:val="28"/>
          <w:szCs w:val="28"/>
        </w:rPr>
        <w:t>0</w:t>
      </w:r>
      <w:r w:rsidR="004F7BAE" w:rsidRPr="00367094">
        <w:rPr>
          <w:rFonts w:ascii="Browallia New" w:hAnsi="Browallia New" w:cs="Browallia New"/>
          <w:sz w:val="28"/>
          <w:szCs w:val="28"/>
        </w:rPr>
        <w:t>.00</w:t>
      </w:r>
      <w:r w:rsidRPr="00367094">
        <w:rPr>
          <w:rFonts w:ascii="Browallia New" w:hAnsi="Browallia New" w:cs="Browallia New"/>
          <w:sz w:val="28"/>
          <w:szCs w:val="28"/>
          <w:cs/>
        </w:rPr>
        <w:t xml:space="preserve"> (ศูนย์) บาท</w:t>
      </w:r>
      <w:r w:rsidRPr="00367094">
        <w:rPr>
          <w:rFonts w:ascii="Browallia New" w:hAnsi="Browallia New" w:cs="Browallia New"/>
          <w:sz w:val="28"/>
          <w:szCs w:val="28"/>
        </w:rPr>
        <w:t xml:space="preserve"> </w:t>
      </w:r>
      <w:r w:rsidRPr="00367094">
        <w:rPr>
          <w:rFonts w:ascii="Browallia New" w:hAnsi="Browallia New" w:cs="Browallia New"/>
          <w:sz w:val="28"/>
          <w:szCs w:val="28"/>
          <w:cs/>
        </w:rPr>
        <w:t>โดยมีรายละเอียดดังนี้</w:t>
      </w:r>
    </w:p>
    <w:p w14:paraId="76279502" w14:textId="77777777" w:rsidR="00372638" w:rsidRPr="00367094" w:rsidRDefault="00372638" w:rsidP="00372638">
      <w:pPr>
        <w:tabs>
          <w:tab w:val="left" w:pos="8445"/>
        </w:tabs>
        <w:jc w:val="thaiDistribute"/>
        <w:rPr>
          <w:rFonts w:ascii="Browallia New" w:hAnsi="Browallia New" w:cs="Browallia New"/>
          <w:sz w:val="28"/>
          <w:szCs w:val="28"/>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771C7E" w:rsidRPr="00367094" w14:paraId="1B8C96DD" w14:textId="77777777" w:rsidTr="000B1046">
        <w:trPr>
          <w:cantSplit/>
        </w:trPr>
        <w:tc>
          <w:tcPr>
            <w:tcW w:w="1134" w:type="dxa"/>
            <w:tcBorders>
              <w:top w:val="nil"/>
              <w:left w:val="nil"/>
              <w:right w:val="nil"/>
            </w:tcBorders>
            <w:vAlign w:val="bottom"/>
          </w:tcPr>
          <w:p w14:paraId="619A57F2" w14:textId="77777777" w:rsidR="00771C7E" w:rsidRPr="00367094"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792CC032" w14:textId="77777777" w:rsidR="00771C7E" w:rsidRPr="00367094"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44D64868" w14:textId="77777777" w:rsidR="00771C7E" w:rsidRPr="00367094"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6BA49C90" w14:textId="77777777" w:rsidR="00771C7E" w:rsidRPr="00367094"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251737E6" w14:textId="77777777" w:rsidR="00771C7E" w:rsidRPr="00367094"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06C84880" w14:textId="77777777" w:rsidR="00771C7E" w:rsidRPr="00367094"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 xml:space="preserve">ราคาใช้สิทธิต่อ </w:t>
            </w:r>
            <w:r w:rsidRPr="00367094">
              <w:rPr>
                <w:rFonts w:ascii="Browallia New" w:hAnsi="Browallia New" w:cs="Browallia New"/>
                <w:color w:val="000000"/>
                <w:sz w:val="26"/>
                <w:szCs w:val="26"/>
              </w:rPr>
              <w:t>1</w:t>
            </w:r>
            <w:r w:rsidRPr="00367094">
              <w:rPr>
                <w:rFonts w:ascii="Browallia New" w:hAnsi="Browallia New" w:cs="Browallia New"/>
                <w:color w:val="000000"/>
                <w:sz w:val="26"/>
                <w:szCs w:val="26"/>
                <w:cs/>
              </w:rPr>
              <w:t xml:space="preserve"> หุ้นสามัญ</w:t>
            </w:r>
          </w:p>
        </w:tc>
        <w:tc>
          <w:tcPr>
            <w:tcW w:w="1510" w:type="dxa"/>
            <w:tcBorders>
              <w:top w:val="nil"/>
              <w:left w:val="nil"/>
              <w:right w:val="nil"/>
            </w:tcBorders>
            <w:vAlign w:val="bottom"/>
            <w:hideMark/>
          </w:tcPr>
          <w:p w14:paraId="4C921716" w14:textId="77777777" w:rsidR="00771C7E" w:rsidRPr="00367094"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67094">
              <w:rPr>
                <w:rFonts w:ascii="Browallia New" w:hAnsi="Browallia New" w:cs="Browallia New"/>
                <w:color w:val="000000"/>
                <w:sz w:val="26"/>
                <w:szCs w:val="26"/>
                <w:cs/>
              </w:rPr>
              <w:t xml:space="preserve">อัตราการใช้สิทธิต่อ </w:t>
            </w:r>
            <w:r w:rsidRPr="00367094">
              <w:rPr>
                <w:rFonts w:ascii="Browallia New" w:hAnsi="Browallia New" w:cs="Browallia New"/>
                <w:color w:val="000000"/>
                <w:sz w:val="26"/>
                <w:szCs w:val="26"/>
                <w:cs/>
              </w:rPr>
              <w:br/>
            </w:r>
            <w:r w:rsidRPr="00367094">
              <w:rPr>
                <w:rFonts w:ascii="Browallia New" w:hAnsi="Browallia New" w:cs="Browallia New"/>
                <w:color w:val="000000"/>
                <w:sz w:val="26"/>
                <w:szCs w:val="26"/>
              </w:rPr>
              <w:t>1</w:t>
            </w:r>
            <w:r w:rsidRPr="00367094">
              <w:rPr>
                <w:rFonts w:ascii="Browallia New" w:hAnsi="Browallia New" w:cs="Browallia New"/>
                <w:color w:val="000000"/>
                <w:sz w:val="26"/>
                <w:szCs w:val="26"/>
                <w:cs/>
              </w:rPr>
              <w:t xml:space="preserve"> หน่วยใบสำคัญแสดงสิทธิ</w:t>
            </w:r>
          </w:p>
        </w:tc>
      </w:tr>
      <w:tr w:rsidR="00771C7E" w:rsidRPr="00367094" w14:paraId="263EADDA" w14:textId="77777777" w:rsidTr="000B1046">
        <w:trPr>
          <w:cantSplit/>
          <w:trHeight w:val="81"/>
        </w:trPr>
        <w:tc>
          <w:tcPr>
            <w:tcW w:w="1134" w:type="dxa"/>
            <w:tcBorders>
              <w:left w:val="nil"/>
              <w:bottom w:val="nil"/>
              <w:right w:val="nil"/>
            </w:tcBorders>
            <w:vAlign w:val="center"/>
          </w:tcPr>
          <w:p w14:paraId="7B845707" w14:textId="77777777" w:rsidR="00771C7E" w:rsidRPr="00367094" w:rsidRDefault="00771C7E" w:rsidP="00E87C2C">
            <w:pPr>
              <w:pStyle w:val="BodyText"/>
              <w:spacing w:after="0" w:line="240" w:lineRule="auto"/>
              <w:ind w:left="123"/>
              <w:jc w:val="center"/>
              <w:rPr>
                <w:rFonts w:ascii="Browallia New" w:hAnsi="Browallia New" w:cs="Browallia New"/>
                <w:color w:val="000000"/>
                <w:sz w:val="26"/>
                <w:szCs w:val="26"/>
                <w:cs/>
              </w:rPr>
            </w:pPr>
          </w:p>
        </w:tc>
        <w:tc>
          <w:tcPr>
            <w:tcW w:w="1080" w:type="dxa"/>
            <w:tcBorders>
              <w:left w:val="nil"/>
              <w:bottom w:val="nil"/>
              <w:right w:val="nil"/>
            </w:tcBorders>
            <w:vAlign w:val="center"/>
          </w:tcPr>
          <w:p w14:paraId="1F0B90F8" w14:textId="77777777" w:rsidR="00771C7E" w:rsidRPr="00367094" w:rsidRDefault="00771C7E" w:rsidP="00E87C2C">
            <w:pPr>
              <w:pStyle w:val="BodyText"/>
              <w:spacing w:after="0" w:line="240" w:lineRule="auto"/>
              <w:jc w:val="right"/>
              <w:rPr>
                <w:rFonts w:ascii="Browallia New" w:hAnsi="Browallia New" w:cs="Browallia New"/>
                <w:color w:val="000000"/>
                <w:sz w:val="26"/>
                <w:szCs w:val="26"/>
                <w:cs/>
              </w:rPr>
            </w:pPr>
          </w:p>
        </w:tc>
        <w:tc>
          <w:tcPr>
            <w:tcW w:w="1471" w:type="dxa"/>
            <w:tcBorders>
              <w:left w:val="nil"/>
              <w:bottom w:val="nil"/>
              <w:right w:val="nil"/>
            </w:tcBorders>
            <w:vAlign w:val="center"/>
          </w:tcPr>
          <w:p w14:paraId="19C54374" w14:textId="77777777" w:rsidR="00771C7E" w:rsidRPr="00367094" w:rsidRDefault="00771C7E" w:rsidP="00E87C2C">
            <w:pPr>
              <w:pStyle w:val="BodyText"/>
              <w:spacing w:after="0" w:line="240" w:lineRule="auto"/>
              <w:rPr>
                <w:rFonts w:ascii="Browallia New" w:hAnsi="Browallia New" w:cs="Browallia New"/>
                <w:color w:val="000000"/>
                <w:spacing w:val="-4"/>
                <w:sz w:val="26"/>
                <w:szCs w:val="26"/>
                <w:cs/>
              </w:rPr>
            </w:pPr>
          </w:p>
        </w:tc>
        <w:tc>
          <w:tcPr>
            <w:tcW w:w="1240" w:type="dxa"/>
            <w:tcBorders>
              <w:left w:val="nil"/>
              <w:bottom w:val="nil"/>
              <w:right w:val="nil"/>
            </w:tcBorders>
            <w:vAlign w:val="center"/>
          </w:tcPr>
          <w:p w14:paraId="3FB965F3" w14:textId="77777777" w:rsidR="00771C7E" w:rsidRPr="00367094" w:rsidRDefault="00771C7E" w:rsidP="00E87C2C">
            <w:pPr>
              <w:pStyle w:val="BodyText"/>
              <w:spacing w:after="0" w:line="240" w:lineRule="auto"/>
              <w:jc w:val="right"/>
              <w:rPr>
                <w:rFonts w:ascii="Browallia New" w:hAnsi="Browallia New" w:cs="Browallia New"/>
                <w:color w:val="000000"/>
                <w:sz w:val="26"/>
                <w:szCs w:val="26"/>
                <w:cs/>
              </w:rPr>
            </w:pPr>
          </w:p>
        </w:tc>
        <w:tc>
          <w:tcPr>
            <w:tcW w:w="1144" w:type="dxa"/>
            <w:tcBorders>
              <w:left w:val="nil"/>
              <w:bottom w:val="nil"/>
              <w:right w:val="nil"/>
            </w:tcBorders>
            <w:vAlign w:val="center"/>
          </w:tcPr>
          <w:p w14:paraId="4688E695" w14:textId="77777777" w:rsidR="00771C7E" w:rsidRPr="00367094" w:rsidRDefault="00771C7E" w:rsidP="00E87C2C">
            <w:pPr>
              <w:pStyle w:val="BodyText"/>
              <w:spacing w:after="0" w:line="240" w:lineRule="auto"/>
              <w:jc w:val="right"/>
              <w:rPr>
                <w:rFonts w:ascii="Browallia New" w:hAnsi="Browallia New" w:cs="Browallia New"/>
                <w:color w:val="000000"/>
                <w:sz w:val="26"/>
                <w:szCs w:val="26"/>
                <w:cs/>
              </w:rPr>
            </w:pPr>
          </w:p>
        </w:tc>
        <w:tc>
          <w:tcPr>
            <w:tcW w:w="1350" w:type="dxa"/>
            <w:tcBorders>
              <w:left w:val="nil"/>
              <w:bottom w:val="nil"/>
              <w:right w:val="nil"/>
            </w:tcBorders>
            <w:vAlign w:val="center"/>
          </w:tcPr>
          <w:p w14:paraId="0D02AAAA" w14:textId="77777777" w:rsidR="00771C7E" w:rsidRPr="00367094" w:rsidRDefault="00771C7E" w:rsidP="00E87C2C">
            <w:pPr>
              <w:pStyle w:val="BodyText"/>
              <w:spacing w:after="0" w:line="240" w:lineRule="auto"/>
              <w:jc w:val="right"/>
              <w:rPr>
                <w:rFonts w:ascii="Browallia New" w:hAnsi="Browallia New" w:cs="Browallia New"/>
                <w:color w:val="000000"/>
                <w:sz w:val="26"/>
                <w:szCs w:val="26"/>
                <w:cs/>
              </w:rPr>
            </w:pPr>
          </w:p>
        </w:tc>
        <w:tc>
          <w:tcPr>
            <w:tcW w:w="1510" w:type="dxa"/>
            <w:tcBorders>
              <w:left w:val="nil"/>
              <w:bottom w:val="nil"/>
              <w:right w:val="nil"/>
            </w:tcBorders>
            <w:vAlign w:val="center"/>
          </w:tcPr>
          <w:p w14:paraId="3A59E8A4" w14:textId="77777777" w:rsidR="00771C7E" w:rsidRPr="00367094" w:rsidRDefault="00771C7E" w:rsidP="00E87C2C">
            <w:pPr>
              <w:pStyle w:val="BodyText"/>
              <w:spacing w:after="0" w:line="240" w:lineRule="auto"/>
              <w:jc w:val="right"/>
              <w:rPr>
                <w:rFonts w:ascii="Browallia New" w:hAnsi="Browallia New" w:cs="Browallia New"/>
                <w:color w:val="000000"/>
                <w:sz w:val="26"/>
                <w:szCs w:val="26"/>
                <w:cs/>
              </w:rPr>
            </w:pPr>
          </w:p>
        </w:tc>
      </w:tr>
      <w:tr w:rsidR="00771C7E" w:rsidRPr="00367094" w14:paraId="4F197B23" w14:textId="77777777" w:rsidTr="000B1046">
        <w:trPr>
          <w:cantSplit/>
        </w:trPr>
        <w:tc>
          <w:tcPr>
            <w:tcW w:w="1134" w:type="dxa"/>
            <w:tcBorders>
              <w:left w:val="nil"/>
              <w:bottom w:val="nil"/>
              <w:right w:val="nil"/>
            </w:tcBorders>
            <w:vAlign w:val="center"/>
            <w:hideMark/>
          </w:tcPr>
          <w:p w14:paraId="4DA0489B" w14:textId="114C3B87" w:rsidR="00771C7E" w:rsidRPr="00367094" w:rsidRDefault="00771C7E" w:rsidP="000B1046">
            <w:pPr>
              <w:pStyle w:val="BodyText"/>
              <w:ind w:left="123"/>
              <w:jc w:val="center"/>
              <w:rPr>
                <w:rFonts w:ascii="Browallia New" w:hAnsi="Browallia New" w:cs="Browallia New"/>
                <w:color w:val="000000"/>
                <w:sz w:val="26"/>
                <w:szCs w:val="26"/>
              </w:rPr>
            </w:pPr>
            <w:r w:rsidRPr="00367094">
              <w:rPr>
                <w:rFonts w:ascii="Browallia New" w:hAnsi="Browallia New" w:cs="Browallia New"/>
                <w:color w:val="000000"/>
                <w:sz w:val="26"/>
                <w:szCs w:val="26"/>
              </w:rPr>
              <w:t>ML</w:t>
            </w:r>
            <w:r w:rsidRPr="00367094">
              <w:rPr>
                <w:rFonts w:ascii="Browallia New" w:hAnsi="Browallia New" w:cs="Browallia New"/>
                <w:color w:val="000000"/>
                <w:sz w:val="26"/>
                <w:szCs w:val="26"/>
                <w:cs/>
              </w:rPr>
              <w:t>-</w:t>
            </w:r>
            <w:r w:rsidRPr="00367094">
              <w:rPr>
                <w:rFonts w:ascii="Browallia New" w:hAnsi="Browallia New" w:cs="Browallia New"/>
                <w:color w:val="000000"/>
                <w:sz w:val="26"/>
                <w:szCs w:val="26"/>
              </w:rPr>
              <w:t>W3</w:t>
            </w:r>
          </w:p>
        </w:tc>
        <w:tc>
          <w:tcPr>
            <w:tcW w:w="1080" w:type="dxa"/>
            <w:tcBorders>
              <w:left w:val="nil"/>
              <w:bottom w:val="nil"/>
              <w:right w:val="nil"/>
            </w:tcBorders>
            <w:vAlign w:val="center"/>
            <w:hideMark/>
          </w:tcPr>
          <w:p w14:paraId="190E35EE" w14:textId="77777777" w:rsidR="00771C7E" w:rsidRPr="00367094" w:rsidRDefault="00771C7E" w:rsidP="000B1046">
            <w:pPr>
              <w:pStyle w:val="BodyText"/>
              <w:jc w:val="center"/>
              <w:rPr>
                <w:rFonts w:ascii="Browallia New" w:hAnsi="Browallia New" w:cs="Browallia New"/>
                <w:b/>
                <w:bCs/>
                <w:color w:val="000000"/>
                <w:sz w:val="26"/>
                <w:szCs w:val="26"/>
              </w:rPr>
            </w:pPr>
            <w:r w:rsidRPr="00367094">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5137BA36" w14:textId="77777777" w:rsidR="00771C7E" w:rsidRPr="00367094" w:rsidRDefault="00771C7E" w:rsidP="000B1046">
            <w:pPr>
              <w:pStyle w:val="BodyText"/>
              <w:ind w:left="-151" w:right="-205"/>
              <w:jc w:val="center"/>
              <w:rPr>
                <w:rFonts w:ascii="Browallia New" w:hAnsi="Browallia New" w:cs="Browallia New"/>
                <w:b/>
                <w:bCs/>
                <w:color w:val="000000"/>
                <w:spacing w:val="-4"/>
                <w:sz w:val="26"/>
                <w:szCs w:val="26"/>
              </w:rPr>
            </w:pPr>
            <w:r w:rsidRPr="00367094">
              <w:rPr>
                <w:rFonts w:ascii="Browallia New" w:hAnsi="Browallia New" w:cs="Browallia New"/>
                <w:color w:val="000000"/>
                <w:spacing w:val="-4"/>
                <w:sz w:val="26"/>
                <w:szCs w:val="26"/>
              </w:rPr>
              <w:t>13</w:t>
            </w:r>
            <w:r w:rsidRPr="00367094">
              <w:rPr>
                <w:rFonts w:ascii="Browallia New" w:hAnsi="Browallia New" w:cs="Browallia New"/>
                <w:color w:val="000000"/>
                <w:spacing w:val="-4"/>
                <w:sz w:val="26"/>
                <w:szCs w:val="26"/>
                <w:cs/>
              </w:rPr>
              <w:t xml:space="preserve"> มิถุนายน </w:t>
            </w:r>
            <w:r w:rsidRPr="00367094">
              <w:rPr>
                <w:rFonts w:ascii="Browallia New" w:hAnsi="Browallia New" w:cs="Browallia New"/>
                <w:color w:val="000000"/>
                <w:spacing w:val="-4"/>
                <w:sz w:val="26"/>
                <w:szCs w:val="26"/>
              </w:rPr>
              <w:t>2565</w:t>
            </w:r>
          </w:p>
        </w:tc>
        <w:tc>
          <w:tcPr>
            <w:tcW w:w="1240" w:type="dxa"/>
            <w:tcBorders>
              <w:left w:val="nil"/>
              <w:bottom w:val="nil"/>
              <w:right w:val="nil"/>
            </w:tcBorders>
            <w:vAlign w:val="center"/>
            <w:hideMark/>
          </w:tcPr>
          <w:p w14:paraId="61EF7FC8" w14:textId="13D4F931" w:rsidR="00771C7E" w:rsidRPr="00367094" w:rsidRDefault="00771C7E" w:rsidP="000B1046">
            <w:pPr>
              <w:pStyle w:val="BodyText"/>
              <w:jc w:val="center"/>
              <w:rPr>
                <w:rFonts w:ascii="Browallia New" w:hAnsi="Browallia New" w:cs="Browallia New"/>
                <w:color w:val="000000"/>
                <w:sz w:val="26"/>
                <w:szCs w:val="26"/>
              </w:rPr>
            </w:pPr>
            <w:r w:rsidRPr="00367094">
              <w:rPr>
                <w:rFonts w:ascii="Browallia New" w:hAnsi="Browallia New" w:cs="Browallia New"/>
                <w:color w:val="000000"/>
                <w:sz w:val="26"/>
                <w:szCs w:val="26"/>
              </w:rPr>
              <w:t>266,198,922</w:t>
            </w:r>
          </w:p>
        </w:tc>
        <w:tc>
          <w:tcPr>
            <w:tcW w:w="1144" w:type="dxa"/>
            <w:tcBorders>
              <w:left w:val="nil"/>
              <w:bottom w:val="nil"/>
              <w:right w:val="nil"/>
            </w:tcBorders>
            <w:vAlign w:val="center"/>
            <w:hideMark/>
          </w:tcPr>
          <w:p w14:paraId="3C061783" w14:textId="77777777" w:rsidR="00771C7E" w:rsidRPr="00367094" w:rsidRDefault="00771C7E" w:rsidP="000B1046">
            <w:pPr>
              <w:pStyle w:val="BodyText"/>
              <w:jc w:val="center"/>
              <w:rPr>
                <w:rFonts w:ascii="Browallia New" w:hAnsi="Browallia New" w:cs="Browallia New"/>
                <w:b/>
                <w:bCs/>
                <w:color w:val="000000"/>
                <w:sz w:val="26"/>
                <w:szCs w:val="26"/>
              </w:rPr>
            </w:pPr>
            <w:r w:rsidRPr="00367094">
              <w:rPr>
                <w:rFonts w:ascii="Browallia New" w:hAnsi="Browallia New" w:cs="Browallia New"/>
                <w:color w:val="000000"/>
                <w:sz w:val="26"/>
                <w:szCs w:val="26"/>
              </w:rPr>
              <w:t>2</w:t>
            </w:r>
            <w:r w:rsidRPr="00367094">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50C0E018" w14:textId="6B402002" w:rsidR="00771C7E" w:rsidRPr="00367094" w:rsidRDefault="00771C7E" w:rsidP="000B1046">
            <w:pPr>
              <w:pStyle w:val="BodyText"/>
              <w:jc w:val="center"/>
              <w:rPr>
                <w:rFonts w:ascii="Browallia New" w:hAnsi="Browallia New" w:cs="Browallia New"/>
                <w:b/>
                <w:bCs/>
                <w:color w:val="000000"/>
                <w:sz w:val="26"/>
                <w:szCs w:val="26"/>
                <w:cs/>
              </w:rPr>
            </w:pPr>
            <w:r w:rsidRPr="00367094">
              <w:rPr>
                <w:rFonts w:ascii="Browallia New" w:hAnsi="Browallia New" w:cs="Browallia New"/>
                <w:color w:val="000000"/>
                <w:sz w:val="26"/>
                <w:szCs w:val="26"/>
              </w:rPr>
              <w:t>3.00</w:t>
            </w:r>
            <w:r w:rsidRPr="00367094">
              <w:rPr>
                <w:rFonts w:ascii="Browallia New" w:hAnsi="Browallia New" w:cs="Browallia New"/>
                <w:color w:val="000000"/>
                <w:sz w:val="26"/>
                <w:szCs w:val="26"/>
                <w:cs/>
              </w:rPr>
              <w:t xml:space="preserve"> บาท</w:t>
            </w:r>
          </w:p>
        </w:tc>
        <w:tc>
          <w:tcPr>
            <w:tcW w:w="1510" w:type="dxa"/>
            <w:tcBorders>
              <w:left w:val="nil"/>
              <w:bottom w:val="nil"/>
              <w:right w:val="nil"/>
            </w:tcBorders>
            <w:vAlign w:val="center"/>
            <w:hideMark/>
          </w:tcPr>
          <w:p w14:paraId="1261DAF4" w14:textId="77777777" w:rsidR="00771C7E" w:rsidRPr="00367094" w:rsidRDefault="00771C7E" w:rsidP="000B1046">
            <w:pPr>
              <w:pStyle w:val="BodyText"/>
              <w:jc w:val="center"/>
              <w:rPr>
                <w:rFonts w:ascii="Browallia New" w:hAnsi="Browallia New" w:cs="Browallia New"/>
                <w:b/>
                <w:bCs/>
                <w:color w:val="000000"/>
                <w:sz w:val="26"/>
                <w:szCs w:val="26"/>
              </w:rPr>
            </w:pPr>
            <w:r w:rsidRPr="00367094">
              <w:rPr>
                <w:rFonts w:ascii="Browallia New" w:hAnsi="Browallia New" w:cs="Browallia New"/>
                <w:color w:val="000000"/>
                <w:sz w:val="26"/>
                <w:szCs w:val="26"/>
              </w:rPr>
              <w:t>1</w:t>
            </w:r>
            <w:r w:rsidRPr="00367094">
              <w:rPr>
                <w:rFonts w:ascii="Browallia New" w:hAnsi="Browallia New" w:cs="Browallia New"/>
                <w:color w:val="000000"/>
                <w:sz w:val="26"/>
                <w:szCs w:val="26"/>
                <w:cs/>
              </w:rPr>
              <w:t xml:space="preserve"> หุ้นสามัญ</w:t>
            </w:r>
          </w:p>
        </w:tc>
      </w:tr>
    </w:tbl>
    <w:p w14:paraId="0D2EB90E" w14:textId="77777777" w:rsidR="00771C7E" w:rsidRPr="00367094" w:rsidRDefault="00771C7E" w:rsidP="00372638">
      <w:pPr>
        <w:tabs>
          <w:tab w:val="left" w:pos="8445"/>
        </w:tabs>
        <w:jc w:val="thaiDistribute"/>
        <w:rPr>
          <w:rFonts w:ascii="Browallia New" w:hAnsi="Browallia New" w:cs="Browallia New"/>
          <w:sz w:val="28"/>
          <w:szCs w:val="28"/>
        </w:rPr>
      </w:pPr>
    </w:p>
    <w:p w14:paraId="44D2B02C" w14:textId="4544122B" w:rsidR="00771C7E" w:rsidRPr="00367094" w:rsidRDefault="00771C7E" w:rsidP="00771C7E">
      <w:pPr>
        <w:tabs>
          <w:tab w:val="clear" w:pos="227"/>
          <w:tab w:val="clear" w:pos="454"/>
        </w:tabs>
        <w:spacing w:line="240" w:lineRule="auto"/>
        <w:ind w:left="450"/>
        <w:jc w:val="thaiDistribute"/>
        <w:rPr>
          <w:rFonts w:ascii="Browallia New" w:hAnsi="Browallia New" w:cs="Browallia New"/>
          <w:sz w:val="28"/>
          <w:szCs w:val="28"/>
          <w:cs/>
        </w:rPr>
      </w:pPr>
      <w:r w:rsidRPr="00367094">
        <w:rPr>
          <w:rFonts w:ascii="Browallia New" w:hAnsi="Browallia New" w:cs="Browallia New"/>
          <w:sz w:val="28"/>
          <w:szCs w:val="28"/>
          <w:cs/>
        </w:rPr>
        <w:t xml:space="preserve">ผู้ถือใบสำคัญแสดงสิทธิ </w:t>
      </w:r>
      <w:r w:rsidRPr="00367094">
        <w:rPr>
          <w:rFonts w:ascii="Browallia New" w:hAnsi="Browallia New" w:cs="Browallia New"/>
          <w:sz w:val="28"/>
          <w:szCs w:val="28"/>
        </w:rPr>
        <w:t xml:space="preserve">ML-W3 </w:t>
      </w:r>
      <w:r w:rsidRPr="00367094">
        <w:rPr>
          <w:rFonts w:ascii="Browallia New" w:hAnsi="Browallia New" w:cs="Browallia New"/>
          <w:sz w:val="28"/>
          <w:szCs w:val="28"/>
          <w:cs/>
        </w:rPr>
        <w:t>สามารถใช้สิทธิได้</w:t>
      </w:r>
      <w:r w:rsidRPr="00367094">
        <w:rPr>
          <w:rFonts w:ascii="Browallia New" w:hAnsi="Browallia New" w:cs="Browallia New"/>
          <w:sz w:val="28"/>
          <w:szCs w:val="28"/>
        </w:rPr>
        <w:t xml:space="preserve"> 4 </w:t>
      </w:r>
      <w:r w:rsidRPr="00367094">
        <w:rPr>
          <w:rFonts w:ascii="Browallia New" w:hAnsi="Browallia New" w:cs="Browallia New"/>
          <w:sz w:val="28"/>
          <w:szCs w:val="28"/>
          <w:cs/>
        </w:rPr>
        <w:t>ครั้ง</w:t>
      </w:r>
      <w:r w:rsidRPr="00367094">
        <w:rPr>
          <w:rFonts w:ascii="Browallia New" w:hAnsi="Browallia New" w:cs="Browallia New"/>
          <w:sz w:val="28"/>
          <w:szCs w:val="28"/>
        </w:rPr>
        <w:t xml:space="preserve"> </w:t>
      </w:r>
      <w:r w:rsidRPr="00367094">
        <w:rPr>
          <w:rFonts w:ascii="Browallia New" w:hAnsi="Browallia New" w:cs="Browallia New"/>
          <w:sz w:val="28"/>
          <w:szCs w:val="28"/>
          <w:cs/>
        </w:rPr>
        <w:t xml:space="preserve">ในวันที่ </w:t>
      </w:r>
      <w:r w:rsidRPr="00367094">
        <w:rPr>
          <w:rFonts w:ascii="Browallia New" w:hAnsi="Browallia New" w:cs="Browallia New"/>
          <w:sz w:val="28"/>
          <w:szCs w:val="28"/>
        </w:rPr>
        <w:t xml:space="preserve">29 </w:t>
      </w:r>
      <w:r w:rsidRPr="00367094">
        <w:rPr>
          <w:rFonts w:ascii="Browallia New" w:hAnsi="Browallia New" w:cs="Browallia New"/>
          <w:sz w:val="28"/>
          <w:szCs w:val="28"/>
          <w:cs/>
        </w:rPr>
        <w:t xml:space="preserve">ธันวาคม </w:t>
      </w:r>
      <w:r w:rsidRPr="00367094">
        <w:rPr>
          <w:rFonts w:ascii="Browallia New" w:hAnsi="Browallia New" w:cs="Browallia New"/>
          <w:sz w:val="28"/>
          <w:szCs w:val="28"/>
        </w:rPr>
        <w:t xml:space="preserve">2565, </w:t>
      </w:r>
      <w:r w:rsidRPr="00367094">
        <w:rPr>
          <w:rFonts w:ascii="Browallia New" w:hAnsi="Browallia New" w:cs="Browallia New"/>
          <w:sz w:val="28"/>
          <w:szCs w:val="28"/>
          <w:cs/>
        </w:rPr>
        <w:t xml:space="preserve">วันที่ </w:t>
      </w:r>
      <w:r w:rsidRPr="00367094">
        <w:rPr>
          <w:rFonts w:ascii="Browallia New" w:hAnsi="Browallia New" w:cs="Browallia New"/>
          <w:sz w:val="28"/>
          <w:szCs w:val="28"/>
        </w:rPr>
        <w:t xml:space="preserve">30 </w:t>
      </w:r>
      <w:r w:rsidRPr="00367094">
        <w:rPr>
          <w:rFonts w:ascii="Browallia New" w:hAnsi="Browallia New" w:cs="Browallia New"/>
          <w:sz w:val="28"/>
          <w:szCs w:val="28"/>
          <w:cs/>
        </w:rPr>
        <w:t xml:space="preserve">มิถุนายน </w:t>
      </w:r>
      <w:r w:rsidRPr="00367094">
        <w:rPr>
          <w:rFonts w:ascii="Browallia New" w:hAnsi="Browallia New" w:cs="Browallia New"/>
          <w:sz w:val="28"/>
          <w:szCs w:val="28"/>
        </w:rPr>
        <w:t xml:space="preserve">2566, </w:t>
      </w:r>
      <w:r w:rsidRPr="00367094">
        <w:rPr>
          <w:rFonts w:ascii="Browallia New" w:hAnsi="Browallia New" w:cs="Browallia New"/>
          <w:sz w:val="28"/>
          <w:szCs w:val="28"/>
          <w:cs/>
        </w:rPr>
        <w:t xml:space="preserve">วันที่ </w:t>
      </w:r>
      <w:r w:rsidRPr="00367094">
        <w:rPr>
          <w:rFonts w:ascii="Browallia New" w:hAnsi="Browallia New" w:cs="Browallia New"/>
          <w:sz w:val="28"/>
          <w:szCs w:val="28"/>
        </w:rPr>
        <w:t xml:space="preserve">29 </w:t>
      </w:r>
      <w:r w:rsidRPr="00367094">
        <w:rPr>
          <w:rFonts w:ascii="Browallia New" w:hAnsi="Browallia New" w:cs="Browallia New"/>
          <w:sz w:val="28"/>
          <w:szCs w:val="28"/>
          <w:cs/>
        </w:rPr>
        <w:t xml:space="preserve">ธันวาคม </w:t>
      </w:r>
      <w:r w:rsidRPr="00367094">
        <w:rPr>
          <w:rFonts w:ascii="Browallia New" w:hAnsi="Browallia New" w:cs="Browallia New"/>
          <w:sz w:val="28"/>
          <w:szCs w:val="28"/>
        </w:rPr>
        <w:t xml:space="preserve">2566 </w:t>
      </w:r>
      <w:r w:rsidRPr="00367094">
        <w:rPr>
          <w:rFonts w:ascii="Browallia New" w:hAnsi="Browallia New" w:cs="Browallia New"/>
          <w:sz w:val="28"/>
          <w:szCs w:val="28"/>
          <w:cs/>
        </w:rPr>
        <w:t xml:space="preserve">และวันที่ </w:t>
      </w:r>
      <w:r w:rsidRPr="00367094">
        <w:rPr>
          <w:rFonts w:ascii="Browallia New" w:hAnsi="Browallia New" w:cs="Browallia New"/>
          <w:sz w:val="28"/>
          <w:szCs w:val="28"/>
        </w:rPr>
        <w:t xml:space="preserve">12 </w:t>
      </w:r>
      <w:r w:rsidRPr="00367094">
        <w:rPr>
          <w:rFonts w:ascii="Browallia New" w:hAnsi="Browallia New" w:cs="Browallia New"/>
          <w:sz w:val="28"/>
          <w:szCs w:val="28"/>
          <w:cs/>
        </w:rPr>
        <w:t xml:space="preserve">มิถุนายน </w:t>
      </w:r>
      <w:r w:rsidRPr="00367094">
        <w:rPr>
          <w:rFonts w:ascii="Browallia New" w:hAnsi="Browallia New" w:cs="Browallia New"/>
          <w:sz w:val="28"/>
          <w:szCs w:val="28"/>
        </w:rPr>
        <w:t xml:space="preserve">2567 </w:t>
      </w:r>
      <w:r w:rsidRPr="00367094">
        <w:rPr>
          <w:rFonts w:ascii="Browallia New" w:hAnsi="Browallia New" w:cs="Browallia New"/>
          <w:sz w:val="28"/>
          <w:szCs w:val="28"/>
          <w:cs/>
        </w:rPr>
        <w:t xml:space="preserve">ตลอดอายุที่เหลือของใบสำคัญแสดงสิทธิ </w:t>
      </w:r>
      <w:r w:rsidRPr="00367094">
        <w:rPr>
          <w:rFonts w:ascii="Browallia New" w:hAnsi="Browallia New" w:cs="Browallia New"/>
          <w:sz w:val="28"/>
          <w:szCs w:val="28"/>
        </w:rPr>
        <w:t>ML-W3</w:t>
      </w:r>
    </w:p>
    <w:p w14:paraId="27FEE1E0" w14:textId="77777777" w:rsidR="00372638" w:rsidRPr="00367094" w:rsidRDefault="00372638" w:rsidP="00372638">
      <w:pPr>
        <w:ind w:left="426"/>
        <w:jc w:val="thaiDistribute"/>
        <w:rPr>
          <w:rFonts w:ascii="Browallia New" w:hAnsi="Browallia New" w:cs="Browallia New"/>
          <w:sz w:val="28"/>
          <w:szCs w:val="28"/>
        </w:rPr>
      </w:pPr>
    </w:p>
    <w:p w14:paraId="782C1960" w14:textId="3BBC72AB" w:rsidR="00372638" w:rsidRPr="00367094" w:rsidRDefault="00491D09" w:rsidP="007012A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ไม่มีการคำนวณกำไรต่อหุ้นปรับลดสำหรับงวดสามเดือน</w:t>
      </w:r>
      <w:r w:rsidR="0070068E" w:rsidRPr="00367094">
        <w:rPr>
          <w:rFonts w:ascii="Browallia New" w:hAnsi="Browallia New" w:cs="Browallia New"/>
          <w:sz w:val="28"/>
          <w:szCs w:val="28"/>
          <w:cs/>
        </w:rPr>
        <w:t>และ</w:t>
      </w:r>
      <w:r w:rsidR="00F87908">
        <w:rPr>
          <w:rFonts w:ascii="Browallia New" w:hAnsi="Browallia New" w:cs="Browallia New" w:hint="cs"/>
          <w:sz w:val="28"/>
          <w:szCs w:val="28"/>
          <w:cs/>
        </w:rPr>
        <w:t>เก้า</w:t>
      </w:r>
      <w:r w:rsidR="0070068E" w:rsidRPr="00367094">
        <w:rPr>
          <w:rFonts w:ascii="Browallia New" w:hAnsi="Browallia New" w:cs="Browallia New"/>
          <w:sz w:val="28"/>
          <w:szCs w:val="28"/>
          <w:cs/>
        </w:rPr>
        <w:t>เดือน</w:t>
      </w:r>
      <w:r w:rsidRPr="00367094">
        <w:rPr>
          <w:rFonts w:ascii="Browallia New" w:hAnsi="Browallia New" w:cs="Browallia New"/>
          <w:sz w:val="28"/>
          <w:szCs w:val="28"/>
          <w:cs/>
        </w:rPr>
        <w:t>สิ้นสุด</w:t>
      </w:r>
      <w:r w:rsidR="00372638" w:rsidRPr="00367094">
        <w:rPr>
          <w:rFonts w:ascii="Browallia New" w:hAnsi="Browallia New" w:cs="Browallia New"/>
          <w:sz w:val="28"/>
          <w:szCs w:val="28"/>
          <w:cs/>
        </w:rPr>
        <w:t xml:space="preserve">วันที่ </w:t>
      </w:r>
      <w:r w:rsidR="00251F96" w:rsidRPr="00367094">
        <w:rPr>
          <w:rFonts w:ascii="Browallia New" w:hAnsi="Browallia New" w:cs="Browallia New"/>
          <w:sz w:val="28"/>
          <w:szCs w:val="28"/>
        </w:rPr>
        <w:t>3</w:t>
      </w:r>
      <w:r w:rsidR="0070068E" w:rsidRPr="00367094">
        <w:rPr>
          <w:rFonts w:ascii="Browallia New" w:hAnsi="Browallia New" w:cs="Browallia New"/>
          <w:sz w:val="28"/>
          <w:szCs w:val="28"/>
        </w:rPr>
        <w:t>0</w:t>
      </w:r>
      <w:r w:rsidR="00251F96" w:rsidRPr="00367094">
        <w:rPr>
          <w:rFonts w:ascii="Browallia New" w:hAnsi="Browallia New" w:cs="Browallia New"/>
          <w:sz w:val="28"/>
          <w:szCs w:val="28"/>
          <w:cs/>
        </w:rPr>
        <w:t xml:space="preserve"> </w:t>
      </w:r>
      <w:r w:rsidR="008E4700">
        <w:rPr>
          <w:rFonts w:ascii="Browallia New" w:hAnsi="Browallia New" w:cs="Browallia New" w:hint="cs"/>
          <w:sz w:val="28"/>
          <w:szCs w:val="28"/>
          <w:cs/>
        </w:rPr>
        <w:t>กันยา</w:t>
      </w:r>
      <w:r w:rsidR="007509CF" w:rsidRPr="00367094">
        <w:rPr>
          <w:rFonts w:ascii="Browallia New" w:hAnsi="Browallia New" w:cs="Browallia New"/>
          <w:sz w:val="28"/>
          <w:szCs w:val="28"/>
          <w:cs/>
        </w:rPr>
        <w:t>ยน</w:t>
      </w:r>
      <w:r w:rsidR="00251F96" w:rsidRPr="00367094">
        <w:rPr>
          <w:rFonts w:ascii="Browallia New" w:hAnsi="Browallia New" w:cs="Browallia New"/>
          <w:sz w:val="28"/>
          <w:szCs w:val="28"/>
          <w:cs/>
        </w:rPr>
        <w:t xml:space="preserve"> </w:t>
      </w:r>
      <w:r w:rsidR="00251F96" w:rsidRPr="00367094">
        <w:rPr>
          <w:rFonts w:ascii="Browallia New" w:hAnsi="Browallia New" w:cs="Browallia New"/>
          <w:sz w:val="28"/>
          <w:szCs w:val="28"/>
        </w:rPr>
        <w:t>2566</w:t>
      </w:r>
      <w:r w:rsidR="00372638" w:rsidRPr="00367094">
        <w:rPr>
          <w:rFonts w:ascii="Browallia New" w:hAnsi="Browallia New" w:cs="Browallia New"/>
          <w:sz w:val="28"/>
          <w:szCs w:val="28"/>
          <w:cs/>
        </w:rPr>
        <w:t xml:space="preserve"> เนื่องจากราคา</w:t>
      </w:r>
      <w:r w:rsidR="007509CF" w:rsidRPr="00367094">
        <w:rPr>
          <w:rFonts w:ascii="Browallia New" w:hAnsi="Browallia New" w:cs="Browallia New"/>
          <w:sz w:val="28"/>
          <w:szCs w:val="28"/>
          <w:cs/>
        </w:rPr>
        <w:t>ก</w:t>
      </w:r>
      <w:r w:rsidR="00372638" w:rsidRPr="00367094">
        <w:rPr>
          <w:rFonts w:ascii="Browallia New" w:hAnsi="Browallia New" w:cs="Browallia New"/>
          <w:sz w:val="28"/>
          <w:szCs w:val="28"/>
          <w:cs/>
        </w:rPr>
        <w:t>ารใช้สิทธิสูงกว่ามูลค่ายุติธรรมของหุ้นสามัญ</w:t>
      </w:r>
    </w:p>
    <w:p w14:paraId="4D034CB4" w14:textId="13513806" w:rsidR="005E4C20" w:rsidRPr="00367094" w:rsidRDefault="005E4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3C7D4A5" w14:textId="77777777" w:rsidR="00185E66" w:rsidRPr="00367094" w:rsidRDefault="0018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367094">
        <w:rPr>
          <w:rFonts w:ascii="Browallia New" w:hAnsi="Browallia New" w:cs="Browallia New"/>
          <w:b/>
          <w:bCs/>
          <w:sz w:val="28"/>
          <w:szCs w:val="28"/>
          <w:cs/>
          <w:lang w:val="en-GB"/>
        </w:rPr>
        <w:br w:type="page"/>
      </w:r>
    </w:p>
    <w:p w14:paraId="5B3728FB" w14:textId="64E13BAC" w:rsidR="00CF344B" w:rsidRPr="00367094" w:rsidRDefault="00CF344B" w:rsidP="00CF344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367094">
        <w:rPr>
          <w:rFonts w:ascii="Browallia New" w:hAnsi="Browallia New" w:cs="Browallia New"/>
          <w:b/>
          <w:bCs/>
          <w:sz w:val="28"/>
          <w:szCs w:val="28"/>
          <w:cs/>
          <w:lang w:val="en-GB"/>
        </w:rPr>
        <w:t>เงินปันผลจ่าย</w:t>
      </w:r>
    </w:p>
    <w:p w14:paraId="6E2C156C" w14:textId="77777777" w:rsidR="00CF344B" w:rsidRPr="00367094" w:rsidRDefault="00CF344B" w:rsidP="00CF344B">
      <w:pPr>
        <w:tabs>
          <w:tab w:val="clear" w:pos="227"/>
          <w:tab w:val="clear" w:pos="454"/>
        </w:tabs>
        <w:spacing w:line="240" w:lineRule="auto"/>
        <w:ind w:left="426"/>
        <w:jc w:val="thaiDistribute"/>
        <w:rPr>
          <w:rFonts w:ascii="Browallia New" w:hAnsi="Browallia New" w:cs="Browallia New"/>
          <w:sz w:val="24"/>
          <w:szCs w:val="24"/>
          <w:lang w:val="en-GB"/>
        </w:rPr>
      </w:pPr>
    </w:p>
    <w:p w14:paraId="2C3ED42F" w14:textId="4B756F69" w:rsidR="00CF344B" w:rsidRPr="00367094" w:rsidRDefault="00CF344B" w:rsidP="00CF344B">
      <w:pPr>
        <w:tabs>
          <w:tab w:val="clear" w:pos="227"/>
          <w:tab w:val="clear" w:pos="454"/>
        </w:tabs>
        <w:spacing w:line="240" w:lineRule="auto"/>
        <w:ind w:left="426"/>
        <w:jc w:val="thaiDistribute"/>
        <w:rPr>
          <w:rFonts w:ascii="Browallia New" w:hAnsi="Browallia New" w:cs="Browallia New"/>
          <w:sz w:val="28"/>
          <w:szCs w:val="28"/>
        </w:rPr>
      </w:pPr>
      <w:r w:rsidRPr="00367094">
        <w:rPr>
          <w:rFonts w:ascii="Browallia New" w:hAnsi="Browallia New" w:cs="Browallia New"/>
          <w:sz w:val="28"/>
          <w:szCs w:val="28"/>
          <w:cs/>
          <w:lang w:val="en-GB"/>
        </w:rPr>
        <w:t>บริษัทย่อยประกาศจ่ายเงินปันผล</w:t>
      </w:r>
      <w:r w:rsidR="00F46DAD" w:rsidRPr="00367094">
        <w:rPr>
          <w:rFonts w:ascii="Browallia New" w:hAnsi="Browallia New" w:cs="Browallia New"/>
          <w:sz w:val="28"/>
          <w:szCs w:val="28"/>
          <w:cs/>
          <w:lang w:val="en-GB"/>
        </w:rPr>
        <w:t>สำหรับงวดสามเดือนและ</w:t>
      </w:r>
      <w:r w:rsidR="00C839CF">
        <w:rPr>
          <w:rFonts w:ascii="Browallia New" w:hAnsi="Browallia New" w:cs="Browallia New" w:hint="cs"/>
          <w:sz w:val="28"/>
          <w:szCs w:val="28"/>
          <w:cs/>
          <w:lang w:val="en-GB"/>
        </w:rPr>
        <w:t>เก้า</w:t>
      </w:r>
      <w:r w:rsidR="00F46DAD" w:rsidRPr="00367094">
        <w:rPr>
          <w:rFonts w:ascii="Browallia New" w:hAnsi="Browallia New" w:cs="Browallia New"/>
          <w:sz w:val="28"/>
          <w:szCs w:val="28"/>
          <w:cs/>
          <w:lang w:val="en-GB"/>
        </w:rPr>
        <w:t xml:space="preserve">เดือนสิ้นสุดวันที่ </w:t>
      </w:r>
      <w:r w:rsidR="00F46DAD" w:rsidRPr="00367094">
        <w:rPr>
          <w:rFonts w:ascii="Browallia New" w:hAnsi="Browallia New" w:cs="Browallia New"/>
          <w:sz w:val="28"/>
          <w:szCs w:val="28"/>
        </w:rPr>
        <w:t xml:space="preserve">30 </w:t>
      </w:r>
      <w:r w:rsidR="00C839CF" w:rsidRPr="00C839CF">
        <w:rPr>
          <w:rFonts w:ascii="Browallia New" w:hAnsi="Browallia New" w:cs="Browallia New"/>
          <w:sz w:val="28"/>
          <w:szCs w:val="28"/>
          <w:cs/>
        </w:rPr>
        <w:t>กันยายน</w:t>
      </w:r>
      <w:r w:rsidR="00F46DAD" w:rsidRPr="00367094">
        <w:rPr>
          <w:rFonts w:ascii="Browallia New" w:hAnsi="Browallia New" w:cs="Browallia New"/>
          <w:sz w:val="28"/>
          <w:szCs w:val="28"/>
          <w:cs/>
        </w:rPr>
        <w:t xml:space="preserve"> </w:t>
      </w:r>
      <w:r w:rsidR="00F46DAD" w:rsidRPr="00367094">
        <w:rPr>
          <w:rFonts w:ascii="Browallia New" w:hAnsi="Browallia New" w:cs="Browallia New"/>
          <w:sz w:val="28"/>
          <w:szCs w:val="28"/>
        </w:rPr>
        <w:t xml:space="preserve">2566 </w:t>
      </w:r>
      <w:r w:rsidR="00F46DAD" w:rsidRPr="00367094">
        <w:rPr>
          <w:rFonts w:ascii="Browallia New" w:hAnsi="Browallia New" w:cs="Browallia New"/>
          <w:sz w:val="28"/>
          <w:szCs w:val="28"/>
          <w:cs/>
        </w:rPr>
        <w:t xml:space="preserve">และ </w:t>
      </w:r>
      <w:r w:rsidR="00F46DAD" w:rsidRPr="00367094">
        <w:rPr>
          <w:rFonts w:ascii="Browallia New" w:hAnsi="Browallia New" w:cs="Browallia New"/>
          <w:sz w:val="28"/>
          <w:szCs w:val="28"/>
        </w:rPr>
        <w:t>2565</w:t>
      </w:r>
      <w:r w:rsidRPr="00367094">
        <w:rPr>
          <w:rFonts w:ascii="Browallia New" w:hAnsi="Browallia New" w:cs="Browallia New"/>
          <w:sz w:val="28"/>
          <w:szCs w:val="28"/>
          <w:lang w:val="en-GB"/>
        </w:rPr>
        <w:t xml:space="preserve"> </w:t>
      </w:r>
      <w:r w:rsidRPr="00367094">
        <w:rPr>
          <w:rFonts w:ascii="Browallia New" w:hAnsi="Browallia New" w:cs="Browallia New"/>
          <w:sz w:val="28"/>
          <w:szCs w:val="28"/>
          <w:cs/>
          <w:lang w:val="en-GB"/>
        </w:rPr>
        <w:t>รวมทั้งสิ้นดังนี้</w:t>
      </w:r>
    </w:p>
    <w:p w14:paraId="015EE3F9" w14:textId="77777777" w:rsidR="00CF344B" w:rsidRPr="00367094" w:rsidRDefault="00CF344B" w:rsidP="00CF344B">
      <w:pPr>
        <w:tabs>
          <w:tab w:val="clear" w:pos="227"/>
          <w:tab w:val="clear" w:pos="454"/>
        </w:tabs>
        <w:spacing w:line="240" w:lineRule="auto"/>
        <w:ind w:left="426"/>
        <w:jc w:val="thaiDistribute"/>
        <w:rPr>
          <w:rFonts w:ascii="Browallia New" w:hAnsi="Browallia New" w:cs="Browallia New"/>
          <w:sz w:val="16"/>
          <w:szCs w:val="16"/>
          <w:highlight w:val="yellow"/>
          <w:cs/>
          <w:lang w:val="en-GB"/>
        </w:rPr>
      </w:pPr>
    </w:p>
    <w:tbl>
      <w:tblPr>
        <w:tblW w:w="9023" w:type="dxa"/>
        <w:tblInd w:w="333" w:type="dxa"/>
        <w:tblLayout w:type="fixed"/>
        <w:tblCellMar>
          <w:left w:w="57" w:type="dxa"/>
          <w:right w:w="57" w:type="dxa"/>
        </w:tblCellMar>
        <w:tblLook w:val="0000" w:firstRow="0" w:lastRow="0" w:firstColumn="0" w:lastColumn="0" w:noHBand="0" w:noVBand="0"/>
      </w:tblPr>
      <w:tblGrid>
        <w:gridCol w:w="2644"/>
        <w:gridCol w:w="142"/>
        <w:gridCol w:w="850"/>
        <w:gridCol w:w="142"/>
        <w:gridCol w:w="992"/>
        <w:gridCol w:w="142"/>
        <w:gridCol w:w="992"/>
        <w:gridCol w:w="142"/>
        <w:gridCol w:w="851"/>
        <w:gridCol w:w="141"/>
        <w:gridCol w:w="851"/>
        <w:gridCol w:w="142"/>
        <w:gridCol w:w="992"/>
      </w:tblGrid>
      <w:tr w:rsidR="00F46DAD" w:rsidRPr="00367094" w14:paraId="08F05B30" w14:textId="77777777">
        <w:trPr>
          <w:trHeight w:val="148"/>
        </w:trPr>
        <w:tc>
          <w:tcPr>
            <w:tcW w:w="2644" w:type="dxa"/>
          </w:tcPr>
          <w:p w14:paraId="3170001B"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142" w:type="dxa"/>
          </w:tcPr>
          <w:p w14:paraId="30C0C86D"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6237" w:type="dxa"/>
            <w:gridSpan w:val="11"/>
            <w:tcBorders>
              <w:bottom w:val="single" w:sz="4" w:space="0" w:color="auto"/>
            </w:tcBorders>
          </w:tcPr>
          <w:p w14:paraId="06EB38D8" w14:textId="1763B72A" w:rsidR="00F46DAD" w:rsidRPr="00367094" w:rsidRDefault="00F46DAD" w:rsidP="00F46DA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3"/>
                <w:szCs w:val="23"/>
                <w:cs/>
              </w:rPr>
              <w:t xml:space="preserve">สำหรับงวดสามเดือนสิ้นสุดวันที่ </w:t>
            </w:r>
            <w:r w:rsidRPr="00367094">
              <w:rPr>
                <w:rFonts w:ascii="Browallia New" w:hAnsi="Browallia New" w:cs="Browallia New"/>
                <w:sz w:val="23"/>
                <w:szCs w:val="23"/>
              </w:rPr>
              <w:t xml:space="preserve">30 </w:t>
            </w:r>
            <w:r w:rsidR="00C839CF" w:rsidRPr="00C839CF">
              <w:rPr>
                <w:rFonts w:ascii="Browallia New" w:hAnsi="Browallia New" w:cs="Browallia New"/>
                <w:sz w:val="23"/>
                <w:szCs w:val="23"/>
                <w:cs/>
              </w:rPr>
              <w:t>กันยายน</w:t>
            </w:r>
          </w:p>
        </w:tc>
      </w:tr>
      <w:tr w:rsidR="00F46DAD" w:rsidRPr="00367094" w14:paraId="32803FFC" w14:textId="77777777" w:rsidTr="006F706E">
        <w:trPr>
          <w:trHeight w:val="148"/>
        </w:trPr>
        <w:tc>
          <w:tcPr>
            <w:tcW w:w="2644" w:type="dxa"/>
          </w:tcPr>
          <w:p w14:paraId="748DBF9F"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142" w:type="dxa"/>
          </w:tcPr>
          <w:p w14:paraId="7CFD1D7C" w14:textId="77777777" w:rsidR="00F46DAD" w:rsidRPr="00367094" w:rsidRDefault="00F46DAD" w:rsidP="006F706E">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5611F73" w14:textId="40AEE5E2" w:rsidR="00F46DAD" w:rsidRPr="00367094"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367094">
              <w:rPr>
                <w:rFonts w:ascii="Browallia New" w:hAnsi="Browallia New" w:cs="Browallia New"/>
                <w:sz w:val="23"/>
                <w:szCs w:val="23"/>
              </w:rPr>
              <w:t>2566</w:t>
            </w:r>
          </w:p>
        </w:tc>
        <w:tc>
          <w:tcPr>
            <w:tcW w:w="142" w:type="dxa"/>
          </w:tcPr>
          <w:p w14:paraId="4A004CED" w14:textId="77777777" w:rsidR="00F46DAD" w:rsidRPr="00367094"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7" w:type="dxa"/>
            <w:gridSpan w:val="5"/>
            <w:tcBorders>
              <w:bottom w:val="single" w:sz="4" w:space="0" w:color="auto"/>
            </w:tcBorders>
          </w:tcPr>
          <w:p w14:paraId="08940B40" w14:textId="376CF31C" w:rsidR="00F46DAD" w:rsidRPr="00367094"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367094">
              <w:rPr>
                <w:rFonts w:ascii="Browallia New" w:hAnsi="Browallia New" w:cs="Browallia New"/>
                <w:sz w:val="23"/>
                <w:szCs w:val="23"/>
              </w:rPr>
              <w:t>2565</w:t>
            </w:r>
          </w:p>
        </w:tc>
      </w:tr>
      <w:tr w:rsidR="004E19A6" w:rsidRPr="00367094" w14:paraId="11B5A446" w14:textId="77777777" w:rsidTr="006F706E">
        <w:trPr>
          <w:trHeight w:val="148"/>
        </w:trPr>
        <w:tc>
          <w:tcPr>
            <w:tcW w:w="2644" w:type="dxa"/>
          </w:tcPr>
          <w:p w14:paraId="07E6F411"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422DE96C"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7660A561"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ประกาศจ่ายเงินปันผล</w:t>
            </w:r>
          </w:p>
        </w:tc>
        <w:tc>
          <w:tcPr>
            <w:tcW w:w="142" w:type="dxa"/>
            <w:tcBorders>
              <w:top w:val="single" w:sz="4" w:space="0" w:color="auto"/>
            </w:tcBorders>
          </w:tcPr>
          <w:p w14:paraId="74B56F93"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F86459F"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367094">
              <w:rPr>
                <w:rFonts w:ascii="Browallia New" w:hAnsi="Browallia New" w:cs="Browallia New"/>
                <w:sz w:val="22"/>
                <w:szCs w:val="22"/>
                <w:cs/>
              </w:rPr>
              <w:t>เงินปันผลจ่าย</w:t>
            </w:r>
          </w:p>
        </w:tc>
        <w:tc>
          <w:tcPr>
            <w:tcW w:w="142" w:type="dxa"/>
          </w:tcPr>
          <w:p w14:paraId="0D29E245"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1ADA2E23"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367094">
              <w:rPr>
                <w:rFonts w:ascii="Browallia New" w:hAnsi="Browallia New" w:cs="Browallia New"/>
                <w:sz w:val="22"/>
                <w:szCs w:val="22"/>
                <w:cs/>
              </w:rPr>
              <w:t>ประกาศจ่ายเงินปันผล</w:t>
            </w:r>
          </w:p>
        </w:tc>
        <w:tc>
          <w:tcPr>
            <w:tcW w:w="142" w:type="dxa"/>
          </w:tcPr>
          <w:p w14:paraId="3F28A99D"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tcPr>
          <w:p w14:paraId="15FFCF05"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367094">
              <w:rPr>
                <w:rFonts w:ascii="Browallia New" w:hAnsi="Browallia New" w:cs="Browallia New"/>
                <w:sz w:val="22"/>
                <w:szCs w:val="22"/>
                <w:cs/>
              </w:rPr>
              <w:t>เงินปันผลจ่าย</w:t>
            </w:r>
          </w:p>
        </w:tc>
      </w:tr>
      <w:tr w:rsidR="004E19A6" w:rsidRPr="00367094" w14:paraId="4A47586B" w14:textId="77777777" w:rsidTr="006F706E">
        <w:trPr>
          <w:trHeight w:val="589"/>
        </w:trPr>
        <w:tc>
          <w:tcPr>
            <w:tcW w:w="2644" w:type="dxa"/>
            <w:tcBorders>
              <w:bottom w:val="single" w:sz="4" w:space="0" w:color="auto"/>
            </w:tcBorders>
            <w:vAlign w:val="bottom"/>
          </w:tcPr>
          <w:p w14:paraId="006BC06A"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ชื่อบริษัท</w:t>
            </w:r>
          </w:p>
        </w:tc>
        <w:tc>
          <w:tcPr>
            <w:tcW w:w="142" w:type="dxa"/>
          </w:tcPr>
          <w:p w14:paraId="40C151B7" w14:textId="77777777" w:rsidR="004E19A6" w:rsidRPr="00367094" w:rsidRDefault="004E19A6" w:rsidP="006F706E">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3689D97"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อัตราหุ้นละ</w:t>
            </w:r>
          </w:p>
          <w:p w14:paraId="6F72936D"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(บาท)</w:t>
            </w:r>
          </w:p>
        </w:tc>
        <w:tc>
          <w:tcPr>
            <w:tcW w:w="142" w:type="dxa"/>
            <w:tcBorders>
              <w:top w:val="single" w:sz="4" w:space="0" w:color="auto"/>
            </w:tcBorders>
          </w:tcPr>
          <w:p w14:paraId="198EBA2E" w14:textId="77777777" w:rsidR="004E19A6" w:rsidRPr="00367094" w:rsidRDefault="004E19A6" w:rsidP="006F706E">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13893AAD"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จำนวนหุ้น</w:t>
            </w:r>
          </w:p>
          <w:p w14:paraId="129CA8A9" w14:textId="77777777" w:rsidR="004E19A6" w:rsidRPr="00367094" w:rsidRDefault="004E19A6" w:rsidP="006F706E">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(พันหุ้น)</w:t>
            </w:r>
          </w:p>
        </w:tc>
        <w:tc>
          <w:tcPr>
            <w:tcW w:w="142" w:type="dxa"/>
          </w:tcPr>
          <w:p w14:paraId="1EFF1C82"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BF57B26"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2"/>
                <w:szCs w:val="22"/>
                <w:cs/>
              </w:rPr>
              <w:t>จำนวนเงิน</w:t>
            </w:r>
            <w:r w:rsidRPr="00367094">
              <w:rPr>
                <w:rFonts w:ascii="Browallia New" w:hAnsi="Browallia New" w:cs="Browallia New"/>
                <w:sz w:val="22"/>
                <w:szCs w:val="22"/>
                <w:cs/>
              </w:rPr>
              <w:br/>
            </w:r>
            <w:r w:rsidRPr="00367094">
              <w:rPr>
                <w:rFonts w:ascii="Browallia New" w:hAnsi="Browallia New" w:cs="Browallia New"/>
                <w:sz w:val="22"/>
                <w:szCs w:val="22"/>
              </w:rPr>
              <w:t xml:space="preserve"> </w:t>
            </w:r>
            <w:r w:rsidRPr="00367094">
              <w:rPr>
                <w:rFonts w:ascii="Browallia New" w:hAnsi="Browallia New" w:cs="Browallia New"/>
                <w:sz w:val="22"/>
                <w:szCs w:val="22"/>
                <w:cs/>
              </w:rPr>
              <w:t>(พันบาท)</w:t>
            </w:r>
          </w:p>
        </w:tc>
        <w:tc>
          <w:tcPr>
            <w:tcW w:w="142" w:type="dxa"/>
          </w:tcPr>
          <w:p w14:paraId="53822510"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2D4C2DC"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อัตราหุ้นละ</w:t>
            </w:r>
          </w:p>
          <w:p w14:paraId="774448E9"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(บาท)</w:t>
            </w:r>
          </w:p>
        </w:tc>
        <w:tc>
          <w:tcPr>
            <w:tcW w:w="141" w:type="dxa"/>
            <w:tcBorders>
              <w:top w:val="single" w:sz="4" w:space="0" w:color="auto"/>
            </w:tcBorders>
          </w:tcPr>
          <w:p w14:paraId="11AE0E6E"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D6C4822" w14:textId="77777777" w:rsidR="004E19A6" w:rsidRPr="00367094" w:rsidRDefault="004E19A6" w:rsidP="006F706E">
            <w:pPr>
              <w:jc w:val="center"/>
              <w:rPr>
                <w:rFonts w:ascii="Browallia New" w:hAnsi="Browallia New" w:cs="Browallia New"/>
                <w:sz w:val="22"/>
                <w:szCs w:val="22"/>
              </w:rPr>
            </w:pPr>
            <w:r w:rsidRPr="00367094">
              <w:rPr>
                <w:rFonts w:ascii="Browallia New" w:hAnsi="Browallia New" w:cs="Browallia New"/>
                <w:sz w:val="22"/>
                <w:szCs w:val="22"/>
                <w:cs/>
              </w:rPr>
              <w:t>จำนวนหุ้น</w:t>
            </w:r>
          </w:p>
          <w:p w14:paraId="1E1826B5" w14:textId="77777777" w:rsidR="004E19A6" w:rsidRPr="00367094" w:rsidRDefault="004E19A6" w:rsidP="006F706E">
            <w:pPr>
              <w:jc w:val="center"/>
              <w:rPr>
                <w:rFonts w:ascii="Browallia New" w:hAnsi="Browallia New" w:cs="Browallia New"/>
                <w:sz w:val="22"/>
                <w:szCs w:val="22"/>
                <w:cs/>
              </w:rPr>
            </w:pPr>
            <w:r w:rsidRPr="00367094">
              <w:rPr>
                <w:rFonts w:ascii="Browallia New" w:hAnsi="Browallia New" w:cs="Browallia New"/>
                <w:sz w:val="22"/>
                <w:szCs w:val="22"/>
                <w:cs/>
              </w:rPr>
              <w:t>(พันหุ้น)</w:t>
            </w:r>
          </w:p>
        </w:tc>
        <w:tc>
          <w:tcPr>
            <w:tcW w:w="142" w:type="dxa"/>
          </w:tcPr>
          <w:p w14:paraId="1F91A5E1"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bottom w:val="single" w:sz="4" w:space="0" w:color="auto"/>
            </w:tcBorders>
            <w:vAlign w:val="bottom"/>
          </w:tcPr>
          <w:p w14:paraId="31955E17"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2"/>
                <w:szCs w:val="22"/>
                <w:cs/>
              </w:rPr>
              <w:t>จำนวนเงิน</w:t>
            </w:r>
            <w:r w:rsidRPr="00367094">
              <w:rPr>
                <w:rFonts w:ascii="Browallia New" w:hAnsi="Browallia New" w:cs="Browallia New"/>
                <w:sz w:val="22"/>
                <w:szCs w:val="22"/>
                <w:cs/>
              </w:rPr>
              <w:br/>
            </w:r>
            <w:r w:rsidRPr="00367094">
              <w:rPr>
                <w:rFonts w:ascii="Browallia New" w:hAnsi="Browallia New" w:cs="Browallia New"/>
                <w:sz w:val="22"/>
                <w:szCs w:val="22"/>
              </w:rPr>
              <w:t xml:space="preserve"> </w:t>
            </w:r>
            <w:r w:rsidRPr="00367094">
              <w:rPr>
                <w:rFonts w:ascii="Browallia New" w:hAnsi="Browallia New" w:cs="Browallia New"/>
                <w:sz w:val="22"/>
                <w:szCs w:val="22"/>
                <w:cs/>
              </w:rPr>
              <w:t>(พันบาท)</w:t>
            </w:r>
          </w:p>
        </w:tc>
      </w:tr>
      <w:tr w:rsidR="004E19A6" w:rsidRPr="00367094" w14:paraId="66F64BEA" w14:textId="77777777" w:rsidTr="00C75E64">
        <w:tc>
          <w:tcPr>
            <w:tcW w:w="2644" w:type="dxa"/>
            <w:tcBorders>
              <w:top w:val="single" w:sz="4" w:space="0" w:color="auto"/>
            </w:tcBorders>
          </w:tcPr>
          <w:p w14:paraId="2E17E653"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65EBD5BE"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2373C0D4"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2AB94096"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1FEF7D7B" w14:textId="77777777" w:rsidR="004E19A6" w:rsidRPr="00367094" w:rsidRDefault="004E19A6" w:rsidP="006F706E">
            <w:pPr>
              <w:tabs>
                <w:tab w:val="left" w:pos="113"/>
              </w:tabs>
              <w:ind w:right="-57"/>
              <w:jc w:val="center"/>
              <w:rPr>
                <w:rFonts w:ascii="Browallia New" w:hAnsi="Browallia New" w:cs="Browallia New"/>
                <w:sz w:val="22"/>
                <w:szCs w:val="22"/>
                <w:cs/>
              </w:rPr>
            </w:pPr>
          </w:p>
        </w:tc>
        <w:tc>
          <w:tcPr>
            <w:tcW w:w="142" w:type="dxa"/>
          </w:tcPr>
          <w:p w14:paraId="41AD99FF"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3BF99BF6"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71E0FB6A"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F1A038C"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0406FD63"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B33652E" w14:textId="09CA995D" w:rsidR="004E19A6" w:rsidRPr="00367094" w:rsidRDefault="00AC35AE"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367094">
              <w:rPr>
                <w:rFonts w:ascii="Browallia New" w:hAnsi="Browallia New" w:cs="Browallia New"/>
                <w:sz w:val="22"/>
                <w:szCs w:val="22"/>
              </w:rPr>
              <w:t xml:space="preserve"> </w:t>
            </w:r>
          </w:p>
        </w:tc>
        <w:tc>
          <w:tcPr>
            <w:tcW w:w="142" w:type="dxa"/>
          </w:tcPr>
          <w:p w14:paraId="1DBD619E"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tcBorders>
          </w:tcPr>
          <w:p w14:paraId="05569DF4" w14:textId="77777777" w:rsidR="004E19A6" w:rsidRPr="00367094"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4E19A6" w:rsidRPr="00367094" w14:paraId="0D41ECB5" w14:textId="77777777" w:rsidTr="00C75E64">
        <w:tc>
          <w:tcPr>
            <w:tcW w:w="2644" w:type="dxa"/>
            <w:shd w:val="clear" w:color="auto" w:fill="auto"/>
          </w:tcPr>
          <w:p w14:paraId="1664CB42" w14:textId="77777777" w:rsidR="004E19A6" w:rsidRPr="00367094" w:rsidRDefault="004E19A6" w:rsidP="004E19A6">
            <w:pPr>
              <w:tabs>
                <w:tab w:val="left" w:pos="113"/>
              </w:tabs>
              <w:ind w:right="-57"/>
              <w:rPr>
                <w:rFonts w:ascii="Browallia New" w:hAnsi="Browallia New" w:cs="Browallia New"/>
                <w:sz w:val="22"/>
                <w:szCs w:val="22"/>
                <w:highlight w:val="yellow"/>
                <w:cs/>
              </w:rPr>
            </w:pPr>
            <w:r w:rsidRPr="00367094">
              <w:rPr>
                <w:rFonts w:ascii="Browallia New" w:hAnsi="Browallia New" w:cs="Browallia New"/>
                <w:sz w:val="22"/>
                <w:szCs w:val="22"/>
                <w:cs/>
              </w:rPr>
              <w:t>บริษัท ไมด้า (ลาว) เช่าสินเชื่อ จำกัด</w:t>
            </w:r>
          </w:p>
        </w:tc>
        <w:tc>
          <w:tcPr>
            <w:tcW w:w="142" w:type="dxa"/>
            <w:shd w:val="clear" w:color="auto" w:fill="auto"/>
          </w:tcPr>
          <w:p w14:paraId="33D650AF" w14:textId="77777777" w:rsidR="004E19A6" w:rsidRPr="00367094" w:rsidRDefault="004E19A6" w:rsidP="004E19A6">
            <w:pPr>
              <w:tabs>
                <w:tab w:val="left" w:pos="113"/>
              </w:tabs>
              <w:ind w:right="-57"/>
              <w:rPr>
                <w:rFonts w:ascii="Browallia New" w:hAnsi="Browallia New" w:cs="Browallia New"/>
                <w:sz w:val="22"/>
                <w:szCs w:val="22"/>
                <w:highlight w:val="yellow"/>
                <w:cs/>
              </w:rPr>
            </w:pPr>
          </w:p>
        </w:tc>
        <w:tc>
          <w:tcPr>
            <w:tcW w:w="850" w:type="dxa"/>
            <w:shd w:val="clear" w:color="auto" w:fill="auto"/>
          </w:tcPr>
          <w:p w14:paraId="3FE21BC5" w14:textId="2A589EDB" w:rsidR="004E19A6" w:rsidRPr="00367094" w:rsidRDefault="005871CD"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r>
              <w:rPr>
                <w:rFonts w:ascii="Browallia New" w:hAnsi="Browallia New" w:cs="Browallia New"/>
                <w:sz w:val="22"/>
                <w:szCs w:val="22"/>
              </w:rPr>
              <w:t>213.33</w:t>
            </w:r>
          </w:p>
        </w:tc>
        <w:tc>
          <w:tcPr>
            <w:tcW w:w="142" w:type="dxa"/>
            <w:shd w:val="clear" w:color="auto" w:fill="auto"/>
          </w:tcPr>
          <w:p w14:paraId="6050385F" w14:textId="77777777" w:rsidR="004E19A6" w:rsidRPr="00367094" w:rsidRDefault="004E19A6" w:rsidP="004E19A6">
            <w:pPr>
              <w:tabs>
                <w:tab w:val="left" w:pos="113"/>
              </w:tabs>
              <w:ind w:right="-57"/>
              <w:jc w:val="center"/>
              <w:rPr>
                <w:rFonts w:ascii="Browallia New" w:hAnsi="Browallia New" w:cs="Browallia New"/>
                <w:sz w:val="22"/>
                <w:szCs w:val="22"/>
                <w:highlight w:val="yellow"/>
                <w:cs/>
              </w:rPr>
            </w:pPr>
          </w:p>
        </w:tc>
        <w:tc>
          <w:tcPr>
            <w:tcW w:w="992" w:type="dxa"/>
            <w:shd w:val="clear" w:color="auto" w:fill="auto"/>
          </w:tcPr>
          <w:p w14:paraId="008F6C42" w14:textId="05075F48" w:rsidR="004E19A6" w:rsidRPr="00367094" w:rsidRDefault="005871CD"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150</w:t>
            </w:r>
          </w:p>
        </w:tc>
        <w:tc>
          <w:tcPr>
            <w:tcW w:w="142" w:type="dxa"/>
            <w:shd w:val="clear" w:color="auto" w:fill="auto"/>
          </w:tcPr>
          <w:p w14:paraId="1938C7FE"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325D0E9A" w14:textId="130BCB21" w:rsidR="004E19A6" w:rsidRPr="00367094" w:rsidRDefault="00274A2D"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32</w:t>
            </w:r>
            <w:r w:rsidR="00200CF7">
              <w:rPr>
                <w:rFonts w:ascii="Browallia New" w:hAnsi="Browallia New" w:cs="Browallia New"/>
                <w:sz w:val="22"/>
                <w:szCs w:val="22"/>
              </w:rPr>
              <w:t>,000</w:t>
            </w:r>
          </w:p>
        </w:tc>
        <w:tc>
          <w:tcPr>
            <w:tcW w:w="142" w:type="dxa"/>
            <w:shd w:val="clear" w:color="auto" w:fill="auto"/>
          </w:tcPr>
          <w:p w14:paraId="3705F92F"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7B3549FD" w14:textId="674659C1" w:rsidR="004E19A6" w:rsidRPr="00367094" w:rsidRDefault="00204F9B"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100.00</w:t>
            </w:r>
          </w:p>
        </w:tc>
        <w:tc>
          <w:tcPr>
            <w:tcW w:w="141" w:type="dxa"/>
            <w:shd w:val="clear" w:color="auto" w:fill="auto"/>
          </w:tcPr>
          <w:p w14:paraId="46646333"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43E71C6" w14:textId="34557A13" w:rsidR="004E19A6" w:rsidRPr="00367094" w:rsidRDefault="005871CD"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150</w:t>
            </w:r>
          </w:p>
        </w:tc>
        <w:tc>
          <w:tcPr>
            <w:tcW w:w="142" w:type="dxa"/>
            <w:shd w:val="clear" w:color="auto" w:fill="auto"/>
          </w:tcPr>
          <w:p w14:paraId="3A9F6F07" w14:textId="77777777" w:rsidR="004E19A6" w:rsidRPr="0036709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11733EEE" w14:textId="2B1C81E2" w:rsidR="004E19A6" w:rsidRPr="00367094" w:rsidRDefault="00B22F4D"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15,000</w:t>
            </w:r>
          </w:p>
        </w:tc>
      </w:tr>
      <w:tr w:rsidR="00C75E64" w:rsidRPr="00367094" w14:paraId="7B31B2B8" w14:textId="77777777" w:rsidTr="00C75E64">
        <w:tc>
          <w:tcPr>
            <w:tcW w:w="2644" w:type="dxa"/>
            <w:shd w:val="clear" w:color="auto" w:fill="auto"/>
          </w:tcPr>
          <w:p w14:paraId="4CFD1F3B" w14:textId="77777777" w:rsidR="00C75E64" w:rsidRPr="00367094" w:rsidRDefault="00C75E64" w:rsidP="004E19A6">
            <w:pPr>
              <w:tabs>
                <w:tab w:val="left" w:pos="113"/>
              </w:tabs>
              <w:ind w:right="-57"/>
              <w:rPr>
                <w:rFonts w:ascii="Browallia New" w:hAnsi="Browallia New" w:cs="Browallia New"/>
                <w:sz w:val="22"/>
                <w:szCs w:val="22"/>
                <w:cs/>
              </w:rPr>
            </w:pPr>
          </w:p>
        </w:tc>
        <w:tc>
          <w:tcPr>
            <w:tcW w:w="142" w:type="dxa"/>
            <w:shd w:val="clear" w:color="auto" w:fill="auto"/>
          </w:tcPr>
          <w:p w14:paraId="25A40AAE" w14:textId="77777777" w:rsidR="00C75E64" w:rsidRPr="00367094" w:rsidRDefault="00C75E64" w:rsidP="004E19A6">
            <w:pPr>
              <w:tabs>
                <w:tab w:val="left" w:pos="113"/>
              </w:tabs>
              <w:ind w:right="-57"/>
              <w:rPr>
                <w:rFonts w:ascii="Browallia New" w:hAnsi="Browallia New" w:cs="Browallia New"/>
                <w:sz w:val="22"/>
                <w:szCs w:val="22"/>
                <w:cs/>
              </w:rPr>
            </w:pPr>
          </w:p>
        </w:tc>
        <w:tc>
          <w:tcPr>
            <w:tcW w:w="850" w:type="dxa"/>
            <w:shd w:val="clear" w:color="auto" w:fill="auto"/>
          </w:tcPr>
          <w:p w14:paraId="213A6C6F"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595EB324" w14:textId="77777777" w:rsidR="00C75E64" w:rsidRPr="00367094" w:rsidRDefault="00C75E64" w:rsidP="004E19A6">
            <w:pPr>
              <w:tabs>
                <w:tab w:val="left" w:pos="113"/>
              </w:tabs>
              <w:ind w:right="-57"/>
              <w:jc w:val="center"/>
              <w:rPr>
                <w:rFonts w:ascii="Browallia New" w:hAnsi="Browallia New" w:cs="Browallia New"/>
                <w:sz w:val="22"/>
                <w:szCs w:val="22"/>
                <w:cs/>
              </w:rPr>
            </w:pPr>
          </w:p>
        </w:tc>
        <w:tc>
          <w:tcPr>
            <w:tcW w:w="992" w:type="dxa"/>
            <w:shd w:val="clear" w:color="auto" w:fill="auto"/>
          </w:tcPr>
          <w:p w14:paraId="210B5D99"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12712D"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shd w:val="clear" w:color="auto" w:fill="auto"/>
          </w:tcPr>
          <w:p w14:paraId="7A8CA6D5"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00E93145"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0D13C929"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4B18DA00"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3700882"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031E92"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top w:val="single" w:sz="12" w:space="0" w:color="auto"/>
            </w:tcBorders>
            <w:shd w:val="clear" w:color="auto" w:fill="auto"/>
          </w:tcPr>
          <w:p w14:paraId="2EB89B7C" w14:textId="77777777" w:rsidR="00C75E64" w:rsidRPr="0036709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r w:rsidR="00C75E64" w:rsidRPr="00367094" w14:paraId="339E32B7" w14:textId="77777777">
        <w:trPr>
          <w:trHeight w:val="148"/>
        </w:trPr>
        <w:tc>
          <w:tcPr>
            <w:tcW w:w="2644" w:type="dxa"/>
          </w:tcPr>
          <w:p w14:paraId="2F319163" w14:textId="77777777" w:rsidR="00C75E64" w:rsidRPr="00367094" w:rsidRDefault="00C75E64">
            <w:pPr>
              <w:tabs>
                <w:tab w:val="left" w:pos="113"/>
              </w:tabs>
              <w:ind w:right="-57"/>
              <w:jc w:val="center"/>
              <w:rPr>
                <w:rFonts w:ascii="Browallia New" w:hAnsi="Browallia New" w:cs="Browallia New"/>
                <w:sz w:val="22"/>
                <w:szCs w:val="22"/>
                <w:cs/>
              </w:rPr>
            </w:pPr>
          </w:p>
        </w:tc>
        <w:tc>
          <w:tcPr>
            <w:tcW w:w="142" w:type="dxa"/>
          </w:tcPr>
          <w:p w14:paraId="1BA3498D" w14:textId="77777777" w:rsidR="00C75E64" w:rsidRPr="00367094" w:rsidRDefault="00C75E64">
            <w:pPr>
              <w:tabs>
                <w:tab w:val="left" w:pos="113"/>
              </w:tabs>
              <w:ind w:right="-57"/>
              <w:jc w:val="center"/>
              <w:rPr>
                <w:rFonts w:ascii="Browallia New" w:hAnsi="Browallia New" w:cs="Browallia New"/>
                <w:sz w:val="22"/>
                <w:szCs w:val="22"/>
                <w:cs/>
              </w:rPr>
            </w:pPr>
          </w:p>
        </w:tc>
        <w:tc>
          <w:tcPr>
            <w:tcW w:w="6237" w:type="dxa"/>
            <w:gridSpan w:val="11"/>
            <w:tcBorders>
              <w:bottom w:val="single" w:sz="4" w:space="0" w:color="auto"/>
            </w:tcBorders>
          </w:tcPr>
          <w:p w14:paraId="62495DBE" w14:textId="5427D329"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3"/>
                <w:szCs w:val="23"/>
                <w:cs/>
              </w:rPr>
              <w:t>สำหรับงวด</w:t>
            </w:r>
            <w:r w:rsidR="00C839CF">
              <w:rPr>
                <w:rFonts w:ascii="Browallia New" w:hAnsi="Browallia New" w:cs="Browallia New" w:hint="cs"/>
                <w:sz w:val="23"/>
                <w:szCs w:val="23"/>
                <w:cs/>
              </w:rPr>
              <w:t>เก้า</w:t>
            </w:r>
            <w:r w:rsidRPr="00367094">
              <w:rPr>
                <w:rFonts w:ascii="Browallia New" w:hAnsi="Browallia New" w:cs="Browallia New"/>
                <w:sz w:val="23"/>
                <w:szCs w:val="23"/>
                <w:cs/>
              </w:rPr>
              <w:t xml:space="preserve">เดือนสิ้นสุดวันที่ </w:t>
            </w:r>
            <w:r w:rsidRPr="00367094">
              <w:rPr>
                <w:rFonts w:ascii="Browallia New" w:hAnsi="Browallia New" w:cs="Browallia New"/>
                <w:sz w:val="23"/>
                <w:szCs w:val="23"/>
              </w:rPr>
              <w:t xml:space="preserve">30 </w:t>
            </w:r>
            <w:r w:rsidR="00C839CF" w:rsidRPr="00C839CF">
              <w:rPr>
                <w:rFonts w:ascii="Browallia New" w:hAnsi="Browallia New" w:cs="Browallia New"/>
                <w:sz w:val="23"/>
                <w:szCs w:val="23"/>
                <w:cs/>
              </w:rPr>
              <w:t>กันยายน</w:t>
            </w:r>
          </w:p>
        </w:tc>
      </w:tr>
      <w:tr w:rsidR="00C75E64" w:rsidRPr="00367094" w14:paraId="66713FEF" w14:textId="77777777">
        <w:trPr>
          <w:trHeight w:val="148"/>
        </w:trPr>
        <w:tc>
          <w:tcPr>
            <w:tcW w:w="2644" w:type="dxa"/>
          </w:tcPr>
          <w:p w14:paraId="570C7783" w14:textId="77777777" w:rsidR="00C75E64" w:rsidRPr="00367094" w:rsidRDefault="00C75E64">
            <w:pPr>
              <w:tabs>
                <w:tab w:val="left" w:pos="113"/>
              </w:tabs>
              <w:ind w:right="-57"/>
              <w:jc w:val="center"/>
              <w:rPr>
                <w:rFonts w:ascii="Browallia New" w:hAnsi="Browallia New" w:cs="Browallia New"/>
                <w:sz w:val="22"/>
                <w:szCs w:val="22"/>
                <w:cs/>
              </w:rPr>
            </w:pPr>
          </w:p>
        </w:tc>
        <w:tc>
          <w:tcPr>
            <w:tcW w:w="142" w:type="dxa"/>
          </w:tcPr>
          <w:p w14:paraId="1451BF0C" w14:textId="77777777" w:rsidR="00C75E64" w:rsidRPr="00367094" w:rsidRDefault="00C75E64">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F1AFCC3"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367094">
              <w:rPr>
                <w:rFonts w:ascii="Browallia New" w:hAnsi="Browallia New" w:cs="Browallia New"/>
                <w:sz w:val="23"/>
                <w:szCs w:val="23"/>
              </w:rPr>
              <w:t>2566</w:t>
            </w:r>
          </w:p>
        </w:tc>
        <w:tc>
          <w:tcPr>
            <w:tcW w:w="142" w:type="dxa"/>
          </w:tcPr>
          <w:p w14:paraId="695F90AA"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7" w:type="dxa"/>
            <w:gridSpan w:val="5"/>
            <w:tcBorders>
              <w:bottom w:val="single" w:sz="4" w:space="0" w:color="auto"/>
            </w:tcBorders>
          </w:tcPr>
          <w:p w14:paraId="123DC312"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367094">
              <w:rPr>
                <w:rFonts w:ascii="Browallia New" w:hAnsi="Browallia New" w:cs="Browallia New"/>
                <w:sz w:val="23"/>
                <w:szCs w:val="23"/>
              </w:rPr>
              <w:t>2565</w:t>
            </w:r>
          </w:p>
        </w:tc>
      </w:tr>
      <w:tr w:rsidR="00C75E64" w:rsidRPr="00367094" w14:paraId="6D32ACB7" w14:textId="77777777">
        <w:trPr>
          <w:trHeight w:val="148"/>
        </w:trPr>
        <w:tc>
          <w:tcPr>
            <w:tcW w:w="2644" w:type="dxa"/>
          </w:tcPr>
          <w:p w14:paraId="21AEAF15" w14:textId="77777777" w:rsidR="00C75E64" w:rsidRPr="00367094" w:rsidRDefault="00C75E64">
            <w:pPr>
              <w:tabs>
                <w:tab w:val="left" w:pos="113"/>
              </w:tabs>
              <w:ind w:right="-57"/>
              <w:jc w:val="center"/>
              <w:rPr>
                <w:rFonts w:ascii="Browallia New" w:hAnsi="Browallia New" w:cs="Browallia New"/>
                <w:sz w:val="22"/>
                <w:szCs w:val="22"/>
                <w:cs/>
              </w:rPr>
            </w:pPr>
          </w:p>
        </w:tc>
        <w:tc>
          <w:tcPr>
            <w:tcW w:w="142" w:type="dxa"/>
          </w:tcPr>
          <w:p w14:paraId="457F8AC0" w14:textId="77777777" w:rsidR="00C75E64" w:rsidRPr="00367094" w:rsidRDefault="00C75E64">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48FAC496" w14:textId="77777777" w:rsidR="00C75E64" w:rsidRPr="00367094" w:rsidRDefault="00C75E64">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ประกาศจ่ายเงินปันผล</w:t>
            </w:r>
          </w:p>
        </w:tc>
        <w:tc>
          <w:tcPr>
            <w:tcW w:w="142" w:type="dxa"/>
            <w:tcBorders>
              <w:top w:val="single" w:sz="4" w:space="0" w:color="auto"/>
            </w:tcBorders>
          </w:tcPr>
          <w:p w14:paraId="57548A5A"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14C930F"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367094">
              <w:rPr>
                <w:rFonts w:ascii="Browallia New" w:hAnsi="Browallia New" w:cs="Browallia New"/>
                <w:sz w:val="22"/>
                <w:szCs w:val="22"/>
                <w:cs/>
              </w:rPr>
              <w:t>เงินปันผลจ่าย</w:t>
            </w:r>
          </w:p>
        </w:tc>
        <w:tc>
          <w:tcPr>
            <w:tcW w:w="142" w:type="dxa"/>
          </w:tcPr>
          <w:p w14:paraId="51B283A9"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4871C2BC"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367094">
              <w:rPr>
                <w:rFonts w:ascii="Browallia New" w:hAnsi="Browallia New" w:cs="Browallia New"/>
                <w:sz w:val="22"/>
                <w:szCs w:val="22"/>
                <w:cs/>
              </w:rPr>
              <w:t>ประกาศจ่ายเงินปันผล</w:t>
            </w:r>
          </w:p>
        </w:tc>
        <w:tc>
          <w:tcPr>
            <w:tcW w:w="142" w:type="dxa"/>
          </w:tcPr>
          <w:p w14:paraId="4F48860E"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tcPr>
          <w:p w14:paraId="2C4BA62C"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367094">
              <w:rPr>
                <w:rFonts w:ascii="Browallia New" w:hAnsi="Browallia New" w:cs="Browallia New"/>
                <w:sz w:val="22"/>
                <w:szCs w:val="22"/>
                <w:cs/>
              </w:rPr>
              <w:t>เงินปันผลจ่าย</w:t>
            </w:r>
          </w:p>
        </w:tc>
      </w:tr>
      <w:tr w:rsidR="00C75E64" w:rsidRPr="00367094" w14:paraId="4AE099D3" w14:textId="77777777">
        <w:trPr>
          <w:trHeight w:val="589"/>
        </w:trPr>
        <w:tc>
          <w:tcPr>
            <w:tcW w:w="2644" w:type="dxa"/>
            <w:tcBorders>
              <w:bottom w:val="single" w:sz="4" w:space="0" w:color="auto"/>
            </w:tcBorders>
            <w:vAlign w:val="bottom"/>
          </w:tcPr>
          <w:p w14:paraId="4C18D44D" w14:textId="77777777" w:rsidR="00C75E64" w:rsidRPr="00367094" w:rsidRDefault="00C75E64">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ชื่อบริษัท</w:t>
            </w:r>
          </w:p>
        </w:tc>
        <w:tc>
          <w:tcPr>
            <w:tcW w:w="142" w:type="dxa"/>
          </w:tcPr>
          <w:p w14:paraId="6F95767F" w14:textId="77777777" w:rsidR="00C75E64" w:rsidRPr="00367094" w:rsidRDefault="00C75E64">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3EFCEE3" w14:textId="77777777" w:rsidR="00C75E64" w:rsidRPr="00367094" w:rsidRDefault="00C75E64">
            <w:pPr>
              <w:jc w:val="center"/>
              <w:rPr>
                <w:rFonts w:ascii="Browallia New" w:hAnsi="Browallia New" w:cs="Browallia New"/>
                <w:sz w:val="22"/>
                <w:szCs w:val="22"/>
              </w:rPr>
            </w:pPr>
            <w:r w:rsidRPr="00367094">
              <w:rPr>
                <w:rFonts w:ascii="Browallia New" w:hAnsi="Browallia New" w:cs="Browallia New"/>
                <w:sz w:val="22"/>
                <w:szCs w:val="22"/>
                <w:cs/>
              </w:rPr>
              <w:t>อัตราหุ้นละ</w:t>
            </w:r>
          </w:p>
          <w:p w14:paraId="31E0B1E8" w14:textId="77777777" w:rsidR="00C75E64" w:rsidRPr="00367094" w:rsidRDefault="00C75E64">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(บาท)</w:t>
            </w:r>
          </w:p>
        </w:tc>
        <w:tc>
          <w:tcPr>
            <w:tcW w:w="142" w:type="dxa"/>
            <w:tcBorders>
              <w:top w:val="single" w:sz="4" w:space="0" w:color="auto"/>
            </w:tcBorders>
          </w:tcPr>
          <w:p w14:paraId="1415EA26" w14:textId="77777777" w:rsidR="00C75E64" w:rsidRPr="00367094" w:rsidRDefault="00C75E64">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27C4779E" w14:textId="77777777" w:rsidR="00C75E64" w:rsidRPr="00367094" w:rsidRDefault="00C75E64">
            <w:pPr>
              <w:jc w:val="center"/>
              <w:rPr>
                <w:rFonts w:ascii="Browallia New" w:hAnsi="Browallia New" w:cs="Browallia New"/>
                <w:sz w:val="22"/>
                <w:szCs w:val="22"/>
              </w:rPr>
            </w:pPr>
            <w:r w:rsidRPr="00367094">
              <w:rPr>
                <w:rFonts w:ascii="Browallia New" w:hAnsi="Browallia New" w:cs="Browallia New"/>
                <w:sz w:val="22"/>
                <w:szCs w:val="22"/>
                <w:cs/>
              </w:rPr>
              <w:t>จำนวนหุ้น</w:t>
            </w:r>
          </w:p>
          <w:p w14:paraId="372DAAA3" w14:textId="77777777" w:rsidR="00C75E64" w:rsidRPr="00367094" w:rsidRDefault="00C75E64">
            <w:pPr>
              <w:tabs>
                <w:tab w:val="left" w:pos="113"/>
              </w:tabs>
              <w:ind w:right="-57"/>
              <w:jc w:val="center"/>
              <w:rPr>
                <w:rFonts w:ascii="Browallia New" w:hAnsi="Browallia New" w:cs="Browallia New"/>
                <w:sz w:val="22"/>
                <w:szCs w:val="22"/>
                <w:cs/>
              </w:rPr>
            </w:pPr>
            <w:r w:rsidRPr="00367094">
              <w:rPr>
                <w:rFonts w:ascii="Browallia New" w:hAnsi="Browallia New" w:cs="Browallia New"/>
                <w:sz w:val="22"/>
                <w:szCs w:val="22"/>
                <w:cs/>
              </w:rPr>
              <w:t>(พันหุ้น)</w:t>
            </w:r>
          </w:p>
        </w:tc>
        <w:tc>
          <w:tcPr>
            <w:tcW w:w="142" w:type="dxa"/>
          </w:tcPr>
          <w:p w14:paraId="6DF7F891"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5D07CC35"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2"/>
                <w:szCs w:val="22"/>
                <w:cs/>
              </w:rPr>
              <w:t>จำนวนเงิน</w:t>
            </w:r>
            <w:r w:rsidRPr="00367094">
              <w:rPr>
                <w:rFonts w:ascii="Browallia New" w:hAnsi="Browallia New" w:cs="Browallia New"/>
                <w:sz w:val="22"/>
                <w:szCs w:val="22"/>
                <w:cs/>
              </w:rPr>
              <w:br/>
            </w:r>
            <w:r w:rsidRPr="00367094">
              <w:rPr>
                <w:rFonts w:ascii="Browallia New" w:hAnsi="Browallia New" w:cs="Browallia New"/>
                <w:sz w:val="22"/>
                <w:szCs w:val="22"/>
              </w:rPr>
              <w:t xml:space="preserve"> </w:t>
            </w:r>
            <w:r w:rsidRPr="00367094">
              <w:rPr>
                <w:rFonts w:ascii="Browallia New" w:hAnsi="Browallia New" w:cs="Browallia New"/>
                <w:sz w:val="22"/>
                <w:szCs w:val="22"/>
                <w:cs/>
              </w:rPr>
              <w:t>(พันบาท)</w:t>
            </w:r>
          </w:p>
        </w:tc>
        <w:tc>
          <w:tcPr>
            <w:tcW w:w="142" w:type="dxa"/>
          </w:tcPr>
          <w:p w14:paraId="0F31FF13"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C132C03" w14:textId="77777777" w:rsidR="00C75E64" w:rsidRPr="00367094" w:rsidRDefault="00C75E64">
            <w:pPr>
              <w:jc w:val="center"/>
              <w:rPr>
                <w:rFonts w:ascii="Browallia New" w:hAnsi="Browallia New" w:cs="Browallia New"/>
                <w:sz w:val="22"/>
                <w:szCs w:val="22"/>
              </w:rPr>
            </w:pPr>
            <w:r w:rsidRPr="00367094">
              <w:rPr>
                <w:rFonts w:ascii="Browallia New" w:hAnsi="Browallia New" w:cs="Browallia New"/>
                <w:sz w:val="22"/>
                <w:szCs w:val="22"/>
                <w:cs/>
              </w:rPr>
              <w:t>อัตราหุ้นละ</w:t>
            </w:r>
          </w:p>
          <w:p w14:paraId="568C13BB" w14:textId="77777777" w:rsidR="00C75E64" w:rsidRPr="00367094" w:rsidRDefault="00C75E64">
            <w:pPr>
              <w:jc w:val="center"/>
              <w:rPr>
                <w:rFonts w:ascii="Browallia New" w:hAnsi="Browallia New" w:cs="Browallia New"/>
                <w:sz w:val="22"/>
                <w:szCs w:val="22"/>
              </w:rPr>
            </w:pPr>
            <w:r w:rsidRPr="00367094">
              <w:rPr>
                <w:rFonts w:ascii="Browallia New" w:hAnsi="Browallia New" w:cs="Browallia New"/>
                <w:sz w:val="22"/>
                <w:szCs w:val="22"/>
                <w:cs/>
              </w:rPr>
              <w:t>(บาท)</w:t>
            </w:r>
          </w:p>
        </w:tc>
        <w:tc>
          <w:tcPr>
            <w:tcW w:w="141" w:type="dxa"/>
            <w:tcBorders>
              <w:top w:val="single" w:sz="4" w:space="0" w:color="auto"/>
            </w:tcBorders>
          </w:tcPr>
          <w:p w14:paraId="56DDBFF4"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1419D760" w14:textId="77777777" w:rsidR="00C75E64" w:rsidRPr="00367094" w:rsidRDefault="00C75E64">
            <w:pPr>
              <w:jc w:val="center"/>
              <w:rPr>
                <w:rFonts w:ascii="Browallia New" w:hAnsi="Browallia New" w:cs="Browallia New"/>
                <w:sz w:val="22"/>
                <w:szCs w:val="22"/>
              </w:rPr>
            </w:pPr>
            <w:r w:rsidRPr="00367094">
              <w:rPr>
                <w:rFonts w:ascii="Browallia New" w:hAnsi="Browallia New" w:cs="Browallia New"/>
                <w:sz w:val="22"/>
                <w:szCs w:val="22"/>
                <w:cs/>
              </w:rPr>
              <w:t>จำนวนหุ้น</w:t>
            </w:r>
          </w:p>
          <w:p w14:paraId="3E682849" w14:textId="77777777" w:rsidR="00C75E64" w:rsidRPr="00367094" w:rsidRDefault="00C75E64">
            <w:pPr>
              <w:jc w:val="center"/>
              <w:rPr>
                <w:rFonts w:ascii="Browallia New" w:hAnsi="Browallia New" w:cs="Browallia New"/>
                <w:sz w:val="22"/>
                <w:szCs w:val="22"/>
                <w:cs/>
              </w:rPr>
            </w:pPr>
            <w:r w:rsidRPr="00367094">
              <w:rPr>
                <w:rFonts w:ascii="Browallia New" w:hAnsi="Browallia New" w:cs="Browallia New"/>
                <w:sz w:val="22"/>
                <w:szCs w:val="22"/>
                <w:cs/>
              </w:rPr>
              <w:t>(พันหุ้น)</w:t>
            </w:r>
          </w:p>
        </w:tc>
        <w:tc>
          <w:tcPr>
            <w:tcW w:w="142" w:type="dxa"/>
          </w:tcPr>
          <w:p w14:paraId="3CDE4B04"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bottom w:val="single" w:sz="4" w:space="0" w:color="auto"/>
            </w:tcBorders>
            <w:vAlign w:val="bottom"/>
          </w:tcPr>
          <w:p w14:paraId="36F0B1C5"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367094">
              <w:rPr>
                <w:rFonts w:ascii="Browallia New" w:hAnsi="Browallia New" w:cs="Browallia New"/>
                <w:sz w:val="22"/>
                <w:szCs w:val="22"/>
                <w:cs/>
              </w:rPr>
              <w:t>จำนวนเงิน</w:t>
            </w:r>
            <w:r w:rsidRPr="00367094">
              <w:rPr>
                <w:rFonts w:ascii="Browallia New" w:hAnsi="Browallia New" w:cs="Browallia New"/>
                <w:sz w:val="22"/>
                <w:szCs w:val="22"/>
                <w:cs/>
              </w:rPr>
              <w:br/>
            </w:r>
            <w:r w:rsidRPr="00367094">
              <w:rPr>
                <w:rFonts w:ascii="Browallia New" w:hAnsi="Browallia New" w:cs="Browallia New"/>
                <w:sz w:val="22"/>
                <w:szCs w:val="22"/>
              </w:rPr>
              <w:t xml:space="preserve"> </w:t>
            </w:r>
            <w:r w:rsidRPr="00367094">
              <w:rPr>
                <w:rFonts w:ascii="Browallia New" w:hAnsi="Browallia New" w:cs="Browallia New"/>
                <w:sz w:val="22"/>
                <w:szCs w:val="22"/>
                <w:cs/>
              </w:rPr>
              <w:t>(พันบาท)</w:t>
            </w:r>
          </w:p>
        </w:tc>
      </w:tr>
      <w:tr w:rsidR="00C75E64" w:rsidRPr="00367094" w14:paraId="2E10A0E6" w14:textId="77777777">
        <w:tc>
          <w:tcPr>
            <w:tcW w:w="2644" w:type="dxa"/>
            <w:tcBorders>
              <w:top w:val="single" w:sz="4" w:space="0" w:color="auto"/>
            </w:tcBorders>
          </w:tcPr>
          <w:p w14:paraId="257A0387" w14:textId="77777777" w:rsidR="00C75E64" w:rsidRPr="00367094" w:rsidRDefault="00C75E64">
            <w:pPr>
              <w:tabs>
                <w:tab w:val="left" w:pos="113"/>
              </w:tabs>
              <w:ind w:right="-57"/>
              <w:jc w:val="center"/>
              <w:rPr>
                <w:rFonts w:ascii="Browallia New" w:hAnsi="Browallia New" w:cs="Browallia New"/>
                <w:sz w:val="22"/>
                <w:szCs w:val="22"/>
                <w:cs/>
              </w:rPr>
            </w:pPr>
          </w:p>
        </w:tc>
        <w:tc>
          <w:tcPr>
            <w:tcW w:w="142" w:type="dxa"/>
          </w:tcPr>
          <w:p w14:paraId="54E61DA5" w14:textId="77777777" w:rsidR="00C75E64" w:rsidRPr="00367094" w:rsidRDefault="00C75E64">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1B0C2759" w14:textId="77777777" w:rsidR="00C75E64" w:rsidRPr="00367094" w:rsidRDefault="00C75E64">
            <w:pPr>
              <w:tabs>
                <w:tab w:val="left" w:pos="113"/>
              </w:tabs>
              <w:ind w:right="-57"/>
              <w:jc w:val="center"/>
              <w:rPr>
                <w:rFonts w:ascii="Browallia New" w:hAnsi="Browallia New" w:cs="Browallia New"/>
                <w:sz w:val="22"/>
                <w:szCs w:val="22"/>
                <w:cs/>
              </w:rPr>
            </w:pPr>
          </w:p>
        </w:tc>
        <w:tc>
          <w:tcPr>
            <w:tcW w:w="142" w:type="dxa"/>
          </w:tcPr>
          <w:p w14:paraId="3C4E4418" w14:textId="77777777" w:rsidR="00C75E64" w:rsidRPr="00367094" w:rsidRDefault="00C75E64">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2197207E" w14:textId="77777777" w:rsidR="00C75E64" w:rsidRPr="00367094" w:rsidRDefault="00C75E64">
            <w:pPr>
              <w:tabs>
                <w:tab w:val="left" w:pos="113"/>
              </w:tabs>
              <w:ind w:right="-57"/>
              <w:jc w:val="center"/>
              <w:rPr>
                <w:rFonts w:ascii="Browallia New" w:hAnsi="Browallia New" w:cs="Browallia New"/>
                <w:sz w:val="22"/>
                <w:szCs w:val="22"/>
                <w:cs/>
              </w:rPr>
            </w:pPr>
          </w:p>
        </w:tc>
        <w:tc>
          <w:tcPr>
            <w:tcW w:w="142" w:type="dxa"/>
          </w:tcPr>
          <w:p w14:paraId="3DC63819"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7862E501"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04F853F9"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45BA2DA1"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12755FD8"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3BEA9997"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367094">
              <w:rPr>
                <w:rFonts w:ascii="Browallia New" w:hAnsi="Browallia New" w:cs="Browallia New"/>
                <w:sz w:val="22"/>
                <w:szCs w:val="22"/>
              </w:rPr>
              <w:t xml:space="preserve"> </w:t>
            </w:r>
          </w:p>
        </w:tc>
        <w:tc>
          <w:tcPr>
            <w:tcW w:w="142" w:type="dxa"/>
          </w:tcPr>
          <w:p w14:paraId="32131192"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tcBorders>
          </w:tcPr>
          <w:p w14:paraId="2095CE1B"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C75E64" w:rsidRPr="00367094" w14:paraId="0D5E2ECD" w14:textId="77777777">
        <w:tc>
          <w:tcPr>
            <w:tcW w:w="2644" w:type="dxa"/>
            <w:shd w:val="clear" w:color="auto" w:fill="auto"/>
          </w:tcPr>
          <w:p w14:paraId="4EF96F25" w14:textId="77777777" w:rsidR="00C75E64" w:rsidRPr="00367094" w:rsidRDefault="00C75E64">
            <w:pPr>
              <w:tabs>
                <w:tab w:val="left" w:pos="113"/>
              </w:tabs>
              <w:ind w:right="-57"/>
              <w:rPr>
                <w:rFonts w:ascii="Browallia New" w:hAnsi="Browallia New" w:cs="Browallia New"/>
                <w:sz w:val="22"/>
                <w:szCs w:val="22"/>
                <w:cs/>
              </w:rPr>
            </w:pPr>
            <w:r w:rsidRPr="00367094">
              <w:rPr>
                <w:rFonts w:ascii="Browallia New" w:hAnsi="Browallia New" w:cs="Browallia New"/>
                <w:sz w:val="22"/>
                <w:szCs w:val="22"/>
                <w:cs/>
              </w:rPr>
              <w:t>บริษัท ไมด้า (ลาว) เช่าสินเชื่อ จำกัด</w:t>
            </w:r>
          </w:p>
        </w:tc>
        <w:tc>
          <w:tcPr>
            <w:tcW w:w="142" w:type="dxa"/>
            <w:shd w:val="clear" w:color="auto" w:fill="auto"/>
          </w:tcPr>
          <w:p w14:paraId="5229C53E" w14:textId="77777777" w:rsidR="00C75E64" w:rsidRPr="00367094" w:rsidRDefault="00C75E64">
            <w:pPr>
              <w:tabs>
                <w:tab w:val="left" w:pos="113"/>
              </w:tabs>
              <w:ind w:right="-57"/>
              <w:rPr>
                <w:rFonts w:ascii="Browallia New" w:hAnsi="Browallia New" w:cs="Browallia New"/>
                <w:sz w:val="22"/>
                <w:szCs w:val="22"/>
                <w:cs/>
              </w:rPr>
            </w:pPr>
          </w:p>
        </w:tc>
        <w:tc>
          <w:tcPr>
            <w:tcW w:w="850" w:type="dxa"/>
            <w:shd w:val="clear" w:color="auto" w:fill="auto"/>
          </w:tcPr>
          <w:p w14:paraId="2780BD75" w14:textId="21B727D8" w:rsidR="00C75E64" w:rsidRPr="00367094" w:rsidRDefault="005871C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333.33</w:t>
            </w:r>
          </w:p>
        </w:tc>
        <w:tc>
          <w:tcPr>
            <w:tcW w:w="142" w:type="dxa"/>
            <w:shd w:val="clear" w:color="auto" w:fill="auto"/>
          </w:tcPr>
          <w:p w14:paraId="10F0F47E" w14:textId="77777777" w:rsidR="00C75E64" w:rsidRPr="00367094" w:rsidRDefault="00C75E64">
            <w:pPr>
              <w:tabs>
                <w:tab w:val="left" w:pos="113"/>
              </w:tabs>
              <w:ind w:right="-57"/>
              <w:jc w:val="center"/>
              <w:rPr>
                <w:rFonts w:ascii="Browallia New" w:hAnsi="Browallia New" w:cs="Browallia New"/>
                <w:sz w:val="22"/>
                <w:szCs w:val="22"/>
                <w:cs/>
              </w:rPr>
            </w:pPr>
          </w:p>
        </w:tc>
        <w:tc>
          <w:tcPr>
            <w:tcW w:w="992" w:type="dxa"/>
            <w:shd w:val="clear" w:color="auto" w:fill="auto"/>
          </w:tcPr>
          <w:p w14:paraId="06E04817" w14:textId="610FF0C0" w:rsidR="00C75E64" w:rsidRPr="00367094" w:rsidRDefault="005871C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150</w:t>
            </w:r>
          </w:p>
        </w:tc>
        <w:tc>
          <w:tcPr>
            <w:tcW w:w="142" w:type="dxa"/>
            <w:shd w:val="clear" w:color="auto" w:fill="auto"/>
          </w:tcPr>
          <w:p w14:paraId="653A4450"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075BA67B" w14:textId="0CF6901F" w:rsidR="00C75E64" w:rsidRPr="00367094" w:rsidRDefault="00944E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50,000</w:t>
            </w:r>
          </w:p>
        </w:tc>
        <w:tc>
          <w:tcPr>
            <w:tcW w:w="142" w:type="dxa"/>
            <w:shd w:val="clear" w:color="auto" w:fill="auto"/>
          </w:tcPr>
          <w:p w14:paraId="620E61FF"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5CD25F02" w14:textId="504F96DC" w:rsidR="00C75E64" w:rsidRPr="00367094" w:rsidRDefault="00B22F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w:t>
            </w:r>
            <w:r w:rsidR="00204F9B">
              <w:rPr>
                <w:rFonts w:ascii="Browallia New" w:hAnsi="Browallia New" w:cs="Browallia New"/>
                <w:sz w:val="22"/>
                <w:szCs w:val="22"/>
              </w:rPr>
              <w:t>66.67</w:t>
            </w:r>
          </w:p>
        </w:tc>
        <w:tc>
          <w:tcPr>
            <w:tcW w:w="141" w:type="dxa"/>
            <w:shd w:val="clear" w:color="auto" w:fill="auto"/>
          </w:tcPr>
          <w:p w14:paraId="0D93B4BC"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76893E13" w14:textId="7BDC85AD" w:rsidR="00C75E64" w:rsidRPr="00367094" w:rsidRDefault="005871C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150</w:t>
            </w:r>
          </w:p>
        </w:tc>
        <w:tc>
          <w:tcPr>
            <w:tcW w:w="142" w:type="dxa"/>
            <w:shd w:val="clear" w:color="auto" w:fill="auto"/>
          </w:tcPr>
          <w:p w14:paraId="0A1F5E6F" w14:textId="77777777" w:rsidR="00C75E64" w:rsidRPr="00367094" w:rsidRDefault="00C75E6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707681CB" w14:textId="5BED1F28" w:rsidR="00C75E64" w:rsidRPr="00367094" w:rsidRDefault="00B22F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25,000</w:t>
            </w:r>
          </w:p>
        </w:tc>
      </w:tr>
    </w:tbl>
    <w:p w14:paraId="7F30C979" w14:textId="5B7D11BA" w:rsidR="004B5E68" w:rsidRPr="00367094" w:rsidRDefault="004B5E68" w:rsidP="004E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4B5E68" w:rsidRPr="00367094" w:rsidSect="00C57400">
          <w:footerReference w:type="default" r:id="rId11"/>
          <w:pgSz w:w="11909" w:h="16834" w:code="9"/>
          <w:pgMar w:top="1260" w:right="1080" w:bottom="1170" w:left="1440" w:header="1140" w:footer="23" w:gutter="0"/>
          <w:pgNumType w:start="12"/>
          <w:cols w:space="720"/>
          <w:docGrid w:linePitch="245"/>
        </w:sectPr>
      </w:pPr>
    </w:p>
    <w:p w14:paraId="5B4B0E3D" w14:textId="06FE30B9" w:rsidR="006971B8" w:rsidRPr="00367094" w:rsidRDefault="00526601" w:rsidP="00D6014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ข้อมูลทางการเงินจำแนกตามส่วนงาน</w:t>
      </w:r>
    </w:p>
    <w:p w14:paraId="6ED61139" w14:textId="71F06310" w:rsidR="00526601" w:rsidRPr="00367094"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r w:rsidRPr="00367094">
        <w:rPr>
          <w:rFonts w:ascii="Browallia New" w:hAnsi="Browallia New" w:cs="Browallia New"/>
          <w:b/>
          <w:bCs/>
          <w:sz w:val="12"/>
          <w:szCs w:val="12"/>
          <w:lang w:val="en-GB"/>
        </w:rPr>
        <w:tab/>
      </w:r>
    </w:p>
    <w:p w14:paraId="0D927DB2" w14:textId="5538E9CE" w:rsidR="0081419D" w:rsidRPr="00367094" w:rsidRDefault="005B7BE8" w:rsidP="00E87C2C">
      <w:pPr>
        <w:tabs>
          <w:tab w:val="clear" w:pos="227"/>
          <w:tab w:val="clear" w:pos="454"/>
        </w:tabs>
        <w:spacing w:line="240" w:lineRule="auto"/>
        <w:ind w:left="432"/>
        <w:jc w:val="thaiDistribute"/>
        <w:rPr>
          <w:rFonts w:ascii="Browallia New" w:hAnsi="Browallia New" w:cs="Browallia New"/>
          <w:sz w:val="27"/>
          <w:szCs w:val="27"/>
        </w:rPr>
      </w:pPr>
      <w:r w:rsidRPr="00367094">
        <w:rPr>
          <w:rFonts w:ascii="Browallia New" w:hAnsi="Browallia New" w:cs="Browallia New"/>
          <w:sz w:val="27"/>
          <w:szCs w:val="27"/>
          <w:cs/>
        </w:rPr>
        <w:t>กลุ่มบริษัทมีรายได้ทั้งในประเทศและต่างประเทศ</w:t>
      </w:r>
      <w:r w:rsidRPr="00367094">
        <w:rPr>
          <w:rFonts w:ascii="Browallia New" w:hAnsi="Browallia New" w:cs="Browallia New"/>
          <w:sz w:val="27"/>
          <w:szCs w:val="27"/>
        </w:rPr>
        <w:t xml:space="preserve"> </w:t>
      </w:r>
      <w:r w:rsidRPr="00367094">
        <w:rPr>
          <w:rFonts w:ascii="Browallia New" w:hAnsi="Browallia New" w:cs="Browallia New"/>
          <w:sz w:val="27"/>
          <w:szCs w:val="27"/>
          <w:cs/>
        </w:rPr>
        <w:t>ประกอบด้วยรายได้จากการให้บริการเช่าซื้อเครื่องใช้ไฟฟ้าภายในบ้านและรถจักรยานยนต์ ธุรกิจโรงแรม และธุรกิจพัฒนาอสังหาริมทรัพย์ เพื่อขาย บริษัทมีบริษัทย่อยดำเนินธุรกิจประเภทต่างๆ เช่น 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ธุรกิจตัวแทนขายอสังหาริมทรัพย์ จำหน่ายสินค้าทางพาณิชย์อิเล็กทรอนิกส์ ธุรกิจบริการจัดทำโฆษณาประชาสัมพันธ์ ให้บริการสินเชื่อ</w:t>
      </w:r>
      <w:r w:rsidR="002C3DA3">
        <w:rPr>
          <w:rFonts w:ascii="Browallia New" w:hAnsi="Browallia New" w:cs="Browallia New" w:hint="cs"/>
          <w:sz w:val="27"/>
          <w:szCs w:val="27"/>
          <w:cs/>
        </w:rPr>
        <w:t>อื่นๆ</w:t>
      </w:r>
      <w:r w:rsidRPr="00367094">
        <w:rPr>
          <w:rFonts w:ascii="Browallia New" w:hAnsi="Browallia New" w:cs="Browallia New"/>
          <w:sz w:val="27"/>
          <w:szCs w:val="27"/>
          <w:cs/>
        </w:rPr>
        <w:t xml:space="preserve"> การบริหารสินทรัพย์ด้อยคุณภาพ </w:t>
      </w:r>
      <w:r w:rsidR="007627C6">
        <w:rPr>
          <w:rFonts w:ascii="Browallia New" w:hAnsi="Browallia New" w:cs="Browallia New" w:hint="cs"/>
          <w:sz w:val="27"/>
          <w:szCs w:val="27"/>
          <w:cs/>
        </w:rPr>
        <w:t xml:space="preserve">การบริหารโรงจับจำนำ </w:t>
      </w:r>
      <w:r w:rsidRPr="00367094">
        <w:rPr>
          <w:rFonts w:ascii="Browallia New" w:hAnsi="Browallia New" w:cs="Browallia New"/>
          <w:sz w:val="27"/>
          <w:szCs w:val="27"/>
          <w:cs/>
        </w:rPr>
        <w:t>ธุรกิจให้บริการรักษาความปลอดภัย</w:t>
      </w:r>
      <w:r w:rsidR="00A61D2C" w:rsidRPr="00367094">
        <w:rPr>
          <w:rFonts w:ascii="Browallia New" w:hAnsi="Browallia New" w:cs="Browallia New"/>
          <w:sz w:val="27"/>
          <w:szCs w:val="27"/>
        </w:rPr>
        <w:t xml:space="preserve"> </w:t>
      </w:r>
      <w:r w:rsidR="002C3DA3">
        <w:rPr>
          <w:rFonts w:ascii="Browallia New" w:hAnsi="Browallia New" w:cs="Browallia New" w:hint="cs"/>
          <w:sz w:val="27"/>
          <w:szCs w:val="27"/>
          <w:cs/>
        </w:rPr>
        <w:t>และ</w:t>
      </w:r>
      <w:r w:rsidR="003D02C5" w:rsidRPr="00367094">
        <w:rPr>
          <w:rFonts w:ascii="Browallia New" w:hAnsi="Browallia New" w:cs="Browallia New"/>
          <w:sz w:val="27"/>
          <w:szCs w:val="27"/>
          <w:cs/>
        </w:rPr>
        <w:t>ธุรกิจ</w:t>
      </w:r>
      <w:r w:rsidR="005764D6" w:rsidRPr="00367094">
        <w:rPr>
          <w:rFonts w:ascii="Browallia New" w:hAnsi="Browallia New" w:cs="Browallia New"/>
          <w:sz w:val="27"/>
          <w:szCs w:val="27"/>
          <w:cs/>
        </w:rPr>
        <w:t>ให้บร</w:t>
      </w:r>
      <w:r w:rsidR="00AC770F" w:rsidRPr="00367094">
        <w:rPr>
          <w:rFonts w:ascii="Browallia New" w:hAnsi="Browallia New" w:cs="Browallia New"/>
          <w:sz w:val="27"/>
          <w:szCs w:val="27"/>
          <w:cs/>
        </w:rPr>
        <w:t>ิการด้านความงามอย่างครบวงจร</w:t>
      </w:r>
      <w:r w:rsidR="000A4CC4">
        <w:rPr>
          <w:rFonts w:ascii="Browallia New" w:hAnsi="Browallia New" w:cs="Browallia New" w:hint="cs"/>
          <w:sz w:val="27"/>
          <w:szCs w:val="27"/>
          <w:cs/>
        </w:rPr>
        <w:t xml:space="preserve"> </w:t>
      </w:r>
      <w:r w:rsidRPr="00367094">
        <w:rPr>
          <w:rFonts w:ascii="Browallia New" w:hAnsi="Browallia New" w:cs="Browallia New"/>
          <w:sz w:val="27"/>
          <w:szCs w:val="27"/>
          <w:cs/>
        </w:rPr>
        <w:t>กลุ่มบริษัท</w:t>
      </w:r>
      <w:r w:rsidRPr="00367094">
        <w:rPr>
          <w:rFonts w:ascii="Browallia New" w:hAnsi="Browallia New" w:cs="Browallia New"/>
          <w:sz w:val="27"/>
          <w:szCs w:val="27"/>
          <w:shd w:val="clear" w:color="auto" w:fill="FFFFFF"/>
          <w:cs/>
        </w:rPr>
        <w:t>ได้เปิดเผยข้อมูลการจำแนกรายได้จากการดำเนินธุรกิจหลักตามภูมิศาสตร์</w:t>
      </w:r>
      <w:r w:rsidRPr="00367094">
        <w:rPr>
          <w:rFonts w:ascii="Browallia New" w:hAnsi="Browallia New" w:cs="Browallia New"/>
          <w:sz w:val="27"/>
          <w:szCs w:val="27"/>
          <w:shd w:val="clear" w:color="auto" w:fill="FFFFFF"/>
        </w:rPr>
        <w:t xml:space="preserve"> </w:t>
      </w:r>
      <w:r w:rsidR="00EC0697" w:rsidRPr="00367094">
        <w:rPr>
          <w:rFonts w:ascii="Browallia New" w:hAnsi="Browallia New" w:cs="Browallia New"/>
          <w:sz w:val="27"/>
          <w:szCs w:val="27"/>
          <w:shd w:val="clear" w:color="auto" w:fill="FFFFFF"/>
          <w:cs/>
        </w:rPr>
        <w:t>และแยกตามการรับรู้รายได้สำหรับงวดสามเดือนและ</w:t>
      </w:r>
      <w:r w:rsidR="008C2F91">
        <w:rPr>
          <w:rFonts w:ascii="Browallia New" w:hAnsi="Browallia New" w:cs="Browallia New" w:hint="cs"/>
          <w:sz w:val="27"/>
          <w:szCs w:val="27"/>
          <w:shd w:val="clear" w:color="auto" w:fill="FFFFFF"/>
          <w:cs/>
        </w:rPr>
        <w:t>เก้า</w:t>
      </w:r>
      <w:r w:rsidR="00EC0697" w:rsidRPr="00367094">
        <w:rPr>
          <w:rFonts w:ascii="Browallia New" w:hAnsi="Browallia New" w:cs="Browallia New"/>
          <w:sz w:val="27"/>
          <w:szCs w:val="27"/>
          <w:shd w:val="clear" w:color="auto" w:fill="FFFFFF"/>
          <w:cs/>
        </w:rPr>
        <w:t xml:space="preserve">เดือนสิ้นสุดวันที่ </w:t>
      </w:r>
      <w:r w:rsidR="0026703A" w:rsidRPr="00367094">
        <w:rPr>
          <w:rFonts w:ascii="Browallia New" w:hAnsi="Browallia New" w:cs="Browallia New"/>
          <w:sz w:val="27"/>
          <w:szCs w:val="27"/>
          <w:shd w:val="clear" w:color="auto" w:fill="FFFFFF"/>
        </w:rPr>
        <w:t>30</w:t>
      </w:r>
      <w:r w:rsidR="0026703A" w:rsidRPr="00367094">
        <w:rPr>
          <w:rFonts w:ascii="Browallia New" w:hAnsi="Browallia New" w:cs="Browallia New"/>
          <w:sz w:val="27"/>
          <w:szCs w:val="27"/>
          <w:shd w:val="clear" w:color="auto" w:fill="FFFFFF"/>
          <w:cs/>
        </w:rPr>
        <w:t xml:space="preserve"> </w:t>
      </w:r>
      <w:r w:rsidR="008C2F91" w:rsidRPr="008C2F91">
        <w:rPr>
          <w:rFonts w:ascii="Browallia New" w:hAnsi="Browallia New" w:cs="Browallia New"/>
          <w:sz w:val="27"/>
          <w:szCs w:val="27"/>
          <w:shd w:val="clear" w:color="auto" w:fill="FFFFFF"/>
          <w:cs/>
        </w:rPr>
        <w:t>กันยายน</w:t>
      </w:r>
      <w:r w:rsidR="0026703A" w:rsidRPr="00367094">
        <w:rPr>
          <w:rFonts w:ascii="Browallia New" w:hAnsi="Browallia New" w:cs="Browallia New"/>
          <w:sz w:val="27"/>
          <w:szCs w:val="27"/>
          <w:shd w:val="clear" w:color="auto" w:fill="FFFFFF"/>
          <w:cs/>
        </w:rPr>
        <w:t xml:space="preserve"> </w:t>
      </w:r>
      <w:r w:rsidR="00872AB2" w:rsidRPr="00367094">
        <w:rPr>
          <w:rFonts w:ascii="Browallia New" w:hAnsi="Browallia New" w:cs="Browallia New"/>
          <w:sz w:val="27"/>
          <w:szCs w:val="27"/>
        </w:rPr>
        <w:t>256</w:t>
      </w:r>
      <w:r w:rsidR="008B1E51" w:rsidRPr="00367094">
        <w:rPr>
          <w:rFonts w:ascii="Browallia New" w:hAnsi="Browallia New" w:cs="Browallia New"/>
          <w:sz w:val="27"/>
          <w:szCs w:val="27"/>
        </w:rPr>
        <w:t>6</w:t>
      </w:r>
      <w:r w:rsidR="0081419D" w:rsidRPr="00367094">
        <w:rPr>
          <w:rFonts w:ascii="Browallia New" w:hAnsi="Browallia New" w:cs="Browallia New"/>
          <w:sz w:val="27"/>
          <w:szCs w:val="27"/>
          <w:cs/>
        </w:rPr>
        <w:t xml:space="preserve"> และ </w:t>
      </w:r>
      <w:r w:rsidR="0081419D" w:rsidRPr="00367094">
        <w:rPr>
          <w:rFonts w:ascii="Browallia New" w:hAnsi="Browallia New" w:cs="Browallia New"/>
          <w:sz w:val="27"/>
          <w:szCs w:val="27"/>
          <w:lang w:val="en-GB"/>
        </w:rPr>
        <w:t>256</w:t>
      </w:r>
      <w:r w:rsidR="008B1E51" w:rsidRPr="00367094">
        <w:rPr>
          <w:rFonts w:ascii="Browallia New" w:hAnsi="Browallia New" w:cs="Browallia New"/>
          <w:sz w:val="27"/>
          <w:szCs w:val="27"/>
          <w:lang w:val="en-GB"/>
        </w:rPr>
        <w:t>5</w:t>
      </w:r>
      <w:r w:rsidR="0081419D" w:rsidRPr="00367094">
        <w:rPr>
          <w:rFonts w:ascii="Browallia New" w:hAnsi="Browallia New" w:cs="Browallia New"/>
          <w:sz w:val="27"/>
          <w:szCs w:val="27"/>
          <w:cs/>
        </w:rPr>
        <w:t xml:space="preserve"> มีดังต่อไปนี้</w:t>
      </w:r>
    </w:p>
    <w:p w14:paraId="40AE6267" w14:textId="6012D042" w:rsidR="006971B8" w:rsidRPr="00367094" w:rsidRDefault="006971B8" w:rsidP="0081419D">
      <w:pPr>
        <w:spacing w:line="240" w:lineRule="auto"/>
        <w:ind w:left="426"/>
        <w:jc w:val="thaiDistribute"/>
        <w:rPr>
          <w:rFonts w:ascii="Browallia New" w:hAnsi="Browallia New" w:cs="Browallia New"/>
          <w:sz w:val="20"/>
          <w:szCs w:val="20"/>
          <w:u w:val="single"/>
        </w:rPr>
      </w:pPr>
    </w:p>
    <w:p w14:paraId="4CCC6D6F" w14:textId="4E18B464" w:rsidR="00D12E8D" w:rsidRPr="00367094" w:rsidRDefault="00D12E8D" w:rsidP="00DD59B4">
      <w:pPr>
        <w:tabs>
          <w:tab w:val="left" w:pos="1440"/>
        </w:tabs>
        <w:spacing w:line="240" w:lineRule="auto"/>
        <w:ind w:left="432" w:right="-43"/>
        <w:jc w:val="thaiDistribute"/>
        <w:rPr>
          <w:rFonts w:ascii="Browallia New" w:hAnsi="Browallia New" w:cs="Browallia New"/>
          <w:sz w:val="27"/>
          <w:szCs w:val="27"/>
        </w:rPr>
      </w:pPr>
      <w:r w:rsidRPr="00367094">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367094" w:rsidRDefault="00197494" w:rsidP="0081419D">
      <w:pPr>
        <w:spacing w:line="240" w:lineRule="auto"/>
        <w:ind w:left="426"/>
        <w:jc w:val="thaiDistribute"/>
        <w:rPr>
          <w:rFonts w:ascii="Browallia New" w:hAnsi="Browallia New" w:cs="Browallia New"/>
          <w:sz w:val="14"/>
          <w:szCs w:val="14"/>
          <w:u w:val="single"/>
        </w:rPr>
      </w:pPr>
    </w:p>
    <w:tbl>
      <w:tblPr>
        <w:tblW w:w="1413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738"/>
        <w:gridCol w:w="717"/>
        <w:gridCol w:w="709"/>
      </w:tblGrid>
      <w:tr w:rsidR="00156A13" w:rsidRPr="00367094" w14:paraId="7D307AA7" w14:textId="77777777" w:rsidTr="00CC3238">
        <w:tc>
          <w:tcPr>
            <w:tcW w:w="2409" w:type="dxa"/>
          </w:tcPr>
          <w:p w14:paraId="10061B99" w14:textId="77777777" w:rsidR="00156A13" w:rsidRPr="00367094" w:rsidRDefault="00156A13" w:rsidP="001F10C7">
            <w:pPr>
              <w:spacing w:line="240" w:lineRule="auto"/>
              <w:ind w:right="-108"/>
              <w:rPr>
                <w:rFonts w:ascii="Browallia New" w:hAnsi="Browallia New" w:cs="Browallia New"/>
                <w:sz w:val="19"/>
                <w:szCs w:val="19"/>
              </w:rPr>
            </w:pPr>
          </w:p>
        </w:tc>
        <w:tc>
          <w:tcPr>
            <w:tcW w:w="11722" w:type="dxa"/>
            <w:gridSpan w:val="16"/>
          </w:tcPr>
          <w:p w14:paraId="555D73CE" w14:textId="77777777" w:rsidR="00156A13" w:rsidRPr="00367094" w:rsidRDefault="00156A13" w:rsidP="001F10C7">
            <w:pPr>
              <w:spacing w:line="240" w:lineRule="auto"/>
              <w:jc w:val="right"/>
              <w:rPr>
                <w:rFonts w:ascii="Browallia New" w:hAnsi="Browallia New" w:cs="Browallia New"/>
                <w:sz w:val="20"/>
                <w:szCs w:val="20"/>
              </w:rPr>
            </w:pPr>
            <w:r w:rsidRPr="00367094">
              <w:rPr>
                <w:rFonts w:ascii="Browallia New" w:hAnsi="Browallia New" w:cs="Browallia New"/>
                <w:sz w:val="20"/>
                <w:szCs w:val="20"/>
                <w:cs/>
              </w:rPr>
              <w:t>(หน่วย : ล้านบาท)</w:t>
            </w:r>
          </w:p>
        </w:tc>
      </w:tr>
      <w:tr w:rsidR="00B30DBF" w:rsidRPr="00367094" w14:paraId="16162A1B" w14:textId="77777777" w:rsidTr="00CC3238">
        <w:tc>
          <w:tcPr>
            <w:tcW w:w="2409" w:type="dxa"/>
          </w:tcPr>
          <w:p w14:paraId="3CBAF8DF" w14:textId="77777777" w:rsidR="00B30DBF" w:rsidRPr="00367094" w:rsidRDefault="00B30DBF" w:rsidP="001F10C7">
            <w:pPr>
              <w:spacing w:line="240" w:lineRule="auto"/>
              <w:ind w:right="-108"/>
              <w:rPr>
                <w:rFonts w:ascii="Browallia New" w:hAnsi="Browallia New" w:cs="Browallia New"/>
                <w:sz w:val="19"/>
                <w:szCs w:val="19"/>
              </w:rPr>
            </w:pPr>
          </w:p>
        </w:tc>
        <w:tc>
          <w:tcPr>
            <w:tcW w:w="11722" w:type="dxa"/>
            <w:gridSpan w:val="16"/>
          </w:tcPr>
          <w:p w14:paraId="6BEA4998" w14:textId="2EF9A787" w:rsidR="00B30DBF" w:rsidRPr="00367094" w:rsidRDefault="00EE6F38" w:rsidP="00642012">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 xml:space="preserve">สำหรับงวดสามเดือนสิ้นสุดวันที่ </w:t>
            </w:r>
            <w:r w:rsidRPr="00367094">
              <w:rPr>
                <w:rFonts w:ascii="Browallia New" w:hAnsi="Browallia New" w:cs="Browallia New"/>
                <w:sz w:val="20"/>
                <w:szCs w:val="20"/>
              </w:rPr>
              <w:t>30</w:t>
            </w:r>
            <w:r w:rsidRPr="00367094">
              <w:rPr>
                <w:rFonts w:ascii="Browallia New" w:hAnsi="Browallia New" w:cs="Browallia New"/>
                <w:sz w:val="20"/>
                <w:szCs w:val="20"/>
                <w:cs/>
              </w:rPr>
              <w:t xml:space="preserve"> </w:t>
            </w:r>
            <w:r w:rsidR="00650CEE" w:rsidRPr="00650CEE">
              <w:rPr>
                <w:rFonts w:ascii="Browallia New" w:hAnsi="Browallia New" w:cs="Browallia New"/>
                <w:sz w:val="20"/>
                <w:szCs w:val="20"/>
                <w:cs/>
              </w:rPr>
              <w:t>กันยายน</w:t>
            </w:r>
          </w:p>
        </w:tc>
      </w:tr>
      <w:tr w:rsidR="00156A13" w:rsidRPr="00367094" w14:paraId="0E5643C7" w14:textId="77777777" w:rsidTr="007314E3">
        <w:tblPrEx>
          <w:tblBorders>
            <w:bottom w:val="single" w:sz="4" w:space="0" w:color="auto"/>
          </w:tblBorders>
        </w:tblPrEx>
        <w:trPr>
          <w:tblHeader/>
        </w:trPr>
        <w:tc>
          <w:tcPr>
            <w:tcW w:w="2409" w:type="dxa"/>
          </w:tcPr>
          <w:p w14:paraId="47DE4A2F" w14:textId="77777777" w:rsidR="00156A13" w:rsidRPr="00367094"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ธุรกิจขายและ</w:t>
            </w:r>
          </w:p>
          <w:p w14:paraId="267FC444"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ธุรกิจบริการจัดทำโฆษณาประชาสัมพันธ์</w:t>
            </w:r>
          </w:p>
          <w:p w14:paraId="46538D38" w14:textId="77777777" w:rsidR="00156A13" w:rsidRPr="00367094" w:rsidRDefault="00156A13" w:rsidP="001F10C7">
            <w:pPr>
              <w:pBdr>
                <w:bottom w:val="single" w:sz="4" w:space="1" w:color="auto"/>
              </w:pBdr>
              <w:spacing w:line="240" w:lineRule="auto"/>
              <w:jc w:val="center"/>
              <w:rPr>
                <w:rFonts w:ascii="Browallia New" w:hAnsi="Browallia New" w:cs="Browallia New"/>
                <w:sz w:val="19"/>
                <w:szCs w:val="19"/>
                <w:cs/>
              </w:rPr>
            </w:pPr>
            <w:r w:rsidRPr="00367094">
              <w:rPr>
                <w:rFonts w:ascii="Browallia New" w:hAnsi="Browallia New" w:cs="Browallia New"/>
                <w:sz w:val="20"/>
                <w:szCs w:val="20"/>
                <w:cs/>
              </w:rPr>
              <w:t>และจัดงานกิจกรรม</w:t>
            </w:r>
          </w:p>
        </w:tc>
        <w:tc>
          <w:tcPr>
            <w:tcW w:w="1632" w:type="dxa"/>
            <w:gridSpan w:val="2"/>
            <w:tcBorders>
              <w:top w:val="nil"/>
            </w:tcBorders>
            <w:vAlign w:val="bottom"/>
          </w:tcPr>
          <w:p w14:paraId="0E5D7A2F"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ธุรกิจอื่นๆ</w:t>
            </w:r>
            <w:r w:rsidR="009A2DBA" w:rsidRPr="00367094">
              <w:rPr>
                <w:rFonts w:ascii="Browallia New" w:hAnsi="Browallia New" w:cs="Browallia New"/>
                <w:sz w:val="20"/>
                <w:szCs w:val="20"/>
                <w:cs/>
              </w:rPr>
              <w:t xml:space="preserve"> </w:t>
            </w:r>
            <w:r w:rsidR="009A2DBA" w:rsidRPr="00367094">
              <w:rPr>
                <w:rFonts w:ascii="Browallia New" w:hAnsi="Browallia New" w:cs="Browallia New"/>
                <w:sz w:val="20"/>
                <w:szCs w:val="20"/>
              </w:rPr>
              <w:t xml:space="preserve">/ </w:t>
            </w:r>
            <w:r w:rsidR="009A2DBA" w:rsidRPr="00367094">
              <w:rPr>
                <w:rFonts w:ascii="Browallia New" w:hAnsi="Browallia New" w:cs="Browallia New"/>
                <w:sz w:val="20"/>
                <w:szCs w:val="20"/>
                <w:cs/>
              </w:rPr>
              <w:t>รายได้อื่น</w:t>
            </w:r>
            <w:r w:rsidR="006B3330" w:rsidRPr="00367094">
              <w:rPr>
                <w:rFonts w:ascii="Browallia New" w:hAnsi="Browallia New" w:cs="Browallia New"/>
                <w:sz w:val="20"/>
                <w:szCs w:val="20"/>
                <w:cs/>
              </w:rPr>
              <w:t>ๆ</w:t>
            </w:r>
          </w:p>
        </w:tc>
        <w:tc>
          <w:tcPr>
            <w:tcW w:w="1427" w:type="dxa"/>
            <w:gridSpan w:val="2"/>
            <w:tcBorders>
              <w:top w:val="nil"/>
            </w:tcBorders>
            <w:vAlign w:val="bottom"/>
          </w:tcPr>
          <w:p w14:paraId="30465F67"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การตัดรายการบัญชีระหว่างกัน</w:t>
            </w:r>
          </w:p>
        </w:tc>
        <w:tc>
          <w:tcPr>
            <w:tcW w:w="1426" w:type="dxa"/>
            <w:gridSpan w:val="2"/>
            <w:tcBorders>
              <w:top w:val="nil"/>
            </w:tcBorders>
            <w:vAlign w:val="bottom"/>
          </w:tcPr>
          <w:p w14:paraId="16C6CFA2"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367094" w:rsidRDefault="00156A13" w:rsidP="001F10C7">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งบการเงินรวม</w:t>
            </w:r>
          </w:p>
        </w:tc>
      </w:tr>
      <w:tr w:rsidR="007314E3" w:rsidRPr="00367094" w14:paraId="492FA41E" w14:textId="77777777" w:rsidTr="007314E3">
        <w:tblPrEx>
          <w:tblBorders>
            <w:bottom w:val="single" w:sz="4" w:space="0" w:color="auto"/>
          </w:tblBorders>
        </w:tblPrEx>
        <w:trPr>
          <w:tblHeader/>
        </w:trPr>
        <w:tc>
          <w:tcPr>
            <w:tcW w:w="2409" w:type="dxa"/>
          </w:tcPr>
          <w:p w14:paraId="442261A4" w14:textId="77777777" w:rsidR="007314E3" w:rsidRPr="00367094" w:rsidRDefault="007314E3" w:rsidP="007314E3">
            <w:pPr>
              <w:spacing w:line="240" w:lineRule="auto"/>
              <w:rPr>
                <w:rFonts w:ascii="Browallia New" w:hAnsi="Browallia New" w:cs="Browallia New"/>
                <w:sz w:val="19"/>
                <w:szCs w:val="19"/>
                <w:cs/>
                <w:lang w:val="en-GB"/>
              </w:rPr>
            </w:pPr>
          </w:p>
        </w:tc>
        <w:tc>
          <w:tcPr>
            <w:tcW w:w="709" w:type="dxa"/>
          </w:tcPr>
          <w:p w14:paraId="7608B25B" w14:textId="13E2F38F"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8" w:type="dxa"/>
          </w:tcPr>
          <w:p w14:paraId="46AF4ED6" w14:textId="7F3A6CAE"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690" w:type="dxa"/>
          </w:tcPr>
          <w:p w14:paraId="4E70324C" w14:textId="6C810D52"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2" w:type="dxa"/>
          </w:tcPr>
          <w:p w14:paraId="41465D2F" w14:textId="5D643032"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37" w:type="dxa"/>
          </w:tcPr>
          <w:p w14:paraId="4371AA2B" w14:textId="662B1619"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0" w:type="dxa"/>
          </w:tcPr>
          <w:p w14:paraId="7A9A0225" w14:textId="5AE4AA5C"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32" w:type="dxa"/>
          </w:tcPr>
          <w:p w14:paraId="01512D12" w14:textId="05A2FBEE"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0" w:type="dxa"/>
          </w:tcPr>
          <w:p w14:paraId="223AC71C" w14:textId="2C4D0217"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71" w:type="dxa"/>
          </w:tcPr>
          <w:p w14:paraId="43F54029" w14:textId="0F464E4C"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08" w:type="dxa"/>
          </w:tcPr>
          <w:p w14:paraId="32AB32B5" w14:textId="20BB62DF"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810" w:type="dxa"/>
          </w:tcPr>
          <w:p w14:paraId="6CC528C3" w14:textId="32CAD1F5"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822" w:type="dxa"/>
          </w:tcPr>
          <w:p w14:paraId="62B9A6F7" w14:textId="6247EE17"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689" w:type="dxa"/>
          </w:tcPr>
          <w:p w14:paraId="074741C1" w14:textId="3ABED2CE"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38" w:type="dxa"/>
          </w:tcPr>
          <w:p w14:paraId="53B22B6E" w14:textId="251EA511"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17" w:type="dxa"/>
          </w:tcPr>
          <w:p w14:paraId="7538FC24" w14:textId="1A85BCEC"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09" w:type="dxa"/>
          </w:tcPr>
          <w:p w14:paraId="262DE179" w14:textId="724DA1BC" w:rsidR="007314E3" w:rsidRPr="00367094" w:rsidRDefault="007314E3" w:rsidP="007314E3">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r>
      <w:tr w:rsidR="00156A13" w:rsidRPr="00367094" w14:paraId="2AD25E27" w14:textId="77777777" w:rsidTr="007314E3">
        <w:tblPrEx>
          <w:tblBorders>
            <w:bottom w:val="single" w:sz="4" w:space="0" w:color="auto"/>
          </w:tblBorders>
        </w:tblPrEx>
        <w:tc>
          <w:tcPr>
            <w:tcW w:w="2409" w:type="dxa"/>
            <w:tcBorders>
              <w:bottom w:val="nil"/>
            </w:tcBorders>
          </w:tcPr>
          <w:p w14:paraId="43B7DF7A" w14:textId="77777777" w:rsidR="00156A13" w:rsidRPr="00367094"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367094"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367094"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367094"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367094"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367094"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367094"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367094"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367094"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367094"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367094" w:rsidRDefault="00156A13" w:rsidP="001F10C7">
            <w:pPr>
              <w:spacing w:line="240" w:lineRule="auto"/>
              <w:jc w:val="center"/>
              <w:rPr>
                <w:rFonts w:ascii="Browallia New" w:hAnsi="Browallia New" w:cs="Browallia New"/>
                <w:sz w:val="12"/>
                <w:szCs w:val="12"/>
              </w:rPr>
            </w:pPr>
          </w:p>
        </w:tc>
        <w:tc>
          <w:tcPr>
            <w:tcW w:w="810" w:type="dxa"/>
          </w:tcPr>
          <w:p w14:paraId="599155C5"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822" w:type="dxa"/>
          </w:tcPr>
          <w:p w14:paraId="37943C83"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689" w:type="dxa"/>
          </w:tcPr>
          <w:p w14:paraId="4CE22E2D"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38" w:type="dxa"/>
          </w:tcPr>
          <w:p w14:paraId="1C126438"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17" w:type="dxa"/>
          </w:tcPr>
          <w:p w14:paraId="089B7317"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367094"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367094" w14:paraId="1D88383D" w14:textId="77777777" w:rsidTr="007314E3">
        <w:tblPrEx>
          <w:tblBorders>
            <w:bottom w:val="single" w:sz="4" w:space="0" w:color="auto"/>
          </w:tblBorders>
        </w:tblPrEx>
        <w:tc>
          <w:tcPr>
            <w:tcW w:w="2409" w:type="dxa"/>
            <w:tcBorders>
              <w:bottom w:val="nil"/>
            </w:tcBorders>
          </w:tcPr>
          <w:p w14:paraId="6372CA5E" w14:textId="6035979E" w:rsidR="00CD10EE" w:rsidRPr="00367094" w:rsidRDefault="00CD10EE" w:rsidP="00CD10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รายได้</w:t>
            </w:r>
            <w:r w:rsidR="007D4FBD" w:rsidRPr="00367094">
              <w:rPr>
                <w:rFonts w:ascii="Browallia New" w:hAnsi="Browallia New" w:cs="Browallia New"/>
                <w:sz w:val="20"/>
                <w:szCs w:val="20"/>
                <w:cs/>
              </w:rPr>
              <w:t>ตามภูมิศาสตร์</w:t>
            </w:r>
          </w:p>
        </w:tc>
        <w:tc>
          <w:tcPr>
            <w:tcW w:w="709" w:type="dxa"/>
            <w:tcBorders>
              <w:bottom w:val="nil"/>
            </w:tcBorders>
            <w:vAlign w:val="bottom"/>
          </w:tcPr>
          <w:p w14:paraId="45CA6DF0" w14:textId="2793F8BB" w:rsidR="00CD10EE" w:rsidRPr="00367094"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367094"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367094"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367094"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367094"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367094"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367094"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367094"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367094"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367094"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367094"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367094"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367094" w:rsidRDefault="00CD10EE" w:rsidP="007A18DC">
            <w:pPr>
              <w:spacing w:line="240" w:lineRule="auto"/>
              <w:jc w:val="right"/>
              <w:rPr>
                <w:rFonts w:ascii="Browallia New" w:hAnsi="Browallia New" w:cs="Browallia New"/>
                <w:sz w:val="20"/>
                <w:szCs w:val="20"/>
              </w:rPr>
            </w:pPr>
          </w:p>
        </w:tc>
        <w:tc>
          <w:tcPr>
            <w:tcW w:w="738" w:type="dxa"/>
            <w:tcBorders>
              <w:bottom w:val="nil"/>
            </w:tcBorders>
            <w:vAlign w:val="bottom"/>
          </w:tcPr>
          <w:p w14:paraId="79D90E97" w14:textId="2210C5F9" w:rsidR="00CD10EE" w:rsidRPr="00367094"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367094"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367094" w:rsidRDefault="00CD10EE" w:rsidP="007A18DC">
            <w:pPr>
              <w:tabs>
                <w:tab w:val="clear" w:pos="227"/>
                <w:tab w:val="decimal" w:pos="252"/>
              </w:tabs>
              <w:spacing w:line="240" w:lineRule="auto"/>
              <w:jc w:val="right"/>
              <w:rPr>
                <w:rFonts w:ascii="Browallia New" w:hAnsi="Browallia New" w:cs="Browallia New"/>
                <w:sz w:val="20"/>
                <w:szCs w:val="20"/>
              </w:rPr>
            </w:pPr>
          </w:p>
        </w:tc>
      </w:tr>
      <w:tr w:rsidR="00FC33EE" w:rsidRPr="00367094" w14:paraId="047EB840" w14:textId="77777777" w:rsidTr="009E684A">
        <w:tblPrEx>
          <w:tblBorders>
            <w:bottom w:val="single" w:sz="4" w:space="0" w:color="auto"/>
          </w:tblBorders>
        </w:tblPrEx>
        <w:tc>
          <w:tcPr>
            <w:tcW w:w="2409" w:type="dxa"/>
            <w:tcBorders>
              <w:bottom w:val="nil"/>
            </w:tcBorders>
          </w:tcPr>
          <w:p w14:paraId="7A6FC22B" w14:textId="50B8C110" w:rsidR="00FC33EE" w:rsidRPr="00367094" w:rsidRDefault="00FC33EE" w:rsidP="00FC33E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ในประเทศ</w:t>
            </w:r>
          </w:p>
        </w:tc>
        <w:tc>
          <w:tcPr>
            <w:tcW w:w="709" w:type="dxa"/>
            <w:tcBorders>
              <w:bottom w:val="nil"/>
            </w:tcBorders>
          </w:tcPr>
          <w:p w14:paraId="2C78E48F" w14:textId="64269534" w:rsidR="00FC33EE" w:rsidRPr="00367094" w:rsidRDefault="008B6BC9" w:rsidP="00FC33EE">
            <w:pPr>
              <w:spacing w:line="240" w:lineRule="auto"/>
              <w:jc w:val="right"/>
              <w:rPr>
                <w:rFonts w:ascii="Browallia New" w:hAnsi="Browallia New" w:cs="Browallia New"/>
                <w:sz w:val="20"/>
                <w:szCs w:val="20"/>
              </w:rPr>
            </w:pPr>
            <w:r>
              <w:rPr>
                <w:rFonts w:ascii="Browallia New" w:hAnsi="Browallia New" w:cs="Browallia New"/>
                <w:sz w:val="20"/>
                <w:szCs w:val="20"/>
              </w:rPr>
              <w:t>22</w:t>
            </w:r>
            <w:r w:rsidR="00AC0795">
              <w:rPr>
                <w:rFonts w:ascii="Browallia New" w:hAnsi="Browallia New" w:cs="Browallia New"/>
                <w:sz w:val="20"/>
                <w:szCs w:val="20"/>
              </w:rPr>
              <w:t>7</w:t>
            </w:r>
          </w:p>
        </w:tc>
        <w:tc>
          <w:tcPr>
            <w:tcW w:w="728" w:type="dxa"/>
            <w:tcBorders>
              <w:bottom w:val="nil"/>
            </w:tcBorders>
          </w:tcPr>
          <w:p w14:paraId="34E4FC05" w14:textId="671686AE"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290</w:t>
            </w:r>
          </w:p>
        </w:tc>
        <w:tc>
          <w:tcPr>
            <w:tcW w:w="690" w:type="dxa"/>
            <w:tcBorders>
              <w:bottom w:val="nil"/>
            </w:tcBorders>
          </w:tcPr>
          <w:p w14:paraId="4FA51CE3" w14:textId="3249AAD8" w:rsidR="00FC33EE" w:rsidRPr="00367094" w:rsidRDefault="005F5588" w:rsidP="00FC33EE">
            <w:pPr>
              <w:spacing w:line="240" w:lineRule="auto"/>
              <w:jc w:val="right"/>
              <w:rPr>
                <w:rFonts w:ascii="Browallia New" w:hAnsi="Browallia New" w:cs="Browallia New"/>
                <w:sz w:val="20"/>
                <w:szCs w:val="20"/>
              </w:rPr>
            </w:pPr>
            <w:r>
              <w:rPr>
                <w:rFonts w:ascii="Browallia New" w:hAnsi="Browallia New" w:cs="Browallia New"/>
                <w:sz w:val="20"/>
                <w:szCs w:val="20"/>
              </w:rPr>
              <w:t>53</w:t>
            </w:r>
            <w:r w:rsidR="00304E96" w:rsidRPr="00304E96">
              <w:rPr>
                <w:rFonts w:ascii="Browallia New" w:hAnsi="Browallia New" w:cs="Browallia New"/>
                <w:sz w:val="20"/>
                <w:szCs w:val="20"/>
              </w:rPr>
              <w:t>3</w:t>
            </w:r>
          </w:p>
        </w:tc>
        <w:tc>
          <w:tcPr>
            <w:tcW w:w="722" w:type="dxa"/>
            <w:tcBorders>
              <w:bottom w:val="nil"/>
            </w:tcBorders>
          </w:tcPr>
          <w:p w14:paraId="0C521ED6" w14:textId="3D254FEC"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37" w:type="dxa"/>
            <w:tcBorders>
              <w:bottom w:val="nil"/>
            </w:tcBorders>
          </w:tcPr>
          <w:p w14:paraId="4575C093" w14:textId="565BFB3F" w:rsidR="00FC33EE" w:rsidRPr="00367094" w:rsidRDefault="00183E89" w:rsidP="00FC33EE">
            <w:pPr>
              <w:spacing w:line="240" w:lineRule="auto"/>
              <w:jc w:val="right"/>
              <w:rPr>
                <w:rFonts w:ascii="Browallia New" w:hAnsi="Browallia New" w:cs="Browallia New"/>
                <w:sz w:val="20"/>
                <w:szCs w:val="20"/>
              </w:rPr>
            </w:pPr>
            <w:r>
              <w:rPr>
                <w:rFonts w:ascii="Browallia New" w:hAnsi="Browallia New" w:cs="Browallia New"/>
                <w:sz w:val="20"/>
                <w:szCs w:val="20"/>
              </w:rPr>
              <w:t>13</w:t>
            </w:r>
            <w:r w:rsidR="0068564A">
              <w:rPr>
                <w:rFonts w:ascii="Browallia New" w:hAnsi="Browallia New" w:cs="Browallia New"/>
                <w:sz w:val="20"/>
                <w:szCs w:val="20"/>
              </w:rPr>
              <w:t>1</w:t>
            </w:r>
          </w:p>
        </w:tc>
        <w:tc>
          <w:tcPr>
            <w:tcW w:w="720" w:type="dxa"/>
            <w:tcBorders>
              <w:bottom w:val="nil"/>
            </w:tcBorders>
          </w:tcPr>
          <w:p w14:paraId="51699028" w14:textId="06EFB4A0"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32" w:type="dxa"/>
            <w:tcBorders>
              <w:bottom w:val="nil"/>
            </w:tcBorders>
          </w:tcPr>
          <w:p w14:paraId="59CC36AE" w14:textId="0F1C36FE" w:rsidR="00FC33EE" w:rsidRPr="00367094" w:rsidRDefault="003C3DCA" w:rsidP="00FC33EE">
            <w:pP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20" w:type="dxa"/>
            <w:tcBorders>
              <w:bottom w:val="nil"/>
            </w:tcBorders>
          </w:tcPr>
          <w:p w14:paraId="0A5A9D7C" w14:textId="05CC3670" w:rsidR="00FC33EE" w:rsidRPr="00367094" w:rsidRDefault="00FC33EE" w:rsidP="00FC33EE">
            <w:pP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71" w:type="dxa"/>
            <w:tcBorders>
              <w:bottom w:val="nil"/>
            </w:tcBorders>
            <w:vAlign w:val="bottom"/>
          </w:tcPr>
          <w:p w14:paraId="51586394" w14:textId="25E24DCC" w:rsidR="00FC33EE" w:rsidRPr="00367094" w:rsidRDefault="003C3DCA" w:rsidP="00FC33EE">
            <w:pP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vAlign w:val="bottom"/>
          </w:tcPr>
          <w:p w14:paraId="46F1142F" w14:textId="15226875"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tcPr>
          <w:p w14:paraId="29A02CBC" w14:textId="0EDE987B" w:rsidR="00FC33EE" w:rsidRPr="00367094" w:rsidRDefault="009E12F7" w:rsidP="00FC33EE">
            <w:pPr>
              <w:spacing w:line="240" w:lineRule="auto"/>
              <w:jc w:val="right"/>
              <w:rPr>
                <w:rFonts w:ascii="Browallia New" w:hAnsi="Browallia New" w:cs="Browallia New"/>
                <w:sz w:val="20"/>
                <w:szCs w:val="20"/>
              </w:rPr>
            </w:pPr>
            <w:r>
              <w:rPr>
                <w:rFonts w:ascii="Browallia New" w:hAnsi="Browallia New" w:cs="Browallia New"/>
                <w:sz w:val="20"/>
                <w:szCs w:val="20"/>
              </w:rPr>
              <w:t>1</w:t>
            </w:r>
            <w:r w:rsidR="001E566D" w:rsidRPr="001E566D">
              <w:rPr>
                <w:rFonts w:ascii="Browallia New" w:hAnsi="Browallia New" w:cs="Browallia New"/>
                <w:sz w:val="20"/>
                <w:szCs w:val="20"/>
              </w:rPr>
              <w:t>0</w:t>
            </w:r>
          </w:p>
        </w:tc>
        <w:tc>
          <w:tcPr>
            <w:tcW w:w="822" w:type="dxa"/>
            <w:tcBorders>
              <w:bottom w:val="nil"/>
            </w:tcBorders>
          </w:tcPr>
          <w:p w14:paraId="00E10417" w14:textId="471BD021"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89" w:type="dxa"/>
            <w:tcBorders>
              <w:bottom w:val="nil"/>
            </w:tcBorders>
            <w:shd w:val="clear" w:color="auto" w:fill="auto"/>
          </w:tcPr>
          <w:p w14:paraId="53668706" w14:textId="71C9F888" w:rsidR="00FC33EE" w:rsidRPr="00367094" w:rsidRDefault="00E64C7F" w:rsidP="00FC33EE">
            <w:pPr>
              <w:spacing w:line="240" w:lineRule="auto"/>
              <w:jc w:val="right"/>
              <w:rPr>
                <w:rFonts w:ascii="Browallia New" w:hAnsi="Browallia New" w:cs="Browallia New"/>
                <w:sz w:val="20"/>
                <w:szCs w:val="20"/>
              </w:rPr>
            </w:pPr>
            <w:r w:rsidRPr="00E64C7F">
              <w:rPr>
                <w:rFonts w:ascii="Browallia New" w:hAnsi="Browallia New" w:cs="Browallia New"/>
                <w:sz w:val="20"/>
                <w:szCs w:val="20"/>
              </w:rPr>
              <w:t>(</w:t>
            </w:r>
            <w:r w:rsidR="009E12F7">
              <w:rPr>
                <w:rFonts w:ascii="Browallia New" w:hAnsi="Browallia New" w:cs="Browallia New"/>
                <w:sz w:val="20"/>
                <w:szCs w:val="20"/>
              </w:rPr>
              <w:t>1</w:t>
            </w:r>
            <w:r w:rsidR="00DA5569">
              <w:rPr>
                <w:rFonts w:ascii="Browallia New" w:hAnsi="Browallia New" w:cs="Browallia New"/>
                <w:sz w:val="20"/>
                <w:szCs w:val="20"/>
              </w:rPr>
              <w:t>6</w:t>
            </w:r>
            <w:r w:rsidRPr="00E64C7F">
              <w:rPr>
                <w:rFonts w:ascii="Browallia New" w:hAnsi="Browallia New" w:cs="Browallia New"/>
                <w:sz w:val="20"/>
                <w:szCs w:val="20"/>
              </w:rPr>
              <w:t>)</w:t>
            </w:r>
          </w:p>
        </w:tc>
        <w:tc>
          <w:tcPr>
            <w:tcW w:w="738" w:type="dxa"/>
            <w:tcBorders>
              <w:bottom w:val="nil"/>
            </w:tcBorders>
          </w:tcPr>
          <w:p w14:paraId="1F56D284" w14:textId="0829957D"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17" w:type="dxa"/>
            <w:tcBorders>
              <w:bottom w:val="nil"/>
            </w:tcBorders>
          </w:tcPr>
          <w:p w14:paraId="60D6CF05" w14:textId="3AA17DDB" w:rsidR="00FC33EE" w:rsidRPr="00367094" w:rsidRDefault="008864B6" w:rsidP="00FC33EE">
            <w:pPr>
              <w:spacing w:line="240" w:lineRule="auto"/>
              <w:jc w:val="right"/>
              <w:rPr>
                <w:rFonts w:ascii="Browallia New" w:hAnsi="Browallia New" w:cs="Browallia New"/>
                <w:sz w:val="20"/>
                <w:szCs w:val="20"/>
              </w:rPr>
            </w:pPr>
            <w:r>
              <w:rPr>
                <w:rFonts w:ascii="Browallia New" w:hAnsi="Browallia New" w:cs="Browallia New"/>
                <w:sz w:val="20"/>
                <w:szCs w:val="20"/>
              </w:rPr>
              <w:t>8</w:t>
            </w:r>
            <w:r w:rsidR="00C41DFD">
              <w:rPr>
                <w:rFonts w:ascii="Browallia New" w:hAnsi="Browallia New" w:cs="Browallia New"/>
                <w:sz w:val="20"/>
                <w:szCs w:val="20"/>
              </w:rPr>
              <w:t>92</w:t>
            </w:r>
          </w:p>
        </w:tc>
        <w:tc>
          <w:tcPr>
            <w:tcW w:w="709" w:type="dxa"/>
            <w:tcBorders>
              <w:bottom w:val="nil"/>
            </w:tcBorders>
          </w:tcPr>
          <w:p w14:paraId="2BD0CE15" w14:textId="7FA01C0C" w:rsidR="00FC33EE" w:rsidRPr="00367094" w:rsidRDefault="00FC33EE" w:rsidP="00FC33E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453</w:t>
            </w:r>
          </w:p>
        </w:tc>
      </w:tr>
      <w:tr w:rsidR="00FC33EE" w:rsidRPr="00367094" w14:paraId="205C4B1B" w14:textId="77777777">
        <w:tblPrEx>
          <w:tblBorders>
            <w:bottom w:val="single" w:sz="4" w:space="0" w:color="auto"/>
          </w:tblBorders>
        </w:tblPrEx>
        <w:tc>
          <w:tcPr>
            <w:tcW w:w="2409" w:type="dxa"/>
            <w:tcBorders>
              <w:bottom w:val="nil"/>
            </w:tcBorders>
          </w:tcPr>
          <w:p w14:paraId="773BA81A" w14:textId="0EE1F8D9" w:rsidR="00FC33EE" w:rsidRPr="00367094" w:rsidRDefault="00FC33EE" w:rsidP="00FC33E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367094">
              <w:rPr>
                <w:rFonts w:ascii="Browallia New" w:hAnsi="Browallia New" w:cs="Browallia New"/>
                <w:sz w:val="20"/>
                <w:szCs w:val="20"/>
                <w:cs/>
              </w:rPr>
              <w:t>ต่างประเทศ</w:t>
            </w:r>
          </w:p>
        </w:tc>
        <w:tc>
          <w:tcPr>
            <w:tcW w:w="709" w:type="dxa"/>
            <w:tcBorders>
              <w:bottom w:val="nil"/>
            </w:tcBorders>
          </w:tcPr>
          <w:p w14:paraId="46ACF763" w14:textId="1FBEFF5C" w:rsidR="00FC33EE" w:rsidRPr="00367094" w:rsidRDefault="008B6BC9"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728" w:type="dxa"/>
            <w:tcBorders>
              <w:bottom w:val="nil"/>
            </w:tcBorders>
          </w:tcPr>
          <w:p w14:paraId="749B7A3C" w14:textId="6639B93E"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690" w:type="dxa"/>
            <w:tcBorders>
              <w:bottom w:val="nil"/>
            </w:tcBorders>
          </w:tcPr>
          <w:p w14:paraId="0BAD57DF" w14:textId="005646AE" w:rsidR="00FC33EE" w:rsidRPr="00367094" w:rsidRDefault="00304E96"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tcPr>
          <w:p w14:paraId="1410B418" w14:textId="5B77E926"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37" w:type="dxa"/>
            <w:tcBorders>
              <w:bottom w:val="nil"/>
            </w:tcBorders>
          </w:tcPr>
          <w:p w14:paraId="5FD9CB64" w14:textId="32C14CF9" w:rsidR="00FC33EE" w:rsidRPr="00367094" w:rsidRDefault="00381D47"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415CB0E4" w14:textId="34F11832"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32" w:type="dxa"/>
            <w:tcBorders>
              <w:bottom w:val="nil"/>
            </w:tcBorders>
          </w:tcPr>
          <w:p w14:paraId="1BFAF472" w14:textId="04798BCC" w:rsidR="00FC33EE" w:rsidRPr="00367094" w:rsidRDefault="00381D47"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0580762F" w14:textId="065118BE" w:rsidR="00FC33EE" w:rsidRPr="00367094" w:rsidRDefault="00FC33EE" w:rsidP="00FC33EE">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71" w:type="dxa"/>
            <w:tcBorders>
              <w:bottom w:val="nil"/>
            </w:tcBorders>
          </w:tcPr>
          <w:p w14:paraId="2C42A877" w14:textId="7299A4DE" w:rsidR="00FC33EE" w:rsidRPr="00367094" w:rsidRDefault="00381D47"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1445AA56" w14:textId="640E11B1"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810" w:type="dxa"/>
            <w:tcBorders>
              <w:bottom w:val="nil"/>
            </w:tcBorders>
          </w:tcPr>
          <w:p w14:paraId="4FA45532" w14:textId="03659353" w:rsidR="00FC33EE" w:rsidRPr="00367094" w:rsidRDefault="001E566D"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tcPr>
          <w:p w14:paraId="6E654297" w14:textId="110C6319"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689" w:type="dxa"/>
            <w:tcBorders>
              <w:bottom w:val="nil"/>
            </w:tcBorders>
            <w:shd w:val="clear" w:color="auto" w:fill="auto"/>
          </w:tcPr>
          <w:p w14:paraId="3DB89C7B" w14:textId="79FA252D" w:rsidR="00FC33EE" w:rsidRPr="00367094" w:rsidRDefault="00E64C7F"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8" w:type="dxa"/>
            <w:tcBorders>
              <w:bottom w:val="nil"/>
            </w:tcBorders>
          </w:tcPr>
          <w:p w14:paraId="6E57FDD0" w14:textId="3E589881" w:rsidR="00FC33EE" w:rsidRPr="00367094" w:rsidRDefault="00FC33EE" w:rsidP="00FC33EE">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E112CA">
              <w:rPr>
                <w:rFonts w:ascii="Browallia New" w:hAnsi="Browallia New" w:cs="Browallia New"/>
                <w:sz w:val="20"/>
                <w:szCs w:val="20"/>
              </w:rPr>
              <w:t>-</w:t>
            </w:r>
          </w:p>
        </w:tc>
        <w:tc>
          <w:tcPr>
            <w:tcW w:w="717" w:type="dxa"/>
            <w:tcBorders>
              <w:bottom w:val="nil"/>
            </w:tcBorders>
          </w:tcPr>
          <w:p w14:paraId="40B0FA51" w14:textId="43C5081F" w:rsidR="00FC33EE" w:rsidRPr="00367094" w:rsidRDefault="008864B6"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709" w:type="dxa"/>
            <w:tcBorders>
              <w:bottom w:val="nil"/>
            </w:tcBorders>
          </w:tcPr>
          <w:p w14:paraId="607FC2AD" w14:textId="3C610081" w:rsidR="00FC33EE" w:rsidRPr="00367094" w:rsidRDefault="00FC33EE" w:rsidP="00FC33E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r>
      <w:tr w:rsidR="00FC33EE" w:rsidRPr="00367094" w14:paraId="158BB73A" w14:textId="77777777" w:rsidTr="009E684A">
        <w:tblPrEx>
          <w:tblBorders>
            <w:bottom w:val="single" w:sz="4" w:space="0" w:color="auto"/>
          </w:tblBorders>
        </w:tblPrEx>
        <w:tc>
          <w:tcPr>
            <w:tcW w:w="2409" w:type="dxa"/>
            <w:tcBorders>
              <w:bottom w:val="nil"/>
            </w:tcBorders>
          </w:tcPr>
          <w:p w14:paraId="7095394D" w14:textId="611E2AF7" w:rsidR="00FC33EE" w:rsidRPr="00367094" w:rsidRDefault="00FC33EE" w:rsidP="00FC33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รวม</w:t>
            </w:r>
          </w:p>
        </w:tc>
        <w:tc>
          <w:tcPr>
            <w:tcW w:w="709" w:type="dxa"/>
            <w:tcBorders>
              <w:bottom w:val="nil"/>
            </w:tcBorders>
          </w:tcPr>
          <w:p w14:paraId="27C43CDB" w14:textId="166B6911" w:rsidR="00FC33EE" w:rsidRPr="00367094" w:rsidRDefault="005F5588"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AC0795">
              <w:rPr>
                <w:rFonts w:ascii="Browallia New" w:hAnsi="Browallia New" w:cs="Browallia New"/>
                <w:sz w:val="20"/>
                <w:szCs w:val="20"/>
              </w:rPr>
              <w:t>43</w:t>
            </w:r>
          </w:p>
        </w:tc>
        <w:tc>
          <w:tcPr>
            <w:tcW w:w="728" w:type="dxa"/>
            <w:tcBorders>
              <w:bottom w:val="nil"/>
            </w:tcBorders>
          </w:tcPr>
          <w:p w14:paraId="2E5F5708" w14:textId="4F847F47"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308</w:t>
            </w:r>
          </w:p>
        </w:tc>
        <w:tc>
          <w:tcPr>
            <w:tcW w:w="690" w:type="dxa"/>
            <w:tcBorders>
              <w:bottom w:val="nil"/>
            </w:tcBorders>
          </w:tcPr>
          <w:p w14:paraId="1A9A8D99" w14:textId="4597087D" w:rsidR="00FC33EE" w:rsidRPr="00367094" w:rsidRDefault="005F5588"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53</w:t>
            </w:r>
            <w:r w:rsidR="00304E96">
              <w:rPr>
                <w:rFonts w:ascii="Browallia New" w:hAnsi="Browallia New" w:cs="Browallia New"/>
                <w:sz w:val="20"/>
                <w:szCs w:val="20"/>
              </w:rPr>
              <w:t>3</w:t>
            </w:r>
          </w:p>
        </w:tc>
        <w:tc>
          <w:tcPr>
            <w:tcW w:w="722" w:type="dxa"/>
            <w:tcBorders>
              <w:bottom w:val="nil"/>
            </w:tcBorders>
          </w:tcPr>
          <w:p w14:paraId="3636E932" w14:textId="22383D89"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37" w:type="dxa"/>
            <w:tcBorders>
              <w:bottom w:val="nil"/>
            </w:tcBorders>
          </w:tcPr>
          <w:p w14:paraId="739CE8FF" w14:textId="3608BBFC" w:rsidR="00FC33EE" w:rsidRPr="00367094" w:rsidRDefault="00183E89"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13</w:t>
            </w:r>
            <w:r w:rsidR="005478E1">
              <w:rPr>
                <w:rFonts w:ascii="Browallia New" w:hAnsi="Browallia New" w:cs="Browallia New"/>
                <w:sz w:val="20"/>
                <w:szCs w:val="20"/>
              </w:rPr>
              <w:t>1</w:t>
            </w:r>
          </w:p>
        </w:tc>
        <w:tc>
          <w:tcPr>
            <w:tcW w:w="720" w:type="dxa"/>
            <w:tcBorders>
              <w:bottom w:val="nil"/>
            </w:tcBorders>
          </w:tcPr>
          <w:p w14:paraId="65A36390" w14:textId="203A073D"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32" w:type="dxa"/>
            <w:tcBorders>
              <w:bottom w:val="nil"/>
            </w:tcBorders>
          </w:tcPr>
          <w:p w14:paraId="482F7EED" w14:textId="568F62AA" w:rsidR="00FC33EE" w:rsidRPr="00367094" w:rsidRDefault="003C3DCA"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20" w:type="dxa"/>
            <w:tcBorders>
              <w:bottom w:val="nil"/>
            </w:tcBorders>
          </w:tcPr>
          <w:p w14:paraId="61252E5A" w14:textId="702EF162" w:rsidR="00FC33EE" w:rsidRPr="00367094" w:rsidRDefault="00FC33EE" w:rsidP="00FC33EE">
            <w:pPr>
              <w:pBdr>
                <w:bottom w:val="single" w:sz="12"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71" w:type="dxa"/>
            <w:tcBorders>
              <w:bottom w:val="nil"/>
            </w:tcBorders>
            <w:vAlign w:val="bottom"/>
          </w:tcPr>
          <w:p w14:paraId="6A700DE1" w14:textId="2D753193" w:rsidR="00FC33EE" w:rsidRPr="00367094" w:rsidRDefault="003C3DCA"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vAlign w:val="bottom"/>
          </w:tcPr>
          <w:p w14:paraId="67D1731D" w14:textId="0AC98E31"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tcPr>
          <w:p w14:paraId="6939FB78" w14:textId="02096A70" w:rsidR="00FC33EE" w:rsidRPr="00367094" w:rsidRDefault="009E12F7"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1E566D">
              <w:rPr>
                <w:rFonts w:ascii="Browallia New" w:hAnsi="Browallia New" w:cs="Browallia New"/>
                <w:sz w:val="20"/>
                <w:szCs w:val="20"/>
              </w:rPr>
              <w:t>0</w:t>
            </w:r>
          </w:p>
        </w:tc>
        <w:tc>
          <w:tcPr>
            <w:tcW w:w="822" w:type="dxa"/>
            <w:tcBorders>
              <w:bottom w:val="nil"/>
            </w:tcBorders>
          </w:tcPr>
          <w:p w14:paraId="707125EC" w14:textId="23427925"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89" w:type="dxa"/>
            <w:tcBorders>
              <w:bottom w:val="nil"/>
            </w:tcBorders>
            <w:shd w:val="clear" w:color="auto" w:fill="auto"/>
          </w:tcPr>
          <w:p w14:paraId="3FC8CE30" w14:textId="62C6F07D" w:rsidR="00FC33EE" w:rsidRPr="00367094" w:rsidRDefault="00E64C7F" w:rsidP="00FC33EE">
            <w:pPr>
              <w:pBdr>
                <w:bottom w:val="single" w:sz="12" w:space="1" w:color="auto"/>
              </w:pBdr>
              <w:spacing w:line="240" w:lineRule="auto"/>
              <w:jc w:val="right"/>
              <w:rPr>
                <w:rFonts w:ascii="Browallia New" w:hAnsi="Browallia New" w:cs="Browallia New"/>
                <w:sz w:val="20"/>
                <w:szCs w:val="20"/>
              </w:rPr>
            </w:pPr>
            <w:r w:rsidRPr="00E64C7F">
              <w:rPr>
                <w:rFonts w:ascii="Browallia New" w:hAnsi="Browallia New" w:cs="Browallia New"/>
                <w:sz w:val="20"/>
                <w:szCs w:val="20"/>
              </w:rPr>
              <w:t>(</w:t>
            </w:r>
            <w:r w:rsidR="009E12F7">
              <w:rPr>
                <w:rFonts w:ascii="Browallia New" w:hAnsi="Browallia New" w:cs="Browallia New"/>
                <w:sz w:val="20"/>
                <w:szCs w:val="20"/>
              </w:rPr>
              <w:t>1</w:t>
            </w:r>
            <w:r w:rsidR="00DA5569">
              <w:rPr>
                <w:rFonts w:ascii="Browallia New" w:hAnsi="Browallia New" w:cs="Browallia New"/>
                <w:sz w:val="20"/>
                <w:szCs w:val="20"/>
              </w:rPr>
              <w:t>6</w:t>
            </w:r>
            <w:r w:rsidRPr="00E64C7F">
              <w:rPr>
                <w:rFonts w:ascii="Browallia New" w:hAnsi="Browallia New" w:cs="Browallia New"/>
                <w:sz w:val="20"/>
                <w:szCs w:val="20"/>
              </w:rPr>
              <w:t>)</w:t>
            </w:r>
          </w:p>
        </w:tc>
        <w:tc>
          <w:tcPr>
            <w:tcW w:w="738" w:type="dxa"/>
            <w:tcBorders>
              <w:bottom w:val="nil"/>
            </w:tcBorders>
          </w:tcPr>
          <w:p w14:paraId="159AE03B" w14:textId="67DF5A43"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17" w:type="dxa"/>
            <w:tcBorders>
              <w:bottom w:val="nil"/>
            </w:tcBorders>
          </w:tcPr>
          <w:p w14:paraId="7198F446" w14:textId="1FDF720A" w:rsidR="00FC33EE" w:rsidRPr="00367094" w:rsidRDefault="008864B6"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90</w:t>
            </w:r>
            <w:r w:rsidR="00C41DFD">
              <w:rPr>
                <w:rFonts w:ascii="Browallia New" w:hAnsi="Browallia New" w:cs="Browallia New"/>
                <w:sz w:val="20"/>
                <w:szCs w:val="20"/>
              </w:rPr>
              <w:t>8</w:t>
            </w:r>
          </w:p>
        </w:tc>
        <w:tc>
          <w:tcPr>
            <w:tcW w:w="709" w:type="dxa"/>
            <w:tcBorders>
              <w:bottom w:val="nil"/>
            </w:tcBorders>
          </w:tcPr>
          <w:p w14:paraId="13E00E27" w14:textId="705D3059" w:rsidR="00FC33EE" w:rsidRPr="00367094" w:rsidRDefault="00FC33EE" w:rsidP="00FC33E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471</w:t>
            </w:r>
          </w:p>
        </w:tc>
      </w:tr>
      <w:tr w:rsidR="00FC33EE" w:rsidRPr="00367094" w14:paraId="5FFCCCD4" w14:textId="77777777" w:rsidTr="009E684A">
        <w:tblPrEx>
          <w:tblBorders>
            <w:bottom w:val="single" w:sz="4" w:space="0" w:color="auto"/>
          </w:tblBorders>
        </w:tblPrEx>
        <w:tc>
          <w:tcPr>
            <w:tcW w:w="2409" w:type="dxa"/>
          </w:tcPr>
          <w:p w14:paraId="3955D15F" w14:textId="59EAC05B" w:rsidR="00FC33EE" w:rsidRPr="00367094" w:rsidRDefault="00FC33EE" w:rsidP="00FC33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 xml:space="preserve">กำไรขั้นต้น </w:t>
            </w:r>
          </w:p>
        </w:tc>
        <w:tc>
          <w:tcPr>
            <w:tcW w:w="709" w:type="dxa"/>
            <w:tcBorders>
              <w:bottom w:val="nil"/>
            </w:tcBorders>
          </w:tcPr>
          <w:p w14:paraId="2C4DF26B" w14:textId="735C8FE3" w:rsidR="00FC33EE" w:rsidRPr="00367094" w:rsidRDefault="005F5588"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20</w:t>
            </w:r>
            <w:r w:rsidR="00AC0795">
              <w:rPr>
                <w:rFonts w:ascii="Browallia New" w:hAnsi="Browallia New" w:cs="Browallia New"/>
                <w:sz w:val="20"/>
                <w:szCs w:val="20"/>
              </w:rPr>
              <w:t>8</w:t>
            </w:r>
          </w:p>
        </w:tc>
        <w:tc>
          <w:tcPr>
            <w:tcW w:w="728" w:type="dxa"/>
            <w:tcBorders>
              <w:bottom w:val="nil"/>
            </w:tcBorders>
          </w:tcPr>
          <w:p w14:paraId="4559C298" w14:textId="29139505"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690" w:type="dxa"/>
            <w:tcBorders>
              <w:bottom w:val="nil"/>
            </w:tcBorders>
          </w:tcPr>
          <w:p w14:paraId="1F8B2540" w14:textId="3E8DA659" w:rsidR="00FC33EE" w:rsidRPr="00367094" w:rsidRDefault="005F5588"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329</w:t>
            </w:r>
          </w:p>
        </w:tc>
        <w:tc>
          <w:tcPr>
            <w:tcW w:w="722" w:type="dxa"/>
            <w:tcBorders>
              <w:bottom w:val="nil"/>
            </w:tcBorders>
          </w:tcPr>
          <w:p w14:paraId="3820CE89" w14:textId="629D655E"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27</w:t>
            </w:r>
          </w:p>
        </w:tc>
        <w:tc>
          <w:tcPr>
            <w:tcW w:w="737" w:type="dxa"/>
            <w:tcBorders>
              <w:bottom w:val="nil"/>
            </w:tcBorders>
          </w:tcPr>
          <w:p w14:paraId="5DA01FC8" w14:textId="62518F9A" w:rsidR="00FC33EE" w:rsidRPr="00367094" w:rsidRDefault="00183E89"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59</w:t>
            </w:r>
          </w:p>
        </w:tc>
        <w:tc>
          <w:tcPr>
            <w:tcW w:w="720" w:type="dxa"/>
            <w:tcBorders>
              <w:bottom w:val="nil"/>
            </w:tcBorders>
          </w:tcPr>
          <w:p w14:paraId="62F01678" w14:textId="6D34772A"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35</w:t>
            </w:r>
          </w:p>
        </w:tc>
        <w:tc>
          <w:tcPr>
            <w:tcW w:w="732" w:type="dxa"/>
            <w:tcBorders>
              <w:bottom w:val="nil"/>
            </w:tcBorders>
            <w:vAlign w:val="bottom"/>
          </w:tcPr>
          <w:p w14:paraId="2F9AD921" w14:textId="1A74DF8E" w:rsidR="00FC33EE" w:rsidRPr="00367094" w:rsidRDefault="003C3DCA"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20" w:type="dxa"/>
            <w:tcBorders>
              <w:bottom w:val="nil"/>
            </w:tcBorders>
            <w:vAlign w:val="bottom"/>
          </w:tcPr>
          <w:p w14:paraId="6288912A" w14:textId="53EF3DED"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2C35F1B8" w14:textId="68E5575E" w:rsidR="00FC33EE" w:rsidRPr="00367094" w:rsidRDefault="001E566D" w:rsidP="00FC33EE">
            <w:pPr>
              <w:pBdr>
                <w:bottom w:val="single" w:sz="12" w:space="1" w:color="auto"/>
              </w:pBdr>
              <w:spacing w:line="240" w:lineRule="auto"/>
              <w:jc w:val="right"/>
              <w:rPr>
                <w:rFonts w:ascii="Browallia New" w:hAnsi="Browallia New" w:cs="Browallia New"/>
                <w:sz w:val="20"/>
                <w:szCs w:val="20"/>
              </w:rPr>
            </w:pPr>
            <w:r w:rsidRPr="001E566D">
              <w:rPr>
                <w:rFonts w:ascii="Browallia New" w:hAnsi="Browallia New" w:cs="Browallia New"/>
                <w:sz w:val="20"/>
                <w:szCs w:val="20"/>
              </w:rPr>
              <w:t>(</w:t>
            </w:r>
            <w:r w:rsidR="003C3DCA">
              <w:rPr>
                <w:rFonts w:ascii="Browallia New" w:hAnsi="Browallia New" w:cs="Browallia New"/>
                <w:sz w:val="20"/>
                <w:szCs w:val="20"/>
              </w:rPr>
              <w:t>1</w:t>
            </w:r>
            <w:r w:rsidRPr="001E566D">
              <w:rPr>
                <w:rFonts w:ascii="Browallia New" w:hAnsi="Browallia New" w:cs="Browallia New"/>
                <w:sz w:val="20"/>
                <w:szCs w:val="20"/>
              </w:rPr>
              <w:t>)</w:t>
            </w:r>
          </w:p>
        </w:tc>
        <w:tc>
          <w:tcPr>
            <w:tcW w:w="708" w:type="dxa"/>
            <w:tcBorders>
              <w:bottom w:val="nil"/>
            </w:tcBorders>
            <w:vAlign w:val="bottom"/>
          </w:tcPr>
          <w:p w14:paraId="2C86E42E" w14:textId="7160ADF0"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810" w:type="dxa"/>
            <w:tcBorders>
              <w:bottom w:val="nil"/>
            </w:tcBorders>
            <w:vAlign w:val="bottom"/>
          </w:tcPr>
          <w:p w14:paraId="4DEC855D" w14:textId="11348527" w:rsidR="00FC33EE" w:rsidRPr="00367094" w:rsidRDefault="009E12F7"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822" w:type="dxa"/>
            <w:tcBorders>
              <w:bottom w:val="nil"/>
            </w:tcBorders>
            <w:vAlign w:val="bottom"/>
          </w:tcPr>
          <w:p w14:paraId="05C513A9" w14:textId="482E49B9"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89" w:type="dxa"/>
            <w:tcBorders>
              <w:bottom w:val="nil"/>
            </w:tcBorders>
            <w:shd w:val="clear" w:color="auto" w:fill="auto"/>
          </w:tcPr>
          <w:p w14:paraId="748FE9D2" w14:textId="7E7F0D11" w:rsidR="00FC33EE" w:rsidRPr="00367094" w:rsidRDefault="00E64C7F" w:rsidP="00FC33EE">
            <w:pPr>
              <w:pBdr>
                <w:bottom w:val="single" w:sz="12" w:space="1" w:color="auto"/>
              </w:pBdr>
              <w:spacing w:line="240" w:lineRule="auto"/>
              <w:jc w:val="right"/>
              <w:rPr>
                <w:rFonts w:ascii="Browallia New" w:hAnsi="Browallia New" w:cs="Browallia New"/>
                <w:sz w:val="20"/>
                <w:szCs w:val="20"/>
                <w:cs/>
              </w:rPr>
            </w:pPr>
            <w:r>
              <w:rPr>
                <w:rFonts w:ascii="Browallia New" w:hAnsi="Browallia New" w:cs="Browallia New" w:hint="cs"/>
                <w:sz w:val="20"/>
                <w:szCs w:val="20"/>
                <w:cs/>
              </w:rPr>
              <w:t>(</w:t>
            </w:r>
            <w:r w:rsidR="004B7430">
              <w:rPr>
                <w:rFonts w:ascii="Browallia New" w:hAnsi="Browallia New" w:cs="Browallia New"/>
                <w:sz w:val="20"/>
                <w:szCs w:val="20"/>
              </w:rPr>
              <w:t>9</w:t>
            </w:r>
            <w:r>
              <w:rPr>
                <w:rFonts w:ascii="Browallia New" w:hAnsi="Browallia New" w:cs="Browallia New" w:hint="cs"/>
                <w:sz w:val="20"/>
                <w:szCs w:val="20"/>
                <w:cs/>
              </w:rPr>
              <w:t>)</w:t>
            </w:r>
          </w:p>
        </w:tc>
        <w:tc>
          <w:tcPr>
            <w:tcW w:w="738" w:type="dxa"/>
            <w:tcBorders>
              <w:bottom w:val="nil"/>
            </w:tcBorders>
          </w:tcPr>
          <w:p w14:paraId="500A1CAB" w14:textId="7E96AE87"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17" w:type="dxa"/>
            <w:tcBorders>
              <w:bottom w:val="nil"/>
            </w:tcBorders>
          </w:tcPr>
          <w:p w14:paraId="2EFA9DDF" w14:textId="190447E2" w:rsidR="00FC33EE" w:rsidRPr="00367094" w:rsidRDefault="008864B6"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59</w:t>
            </w:r>
            <w:r w:rsidR="003A6285">
              <w:rPr>
                <w:rFonts w:ascii="Browallia New" w:hAnsi="Browallia New" w:cs="Browallia New"/>
                <w:sz w:val="20"/>
                <w:szCs w:val="20"/>
              </w:rPr>
              <w:t>4</w:t>
            </w:r>
          </w:p>
        </w:tc>
        <w:tc>
          <w:tcPr>
            <w:tcW w:w="709" w:type="dxa"/>
            <w:tcBorders>
              <w:bottom w:val="nil"/>
            </w:tcBorders>
          </w:tcPr>
          <w:p w14:paraId="5F872E01" w14:textId="4214BE38"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315</w:t>
            </w:r>
          </w:p>
        </w:tc>
      </w:tr>
      <w:tr w:rsidR="00FC33EE" w:rsidRPr="00367094" w14:paraId="087547AD" w14:textId="77777777" w:rsidTr="007314E3">
        <w:tblPrEx>
          <w:tblBorders>
            <w:bottom w:val="single" w:sz="4" w:space="0" w:color="auto"/>
          </w:tblBorders>
        </w:tblPrEx>
        <w:tc>
          <w:tcPr>
            <w:tcW w:w="2409" w:type="dxa"/>
          </w:tcPr>
          <w:p w14:paraId="05F0E046" w14:textId="77777777" w:rsidR="00FC33EE" w:rsidRPr="00367094" w:rsidRDefault="00FC33EE" w:rsidP="00FC33EE">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FC33EE" w:rsidRPr="00367094" w:rsidRDefault="00FC33EE" w:rsidP="00FC33EE">
            <w:pPr>
              <w:spacing w:line="240" w:lineRule="auto"/>
              <w:jc w:val="right"/>
              <w:rPr>
                <w:rFonts w:ascii="Browallia New" w:hAnsi="Browallia New" w:cs="Browallia New"/>
                <w:sz w:val="12"/>
                <w:szCs w:val="12"/>
              </w:rPr>
            </w:pPr>
          </w:p>
        </w:tc>
        <w:tc>
          <w:tcPr>
            <w:tcW w:w="728" w:type="dxa"/>
            <w:tcBorders>
              <w:bottom w:val="nil"/>
            </w:tcBorders>
            <w:vAlign w:val="bottom"/>
          </w:tcPr>
          <w:p w14:paraId="032D869B" w14:textId="77777777" w:rsidR="00FC33EE" w:rsidRPr="00367094" w:rsidRDefault="00FC33EE" w:rsidP="00FC33EE">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FC33EE" w:rsidRPr="00367094" w:rsidRDefault="00FC33EE" w:rsidP="00FC33EE">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FC33EE" w:rsidRPr="00367094" w:rsidRDefault="00FC33EE" w:rsidP="00FC33EE">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FC33EE" w:rsidRPr="00367094" w:rsidRDefault="00FC33EE" w:rsidP="00FC33EE">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FC33EE" w:rsidRPr="00367094" w:rsidRDefault="00FC33EE" w:rsidP="00FC33EE">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FC33EE" w:rsidRPr="00367094" w:rsidRDefault="00FC33EE" w:rsidP="00FC33EE">
            <w:pPr>
              <w:spacing w:line="240" w:lineRule="auto"/>
              <w:jc w:val="right"/>
              <w:rPr>
                <w:rFonts w:ascii="Browallia New" w:hAnsi="Browallia New" w:cs="Browallia New"/>
                <w:sz w:val="12"/>
                <w:szCs w:val="12"/>
              </w:rPr>
            </w:pPr>
          </w:p>
        </w:tc>
        <w:tc>
          <w:tcPr>
            <w:tcW w:w="720" w:type="dxa"/>
            <w:tcBorders>
              <w:bottom w:val="nil"/>
            </w:tcBorders>
          </w:tcPr>
          <w:p w14:paraId="33DD8456" w14:textId="77777777" w:rsidR="00FC33EE" w:rsidRPr="00367094" w:rsidRDefault="00FC33EE" w:rsidP="00FC33EE">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FC33EE" w:rsidRPr="00367094" w:rsidRDefault="00FC33EE" w:rsidP="00FC33EE">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FC33EE" w:rsidRPr="00367094" w:rsidRDefault="00FC33EE" w:rsidP="00FC33EE">
            <w:pPr>
              <w:spacing w:line="240" w:lineRule="auto"/>
              <w:jc w:val="right"/>
              <w:rPr>
                <w:rFonts w:ascii="Browallia New" w:hAnsi="Browallia New" w:cs="Browallia New"/>
                <w:sz w:val="12"/>
                <w:szCs w:val="12"/>
              </w:rPr>
            </w:pPr>
          </w:p>
        </w:tc>
        <w:tc>
          <w:tcPr>
            <w:tcW w:w="810" w:type="dxa"/>
            <w:tcBorders>
              <w:bottom w:val="nil"/>
            </w:tcBorders>
          </w:tcPr>
          <w:p w14:paraId="581BB345" w14:textId="77777777" w:rsidR="00FC33EE" w:rsidRPr="00367094" w:rsidRDefault="00FC33EE" w:rsidP="00FC33EE">
            <w:pPr>
              <w:spacing w:line="240" w:lineRule="auto"/>
              <w:jc w:val="right"/>
              <w:rPr>
                <w:rFonts w:ascii="Browallia New" w:hAnsi="Browallia New" w:cs="Browallia New"/>
                <w:sz w:val="12"/>
                <w:szCs w:val="12"/>
              </w:rPr>
            </w:pPr>
          </w:p>
        </w:tc>
        <w:tc>
          <w:tcPr>
            <w:tcW w:w="822" w:type="dxa"/>
            <w:tcBorders>
              <w:bottom w:val="nil"/>
            </w:tcBorders>
          </w:tcPr>
          <w:p w14:paraId="39B94804" w14:textId="77777777" w:rsidR="00FC33EE" w:rsidRPr="00367094" w:rsidRDefault="00FC33EE" w:rsidP="00FC33EE">
            <w:pPr>
              <w:spacing w:line="240" w:lineRule="auto"/>
              <w:jc w:val="right"/>
              <w:rPr>
                <w:rFonts w:ascii="Browallia New" w:hAnsi="Browallia New" w:cs="Browallia New"/>
                <w:sz w:val="12"/>
                <w:szCs w:val="12"/>
              </w:rPr>
            </w:pPr>
          </w:p>
        </w:tc>
        <w:tc>
          <w:tcPr>
            <w:tcW w:w="689" w:type="dxa"/>
            <w:tcBorders>
              <w:bottom w:val="nil"/>
            </w:tcBorders>
          </w:tcPr>
          <w:p w14:paraId="140C9527" w14:textId="77777777" w:rsidR="00FC33EE" w:rsidRPr="00367094" w:rsidRDefault="00FC33EE" w:rsidP="00FC33EE">
            <w:pPr>
              <w:spacing w:line="240" w:lineRule="auto"/>
              <w:jc w:val="right"/>
              <w:rPr>
                <w:rFonts w:ascii="Browallia New" w:hAnsi="Browallia New" w:cs="Browallia New"/>
                <w:sz w:val="12"/>
                <w:szCs w:val="12"/>
              </w:rPr>
            </w:pPr>
          </w:p>
        </w:tc>
        <w:tc>
          <w:tcPr>
            <w:tcW w:w="738" w:type="dxa"/>
            <w:tcBorders>
              <w:bottom w:val="nil"/>
            </w:tcBorders>
          </w:tcPr>
          <w:p w14:paraId="41C2A886" w14:textId="77777777" w:rsidR="00FC33EE" w:rsidRPr="00367094" w:rsidRDefault="00FC33EE" w:rsidP="00FC33EE">
            <w:pPr>
              <w:spacing w:line="240" w:lineRule="auto"/>
              <w:jc w:val="right"/>
              <w:rPr>
                <w:rFonts w:ascii="Browallia New" w:hAnsi="Browallia New" w:cs="Browallia New"/>
                <w:sz w:val="12"/>
                <w:szCs w:val="12"/>
              </w:rPr>
            </w:pPr>
          </w:p>
        </w:tc>
        <w:tc>
          <w:tcPr>
            <w:tcW w:w="717" w:type="dxa"/>
            <w:tcBorders>
              <w:bottom w:val="nil"/>
            </w:tcBorders>
          </w:tcPr>
          <w:p w14:paraId="63C7EEB9" w14:textId="77777777" w:rsidR="00FC33EE" w:rsidRPr="00367094" w:rsidRDefault="00FC33EE" w:rsidP="00FC33EE">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FC33EE" w:rsidRPr="00367094" w:rsidRDefault="00FC33EE" w:rsidP="00FC33EE">
            <w:pPr>
              <w:spacing w:line="240" w:lineRule="auto"/>
              <w:jc w:val="right"/>
              <w:rPr>
                <w:rFonts w:ascii="Browallia New" w:hAnsi="Browallia New" w:cs="Browallia New"/>
                <w:sz w:val="12"/>
                <w:szCs w:val="12"/>
              </w:rPr>
            </w:pPr>
          </w:p>
        </w:tc>
      </w:tr>
      <w:tr w:rsidR="00FC33EE" w:rsidRPr="00367094" w14:paraId="1427B8AC" w14:textId="77777777" w:rsidTr="007314E3">
        <w:tblPrEx>
          <w:tblBorders>
            <w:bottom w:val="single" w:sz="4" w:space="0" w:color="auto"/>
          </w:tblBorders>
        </w:tblPrEx>
        <w:tc>
          <w:tcPr>
            <w:tcW w:w="2409" w:type="dxa"/>
          </w:tcPr>
          <w:p w14:paraId="265DCD9A" w14:textId="0F500FF9" w:rsidR="00FC33EE" w:rsidRPr="00367094" w:rsidRDefault="00FC33EE" w:rsidP="00FC33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FC33EE" w:rsidRPr="00367094" w:rsidRDefault="00FC33EE" w:rsidP="00FC33EE">
            <w:pPr>
              <w:spacing w:line="240" w:lineRule="auto"/>
              <w:jc w:val="right"/>
              <w:rPr>
                <w:rFonts w:ascii="Browallia New" w:hAnsi="Browallia New" w:cs="Browallia New"/>
                <w:sz w:val="20"/>
                <w:szCs w:val="20"/>
              </w:rPr>
            </w:pPr>
          </w:p>
        </w:tc>
        <w:tc>
          <w:tcPr>
            <w:tcW w:w="728" w:type="dxa"/>
            <w:vAlign w:val="bottom"/>
          </w:tcPr>
          <w:p w14:paraId="1A8296F3" w14:textId="35F9D0CF" w:rsidR="00FC33EE" w:rsidRPr="00367094" w:rsidRDefault="00FC33EE" w:rsidP="00FC33EE">
            <w:pPr>
              <w:spacing w:line="240" w:lineRule="auto"/>
              <w:jc w:val="right"/>
              <w:rPr>
                <w:rFonts w:ascii="Browallia New" w:hAnsi="Browallia New" w:cs="Browallia New"/>
                <w:sz w:val="20"/>
                <w:szCs w:val="20"/>
              </w:rPr>
            </w:pPr>
          </w:p>
        </w:tc>
        <w:tc>
          <w:tcPr>
            <w:tcW w:w="690" w:type="dxa"/>
          </w:tcPr>
          <w:p w14:paraId="1EE5B754" w14:textId="77777777" w:rsidR="00FC33EE" w:rsidRPr="00367094" w:rsidRDefault="00FC33EE" w:rsidP="00FC33EE">
            <w:pPr>
              <w:spacing w:line="240" w:lineRule="auto"/>
              <w:jc w:val="right"/>
              <w:rPr>
                <w:rFonts w:ascii="Browallia New" w:hAnsi="Browallia New" w:cs="Browallia New"/>
                <w:sz w:val="20"/>
                <w:szCs w:val="20"/>
              </w:rPr>
            </w:pPr>
          </w:p>
        </w:tc>
        <w:tc>
          <w:tcPr>
            <w:tcW w:w="722" w:type="dxa"/>
          </w:tcPr>
          <w:p w14:paraId="6DB6DD31" w14:textId="77777777" w:rsidR="00FC33EE" w:rsidRPr="00367094" w:rsidRDefault="00FC33EE" w:rsidP="00FC33EE">
            <w:pPr>
              <w:spacing w:line="240" w:lineRule="auto"/>
              <w:jc w:val="right"/>
              <w:rPr>
                <w:rFonts w:ascii="Browallia New" w:hAnsi="Browallia New" w:cs="Browallia New"/>
                <w:sz w:val="20"/>
                <w:szCs w:val="20"/>
              </w:rPr>
            </w:pPr>
          </w:p>
        </w:tc>
        <w:tc>
          <w:tcPr>
            <w:tcW w:w="737" w:type="dxa"/>
            <w:vAlign w:val="bottom"/>
          </w:tcPr>
          <w:p w14:paraId="1B508C2D" w14:textId="77777777" w:rsidR="00FC33EE" w:rsidRPr="00367094" w:rsidRDefault="00FC33EE" w:rsidP="00FC33EE">
            <w:pPr>
              <w:spacing w:line="240" w:lineRule="auto"/>
              <w:jc w:val="right"/>
              <w:rPr>
                <w:rFonts w:ascii="Browallia New" w:hAnsi="Browallia New" w:cs="Browallia New"/>
                <w:sz w:val="20"/>
                <w:szCs w:val="20"/>
              </w:rPr>
            </w:pPr>
          </w:p>
        </w:tc>
        <w:tc>
          <w:tcPr>
            <w:tcW w:w="720" w:type="dxa"/>
            <w:vAlign w:val="bottom"/>
          </w:tcPr>
          <w:p w14:paraId="7C1E590F" w14:textId="77777777" w:rsidR="00FC33EE" w:rsidRPr="00367094" w:rsidRDefault="00FC33EE" w:rsidP="00FC33EE">
            <w:pPr>
              <w:spacing w:line="240" w:lineRule="auto"/>
              <w:jc w:val="right"/>
              <w:rPr>
                <w:rFonts w:ascii="Browallia New" w:hAnsi="Browallia New" w:cs="Browallia New"/>
                <w:sz w:val="20"/>
                <w:szCs w:val="20"/>
              </w:rPr>
            </w:pPr>
          </w:p>
        </w:tc>
        <w:tc>
          <w:tcPr>
            <w:tcW w:w="732" w:type="dxa"/>
          </w:tcPr>
          <w:p w14:paraId="334B95ED" w14:textId="77777777" w:rsidR="00FC33EE" w:rsidRPr="00367094" w:rsidRDefault="00FC33EE" w:rsidP="00FC33EE">
            <w:pPr>
              <w:spacing w:line="240" w:lineRule="auto"/>
              <w:jc w:val="right"/>
              <w:rPr>
                <w:rFonts w:ascii="Browallia New" w:hAnsi="Browallia New" w:cs="Browallia New"/>
                <w:sz w:val="20"/>
                <w:szCs w:val="20"/>
              </w:rPr>
            </w:pPr>
          </w:p>
        </w:tc>
        <w:tc>
          <w:tcPr>
            <w:tcW w:w="720" w:type="dxa"/>
          </w:tcPr>
          <w:p w14:paraId="75C37A23" w14:textId="77777777" w:rsidR="00FC33EE" w:rsidRPr="00367094" w:rsidRDefault="00FC33EE" w:rsidP="00FC33EE">
            <w:pPr>
              <w:spacing w:line="240" w:lineRule="auto"/>
              <w:jc w:val="right"/>
              <w:rPr>
                <w:rFonts w:ascii="Browallia New" w:hAnsi="Browallia New" w:cs="Browallia New"/>
                <w:sz w:val="20"/>
                <w:szCs w:val="20"/>
              </w:rPr>
            </w:pPr>
          </w:p>
        </w:tc>
        <w:tc>
          <w:tcPr>
            <w:tcW w:w="771" w:type="dxa"/>
          </w:tcPr>
          <w:p w14:paraId="67319722" w14:textId="77777777" w:rsidR="00FC33EE" w:rsidRPr="00367094" w:rsidRDefault="00FC33EE" w:rsidP="00FC33EE">
            <w:pPr>
              <w:spacing w:line="240" w:lineRule="auto"/>
              <w:jc w:val="right"/>
              <w:rPr>
                <w:rFonts w:ascii="Browallia New" w:hAnsi="Browallia New" w:cs="Browallia New"/>
                <w:sz w:val="20"/>
                <w:szCs w:val="20"/>
              </w:rPr>
            </w:pPr>
          </w:p>
        </w:tc>
        <w:tc>
          <w:tcPr>
            <w:tcW w:w="708" w:type="dxa"/>
          </w:tcPr>
          <w:p w14:paraId="747FEE75" w14:textId="77777777" w:rsidR="00FC33EE" w:rsidRPr="00367094" w:rsidRDefault="00FC33EE" w:rsidP="00FC33EE">
            <w:pPr>
              <w:spacing w:line="240" w:lineRule="auto"/>
              <w:jc w:val="right"/>
              <w:rPr>
                <w:rFonts w:ascii="Browallia New" w:hAnsi="Browallia New" w:cs="Browallia New"/>
                <w:sz w:val="20"/>
                <w:szCs w:val="20"/>
              </w:rPr>
            </w:pPr>
          </w:p>
        </w:tc>
        <w:tc>
          <w:tcPr>
            <w:tcW w:w="810" w:type="dxa"/>
          </w:tcPr>
          <w:p w14:paraId="6AEBE90D" w14:textId="77777777" w:rsidR="00FC33EE" w:rsidRPr="00367094" w:rsidRDefault="00FC33EE" w:rsidP="00FC33EE">
            <w:pPr>
              <w:spacing w:line="240" w:lineRule="auto"/>
              <w:jc w:val="right"/>
              <w:rPr>
                <w:rFonts w:ascii="Browallia New" w:hAnsi="Browallia New" w:cs="Browallia New"/>
                <w:sz w:val="20"/>
                <w:szCs w:val="20"/>
              </w:rPr>
            </w:pPr>
          </w:p>
        </w:tc>
        <w:tc>
          <w:tcPr>
            <w:tcW w:w="822" w:type="dxa"/>
          </w:tcPr>
          <w:p w14:paraId="77587CF3" w14:textId="77777777" w:rsidR="00FC33EE" w:rsidRPr="00367094" w:rsidRDefault="00FC33EE" w:rsidP="00FC33EE">
            <w:pPr>
              <w:spacing w:line="240" w:lineRule="auto"/>
              <w:jc w:val="right"/>
              <w:rPr>
                <w:rFonts w:ascii="Browallia New" w:hAnsi="Browallia New" w:cs="Browallia New"/>
                <w:sz w:val="20"/>
                <w:szCs w:val="20"/>
              </w:rPr>
            </w:pPr>
          </w:p>
        </w:tc>
        <w:tc>
          <w:tcPr>
            <w:tcW w:w="689" w:type="dxa"/>
          </w:tcPr>
          <w:p w14:paraId="18BE5F68" w14:textId="77777777" w:rsidR="00FC33EE" w:rsidRPr="00367094" w:rsidRDefault="00FC33EE" w:rsidP="00FC33EE">
            <w:pPr>
              <w:spacing w:line="240" w:lineRule="auto"/>
              <w:jc w:val="right"/>
              <w:rPr>
                <w:rFonts w:ascii="Browallia New" w:hAnsi="Browallia New" w:cs="Browallia New"/>
                <w:sz w:val="20"/>
                <w:szCs w:val="20"/>
              </w:rPr>
            </w:pPr>
          </w:p>
        </w:tc>
        <w:tc>
          <w:tcPr>
            <w:tcW w:w="738" w:type="dxa"/>
          </w:tcPr>
          <w:p w14:paraId="5A5EC643" w14:textId="77777777" w:rsidR="00FC33EE" w:rsidRPr="00367094" w:rsidRDefault="00FC33EE" w:rsidP="00FC33EE">
            <w:pPr>
              <w:spacing w:line="240" w:lineRule="auto"/>
              <w:jc w:val="right"/>
              <w:rPr>
                <w:rFonts w:ascii="Browallia New" w:hAnsi="Browallia New" w:cs="Browallia New"/>
                <w:sz w:val="20"/>
                <w:szCs w:val="20"/>
              </w:rPr>
            </w:pPr>
          </w:p>
        </w:tc>
        <w:tc>
          <w:tcPr>
            <w:tcW w:w="717" w:type="dxa"/>
          </w:tcPr>
          <w:p w14:paraId="00E8DC00" w14:textId="77777777" w:rsidR="00FC33EE" w:rsidRPr="00367094" w:rsidRDefault="00FC33EE" w:rsidP="00FC33EE">
            <w:pPr>
              <w:spacing w:line="240" w:lineRule="auto"/>
              <w:jc w:val="right"/>
              <w:rPr>
                <w:rFonts w:ascii="Browallia New" w:hAnsi="Browallia New" w:cs="Browallia New"/>
                <w:sz w:val="20"/>
                <w:szCs w:val="20"/>
              </w:rPr>
            </w:pPr>
          </w:p>
        </w:tc>
        <w:tc>
          <w:tcPr>
            <w:tcW w:w="709" w:type="dxa"/>
          </w:tcPr>
          <w:p w14:paraId="004C8F72" w14:textId="77777777" w:rsidR="00FC33EE" w:rsidRPr="00367094" w:rsidRDefault="00FC33EE" w:rsidP="00FC33EE">
            <w:pPr>
              <w:spacing w:line="240" w:lineRule="auto"/>
              <w:jc w:val="right"/>
              <w:rPr>
                <w:rFonts w:ascii="Browallia New" w:hAnsi="Browallia New" w:cs="Browallia New"/>
                <w:sz w:val="20"/>
                <w:szCs w:val="20"/>
              </w:rPr>
            </w:pPr>
          </w:p>
        </w:tc>
      </w:tr>
      <w:tr w:rsidR="00FC33EE" w:rsidRPr="00367094" w14:paraId="64FC41ED" w14:textId="77777777">
        <w:tblPrEx>
          <w:tblBorders>
            <w:bottom w:val="single" w:sz="4" w:space="0" w:color="auto"/>
          </w:tblBorders>
        </w:tblPrEx>
        <w:tc>
          <w:tcPr>
            <w:tcW w:w="2409" w:type="dxa"/>
          </w:tcPr>
          <w:p w14:paraId="6A0FDAC0" w14:textId="7A9C4DB7" w:rsidR="00FC33EE" w:rsidRPr="00367094" w:rsidRDefault="00FC33EE" w:rsidP="00FC33E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ณ เวลาใดเวลาหนึ่ง</w:t>
            </w:r>
          </w:p>
        </w:tc>
        <w:tc>
          <w:tcPr>
            <w:tcW w:w="709" w:type="dxa"/>
          </w:tcPr>
          <w:p w14:paraId="7D47DF86" w14:textId="40B3B3E7" w:rsidR="00FC33EE" w:rsidRPr="00367094" w:rsidRDefault="00615B6F" w:rsidP="00FC33E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8" w:type="dxa"/>
          </w:tcPr>
          <w:p w14:paraId="49570779" w14:textId="6F48AC91"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23</w:t>
            </w:r>
          </w:p>
        </w:tc>
        <w:tc>
          <w:tcPr>
            <w:tcW w:w="690" w:type="dxa"/>
          </w:tcPr>
          <w:p w14:paraId="2AC68719" w14:textId="656F1198" w:rsidR="00FC33EE" w:rsidRPr="00367094" w:rsidRDefault="00183E89" w:rsidP="00FC33EE">
            <w:pPr>
              <w:spacing w:line="240" w:lineRule="auto"/>
              <w:jc w:val="right"/>
              <w:rPr>
                <w:rFonts w:ascii="Browallia New" w:hAnsi="Browallia New" w:cs="Browallia New"/>
                <w:sz w:val="20"/>
                <w:szCs w:val="20"/>
              </w:rPr>
            </w:pPr>
            <w:r>
              <w:rPr>
                <w:rFonts w:ascii="Browallia New" w:hAnsi="Browallia New" w:cs="Browallia New"/>
                <w:sz w:val="20"/>
                <w:szCs w:val="20"/>
              </w:rPr>
              <w:t>53</w:t>
            </w:r>
            <w:r w:rsidR="00615B6F" w:rsidRPr="00615B6F">
              <w:rPr>
                <w:rFonts w:ascii="Browallia New" w:hAnsi="Browallia New" w:cs="Browallia New"/>
                <w:sz w:val="20"/>
                <w:szCs w:val="20"/>
              </w:rPr>
              <w:t>3</w:t>
            </w:r>
          </w:p>
        </w:tc>
        <w:tc>
          <w:tcPr>
            <w:tcW w:w="722" w:type="dxa"/>
          </w:tcPr>
          <w:p w14:paraId="1D399144" w14:textId="4B46B49E"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37" w:type="dxa"/>
          </w:tcPr>
          <w:p w14:paraId="4486A69C" w14:textId="577D8ADE" w:rsidR="00FC33EE" w:rsidRPr="00367094" w:rsidRDefault="00147710" w:rsidP="00FC33EE">
            <w:pPr>
              <w:spacing w:line="240" w:lineRule="auto"/>
              <w:jc w:val="right"/>
              <w:rPr>
                <w:rFonts w:ascii="Browallia New" w:hAnsi="Browallia New" w:cs="Browallia New"/>
                <w:sz w:val="20"/>
                <w:szCs w:val="20"/>
              </w:rPr>
            </w:pPr>
            <w:r>
              <w:rPr>
                <w:rFonts w:ascii="Browallia New" w:hAnsi="Browallia New" w:cs="Browallia New"/>
                <w:sz w:val="20"/>
                <w:szCs w:val="20"/>
              </w:rPr>
              <w:t>13</w:t>
            </w:r>
            <w:r w:rsidR="0081220A">
              <w:rPr>
                <w:rFonts w:ascii="Browallia New" w:hAnsi="Browallia New" w:cs="Browallia New"/>
                <w:sz w:val="20"/>
                <w:szCs w:val="20"/>
              </w:rPr>
              <w:t>0</w:t>
            </w:r>
          </w:p>
        </w:tc>
        <w:tc>
          <w:tcPr>
            <w:tcW w:w="720" w:type="dxa"/>
          </w:tcPr>
          <w:p w14:paraId="7CB27E64" w14:textId="10CC7574"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32" w:type="dxa"/>
          </w:tcPr>
          <w:p w14:paraId="66A7CCB8" w14:textId="4A978716" w:rsidR="00FC33EE" w:rsidRPr="00367094" w:rsidRDefault="003C3DCA" w:rsidP="00FC33EE">
            <w:pP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20" w:type="dxa"/>
          </w:tcPr>
          <w:p w14:paraId="4E659B90" w14:textId="1C279AB8"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71" w:type="dxa"/>
            <w:vAlign w:val="bottom"/>
          </w:tcPr>
          <w:p w14:paraId="2B0DD2A8" w14:textId="2A2883F4" w:rsidR="00FC33EE" w:rsidRPr="00367094" w:rsidRDefault="008C1EED" w:rsidP="00FC33E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vAlign w:val="bottom"/>
          </w:tcPr>
          <w:p w14:paraId="4C574DB9" w14:textId="24FDBC9C"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vAlign w:val="bottom"/>
          </w:tcPr>
          <w:p w14:paraId="4C4D921D" w14:textId="33C7A3C8" w:rsidR="00FC33EE" w:rsidRPr="00367094" w:rsidRDefault="008C1EED" w:rsidP="00FC33E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vAlign w:val="bottom"/>
          </w:tcPr>
          <w:p w14:paraId="56EB4F8E" w14:textId="32CF0A69"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89" w:type="dxa"/>
          </w:tcPr>
          <w:p w14:paraId="1C57DF71" w14:textId="79DB2500" w:rsidR="00FC33EE" w:rsidRPr="00367094" w:rsidRDefault="0000271B" w:rsidP="00FC33E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8" w:type="dxa"/>
          </w:tcPr>
          <w:p w14:paraId="7223B841" w14:textId="75B26A59"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17" w:type="dxa"/>
          </w:tcPr>
          <w:p w14:paraId="5F609D62" w14:textId="0822AE13" w:rsidR="00FC33EE" w:rsidRPr="00367094" w:rsidRDefault="008864B6" w:rsidP="00FC33EE">
            <w:pPr>
              <w:spacing w:line="240" w:lineRule="auto"/>
              <w:jc w:val="right"/>
              <w:rPr>
                <w:rFonts w:ascii="Browallia New" w:hAnsi="Browallia New" w:cs="Browallia New"/>
                <w:sz w:val="20"/>
                <w:szCs w:val="20"/>
              </w:rPr>
            </w:pPr>
            <w:r>
              <w:rPr>
                <w:rFonts w:ascii="Browallia New" w:hAnsi="Browallia New" w:cs="Browallia New"/>
                <w:sz w:val="20"/>
                <w:szCs w:val="20"/>
              </w:rPr>
              <w:t>6</w:t>
            </w:r>
            <w:r w:rsidR="008D0202">
              <w:rPr>
                <w:rFonts w:ascii="Browallia New" w:hAnsi="Browallia New" w:cs="Browallia New"/>
                <w:sz w:val="20"/>
                <w:szCs w:val="20"/>
              </w:rPr>
              <w:t>69</w:t>
            </w:r>
          </w:p>
        </w:tc>
        <w:tc>
          <w:tcPr>
            <w:tcW w:w="709" w:type="dxa"/>
          </w:tcPr>
          <w:p w14:paraId="1882978A" w14:textId="30D235CC"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184</w:t>
            </w:r>
          </w:p>
        </w:tc>
      </w:tr>
      <w:tr w:rsidR="00FC33EE" w:rsidRPr="00367094" w14:paraId="537B966D" w14:textId="77777777">
        <w:tblPrEx>
          <w:tblBorders>
            <w:bottom w:val="single" w:sz="4" w:space="0" w:color="auto"/>
          </w:tblBorders>
        </w:tblPrEx>
        <w:tc>
          <w:tcPr>
            <w:tcW w:w="2409" w:type="dxa"/>
            <w:tcBorders>
              <w:bottom w:val="nil"/>
            </w:tcBorders>
          </w:tcPr>
          <w:p w14:paraId="26291BCA" w14:textId="595E5DBE" w:rsidR="00FC33EE" w:rsidRPr="00367094" w:rsidRDefault="00FC33EE" w:rsidP="00FC33E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ตลอดช่วงเวลาหนึ่ง</w:t>
            </w:r>
          </w:p>
        </w:tc>
        <w:tc>
          <w:tcPr>
            <w:tcW w:w="709" w:type="dxa"/>
            <w:tcBorders>
              <w:bottom w:val="nil"/>
            </w:tcBorders>
          </w:tcPr>
          <w:p w14:paraId="121BCD8E" w14:textId="5CCAE7C0" w:rsidR="00FC33EE" w:rsidRPr="00367094" w:rsidRDefault="005F5588"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AC0795">
              <w:rPr>
                <w:rFonts w:ascii="Browallia New" w:hAnsi="Browallia New" w:cs="Browallia New"/>
                <w:sz w:val="20"/>
                <w:szCs w:val="20"/>
              </w:rPr>
              <w:t>4</w:t>
            </w:r>
            <w:r w:rsidR="00B612B3">
              <w:rPr>
                <w:rFonts w:ascii="Browallia New" w:hAnsi="Browallia New" w:cs="Browallia New"/>
                <w:sz w:val="20"/>
                <w:szCs w:val="20"/>
              </w:rPr>
              <w:t>3</w:t>
            </w:r>
          </w:p>
        </w:tc>
        <w:tc>
          <w:tcPr>
            <w:tcW w:w="728" w:type="dxa"/>
            <w:tcBorders>
              <w:bottom w:val="nil"/>
            </w:tcBorders>
          </w:tcPr>
          <w:p w14:paraId="4FA98AC4" w14:textId="52112904"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285</w:t>
            </w:r>
          </w:p>
        </w:tc>
        <w:tc>
          <w:tcPr>
            <w:tcW w:w="690" w:type="dxa"/>
            <w:tcBorders>
              <w:bottom w:val="nil"/>
            </w:tcBorders>
            <w:vAlign w:val="bottom"/>
          </w:tcPr>
          <w:p w14:paraId="363D544D" w14:textId="66F32B12" w:rsidR="00FC33EE" w:rsidRPr="00367094" w:rsidRDefault="00615B6F"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69D7D24E" w14:textId="728BF9B2"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vAlign w:val="bottom"/>
          </w:tcPr>
          <w:p w14:paraId="17ABED5B" w14:textId="13FDC756" w:rsidR="00FC33EE" w:rsidRPr="00367094" w:rsidRDefault="00147710"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20" w:type="dxa"/>
            <w:tcBorders>
              <w:bottom w:val="nil"/>
            </w:tcBorders>
            <w:vAlign w:val="bottom"/>
          </w:tcPr>
          <w:p w14:paraId="39BD6891" w14:textId="0EC2ABE6"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tcPr>
          <w:p w14:paraId="32615878" w14:textId="5AB23922" w:rsidR="00FC33EE" w:rsidRPr="00367094" w:rsidRDefault="008C1EED"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5B8BCC9B" w14:textId="366754B8"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1D354E6C" w14:textId="0B658AB4" w:rsidR="00FC33EE" w:rsidRPr="00367094" w:rsidRDefault="003C3DCA"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vAlign w:val="bottom"/>
          </w:tcPr>
          <w:p w14:paraId="210E3F3B" w14:textId="35398038"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tcPr>
          <w:p w14:paraId="3A9C848A" w14:textId="366CE68B" w:rsidR="00FC33EE" w:rsidRPr="00367094" w:rsidRDefault="009E12F7"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8C1EED">
              <w:rPr>
                <w:rFonts w:ascii="Browallia New" w:hAnsi="Browallia New" w:cs="Browallia New"/>
                <w:sz w:val="20"/>
                <w:szCs w:val="20"/>
              </w:rPr>
              <w:t>0</w:t>
            </w:r>
          </w:p>
        </w:tc>
        <w:tc>
          <w:tcPr>
            <w:tcW w:w="822" w:type="dxa"/>
            <w:tcBorders>
              <w:bottom w:val="nil"/>
            </w:tcBorders>
          </w:tcPr>
          <w:p w14:paraId="21956E43" w14:textId="4BCF2D91"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89" w:type="dxa"/>
            <w:tcBorders>
              <w:bottom w:val="nil"/>
            </w:tcBorders>
          </w:tcPr>
          <w:p w14:paraId="7CB3C8CB" w14:textId="2565DF06" w:rsidR="00FC33EE" w:rsidRPr="00367094" w:rsidRDefault="0000271B" w:rsidP="00FC33EE">
            <w:pPr>
              <w:pBdr>
                <w:bottom w:val="single" w:sz="4" w:space="1" w:color="auto"/>
              </w:pBdr>
              <w:spacing w:line="240" w:lineRule="auto"/>
              <w:jc w:val="right"/>
              <w:rPr>
                <w:rFonts w:ascii="Browallia New" w:hAnsi="Browallia New" w:cs="Browallia New"/>
                <w:sz w:val="20"/>
                <w:szCs w:val="20"/>
              </w:rPr>
            </w:pPr>
            <w:r w:rsidRPr="0000271B">
              <w:rPr>
                <w:rFonts w:ascii="Browallia New" w:hAnsi="Browallia New" w:cs="Browallia New"/>
                <w:sz w:val="20"/>
                <w:szCs w:val="20"/>
              </w:rPr>
              <w:t>(</w:t>
            </w:r>
            <w:r w:rsidR="009E12F7">
              <w:rPr>
                <w:rFonts w:ascii="Browallia New" w:hAnsi="Browallia New" w:cs="Browallia New"/>
                <w:sz w:val="20"/>
                <w:szCs w:val="20"/>
              </w:rPr>
              <w:t>1</w:t>
            </w:r>
            <w:r w:rsidR="00DA5569">
              <w:rPr>
                <w:rFonts w:ascii="Browallia New" w:hAnsi="Browallia New" w:cs="Browallia New"/>
                <w:sz w:val="20"/>
                <w:szCs w:val="20"/>
              </w:rPr>
              <w:t>6</w:t>
            </w:r>
            <w:r w:rsidRPr="0000271B">
              <w:rPr>
                <w:rFonts w:ascii="Browallia New" w:hAnsi="Browallia New" w:cs="Browallia New"/>
                <w:sz w:val="20"/>
                <w:szCs w:val="20"/>
              </w:rPr>
              <w:t>)</w:t>
            </w:r>
          </w:p>
        </w:tc>
        <w:tc>
          <w:tcPr>
            <w:tcW w:w="738" w:type="dxa"/>
            <w:tcBorders>
              <w:bottom w:val="nil"/>
            </w:tcBorders>
          </w:tcPr>
          <w:p w14:paraId="182B0664" w14:textId="58A6DB88"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17" w:type="dxa"/>
            <w:tcBorders>
              <w:bottom w:val="nil"/>
            </w:tcBorders>
          </w:tcPr>
          <w:p w14:paraId="45A0DA82" w14:textId="1061BC15" w:rsidR="00FC33EE" w:rsidRPr="00367094" w:rsidRDefault="008864B6"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23</w:t>
            </w:r>
            <w:r w:rsidR="008D0202">
              <w:rPr>
                <w:rFonts w:ascii="Browallia New" w:hAnsi="Browallia New" w:cs="Browallia New"/>
                <w:sz w:val="20"/>
                <w:szCs w:val="20"/>
              </w:rPr>
              <w:t>9</w:t>
            </w:r>
          </w:p>
        </w:tc>
        <w:tc>
          <w:tcPr>
            <w:tcW w:w="709" w:type="dxa"/>
            <w:tcBorders>
              <w:bottom w:val="nil"/>
            </w:tcBorders>
          </w:tcPr>
          <w:p w14:paraId="46EB7F33" w14:textId="0B66A995" w:rsidR="00FC33EE" w:rsidRPr="00367094" w:rsidRDefault="00FC33EE" w:rsidP="00FC33E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287</w:t>
            </w:r>
          </w:p>
        </w:tc>
      </w:tr>
      <w:tr w:rsidR="00FC33EE" w:rsidRPr="00367094" w14:paraId="0764F193" w14:textId="77777777">
        <w:tblPrEx>
          <w:tblBorders>
            <w:bottom w:val="single" w:sz="4" w:space="0" w:color="auto"/>
          </w:tblBorders>
        </w:tblPrEx>
        <w:tc>
          <w:tcPr>
            <w:tcW w:w="2409" w:type="dxa"/>
            <w:tcBorders>
              <w:bottom w:val="nil"/>
            </w:tcBorders>
          </w:tcPr>
          <w:p w14:paraId="1D1D49B8" w14:textId="143F1592" w:rsidR="00FC33EE" w:rsidRPr="00367094" w:rsidRDefault="00FC33EE" w:rsidP="00FC33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รวม</w:t>
            </w:r>
          </w:p>
        </w:tc>
        <w:tc>
          <w:tcPr>
            <w:tcW w:w="709" w:type="dxa"/>
            <w:tcBorders>
              <w:bottom w:val="nil"/>
            </w:tcBorders>
          </w:tcPr>
          <w:p w14:paraId="07A1CC4C" w14:textId="289C8A2F" w:rsidR="00FC33EE" w:rsidRPr="00367094" w:rsidRDefault="005F5588"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AC0795">
              <w:rPr>
                <w:rFonts w:ascii="Browallia New" w:hAnsi="Browallia New" w:cs="Browallia New"/>
                <w:sz w:val="20"/>
                <w:szCs w:val="20"/>
              </w:rPr>
              <w:t>4</w:t>
            </w:r>
            <w:r w:rsidR="00B612B3">
              <w:rPr>
                <w:rFonts w:ascii="Browallia New" w:hAnsi="Browallia New" w:cs="Browallia New"/>
                <w:sz w:val="20"/>
                <w:szCs w:val="20"/>
              </w:rPr>
              <w:t>3</w:t>
            </w:r>
          </w:p>
        </w:tc>
        <w:tc>
          <w:tcPr>
            <w:tcW w:w="728" w:type="dxa"/>
            <w:tcBorders>
              <w:bottom w:val="nil"/>
            </w:tcBorders>
          </w:tcPr>
          <w:p w14:paraId="652738C7" w14:textId="775F5F7B"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308</w:t>
            </w:r>
          </w:p>
        </w:tc>
        <w:tc>
          <w:tcPr>
            <w:tcW w:w="690" w:type="dxa"/>
            <w:tcBorders>
              <w:bottom w:val="nil"/>
            </w:tcBorders>
          </w:tcPr>
          <w:p w14:paraId="2CBA1AD6" w14:textId="596A11BF" w:rsidR="00FC33EE" w:rsidRPr="00367094" w:rsidRDefault="00183E89"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53</w:t>
            </w:r>
            <w:r w:rsidR="00615B6F" w:rsidRPr="00615B6F">
              <w:rPr>
                <w:rFonts w:ascii="Browallia New" w:hAnsi="Browallia New" w:cs="Browallia New"/>
                <w:sz w:val="20"/>
                <w:szCs w:val="20"/>
              </w:rPr>
              <w:t>3</w:t>
            </w:r>
          </w:p>
        </w:tc>
        <w:tc>
          <w:tcPr>
            <w:tcW w:w="722" w:type="dxa"/>
            <w:tcBorders>
              <w:bottom w:val="nil"/>
            </w:tcBorders>
          </w:tcPr>
          <w:p w14:paraId="7AA456D6" w14:textId="7EF71BDE"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37" w:type="dxa"/>
            <w:tcBorders>
              <w:bottom w:val="nil"/>
            </w:tcBorders>
          </w:tcPr>
          <w:p w14:paraId="0DA43A72" w14:textId="2AD8F7CD" w:rsidR="00FC33EE" w:rsidRPr="00367094" w:rsidRDefault="00147710"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13</w:t>
            </w:r>
            <w:r w:rsidR="0081220A">
              <w:rPr>
                <w:rFonts w:ascii="Browallia New" w:hAnsi="Browallia New" w:cs="Browallia New"/>
                <w:sz w:val="20"/>
                <w:szCs w:val="20"/>
              </w:rPr>
              <w:t>1</w:t>
            </w:r>
          </w:p>
        </w:tc>
        <w:tc>
          <w:tcPr>
            <w:tcW w:w="720" w:type="dxa"/>
            <w:tcBorders>
              <w:bottom w:val="nil"/>
            </w:tcBorders>
          </w:tcPr>
          <w:p w14:paraId="7062CDB3" w14:textId="5D495857"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32" w:type="dxa"/>
            <w:tcBorders>
              <w:bottom w:val="nil"/>
            </w:tcBorders>
          </w:tcPr>
          <w:p w14:paraId="197A4544" w14:textId="0F7CBA0E" w:rsidR="00FC33EE" w:rsidRPr="00367094" w:rsidRDefault="003C3DCA"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20" w:type="dxa"/>
            <w:tcBorders>
              <w:bottom w:val="nil"/>
            </w:tcBorders>
          </w:tcPr>
          <w:p w14:paraId="02BFF149" w14:textId="3529E273"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71" w:type="dxa"/>
            <w:tcBorders>
              <w:bottom w:val="nil"/>
            </w:tcBorders>
            <w:vAlign w:val="bottom"/>
          </w:tcPr>
          <w:p w14:paraId="18983E1C" w14:textId="3D7B5825" w:rsidR="00FC33EE" w:rsidRPr="00367094" w:rsidRDefault="003C3DCA"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vAlign w:val="bottom"/>
          </w:tcPr>
          <w:p w14:paraId="239381AE" w14:textId="79F8AC1F"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vAlign w:val="bottom"/>
          </w:tcPr>
          <w:p w14:paraId="6CE2C1F5" w14:textId="305ECD97" w:rsidR="00FC33EE" w:rsidRPr="00367094" w:rsidRDefault="009E12F7"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8C1EED">
              <w:rPr>
                <w:rFonts w:ascii="Browallia New" w:hAnsi="Browallia New" w:cs="Browallia New"/>
                <w:sz w:val="20"/>
                <w:szCs w:val="20"/>
              </w:rPr>
              <w:t>0</w:t>
            </w:r>
          </w:p>
        </w:tc>
        <w:tc>
          <w:tcPr>
            <w:tcW w:w="822" w:type="dxa"/>
            <w:tcBorders>
              <w:bottom w:val="nil"/>
            </w:tcBorders>
            <w:vAlign w:val="bottom"/>
          </w:tcPr>
          <w:p w14:paraId="5237B45C" w14:textId="66140231"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89" w:type="dxa"/>
            <w:tcBorders>
              <w:bottom w:val="nil"/>
            </w:tcBorders>
          </w:tcPr>
          <w:p w14:paraId="3E0F1E0A" w14:textId="6B204006" w:rsidR="00FC33EE" w:rsidRPr="00367094" w:rsidRDefault="0000271B" w:rsidP="00FC33EE">
            <w:pPr>
              <w:pBdr>
                <w:bottom w:val="single" w:sz="12" w:space="1" w:color="auto"/>
              </w:pBdr>
              <w:spacing w:line="240" w:lineRule="auto"/>
              <w:jc w:val="right"/>
              <w:rPr>
                <w:rFonts w:ascii="Browallia New" w:hAnsi="Browallia New" w:cs="Browallia New"/>
                <w:sz w:val="20"/>
                <w:szCs w:val="20"/>
              </w:rPr>
            </w:pPr>
            <w:r w:rsidRPr="0000271B">
              <w:rPr>
                <w:rFonts w:ascii="Browallia New" w:hAnsi="Browallia New" w:cs="Browallia New"/>
                <w:sz w:val="20"/>
                <w:szCs w:val="20"/>
              </w:rPr>
              <w:t>(</w:t>
            </w:r>
            <w:r w:rsidR="009E12F7">
              <w:rPr>
                <w:rFonts w:ascii="Browallia New" w:hAnsi="Browallia New" w:cs="Browallia New"/>
                <w:sz w:val="20"/>
                <w:szCs w:val="20"/>
              </w:rPr>
              <w:t>1</w:t>
            </w:r>
            <w:r w:rsidR="00DA5569">
              <w:rPr>
                <w:rFonts w:ascii="Browallia New" w:hAnsi="Browallia New" w:cs="Browallia New"/>
                <w:sz w:val="20"/>
                <w:szCs w:val="20"/>
              </w:rPr>
              <w:t>6</w:t>
            </w:r>
            <w:r w:rsidRPr="0000271B">
              <w:rPr>
                <w:rFonts w:ascii="Browallia New" w:hAnsi="Browallia New" w:cs="Browallia New"/>
                <w:sz w:val="20"/>
                <w:szCs w:val="20"/>
              </w:rPr>
              <w:t>)</w:t>
            </w:r>
          </w:p>
        </w:tc>
        <w:tc>
          <w:tcPr>
            <w:tcW w:w="738" w:type="dxa"/>
            <w:tcBorders>
              <w:bottom w:val="nil"/>
            </w:tcBorders>
          </w:tcPr>
          <w:p w14:paraId="65003FB2" w14:textId="1440CC59"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17" w:type="dxa"/>
            <w:tcBorders>
              <w:bottom w:val="nil"/>
            </w:tcBorders>
          </w:tcPr>
          <w:p w14:paraId="5598763D" w14:textId="3702A01A" w:rsidR="00FC33EE" w:rsidRPr="00367094" w:rsidRDefault="0065045A"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w:t>
            </w:r>
            <w:r w:rsidR="00D81301">
              <w:rPr>
                <w:rFonts w:ascii="Browallia New" w:hAnsi="Browallia New" w:cs="Browallia New"/>
                <w:sz w:val="20"/>
                <w:szCs w:val="20"/>
              </w:rPr>
              <w:t>08</w:t>
            </w:r>
          </w:p>
        </w:tc>
        <w:tc>
          <w:tcPr>
            <w:tcW w:w="709" w:type="dxa"/>
            <w:tcBorders>
              <w:bottom w:val="nil"/>
            </w:tcBorders>
          </w:tcPr>
          <w:p w14:paraId="54FCF58C" w14:textId="7C845DC4" w:rsidR="00FC33EE" w:rsidRPr="00367094" w:rsidRDefault="00FC33EE" w:rsidP="00FC33E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471</w:t>
            </w:r>
          </w:p>
        </w:tc>
      </w:tr>
      <w:tr w:rsidR="00FC33EE" w:rsidRPr="00367094" w14:paraId="340443A0" w14:textId="77777777" w:rsidTr="007314E3">
        <w:tblPrEx>
          <w:tblBorders>
            <w:bottom w:val="single" w:sz="4" w:space="0" w:color="auto"/>
          </w:tblBorders>
        </w:tblPrEx>
        <w:tc>
          <w:tcPr>
            <w:tcW w:w="2409" w:type="dxa"/>
          </w:tcPr>
          <w:p w14:paraId="26F83247" w14:textId="77777777" w:rsidR="00FC33EE" w:rsidRPr="00367094" w:rsidRDefault="00FC33EE" w:rsidP="00FC33EE">
            <w:pPr>
              <w:spacing w:line="240" w:lineRule="auto"/>
              <w:ind w:right="-108"/>
              <w:rPr>
                <w:rFonts w:ascii="Browallia New" w:hAnsi="Browallia New" w:cs="Browallia New"/>
                <w:sz w:val="14"/>
                <w:szCs w:val="14"/>
                <w:highlight w:val="yellow"/>
                <w:cs/>
              </w:rPr>
            </w:pPr>
          </w:p>
        </w:tc>
        <w:tc>
          <w:tcPr>
            <w:tcW w:w="709" w:type="dxa"/>
            <w:vAlign w:val="bottom"/>
          </w:tcPr>
          <w:p w14:paraId="1AAD9368"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28" w:type="dxa"/>
            <w:vAlign w:val="bottom"/>
          </w:tcPr>
          <w:p w14:paraId="0FFCB1F2"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690" w:type="dxa"/>
          </w:tcPr>
          <w:p w14:paraId="6C4352BC"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22" w:type="dxa"/>
          </w:tcPr>
          <w:p w14:paraId="6DC9F93B"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37" w:type="dxa"/>
          </w:tcPr>
          <w:p w14:paraId="786B497C"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20" w:type="dxa"/>
          </w:tcPr>
          <w:p w14:paraId="46EF2065"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32" w:type="dxa"/>
          </w:tcPr>
          <w:p w14:paraId="5EBA9064"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20" w:type="dxa"/>
          </w:tcPr>
          <w:p w14:paraId="36423408"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71" w:type="dxa"/>
          </w:tcPr>
          <w:p w14:paraId="24D2D95F"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08" w:type="dxa"/>
          </w:tcPr>
          <w:p w14:paraId="47E9C968"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810" w:type="dxa"/>
          </w:tcPr>
          <w:p w14:paraId="6EE087F3"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822" w:type="dxa"/>
          </w:tcPr>
          <w:p w14:paraId="36CC6812"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689" w:type="dxa"/>
          </w:tcPr>
          <w:p w14:paraId="5AC13881"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38" w:type="dxa"/>
          </w:tcPr>
          <w:p w14:paraId="41A18F05"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17" w:type="dxa"/>
          </w:tcPr>
          <w:p w14:paraId="6DF88AB4" w14:textId="77777777" w:rsidR="00FC33EE" w:rsidRPr="00367094" w:rsidRDefault="00FC33EE" w:rsidP="00FC33EE">
            <w:pPr>
              <w:spacing w:line="240" w:lineRule="auto"/>
              <w:jc w:val="right"/>
              <w:rPr>
                <w:rFonts w:ascii="Browallia New" w:hAnsi="Browallia New" w:cs="Browallia New"/>
                <w:sz w:val="14"/>
                <w:szCs w:val="14"/>
                <w:highlight w:val="yellow"/>
              </w:rPr>
            </w:pPr>
          </w:p>
        </w:tc>
        <w:tc>
          <w:tcPr>
            <w:tcW w:w="709" w:type="dxa"/>
          </w:tcPr>
          <w:p w14:paraId="72EE1E10" w14:textId="77777777" w:rsidR="00FC33EE" w:rsidRPr="00367094" w:rsidRDefault="00FC33EE" w:rsidP="00FC33EE">
            <w:pPr>
              <w:spacing w:line="240" w:lineRule="auto"/>
              <w:jc w:val="right"/>
              <w:rPr>
                <w:rFonts w:ascii="Browallia New" w:hAnsi="Browallia New" w:cs="Browallia New"/>
                <w:sz w:val="14"/>
                <w:szCs w:val="14"/>
                <w:highlight w:val="yellow"/>
              </w:rPr>
            </w:pPr>
          </w:p>
        </w:tc>
      </w:tr>
      <w:tr w:rsidR="00FC33EE" w:rsidRPr="00367094" w14:paraId="3EEC445E" w14:textId="77777777" w:rsidTr="007314E3">
        <w:tblPrEx>
          <w:tblBorders>
            <w:bottom w:val="single" w:sz="4" w:space="0" w:color="auto"/>
          </w:tblBorders>
        </w:tblPrEx>
        <w:tc>
          <w:tcPr>
            <w:tcW w:w="2409" w:type="dxa"/>
          </w:tcPr>
          <w:p w14:paraId="2B32D1BA" w14:textId="7BD65C87" w:rsidR="00FC33EE" w:rsidRPr="00367094" w:rsidRDefault="00FC33EE" w:rsidP="00FC33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 xml:space="preserve">ดอกเบี้ยรับ </w:t>
            </w:r>
          </w:p>
        </w:tc>
        <w:tc>
          <w:tcPr>
            <w:tcW w:w="709" w:type="dxa"/>
          </w:tcPr>
          <w:p w14:paraId="57A4928D" w14:textId="4B0127B7" w:rsidR="00FC33EE" w:rsidRPr="00367094" w:rsidRDefault="00FC33EE" w:rsidP="00FC33EE">
            <w:pPr>
              <w:spacing w:line="240" w:lineRule="auto"/>
              <w:jc w:val="right"/>
              <w:rPr>
                <w:rFonts w:ascii="Browallia New" w:hAnsi="Browallia New" w:cs="Browallia New"/>
                <w:sz w:val="20"/>
                <w:szCs w:val="20"/>
                <w:highlight w:val="yellow"/>
              </w:rPr>
            </w:pPr>
          </w:p>
        </w:tc>
        <w:tc>
          <w:tcPr>
            <w:tcW w:w="728" w:type="dxa"/>
          </w:tcPr>
          <w:p w14:paraId="5F971E16" w14:textId="59AE6500" w:rsidR="00FC33EE" w:rsidRPr="00367094" w:rsidRDefault="00FC33EE" w:rsidP="00FC33EE">
            <w:pPr>
              <w:spacing w:line="240" w:lineRule="auto"/>
              <w:jc w:val="right"/>
              <w:rPr>
                <w:rFonts w:ascii="Browallia New" w:hAnsi="Browallia New" w:cs="Browallia New"/>
                <w:sz w:val="20"/>
                <w:szCs w:val="20"/>
                <w:highlight w:val="yellow"/>
              </w:rPr>
            </w:pPr>
          </w:p>
        </w:tc>
        <w:tc>
          <w:tcPr>
            <w:tcW w:w="690" w:type="dxa"/>
          </w:tcPr>
          <w:p w14:paraId="436A1D4A" w14:textId="6AF09899" w:rsidR="00FC33EE" w:rsidRPr="00367094" w:rsidRDefault="00FC33EE" w:rsidP="00FC33EE">
            <w:pPr>
              <w:spacing w:line="240" w:lineRule="auto"/>
              <w:jc w:val="right"/>
              <w:rPr>
                <w:rFonts w:ascii="Browallia New" w:hAnsi="Browallia New" w:cs="Browallia New"/>
                <w:sz w:val="20"/>
                <w:szCs w:val="20"/>
                <w:highlight w:val="yellow"/>
              </w:rPr>
            </w:pPr>
          </w:p>
        </w:tc>
        <w:tc>
          <w:tcPr>
            <w:tcW w:w="722" w:type="dxa"/>
          </w:tcPr>
          <w:p w14:paraId="58F27DEB" w14:textId="70529FA3" w:rsidR="00FC33EE" w:rsidRPr="00367094" w:rsidRDefault="00FC33EE" w:rsidP="00FC33EE">
            <w:pPr>
              <w:spacing w:line="240" w:lineRule="auto"/>
              <w:jc w:val="right"/>
              <w:rPr>
                <w:rFonts w:ascii="Browallia New" w:hAnsi="Browallia New" w:cs="Browallia New"/>
                <w:sz w:val="20"/>
                <w:szCs w:val="20"/>
                <w:highlight w:val="yellow"/>
              </w:rPr>
            </w:pPr>
          </w:p>
        </w:tc>
        <w:tc>
          <w:tcPr>
            <w:tcW w:w="737" w:type="dxa"/>
          </w:tcPr>
          <w:p w14:paraId="69D578A2" w14:textId="65F4B0CB" w:rsidR="00FC33EE" w:rsidRPr="00367094" w:rsidRDefault="00FC33EE" w:rsidP="00FC33EE">
            <w:pPr>
              <w:spacing w:line="240" w:lineRule="auto"/>
              <w:jc w:val="right"/>
              <w:rPr>
                <w:rFonts w:ascii="Browallia New" w:hAnsi="Browallia New" w:cs="Browallia New"/>
                <w:sz w:val="20"/>
                <w:szCs w:val="20"/>
                <w:highlight w:val="yellow"/>
              </w:rPr>
            </w:pPr>
          </w:p>
        </w:tc>
        <w:tc>
          <w:tcPr>
            <w:tcW w:w="720" w:type="dxa"/>
          </w:tcPr>
          <w:p w14:paraId="3D81DE01" w14:textId="61C8FABD" w:rsidR="00FC33EE" w:rsidRPr="00367094" w:rsidRDefault="00FC33EE" w:rsidP="00FC33EE">
            <w:pPr>
              <w:spacing w:line="240" w:lineRule="auto"/>
              <w:jc w:val="right"/>
              <w:rPr>
                <w:rFonts w:ascii="Browallia New" w:hAnsi="Browallia New" w:cs="Browallia New"/>
                <w:sz w:val="20"/>
                <w:szCs w:val="20"/>
                <w:highlight w:val="yellow"/>
              </w:rPr>
            </w:pPr>
          </w:p>
        </w:tc>
        <w:tc>
          <w:tcPr>
            <w:tcW w:w="732" w:type="dxa"/>
          </w:tcPr>
          <w:p w14:paraId="3A2EAF92" w14:textId="7D472118" w:rsidR="00FC33EE" w:rsidRPr="00367094" w:rsidRDefault="00FC33EE" w:rsidP="00FC33EE">
            <w:pPr>
              <w:spacing w:line="240" w:lineRule="auto"/>
              <w:jc w:val="right"/>
              <w:rPr>
                <w:rFonts w:ascii="Browallia New" w:hAnsi="Browallia New" w:cs="Browallia New"/>
                <w:sz w:val="20"/>
                <w:szCs w:val="20"/>
                <w:highlight w:val="yellow"/>
              </w:rPr>
            </w:pPr>
          </w:p>
        </w:tc>
        <w:tc>
          <w:tcPr>
            <w:tcW w:w="720" w:type="dxa"/>
          </w:tcPr>
          <w:p w14:paraId="2C123A66" w14:textId="1C2C2DB0" w:rsidR="00FC33EE" w:rsidRPr="00367094" w:rsidRDefault="00FC33EE" w:rsidP="00FC33EE">
            <w:pPr>
              <w:spacing w:line="240" w:lineRule="auto"/>
              <w:jc w:val="right"/>
              <w:rPr>
                <w:rFonts w:ascii="Browallia New" w:hAnsi="Browallia New" w:cs="Browallia New"/>
                <w:sz w:val="20"/>
                <w:szCs w:val="20"/>
                <w:highlight w:val="yellow"/>
              </w:rPr>
            </w:pPr>
          </w:p>
        </w:tc>
        <w:tc>
          <w:tcPr>
            <w:tcW w:w="771" w:type="dxa"/>
          </w:tcPr>
          <w:p w14:paraId="52572409" w14:textId="1DB29925" w:rsidR="00FC33EE" w:rsidRPr="00367094" w:rsidRDefault="00FC33EE" w:rsidP="00FC33EE">
            <w:pPr>
              <w:spacing w:line="240" w:lineRule="auto"/>
              <w:jc w:val="right"/>
              <w:rPr>
                <w:rFonts w:ascii="Browallia New" w:hAnsi="Browallia New" w:cs="Browallia New"/>
                <w:sz w:val="20"/>
                <w:szCs w:val="20"/>
                <w:highlight w:val="yellow"/>
              </w:rPr>
            </w:pPr>
          </w:p>
        </w:tc>
        <w:tc>
          <w:tcPr>
            <w:tcW w:w="708" w:type="dxa"/>
          </w:tcPr>
          <w:p w14:paraId="740E43F5" w14:textId="152BAE73" w:rsidR="00FC33EE" w:rsidRPr="00367094" w:rsidRDefault="00FC33EE" w:rsidP="00FC33EE">
            <w:pPr>
              <w:spacing w:line="240" w:lineRule="auto"/>
              <w:jc w:val="right"/>
              <w:rPr>
                <w:rFonts w:ascii="Browallia New" w:hAnsi="Browallia New" w:cs="Browallia New"/>
                <w:sz w:val="20"/>
                <w:szCs w:val="20"/>
                <w:highlight w:val="yellow"/>
              </w:rPr>
            </w:pPr>
          </w:p>
        </w:tc>
        <w:tc>
          <w:tcPr>
            <w:tcW w:w="810" w:type="dxa"/>
          </w:tcPr>
          <w:p w14:paraId="62521446" w14:textId="1F9AB963" w:rsidR="00FC33EE" w:rsidRPr="00367094" w:rsidRDefault="00FC33EE" w:rsidP="00FC33EE">
            <w:pPr>
              <w:spacing w:line="240" w:lineRule="auto"/>
              <w:jc w:val="right"/>
              <w:rPr>
                <w:rFonts w:ascii="Browallia New" w:hAnsi="Browallia New" w:cs="Browallia New"/>
                <w:sz w:val="20"/>
                <w:szCs w:val="20"/>
                <w:highlight w:val="yellow"/>
              </w:rPr>
            </w:pPr>
          </w:p>
        </w:tc>
        <w:tc>
          <w:tcPr>
            <w:tcW w:w="822" w:type="dxa"/>
          </w:tcPr>
          <w:p w14:paraId="01E0AE74" w14:textId="49E945E8" w:rsidR="00FC33EE" w:rsidRPr="00367094" w:rsidRDefault="00FC33EE" w:rsidP="00FC33EE">
            <w:pPr>
              <w:spacing w:line="240" w:lineRule="auto"/>
              <w:jc w:val="right"/>
              <w:rPr>
                <w:rFonts w:ascii="Browallia New" w:hAnsi="Browallia New" w:cs="Browallia New"/>
                <w:sz w:val="20"/>
                <w:szCs w:val="20"/>
                <w:highlight w:val="yellow"/>
              </w:rPr>
            </w:pPr>
          </w:p>
        </w:tc>
        <w:tc>
          <w:tcPr>
            <w:tcW w:w="689" w:type="dxa"/>
          </w:tcPr>
          <w:p w14:paraId="239156A2" w14:textId="3B234EF9" w:rsidR="00FC33EE" w:rsidRPr="00367094" w:rsidRDefault="00FC33EE" w:rsidP="00FC33EE">
            <w:pPr>
              <w:spacing w:line="240" w:lineRule="auto"/>
              <w:jc w:val="right"/>
              <w:rPr>
                <w:rFonts w:ascii="Browallia New" w:hAnsi="Browallia New" w:cs="Browallia New"/>
                <w:sz w:val="20"/>
                <w:szCs w:val="20"/>
                <w:highlight w:val="yellow"/>
              </w:rPr>
            </w:pPr>
          </w:p>
        </w:tc>
        <w:tc>
          <w:tcPr>
            <w:tcW w:w="738" w:type="dxa"/>
          </w:tcPr>
          <w:p w14:paraId="19B54B10" w14:textId="5C91369E" w:rsidR="00FC33EE" w:rsidRPr="00367094" w:rsidRDefault="00FC33EE" w:rsidP="00FC33EE">
            <w:pPr>
              <w:spacing w:line="240" w:lineRule="auto"/>
              <w:jc w:val="right"/>
              <w:rPr>
                <w:rFonts w:ascii="Browallia New" w:hAnsi="Browallia New" w:cs="Browallia New"/>
                <w:sz w:val="20"/>
                <w:szCs w:val="20"/>
                <w:highlight w:val="yellow"/>
              </w:rPr>
            </w:pPr>
          </w:p>
        </w:tc>
        <w:tc>
          <w:tcPr>
            <w:tcW w:w="717" w:type="dxa"/>
          </w:tcPr>
          <w:p w14:paraId="5B0D76DC" w14:textId="20FFFC07" w:rsidR="00FC33EE" w:rsidRPr="00367094" w:rsidRDefault="00F17FBC" w:rsidP="00FC33EE">
            <w:pPr>
              <w:spacing w:line="240" w:lineRule="auto"/>
              <w:jc w:val="right"/>
              <w:rPr>
                <w:rFonts w:ascii="Browallia New" w:hAnsi="Browallia New" w:cs="Browallia New"/>
                <w:sz w:val="20"/>
                <w:szCs w:val="20"/>
              </w:rPr>
            </w:pPr>
            <w:r>
              <w:rPr>
                <w:rFonts w:ascii="Browallia New" w:hAnsi="Browallia New" w:cs="Browallia New"/>
                <w:sz w:val="20"/>
                <w:szCs w:val="20"/>
              </w:rPr>
              <w:t>12</w:t>
            </w:r>
          </w:p>
        </w:tc>
        <w:tc>
          <w:tcPr>
            <w:tcW w:w="709" w:type="dxa"/>
          </w:tcPr>
          <w:p w14:paraId="2E95ABCB" w14:textId="7D0E2195" w:rsidR="00FC33EE" w:rsidRPr="00367094" w:rsidRDefault="00FC33EE" w:rsidP="00FC33EE">
            <w:pPr>
              <w:spacing w:line="240" w:lineRule="auto"/>
              <w:jc w:val="right"/>
              <w:rPr>
                <w:rFonts w:ascii="Browallia New" w:hAnsi="Browallia New" w:cs="Browallia New"/>
                <w:sz w:val="20"/>
                <w:szCs w:val="20"/>
              </w:rPr>
            </w:pPr>
            <w:r w:rsidRPr="00B46D26">
              <w:rPr>
                <w:rFonts w:ascii="Browallia New" w:hAnsi="Browallia New" w:cs="Browallia New"/>
                <w:sz w:val="20"/>
                <w:szCs w:val="20"/>
              </w:rPr>
              <w:t>1</w:t>
            </w:r>
            <w:r>
              <w:rPr>
                <w:rFonts w:ascii="Browallia New" w:hAnsi="Browallia New" w:cs="Browallia New"/>
                <w:sz w:val="20"/>
                <w:szCs w:val="20"/>
              </w:rPr>
              <w:t>3</w:t>
            </w:r>
          </w:p>
        </w:tc>
      </w:tr>
      <w:tr w:rsidR="00FC33EE" w:rsidRPr="00367094" w14:paraId="276686F3" w14:textId="77777777" w:rsidTr="007314E3">
        <w:tblPrEx>
          <w:tblBorders>
            <w:bottom w:val="single" w:sz="4" w:space="0" w:color="auto"/>
          </w:tblBorders>
        </w:tblPrEx>
        <w:tc>
          <w:tcPr>
            <w:tcW w:w="2409" w:type="dxa"/>
          </w:tcPr>
          <w:p w14:paraId="207FB05E" w14:textId="1D2D727C" w:rsidR="00FC33EE" w:rsidRPr="00367094" w:rsidRDefault="00821FFF" w:rsidP="00FC33EE">
            <w:pPr>
              <w:spacing w:line="240" w:lineRule="auto"/>
              <w:ind w:right="-108"/>
              <w:rPr>
                <w:rFonts w:ascii="Browallia New" w:hAnsi="Browallia New" w:cs="Browallia New"/>
                <w:sz w:val="20"/>
                <w:szCs w:val="20"/>
                <w:cs/>
              </w:rPr>
            </w:pPr>
            <w:r>
              <w:rPr>
                <w:rFonts w:ascii="Browallia New" w:hAnsi="Browallia New" w:cs="Browallia New" w:hint="cs"/>
                <w:sz w:val="20"/>
                <w:szCs w:val="20"/>
                <w:cs/>
              </w:rPr>
              <w:t>ดอกเบี้</w:t>
            </w:r>
            <w:r w:rsidR="005D1FEE">
              <w:rPr>
                <w:rFonts w:ascii="Browallia New" w:hAnsi="Browallia New" w:cs="Browallia New" w:hint="cs"/>
                <w:sz w:val="20"/>
                <w:szCs w:val="20"/>
                <w:cs/>
              </w:rPr>
              <w:t>ย</w:t>
            </w:r>
            <w:r>
              <w:rPr>
                <w:rFonts w:ascii="Browallia New" w:hAnsi="Browallia New" w:cs="Browallia New" w:hint="cs"/>
                <w:sz w:val="20"/>
                <w:szCs w:val="20"/>
                <w:cs/>
              </w:rPr>
              <w:t>จ่าย</w:t>
            </w:r>
          </w:p>
        </w:tc>
        <w:tc>
          <w:tcPr>
            <w:tcW w:w="709" w:type="dxa"/>
          </w:tcPr>
          <w:p w14:paraId="5D9DCE74" w14:textId="030DB2B1" w:rsidR="00FC33EE" w:rsidRPr="00367094" w:rsidRDefault="00FC33EE" w:rsidP="00FC33EE">
            <w:pPr>
              <w:spacing w:line="240" w:lineRule="auto"/>
              <w:jc w:val="right"/>
              <w:rPr>
                <w:rFonts w:ascii="Browallia New" w:hAnsi="Browallia New" w:cs="Browallia New"/>
                <w:sz w:val="20"/>
                <w:szCs w:val="20"/>
                <w:highlight w:val="yellow"/>
              </w:rPr>
            </w:pPr>
          </w:p>
        </w:tc>
        <w:tc>
          <w:tcPr>
            <w:tcW w:w="728" w:type="dxa"/>
          </w:tcPr>
          <w:p w14:paraId="0A061CD9" w14:textId="37EC97EA" w:rsidR="00FC33EE" w:rsidRPr="00367094" w:rsidRDefault="00FC33EE" w:rsidP="00FC33EE">
            <w:pPr>
              <w:spacing w:line="240" w:lineRule="auto"/>
              <w:jc w:val="right"/>
              <w:rPr>
                <w:rFonts w:ascii="Browallia New" w:hAnsi="Browallia New" w:cs="Browallia New"/>
                <w:sz w:val="20"/>
                <w:szCs w:val="20"/>
                <w:highlight w:val="yellow"/>
              </w:rPr>
            </w:pPr>
          </w:p>
        </w:tc>
        <w:tc>
          <w:tcPr>
            <w:tcW w:w="690" w:type="dxa"/>
          </w:tcPr>
          <w:p w14:paraId="278D691B" w14:textId="27A9854A" w:rsidR="00FC33EE" w:rsidRPr="00367094" w:rsidRDefault="00FC33EE" w:rsidP="00FC33EE">
            <w:pPr>
              <w:spacing w:line="240" w:lineRule="auto"/>
              <w:jc w:val="right"/>
              <w:rPr>
                <w:rFonts w:ascii="Browallia New" w:hAnsi="Browallia New" w:cs="Browallia New"/>
                <w:sz w:val="20"/>
                <w:szCs w:val="20"/>
                <w:highlight w:val="yellow"/>
              </w:rPr>
            </w:pPr>
          </w:p>
        </w:tc>
        <w:tc>
          <w:tcPr>
            <w:tcW w:w="722" w:type="dxa"/>
          </w:tcPr>
          <w:p w14:paraId="7705F417" w14:textId="5414AAE3" w:rsidR="00FC33EE" w:rsidRPr="00367094" w:rsidRDefault="00FC33EE" w:rsidP="00FC33EE">
            <w:pPr>
              <w:spacing w:line="240" w:lineRule="auto"/>
              <w:jc w:val="right"/>
              <w:rPr>
                <w:rFonts w:ascii="Browallia New" w:hAnsi="Browallia New" w:cs="Browallia New"/>
                <w:sz w:val="20"/>
                <w:szCs w:val="20"/>
                <w:highlight w:val="yellow"/>
              </w:rPr>
            </w:pPr>
          </w:p>
        </w:tc>
        <w:tc>
          <w:tcPr>
            <w:tcW w:w="737" w:type="dxa"/>
          </w:tcPr>
          <w:p w14:paraId="3A721AE7" w14:textId="5EFDE0D0" w:rsidR="00FC33EE" w:rsidRPr="00367094" w:rsidRDefault="00FC33EE" w:rsidP="00FC33EE">
            <w:pPr>
              <w:spacing w:line="240" w:lineRule="auto"/>
              <w:jc w:val="right"/>
              <w:rPr>
                <w:rFonts w:ascii="Browallia New" w:hAnsi="Browallia New" w:cs="Browallia New"/>
                <w:sz w:val="20"/>
                <w:szCs w:val="20"/>
                <w:highlight w:val="yellow"/>
              </w:rPr>
            </w:pPr>
          </w:p>
        </w:tc>
        <w:tc>
          <w:tcPr>
            <w:tcW w:w="720" w:type="dxa"/>
          </w:tcPr>
          <w:p w14:paraId="467EF632" w14:textId="5EB4AB18" w:rsidR="00FC33EE" w:rsidRPr="00367094" w:rsidRDefault="00FC33EE" w:rsidP="00FC33EE">
            <w:pPr>
              <w:spacing w:line="240" w:lineRule="auto"/>
              <w:jc w:val="right"/>
              <w:rPr>
                <w:rFonts w:ascii="Browallia New" w:hAnsi="Browallia New" w:cs="Browallia New"/>
                <w:sz w:val="20"/>
                <w:szCs w:val="20"/>
                <w:highlight w:val="yellow"/>
              </w:rPr>
            </w:pPr>
          </w:p>
        </w:tc>
        <w:tc>
          <w:tcPr>
            <w:tcW w:w="732" w:type="dxa"/>
          </w:tcPr>
          <w:p w14:paraId="0FB7B3AF" w14:textId="371047C0" w:rsidR="00FC33EE" w:rsidRPr="00367094" w:rsidRDefault="00FC33EE" w:rsidP="00FC33EE">
            <w:pPr>
              <w:spacing w:line="240" w:lineRule="auto"/>
              <w:jc w:val="right"/>
              <w:rPr>
                <w:rFonts w:ascii="Browallia New" w:hAnsi="Browallia New" w:cs="Browallia New"/>
                <w:sz w:val="20"/>
                <w:szCs w:val="20"/>
                <w:highlight w:val="yellow"/>
              </w:rPr>
            </w:pPr>
          </w:p>
        </w:tc>
        <w:tc>
          <w:tcPr>
            <w:tcW w:w="720" w:type="dxa"/>
          </w:tcPr>
          <w:p w14:paraId="1574FA0C" w14:textId="029D117D" w:rsidR="00FC33EE" w:rsidRPr="00367094" w:rsidRDefault="00FC33EE" w:rsidP="00FC33EE">
            <w:pPr>
              <w:spacing w:line="240" w:lineRule="auto"/>
              <w:jc w:val="right"/>
              <w:rPr>
                <w:rFonts w:ascii="Browallia New" w:hAnsi="Browallia New" w:cs="Browallia New"/>
                <w:sz w:val="20"/>
                <w:szCs w:val="20"/>
                <w:highlight w:val="yellow"/>
              </w:rPr>
            </w:pPr>
          </w:p>
        </w:tc>
        <w:tc>
          <w:tcPr>
            <w:tcW w:w="771" w:type="dxa"/>
          </w:tcPr>
          <w:p w14:paraId="43A95E0C" w14:textId="5796FB96" w:rsidR="00FC33EE" w:rsidRPr="00367094" w:rsidRDefault="00FC33EE" w:rsidP="00FC33EE">
            <w:pPr>
              <w:spacing w:line="240" w:lineRule="auto"/>
              <w:jc w:val="right"/>
              <w:rPr>
                <w:rFonts w:ascii="Browallia New" w:hAnsi="Browallia New" w:cs="Browallia New"/>
                <w:sz w:val="20"/>
                <w:szCs w:val="20"/>
                <w:highlight w:val="yellow"/>
              </w:rPr>
            </w:pPr>
          </w:p>
        </w:tc>
        <w:tc>
          <w:tcPr>
            <w:tcW w:w="708" w:type="dxa"/>
          </w:tcPr>
          <w:p w14:paraId="5389DB55" w14:textId="5F31552A" w:rsidR="00FC33EE" w:rsidRPr="00367094" w:rsidRDefault="00FC33EE" w:rsidP="00FC33EE">
            <w:pPr>
              <w:spacing w:line="240" w:lineRule="auto"/>
              <w:jc w:val="right"/>
              <w:rPr>
                <w:rFonts w:ascii="Browallia New" w:hAnsi="Browallia New" w:cs="Browallia New"/>
                <w:sz w:val="20"/>
                <w:szCs w:val="20"/>
                <w:highlight w:val="yellow"/>
              </w:rPr>
            </w:pPr>
          </w:p>
        </w:tc>
        <w:tc>
          <w:tcPr>
            <w:tcW w:w="810" w:type="dxa"/>
          </w:tcPr>
          <w:p w14:paraId="6AB03813" w14:textId="711C5DC2" w:rsidR="00FC33EE" w:rsidRPr="00367094" w:rsidRDefault="00FC33EE" w:rsidP="00FC33EE">
            <w:pPr>
              <w:spacing w:line="240" w:lineRule="auto"/>
              <w:jc w:val="right"/>
              <w:rPr>
                <w:rFonts w:ascii="Browallia New" w:hAnsi="Browallia New" w:cs="Browallia New"/>
                <w:sz w:val="20"/>
                <w:szCs w:val="20"/>
                <w:highlight w:val="yellow"/>
              </w:rPr>
            </w:pPr>
          </w:p>
        </w:tc>
        <w:tc>
          <w:tcPr>
            <w:tcW w:w="822" w:type="dxa"/>
          </w:tcPr>
          <w:p w14:paraId="056415D6" w14:textId="5C165114" w:rsidR="00FC33EE" w:rsidRPr="00367094" w:rsidRDefault="00FC33EE" w:rsidP="00FC33EE">
            <w:pPr>
              <w:spacing w:line="240" w:lineRule="auto"/>
              <w:jc w:val="right"/>
              <w:rPr>
                <w:rFonts w:ascii="Browallia New" w:hAnsi="Browallia New" w:cs="Browallia New"/>
                <w:sz w:val="20"/>
                <w:szCs w:val="20"/>
                <w:highlight w:val="yellow"/>
              </w:rPr>
            </w:pPr>
          </w:p>
        </w:tc>
        <w:tc>
          <w:tcPr>
            <w:tcW w:w="689" w:type="dxa"/>
          </w:tcPr>
          <w:p w14:paraId="6BA6598D" w14:textId="4A750117" w:rsidR="00FC33EE" w:rsidRPr="00367094" w:rsidRDefault="00FC33EE" w:rsidP="00FC33EE">
            <w:pPr>
              <w:spacing w:line="240" w:lineRule="auto"/>
              <w:jc w:val="right"/>
              <w:rPr>
                <w:rFonts w:ascii="Browallia New" w:hAnsi="Browallia New" w:cs="Browallia New"/>
                <w:sz w:val="20"/>
                <w:szCs w:val="20"/>
                <w:highlight w:val="yellow"/>
              </w:rPr>
            </w:pPr>
          </w:p>
        </w:tc>
        <w:tc>
          <w:tcPr>
            <w:tcW w:w="738" w:type="dxa"/>
          </w:tcPr>
          <w:p w14:paraId="67C679DF" w14:textId="126587C5" w:rsidR="00FC33EE" w:rsidRPr="00367094" w:rsidRDefault="00FC33EE" w:rsidP="00FC33EE">
            <w:pPr>
              <w:spacing w:line="240" w:lineRule="auto"/>
              <w:jc w:val="right"/>
              <w:rPr>
                <w:rFonts w:ascii="Browallia New" w:hAnsi="Browallia New" w:cs="Browallia New"/>
                <w:sz w:val="20"/>
                <w:szCs w:val="20"/>
                <w:highlight w:val="yellow"/>
              </w:rPr>
            </w:pPr>
          </w:p>
        </w:tc>
        <w:tc>
          <w:tcPr>
            <w:tcW w:w="717" w:type="dxa"/>
          </w:tcPr>
          <w:p w14:paraId="443E3F65" w14:textId="21D5A5FE" w:rsidR="00FC33EE" w:rsidRPr="00367094" w:rsidRDefault="00BC1BB2" w:rsidP="00FC33EE">
            <w:pPr>
              <w:spacing w:line="240" w:lineRule="auto"/>
              <w:jc w:val="right"/>
              <w:rPr>
                <w:rFonts w:ascii="Browallia New" w:hAnsi="Browallia New" w:cs="Browallia New"/>
                <w:sz w:val="20"/>
                <w:szCs w:val="20"/>
              </w:rPr>
            </w:pPr>
            <w:r>
              <w:rPr>
                <w:rFonts w:ascii="Browallia New" w:hAnsi="Browallia New" w:cs="Browallia New"/>
                <w:sz w:val="20"/>
                <w:szCs w:val="20"/>
              </w:rPr>
              <w:t>7</w:t>
            </w:r>
            <w:r w:rsidR="00682F9B">
              <w:rPr>
                <w:rFonts w:ascii="Browallia New" w:hAnsi="Browallia New" w:cs="Browallia New"/>
                <w:sz w:val="20"/>
                <w:szCs w:val="20"/>
              </w:rPr>
              <w:t>7</w:t>
            </w:r>
          </w:p>
        </w:tc>
        <w:tc>
          <w:tcPr>
            <w:tcW w:w="709" w:type="dxa"/>
          </w:tcPr>
          <w:p w14:paraId="2312E84D" w14:textId="222B5B39"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71</w:t>
            </w:r>
          </w:p>
        </w:tc>
      </w:tr>
      <w:tr w:rsidR="00FC33EE" w:rsidRPr="00367094" w14:paraId="6EB13D0B" w14:textId="77777777" w:rsidTr="007314E3">
        <w:tblPrEx>
          <w:tblBorders>
            <w:bottom w:val="single" w:sz="4" w:space="0" w:color="auto"/>
          </w:tblBorders>
        </w:tblPrEx>
        <w:tc>
          <w:tcPr>
            <w:tcW w:w="2409" w:type="dxa"/>
          </w:tcPr>
          <w:p w14:paraId="4B14AFC6" w14:textId="0DE360BC" w:rsidR="00FC33EE" w:rsidRPr="00367094" w:rsidRDefault="00FC33EE" w:rsidP="00FC33E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ค่าเสื่อมราคาและ</w:t>
            </w:r>
            <w:r w:rsidR="00AD2F1C">
              <w:rPr>
                <w:rFonts w:ascii="Browallia New" w:hAnsi="Browallia New" w:cs="Browallia New" w:hint="cs"/>
                <w:sz w:val="20"/>
                <w:szCs w:val="20"/>
                <w:cs/>
              </w:rPr>
              <w:t>ค่า</w:t>
            </w:r>
            <w:r w:rsidRPr="00367094">
              <w:rPr>
                <w:rFonts w:ascii="Browallia New" w:hAnsi="Browallia New" w:cs="Browallia New"/>
                <w:sz w:val="20"/>
                <w:szCs w:val="20"/>
                <w:cs/>
              </w:rPr>
              <w:t>ตัดจำหน่าย</w:t>
            </w:r>
          </w:p>
        </w:tc>
        <w:tc>
          <w:tcPr>
            <w:tcW w:w="709" w:type="dxa"/>
          </w:tcPr>
          <w:p w14:paraId="73A8243B" w14:textId="64D95ACA" w:rsidR="00FC33EE" w:rsidRPr="00367094" w:rsidRDefault="00FC33EE" w:rsidP="00FC33EE">
            <w:pPr>
              <w:spacing w:line="240" w:lineRule="auto"/>
              <w:jc w:val="right"/>
              <w:rPr>
                <w:rFonts w:ascii="Browallia New" w:hAnsi="Browallia New" w:cs="Browallia New"/>
                <w:sz w:val="20"/>
                <w:szCs w:val="20"/>
              </w:rPr>
            </w:pPr>
          </w:p>
        </w:tc>
        <w:tc>
          <w:tcPr>
            <w:tcW w:w="728" w:type="dxa"/>
          </w:tcPr>
          <w:p w14:paraId="1482DB74" w14:textId="43F5BE7E" w:rsidR="00FC33EE" w:rsidRPr="00367094" w:rsidRDefault="00FC33EE" w:rsidP="00FC33EE">
            <w:pPr>
              <w:spacing w:line="240" w:lineRule="auto"/>
              <w:jc w:val="right"/>
              <w:rPr>
                <w:rFonts w:ascii="Browallia New" w:hAnsi="Browallia New" w:cs="Browallia New"/>
                <w:sz w:val="20"/>
                <w:szCs w:val="20"/>
              </w:rPr>
            </w:pPr>
          </w:p>
        </w:tc>
        <w:tc>
          <w:tcPr>
            <w:tcW w:w="690" w:type="dxa"/>
          </w:tcPr>
          <w:p w14:paraId="7B29B9E5" w14:textId="7ACE0723" w:rsidR="00FC33EE" w:rsidRPr="00367094" w:rsidRDefault="00FC33EE" w:rsidP="00FC33EE">
            <w:pPr>
              <w:spacing w:line="240" w:lineRule="auto"/>
              <w:jc w:val="right"/>
              <w:rPr>
                <w:rFonts w:ascii="Browallia New" w:hAnsi="Browallia New" w:cs="Browallia New"/>
                <w:sz w:val="20"/>
                <w:szCs w:val="20"/>
              </w:rPr>
            </w:pPr>
          </w:p>
        </w:tc>
        <w:tc>
          <w:tcPr>
            <w:tcW w:w="722" w:type="dxa"/>
          </w:tcPr>
          <w:p w14:paraId="0ACD6E58" w14:textId="7B9FFE8F" w:rsidR="00FC33EE" w:rsidRPr="00367094" w:rsidRDefault="00FC33EE" w:rsidP="00FC33EE">
            <w:pPr>
              <w:spacing w:line="240" w:lineRule="auto"/>
              <w:jc w:val="right"/>
              <w:rPr>
                <w:rFonts w:ascii="Browallia New" w:hAnsi="Browallia New" w:cs="Browallia New"/>
                <w:sz w:val="20"/>
                <w:szCs w:val="20"/>
              </w:rPr>
            </w:pPr>
          </w:p>
        </w:tc>
        <w:tc>
          <w:tcPr>
            <w:tcW w:w="737" w:type="dxa"/>
          </w:tcPr>
          <w:p w14:paraId="060EEC08" w14:textId="2BB3F978" w:rsidR="00FC33EE" w:rsidRPr="00367094" w:rsidRDefault="00FC33EE" w:rsidP="00FC33EE">
            <w:pPr>
              <w:spacing w:line="240" w:lineRule="auto"/>
              <w:jc w:val="right"/>
              <w:rPr>
                <w:rFonts w:ascii="Browallia New" w:hAnsi="Browallia New" w:cs="Browallia New"/>
                <w:sz w:val="20"/>
                <w:szCs w:val="20"/>
              </w:rPr>
            </w:pPr>
          </w:p>
        </w:tc>
        <w:tc>
          <w:tcPr>
            <w:tcW w:w="720" w:type="dxa"/>
          </w:tcPr>
          <w:p w14:paraId="05819C04" w14:textId="7F6C5FB1" w:rsidR="00FC33EE" w:rsidRPr="00367094" w:rsidRDefault="00FC33EE" w:rsidP="00FC33EE">
            <w:pPr>
              <w:spacing w:line="240" w:lineRule="auto"/>
              <w:jc w:val="right"/>
              <w:rPr>
                <w:rFonts w:ascii="Browallia New" w:hAnsi="Browallia New" w:cs="Browallia New"/>
                <w:sz w:val="20"/>
                <w:szCs w:val="20"/>
              </w:rPr>
            </w:pPr>
          </w:p>
        </w:tc>
        <w:tc>
          <w:tcPr>
            <w:tcW w:w="732" w:type="dxa"/>
          </w:tcPr>
          <w:p w14:paraId="584B0644" w14:textId="4EA71EEC" w:rsidR="00FC33EE" w:rsidRPr="00367094" w:rsidRDefault="00FC33EE" w:rsidP="00FC33EE">
            <w:pPr>
              <w:spacing w:line="240" w:lineRule="auto"/>
              <w:jc w:val="right"/>
              <w:rPr>
                <w:rFonts w:ascii="Browallia New" w:hAnsi="Browallia New" w:cs="Browallia New"/>
                <w:sz w:val="20"/>
                <w:szCs w:val="20"/>
              </w:rPr>
            </w:pPr>
          </w:p>
        </w:tc>
        <w:tc>
          <w:tcPr>
            <w:tcW w:w="720" w:type="dxa"/>
          </w:tcPr>
          <w:p w14:paraId="513C3D1D" w14:textId="1764570E" w:rsidR="00FC33EE" w:rsidRPr="00367094" w:rsidRDefault="00FC33EE" w:rsidP="00FC33EE">
            <w:pPr>
              <w:spacing w:line="240" w:lineRule="auto"/>
              <w:jc w:val="right"/>
              <w:rPr>
                <w:rFonts w:ascii="Browallia New" w:hAnsi="Browallia New" w:cs="Browallia New"/>
                <w:sz w:val="20"/>
                <w:szCs w:val="20"/>
              </w:rPr>
            </w:pPr>
          </w:p>
        </w:tc>
        <w:tc>
          <w:tcPr>
            <w:tcW w:w="771" w:type="dxa"/>
          </w:tcPr>
          <w:p w14:paraId="0F015648" w14:textId="11C44149" w:rsidR="00FC33EE" w:rsidRPr="00367094" w:rsidRDefault="00FC33EE" w:rsidP="00FC33EE">
            <w:pPr>
              <w:spacing w:line="240" w:lineRule="auto"/>
              <w:jc w:val="right"/>
              <w:rPr>
                <w:rFonts w:ascii="Browallia New" w:hAnsi="Browallia New" w:cs="Browallia New"/>
                <w:sz w:val="20"/>
                <w:szCs w:val="20"/>
              </w:rPr>
            </w:pPr>
          </w:p>
        </w:tc>
        <w:tc>
          <w:tcPr>
            <w:tcW w:w="708" w:type="dxa"/>
          </w:tcPr>
          <w:p w14:paraId="4157CC57" w14:textId="21F0366A" w:rsidR="00FC33EE" w:rsidRPr="00367094" w:rsidRDefault="00FC33EE" w:rsidP="00FC33EE">
            <w:pPr>
              <w:spacing w:line="240" w:lineRule="auto"/>
              <w:jc w:val="right"/>
              <w:rPr>
                <w:rFonts w:ascii="Browallia New" w:hAnsi="Browallia New" w:cs="Browallia New"/>
                <w:sz w:val="20"/>
                <w:szCs w:val="20"/>
              </w:rPr>
            </w:pPr>
          </w:p>
        </w:tc>
        <w:tc>
          <w:tcPr>
            <w:tcW w:w="810" w:type="dxa"/>
          </w:tcPr>
          <w:p w14:paraId="60470AAF" w14:textId="39E39F8A" w:rsidR="00FC33EE" w:rsidRPr="00367094" w:rsidRDefault="00FC33EE" w:rsidP="00FC33EE">
            <w:pPr>
              <w:spacing w:line="240" w:lineRule="auto"/>
              <w:jc w:val="right"/>
              <w:rPr>
                <w:rFonts w:ascii="Browallia New" w:hAnsi="Browallia New" w:cs="Browallia New"/>
                <w:sz w:val="20"/>
                <w:szCs w:val="20"/>
              </w:rPr>
            </w:pPr>
          </w:p>
        </w:tc>
        <w:tc>
          <w:tcPr>
            <w:tcW w:w="822" w:type="dxa"/>
          </w:tcPr>
          <w:p w14:paraId="2071B6B0" w14:textId="525BAC5C" w:rsidR="00FC33EE" w:rsidRPr="00367094" w:rsidRDefault="00FC33EE" w:rsidP="00FC33EE">
            <w:pPr>
              <w:spacing w:line="240" w:lineRule="auto"/>
              <w:jc w:val="right"/>
              <w:rPr>
                <w:rFonts w:ascii="Browallia New" w:hAnsi="Browallia New" w:cs="Browallia New"/>
                <w:sz w:val="20"/>
                <w:szCs w:val="20"/>
              </w:rPr>
            </w:pPr>
          </w:p>
        </w:tc>
        <w:tc>
          <w:tcPr>
            <w:tcW w:w="689" w:type="dxa"/>
          </w:tcPr>
          <w:p w14:paraId="457A52FB" w14:textId="186D591A" w:rsidR="00FC33EE" w:rsidRPr="00367094" w:rsidRDefault="00FC33EE" w:rsidP="00FC33EE">
            <w:pPr>
              <w:spacing w:line="240" w:lineRule="auto"/>
              <w:jc w:val="right"/>
              <w:rPr>
                <w:rFonts w:ascii="Browallia New" w:hAnsi="Browallia New" w:cs="Browallia New"/>
                <w:sz w:val="20"/>
                <w:szCs w:val="20"/>
              </w:rPr>
            </w:pPr>
          </w:p>
        </w:tc>
        <w:tc>
          <w:tcPr>
            <w:tcW w:w="738" w:type="dxa"/>
          </w:tcPr>
          <w:p w14:paraId="00CE473F" w14:textId="0A8CB07F" w:rsidR="00FC33EE" w:rsidRPr="00367094" w:rsidRDefault="00FC33EE" w:rsidP="00FC33EE">
            <w:pPr>
              <w:spacing w:line="240" w:lineRule="auto"/>
              <w:jc w:val="right"/>
              <w:rPr>
                <w:rFonts w:ascii="Browallia New" w:hAnsi="Browallia New" w:cs="Browallia New"/>
                <w:sz w:val="20"/>
                <w:szCs w:val="20"/>
              </w:rPr>
            </w:pPr>
          </w:p>
        </w:tc>
        <w:tc>
          <w:tcPr>
            <w:tcW w:w="717" w:type="dxa"/>
          </w:tcPr>
          <w:p w14:paraId="048FEA1F" w14:textId="386985D6" w:rsidR="00FC33EE" w:rsidRPr="00367094" w:rsidRDefault="008A079D" w:rsidP="00FC33EE">
            <w:pPr>
              <w:spacing w:line="240" w:lineRule="auto"/>
              <w:jc w:val="right"/>
              <w:rPr>
                <w:rFonts w:ascii="Browallia New" w:hAnsi="Browallia New" w:cs="Browallia New"/>
                <w:sz w:val="20"/>
                <w:szCs w:val="20"/>
              </w:rPr>
            </w:pPr>
            <w:r>
              <w:rPr>
                <w:rFonts w:ascii="Browallia New" w:hAnsi="Browallia New" w:cs="Browallia New"/>
                <w:sz w:val="20"/>
                <w:szCs w:val="20"/>
              </w:rPr>
              <w:t>3</w:t>
            </w:r>
            <w:r w:rsidR="007D7907">
              <w:rPr>
                <w:rFonts w:ascii="Browallia New" w:hAnsi="Browallia New" w:cs="Browallia New"/>
                <w:sz w:val="20"/>
                <w:szCs w:val="20"/>
              </w:rPr>
              <w:t>5</w:t>
            </w:r>
          </w:p>
        </w:tc>
        <w:tc>
          <w:tcPr>
            <w:tcW w:w="709" w:type="dxa"/>
          </w:tcPr>
          <w:p w14:paraId="20155D83" w14:textId="74576A8D" w:rsidR="00FC33EE" w:rsidRPr="00367094" w:rsidRDefault="00FC33EE" w:rsidP="00FC33EE">
            <w:pPr>
              <w:spacing w:line="240" w:lineRule="auto"/>
              <w:jc w:val="right"/>
              <w:rPr>
                <w:rFonts w:ascii="Browallia New" w:hAnsi="Browallia New" w:cs="Browallia New"/>
                <w:sz w:val="20"/>
                <w:szCs w:val="20"/>
              </w:rPr>
            </w:pPr>
            <w:r>
              <w:rPr>
                <w:rFonts w:ascii="Browallia New" w:hAnsi="Browallia New" w:cs="Browallia New"/>
                <w:sz w:val="20"/>
                <w:szCs w:val="20"/>
              </w:rPr>
              <w:t>37</w:t>
            </w:r>
          </w:p>
        </w:tc>
      </w:tr>
      <w:tr w:rsidR="00FC33EE" w:rsidRPr="00367094" w14:paraId="632AA9BF" w14:textId="77777777" w:rsidTr="00A77BC5">
        <w:tblPrEx>
          <w:tblBorders>
            <w:bottom w:val="single" w:sz="4" w:space="0" w:color="auto"/>
          </w:tblBorders>
        </w:tblPrEx>
        <w:trPr>
          <w:trHeight w:val="154"/>
        </w:trPr>
        <w:tc>
          <w:tcPr>
            <w:tcW w:w="2409" w:type="dxa"/>
          </w:tcPr>
          <w:p w14:paraId="7F8CDF1F" w14:textId="77777777" w:rsidR="00FC33EE" w:rsidRPr="00367094" w:rsidRDefault="00FC33EE" w:rsidP="00FC33EE">
            <w:pPr>
              <w:spacing w:line="240" w:lineRule="auto"/>
              <w:ind w:right="-108"/>
              <w:rPr>
                <w:rFonts w:ascii="Browallia New" w:hAnsi="Browallia New" w:cs="Browallia New"/>
                <w:sz w:val="12"/>
                <w:szCs w:val="12"/>
                <w:highlight w:val="yellow"/>
                <w:cs/>
              </w:rPr>
            </w:pPr>
          </w:p>
        </w:tc>
        <w:tc>
          <w:tcPr>
            <w:tcW w:w="709" w:type="dxa"/>
          </w:tcPr>
          <w:p w14:paraId="5A58B6C6"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28" w:type="dxa"/>
          </w:tcPr>
          <w:p w14:paraId="1868B65B"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690" w:type="dxa"/>
          </w:tcPr>
          <w:p w14:paraId="04286E2B"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22" w:type="dxa"/>
          </w:tcPr>
          <w:p w14:paraId="1E172870"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37" w:type="dxa"/>
          </w:tcPr>
          <w:p w14:paraId="797708BB"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20" w:type="dxa"/>
          </w:tcPr>
          <w:p w14:paraId="6696E90A"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32" w:type="dxa"/>
          </w:tcPr>
          <w:p w14:paraId="46770F41"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20" w:type="dxa"/>
          </w:tcPr>
          <w:p w14:paraId="60911CA9"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71" w:type="dxa"/>
          </w:tcPr>
          <w:p w14:paraId="3A055663"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08" w:type="dxa"/>
          </w:tcPr>
          <w:p w14:paraId="79CFE961"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810" w:type="dxa"/>
          </w:tcPr>
          <w:p w14:paraId="38393124"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822" w:type="dxa"/>
          </w:tcPr>
          <w:p w14:paraId="051EF225"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689" w:type="dxa"/>
          </w:tcPr>
          <w:p w14:paraId="0F3C3489"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38" w:type="dxa"/>
          </w:tcPr>
          <w:p w14:paraId="13B81D00" w14:textId="77777777" w:rsidR="00FC33EE" w:rsidRPr="00367094" w:rsidRDefault="00FC33EE" w:rsidP="00FC33EE">
            <w:pPr>
              <w:spacing w:line="240" w:lineRule="auto"/>
              <w:jc w:val="right"/>
              <w:rPr>
                <w:rFonts w:ascii="Browallia New" w:hAnsi="Browallia New" w:cs="Browallia New"/>
                <w:sz w:val="12"/>
                <w:szCs w:val="12"/>
                <w:highlight w:val="yellow"/>
              </w:rPr>
            </w:pPr>
          </w:p>
        </w:tc>
        <w:tc>
          <w:tcPr>
            <w:tcW w:w="717" w:type="dxa"/>
          </w:tcPr>
          <w:p w14:paraId="193D4971" w14:textId="50070A92" w:rsidR="00FC33EE" w:rsidRPr="00367094" w:rsidRDefault="00FC33EE" w:rsidP="00FC33EE">
            <w:pPr>
              <w:spacing w:line="240" w:lineRule="auto"/>
              <w:jc w:val="right"/>
              <w:rPr>
                <w:rFonts w:ascii="Browallia New" w:hAnsi="Browallia New" w:cs="Browallia New"/>
                <w:sz w:val="12"/>
                <w:szCs w:val="12"/>
                <w:highlight w:val="yellow"/>
              </w:rPr>
            </w:pPr>
          </w:p>
        </w:tc>
        <w:tc>
          <w:tcPr>
            <w:tcW w:w="709" w:type="dxa"/>
          </w:tcPr>
          <w:p w14:paraId="5F372F9E" w14:textId="6EFBE181" w:rsidR="00FC33EE" w:rsidRPr="00367094" w:rsidRDefault="00FC33EE" w:rsidP="00FC33EE">
            <w:pPr>
              <w:spacing w:line="240" w:lineRule="auto"/>
              <w:jc w:val="right"/>
              <w:rPr>
                <w:rFonts w:ascii="Browallia New" w:hAnsi="Browallia New" w:cs="Browallia New"/>
                <w:sz w:val="12"/>
                <w:szCs w:val="12"/>
                <w:highlight w:val="yellow"/>
              </w:rPr>
            </w:pPr>
          </w:p>
        </w:tc>
      </w:tr>
      <w:tr w:rsidR="00C23529" w:rsidRPr="00367094" w14:paraId="27EDEEF5" w14:textId="77777777" w:rsidTr="009907C0">
        <w:tblPrEx>
          <w:tblBorders>
            <w:bottom w:val="single" w:sz="4" w:space="0" w:color="auto"/>
          </w:tblBorders>
        </w:tblPrEx>
        <w:tc>
          <w:tcPr>
            <w:tcW w:w="2409" w:type="dxa"/>
            <w:tcBorders>
              <w:bottom w:val="nil"/>
            </w:tcBorders>
          </w:tcPr>
          <w:p w14:paraId="76BEED0F" w14:textId="07D5AA9C" w:rsidR="00C23529" w:rsidRPr="00367094" w:rsidRDefault="00C23529" w:rsidP="00C23529">
            <w:pPr>
              <w:spacing w:line="240" w:lineRule="auto"/>
              <w:ind w:right="-108"/>
              <w:rPr>
                <w:rFonts w:ascii="Browallia New" w:hAnsi="Browallia New" w:cs="Browallia New"/>
                <w:sz w:val="20"/>
                <w:szCs w:val="20"/>
                <w:highlight w:val="yellow"/>
                <w:cs/>
              </w:rPr>
            </w:pPr>
            <w:r w:rsidRPr="00367094">
              <w:rPr>
                <w:rFonts w:ascii="Browallia New" w:hAnsi="Browallia New" w:cs="Browallia New"/>
                <w:sz w:val="20"/>
                <w:szCs w:val="20"/>
                <w:cs/>
              </w:rPr>
              <w:t>สินทรัพย์ถาวรของส่วนงาน</w:t>
            </w:r>
          </w:p>
        </w:tc>
        <w:tc>
          <w:tcPr>
            <w:tcW w:w="709" w:type="dxa"/>
            <w:tcBorders>
              <w:bottom w:val="nil"/>
            </w:tcBorders>
          </w:tcPr>
          <w:p w14:paraId="15994F23"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8" w:type="dxa"/>
            <w:tcBorders>
              <w:bottom w:val="nil"/>
            </w:tcBorders>
          </w:tcPr>
          <w:p w14:paraId="357DC0C4"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690" w:type="dxa"/>
            <w:tcBorders>
              <w:bottom w:val="nil"/>
            </w:tcBorders>
          </w:tcPr>
          <w:p w14:paraId="3458EAE2"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2" w:type="dxa"/>
            <w:tcBorders>
              <w:bottom w:val="nil"/>
            </w:tcBorders>
          </w:tcPr>
          <w:p w14:paraId="5237A51C"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37" w:type="dxa"/>
            <w:tcBorders>
              <w:bottom w:val="nil"/>
            </w:tcBorders>
          </w:tcPr>
          <w:p w14:paraId="3BC6082D"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0" w:type="dxa"/>
            <w:tcBorders>
              <w:bottom w:val="nil"/>
            </w:tcBorders>
          </w:tcPr>
          <w:p w14:paraId="37347A7E"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32" w:type="dxa"/>
            <w:tcBorders>
              <w:bottom w:val="nil"/>
            </w:tcBorders>
          </w:tcPr>
          <w:p w14:paraId="734C0CEF"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0" w:type="dxa"/>
            <w:tcBorders>
              <w:bottom w:val="nil"/>
            </w:tcBorders>
          </w:tcPr>
          <w:p w14:paraId="479932DF"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71" w:type="dxa"/>
            <w:tcBorders>
              <w:bottom w:val="nil"/>
            </w:tcBorders>
          </w:tcPr>
          <w:p w14:paraId="5B416D33"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08" w:type="dxa"/>
            <w:tcBorders>
              <w:bottom w:val="nil"/>
            </w:tcBorders>
          </w:tcPr>
          <w:p w14:paraId="780735B6"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810" w:type="dxa"/>
            <w:tcBorders>
              <w:bottom w:val="nil"/>
            </w:tcBorders>
          </w:tcPr>
          <w:p w14:paraId="47A46E71"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822" w:type="dxa"/>
            <w:tcBorders>
              <w:bottom w:val="nil"/>
            </w:tcBorders>
          </w:tcPr>
          <w:p w14:paraId="0A2DD17A"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689" w:type="dxa"/>
            <w:tcBorders>
              <w:bottom w:val="nil"/>
            </w:tcBorders>
          </w:tcPr>
          <w:p w14:paraId="1AC9E26E"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38" w:type="dxa"/>
            <w:tcBorders>
              <w:bottom w:val="nil"/>
            </w:tcBorders>
          </w:tcPr>
          <w:p w14:paraId="4E0056C6"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17" w:type="dxa"/>
            <w:tcBorders>
              <w:bottom w:val="nil"/>
            </w:tcBorders>
          </w:tcPr>
          <w:p w14:paraId="7E0DC856" w14:textId="73004F6C" w:rsidR="00C23529" w:rsidRPr="00367094" w:rsidRDefault="00C23529" w:rsidP="00C23529">
            <w:pPr>
              <w:spacing w:line="240" w:lineRule="auto"/>
              <w:jc w:val="right"/>
              <w:rPr>
                <w:rFonts w:ascii="Browallia New" w:hAnsi="Browallia New" w:cs="Browallia New"/>
                <w:sz w:val="20"/>
                <w:szCs w:val="20"/>
                <w:cs/>
              </w:rPr>
            </w:pPr>
            <w:r>
              <w:rPr>
                <w:rFonts w:ascii="Browallia New" w:hAnsi="Browallia New" w:cs="Browallia New"/>
                <w:sz w:val="20"/>
                <w:szCs w:val="20"/>
              </w:rPr>
              <w:t>2,937</w:t>
            </w:r>
          </w:p>
        </w:tc>
        <w:tc>
          <w:tcPr>
            <w:tcW w:w="709" w:type="dxa"/>
            <w:tcBorders>
              <w:bottom w:val="nil"/>
            </w:tcBorders>
          </w:tcPr>
          <w:p w14:paraId="71CB8659" w14:textId="660707F8" w:rsidR="00C23529" w:rsidRPr="00367094" w:rsidRDefault="00C23529" w:rsidP="00C23529">
            <w:pPr>
              <w:tabs>
                <w:tab w:val="clear" w:pos="227"/>
                <w:tab w:val="left" w:pos="20"/>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2</w:t>
            </w:r>
            <w:r w:rsidR="00F41806">
              <w:rPr>
                <w:rFonts w:ascii="Browallia New" w:hAnsi="Browallia New" w:cs="Browallia New"/>
                <w:sz w:val="20"/>
                <w:szCs w:val="20"/>
              </w:rPr>
              <w:t>,</w:t>
            </w:r>
            <w:r>
              <w:rPr>
                <w:rFonts w:ascii="Browallia New" w:hAnsi="Browallia New" w:cs="Browallia New"/>
                <w:sz w:val="20"/>
                <w:szCs w:val="20"/>
              </w:rPr>
              <w:t>995</w:t>
            </w:r>
          </w:p>
        </w:tc>
      </w:tr>
      <w:tr w:rsidR="00C23529" w:rsidRPr="00367094" w14:paraId="13B7719F" w14:textId="77777777" w:rsidTr="009907C0">
        <w:tblPrEx>
          <w:tblBorders>
            <w:bottom w:val="single" w:sz="4" w:space="0" w:color="auto"/>
          </w:tblBorders>
        </w:tblPrEx>
        <w:tc>
          <w:tcPr>
            <w:tcW w:w="2409" w:type="dxa"/>
            <w:tcBorders>
              <w:bottom w:val="nil"/>
            </w:tcBorders>
          </w:tcPr>
          <w:p w14:paraId="6DF4F2C2" w14:textId="0E0E1A1C" w:rsidR="00C23529" w:rsidRPr="00367094" w:rsidRDefault="00C23529" w:rsidP="00C23529">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สินทรัพย์รวม</w:t>
            </w:r>
          </w:p>
        </w:tc>
        <w:tc>
          <w:tcPr>
            <w:tcW w:w="709" w:type="dxa"/>
            <w:tcBorders>
              <w:bottom w:val="nil"/>
            </w:tcBorders>
          </w:tcPr>
          <w:p w14:paraId="691200CC"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8" w:type="dxa"/>
            <w:tcBorders>
              <w:bottom w:val="nil"/>
            </w:tcBorders>
          </w:tcPr>
          <w:p w14:paraId="72B589EB"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690" w:type="dxa"/>
            <w:tcBorders>
              <w:bottom w:val="nil"/>
            </w:tcBorders>
          </w:tcPr>
          <w:p w14:paraId="3978E738"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2" w:type="dxa"/>
            <w:tcBorders>
              <w:bottom w:val="nil"/>
            </w:tcBorders>
          </w:tcPr>
          <w:p w14:paraId="6E4B2A14"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37" w:type="dxa"/>
            <w:tcBorders>
              <w:bottom w:val="nil"/>
            </w:tcBorders>
          </w:tcPr>
          <w:p w14:paraId="549A4031"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0" w:type="dxa"/>
            <w:tcBorders>
              <w:bottom w:val="nil"/>
            </w:tcBorders>
          </w:tcPr>
          <w:p w14:paraId="3C9D8C9D"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32" w:type="dxa"/>
            <w:tcBorders>
              <w:bottom w:val="nil"/>
            </w:tcBorders>
          </w:tcPr>
          <w:p w14:paraId="032843B2"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20" w:type="dxa"/>
            <w:tcBorders>
              <w:bottom w:val="nil"/>
            </w:tcBorders>
          </w:tcPr>
          <w:p w14:paraId="3AB9C347"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71" w:type="dxa"/>
            <w:tcBorders>
              <w:bottom w:val="nil"/>
            </w:tcBorders>
          </w:tcPr>
          <w:p w14:paraId="03855CCE"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08" w:type="dxa"/>
            <w:tcBorders>
              <w:bottom w:val="nil"/>
            </w:tcBorders>
          </w:tcPr>
          <w:p w14:paraId="2E46056E"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810" w:type="dxa"/>
            <w:tcBorders>
              <w:bottom w:val="nil"/>
            </w:tcBorders>
          </w:tcPr>
          <w:p w14:paraId="4F4B2873"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822" w:type="dxa"/>
            <w:tcBorders>
              <w:bottom w:val="nil"/>
            </w:tcBorders>
          </w:tcPr>
          <w:p w14:paraId="115B954D"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689" w:type="dxa"/>
            <w:tcBorders>
              <w:bottom w:val="nil"/>
            </w:tcBorders>
          </w:tcPr>
          <w:p w14:paraId="017B766E"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38" w:type="dxa"/>
            <w:tcBorders>
              <w:bottom w:val="nil"/>
            </w:tcBorders>
          </w:tcPr>
          <w:p w14:paraId="787B0A10" w14:textId="77777777" w:rsidR="00C23529" w:rsidRPr="00367094" w:rsidRDefault="00C23529" w:rsidP="00C23529">
            <w:pPr>
              <w:spacing w:line="240" w:lineRule="auto"/>
              <w:jc w:val="right"/>
              <w:rPr>
                <w:rFonts w:ascii="Browallia New" w:hAnsi="Browallia New" w:cs="Browallia New"/>
                <w:sz w:val="20"/>
                <w:szCs w:val="20"/>
                <w:highlight w:val="yellow"/>
              </w:rPr>
            </w:pPr>
          </w:p>
        </w:tc>
        <w:tc>
          <w:tcPr>
            <w:tcW w:w="717" w:type="dxa"/>
            <w:tcBorders>
              <w:bottom w:val="nil"/>
            </w:tcBorders>
          </w:tcPr>
          <w:p w14:paraId="233DF92F" w14:textId="72B6331A" w:rsidR="00C23529" w:rsidRPr="00367094" w:rsidRDefault="00C23529" w:rsidP="00C23529">
            <w:pPr>
              <w:spacing w:line="240" w:lineRule="auto"/>
              <w:jc w:val="right"/>
              <w:rPr>
                <w:rFonts w:ascii="Browallia New" w:hAnsi="Browallia New" w:cs="Browallia New"/>
                <w:sz w:val="20"/>
                <w:szCs w:val="20"/>
              </w:rPr>
            </w:pPr>
            <w:r>
              <w:rPr>
                <w:rFonts w:ascii="Browallia New" w:hAnsi="Browallia New" w:cs="Browallia New"/>
                <w:sz w:val="20"/>
                <w:szCs w:val="20"/>
              </w:rPr>
              <w:t>10,57</w:t>
            </w:r>
            <w:r w:rsidR="00447E86">
              <w:rPr>
                <w:rFonts w:ascii="Browallia New" w:hAnsi="Browallia New" w:cs="Browallia New"/>
                <w:sz w:val="20"/>
                <w:szCs w:val="20"/>
              </w:rPr>
              <w:t>5</w:t>
            </w:r>
          </w:p>
        </w:tc>
        <w:tc>
          <w:tcPr>
            <w:tcW w:w="709" w:type="dxa"/>
            <w:tcBorders>
              <w:bottom w:val="nil"/>
            </w:tcBorders>
          </w:tcPr>
          <w:p w14:paraId="1B8D3859" w14:textId="414A1BAF" w:rsidR="00C23529" w:rsidRPr="00367094" w:rsidRDefault="00C23529" w:rsidP="00C23529">
            <w:pPr>
              <w:spacing w:line="240" w:lineRule="auto"/>
              <w:jc w:val="right"/>
              <w:rPr>
                <w:rFonts w:ascii="Browallia New" w:hAnsi="Browallia New" w:cs="Browallia New"/>
                <w:sz w:val="20"/>
                <w:szCs w:val="20"/>
                <w:cs/>
              </w:rPr>
            </w:pPr>
            <w:r>
              <w:rPr>
                <w:rFonts w:ascii="Browallia New" w:hAnsi="Browallia New" w:cs="Browallia New"/>
                <w:sz w:val="20"/>
                <w:szCs w:val="20"/>
              </w:rPr>
              <w:t>11,027</w:t>
            </w:r>
          </w:p>
        </w:tc>
      </w:tr>
      <w:tr w:rsidR="00C23529" w:rsidRPr="00367094" w14:paraId="38646BEB" w14:textId="77777777" w:rsidTr="009907C0">
        <w:tblPrEx>
          <w:tblBorders>
            <w:bottom w:val="single" w:sz="4" w:space="0" w:color="auto"/>
          </w:tblBorders>
        </w:tblPrEx>
        <w:tc>
          <w:tcPr>
            <w:tcW w:w="2409" w:type="dxa"/>
            <w:tcBorders>
              <w:top w:val="nil"/>
              <w:bottom w:val="nil"/>
            </w:tcBorders>
          </w:tcPr>
          <w:p w14:paraId="0C5B1C90" w14:textId="321AB2D3" w:rsidR="00C23529" w:rsidRPr="00367094" w:rsidRDefault="00C23529" w:rsidP="00C23529">
            <w:pPr>
              <w:spacing w:line="240" w:lineRule="auto"/>
              <w:ind w:right="-108"/>
              <w:rPr>
                <w:rFonts w:ascii="Browallia New" w:hAnsi="Browallia New" w:cs="Browallia New"/>
                <w:sz w:val="20"/>
                <w:szCs w:val="20"/>
                <w:cs/>
              </w:rPr>
            </w:pPr>
          </w:p>
        </w:tc>
        <w:tc>
          <w:tcPr>
            <w:tcW w:w="709" w:type="dxa"/>
            <w:tcBorders>
              <w:top w:val="nil"/>
              <w:bottom w:val="nil"/>
            </w:tcBorders>
          </w:tcPr>
          <w:p w14:paraId="1E6377D6" w14:textId="1E246E3D" w:rsidR="00C23529" w:rsidRPr="00367094" w:rsidRDefault="00C23529" w:rsidP="00C23529">
            <w:pPr>
              <w:spacing w:line="240" w:lineRule="auto"/>
              <w:jc w:val="right"/>
              <w:rPr>
                <w:rFonts w:ascii="Browallia New" w:hAnsi="Browallia New" w:cs="Browallia New"/>
                <w:sz w:val="20"/>
                <w:szCs w:val="20"/>
                <w:highlight w:val="yellow"/>
              </w:rPr>
            </w:pPr>
          </w:p>
        </w:tc>
        <w:tc>
          <w:tcPr>
            <w:tcW w:w="728" w:type="dxa"/>
            <w:tcBorders>
              <w:top w:val="nil"/>
              <w:bottom w:val="nil"/>
            </w:tcBorders>
          </w:tcPr>
          <w:p w14:paraId="68F91712" w14:textId="5BB732CB" w:rsidR="00C23529" w:rsidRPr="00367094" w:rsidRDefault="00C23529" w:rsidP="00C23529">
            <w:pPr>
              <w:spacing w:line="240" w:lineRule="auto"/>
              <w:jc w:val="right"/>
              <w:rPr>
                <w:rFonts w:ascii="Browallia New" w:hAnsi="Browallia New" w:cs="Browallia New"/>
                <w:sz w:val="20"/>
                <w:szCs w:val="20"/>
                <w:highlight w:val="yellow"/>
              </w:rPr>
            </w:pPr>
          </w:p>
        </w:tc>
        <w:tc>
          <w:tcPr>
            <w:tcW w:w="690" w:type="dxa"/>
            <w:tcBorders>
              <w:top w:val="nil"/>
              <w:bottom w:val="nil"/>
            </w:tcBorders>
          </w:tcPr>
          <w:p w14:paraId="36F6EE92" w14:textId="3C2E6A77" w:rsidR="00C23529" w:rsidRPr="00367094" w:rsidRDefault="00C23529" w:rsidP="00C23529">
            <w:pPr>
              <w:spacing w:line="240" w:lineRule="auto"/>
              <w:jc w:val="right"/>
              <w:rPr>
                <w:rFonts w:ascii="Browallia New" w:hAnsi="Browallia New" w:cs="Browallia New"/>
                <w:sz w:val="20"/>
                <w:szCs w:val="20"/>
                <w:highlight w:val="yellow"/>
              </w:rPr>
            </w:pPr>
          </w:p>
        </w:tc>
        <w:tc>
          <w:tcPr>
            <w:tcW w:w="722" w:type="dxa"/>
            <w:tcBorders>
              <w:top w:val="nil"/>
              <w:bottom w:val="nil"/>
            </w:tcBorders>
          </w:tcPr>
          <w:p w14:paraId="3A2B397F" w14:textId="4D39C459" w:rsidR="00C23529" w:rsidRPr="00367094" w:rsidRDefault="00C23529" w:rsidP="00C23529">
            <w:pPr>
              <w:spacing w:line="240" w:lineRule="auto"/>
              <w:jc w:val="right"/>
              <w:rPr>
                <w:rFonts w:ascii="Browallia New" w:hAnsi="Browallia New" w:cs="Browallia New"/>
                <w:sz w:val="20"/>
                <w:szCs w:val="20"/>
                <w:highlight w:val="yellow"/>
              </w:rPr>
            </w:pPr>
          </w:p>
        </w:tc>
        <w:tc>
          <w:tcPr>
            <w:tcW w:w="737" w:type="dxa"/>
            <w:tcBorders>
              <w:top w:val="nil"/>
              <w:bottom w:val="nil"/>
            </w:tcBorders>
          </w:tcPr>
          <w:p w14:paraId="27498A8A" w14:textId="6D255BA5" w:rsidR="00C23529" w:rsidRPr="00367094" w:rsidRDefault="00C23529" w:rsidP="00C23529">
            <w:pPr>
              <w:spacing w:line="240" w:lineRule="auto"/>
              <w:jc w:val="right"/>
              <w:rPr>
                <w:rFonts w:ascii="Browallia New" w:hAnsi="Browallia New" w:cs="Browallia New"/>
                <w:sz w:val="20"/>
                <w:szCs w:val="20"/>
                <w:highlight w:val="yellow"/>
              </w:rPr>
            </w:pPr>
          </w:p>
        </w:tc>
        <w:tc>
          <w:tcPr>
            <w:tcW w:w="720" w:type="dxa"/>
            <w:tcBorders>
              <w:top w:val="nil"/>
              <w:bottom w:val="nil"/>
            </w:tcBorders>
          </w:tcPr>
          <w:p w14:paraId="4B549BF6" w14:textId="1BD2481E" w:rsidR="00C23529" w:rsidRPr="00367094" w:rsidRDefault="00C23529" w:rsidP="00C23529">
            <w:pPr>
              <w:spacing w:line="240" w:lineRule="auto"/>
              <w:jc w:val="right"/>
              <w:rPr>
                <w:rFonts w:ascii="Browallia New" w:hAnsi="Browallia New" w:cs="Browallia New"/>
                <w:sz w:val="20"/>
                <w:szCs w:val="20"/>
                <w:highlight w:val="yellow"/>
              </w:rPr>
            </w:pPr>
          </w:p>
        </w:tc>
        <w:tc>
          <w:tcPr>
            <w:tcW w:w="732" w:type="dxa"/>
            <w:tcBorders>
              <w:top w:val="nil"/>
              <w:bottom w:val="nil"/>
            </w:tcBorders>
          </w:tcPr>
          <w:p w14:paraId="07EFFF51" w14:textId="194F8C9E" w:rsidR="00C23529" w:rsidRPr="00367094" w:rsidRDefault="00C23529" w:rsidP="00C23529">
            <w:pPr>
              <w:spacing w:line="240" w:lineRule="auto"/>
              <w:jc w:val="right"/>
              <w:rPr>
                <w:rFonts w:ascii="Browallia New" w:hAnsi="Browallia New" w:cs="Browallia New"/>
                <w:sz w:val="20"/>
                <w:szCs w:val="20"/>
                <w:highlight w:val="yellow"/>
              </w:rPr>
            </w:pPr>
          </w:p>
        </w:tc>
        <w:tc>
          <w:tcPr>
            <w:tcW w:w="720" w:type="dxa"/>
            <w:tcBorders>
              <w:top w:val="nil"/>
              <w:bottom w:val="nil"/>
            </w:tcBorders>
          </w:tcPr>
          <w:p w14:paraId="1D227CD4" w14:textId="4F9EC745" w:rsidR="00C23529" w:rsidRPr="00367094" w:rsidRDefault="00C23529" w:rsidP="00C23529">
            <w:pPr>
              <w:spacing w:line="240" w:lineRule="auto"/>
              <w:jc w:val="right"/>
              <w:rPr>
                <w:rFonts w:ascii="Browallia New" w:hAnsi="Browallia New" w:cs="Browallia New"/>
                <w:sz w:val="20"/>
                <w:szCs w:val="20"/>
                <w:highlight w:val="yellow"/>
              </w:rPr>
            </w:pPr>
          </w:p>
        </w:tc>
        <w:tc>
          <w:tcPr>
            <w:tcW w:w="771" w:type="dxa"/>
            <w:tcBorders>
              <w:top w:val="nil"/>
              <w:bottom w:val="nil"/>
            </w:tcBorders>
          </w:tcPr>
          <w:p w14:paraId="4F1B7F8C" w14:textId="3BB2A633" w:rsidR="00C23529" w:rsidRPr="00367094" w:rsidRDefault="00C23529" w:rsidP="00C23529">
            <w:pPr>
              <w:spacing w:line="240" w:lineRule="auto"/>
              <w:jc w:val="right"/>
              <w:rPr>
                <w:rFonts w:ascii="Browallia New" w:hAnsi="Browallia New" w:cs="Browallia New"/>
                <w:sz w:val="20"/>
                <w:szCs w:val="20"/>
                <w:highlight w:val="yellow"/>
              </w:rPr>
            </w:pPr>
          </w:p>
        </w:tc>
        <w:tc>
          <w:tcPr>
            <w:tcW w:w="708" w:type="dxa"/>
            <w:tcBorders>
              <w:top w:val="nil"/>
              <w:bottom w:val="nil"/>
            </w:tcBorders>
          </w:tcPr>
          <w:p w14:paraId="6CF8EFFA" w14:textId="72AB9651" w:rsidR="00C23529" w:rsidRPr="00367094" w:rsidRDefault="00C23529" w:rsidP="00C23529">
            <w:pPr>
              <w:spacing w:line="240" w:lineRule="auto"/>
              <w:jc w:val="right"/>
              <w:rPr>
                <w:rFonts w:ascii="Browallia New" w:hAnsi="Browallia New" w:cs="Browallia New"/>
                <w:sz w:val="20"/>
                <w:szCs w:val="20"/>
                <w:highlight w:val="yellow"/>
              </w:rPr>
            </w:pPr>
          </w:p>
        </w:tc>
        <w:tc>
          <w:tcPr>
            <w:tcW w:w="810" w:type="dxa"/>
            <w:tcBorders>
              <w:top w:val="nil"/>
              <w:bottom w:val="nil"/>
            </w:tcBorders>
          </w:tcPr>
          <w:p w14:paraId="251B4D06" w14:textId="46958F69" w:rsidR="00C23529" w:rsidRPr="00367094" w:rsidRDefault="00C23529" w:rsidP="00C23529">
            <w:pPr>
              <w:spacing w:line="240" w:lineRule="auto"/>
              <w:jc w:val="right"/>
              <w:rPr>
                <w:rFonts w:ascii="Browallia New" w:hAnsi="Browallia New" w:cs="Browallia New"/>
                <w:sz w:val="20"/>
                <w:szCs w:val="20"/>
                <w:highlight w:val="yellow"/>
              </w:rPr>
            </w:pPr>
          </w:p>
        </w:tc>
        <w:tc>
          <w:tcPr>
            <w:tcW w:w="822" w:type="dxa"/>
            <w:tcBorders>
              <w:top w:val="nil"/>
              <w:bottom w:val="nil"/>
            </w:tcBorders>
          </w:tcPr>
          <w:p w14:paraId="236694C1" w14:textId="05EBEAA6" w:rsidR="00C23529" w:rsidRPr="00367094" w:rsidRDefault="00C23529" w:rsidP="00C23529">
            <w:pPr>
              <w:spacing w:line="240" w:lineRule="auto"/>
              <w:jc w:val="right"/>
              <w:rPr>
                <w:rFonts w:ascii="Browallia New" w:hAnsi="Browallia New" w:cs="Browallia New"/>
                <w:sz w:val="20"/>
                <w:szCs w:val="20"/>
                <w:highlight w:val="yellow"/>
              </w:rPr>
            </w:pPr>
          </w:p>
        </w:tc>
        <w:tc>
          <w:tcPr>
            <w:tcW w:w="689" w:type="dxa"/>
            <w:tcBorders>
              <w:top w:val="nil"/>
              <w:bottom w:val="nil"/>
            </w:tcBorders>
          </w:tcPr>
          <w:p w14:paraId="31658515" w14:textId="33F9818E" w:rsidR="00C23529" w:rsidRPr="00367094" w:rsidRDefault="00C23529" w:rsidP="00C23529">
            <w:pPr>
              <w:spacing w:line="240" w:lineRule="auto"/>
              <w:jc w:val="right"/>
              <w:rPr>
                <w:rFonts w:ascii="Browallia New" w:hAnsi="Browallia New" w:cs="Browallia New"/>
                <w:sz w:val="20"/>
                <w:szCs w:val="20"/>
                <w:highlight w:val="yellow"/>
              </w:rPr>
            </w:pPr>
          </w:p>
        </w:tc>
        <w:tc>
          <w:tcPr>
            <w:tcW w:w="738" w:type="dxa"/>
            <w:tcBorders>
              <w:top w:val="nil"/>
              <w:bottom w:val="nil"/>
            </w:tcBorders>
          </w:tcPr>
          <w:p w14:paraId="1EAF4FB9" w14:textId="768DAB82" w:rsidR="00C23529" w:rsidRPr="00367094" w:rsidRDefault="00C23529" w:rsidP="00C23529">
            <w:pPr>
              <w:spacing w:line="240" w:lineRule="auto"/>
              <w:jc w:val="right"/>
              <w:rPr>
                <w:rFonts w:ascii="Browallia New" w:hAnsi="Browallia New" w:cs="Browallia New"/>
                <w:sz w:val="20"/>
                <w:szCs w:val="20"/>
                <w:highlight w:val="yellow"/>
              </w:rPr>
            </w:pPr>
          </w:p>
        </w:tc>
        <w:tc>
          <w:tcPr>
            <w:tcW w:w="717" w:type="dxa"/>
            <w:tcBorders>
              <w:top w:val="nil"/>
              <w:bottom w:val="nil"/>
            </w:tcBorders>
          </w:tcPr>
          <w:p w14:paraId="46921E8F" w14:textId="4264DA62" w:rsidR="00C23529" w:rsidRPr="00367094" w:rsidRDefault="00C23529" w:rsidP="00C23529">
            <w:pPr>
              <w:spacing w:line="240" w:lineRule="auto"/>
              <w:jc w:val="right"/>
              <w:rPr>
                <w:rFonts w:ascii="Browallia New" w:hAnsi="Browallia New" w:cs="Browallia New"/>
                <w:sz w:val="20"/>
                <w:szCs w:val="20"/>
              </w:rPr>
            </w:pPr>
          </w:p>
        </w:tc>
        <w:tc>
          <w:tcPr>
            <w:tcW w:w="709" w:type="dxa"/>
            <w:tcBorders>
              <w:top w:val="nil"/>
              <w:bottom w:val="nil"/>
            </w:tcBorders>
          </w:tcPr>
          <w:p w14:paraId="6EAB302F" w14:textId="57DFDE6D" w:rsidR="00C23529" w:rsidRPr="00367094" w:rsidRDefault="00C23529" w:rsidP="00C23529">
            <w:pPr>
              <w:spacing w:line="240" w:lineRule="auto"/>
              <w:jc w:val="right"/>
              <w:rPr>
                <w:rFonts w:ascii="Browallia New" w:hAnsi="Browallia New" w:cs="Browallia New"/>
                <w:sz w:val="20"/>
                <w:szCs w:val="20"/>
              </w:rPr>
            </w:pPr>
          </w:p>
        </w:tc>
      </w:tr>
    </w:tbl>
    <w:p w14:paraId="60234DB8" w14:textId="77777777" w:rsidR="00650CEE" w:rsidRDefault="00650CEE" w:rsidP="00034AEA">
      <w:pPr>
        <w:spacing w:after="120"/>
        <w:rPr>
          <w:rFonts w:ascii="Browallia New" w:hAnsi="Browallia New"/>
          <w:color w:val="FFFFFF" w:themeColor="background1"/>
          <w:sz w:val="28"/>
          <w:szCs w:val="28"/>
        </w:rPr>
      </w:pPr>
    </w:p>
    <w:tbl>
      <w:tblPr>
        <w:tblW w:w="1413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738"/>
        <w:gridCol w:w="717"/>
        <w:gridCol w:w="709"/>
      </w:tblGrid>
      <w:tr w:rsidR="007F685C" w:rsidRPr="00367094" w14:paraId="3E9AA6BF" w14:textId="77777777">
        <w:tc>
          <w:tcPr>
            <w:tcW w:w="2409" w:type="dxa"/>
          </w:tcPr>
          <w:p w14:paraId="2DBD5845" w14:textId="77777777" w:rsidR="007F685C" w:rsidRPr="00367094" w:rsidRDefault="007F685C">
            <w:pPr>
              <w:spacing w:line="240" w:lineRule="auto"/>
              <w:ind w:right="-108"/>
              <w:rPr>
                <w:rFonts w:ascii="Browallia New" w:hAnsi="Browallia New" w:cs="Browallia New"/>
                <w:sz w:val="19"/>
                <w:szCs w:val="19"/>
              </w:rPr>
            </w:pPr>
          </w:p>
        </w:tc>
        <w:tc>
          <w:tcPr>
            <w:tcW w:w="11722" w:type="dxa"/>
            <w:gridSpan w:val="16"/>
          </w:tcPr>
          <w:p w14:paraId="53F023CF" w14:textId="77777777" w:rsidR="007F685C" w:rsidRPr="00367094" w:rsidRDefault="007F685C">
            <w:pPr>
              <w:spacing w:line="240" w:lineRule="auto"/>
              <w:jc w:val="right"/>
              <w:rPr>
                <w:rFonts w:ascii="Browallia New" w:hAnsi="Browallia New" w:cs="Browallia New"/>
                <w:sz w:val="20"/>
                <w:szCs w:val="20"/>
              </w:rPr>
            </w:pPr>
            <w:r w:rsidRPr="00367094">
              <w:rPr>
                <w:rFonts w:ascii="Browallia New" w:hAnsi="Browallia New" w:cs="Browallia New"/>
                <w:sz w:val="20"/>
                <w:szCs w:val="20"/>
                <w:cs/>
              </w:rPr>
              <w:t>(หน่วย : ล้านบาท)</w:t>
            </w:r>
          </w:p>
        </w:tc>
      </w:tr>
      <w:tr w:rsidR="007F685C" w:rsidRPr="00367094" w14:paraId="5621D703" w14:textId="77777777">
        <w:tc>
          <w:tcPr>
            <w:tcW w:w="2409" w:type="dxa"/>
          </w:tcPr>
          <w:p w14:paraId="4DFBD277" w14:textId="77777777" w:rsidR="007F685C" w:rsidRPr="00367094" w:rsidRDefault="007F685C">
            <w:pPr>
              <w:spacing w:line="240" w:lineRule="auto"/>
              <w:ind w:right="-108"/>
              <w:rPr>
                <w:rFonts w:ascii="Browallia New" w:hAnsi="Browallia New" w:cs="Browallia New"/>
                <w:sz w:val="19"/>
                <w:szCs w:val="19"/>
              </w:rPr>
            </w:pPr>
          </w:p>
        </w:tc>
        <w:tc>
          <w:tcPr>
            <w:tcW w:w="11722" w:type="dxa"/>
            <w:gridSpan w:val="16"/>
          </w:tcPr>
          <w:p w14:paraId="50C5FA58" w14:textId="233FE0F5" w:rsidR="007F685C" w:rsidRPr="00367094" w:rsidRDefault="00CA12E0">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สำหรับงวด</w:t>
            </w:r>
            <w:r w:rsidR="00B1478D">
              <w:rPr>
                <w:rFonts w:ascii="Browallia New" w:hAnsi="Browallia New" w:cs="Browallia New" w:hint="cs"/>
                <w:sz w:val="20"/>
                <w:szCs w:val="20"/>
                <w:cs/>
              </w:rPr>
              <w:t>เก้า</w:t>
            </w:r>
            <w:r w:rsidRPr="00367094">
              <w:rPr>
                <w:rFonts w:ascii="Browallia New" w:hAnsi="Browallia New" w:cs="Browallia New"/>
                <w:sz w:val="20"/>
                <w:szCs w:val="20"/>
                <w:cs/>
              </w:rPr>
              <w:t xml:space="preserve">เดือนสิ้นสุดวันที่ </w:t>
            </w:r>
            <w:r w:rsidRPr="00367094">
              <w:rPr>
                <w:rFonts w:ascii="Browallia New" w:hAnsi="Browallia New" w:cs="Browallia New"/>
                <w:sz w:val="20"/>
                <w:szCs w:val="20"/>
              </w:rPr>
              <w:t>30</w:t>
            </w:r>
            <w:r w:rsidRPr="00367094">
              <w:rPr>
                <w:rFonts w:ascii="Browallia New" w:hAnsi="Browallia New" w:cs="Browallia New"/>
                <w:sz w:val="20"/>
                <w:szCs w:val="20"/>
                <w:cs/>
              </w:rPr>
              <w:t xml:space="preserve"> </w:t>
            </w:r>
            <w:r w:rsidR="00B1478D" w:rsidRPr="00B1478D">
              <w:rPr>
                <w:rFonts w:ascii="Browallia New" w:hAnsi="Browallia New" w:cs="Browallia New"/>
                <w:sz w:val="20"/>
                <w:szCs w:val="20"/>
                <w:cs/>
              </w:rPr>
              <w:t>กันยายน</w:t>
            </w:r>
          </w:p>
        </w:tc>
      </w:tr>
      <w:tr w:rsidR="007F685C" w:rsidRPr="00367094" w14:paraId="76775529" w14:textId="77777777">
        <w:tblPrEx>
          <w:tblBorders>
            <w:bottom w:val="single" w:sz="4" w:space="0" w:color="auto"/>
          </w:tblBorders>
        </w:tblPrEx>
        <w:trPr>
          <w:tblHeader/>
        </w:trPr>
        <w:tc>
          <w:tcPr>
            <w:tcW w:w="2409" w:type="dxa"/>
          </w:tcPr>
          <w:p w14:paraId="6B426E25" w14:textId="77777777" w:rsidR="007F685C" w:rsidRPr="00367094" w:rsidRDefault="007F685C">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6E887C65"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ธุรกิจขายและ</w:t>
            </w:r>
          </w:p>
          <w:p w14:paraId="051931BF" w14:textId="77777777" w:rsidR="007F685C" w:rsidRPr="00367094" w:rsidRDefault="007F685C">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ให้เช่าซื้อ</w:t>
            </w:r>
          </w:p>
        </w:tc>
        <w:tc>
          <w:tcPr>
            <w:tcW w:w="1412" w:type="dxa"/>
            <w:gridSpan w:val="2"/>
            <w:tcBorders>
              <w:top w:val="nil"/>
            </w:tcBorders>
            <w:vAlign w:val="bottom"/>
          </w:tcPr>
          <w:p w14:paraId="32961406" w14:textId="77777777" w:rsidR="007F685C" w:rsidRPr="00367094" w:rsidRDefault="007F685C">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428B0764"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p>
          <w:p w14:paraId="6AA75FAB" w14:textId="77777777" w:rsidR="007F685C" w:rsidRPr="00367094" w:rsidRDefault="007F685C">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ธุรกิจโรงแรม</w:t>
            </w:r>
          </w:p>
        </w:tc>
        <w:tc>
          <w:tcPr>
            <w:tcW w:w="1452" w:type="dxa"/>
            <w:gridSpan w:val="2"/>
            <w:tcBorders>
              <w:top w:val="nil"/>
            </w:tcBorders>
            <w:vAlign w:val="bottom"/>
          </w:tcPr>
          <w:p w14:paraId="320E02E1" w14:textId="77777777" w:rsidR="007F685C" w:rsidRPr="00367094" w:rsidRDefault="007F685C">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5E9150D2"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ธุรกิจบริการจัดทำโฆษณาประชาสัมพันธ์</w:t>
            </w:r>
          </w:p>
          <w:p w14:paraId="07D67563" w14:textId="77777777" w:rsidR="007F685C" w:rsidRPr="00367094" w:rsidRDefault="007F685C">
            <w:pPr>
              <w:pBdr>
                <w:bottom w:val="single" w:sz="4" w:space="1" w:color="auto"/>
              </w:pBdr>
              <w:spacing w:line="240" w:lineRule="auto"/>
              <w:jc w:val="center"/>
              <w:rPr>
                <w:rFonts w:ascii="Browallia New" w:hAnsi="Browallia New" w:cs="Browallia New"/>
                <w:sz w:val="19"/>
                <w:szCs w:val="19"/>
                <w:cs/>
              </w:rPr>
            </w:pPr>
            <w:r w:rsidRPr="00367094">
              <w:rPr>
                <w:rFonts w:ascii="Browallia New" w:hAnsi="Browallia New" w:cs="Browallia New"/>
                <w:sz w:val="20"/>
                <w:szCs w:val="20"/>
                <w:cs/>
              </w:rPr>
              <w:t>และจัดงานกิจกรรม</w:t>
            </w:r>
          </w:p>
        </w:tc>
        <w:tc>
          <w:tcPr>
            <w:tcW w:w="1632" w:type="dxa"/>
            <w:gridSpan w:val="2"/>
            <w:tcBorders>
              <w:top w:val="nil"/>
            </w:tcBorders>
            <w:vAlign w:val="bottom"/>
          </w:tcPr>
          <w:p w14:paraId="49621C6C"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p>
          <w:p w14:paraId="53E943AF"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cs/>
              </w:rPr>
              <w:t xml:space="preserve">ธุรกิจอื่นๆ </w:t>
            </w:r>
            <w:r w:rsidRPr="00367094">
              <w:rPr>
                <w:rFonts w:ascii="Browallia New" w:hAnsi="Browallia New" w:cs="Browallia New"/>
                <w:sz w:val="20"/>
                <w:szCs w:val="20"/>
              </w:rPr>
              <w:t xml:space="preserve">/ </w:t>
            </w:r>
            <w:r w:rsidRPr="00367094">
              <w:rPr>
                <w:rFonts w:ascii="Browallia New" w:hAnsi="Browallia New" w:cs="Browallia New"/>
                <w:sz w:val="20"/>
                <w:szCs w:val="20"/>
                <w:cs/>
              </w:rPr>
              <w:t>รายได้อื่นๆ</w:t>
            </w:r>
          </w:p>
        </w:tc>
        <w:tc>
          <w:tcPr>
            <w:tcW w:w="1427" w:type="dxa"/>
            <w:gridSpan w:val="2"/>
            <w:tcBorders>
              <w:top w:val="nil"/>
            </w:tcBorders>
            <w:vAlign w:val="bottom"/>
          </w:tcPr>
          <w:p w14:paraId="36D6725B" w14:textId="77777777" w:rsidR="007F685C" w:rsidRPr="00367094" w:rsidRDefault="007F685C">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การตัดรายการบัญชีระหว่างกัน</w:t>
            </w:r>
          </w:p>
        </w:tc>
        <w:tc>
          <w:tcPr>
            <w:tcW w:w="1426" w:type="dxa"/>
            <w:gridSpan w:val="2"/>
            <w:tcBorders>
              <w:top w:val="nil"/>
            </w:tcBorders>
            <w:vAlign w:val="bottom"/>
          </w:tcPr>
          <w:p w14:paraId="5BEDE878"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p>
          <w:p w14:paraId="50FC3483" w14:textId="77777777" w:rsidR="007F685C" w:rsidRPr="00367094" w:rsidRDefault="007F685C">
            <w:pPr>
              <w:pBdr>
                <w:bottom w:val="single" w:sz="4" w:space="1" w:color="auto"/>
              </w:pBdr>
              <w:spacing w:line="240" w:lineRule="auto"/>
              <w:jc w:val="center"/>
              <w:rPr>
                <w:rFonts w:ascii="Browallia New" w:hAnsi="Browallia New" w:cs="Browallia New"/>
                <w:sz w:val="20"/>
                <w:szCs w:val="20"/>
                <w:cs/>
              </w:rPr>
            </w:pPr>
            <w:r w:rsidRPr="00367094">
              <w:rPr>
                <w:rFonts w:ascii="Browallia New" w:hAnsi="Browallia New" w:cs="Browallia New"/>
                <w:sz w:val="20"/>
                <w:szCs w:val="20"/>
                <w:cs/>
              </w:rPr>
              <w:t>งบการเงินรวม</w:t>
            </w:r>
          </w:p>
        </w:tc>
      </w:tr>
      <w:tr w:rsidR="007F685C" w:rsidRPr="00367094" w14:paraId="1B0C7BE5" w14:textId="77777777">
        <w:tblPrEx>
          <w:tblBorders>
            <w:bottom w:val="single" w:sz="4" w:space="0" w:color="auto"/>
          </w:tblBorders>
        </w:tblPrEx>
        <w:trPr>
          <w:tblHeader/>
        </w:trPr>
        <w:tc>
          <w:tcPr>
            <w:tcW w:w="2409" w:type="dxa"/>
          </w:tcPr>
          <w:p w14:paraId="5B0B0259" w14:textId="77777777" w:rsidR="007F685C" w:rsidRPr="00367094" w:rsidRDefault="007F685C">
            <w:pPr>
              <w:spacing w:line="240" w:lineRule="auto"/>
              <w:rPr>
                <w:rFonts w:ascii="Browallia New" w:hAnsi="Browallia New" w:cs="Browallia New"/>
                <w:sz w:val="19"/>
                <w:szCs w:val="19"/>
                <w:cs/>
                <w:lang w:val="en-GB"/>
              </w:rPr>
            </w:pPr>
          </w:p>
        </w:tc>
        <w:tc>
          <w:tcPr>
            <w:tcW w:w="709" w:type="dxa"/>
          </w:tcPr>
          <w:p w14:paraId="5066054B"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8" w:type="dxa"/>
          </w:tcPr>
          <w:p w14:paraId="74E5FCD6"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690" w:type="dxa"/>
          </w:tcPr>
          <w:p w14:paraId="3621A1D7"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2" w:type="dxa"/>
          </w:tcPr>
          <w:p w14:paraId="434A97F0"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37" w:type="dxa"/>
          </w:tcPr>
          <w:p w14:paraId="1FB39C12"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0" w:type="dxa"/>
          </w:tcPr>
          <w:p w14:paraId="487715C3"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32" w:type="dxa"/>
          </w:tcPr>
          <w:p w14:paraId="1B8AAEA9"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20" w:type="dxa"/>
          </w:tcPr>
          <w:p w14:paraId="325B548C"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71" w:type="dxa"/>
          </w:tcPr>
          <w:p w14:paraId="74C75FD0"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08" w:type="dxa"/>
          </w:tcPr>
          <w:p w14:paraId="1FB3B06A"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810" w:type="dxa"/>
          </w:tcPr>
          <w:p w14:paraId="4B83A41B"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822" w:type="dxa"/>
          </w:tcPr>
          <w:p w14:paraId="143B723C"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689" w:type="dxa"/>
          </w:tcPr>
          <w:p w14:paraId="479A13C8"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38" w:type="dxa"/>
          </w:tcPr>
          <w:p w14:paraId="7CF5AB08"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c>
          <w:tcPr>
            <w:tcW w:w="717" w:type="dxa"/>
          </w:tcPr>
          <w:p w14:paraId="77AF47C4"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2566</w:t>
            </w:r>
          </w:p>
        </w:tc>
        <w:tc>
          <w:tcPr>
            <w:tcW w:w="709" w:type="dxa"/>
          </w:tcPr>
          <w:p w14:paraId="1A611FC5" w14:textId="77777777" w:rsidR="007F685C" w:rsidRPr="00367094" w:rsidRDefault="007F685C">
            <w:pPr>
              <w:pBdr>
                <w:bottom w:val="single" w:sz="4" w:space="1" w:color="auto"/>
              </w:pBdr>
              <w:spacing w:line="240" w:lineRule="auto"/>
              <w:jc w:val="center"/>
              <w:rPr>
                <w:rFonts w:ascii="Browallia New" w:hAnsi="Browallia New" w:cs="Browallia New"/>
                <w:sz w:val="20"/>
                <w:szCs w:val="20"/>
              </w:rPr>
            </w:pPr>
            <w:r w:rsidRPr="00367094">
              <w:rPr>
                <w:rFonts w:ascii="Browallia New" w:hAnsi="Browallia New" w:cs="Browallia New"/>
                <w:sz w:val="20"/>
                <w:szCs w:val="20"/>
              </w:rPr>
              <w:t>2565</w:t>
            </w:r>
          </w:p>
        </w:tc>
      </w:tr>
      <w:tr w:rsidR="007F685C" w:rsidRPr="00367094" w14:paraId="55BF9ECE" w14:textId="77777777" w:rsidTr="0090496D">
        <w:tblPrEx>
          <w:tblBorders>
            <w:bottom w:val="single" w:sz="4" w:space="0" w:color="auto"/>
          </w:tblBorders>
        </w:tblPrEx>
        <w:trPr>
          <w:trHeight w:val="216"/>
        </w:trPr>
        <w:tc>
          <w:tcPr>
            <w:tcW w:w="2409" w:type="dxa"/>
            <w:tcBorders>
              <w:bottom w:val="nil"/>
            </w:tcBorders>
          </w:tcPr>
          <w:p w14:paraId="48F9C3ED" w14:textId="77777777" w:rsidR="007F685C" w:rsidRPr="00367094" w:rsidRDefault="007F685C">
            <w:pPr>
              <w:spacing w:line="240" w:lineRule="auto"/>
              <w:ind w:right="-108"/>
              <w:rPr>
                <w:rFonts w:ascii="Browallia New" w:hAnsi="Browallia New" w:cs="Browallia New"/>
                <w:sz w:val="12"/>
                <w:szCs w:val="12"/>
                <w:cs/>
              </w:rPr>
            </w:pPr>
          </w:p>
        </w:tc>
        <w:tc>
          <w:tcPr>
            <w:tcW w:w="709" w:type="dxa"/>
          </w:tcPr>
          <w:p w14:paraId="30DE3CBB" w14:textId="77777777" w:rsidR="007F685C" w:rsidRPr="00367094" w:rsidRDefault="007F685C">
            <w:pPr>
              <w:spacing w:line="240" w:lineRule="auto"/>
              <w:jc w:val="right"/>
              <w:rPr>
                <w:rFonts w:ascii="Browallia New" w:hAnsi="Browallia New" w:cs="Browallia New"/>
                <w:sz w:val="12"/>
                <w:szCs w:val="12"/>
                <w:cs/>
              </w:rPr>
            </w:pPr>
          </w:p>
        </w:tc>
        <w:tc>
          <w:tcPr>
            <w:tcW w:w="728" w:type="dxa"/>
          </w:tcPr>
          <w:p w14:paraId="58CC9F69" w14:textId="77777777" w:rsidR="007F685C" w:rsidRPr="00367094" w:rsidRDefault="007F685C">
            <w:pPr>
              <w:spacing w:line="240" w:lineRule="auto"/>
              <w:jc w:val="right"/>
              <w:rPr>
                <w:rFonts w:ascii="Browallia New" w:hAnsi="Browallia New" w:cs="Browallia New"/>
                <w:sz w:val="12"/>
                <w:szCs w:val="12"/>
                <w:cs/>
              </w:rPr>
            </w:pPr>
          </w:p>
        </w:tc>
        <w:tc>
          <w:tcPr>
            <w:tcW w:w="690" w:type="dxa"/>
          </w:tcPr>
          <w:p w14:paraId="3D0C51F1" w14:textId="77777777" w:rsidR="007F685C" w:rsidRPr="00367094" w:rsidRDefault="007F685C">
            <w:pPr>
              <w:spacing w:line="240" w:lineRule="auto"/>
              <w:jc w:val="right"/>
              <w:rPr>
                <w:rFonts w:ascii="Browallia New" w:hAnsi="Browallia New" w:cs="Browallia New"/>
                <w:sz w:val="12"/>
                <w:szCs w:val="12"/>
                <w:cs/>
              </w:rPr>
            </w:pPr>
          </w:p>
        </w:tc>
        <w:tc>
          <w:tcPr>
            <w:tcW w:w="722" w:type="dxa"/>
          </w:tcPr>
          <w:p w14:paraId="1CB05961" w14:textId="77777777" w:rsidR="007F685C" w:rsidRPr="00367094" w:rsidRDefault="007F685C">
            <w:pPr>
              <w:spacing w:line="240" w:lineRule="auto"/>
              <w:jc w:val="right"/>
              <w:rPr>
                <w:rFonts w:ascii="Browallia New" w:hAnsi="Browallia New" w:cs="Browallia New"/>
                <w:sz w:val="12"/>
                <w:szCs w:val="12"/>
                <w:cs/>
              </w:rPr>
            </w:pPr>
          </w:p>
        </w:tc>
        <w:tc>
          <w:tcPr>
            <w:tcW w:w="737" w:type="dxa"/>
          </w:tcPr>
          <w:p w14:paraId="34619503" w14:textId="77777777" w:rsidR="007F685C" w:rsidRPr="00367094" w:rsidRDefault="007F685C">
            <w:pPr>
              <w:spacing w:line="240" w:lineRule="auto"/>
              <w:jc w:val="right"/>
              <w:rPr>
                <w:rFonts w:ascii="Browallia New" w:hAnsi="Browallia New" w:cs="Browallia New"/>
                <w:sz w:val="12"/>
                <w:szCs w:val="12"/>
              </w:rPr>
            </w:pPr>
          </w:p>
        </w:tc>
        <w:tc>
          <w:tcPr>
            <w:tcW w:w="720" w:type="dxa"/>
          </w:tcPr>
          <w:p w14:paraId="1E9E6577" w14:textId="77777777" w:rsidR="007F685C" w:rsidRPr="00367094" w:rsidRDefault="007F685C">
            <w:pPr>
              <w:spacing w:line="240" w:lineRule="auto"/>
              <w:jc w:val="right"/>
              <w:rPr>
                <w:rFonts w:ascii="Browallia New" w:hAnsi="Browallia New" w:cs="Browallia New"/>
                <w:sz w:val="12"/>
                <w:szCs w:val="12"/>
                <w:cs/>
              </w:rPr>
            </w:pPr>
          </w:p>
        </w:tc>
        <w:tc>
          <w:tcPr>
            <w:tcW w:w="732" w:type="dxa"/>
          </w:tcPr>
          <w:p w14:paraId="3DA743BF" w14:textId="77777777" w:rsidR="007F685C" w:rsidRPr="00367094" w:rsidRDefault="007F685C">
            <w:pPr>
              <w:spacing w:line="240" w:lineRule="auto"/>
              <w:jc w:val="right"/>
              <w:rPr>
                <w:rFonts w:ascii="Browallia New" w:hAnsi="Browallia New" w:cs="Browallia New"/>
                <w:sz w:val="12"/>
                <w:szCs w:val="12"/>
                <w:cs/>
              </w:rPr>
            </w:pPr>
          </w:p>
        </w:tc>
        <w:tc>
          <w:tcPr>
            <w:tcW w:w="720" w:type="dxa"/>
          </w:tcPr>
          <w:p w14:paraId="54DED518" w14:textId="77777777" w:rsidR="007F685C" w:rsidRPr="00367094" w:rsidRDefault="007F685C">
            <w:pPr>
              <w:spacing w:line="240" w:lineRule="auto"/>
              <w:jc w:val="right"/>
              <w:rPr>
                <w:rFonts w:ascii="Browallia New" w:hAnsi="Browallia New" w:cs="Browallia New"/>
                <w:sz w:val="12"/>
                <w:szCs w:val="12"/>
                <w:cs/>
              </w:rPr>
            </w:pPr>
          </w:p>
        </w:tc>
        <w:tc>
          <w:tcPr>
            <w:tcW w:w="771" w:type="dxa"/>
          </w:tcPr>
          <w:p w14:paraId="03A1EA57" w14:textId="77777777" w:rsidR="007F685C" w:rsidRPr="00367094" w:rsidRDefault="007F685C">
            <w:pPr>
              <w:spacing w:line="240" w:lineRule="auto"/>
              <w:jc w:val="center"/>
              <w:rPr>
                <w:rFonts w:ascii="Browallia New" w:hAnsi="Browallia New" w:cs="Browallia New"/>
                <w:sz w:val="12"/>
                <w:szCs w:val="12"/>
              </w:rPr>
            </w:pPr>
          </w:p>
        </w:tc>
        <w:tc>
          <w:tcPr>
            <w:tcW w:w="708" w:type="dxa"/>
          </w:tcPr>
          <w:p w14:paraId="75A7BF4E" w14:textId="77777777" w:rsidR="007F685C" w:rsidRPr="00367094" w:rsidRDefault="007F685C">
            <w:pPr>
              <w:spacing w:line="240" w:lineRule="auto"/>
              <w:jc w:val="center"/>
              <w:rPr>
                <w:rFonts w:ascii="Browallia New" w:hAnsi="Browallia New" w:cs="Browallia New"/>
                <w:sz w:val="12"/>
                <w:szCs w:val="12"/>
              </w:rPr>
            </w:pPr>
          </w:p>
        </w:tc>
        <w:tc>
          <w:tcPr>
            <w:tcW w:w="810" w:type="dxa"/>
          </w:tcPr>
          <w:p w14:paraId="3F62F9EA" w14:textId="77777777" w:rsidR="007F685C" w:rsidRPr="00367094" w:rsidRDefault="007F685C">
            <w:pPr>
              <w:tabs>
                <w:tab w:val="clear" w:pos="227"/>
                <w:tab w:val="decimal" w:pos="252"/>
              </w:tabs>
              <w:spacing w:line="240" w:lineRule="auto"/>
              <w:jc w:val="right"/>
              <w:rPr>
                <w:rFonts w:ascii="Browallia New" w:hAnsi="Browallia New" w:cs="Browallia New"/>
                <w:sz w:val="12"/>
                <w:szCs w:val="12"/>
              </w:rPr>
            </w:pPr>
          </w:p>
        </w:tc>
        <w:tc>
          <w:tcPr>
            <w:tcW w:w="822" w:type="dxa"/>
          </w:tcPr>
          <w:p w14:paraId="531A531C" w14:textId="77777777" w:rsidR="007F685C" w:rsidRPr="00367094" w:rsidRDefault="007F685C">
            <w:pPr>
              <w:tabs>
                <w:tab w:val="clear" w:pos="227"/>
                <w:tab w:val="decimal" w:pos="252"/>
              </w:tabs>
              <w:spacing w:line="240" w:lineRule="auto"/>
              <w:jc w:val="right"/>
              <w:rPr>
                <w:rFonts w:ascii="Browallia New" w:hAnsi="Browallia New" w:cs="Browallia New"/>
                <w:sz w:val="12"/>
                <w:szCs w:val="12"/>
              </w:rPr>
            </w:pPr>
          </w:p>
        </w:tc>
        <w:tc>
          <w:tcPr>
            <w:tcW w:w="689" w:type="dxa"/>
          </w:tcPr>
          <w:p w14:paraId="33F32F7E" w14:textId="77777777" w:rsidR="007F685C" w:rsidRPr="00367094" w:rsidRDefault="007F685C">
            <w:pPr>
              <w:tabs>
                <w:tab w:val="clear" w:pos="227"/>
                <w:tab w:val="decimal" w:pos="252"/>
              </w:tabs>
              <w:spacing w:line="240" w:lineRule="auto"/>
              <w:jc w:val="right"/>
              <w:rPr>
                <w:rFonts w:ascii="Browallia New" w:hAnsi="Browallia New" w:cs="Browallia New"/>
                <w:sz w:val="12"/>
                <w:szCs w:val="12"/>
              </w:rPr>
            </w:pPr>
          </w:p>
        </w:tc>
        <w:tc>
          <w:tcPr>
            <w:tcW w:w="738" w:type="dxa"/>
          </w:tcPr>
          <w:p w14:paraId="1371B1D8" w14:textId="77777777" w:rsidR="007F685C" w:rsidRPr="00367094" w:rsidRDefault="007F685C">
            <w:pPr>
              <w:tabs>
                <w:tab w:val="clear" w:pos="227"/>
                <w:tab w:val="decimal" w:pos="252"/>
              </w:tabs>
              <w:spacing w:line="240" w:lineRule="auto"/>
              <w:jc w:val="right"/>
              <w:rPr>
                <w:rFonts w:ascii="Browallia New" w:hAnsi="Browallia New" w:cs="Browallia New"/>
                <w:sz w:val="12"/>
                <w:szCs w:val="12"/>
              </w:rPr>
            </w:pPr>
          </w:p>
        </w:tc>
        <w:tc>
          <w:tcPr>
            <w:tcW w:w="717" w:type="dxa"/>
          </w:tcPr>
          <w:p w14:paraId="0BC0605F" w14:textId="77777777" w:rsidR="007F685C" w:rsidRPr="00367094" w:rsidRDefault="007F685C">
            <w:pPr>
              <w:tabs>
                <w:tab w:val="clear" w:pos="227"/>
                <w:tab w:val="decimal" w:pos="252"/>
              </w:tabs>
              <w:spacing w:line="240" w:lineRule="auto"/>
              <w:jc w:val="right"/>
              <w:rPr>
                <w:rFonts w:ascii="Browallia New" w:hAnsi="Browallia New" w:cs="Browallia New"/>
                <w:sz w:val="12"/>
                <w:szCs w:val="12"/>
              </w:rPr>
            </w:pPr>
          </w:p>
        </w:tc>
        <w:tc>
          <w:tcPr>
            <w:tcW w:w="709" w:type="dxa"/>
          </w:tcPr>
          <w:p w14:paraId="6E3DD920" w14:textId="77777777" w:rsidR="007F685C" w:rsidRPr="00367094" w:rsidRDefault="007F685C">
            <w:pPr>
              <w:tabs>
                <w:tab w:val="clear" w:pos="227"/>
                <w:tab w:val="decimal" w:pos="252"/>
              </w:tabs>
              <w:spacing w:line="240" w:lineRule="auto"/>
              <w:jc w:val="right"/>
              <w:rPr>
                <w:rFonts w:ascii="Browallia New" w:hAnsi="Browallia New" w:cs="Browallia New"/>
                <w:sz w:val="12"/>
                <w:szCs w:val="12"/>
              </w:rPr>
            </w:pPr>
          </w:p>
        </w:tc>
      </w:tr>
      <w:tr w:rsidR="007F685C" w:rsidRPr="00367094" w14:paraId="4B207ED7" w14:textId="77777777">
        <w:tblPrEx>
          <w:tblBorders>
            <w:bottom w:val="single" w:sz="4" w:space="0" w:color="auto"/>
          </w:tblBorders>
        </w:tblPrEx>
        <w:tc>
          <w:tcPr>
            <w:tcW w:w="2409" w:type="dxa"/>
            <w:tcBorders>
              <w:bottom w:val="nil"/>
            </w:tcBorders>
          </w:tcPr>
          <w:p w14:paraId="333C1A2E" w14:textId="77777777" w:rsidR="007F685C" w:rsidRPr="00367094" w:rsidRDefault="007F685C">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รายได้ตามภูมิศาสตร์</w:t>
            </w:r>
          </w:p>
        </w:tc>
        <w:tc>
          <w:tcPr>
            <w:tcW w:w="709" w:type="dxa"/>
            <w:tcBorders>
              <w:bottom w:val="nil"/>
            </w:tcBorders>
            <w:vAlign w:val="bottom"/>
          </w:tcPr>
          <w:p w14:paraId="23C52C48" w14:textId="77777777" w:rsidR="007F685C" w:rsidRPr="00367094" w:rsidRDefault="007F685C">
            <w:pPr>
              <w:spacing w:line="240" w:lineRule="auto"/>
              <w:jc w:val="right"/>
              <w:rPr>
                <w:rFonts w:ascii="Browallia New" w:hAnsi="Browallia New" w:cs="Browallia New"/>
                <w:sz w:val="20"/>
                <w:szCs w:val="20"/>
              </w:rPr>
            </w:pPr>
          </w:p>
        </w:tc>
        <w:tc>
          <w:tcPr>
            <w:tcW w:w="728" w:type="dxa"/>
            <w:tcBorders>
              <w:bottom w:val="nil"/>
            </w:tcBorders>
            <w:vAlign w:val="bottom"/>
          </w:tcPr>
          <w:p w14:paraId="5E408A44" w14:textId="77777777" w:rsidR="007F685C" w:rsidRPr="00367094" w:rsidRDefault="007F685C">
            <w:pPr>
              <w:spacing w:line="240" w:lineRule="auto"/>
              <w:jc w:val="right"/>
              <w:rPr>
                <w:rFonts w:ascii="Browallia New" w:hAnsi="Browallia New" w:cs="Browallia New"/>
                <w:sz w:val="20"/>
                <w:szCs w:val="20"/>
              </w:rPr>
            </w:pPr>
          </w:p>
        </w:tc>
        <w:tc>
          <w:tcPr>
            <w:tcW w:w="690" w:type="dxa"/>
            <w:tcBorders>
              <w:bottom w:val="nil"/>
            </w:tcBorders>
            <w:vAlign w:val="bottom"/>
          </w:tcPr>
          <w:p w14:paraId="6D0530D0" w14:textId="77777777" w:rsidR="007F685C" w:rsidRPr="00367094" w:rsidRDefault="007F685C">
            <w:pPr>
              <w:spacing w:line="240" w:lineRule="auto"/>
              <w:jc w:val="right"/>
              <w:rPr>
                <w:rFonts w:ascii="Browallia New" w:hAnsi="Browallia New" w:cs="Browallia New"/>
                <w:sz w:val="20"/>
                <w:szCs w:val="20"/>
              </w:rPr>
            </w:pPr>
          </w:p>
        </w:tc>
        <w:tc>
          <w:tcPr>
            <w:tcW w:w="722" w:type="dxa"/>
            <w:tcBorders>
              <w:bottom w:val="nil"/>
            </w:tcBorders>
            <w:vAlign w:val="bottom"/>
          </w:tcPr>
          <w:p w14:paraId="7B2E7ACB" w14:textId="77777777" w:rsidR="007F685C" w:rsidRPr="00367094" w:rsidRDefault="007F685C">
            <w:pPr>
              <w:spacing w:line="240" w:lineRule="auto"/>
              <w:jc w:val="right"/>
              <w:rPr>
                <w:rFonts w:ascii="Browallia New" w:hAnsi="Browallia New" w:cs="Browallia New"/>
                <w:sz w:val="20"/>
                <w:szCs w:val="20"/>
              </w:rPr>
            </w:pPr>
          </w:p>
        </w:tc>
        <w:tc>
          <w:tcPr>
            <w:tcW w:w="737" w:type="dxa"/>
            <w:tcBorders>
              <w:bottom w:val="nil"/>
            </w:tcBorders>
            <w:vAlign w:val="bottom"/>
          </w:tcPr>
          <w:p w14:paraId="4129B8DB" w14:textId="77777777" w:rsidR="007F685C" w:rsidRPr="00367094" w:rsidRDefault="007F685C">
            <w:pPr>
              <w:spacing w:line="240" w:lineRule="auto"/>
              <w:jc w:val="right"/>
              <w:rPr>
                <w:rFonts w:ascii="Browallia New" w:hAnsi="Browallia New" w:cs="Browallia New"/>
                <w:sz w:val="20"/>
                <w:szCs w:val="20"/>
              </w:rPr>
            </w:pPr>
          </w:p>
        </w:tc>
        <w:tc>
          <w:tcPr>
            <w:tcW w:w="720" w:type="dxa"/>
            <w:tcBorders>
              <w:bottom w:val="nil"/>
            </w:tcBorders>
            <w:vAlign w:val="bottom"/>
          </w:tcPr>
          <w:p w14:paraId="78A56DD1" w14:textId="77777777" w:rsidR="007F685C" w:rsidRPr="00367094" w:rsidRDefault="007F685C">
            <w:pPr>
              <w:spacing w:line="240" w:lineRule="auto"/>
              <w:jc w:val="right"/>
              <w:rPr>
                <w:rFonts w:ascii="Browallia New" w:hAnsi="Browallia New" w:cs="Browallia New"/>
                <w:sz w:val="20"/>
                <w:szCs w:val="20"/>
              </w:rPr>
            </w:pPr>
          </w:p>
        </w:tc>
        <w:tc>
          <w:tcPr>
            <w:tcW w:w="732" w:type="dxa"/>
            <w:tcBorders>
              <w:bottom w:val="nil"/>
            </w:tcBorders>
            <w:vAlign w:val="bottom"/>
          </w:tcPr>
          <w:p w14:paraId="7D72D6F8" w14:textId="77777777" w:rsidR="007F685C" w:rsidRPr="00367094" w:rsidRDefault="007F685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39ADE599" w14:textId="77777777" w:rsidR="007F685C" w:rsidRPr="00367094" w:rsidRDefault="007F685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5F4E0203" w14:textId="77777777" w:rsidR="007F685C" w:rsidRPr="00367094" w:rsidRDefault="007F685C">
            <w:pPr>
              <w:spacing w:line="240" w:lineRule="auto"/>
              <w:jc w:val="right"/>
              <w:rPr>
                <w:rFonts w:ascii="Browallia New" w:hAnsi="Browallia New" w:cs="Browallia New"/>
                <w:sz w:val="20"/>
                <w:szCs w:val="20"/>
              </w:rPr>
            </w:pPr>
          </w:p>
        </w:tc>
        <w:tc>
          <w:tcPr>
            <w:tcW w:w="708" w:type="dxa"/>
            <w:tcBorders>
              <w:bottom w:val="nil"/>
            </w:tcBorders>
            <w:vAlign w:val="bottom"/>
          </w:tcPr>
          <w:p w14:paraId="4EB0085A" w14:textId="77777777" w:rsidR="007F685C" w:rsidRPr="00367094" w:rsidRDefault="007F685C">
            <w:pPr>
              <w:spacing w:line="240" w:lineRule="auto"/>
              <w:jc w:val="right"/>
              <w:rPr>
                <w:rFonts w:ascii="Browallia New" w:hAnsi="Browallia New" w:cs="Browallia New"/>
                <w:sz w:val="20"/>
                <w:szCs w:val="20"/>
              </w:rPr>
            </w:pPr>
          </w:p>
        </w:tc>
        <w:tc>
          <w:tcPr>
            <w:tcW w:w="810" w:type="dxa"/>
            <w:tcBorders>
              <w:bottom w:val="nil"/>
            </w:tcBorders>
            <w:vAlign w:val="bottom"/>
          </w:tcPr>
          <w:p w14:paraId="523D47AD" w14:textId="77777777" w:rsidR="007F685C" w:rsidRPr="00367094" w:rsidRDefault="007F685C">
            <w:pPr>
              <w:spacing w:line="240" w:lineRule="auto"/>
              <w:jc w:val="right"/>
              <w:rPr>
                <w:rFonts w:ascii="Browallia New" w:hAnsi="Browallia New" w:cs="Browallia New"/>
                <w:sz w:val="20"/>
                <w:szCs w:val="20"/>
              </w:rPr>
            </w:pPr>
          </w:p>
        </w:tc>
        <w:tc>
          <w:tcPr>
            <w:tcW w:w="822" w:type="dxa"/>
            <w:tcBorders>
              <w:bottom w:val="nil"/>
            </w:tcBorders>
            <w:vAlign w:val="bottom"/>
          </w:tcPr>
          <w:p w14:paraId="13F38FAB" w14:textId="77777777" w:rsidR="007F685C" w:rsidRPr="00367094" w:rsidRDefault="007F685C">
            <w:pPr>
              <w:spacing w:line="240" w:lineRule="auto"/>
              <w:jc w:val="right"/>
              <w:rPr>
                <w:rFonts w:ascii="Browallia New" w:hAnsi="Browallia New" w:cs="Browallia New"/>
                <w:sz w:val="20"/>
                <w:szCs w:val="20"/>
              </w:rPr>
            </w:pPr>
          </w:p>
        </w:tc>
        <w:tc>
          <w:tcPr>
            <w:tcW w:w="689" w:type="dxa"/>
            <w:tcBorders>
              <w:bottom w:val="nil"/>
            </w:tcBorders>
            <w:vAlign w:val="bottom"/>
          </w:tcPr>
          <w:p w14:paraId="01DB421B" w14:textId="77777777" w:rsidR="007F685C" w:rsidRPr="00367094" w:rsidRDefault="007F685C">
            <w:pPr>
              <w:spacing w:line="240" w:lineRule="auto"/>
              <w:jc w:val="right"/>
              <w:rPr>
                <w:rFonts w:ascii="Browallia New" w:hAnsi="Browallia New" w:cs="Browallia New"/>
                <w:sz w:val="20"/>
                <w:szCs w:val="20"/>
              </w:rPr>
            </w:pPr>
          </w:p>
        </w:tc>
        <w:tc>
          <w:tcPr>
            <w:tcW w:w="738" w:type="dxa"/>
            <w:tcBorders>
              <w:bottom w:val="nil"/>
            </w:tcBorders>
            <w:vAlign w:val="bottom"/>
          </w:tcPr>
          <w:p w14:paraId="5383B503" w14:textId="77777777" w:rsidR="007F685C" w:rsidRPr="00367094" w:rsidRDefault="007F685C">
            <w:pPr>
              <w:spacing w:line="240" w:lineRule="auto"/>
              <w:jc w:val="right"/>
              <w:rPr>
                <w:rFonts w:ascii="Browallia New" w:hAnsi="Browallia New" w:cs="Browallia New"/>
                <w:sz w:val="20"/>
                <w:szCs w:val="20"/>
              </w:rPr>
            </w:pPr>
          </w:p>
        </w:tc>
        <w:tc>
          <w:tcPr>
            <w:tcW w:w="717" w:type="dxa"/>
            <w:tcBorders>
              <w:bottom w:val="nil"/>
            </w:tcBorders>
            <w:vAlign w:val="bottom"/>
          </w:tcPr>
          <w:p w14:paraId="7EC41E90" w14:textId="77777777" w:rsidR="007F685C" w:rsidRPr="00367094" w:rsidRDefault="007F685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44D56F6D" w14:textId="77777777" w:rsidR="007F685C" w:rsidRPr="00367094" w:rsidRDefault="007F685C">
            <w:pPr>
              <w:tabs>
                <w:tab w:val="clear" w:pos="227"/>
                <w:tab w:val="decimal" w:pos="252"/>
              </w:tabs>
              <w:spacing w:line="240" w:lineRule="auto"/>
              <w:jc w:val="right"/>
              <w:rPr>
                <w:rFonts w:ascii="Browallia New" w:hAnsi="Browallia New" w:cs="Browallia New"/>
                <w:sz w:val="20"/>
                <w:szCs w:val="20"/>
              </w:rPr>
            </w:pPr>
          </w:p>
        </w:tc>
      </w:tr>
      <w:tr w:rsidR="0001176E" w:rsidRPr="00367094" w14:paraId="07FBD588" w14:textId="77777777" w:rsidTr="00210022">
        <w:tblPrEx>
          <w:tblBorders>
            <w:bottom w:val="single" w:sz="4" w:space="0" w:color="auto"/>
          </w:tblBorders>
        </w:tblPrEx>
        <w:tc>
          <w:tcPr>
            <w:tcW w:w="2409" w:type="dxa"/>
            <w:tcBorders>
              <w:bottom w:val="nil"/>
            </w:tcBorders>
          </w:tcPr>
          <w:p w14:paraId="38AEDA91" w14:textId="77777777" w:rsidR="0001176E" w:rsidRPr="00367094" w:rsidRDefault="0001176E" w:rsidP="0001176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ในประเทศ</w:t>
            </w:r>
          </w:p>
        </w:tc>
        <w:tc>
          <w:tcPr>
            <w:tcW w:w="709" w:type="dxa"/>
            <w:tcBorders>
              <w:bottom w:val="nil"/>
            </w:tcBorders>
          </w:tcPr>
          <w:p w14:paraId="2703CC10" w14:textId="0F3BF3D2" w:rsidR="0001176E" w:rsidRPr="00367094" w:rsidRDefault="008442BE" w:rsidP="0001176E">
            <w:pPr>
              <w:spacing w:line="240" w:lineRule="auto"/>
              <w:jc w:val="right"/>
              <w:rPr>
                <w:rFonts w:ascii="Browallia New" w:hAnsi="Browallia New" w:cs="Browallia New"/>
                <w:sz w:val="20"/>
                <w:szCs w:val="20"/>
              </w:rPr>
            </w:pPr>
            <w:r w:rsidRPr="008442BE">
              <w:rPr>
                <w:rFonts w:ascii="Browallia New" w:hAnsi="Browallia New" w:cs="Browallia New"/>
                <w:sz w:val="20"/>
                <w:szCs w:val="20"/>
              </w:rPr>
              <w:t>71</w:t>
            </w:r>
            <w:r w:rsidR="00DD7B0A">
              <w:rPr>
                <w:rFonts w:ascii="Browallia New" w:hAnsi="Browallia New" w:cs="Browallia New"/>
                <w:sz w:val="20"/>
                <w:szCs w:val="20"/>
              </w:rPr>
              <w:t>9</w:t>
            </w:r>
          </w:p>
        </w:tc>
        <w:tc>
          <w:tcPr>
            <w:tcW w:w="728" w:type="dxa"/>
            <w:tcBorders>
              <w:bottom w:val="nil"/>
            </w:tcBorders>
          </w:tcPr>
          <w:p w14:paraId="57B83E0E" w14:textId="25686EB4"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902</w:t>
            </w:r>
          </w:p>
        </w:tc>
        <w:tc>
          <w:tcPr>
            <w:tcW w:w="690" w:type="dxa"/>
            <w:tcBorders>
              <w:bottom w:val="nil"/>
            </w:tcBorders>
          </w:tcPr>
          <w:p w14:paraId="52317A6C" w14:textId="642B7ACC" w:rsidR="0001176E" w:rsidRPr="00367094" w:rsidRDefault="00750F9B" w:rsidP="0001176E">
            <w:pPr>
              <w:spacing w:line="240" w:lineRule="auto"/>
              <w:jc w:val="right"/>
              <w:rPr>
                <w:rFonts w:ascii="Browallia New" w:hAnsi="Browallia New" w:cs="Browallia New"/>
                <w:sz w:val="20"/>
                <w:szCs w:val="20"/>
              </w:rPr>
            </w:pPr>
            <w:r w:rsidRPr="00750F9B">
              <w:rPr>
                <w:rFonts w:ascii="Browallia New" w:hAnsi="Browallia New" w:cs="Browallia New"/>
                <w:sz w:val="20"/>
                <w:szCs w:val="20"/>
              </w:rPr>
              <w:t>1,081</w:t>
            </w:r>
          </w:p>
        </w:tc>
        <w:tc>
          <w:tcPr>
            <w:tcW w:w="722" w:type="dxa"/>
            <w:tcBorders>
              <w:bottom w:val="nil"/>
            </w:tcBorders>
          </w:tcPr>
          <w:p w14:paraId="4F326B2F" w14:textId="295C53D0"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37" w:type="dxa"/>
            <w:tcBorders>
              <w:bottom w:val="nil"/>
            </w:tcBorders>
          </w:tcPr>
          <w:p w14:paraId="5C46BDC5" w14:textId="6BD2E0DC" w:rsidR="0001176E" w:rsidRPr="00367094" w:rsidRDefault="000E7C54" w:rsidP="0001176E">
            <w:pPr>
              <w:spacing w:line="240" w:lineRule="auto"/>
              <w:jc w:val="right"/>
              <w:rPr>
                <w:rFonts w:ascii="Browallia New" w:hAnsi="Browallia New" w:cs="Browallia New"/>
                <w:sz w:val="20"/>
                <w:szCs w:val="20"/>
              </w:rPr>
            </w:pPr>
            <w:r w:rsidRPr="000E7C54">
              <w:rPr>
                <w:rFonts w:ascii="Browallia New" w:hAnsi="Browallia New" w:cs="Browallia New"/>
                <w:sz w:val="20"/>
                <w:szCs w:val="20"/>
              </w:rPr>
              <w:t>413</w:t>
            </w:r>
          </w:p>
        </w:tc>
        <w:tc>
          <w:tcPr>
            <w:tcW w:w="720" w:type="dxa"/>
            <w:tcBorders>
              <w:bottom w:val="nil"/>
            </w:tcBorders>
          </w:tcPr>
          <w:p w14:paraId="20EB0449" w14:textId="2C4FB44F"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32" w:type="dxa"/>
            <w:tcBorders>
              <w:bottom w:val="nil"/>
            </w:tcBorders>
          </w:tcPr>
          <w:p w14:paraId="73103690" w14:textId="3A152F11" w:rsidR="0001176E" w:rsidRPr="00367094" w:rsidRDefault="00E1668B" w:rsidP="0001176E">
            <w:pPr>
              <w:spacing w:line="240" w:lineRule="auto"/>
              <w:jc w:val="right"/>
              <w:rPr>
                <w:rFonts w:ascii="Browallia New" w:hAnsi="Browallia New" w:cs="Browallia New"/>
                <w:sz w:val="20"/>
                <w:szCs w:val="20"/>
              </w:rPr>
            </w:pPr>
            <w:r w:rsidRPr="00E1668B">
              <w:rPr>
                <w:rFonts w:ascii="Browallia New" w:hAnsi="Browallia New" w:cs="Browallia New"/>
                <w:sz w:val="20"/>
                <w:szCs w:val="20"/>
              </w:rPr>
              <w:t>24</w:t>
            </w:r>
          </w:p>
        </w:tc>
        <w:tc>
          <w:tcPr>
            <w:tcW w:w="720" w:type="dxa"/>
            <w:tcBorders>
              <w:bottom w:val="nil"/>
            </w:tcBorders>
          </w:tcPr>
          <w:p w14:paraId="500A2E8B" w14:textId="4558D13C" w:rsidR="0001176E" w:rsidRPr="00367094" w:rsidRDefault="0001176E" w:rsidP="0001176E">
            <w:pP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71" w:type="dxa"/>
            <w:tcBorders>
              <w:bottom w:val="nil"/>
            </w:tcBorders>
            <w:vAlign w:val="bottom"/>
          </w:tcPr>
          <w:p w14:paraId="31A86AA1" w14:textId="7126EE09" w:rsidR="0001176E" w:rsidRPr="00367094" w:rsidRDefault="00DB71A6" w:rsidP="0001176E">
            <w:pPr>
              <w:spacing w:line="240" w:lineRule="auto"/>
              <w:jc w:val="right"/>
              <w:rPr>
                <w:rFonts w:ascii="Browallia New" w:hAnsi="Browallia New" w:cs="Browallia New"/>
                <w:sz w:val="20"/>
                <w:szCs w:val="20"/>
              </w:rPr>
            </w:pPr>
            <w:r w:rsidRPr="00DB71A6">
              <w:rPr>
                <w:rFonts w:ascii="Browallia New" w:hAnsi="Browallia New" w:cs="Browallia New"/>
                <w:sz w:val="20"/>
                <w:szCs w:val="20"/>
              </w:rPr>
              <w:t>4</w:t>
            </w:r>
          </w:p>
        </w:tc>
        <w:tc>
          <w:tcPr>
            <w:tcW w:w="708" w:type="dxa"/>
            <w:tcBorders>
              <w:bottom w:val="nil"/>
            </w:tcBorders>
            <w:vAlign w:val="bottom"/>
          </w:tcPr>
          <w:p w14:paraId="250F7E0D" w14:textId="73A1D21C"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10" w:type="dxa"/>
            <w:tcBorders>
              <w:bottom w:val="nil"/>
            </w:tcBorders>
          </w:tcPr>
          <w:p w14:paraId="5E639136" w14:textId="2C612C0F" w:rsidR="0001176E" w:rsidRPr="00367094" w:rsidRDefault="00C1461F" w:rsidP="0001176E">
            <w:pPr>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822" w:type="dxa"/>
            <w:tcBorders>
              <w:bottom w:val="nil"/>
            </w:tcBorders>
          </w:tcPr>
          <w:p w14:paraId="2CC6B250" w14:textId="43BA77D7"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689" w:type="dxa"/>
            <w:tcBorders>
              <w:bottom w:val="nil"/>
            </w:tcBorders>
            <w:shd w:val="clear" w:color="auto" w:fill="auto"/>
          </w:tcPr>
          <w:p w14:paraId="5DB37DE7" w14:textId="14A71966" w:rsidR="0001176E" w:rsidRPr="00367094" w:rsidRDefault="000C3404" w:rsidP="0001176E">
            <w:pPr>
              <w:spacing w:line="240" w:lineRule="auto"/>
              <w:jc w:val="right"/>
              <w:rPr>
                <w:rFonts w:ascii="Browallia New" w:hAnsi="Browallia New" w:cs="Browallia New"/>
                <w:sz w:val="20"/>
                <w:szCs w:val="20"/>
              </w:rPr>
            </w:pPr>
            <w:r w:rsidRPr="000C3404">
              <w:rPr>
                <w:rFonts w:ascii="Browallia New" w:hAnsi="Browallia New" w:cs="Browallia New"/>
                <w:sz w:val="20"/>
                <w:szCs w:val="20"/>
              </w:rPr>
              <w:t>(</w:t>
            </w:r>
            <w:r w:rsidR="00673CD5">
              <w:rPr>
                <w:rFonts w:ascii="Browallia New" w:hAnsi="Browallia New" w:cs="Browallia New"/>
                <w:sz w:val="20"/>
                <w:szCs w:val="20"/>
              </w:rPr>
              <w:t>58</w:t>
            </w:r>
            <w:r w:rsidRPr="000C3404">
              <w:rPr>
                <w:rFonts w:ascii="Browallia New" w:hAnsi="Browallia New" w:cs="Browallia New"/>
                <w:sz w:val="20"/>
                <w:szCs w:val="20"/>
              </w:rPr>
              <w:t>)</w:t>
            </w:r>
          </w:p>
        </w:tc>
        <w:tc>
          <w:tcPr>
            <w:tcW w:w="738" w:type="dxa"/>
            <w:tcBorders>
              <w:bottom w:val="nil"/>
            </w:tcBorders>
          </w:tcPr>
          <w:p w14:paraId="49F1F4C3" w14:textId="5309B1A3"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717" w:type="dxa"/>
            <w:tcBorders>
              <w:bottom w:val="nil"/>
            </w:tcBorders>
          </w:tcPr>
          <w:p w14:paraId="6247C19E" w14:textId="615B6208" w:rsidR="0001176E" w:rsidRPr="00367094" w:rsidRDefault="006B6019" w:rsidP="0001176E">
            <w:pPr>
              <w:spacing w:line="240" w:lineRule="auto"/>
              <w:jc w:val="right"/>
              <w:rPr>
                <w:rFonts w:ascii="Browallia New" w:hAnsi="Browallia New" w:cs="Browallia New"/>
                <w:sz w:val="20"/>
                <w:szCs w:val="20"/>
              </w:rPr>
            </w:pPr>
            <w:r w:rsidRPr="006B6019">
              <w:rPr>
                <w:rFonts w:ascii="Browallia New" w:hAnsi="Browallia New" w:cs="Browallia New"/>
                <w:sz w:val="20"/>
                <w:szCs w:val="20"/>
              </w:rPr>
              <w:t>2,2</w:t>
            </w:r>
            <w:r w:rsidR="00B97261">
              <w:rPr>
                <w:rFonts w:ascii="Browallia New" w:hAnsi="Browallia New" w:cs="Browallia New"/>
                <w:sz w:val="20"/>
                <w:szCs w:val="20"/>
              </w:rPr>
              <w:t>16</w:t>
            </w:r>
          </w:p>
        </w:tc>
        <w:tc>
          <w:tcPr>
            <w:tcW w:w="709" w:type="dxa"/>
            <w:tcBorders>
              <w:bottom w:val="nil"/>
            </w:tcBorders>
          </w:tcPr>
          <w:p w14:paraId="75DBB000" w14:textId="27198699" w:rsidR="0001176E" w:rsidRPr="00367094" w:rsidRDefault="0001176E" w:rsidP="0001176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1,403</w:t>
            </w:r>
          </w:p>
        </w:tc>
      </w:tr>
      <w:tr w:rsidR="0001176E" w:rsidRPr="00367094" w14:paraId="09EF232A" w14:textId="77777777" w:rsidTr="00210022">
        <w:tblPrEx>
          <w:tblBorders>
            <w:bottom w:val="single" w:sz="4" w:space="0" w:color="auto"/>
          </w:tblBorders>
        </w:tblPrEx>
        <w:tc>
          <w:tcPr>
            <w:tcW w:w="2409" w:type="dxa"/>
            <w:tcBorders>
              <w:bottom w:val="nil"/>
            </w:tcBorders>
          </w:tcPr>
          <w:p w14:paraId="633B7AAD" w14:textId="77777777" w:rsidR="0001176E" w:rsidRPr="00367094" w:rsidRDefault="0001176E" w:rsidP="0001176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367094">
              <w:rPr>
                <w:rFonts w:ascii="Browallia New" w:hAnsi="Browallia New" w:cs="Browallia New"/>
                <w:sz w:val="20"/>
                <w:szCs w:val="20"/>
                <w:cs/>
              </w:rPr>
              <w:t>ต่างประเทศ</w:t>
            </w:r>
          </w:p>
        </w:tc>
        <w:tc>
          <w:tcPr>
            <w:tcW w:w="709" w:type="dxa"/>
            <w:tcBorders>
              <w:bottom w:val="nil"/>
            </w:tcBorders>
          </w:tcPr>
          <w:p w14:paraId="7BDE287E" w14:textId="45F4B549" w:rsidR="0001176E" w:rsidRPr="00367094" w:rsidRDefault="00B32664" w:rsidP="0001176E">
            <w:pPr>
              <w:pBdr>
                <w:bottom w:val="single" w:sz="4" w:space="1" w:color="auto"/>
              </w:pBdr>
              <w:spacing w:line="240" w:lineRule="auto"/>
              <w:jc w:val="right"/>
              <w:rPr>
                <w:rFonts w:ascii="Browallia New" w:hAnsi="Browallia New" w:cs="Browallia New"/>
                <w:sz w:val="20"/>
                <w:szCs w:val="20"/>
              </w:rPr>
            </w:pPr>
            <w:r w:rsidRPr="00B32664">
              <w:rPr>
                <w:rFonts w:ascii="Browallia New" w:hAnsi="Browallia New" w:cs="Browallia New"/>
                <w:sz w:val="20"/>
                <w:szCs w:val="20"/>
              </w:rPr>
              <w:t>49</w:t>
            </w:r>
          </w:p>
        </w:tc>
        <w:tc>
          <w:tcPr>
            <w:tcW w:w="728" w:type="dxa"/>
            <w:tcBorders>
              <w:bottom w:val="nil"/>
            </w:tcBorders>
          </w:tcPr>
          <w:p w14:paraId="14C46E53" w14:textId="326BC24D"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52</w:t>
            </w:r>
          </w:p>
        </w:tc>
        <w:tc>
          <w:tcPr>
            <w:tcW w:w="690" w:type="dxa"/>
            <w:tcBorders>
              <w:bottom w:val="nil"/>
            </w:tcBorders>
          </w:tcPr>
          <w:p w14:paraId="4EC92611" w14:textId="605B7A5E" w:rsidR="0001176E" w:rsidRPr="00367094" w:rsidRDefault="008377D1"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15C631B2" w14:textId="56081852"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tcPr>
          <w:p w14:paraId="6F6D3322" w14:textId="43ACE023" w:rsidR="0001176E" w:rsidRPr="00367094" w:rsidRDefault="000D4861"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4B4F8567" w14:textId="08C51823"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tcPr>
          <w:p w14:paraId="44BDA98B" w14:textId="61798865" w:rsidR="0001176E" w:rsidRPr="00367094" w:rsidRDefault="00E1668B"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3B1E0D44" w14:textId="7B5FCE60" w:rsidR="0001176E" w:rsidRPr="00367094" w:rsidRDefault="0001176E" w:rsidP="0001176E">
            <w:pPr>
              <w:pBdr>
                <w:bottom w:val="single" w:sz="4"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tcPr>
          <w:p w14:paraId="0AEFC665" w14:textId="4803D5EA" w:rsidR="0001176E" w:rsidRPr="00367094" w:rsidRDefault="00DB71A6"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vAlign w:val="bottom"/>
          </w:tcPr>
          <w:p w14:paraId="2B9AB841" w14:textId="22067E79"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tcPr>
          <w:p w14:paraId="699B6BDB" w14:textId="45C12036" w:rsidR="0001176E" w:rsidRPr="00367094" w:rsidRDefault="00DA3059"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vAlign w:val="bottom"/>
          </w:tcPr>
          <w:p w14:paraId="0A858D06" w14:textId="63944526"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89" w:type="dxa"/>
            <w:tcBorders>
              <w:bottom w:val="nil"/>
            </w:tcBorders>
            <w:shd w:val="clear" w:color="auto" w:fill="auto"/>
          </w:tcPr>
          <w:p w14:paraId="407FD833" w14:textId="08BFD3A3" w:rsidR="0001176E" w:rsidRPr="00367094" w:rsidRDefault="000C3404"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8" w:type="dxa"/>
            <w:tcBorders>
              <w:bottom w:val="nil"/>
            </w:tcBorders>
            <w:vAlign w:val="bottom"/>
          </w:tcPr>
          <w:p w14:paraId="0395FF23" w14:textId="35F08C30" w:rsidR="0001176E" w:rsidRPr="00367094" w:rsidRDefault="0001176E" w:rsidP="0001176E">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Pr>
                <w:rFonts w:ascii="Browallia New" w:hAnsi="Browallia New" w:cs="Browallia New"/>
                <w:sz w:val="20"/>
                <w:szCs w:val="20"/>
              </w:rPr>
              <w:t>-</w:t>
            </w:r>
          </w:p>
        </w:tc>
        <w:tc>
          <w:tcPr>
            <w:tcW w:w="717" w:type="dxa"/>
            <w:tcBorders>
              <w:bottom w:val="nil"/>
            </w:tcBorders>
          </w:tcPr>
          <w:p w14:paraId="2C6996B1" w14:textId="2882EE3E" w:rsidR="0001176E" w:rsidRPr="00367094" w:rsidRDefault="002A734E" w:rsidP="0001176E">
            <w:pPr>
              <w:pBdr>
                <w:bottom w:val="single" w:sz="4" w:space="1" w:color="auto"/>
              </w:pBdr>
              <w:spacing w:line="240" w:lineRule="auto"/>
              <w:jc w:val="right"/>
              <w:rPr>
                <w:rFonts w:ascii="Browallia New" w:hAnsi="Browallia New" w:cs="Browallia New"/>
                <w:sz w:val="20"/>
                <w:szCs w:val="20"/>
              </w:rPr>
            </w:pPr>
            <w:r w:rsidRPr="002A734E">
              <w:rPr>
                <w:rFonts w:ascii="Browallia New" w:hAnsi="Browallia New" w:cs="Browallia New"/>
                <w:sz w:val="20"/>
                <w:szCs w:val="20"/>
              </w:rPr>
              <w:t>49</w:t>
            </w:r>
          </w:p>
        </w:tc>
        <w:tc>
          <w:tcPr>
            <w:tcW w:w="709" w:type="dxa"/>
            <w:tcBorders>
              <w:bottom w:val="nil"/>
            </w:tcBorders>
          </w:tcPr>
          <w:p w14:paraId="69C6C7E2" w14:textId="194D6C35" w:rsidR="0001176E" w:rsidRPr="00367094" w:rsidRDefault="0001176E" w:rsidP="0001176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52</w:t>
            </w:r>
          </w:p>
        </w:tc>
      </w:tr>
      <w:tr w:rsidR="0001176E" w:rsidRPr="00367094" w14:paraId="7BD30966" w14:textId="77777777" w:rsidTr="00210022">
        <w:tblPrEx>
          <w:tblBorders>
            <w:bottom w:val="single" w:sz="4" w:space="0" w:color="auto"/>
          </w:tblBorders>
        </w:tblPrEx>
        <w:tc>
          <w:tcPr>
            <w:tcW w:w="2409" w:type="dxa"/>
            <w:tcBorders>
              <w:bottom w:val="nil"/>
            </w:tcBorders>
          </w:tcPr>
          <w:p w14:paraId="3624B19D" w14:textId="77777777" w:rsidR="0001176E" w:rsidRPr="00367094" w:rsidRDefault="0001176E" w:rsidP="0001176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รวม</w:t>
            </w:r>
          </w:p>
        </w:tc>
        <w:tc>
          <w:tcPr>
            <w:tcW w:w="709" w:type="dxa"/>
            <w:tcBorders>
              <w:bottom w:val="nil"/>
            </w:tcBorders>
          </w:tcPr>
          <w:p w14:paraId="38BEA615" w14:textId="0C478F71" w:rsidR="0001176E" w:rsidRPr="00367094" w:rsidRDefault="00B32664" w:rsidP="0001176E">
            <w:pPr>
              <w:pBdr>
                <w:bottom w:val="single" w:sz="12" w:space="1" w:color="auto"/>
              </w:pBdr>
              <w:spacing w:line="240" w:lineRule="auto"/>
              <w:jc w:val="right"/>
              <w:rPr>
                <w:rFonts w:ascii="Browallia New" w:hAnsi="Browallia New" w:cs="Browallia New"/>
                <w:sz w:val="20"/>
                <w:szCs w:val="20"/>
              </w:rPr>
            </w:pPr>
            <w:r w:rsidRPr="00B32664">
              <w:rPr>
                <w:rFonts w:ascii="Browallia New" w:hAnsi="Browallia New" w:cs="Browallia New"/>
                <w:sz w:val="20"/>
                <w:szCs w:val="20"/>
              </w:rPr>
              <w:t>76</w:t>
            </w:r>
            <w:r w:rsidR="00DD7B0A">
              <w:rPr>
                <w:rFonts w:ascii="Browallia New" w:hAnsi="Browallia New" w:cs="Browallia New"/>
                <w:sz w:val="20"/>
                <w:szCs w:val="20"/>
              </w:rPr>
              <w:t>8</w:t>
            </w:r>
          </w:p>
        </w:tc>
        <w:tc>
          <w:tcPr>
            <w:tcW w:w="728" w:type="dxa"/>
            <w:tcBorders>
              <w:bottom w:val="nil"/>
            </w:tcBorders>
          </w:tcPr>
          <w:p w14:paraId="04F64980" w14:textId="6B09CA11"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954</w:t>
            </w:r>
          </w:p>
        </w:tc>
        <w:tc>
          <w:tcPr>
            <w:tcW w:w="690" w:type="dxa"/>
            <w:tcBorders>
              <w:bottom w:val="nil"/>
            </w:tcBorders>
          </w:tcPr>
          <w:p w14:paraId="776E6D1E" w14:textId="19E0CE6A" w:rsidR="0001176E" w:rsidRPr="00367094" w:rsidRDefault="008377D1" w:rsidP="0001176E">
            <w:pPr>
              <w:pBdr>
                <w:bottom w:val="single" w:sz="12" w:space="1" w:color="auto"/>
              </w:pBdr>
              <w:spacing w:line="240" w:lineRule="auto"/>
              <w:jc w:val="right"/>
              <w:rPr>
                <w:rFonts w:ascii="Browallia New" w:hAnsi="Browallia New" w:cs="Browallia New"/>
                <w:sz w:val="20"/>
                <w:szCs w:val="20"/>
              </w:rPr>
            </w:pPr>
            <w:r w:rsidRPr="008377D1">
              <w:rPr>
                <w:rFonts w:ascii="Browallia New" w:hAnsi="Browallia New" w:cs="Browallia New"/>
                <w:sz w:val="20"/>
                <w:szCs w:val="20"/>
              </w:rPr>
              <w:t>1,081</w:t>
            </w:r>
          </w:p>
        </w:tc>
        <w:tc>
          <w:tcPr>
            <w:tcW w:w="722" w:type="dxa"/>
            <w:tcBorders>
              <w:bottom w:val="nil"/>
            </w:tcBorders>
          </w:tcPr>
          <w:p w14:paraId="625D0BE3" w14:textId="0F99DFC1"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37" w:type="dxa"/>
            <w:tcBorders>
              <w:bottom w:val="nil"/>
            </w:tcBorders>
          </w:tcPr>
          <w:p w14:paraId="269DE433" w14:textId="189FC09C" w:rsidR="0001176E" w:rsidRPr="00367094" w:rsidRDefault="000D4861" w:rsidP="0001176E">
            <w:pPr>
              <w:pBdr>
                <w:bottom w:val="single" w:sz="12" w:space="1" w:color="auto"/>
              </w:pBdr>
              <w:spacing w:line="240" w:lineRule="auto"/>
              <w:jc w:val="right"/>
              <w:rPr>
                <w:rFonts w:ascii="Browallia New" w:hAnsi="Browallia New" w:cs="Browallia New"/>
                <w:sz w:val="20"/>
                <w:szCs w:val="20"/>
              </w:rPr>
            </w:pPr>
            <w:r w:rsidRPr="000D4861">
              <w:rPr>
                <w:rFonts w:ascii="Browallia New" w:hAnsi="Browallia New" w:cs="Browallia New"/>
                <w:sz w:val="20"/>
                <w:szCs w:val="20"/>
              </w:rPr>
              <w:t>413</w:t>
            </w:r>
          </w:p>
        </w:tc>
        <w:tc>
          <w:tcPr>
            <w:tcW w:w="720" w:type="dxa"/>
            <w:tcBorders>
              <w:bottom w:val="nil"/>
            </w:tcBorders>
          </w:tcPr>
          <w:p w14:paraId="12483F1D" w14:textId="0C3BBD9A"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32" w:type="dxa"/>
            <w:tcBorders>
              <w:bottom w:val="nil"/>
            </w:tcBorders>
          </w:tcPr>
          <w:p w14:paraId="78A9F30E" w14:textId="019237F6" w:rsidR="0001176E" w:rsidRPr="00367094" w:rsidRDefault="00E1668B" w:rsidP="0001176E">
            <w:pPr>
              <w:pBdr>
                <w:bottom w:val="single" w:sz="12" w:space="1" w:color="auto"/>
              </w:pBdr>
              <w:spacing w:line="240" w:lineRule="auto"/>
              <w:jc w:val="right"/>
              <w:rPr>
                <w:rFonts w:ascii="Browallia New" w:hAnsi="Browallia New" w:cs="Browallia New"/>
                <w:sz w:val="20"/>
                <w:szCs w:val="20"/>
              </w:rPr>
            </w:pPr>
            <w:r w:rsidRPr="00E1668B">
              <w:rPr>
                <w:rFonts w:ascii="Browallia New" w:hAnsi="Browallia New" w:cs="Browallia New"/>
                <w:sz w:val="20"/>
                <w:szCs w:val="20"/>
              </w:rPr>
              <w:t>24</w:t>
            </w:r>
          </w:p>
        </w:tc>
        <w:tc>
          <w:tcPr>
            <w:tcW w:w="720" w:type="dxa"/>
            <w:tcBorders>
              <w:bottom w:val="nil"/>
            </w:tcBorders>
          </w:tcPr>
          <w:p w14:paraId="2ADE50C8" w14:textId="257D2214" w:rsidR="0001176E" w:rsidRPr="00367094" w:rsidRDefault="0001176E" w:rsidP="0001176E">
            <w:pPr>
              <w:pBdr>
                <w:bottom w:val="single" w:sz="12"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71" w:type="dxa"/>
            <w:tcBorders>
              <w:bottom w:val="nil"/>
            </w:tcBorders>
            <w:vAlign w:val="bottom"/>
          </w:tcPr>
          <w:p w14:paraId="2DCDC354" w14:textId="6D17E046" w:rsidR="0001176E" w:rsidRPr="00367094" w:rsidRDefault="00DB71A6" w:rsidP="0001176E">
            <w:pPr>
              <w:pBdr>
                <w:bottom w:val="single" w:sz="12" w:space="1" w:color="auto"/>
              </w:pBdr>
              <w:spacing w:line="240" w:lineRule="auto"/>
              <w:jc w:val="right"/>
              <w:rPr>
                <w:rFonts w:ascii="Browallia New" w:hAnsi="Browallia New" w:cs="Browallia New"/>
                <w:sz w:val="20"/>
                <w:szCs w:val="20"/>
              </w:rPr>
            </w:pPr>
            <w:r w:rsidRPr="00DB71A6">
              <w:rPr>
                <w:rFonts w:ascii="Browallia New" w:hAnsi="Browallia New" w:cs="Browallia New"/>
                <w:sz w:val="20"/>
                <w:szCs w:val="20"/>
              </w:rPr>
              <w:t>4</w:t>
            </w:r>
          </w:p>
        </w:tc>
        <w:tc>
          <w:tcPr>
            <w:tcW w:w="708" w:type="dxa"/>
            <w:tcBorders>
              <w:bottom w:val="nil"/>
            </w:tcBorders>
            <w:vAlign w:val="bottom"/>
          </w:tcPr>
          <w:p w14:paraId="49CB299C" w14:textId="6E2EBD00"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10" w:type="dxa"/>
            <w:tcBorders>
              <w:bottom w:val="nil"/>
            </w:tcBorders>
          </w:tcPr>
          <w:p w14:paraId="12081313" w14:textId="50F33392" w:rsidR="0001176E" w:rsidRPr="00367094" w:rsidRDefault="00C1461F"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822" w:type="dxa"/>
            <w:tcBorders>
              <w:bottom w:val="nil"/>
            </w:tcBorders>
          </w:tcPr>
          <w:p w14:paraId="5AD08BBA" w14:textId="4A2DBF09"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689" w:type="dxa"/>
            <w:tcBorders>
              <w:bottom w:val="nil"/>
            </w:tcBorders>
            <w:shd w:val="clear" w:color="auto" w:fill="auto"/>
          </w:tcPr>
          <w:p w14:paraId="0D8D57E2" w14:textId="7C8E3BC0" w:rsidR="0001176E" w:rsidRPr="00367094" w:rsidRDefault="000C3404" w:rsidP="0001176E">
            <w:pPr>
              <w:pBdr>
                <w:bottom w:val="single" w:sz="12" w:space="1" w:color="auto"/>
              </w:pBdr>
              <w:spacing w:line="240" w:lineRule="auto"/>
              <w:jc w:val="right"/>
              <w:rPr>
                <w:rFonts w:ascii="Browallia New" w:hAnsi="Browallia New" w:cs="Browallia New"/>
                <w:sz w:val="20"/>
                <w:szCs w:val="20"/>
              </w:rPr>
            </w:pPr>
            <w:r w:rsidRPr="000C3404">
              <w:rPr>
                <w:rFonts w:ascii="Browallia New" w:hAnsi="Browallia New" w:cs="Browallia New"/>
                <w:sz w:val="20"/>
                <w:szCs w:val="20"/>
              </w:rPr>
              <w:t>(</w:t>
            </w:r>
            <w:r w:rsidR="00673CD5">
              <w:rPr>
                <w:rFonts w:ascii="Browallia New" w:hAnsi="Browallia New" w:cs="Browallia New"/>
                <w:sz w:val="20"/>
                <w:szCs w:val="20"/>
              </w:rPr>
              <w:t>58</w:t>
            </w:r>
            <w:r w:rsidRPr="000C3404">
              <w:rPr>
                <w:rFonts w:ascii="Browallia New" w:hAnsi="Browallia New" w:cs="Browallia New"/>
                <w:sz w:val="20"/>
                <w:szCs w:val="20"/>
              </w:rPr>
              <w:t>)</w:t>
            </w:r>
          </w:p>
        </w:tc>
        <w:tc>
          <w:tcPr>
            <w:tcW w:w="738" w:type="dxa"/>
            <w:tcBorders>
              <w:bottom w:val="nil"/>
            </w:tcBorders>
          </w:tcPr>
          <w:p w14:paraId="02712F81" w14:textId="683EDC56"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717" w:type="dxa"/>
            <w:tcBorders>
              <w:bottom w:val="nil"/>
            </w:tcBorders>
          </w:tcPr>
          <w:p w14:paraId="4B381665" w14:textId="08870C99" w:rsidR="0001176E" w:rsidRPr="00367094" w:rsidRDefault="00B45A51" w:rsidP="0001176E">
            <w:pPr>
              <w:pBdr>
                <w:bottom w:val="single" w:sz="12" w:space="1" w:color="auto"/>
              </w:pBdr>
              <w:spacing w:line="240" w:lineRule="auto"/>
              <w:jc w:val="right"/>
              <w:rPr>
                <w:rFonts w:ascii="Browallia New" w:hAnsi="Browallia New" w:cs="Browallia New"/>
                <w:sz w:val="20"/>
                <w:szCs w:val="20"/>
              </w:rPr>
            </w:pPr>
            <w:r w:rsidRPr="00B45A51">
              <w:rPr>
                <w:rFonts w:ascii="Browallia New" w:hAnsi="Browallia New" w:cs="Browallia New"/>
                <w:sz w:val="20"/>
                <w:szCs w:val="20"/>
              </w:rPr>
              <w:t>2,</w:t>
            </w:r>
            <w:r w:rsidR="00B97261">
              <w:rPr>
                <w:rFonts w:ascii="Browallia New" w:hAnsi="Browallia New" w:cs="Browallia New"/>
                <w:sz w:val="20"/>
                <w:szCs w:val="20"/>
              </w:rPr>
              <w:t>265</w:t>
            </w:r>
          </w:p>
        </w:tc>
        <w:tc>
          <w:tcPr>
            <w:tcW w:w="709" w:type="dxa"/>
            <w:tcBorders>
              <w:bottom w:val="nil"/>
            </w:tcBorders>
          </w:tcPr>
          <w:p w14:paraId="41BFF2D1" w14:textId="4A3CF1D0" w:rsidR="0001176E" w:rsidRPr="00367094" w:rsidRDefault="0001176E" w:rsidP="0001176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1,455</w:t>
            </w:r>
          </w:p>
        </w:tc>
      </w:tr>
      <w:tr w:rsidR="0001176E" w:rsidRPr="00367094" w14:paraId="6E03D68C" w14:textId="77777777" w:rsidTr="00210022">
        <w:tblPrEx>
          <w:tblBorders>
            <w:bottom w:val="single" w:sz="4" w:space="0" w:color="auto"/>
          </w:tblBorders>
        </w:tblPrEx>
        <w:tc>
          <w:tcPr>
            <w:tcW w:w="2409" w:type="dxa"/>
          </w:tcPr>
          <w:p w14:paraId="6A1C8736" w14:textId="77777777" w:rsidR="0001176E" w:rsidRPr="00367094" w:rsidRDefault="0001176E" w:rsidP="0001176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 xml:space="preserve">กำไรขั้นต้น </w:t>
            </w:r>
          </w:p>
        </w:tc>
        <w:tc>
          <w:tcPr>
            <w:tcW w:w="709" w:type="dxa"/>
            <w:tcBorders>
              <w:bottom w:val="nil"/>
            </w:tcBorders>
          </w:tcPr>
          <w:p w14:paraId="637C17E1" w14:textId="0517C931" w:rsidR="0001176E" w:rsidRPr="00367094" w:rsidRDefault="00983648" w:rsidP="0001176E">
            <w:pPr>
              <w:pBdr>
                <w:bottom w:val="single" w:sz="12" w:space="1" w:color="auto"/>
              </w:pBdr>
              <w:spacing w:line="240" w:lineRule="auto"/>
              <w:jc w:val="right"/>
              <w:rPr>
                <w:rFonts w:ascii="Browallia New" w:hAnsi="Browallia New" w:cs="Browallia New"/>
                <w:sz w:val="20"/>
                <w:szCs w:val="20"/>
              </w:rPr>
            </w:pPr>
            <w:r w:rsidRPr="00983648">
              <w:rPr>
                <w:rFonts w:ascii="Browallia New" w:hAnsi="Browallia New" w:cs="Browallia New"/>
                <w:sz w:val="20"/>
                <w:szCs w:val="20"/>
              </w:rPr>
              <w:t>63</w:t>
            </w:r>
            <w:r w:rsidR="00DD7B0A">
              <w:rPr>
                <w:rFonts w:ascii="Browallia New" w:hAnsi="Browallia New" w:cs="Browallia New"/>
                <w:sz w:val="20"/>
                <w:szCs w:val="20"/>
              </w:rPr>
              <w:t>7</w:t>
            </w:r>
          </w:p>
        </w:tc>
        <w:tc>
          <w:tcPr>
            <w:tcW w:w="728" w:type="dxa"/>
            <w:tcBorders>
              <w:bottom w:val="nil"/>
            </w:tcBorders>
          </w:tcPr>
          <w:p w14:paraId="2AACF6D8" w14:textId="7199D84F"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797</w:t>
            </w:r>
          </w:p>
        </w:tc>
        <w:tc>
          <w:tcPr>
            <w:tcW w:w="690" w:type="dxa"/>
            <w:tcBorders>
              <w:bottom w:val="nil"/>
            </w:tcBorders>
          </w:tcPr>
          <w:p w14:paraId="488689B8" w14:textId="1A2BCD49" w:rsidR="0001176E" w:rsidRPr="00367094" w:rsidRDefault="008377D1" w:rsidP="0001176E">
            <w:pPr>
              <w:pBdr>
                <w:bottom w:val="single" w:sz="12" w:space="1" w:color="auto"/>
              </w:pBdr>
              <w:spacing w:line="240" w:lineRule="auto"/>
              <w:jc w:val="right"/>
              <w:rPr>
                <w:rFonts w:ascii="Browallia New" w:hAnsi="Browallia New" w:cs="Browallia New"/>
                <w:sz w:val="20"/>
                <w:szCs w:val="20"/>
              </w:rPr>
            </w:pPr>
            <w:r w:rsidRPr="008377D1">
              <w:rPr>
                <w:rFonts w:ascii="Browallia New" w:hAnsi="Browallia New" w:cs="Browallia New"/>
                <w:sz w:val="20"/>
                <w:szCs w:val="20"/>
              </w:rPr>
              <w:t>542</w:t>
            </w:r>
          </w:p>
        </w:tc>
        <w:tc>
          <w:tcPr>
            <w:tcW w:w="722" w:type="dxa"/>
            <w:tcBorders>
              <w:bottom w:val="nil"/>
            </w:tcBorders>
          </w:tcPr>
          <w:p w14:paraId="6C5E3C18" w14:textId="1D299A0D"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98</w:t>
            </w:r>
          </w:p>
        </w:tc>
        <w:tc>
          <w:tcPr>
            <w:tcW w:w="737" w:type="dxa"/>
            <w:tcBorders>
              <w:bottom w:val="nil"/>
            </w:tcBorders>
          </w:tcPr>
          <w:p w14:paraId="76346644" w14:textId="6A1AA099" w:rsidR="0001176E" w:rsidRPr="00367094" w:rsidRDefault="005D625E" w:rsidP="0001176E">
            <w:pPr>
              <w:pBdr>
                <w:bottom w:val="single" w:sz="12" w:space="1" w:color="auto"/>
              </w:pBdr>
              <w:spacing w:line="240" w:lineRule="auto"/>
              <w:jc w:val="right"/>
              <w:rPr>
                <w:rFonts w:ascii="Browallia New" w:hAnsi="Browallia New" w:cs="Browallia New"/>
                <w:sz w:val="20"/>
                <w:szCs w:val="20"/>
              </w:rPr>
            </w:pPr>
            <w:r w:rsidRPr="005D625E">
              <w:rPr>
                <w:rFonts w:ascii="Browallia New" w:hAnsi="Browallia New" w:cs="Browallia New"/>
                <w:sz w:val="20"/>
                <w:szCs w:val="20"/>
              </w:rPr>
              <w:t>196</w:t>
            </w:r>
          </w:p>
        </w:tc>
        <w:tc>
          <w:tcPr>
            <w:tcW w:w="720" w:type="dxa"/>
            <w:tcBorders>
              <w:bottom w:val="nil"/>
            </w:tcBorders>
          </w:tcPr>
          <w:p w14:paraId="53444127" w14:textId="6AE569FA"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94</w:t>
            </w:r>
          </w:p>
        </w:tc>
        <w:tc>
          <w:tcPr>
            <w:tcW w:w="732" w:type="dxa"/>
            <w:tcBorders>
              <w:bottom w:val="nil"/>
            </w:tcBorders>
            <w:vAlign w:val="bottom"/>
          </w:tcPr>
          <w:p w14:paraId="7C845825" w14:textId="4685EE08" w:rsidR="0001176E" w:rsidRPr="00367094" w:rsidRDefault="002026FC" w:rsidP="0001176E">
            <w:pPr>
              <w:pBdr>
                <w:bottom w:val="single" w:sz="12" w:space="1" w:color="auto"/>
              </w:pBdr>
              <w:spacing w:line="240" w:lineRule="auto"/>
              <w:jc w:val="right"/>
              <w:rPr>
                <w:rFonts w:ascii="Browallia New" w:hAnsi="Browallia New" w:cs="Browallia New"/>
                <w:sz w:val="20"/>
                <w:szCs w:val="20"/>
              </w:rPr>
            </w:pPr>
            <w:r w:rsidRPr="002026FC">
              <w:rPr>
                <w:rFonts w:ascii="Browallia New" w:hAnsi="Browallia New" w:cs="Browallia New"/>
                <w:sz w:val="20"/>
                <w:szCs w:val="20"/>
              </w:rPr>
              <w:t>8</w:t>
            </w:r>
          </w:p>
        </w:tc>
        <w:tc>
          <w:tcPr>
            <w:tcW w:w="720" w:type="dxa"/>
            <w:tcBorders>
              <w:bottom w:val="nil"/>
            </w:tcBorders>
            <w:vAlign w:val="bottom"/>
          </w:tcPr>
          <w:p w14:paraId="7C36819E" w14:textId="4C910DA4"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5217861B" w14:textId="500102E0" w:rsidR="0001176E" w:rsidRPr="00367094" w:rsidRDefault="00110018" w:rsidP="0001176E">
            <w:pPr>
              <w:pBdr>
                <w:bottom w:val="single" w:sz="12" w:space="1" w:color="auto"/>
              </w:pBdr>
              <w:spacing w:line="240" w:lineRule="auto"/>
              <w:jc w:val="right"/>
              <w:rPr>
                <w:rFonts w:ascii="Browallia New" w:hAnsi="Browallia New" w:cs="Browallia New"/>
                <w:sz w:val="20"/>
                <w:szCs w:val="20"/>
              </w:rPr>
            </w:pPr>
            <w:r w:rsidRPr="00110018">
              <w:rPr>
                <w:rFonts w:ascii="Browallia New" w:hAnsi="Browallia New" w:cs="Browallia New"/>
                <w:sz w:val="20"/>
                <w:szCs w:val="20"/>
              </w:rPr>
              <w:t>(3)</w:t>
            </w:r>
          </w:p>
        </w:tc>
        <w:tc>
          <w:tcPr>
            <w:tcW w:w="708" w:type="dxa"/>
            <w:tcBorders>
              <w:bottom w:val="nil"/>
            </w:tcBorders>
            <w:vAlign w:val="bottom"/>
          </w:tcPr>
          <w:p w14:paraId="6B808F73" w14:textId="12158910"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10" w:type="dxa"/>
            <w:tcBorders>
              <w:bottom w:val="nil"/>
            </w:tcBorders>
            <w:vAlign w:val="bottom"/>
          </w:tcPr>
          <w:p w14:paraId="3E0C2038" w14:textId="52226A63" w:rsidR="0001176E" w:rsidRPr="00367094" w:rsidRDefault="00253941" w:rsidP="0001176E">
            <w:pPr>
              <w:pBdr>
                <w:bottom w:val="single" w:sz="12" w:space="1" w:color="auto"/>
              </w:pBdr>
              <w:spacing w:line="240" w:lineRule="auto"/>
              <w:jc w:val="right"/>
              <w:rPr>
                <w:rFonts w:ascii="Browallia New" w:hAnsi="Browallia New" w:cs="Browallia New"/>
                <w:sz w:val="20"/>
                <w:szCs w:val="20"/>
              </w:rPr>
            </w:pPr>
            <w:r w:rsidRPr="00253941">
              <w:rPr>
                <w:rFonts w:ascii="Browallia New" w:hAnsi="Browallia New" w:cs="Browallia New"/>
                <w:sz w:val="20"/>
                <w:szCs w:val="20"/>
              </w:rPr>
              <w:t>22</w:t>
            </w:r>
          </w:p>
        </w:tc>
        <w:tc>
          <w:tcPr>
            <w:tcW w:w="822" w:type="dxa"/>
            <w:tcBorders>
              <w:bottom w:val="nil"/>
            </w:tcBorders>
            <w:vAlign w:val="bottom"/>
          </w:tcPr>
          <w:p w14:paraId="723CDE7B" w14:textId="58069C40"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689" w:type="dxa"/>
            <w:tcBorders>
              <w:bottom w:val="nil"/>
            </w:tcBorders>
            <w:shd w:val="clear" w:color="auto" w:fill="auto"/>
          </w:tcPr>
          <w:p w14:paraId="2430023B" w14:textId="1E005510" w:rsidR="0001176E" w:rsidRPr="00367094" w:rsidRDefault="006B6019" w:rsidP="0001176E">
            <w:pPr>
              <w:pBdr>
                <w:bottom w:val="single" w:sz="12" w:space="1" w:color="auto"/>
              </w:pBdr>
              <w:spacing w:line="240" w:lineRule="auto"/>
              <w:jc w:val="right"/>
              <w:rPr>
                <w:rFonts w:ascii="Browallia New" w:hAnsi="Browallia New" w:cs="Browallia New"/>
                <w:sz w:val="20"/>
                <w:szCs w:val="20"/>
                <w:cs/>
              </w:rPr>
            </w:pPr>
            <w:r w:rsidRPr="006B6019">
              <w:rPr>
                <w:rFonts w:ascii="Browallia New" w:hAnsi="Browallia New" w:cs="Browallia New"/>
                <w:sz w:val="20"/>
                <w:szCs w:val="20"/>
              </w:rPr>
              <w:t>(1</w:t>
            </w:r>
            <w:r w:rsidR="008E39E4">
              <w:rPr>
                <w:rFonts w:ascii="Browallia New" w:hAnsi="Browallia New" w:cs="Browallia New"/>
                <w:sz w:val="20"/>
                <w:szCs w:val="20"/>
              </w:rPr>
              <w:t>7</w:t>
            </w:r>
            <w:r w:rsidRPr="006B6019">
              <w:rPr>
                <w:rFonts w:ascii="Browallia New" w:hAnsi="Browallia New" w:cs="Browallia New"/>
                <w:sz w:val="20"/>
                <w:szCs w:val="20"/>
              </w:rPr>
              <w:t>)</w:t>
            </w:r>
          </w:p>
        </w:tc>
        <w:tc>
          <w:tcPr>
            <w:tcW w:w="738" w:type="dxa"/>
            <w:tcBorders>
              <w:bottom w:val="nil"/>
            </w:tcBorders>
          </w:tcPr>
          <w:p w14:paraId="60D25A7D" w14:textId="4E97B359"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17" w:type="dxa"/>
            <w:tcBorders>
              <w:bottom w:val="nil"/>
            </w:tcBorders>
          </w:tcPr>
          <w:p w14:paraId="00E64B13" w14:textId="5548B41E" w:rsidR="0001176E" w:rsidRPr="00367094" w:rsidRDefault="00617919" w:rsidP="0001176E">
            <w:pPr>
              <w:pBdr>
                <w:bottom w:val="single" w:sz="12" w:space="1" w:color="auto"/>
              </w:pBdr>
              <w:spacing w:line="240" w:lineRule="auto"/>
              <w:jc w:val="right"/>
              <w:rPr>
                <w:rFonts w:ascii="Browallia New" w:hAnsi="Browallia New" w:cs="Browallia New"/>
                <w:sz w:val="20"/>
                <w:szCs w:val="20"/>
              </w:rPr>
            </w:pPr>
            <w:r w:rsidRPr="00617919">
              <w:rPr>
                <w:rFonts w:ascii="Browallia New" w:hAnsi="Browallia New" w:cs="Browallia New"/>
                <w:sz w:val="20"/>
                <w:szCs w:val="20"/>
              </w:rPr>
              <w:t>1,38</w:t>
            </w:r>
            <w:r w:rsidR="0061198B">
              <w:rPr>
                <w:rFonts w:ascii="Browallia New" w:hAnsi="Browallia New" w:cs="Browallia New"/>
                <w:sz w:val="20"/>
                <w:szCs w:val="20"/>
              </w:rPr>
              <w:t>5</w:t>
            </w:r>
          </w:p>
        </w:tc>
        <w:tc>
          <w:tcPr>
            <w:tcW w:w="709" w:type="dxa"/>
            <w:tcBorders>
              <w:bottom w:val="nil"/>
            </w:tcBorders>
          </w:tcPr>
          <w:p w14:paraId="1DDACD54" w14:textId="1F159A1F"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979</w:t>
            </w:r>
          </w:p>
        </w:tc>
      </w:tr>
      <w:tr w:rsidR="0001176E" w:rsidRPr="00367094" w14:paraId="1FF57E09" w14:textId="77777777" w:rsidTr="0090496D">
        <w:tblPrEx>
          <w:tblBorders>
            <w:bottom w:val="single" w:sz="4" w:space="0" w:color="auto"/>
          </w:tblBorders>
        </w:tblPrEx>
        <w:trPr>
          <w:trHeight w:val="207"/>
        </w:trPr>
        <w:tc>
          <w:tcPr>
            <w:tcW w:w="2409" w:type="dxa"/>
          </w:tcPr>
          <w:p w14:paraId="244AA5B2" w14:textId="77777777" w:rsidR="0001176E" w:rsidRPr="00367094" w:rsidRDefault="0001176E" w:rsidP="0001176E">
            <w:pPr>
              <w:spacing w:line="240" w:lineRule="auto"/>
              <w:ind w:right="-108"/>
              <w:rPr>
                <w:rFonts w:ascii="Browallia New" w:hAnsi="Browallia New" w:cs="Browallia New"/>
                <w:sz w:val="12"/>
                <w:szCs w:val="12"/>
                <w:cs/>
              </w:rPr>
            </w:pPr>
          </w:p>
        </w:tc>
        <w:tc>
          <w:tcPr>
            <w:tcW w:w="709" w:type="dxa"/>
            <w:tcBorders>
              <w:bottom w:val="nil"/>
            </w:tcBorders>
            <w:vAlign w:val="bottom"/>
          </w:tcPr>
          <w:p w14:paraId="5EC35E07" w14:textId="77777777" w:rsidR="0001176E" w:rsidRPr="00367094" w:rsidRDefault="0001176E" w:rsidP="0001176E">
            <w:pPr>
              <w:spacing w:line="240" w:lineRule="auto"/>
              <w:jc w:val="right"/>
              <w:rPr>
                <w:rFonts w:ascii="Browallia New" w:hAnsi="Browallia New" w:cs="Browallia New"/>
                <w:sz w:val="12"/>
                <w:szCs w:val="12"/>
              </w:rPr>
            </w:pPr>
          </w:p>
        </w:tc>
        <w:tc>
          <w:tcPr>
            <w:tcW w:w="728" w:type="dxa"/>
            <w:tcBorders>
              <w:bottom w:val="nil"/>
            </w:tcBorders>
            <w:vAlign w:val="bottom"/>
          </w:tcPr>
          <w:p w14:paraId="07FB0D82" w14:textId="77777777" w:rsidR="0001176E" w:rsidRPr="00367094" w:rsidRDefault="0001176E" w:rsidP="0001176E">
            <w:pPr>
              <w:spacing w:line="240" w:lineRule="auto"/>
              <w:jc w:val="right"/>
              <w:rPr>
                <w:rFonts w:ascii="Browallia New" w:hAnsi="Browallia New" w:cs="Browallia New"/>
                <w:sz w:val="12"/>
                <w:szCs w:val="12"/>
              </w:rPr>
            </w:pPr>
          </w:p>
        </w:tc>
        <w:tc>
          <w:tcPr>
            <w:tcW w:w="690" w:type="dxa"/>
            <w:tcBorders>
              <w:bottom w:val="nil"/>
            </w:tcBorders>
          </w:tcPr>
          <w:p w14:paraId="4541FB55" w14:textId="77777777" w:rsidR="0001176E" w:rsidRPr="00367094" w:rsidRDefault="0001176E" w:rsidP="0001176E">
            <w:pPr>
              <w:spacing w:line="240" w:lineRule="auto"/>
              <w:jc w:val="right"/>
              <w:rPr>
                <w:rFonts w:ascii="Browallia New" w:hAnsi="Browallia New" w:cs="Browallia New"/>
                <w:sz w:val="12"/>
                <w:szCs w:val="12"/>
              </w:rPr>
            </w:pPr>
          </w:p>
        </w:tc>
        <w:tc>
          <w:tcPr>
            <w:tcW w:w="722" w:type="dxa"/>
            <w:tcBorders>
              <w:bottom w:val="nil"/>
            </w:tcBorders>
          </w:tcPr>
          <w:p w14:paraId="0F53D42F" w14:textId="77777777" w:rsidR="0001176E" w:rsidRPr="00367094" w:rsidRDefault="0001176E" w:rsidP="0001176E">
            <w:pPr>
              <w:spacing w:line="240" w:lineRule="auto"/>
              <w:jc w:val="right"/>
              <w:rPr>
                <w:rFonts w:ascii="Browallia New" w:hAnsi="Browallia New" w:cs="Browallia New"/>
                <w:sz w:val="12"/>
                <w:szCs w:val="12"/>
              </w:rPr>
            </w:pPr>
          </w:p>
        </w:tc>
        <w:tc>
          <w:tcPr>
            <w:tcW w:w="737" w:type="dxa"/>
            <w:tcBorders>
              <w:bottom w:val="nil"/>
            </w:tcBorders>
            <w:vAlign w:val="bottom"/>
          </w:tcPr>
          <w:p w14:paraId="1DFFBC8F" w14:textId="77777777" w:rsidR="0001176E" w:rsidRPr="00367094" w:rsidRDefault="0001176E" w:rsidP="0001176E">
            <w:pPr>
              <w:spacing w:line="240" w:lineRule="auto"/>
              <w:jc w:val="right"/>
              <w:rPr>
                <w:rFonts w:ascii="Browallia New" w:hAnsi="Browallia New" w:cs="Browallia New"/>
                <w:sz w:val="12"/>
                <w:szCs w:val="12"/>
              </w:rPr>
            </w:pPr>
          </w:p>
        </w:tc>
        <w:tc>
          <w:tcPr>
            <w:tcW w:w="720" w:type="dxa"/>
            <w:tcBorders>
              <w:bottom w:val="nil"/>
            </w:tcBorders>
            <w:vAlign w:val="bottom"/>
          </w:tcPr>
          <w:p w14:paraId="76F1773D" w14:textId="77777777" w:rsidR="0001176E" w:rsidRPr="00367094" w:rsidRDefault="0001176E" w:rsidP="0001176E">
            <w:pPr>
              <w:spacing w:line="240" w:lineRule="auto"/>
              <w:jc w:val="right"/>
              <w:rPr>
                <w:rFonts w:ascii="Browallia New" w:hAnsi="Browallia New" w:cs="Browallia New"/>
                <w:sz w:val="12"/>
                <w:szCs w:val="12"/>
              </w:rPr>
            </w:pPr>
          </w:p>
        </w:tc>
        <w:tc>
          <w:tcPr>
            <w:tcW w:w="732" w:type="dxa"/>
            <w:tcBorders>
              <w:bottom w:val="nil"/>
            </w:tcBorders>
          </w:tcPr>
          <w:p w14:paraId="28784F54" w14:textId="77777777" w:rsidR="0001176E" w:rsidRPr="00367094" w:rsidRDefault="0001176E" w:rsidP="0001176E">
            <w:pPr>
              <w:spacing w:line="240" w:lineRule="auto"/>
              <w:jc w:val="right"/>
              <w:rPr>
                <w:rFonts w:ascii="Browallia New" w:hAnsi="Browallia New" w:cs="Browallia New"/>
                <w:sz w:val="12"/>
                <w:szCs w:val="12"/>
              </w:rPr>
            </w:pPr>
          </w:p>
        </w:tc>
        <w:tc>
          <w:tcPr>
            <w:tcW w:w="720" w:type="dxa"/>
            <w:tcBorders>
              <w:bottom w:val="nil"/>
            </w:tcBorders>
          </w:tcPr>
          <w:p w14:paraId="2A882036" w14:textId="77777777" w:rsidR="0001176E" w:rsidRPr="00367094" w:rsidRDefault="0001176E" w:rsidP="0001176E">
            <w:pPr>
              <w:spacing w:line="240" w:lineRule="auto"/>
              <w:jc w:val="right"/>
              <w:rPr>
                <w:rFonts w:ascii="Browallia New" w:hAnsi="Browallia New" w:cs="Browallia New"/>
                <w:sz w:val="12"/>
                <w:szCs w:val="12"/>
              </w:rPr>
            </w:pPr>
          </w:p>
        </w:tc>
        <w:tc>
          <w:tcPr>
            <w:tcW w:w="771" w:type="dxa"/>
            <w:tcBorders>
              <w:bottom w:val="nil"/>
            </w:tcBorders>
          </w:tcPr>
          <w:p w14:paraId="4348712A" w14:textId="77777777" w:rsidR="0001176E" w:rsidRPr="00367094" w:rsidRDefault="0001176E" w:rsidP="0001176E">
            <w:pPr>
              <w:spacing w:line="240" w:lineRule="auto"/>
              <w:jc w:val="right"/>
              <w:rPr>
                <w:rFonts w:ascii="Browallia New" w:hAnsi="Browallia New" w:cs="Browallia New"/>
                <w:sz w:val="12"/>
                <w:szCs w:val="12"/>
              </w:rPr>
            </w:pPr>
          </w:p>
        </w:tc>
        <w:tc>
          <w:tcPr>
            <w:tcW w:w="708" w:type="dxa"/>
            <w:tcBorders>
              <w:bottom w:val="nil"/>
            </w:tcBorders>
          </w:tcPr>
          <w:p w14:paraId="4D2A1EEA" w14:textId="77777777" w:rsidR="0001176E" w:rsidRPr="00367094" w:rsidRDefault="0001176E" w:rsidP="0001176E">
            <w:pPr>
              <w:spacing w:line="240" w:lineRule="auto"/>
              <w:jc w:val="right"/>
              <w:rPr>
                <w:rFonts w:ascii="Browallia New" w:hAnsi="Browallia New" w:cs="Browallia New"/>
                <w:sz w:val="12"/>
                <w:szCs w:val="12"/>
              </w:rPr>
            </w:pPr>
          </w:p>
        </w:tc>
        <w:tc>
          <w:tcPr>
            <w:tcW w:w="810" w:type="dxa"/>
            <w:tcBorders>
              <w:bottom w:val="nil"/>
            </w:tcBorders>
          </w:tcPr>
          <w:p w14:paraId="63F0DBDC" w14:textId="77777777" w:rsidR="0001176E" w:rsidRPr="00367094" w:rsidRDefault="0001176E" w:rsidP="0001176E">
            <w:pPr>
              <w:spacing w:line="240" w:lineRule="auto"/>
              <w:jc w:val="right"/>
              <w:rPr>
                <w:rFonts w:ascii="Browallia New" w:hAnsi="Browallia New" w:cs="Browallia New"/>
                <w:sz w:val="12"/>
                <w:szCs w:val="12"/>
              </w:rPr>
            </w:pPr>
          </w:p>
        </w:tc>
        <w:tc>
          <w:tcPr>
            <w:tcW w:w="822" w:type="dxa"/>
            <w:tcBorders>
              <w:bottom w:val="nil"/>
            </w:tcBorders>
          </w:tcPr>
          <w:p w14:paraId="2A2F737F" w14:textId="77777777" w:rsidR="0001176E" w:rsidRPr="00367094" w:rsidRDefault="0001176E" w:rsidP="0001176E">
            <w:pPr>
              <w:spacing w:line="240" w:lineRule="auto"/>
              <w:jc w:val="right"/>
              <w:rPr>
                <w:rFonts w:ascii="Browallia New" w:hAnsi="Browallia New" w:cs="Browallia New"/>
                <w:sz w:val="12"/>
                <w:szCs w:val="12"/>
              </w:rPr>
            </w:pPr>
          </w:p>
        </w:tc>
        <w:tc>
          <w:tcPr>
            <w:tcW w:w="689" w:type="dxa"/>
            <w:tcBorders>
              <w:bottom w:val="nil"/>
            </w:tcBorders>
          </w:tcPr>
          <w:p w14:paraId="796E8A2D" w14:textId="77777777" w:rsidR="0001176E" w:rsidRPr="00367094" w:rsidRDefault="0001176E" w:rsidP="0001176E">
            <w:pPr>
              <w:spacing w:line="240" w:lineRule="auto"/>
              <w:jc w:val="right"/>
              <w:rPr>
                <w:rFonts w:ascii="Browallia New" w:hAnsi="Browallia New" w:cs="Browallia New"/>
                <w:sz w:val="12"/>
                <w:szCs w:val="12"/>
              </w:rPr>
            </w:pPr>
          </w:p>
        </w:tc>
        <w:tc>
          <w:tcPr>
            <w:tcW w:w="738" w:type="dxa"/>
            <w:tcBorders>
              <w:bottom w:val="nil"/>
            </w:tcBorders>
          </w:tcPr>
          <w:p w14:paraId="20B7E5A6" w14:textId="77777777" w:rsidR="0001176E" w:rsidRPr="00367094" w:rsidRDefault="0001176E" w:rsidP="0001176E">
            <w:pPr>
              <w:spacing w:line="240" w:lineRule="auto"/>
              <w:jc w:val="right"/>
              <w:rPr>
                <w:rFonts w:ascii="Browallia New" w:hAnsi="Browallia New" w:cs="Browallia New"/>
                <w:sz w:val="12"/>
                <w:szCs w:val="12"/>
              </w:rPr>
            </w:pPr>
          </w:p>
        </w:tc>
        <w:tc>
          <w:tcPr>
            <w:tcW w:w="717" w:type="dxa"/>
            <w:tcBorders>
              <w:bottom w:val="nil"/>
            </w:tcBorders>
          </w:tcPr>
          <w:p w14:paraId="49F1CA2D" w14:textId="77777777" w:rsidR="0001176E" w:rsidRPr="00367094" w:rsidRDefault="0001176E" w:rsidP="0001176E">
            <w:pPr>
              <w:spacing w:line="240" w:lineRule="auto"/>
              <w:jc w:val="right"/>
              <w:rPr>
                <w:rFonts w:ascii="Browallia New" w:hAnsi="Browallia New" w:cs="Browallia New"/>
                <w:sz w:val="12"/>
                <w:szCs w:val="12"/>
              </w:rPr>
            </w:pPr>
          </w:p>
        </w:tc>
        <w:tc>
          <w:tcPr>
            <w:tcW w:w="709" w:type="dxa"/>
            <w:tcBorders>
              <w:bottom w:val="nil"/>
            </w:tcBorders>
          </w:tcPr>
          <w:p w14:paraId="5BE5F504" w14:textId="77777777" w:rsidR="0001176E" w:rsidRPr="00367094" w:rsidRDefault="0001176E" w:rsidP="0001176E">
            <w:pPr>
              <w:spacing w:line="240" w:lineRule="auto"/>
              <w:jc w:val="right"/>
              <w:rPr>
                <w:rFonts w:ascii="Browallia New" w:hAnsi="Browallia New" w:cs="Browallia New"/>
                <w:sz w:val="12"/>
                <w:szCs w:val="12"/>
              </w:rPr>
            </w:pPr>
          </w:p>
        </w:tc>
      </w:tr>
      <w:tr w:rsidR="0001176E" w:rsidRPr="00367094" w14:paraId="273E1F96" w14:textId="77777777">
        <w:tblPrEx>
          <w:tblBorders>
            <w:bottom w:val="single" w:sz="4" w:space="0" w:color="auto"/>
          </w:tblBorders>
        </w:tblPrEx>
        <w:tc>
          <w:tcPr>
            <w:tcW w:w="2409" w:type="dxa"/>
          </w:tcPr>
          <w:p w14:paraId="27F0E21B" w14:textId="77777777" w:rsidR="0001176E" w:rsidRPr="00367094" w:rsidRDefault="0001176E" w:rsidP="0001176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รายได้แยกตามการรับรู้รายได้</w:t>
            </w:r>
          </w:p>
        </w:tc>
        <w:tc>
          <w:tcPr>
            <w:tcW w:w="709" w:type="dxa"/>
            <w:vAlign w:val="bottom"/>
          </w:tcPr>
          <w:p w14:paraId="5F1F008C" w14:textId="77777777" w:rsidR="0001176E" w:rsidRPr="00367094" w:rsidRDefault="0001176E" w:rsidP="0001176E">
            <w:pPr>
              <w:spacing w:line="240" w:lineRule="auto"/>
              <w:jc w:val="right"/>
              <w:rPr>
                <w:rFonts w:ascii="Browallia New" w:hAnsi="Browallia New" w:cs="Browallia New"/>
                <w:sz w:val="20"/>
                <w:szCs w:val="20"/>
              </w:rPr>
            </w:pPr>
          </w:p>
        </w:tc>
        <w:tc>
          <w:tcPr>
            <w:tcW w:w="728" w:type="dxa"/>
            <w:vAlign w:val="bottom"/>
          </w:tcPr>
          <w:p w14:paraId="4364D36D" w14:textId="77777777" w:rsidR="0001176E" w:rsidRPr="00367094" w:rsidRDefault="0001176E" w:rsidP="0001176E">
            <w:pPr>
              <w:spacing w:line="240" w:lineRule="auto"/>
              <w:jc w:val="right"/>
              <w:rPr>
                <w:rFonts w:ascii="Browallia New" w:hAnsi="Browallia New" w:cs="Browallia New"/>
                <w:sz w:val="20"/>
                <w:szCs w:val="20"/>
              </w:rPr>
            </w:pPr>
          </w:p>
        </w:tc>
        <w:tc>
          <w:tcPr>
            <w:tcW w:w="690" w:type="dxa"/>
          </w:tcPr>
          <w:p w14:paraId="0E0FCAE7" w14:textId="77777777" w:rsidR="0001176E" w:rsidRPr="00367094" w:rsidRDefault="0001176E" w:rsidP="0001176E">
            <w:pPr>
              <w:spacing w:line="240" w:lineRule="auto"/>
              <w:jc w:val="right"/>
              <w:rPr>
                <w:rFonts w:ascii="Browallia New" w:hAnsi="Browallia New" w:cs="Browallia New"/>
                <w:sz w:val="20"/>
                <w:szCs w:val="20"/>
              </w:rPr>
            </w:pPr>
          </w:p>
        </w:tc>
        <w:tc>
          <w:tcPr>
            <w:tcW w:w="722" w:type="dxa"/>
          </w:tcPr>
          <w:p w14:paraId="0EE7AC47" w14:textId="77777777" w:rsidR="0001176E" w:rsidRPr="00367094" w:rsidRDefault="0001176E" w:rsidP="0001176E">
            <w:pPr>
              <w:spacing w:line="240" w:lineRule="auto"/>
              <w:jc w:val="right"/>
              <w:rPr>
                <w:rFonts w:ascii="Browallia New" w:hAnsi="Browallia New" w:cs="Browallia New"/>
                <w:sz w:val="20"/>
                <w:szCs w:val="20"/>
              </w:rPr>
            </w:pPr>
          </w:p>
        </w:tc>
        <w:tc>
          <w:tcPr>
            <w:tcW w:w="737" w:type="dxa"/>
            <w:vAlign w:val="bottom"/>
          </w:tcPr>
          <w:p w14:paraId="68C8E7A6" w14:textId="77777777" w:rsidR="0001176E" w:rsidRPr="00367094" w:rsidRDefault="0001176E" w:rsidP="0001176E">
            <w:pPr>
              <w:spacing w:line="240" w:lineRule="auto"/>
              <w:jc w:val="right"/>
              <w:rPr>
                <w:rFonts w:ascii="Browallia New" w:hAnsi="Browallia New" w:cs="Browallia New"/>
                <w:sz w:val="20"/>
                <w:szCs w:val="20"/>
              </w:rPr>
            </w:pPr>
          </w:p>
        </w:tc>
        <w:tc>
          <w:tcPr>
            <w:tcW w:w="720" w:type="dxa"/>
            <w:vAlign w:val="bottom"/>
          </w:tcPr>
          <w:p w14:paraId="7E6BAC8F" w14:textId="77777777" w:rsidR="0001176E" w:rsidRPr="00367094" w:rsidRDefault="0001176E" w:rsidP="0001176E">
            <w:pPr>
              <w:spacing w:line="240" w:lineRule="auto"/>
              <w:jc w:val="right"/>
              <w:rPr>
                <w:rFonts w:ascii="Browallia New" w:hAnsi="Browallia New" w:cs="Browallia New"/>
                <w:sz w:val="20"/>
                <w:szCs w:val="20"/>
              </w:rPr>
            </w:pPr>
          </w:p>
        </w:tc>
        <w:tc>
          <w:tcPr>
            <w:tcW w:w="732" w:type="dxa"/>
          </w:tcPr>
          <w:p w14:paraId="03C7E150" w14:textId="77777777" w:rsidR="0001176E" w:rsidRPr="00367094" w:rsidRDefault="0001176E" w:rsidP="0001176E">
            <w:pPr>
              <w:spacing w:line="240" w:lineRule="auto"/>
              <w:jc w:val="right"/>
              <w:rPr>
                <w:rFonts w:ascii="Browallia New" w:hAnsi="Browallia New" w:cs="Browallia New"/>
                <w:sz w:val="20"/>
                <w:szCs w:val="20"/>
              </w:rPr>
            </w:pPr>
          </w:p>
        </w:tc>
        <w:tc>
          <w:tcPr>
            <w:tcW w:w="720" w:type="dxa"/>
          </w:tcPr>
          <w:p w14:paraId="261B7B2D" w14:textId="77777777" w:rsidR="0001176E" w:rsidRPr="00367094" w:rsidRDefault="0001176E" w:rsidP="0001176E">
            <w:pPr>
              <w:spacing w:line="240" w:lineRule="auto"/>
              <w:jc w:val="right"/>
              <w:rPr>
                <w:rFonts w:ascii="Browallia New" w:hAnsi="Browallia New" w:cs="Browallia New"/>
                <w:sz w:val="20"/>
                <w:szCs w:val="20"/>
              </w:rPr>
            </w:pPr>
          </w:p>
        </w:tc>
        <w:tc>
          <w:tcPr>
            <w:tcW w:w="771" w:type="dxa"/>
          </w:tcPr>
          <w:p w14:paraId="07514145" w14:textId="77777777" w:rsidR="0001176E" w:rsidRPr="00367094" w:rsidRDefault="0001176E" w:rsidP="0001176E">
            <w:pPr>
              <w:spacing w:line="240" w:lineRule="auto"/>
              <w:jc w:val="right"/>
              <w:rPr>
                <w:rFonts w:ascii="Browallia New" w:hAnsi="Browallia New" w:cs="Browallia New"/>
                <w:sz w:val="20"/>
                <w:szCs w:val="20"/>
              </w:rPr>
            </w:pPr>
          </w:p>
        </w:tc>
        <w:tc>
          <w:tcPr>
            <w:tcW w:w="708" w:type="dxa"/>
          </w:tcPr>
          <w:p w14:paraId="5341B853" w14:textId="77777777" w:rsidR="0001176E" w:rsidRPr="00367094" w:rsidRDefault="0001176E" w:rsidP="0001176E">
            <w:pPr>
              <w:spacing w:line="240" w:lineRule="auto"/>
              <w:jc w:val="right"/>
              <w:rPr>
                <w:rFonts w:ascii="Browallia New" w:hAnsi="Browallia New" w:cs="Browallia New"/>
                <w:sz w:val="20"/>
                <w:szCs w:val="20"/>
              </w:rPr>
            </w:pPr>
          </w:p>
        </w:tc>
        <w:tc>
          <w:tcPr>
            <w:tcW w:w="810" w:type="dxa"/>
          </w:tcPr>
          <w:p w14:paraId="1B493434" w14:textId="77777777" w:rsidR="0001176E" w:rsidRPr="00367094" w:rsidRDefault="0001176E" w:rsidP="0001176E">
            <w:pPr>
              <w:spacing w:line="240" w:lineRule="auto"/>
              <w:jc w:val="right"/>
              <w:rPr>
                <w:rFonts w:ascii="Browallia New" w:hAnsi="Browallia New" w:cs="Browallia New"/>
                <w:sz w:val="20"/>
                <w:szCs w:val="20"/>
              </w:rPr>
            </w:pPr>
          </w:p>
        </w:tc>
        <w:tc>
          <w:tcPr>
            <w:tcW w:w="822" w:type="dxa"/>
          </w:tcPr>
          <w:p w14:paraId="62645F84" w14:textId="77777777" w:rsidR="0001176E" w:rsidRPr="00367094" w:rsidRDefault="0001176E" w:rsidP="0001176E">
            <w:pPr>
              <w:spacing w:line="240" w:lineRule="auto"/>
              <w:jc w:val="right"/>
              <w:rPr>
                <w:rFonts w:ascii="Browallia New" w:hAnsi="Browallia New" w:cs="Browallia New"/>
                <w:sz w:val="20"/>
                <w:szCs w:val="20"/>
              </w:rPr>
            </w:pPr>
          </w:p>
        </w:tc>
        <w:tc>
          <w:tcPr>
            <w:tcW w:w="689" w:type="dxa"/>
          </w:tcPr>
          <w:p w14:paraId="3FB146BC" w14:textId="77777777" w:rsidR="0001176E" w:rsidRPr="00367094" w:rsidRDefault="0001176E" w:rsidP="0001176E">
            <w:pPr>
              <w:spacing w:line="240" w:lineRule="auto"/>
              <w:jc w:val="right"/>
              <w:rPr>
                <w:rFonts w:ascii="Browallia New" w:hAnsi="Browallia New" w:cs="Browallia New"/>
                <w:sz w:val="20"/>
                <w:szCs w:val="20"/>
              </w:rPr>
            </w:pPr>
          </w:p>
        </w:tc>
        <w:tc>
          <w:tcPr>
            <w:tcW w:w="738" w:type="dxa"/>
          </w:tcPr>
          <w:p w14:paraId="0EF376D6" w14:textId="77777777" w:rsidR="0001176E" w:rsidRPr="00367094" w:rsidRDefault="0001176E" w:rsidP="0001176E">
            <w:pPr>
              <w:spacing w:line="240" w:lineRule="auto"/>
              <w:jc w:val="right"/>
              <w:rPr>
                <w:rFonts w:ascii="Browallia New" w:hAnsi="Browallia New" w:cs="Browallia New"/>
                <w:sz w:val="20"/>
                <w:szCs w:val="20"/>
              </w:rPr>
            </w:pPr>
          </w:p>
        </w:tc>
        <w:tc>
          <w:tcPr>
            <w:tcW w:w="717" w:type="dxa"/>
          </w:tcPr>
          <w:p w14:paraId="2D22AFBC" w14:textId="77777777" w:rsidR="0001176E" w:rsidRPr="00367094" w:rsidRDefault="0001176E" w:rsidP="0001176E">
            <w:pPr>
              <w:spacing w:line="240" w:lineRule="auto"/>
              <w:jc w:val="right"/>
              <w:rPr>
                <w:rFonts w:ascii="Browallia New" w:hAnsi="Browallia New" w:cs="Browallia New"/>
                <w:sz w:val="20"/>
                <w:szCs w:val="20"/>
              </w:rPr>
            </w:pPr>
          </w:p>
        </w:tc>
        <w:tc>
          <w:tcPr>
            <w:tcW w:w="709" w:type="dxa"/>
          </w:tcPr>
          <w:p w14:paraId="26BC776C" w14:textId="77777777" w:rsidR="0001176E" w:rsidRPr="00367094" w:rsidRDefault="0001176E" w:rsidP="0001176E">
            <w:pPr>
              <w:spacing w:line="240" w:lineRule="auto"/>
              <w:jc w:val="right"/>
              <w:rPr>
                <w:rFonts w:ascii="Browallia New" w:hAnsi="Browallia New" w:cs="Browallia New"/>
                <w:sz w:val="20"/>
                <w:szCs w:val="20"/>
              </w:rPr>
            </w:pPr>
          </w:p>
        </w:tc>
      </w:tr>
      <w:tr w:rsidR="0001176E" w:rsidRPr="00367094" w14:paraId="2BB42CDE" w14:textId="77777777">
        <w:tblPrEx>
          <w:tblBorders>
            <w:bottom w:val="single" w:sz="4" w:space="0" w:color="auto"/>
          </w:tblBorders>
        </w:tblPrEx>
        <w:tc>
          <w:tcPr>
            <w:tcW w:w="2409" w:type="dxa"/>
          </w:tcPr>
          <w:p w14:paraId="154E7D8F" w14:textId="77777777" w:rsidR="0001176E" w:rsidRPr="00367094" w:rsidRDefault="0001176E" w:rsidP="0001176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ณ เวลาใดเวลาหนึ่ง</w:t>
            </w:r>
          </w:p>
        </w:tc>
        <w:tc>
          <w:tcPr>
            <w:tcW w:w="709" w:type="dxa"/>
          </w:tcPr>
          <w:p w14:paraId="7F339609" w14:textId="1BD2416A" w:rsidR="0001176E" w:rsidRPr="00367094" w:rsidRDefault="00961548" w:rsidP="0001176E">
            <w:pPr>
              <w:spacing w:line="240" w:lineRule="auto"/>
              <w:jc w:val="right"/>
              <w:rPr>
                <w:rFonts w:ascii="Browallia New" w:hAnsi="Browallia New" w:cs="Browallia New"/>
                <w:sz w:val="20"/>
                <w:szCs w:val="20"/>
              </w:rPr>
            </w:pPr>
            <w:r w:rsidRPr="00961548">
              <w:rPr>
                <w:rFonts w:ascii="Browallia New" w:hAnsi="Browallia New" w:cs="Browallia New"/>
                <w:sz w:val="20"/>
                <w:szCs w:val="20"/>
              </w:rPr>
              <w:t>-</w:t>
            </w:r>
          </w:p>
        </w:tc>
        <w:tc>
          <w:tcPr>
            <w:tcW w:w="728" w:type="dxa"/>
          </w:tcPr>
          <w:p w14:paraId="790FD539" w14:textId="360C471C"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77</w:t>
            </w:r>
          </w:p>
        </w:tc>
        <w:tc>
          <w:tcPr>
            <w:tcW w:w="690" w:type="dxa"/>
          </w:tcPr>
          <w:p w14:paraId="6F73D295" w14:textId="63832A67" w:rsidR="0001176E" w:rsidRPr="00367094" w:rsidRDefault="00A0538F" w:rsidP="0001176E">
            <w:pPr>
              <w:spacing w:line="240" w:lineRule="auto"/>
              <w:jc w:val="right"/>
              <w:rPr>
                <w:rFonts w:ascii="Browallia New" w:hAnsi="Browallia New" w:cs="Browallia New"/>
                <w:sz w:val="20"/>
                <w:szCs w:val="20"/>
              </w:rPr>
            </w:pPr>
            <w:r w:rsidRPr="00A0538F">
              <w:rPr>
                <w:rFonts w:ascii="Browallia New" w:hAnsi="Browallia New" w:cs="Browallia New"/>
                <w:sz w:val="20"/>
                <w:szCs w:val="20"/>
              </w:rPr>
              <w:t>1,081</w:t>
            </w:r>
          </w:p>
        </w:tc>
        <w:tc>
          <w:tcPr>
            <w:tcW w:w="722" w:type="dxa"/>
          </w:tcPr>
          <w:p w14:paraId="4962871A" w14:textId="60079B45"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37" w:type="dxa"/>
          </w:tcPr>
          <w:p w14:paraId="63E5DCB7" w14:textId="4ED01B6C" w:rsidR="0001176E" w:rsidRPr="00367094" w:rsidRDefault="00EA79FE" w:rsidP="0001176E">
            <w:pPr>
              <w:spacing w:line="240" w:lineRule="auto"/>
              <w:jc w:val="right"/>
              <w:rPr>
                <w:rFonts w:ascii="Browallia New" w:hAnsi="Browallia New" w:cs="Browallia New"/>
                <w:sz w:val="20"/>
                <w:szCs w:val="20"/>
              </w:rPr>
            </w:pPr>
            <w:r w:rsidRPr="00EA79FE">
              <w:rPr>
                <w:rFonts w:ascii="Browallia New" w:hAnsi="Browallia New" w:cs="Browallia New"/>
                <w:sz w:val="20"/>
                <w:szCs w:val="20"/>
              </w:rPr>
              <w:t>407</w:t>
            </w:r>
          </w:p>
        </w:tc>
        <w:tc>
          <w:tcPr>
            <w:tcW w:w="720" w:type="dxa"/>
          </w:tcPr>
          <w:p w14:paraId="04514462" w14:textId="7E1F7C06"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32" w:type="dxa"/>
          </w:tcPr>
          <w:p w14:paraId="3CB9064B" w14:textId="52FAFB7E" w:rsidR="0001176E" w:rsidRPr="00367094" w:rsidRDefault="002E7B37" w:rsidP="0001176E">
            <w:pPr>
              <w:spacing w:line="240" w:lineRule="auto"/>
              <w:jc w:val="right"/>
              <w:rPr>
                <w:rFonts w:ascii="Browallia New" w:hAnsi="Browallia New" w:cs="Browallia New"/>
                <w:sz w:val="20"/>
                <w:szCs w:val="20"/>
              </w:rPr>
            </w:pPr>
            <w:r w:rsidRPr="002E7B37">
              <w:rPr>
                <w:rFonts w:ascii="Browallia New" w:hAnsi="Browallia New" w:cs="Browallia New"/>
                <w:sz w:val="20"/>
                <w:szCs w:val="20"/>
              </w:rPr>
              <w:t>24</w:t>
            </w:r>
          </w:p>
        </w:tc>
        <w:tc>
          <w:tcPr>
            <w:tcW w:w="720" w:type="dxa"/>
          </w:tcPr>
          <w:p w14:paraId="213348E9" w14:textId="73C52524"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71" w:type="dxa"/>
            <w:vAlign w:val="bottom"/>
          </w:tcPr>
          <w:p w14:paraId="4780C811" w14:textId="20B8613C" w:rsidR="0001176E" w:rsidRPr="00367094" w:rsidRDefault="0084412A" w:rsidP="0001176E">
            <w:pPr>
              <w:spacing w:line="240" w:lineRule="auto"/>
              <w:jc w:val="right"/>
              <w:rPr>
                <w:rFonts w:ascii="Browallia New" w:hAnsi="Browallia New" w:cs="Browallia New"/>
                <w:sz w:val="20"/>
                <w:szCs w:val="20"/>
              </w:rPr>
            </w:pPr>
            <w:r w:rsidRPr="0084412A">
              <w:rPr>
                <w:rFonts w:ascii="Browallia New" w:hAnsi="Browallia New" w:cs="Browallia New"/>
                <w:sz w:val="20"/>
                <w:szCs w:val="20"/>
              </w:rPr>
              <w:t>1</w:t>
            </w:r>
          </w:p>
        </w:tc>
        <w:tc>
          <w:tcPr>
            <w:tcW w:w="708" w:type="dxa"/>
            <w:vAlign w:val="bottom"/>
          </w:tcPr>
          <w:p w14:paraId="32882192" w14:textId="5F37D931"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vAlign w:val="bottom"/>
          </w:tcPr>
          <w:p w14:paraId="2B7CBF5F" w14:textId="2DB01929" w:rsidR="0001176E" w:rsidRPr="00367094" w:rsidRDefault="00F354C5" w:rsidP="0001176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vAlign w:val="bottom"/>
          </w:tcPr>
          <w:p w14:paraId="6BC6777A" w14:textId="10A5373E"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89" w:type="dxa"/>
          </w:tcPr>
          <w:p w14:paraId="37E2669A" w14:textId="56104494" w:rsidR="0001176E" w:rsidRPr="00367094" w:rsidRDefault="00423658" w:rsidP="0001176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8" w:type="dxa"/>
          </w:tcPr>
          <w:p w14:paraId="0386EF5A" w14:textId="2CC82A96"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717" w:type="dxa"/>
          </w:tcPr>
          <w:p w14:paraId="6A98F528" w14:textId="28F776C7" w:rsidR="0001176E" w:rsidRPr="00367094" w:rsidRDefault="00D92EDD" w:rsidP="0001176E">
            <w:pPr>
              <w:spacing w:line="240" w:lineRule="auto"/>
              <w:jc w:val="right"/>
              <w:rPr>
                <w:rFonts w:ascii="Browallia New" w:hAnsi="Browallia New" w:cs="Browallia New"/>
                <w:sz w:val="20"/>
                <w:szCs w:val="20"/>
              </w:rPr>
            </w:pPr>
            <w:r w:rsidRPr="00D92EDD">
              <w:rPr>
                <w:rFonts w:ascii="Browallia New" w:hAnsi="Browallia New" w:cs="Browallia New"/>
                <w:sz w:val="20"/>
                <w:szCs w:val="20"/>
              </w:rPr>
              <w:t>1,513</w:t>
            </w:r>
          </w:p>
        </w:tc>
        <w:tc>
          <w:tcPr>
            <w:tcW w:w="709" w:type="dxa"/>
          </w:tcPr>
          <w:p w14:paraId="0901F8D8" w14:textId="1AC65DC6" w:rsidR="0001176E" w:rsidRPr="00367094" w:rsidRDefault="0001176E" w:rsidP="0001176E">
            <w:pPr>
              <w:spacing w:line="240" w:lineRule="auto"/>
              <w:jc w:val="right"/>
              <w:rPr>
                <w:rFonts w:ascii="Browallia New" w:hAnsi="Browallia New" w:cs="Browallia New"/>
                <w:sz w:val="20"/>
                <w:szCs w:val="20"/>
              </w:rPr>
            </w:pPr>
            <w:r>
              <w:rPr>
                <w:rFonts w:ascii="Browallia New" w:hAnsi="Browallia New" w:cs="Browallia New"/>
                <w:sz w:val="20"/>
                <w:szCs w:val="20"/>
              </w:rPr>
              <w:t>577</w:t>
            </w:r>
          </w:p>
        </w:tc>
      </w:tr>
      <w:tr w:rsidR="0001176E" w:rsidRPr="00367094" w14:paraId="42EDD32E" w14:textId="77777777">
        <w:tblPrEx>
          <w:tblBorders>
            <w:bottom w:val="single" w:sz="4" w:space="0" w:color="auto"/>
          </w:tblBorders>
        </w:tblPrEx>
        <w:tc>
          <w:tcPr>
            <w:tcW w:w="2409" w:type="dxa"/>
            <w:tcBorders>
              <w:bottom w:val="nil"/>
            </w:tcBorders>
          </w:tcPr>
          <w:p w14:paraId="3A2A158B" w14:textId="77777777" w:rsidR="0001176E" w:rsidRPr="00367094" w:rsidRDefault="0001176E" w:rsidP="0001176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367094">
              <w:rPr>
                <w:rFonts w:ascii="Browallia New" w:hAnsi="Browallia New" w:cs="Browallia New"/>
                <w:sz w:val="20"/>
                <w:szCs w:val="20"/>
                <w:cs/>
              </w:rPr>
              <w:t>ตลอดช่วงเวลาหนึ่ง</w:t>
            </w:r>
          </w:p>
        </w:tc>
        <w:tc>
          <w:tcPr>
            <w:tcW w:w="709" w:type="dxa"/>
            <w:tcBorders>
              <w:bottom w:val="nil"/>
            </w:tcBorders>
          </w:tcPr>
          <w:p w14:paraId="7B89479D" w14:textId="67336CB8" w:rsidR="0001176E" w:rsidRPr="00367094" w:rsidRDefault="00961548" w:rsidP="0001176E">
            <w:pPr>
              <w:pBdr>
                <w:bottom w:val="single" w:sz="4" w:space="1" w:color="auto"/>
              </w:pBdr>
              <w:spacing w:line="240" w:lineRule="auto"/>
              <w:jc w:val="right"/>
              <w:rPr>
                <w:rFonts w:ascii="Browallia New" w:hAnsi="Browallia New" w:cs="Browallia New"/>
                <w:sz w:val="20"/>
                <w:szCs w:val="20"/>
              </w:rPr>
            </w:pPr>
            <w:r w:rsidRPr="00961548">
              <w:rPr>
                <w:rFonts w:ascii="Browallia New" w:hAnsi="Browallia New" w:cs="Browallia New"/>
                <w:sz w:val="20"/>
                <w:szCs w:val="20"/>
              </w:rPr>
              <w:t>76</w:t>
            </w:r>
            <w:r w:rsidR="006B7C0F">
              <w:rPr>
                <w:rFonts w:ascii="Browallia New" w:hAnsi="Browallia New" w:cs="Browallia New"/>
                <w:sz w:val="20"/>
                <w:szCs w:val="20"/>
              </w:rPr>
              <w:t>8</w:t>
            </w:r>
          </w:p>
        </w:tc>
        <w:tc>
          <w:tcPr>
            <w:tcW w:w="728" w:type="dxa"/>
            <w:tcBorders>
              <w:bottom w:val="nil"/>
            </w:tcBorders>
          </w:tcPr>
          <w:p w14:paraId="5C8D553C" w14:textId="1010D31E"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877</w:t>
            </w:r>
          </w:p>
        </w:tc>
        <w:tc>
          <w:tcPr>
            <w:tcW w:w="690" w:type="dxa"/>
            <w:tcBorders>
              <w:bottom w:val="nil"/>
            </w:tcBorders>
            <w:vAlign w:val="bottom"/>
          </w:tcPr>
          <w:p w14:paraId="350BBABC" w14:textId="011A9B4C" w:rsidR="0001176E" w:rsidRPr="00367094" w:rsidRDefault="00A0538F"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1E079345" w14:textId="1EDC88E6"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vAlign w:val="bottom"/>
          </w:tcPr>
          <w:p w14:paraId="23A970CB" w14:textId="760B9520" w:rsidR="0001176E" w:rsidRPr="00367094" w:rsidRDefault="00C83FE3"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20" w:type="dxa"/>
            <w:tcBorders>
              <w:bottom w:val="nil"/>
            </w:tcBorders>
            <w:vAlign w:val="bottom"/>
          </w:tcPr>
          <w:p w14:paraId="3658F476" w14:textId="18E5FB14"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tcPr>
          <w:p w14:paraId="0DA72F1B" w14:textId="5740429F" w:rsidR="0001176E" w:rsidRPr="00367094" w:rsidRDefault="002E7B37"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61C6E949" w14:textId="6D2ECABD"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26F0847D" w14:textId="5C77104A" w:rsidR="0001176E" w:rsidRPr="00367094" w:rsidRDefault="0084412A"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08" w:type="dxa"/>
            <w:tcBorders>
              <w:bottom w:val="nil"/>
            </w:tcBorders>
            <w:vAlign w:val="bottom"/>
          </w:tcPr>
          <w:p w14:paraId="7417899F" w14:textId="7C941758"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10" w:type="dxa"/>
            <w:tcBorders>
              <w:bottom w:val="nil"/>
            </w:tcBorders>
          </w:tcPr>
          <w:p w14:paraId="46078D46" w14:textId="0254C1B4" w:rsidR="0001176E" w:rsidRPr="00367094" w:rsidRDefault="00B97261"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822" w:type="dxa"/>
            <w:tcBorders>
              <w:bottom w:val="nil"/>
            </w:tcBorders>
          </w:tcPr>
          <w:p w14:paraId="2AC3A1A7" w14:textId="2D44FFE5"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689" w:type="dxa"/>
            <w:tcBorders>
              <w:bottom w:val="nil"/>
            </w:tcBorders>
          </w:tcPr>
          <w:p w14:paraId="2E1D5ABC" w14:textId="50FFBC56" w:rsidR="0001176E" w:rsidRPr="00367094" w:rsidRDefault="00306148" w:rsidP="0001176E">
            <w:pPr>
              <w:pBdr>
                <w:bottom w:val="single" w:sz="4" w:space="1" w:color="auto"/>
              </w:pBdr>
              <w:spacing w:line="240" w:lineRule="auto"/>
              <w:jc w:val="right"/>
              <w:rPr>
                <w:rFonts w:ascii="Browallia New" w:hAnsi="Browallia New" w:cs="Browallia New"/>
                <w:sz w:val="20"/>
                <w:szCs w:val="20"/>
              </w:rPr>
            </w:pPr>
            <w:r w:rsidRPr="000C3404">
              <w:rPr>
                <w:rFonts w:ascii="Browallia New" w:hAnsi="Browallia New" w:cs="Browallia New"/>
                <w:sz w:val="20"/>
                <w:szCs w:val="20"/>
              </w:rPr>
              <w:t>(</w:t>
            </w:r>
            <w:r>
              <w:rPr>
                <w:rFonts w:ascii="Browallia New" w:hAnsi="Browallia New" w:cs="Browallia New"/>
                <w:sz w:val="20"/>
                <w:szCs w:val="20"/>
              </w:rPr>
              <w:t>58</w:t>
            </w:r>
            <w:r w:rsidRPr="000C3404">
              <w:rPr>
                <w:rFonts w:ascii="Browallia New" w:hAnsi="Browallia New" w:cs="Browallia New"/>
                <w:sz w:val="20"/>
                <w:szCs w:val="20"/>
              </w:rPr>
              <w:t>)</w:t>
            </w:r>
          </w:p>
        </w:tc>
        <w:tc>
          <w:tcPr>
            <w:tcW w:w="738" w:type="dxa"/>
            <w:tcBorders>
              <w:bottom w:val="nil"/>
            </w:tcBorders>
          </w:tcPr>
          <w:p w14:paraId="372EBAAF" w14:textId="16167A63"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w:t>
            </w:r>
          </w:p>
        </w:tc>
        <w:tc>
          <w:tcPr>
            <w:tcW w:w="717" w:type="dxa"/>
            <w:tcBorders>
              <w:bottom w:val="nil"/>
            </w:tcBorders>
          </w:tcPr>
          <w:p w14:paraId="16BCA3FE" w14:textId="19D643F9" w:rsidR="0001176E" w:rsidRPr="00367094" w:rsidRDefault="0010402B"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752</w:t>
            </w:r>
          </w:p>
        </w:tc>
        <w:tc>
          <w:tcPr>
            <w:tcW w:w="709" w:type="dxa"/>
            <w:tcBorders>
              <w:bottom w:val="nil"/>
            </w:tcBorders>
          </w:tcPr>
          <w:p w14:paraId="5DEC07A3" w14:textId="4708257C" w:rsidR="0001176E" w:rsidRPr="00367094" w:rsidRDefault="0001176E" w:rsidP="0001176E">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878</w:t>
            </w:r>
          </w:p>
        </w:tc>
      </w:tr>
      <w:tr w:rsidR="0001176E" w:rsidRPr="00367094" w14:paraId="4FDB52C6" w14:textId="77777777">
        <w:tblPrEx>
          <w:tblBorders>
            <w:bottom w:val="single" w:sz="4" w:space="0" w:color="auto"/>
          </w:tblBorders>
        </w:tblPrEx>
        <w:tc>
          <w:tcPr>
            <w:tcW w:w="2409" w:type="dxa"/>
            <w:tcBorders>
              <w:bottom w:val="nil"/>
            </w:tcBorders>
          </w:tcPr>
          <w:p w14:paraId="38CB52D2" w14:textId="77777777" w:rsidR="0001176E" w:rsidRPr="00367094" w:rsidRDefault="0001176E" w:rsidP="0001176E">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รวม</w:t>
            </w:r>
          </w:p>
        </w:tc>
        <w:tc>
          <w:tcPr>
            <w:tcW w:w="709" w:type="dxa"/>
            <w:tcBorders>
              <w:bottom w:val="nil"/>
            </w:tcBorders>
          </w:tcPr>
          <w:p w14:paraId="6B350439" w14:textId="106674C9" w:rsidR="0001176E" w:rsidRPr="00367094" w:rsidRDefault="00961548" w:rsidP="0001176E">
            <w:pPr>
              <w:pBdr>
                <w:bottom w:val="single" w:sz="12" w:space="1" w:color="auto"/>
              </w:pBdr>
              <w:spacing w:line="240" w:lineRule="auto"/>
              <w:jc w:val="right"/>
              <w:rPr>
                <w:rFonts w:ascii="Browallia New" w:hAnsi="Browallia New" w:cs="Browallia New"/>
                <w:sz w:val="20"/>
                <w:szCs w:val="20"/>
              </w:rPr>
            </w:pPr>
            <w:r w:rsidRPr="00961548">
              <w:rPr>
                <w:rFonts w:ascii="Browallia New" w:hAnsi="Browallia New" w:cs="Browallia New"/>
                <w:sz w:val="20"/>
                <w:szCs w:val="20"/>
              </w:rPr>
              <w:t>76</w:t>
            </w:r>
            <w:r w:rsidR="006B7C0F">
              <w:rPr>
                <w:rFonts w:ascii="Browallia New" w:hAnsi="Browallia New" w:cs="Browallia New"/>
                <w:sz w:val="20"/>
                <w:szCs w:val="20"/>
              </w:rPr>
              <w:t>8</w:t>
            </w:r>
          </w:p>
        </w:tc>
        <w:tc>
          <w:tcPr>
            <w:tcW w:w="728" w:type="dxa"/>
            <w:tcBorders>
              <w:bottom w:val="nil"/>
            </w:tcBorders>
          </w:tcPr>
          <w:p w14:paraId="6BEFF8EA" w14:textId="707FE67C"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954</w:t>
            </w:r>
          </w:p>
        </w:tc>
        <w:tc>
          <w:tcPr>
            <w:tcW w:w="690" w:type="dxa"/>
            <w:tcBorders>
              <w:bottom w:val="nil"/>
            </w:tcBorders>
          </w:tcPr>
          <w:p w14:paraId="702D0CBC" w14:textId="56FB4889" w:rsidR="0001176E" w:rsidRPr="00367094" w:rsidRDefault="00A0538F" w:rsidP="0001176E">
            <w:pPr>
              <w:pBdr>
                <w:bottom w:val="single" w:sz="12" w:space="1" w:color="auto"/>
              </w:pBdr>
              <w:spacing w:line="240" w:lineRule="auto"/>
              <w:jc w:val="right"/>
              <w:rPr>
                <w:rFonts w:ascii="Browallia New" w:hAnsi="Browallia New" w:cs="Browallia New"/>
                <w:sz w:val="20"/>
                <w:szCs w:val="20"/>
              </w:rPr>
            </w:pPr>
            <w:r w:rsidRPr="00A0538F">
              <w:rPr>
                <w:rFonts w:ascii="Browallia New" w:hAnsi="Browallia New" w:cs="Browallia New"/>
                <w:sz w:val="20"/>
                <w:szCs w:val="20"/>
              </w:rPr>
              <w:t>1,081</w:t>
            </w:r>
          </w:p>
        </w:tc>
        <w:tc>
          <w:tcPr>
            <w:tcW w:w="722" w:type="dxa"/>
            <w:tcBorders>
              <w:bottom w:val="nil"/>
            </w:tcBorders>
          </w:tcPr>
          <w:p w14:paraId="0B4E7F83" w14:textId="0D7CA970"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37" w:type="dxa"/>
            <w:tcBorders>
              <w:bottom w:val="nil"/>
            </w:tcBorders>
          </w:tcPr>
          <w:p w14:paraId="5D7E77C4" w14:textId="78A557CD" w:rsidR="0001176E" w:rsidRPr="00367094" w:rsidRDefault="00952708" w:rsidP="0001176E">
            <w:pPr>
              <w:pBdr>
                <w:bottom w:val="single" w:sz="12" w:space="1" w:color="auto"/>
              </w:pBdr>
              <w:spacing w:line="240" w:lineRule="auto"/>
              <w:jc w:val="right"/>
              <w:rPr>
                <w:rFonts w:ascii="Browallia New" w:hAnsi="Browallia New" w:cs="Browallia New"/>
                <w:sz w:val="20"/>
                <w:szCs w:val="20"/>
              </w:rPr>
            </w:pPr>
            <w:r w:rsidRPr="00952708">
              <w:rPr>
                <w:rFonts w:ascii="Browallia New" w:hAnsi="Browallia New" w:cs="Browallia New"/>
                <w:sz w:val="20"/>
                <w:szCs w:val="20"/>
              </w:rPr>
              <w:t>41</w:t>
            </w:r>
            <w:r w:rsidR="00C83FE3">
              <w:rPr>
                <w:rFonts w:ascii="Browallia New" w:hAnsi="Browallia New" w:cs="Browallia New"/>
                <w:sz w:val="20"/>
                <w:szCs w:val="20"/>
              </w:rPr>
              <w:t>3</w:t>
            </w:r>
          </w:p>
        </w:tc>
        <w:tc>
          <w:tcPr>
            <w:tcW w:w="720" w:type="dxa"/>
            <w:tcBorders>
              <w:bottom w:val="nil"/>
            </w:tcBorders>
          </w:tcPr>
          <w:p w14:paraId="57C5765D" w14:textId="49DDDC59"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32" w:type="dxa"/>
            <w:tcBorders>
              <w:bottom w:val="nil"/>
            </w:tcBorders>
          </w:tcPr>
          <w:p w14:paraId="4D5AB7A9" w14:textId="30841C59" w:rsidR="0001176E" w:rsidRPr="00367094" w:rsidRDefault="002E7B37" w:rsidP="0001176E">
            <w:pPr>
              <w:pBdr>
                <w:bottom w:val="single" w:sz="12" w:space="1" w:color="auto"/>
              </w:pBdr>
              <w:spacing w:line="240" w:lineRule="auto"/>
              <w:jc w:val="right"/>
              <w:rPr>
                <w:rFonts w:ascii="Browallia New" w:hAnsi="Browallia New" w:cs="Browallia New"/>
                <w:sz w:val="20"/>
                <w:szCs w:val="20"/>
              </w:rPr>
            </w:pPr>
            <w:r w:rsidRPr="002E7B37">
              <w:rPr>
                <w:rFonts w:ascii="Browallia New" w:hAnsi="Browallia New" w:cs="Browallia New"/>
                <w:sz w:val="20"/>
                <w:szCs w:val="20"/>
              </w:rPr>
              <w:t>24</w:t>
            </w:r>
          </w:p>
        </w:tc>
        <w:tc>
          <w:tcPr>
            <w:tcW w:w="720" w:type="dxa"/>
            <w:tcBorders>
              <w:bottom w:val="nil"/>
            </w:tcBorders>
          </w:tcPr>
          <w:p w14:paraId="2C449B1F" w14:textId="3724ADD2"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71" w:type="dxa"/>
            <w:tcBorders>
              <w:bottom w:val="nil"/>
            </w:tcBorders>
            <w:vAlign w:val="bottom"/>
          </w:tcPr>
          <w:p w14:paraId="5EFFCE19" w14:textId="5EB8CA63" w:rsidR="0001176E" w:rsidRPr="00367094" w:rsidRDefault="0084412A"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08" w:type="dxa"/>
            <w:tcBorders>
              <w:bottom w:val="nil"/>
            </w:tcBorders>
            <w:vAlign w:val="bottom"/>
          </w:tcPr>
          <w:p w14:paraId="16928D1F" w14:textId="58509669"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10" w:type="dxa"/>
            <w:tcBorders>
              <w:bottom w:val="nil"/>
            </w:tcBorders>
            <w:vAlign w:val="bottom"/>
          </w:tcPr>
          <w:p w14:paraId="0F3C914B" w14:textId="75046E82" w:rsidR="0001176E" w:rsidRPr="00367094" w:rsidRDefault="00B97261"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822" w:type="dxa"/>
            <w:tcBorders>
              <w:bottom w:val="nil"/>
            </w:tcBorders>
            <w:vAlign w:val="bottom"/>
          </w:tcPr>
          <w:p w14:paraId="219E921C" w14:textId="4B19BAC6"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689" w:type="dxa"/>
            <w:tcBorders>
              <w:bottom w:val="nil"/>
            </w:tcBorders>
          </w:tcPr>
          <w:p w14:paraId="5B5807EC" w14:textId="73587668" w:rsidR="0001176E" w:rsidRPr="00367094" w:rsidRDefault="00306148" w:rsidP="0001176E">
            <w:pPr>
              <w:pBdr>
                <w:bottom w:val="single" w:sz="12" w:space="1" w:color="auto"/>
              </w:pBdr>
              <w:spacing w:line="240" w:lineRule="auto"/>
              <w:jc w:val="right"/>
              <w:rPr>
                <w:rFonts w:ascii="Browallia New" w:hAnsi="Browallia New" w:cs="Browallia New"/>
                <w:sz w:val="20"/>
                <w:szCs w:val="20"/>
              </w:rPr>
            </w:pPr>
            <w:r w:rsidRPr="000C3404">
              <w:rPr>
                <w:rFonts w:ascii="Browallia New" w:hAnsi="Browallia New" w:cs="Browallia New"/>
                <w:sz w:val="20"/>
                <w:szCs w:val="20"/>
              </w:rPr>
              <w:t>(</w:t>
            </w:r>
            <w:r>
              <w:rPr>
                <w:rFonts w:ascii="Browallia New" w:hAnsi="Browallia New" w:cs="Browallia New"/>
                <w:sz w:val="20"/>
                <w:szCs w:val="20"/>
              </w:rPr>
              <w:t>58</w:t>
            </w:r>
            <w:r w:rsidRPr="000C3404">
              <w:rPr>
                <w:rFonts w:ascii="Browallia New" w:hAnsi="Browallia New" w:cs="Browallia New"/>
                <w:sz w:val="20"/>
                <w:szCs w:val="20"/>
              </w:rPr>
              <w:t>)</w:t>
            </w:r>
          </w:p>
        </w:tc>
        <w:tc>
          <w:tcPr>
            <w:tcW w:w="738" w:type="dxa"/>
            <w:tcBorders>
              <w:bottom w:val="nil"/>
            </w:tcBorders>
          </w:tcPr>
          <w:p w14:paraId="5B34DB13" w14:textId="7761DCC9"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717" w:type="dxa"/>
            <w:tcBorders>
              <w:bottom w:val="nil"/>
            </w:tcBorders>
          </w:tcPr>
          <w:p w14:paraId="15C548CA" w14:textId="253862BE" w:rsidR="0001176E" w:rsidRPr="00367094" w:rsidRDefault="00BC78CE" w:rsidP="0001176E">
            <w:pPr>
              <w:pBdr>
                <w:bottom w:val="single" w:sz="12" w:space="1" w:color="auto"/>
              </w:pBdr>
              <w:spacing w:line="240" w:lineRule="auto"/>
              <w:jc w:val="right"/>
              <w:rPr>
                <w:rFonts w:ascii="Browallia New" w:hAnsi="Browallia New" w:cs="Browallia New"/>
                <w:sz w:val="20"/>
                <w:szCs w:val="20"/>
              </w:rPr>
            </w:pPr>
            <w:r w:rsidRPr="00BC78CE">
              <w:rPr>
                <w:rFonts w:ascii="Browallia New" w:hAnsi="Browallia New" w:cs="Browallia New"/>
                <w:sz w:val="20"/>
                <w:szCs w:val="20"/>
              </w:rPr>
              <w:t>2,</w:t>
            </w:r>
            <w:r w:rsidR="0010402B">
              <w:rPr>
                <w:rFonts w:ascii="Browallia New" w:hAnsi="Browallia New" w:cs="Browallia New"/>
                <w:sz w:val="20"/>
                <w:szCs w:val="20"/>
              </w:rPr>
              <w:t>265</w:t>
            </w:r>
          </w:p>
        </w:tc>
        <w:tc>
          <w:tcPr>
            <w:tcW w:w="709" w:type="dxa"/>
            <w:tcBorders>
              <w:bottom w:val="nil"/>
            </w:tcBorders>
          </w:tcPr>
          <w:p w14:paraId="4C861B8A" w14:textId="1E92D480" w:rsidR="0001176E" w:rsidRPr="00367094" w:rsidRDefault="0001176E" w:rsidP="0001176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1,455</w:t>
            </w:r>
          </w:p>
        </w:tc>
      </w:tr>
      <w:tr w:rsidR="0001176E" w:rsidRPr="00367094" w14:paraId="15B7E3F7" w14:textId="77777777" w:rsidTr="0090496D">
        <w:tblPrEx>
          <w:tblBorders>
            <w:bottom w:val="single" w:sz="4" w:space="0" w:color="auto"/>
          </w:tblBorders>
        </w:tblPrEx>
        <w:trPr>
          <w:trHeight w:val="279"/>
        </w:trPr>
        <w:tc>
          <w:tcPr>
            <w:tcW w:w="2409" w:type="dxa"/>
          </w:tcPr>
          <w:p w14:paraId="2C03675F" w14:textId="77777777" w:rsidR="0001176E" w:rsidRPr="00367094" w:rsidRDefault="0001176E" w:rsidP="0001176E">
            <w:pPr>
              <w:spacing w:line="240" w:lineRule="auto"/>
              <w:ind w:right="-108"/>
              <w:rPr>
                <w:rFonts w:ascii="Browallia New" w:hAnsi="Browallia New" w:cs="Browallia New"/>
                <w:sz w:val="14"/>
                <w:szCs w:val="14"/>
                <w:cs/>
              </w:rPr>
            </w:pPr>
          </w:p>
        </w:tc>
        <w:tc>
          <w:tcPr>
            <w:tcW w:w="709" w:type="dxa"/>
            <w:vAlign w:val="bottom"/>
          </w:tcPr>
          <w:p w14:paraId="19A18181" w14:textId="77777777" w:rsidR="0001176E" w:rsidRPr="00367094" w:rsidRDefault="0001176E" w:rsidP="0001176E">
            <w:pPr>
              <w:spacing w:line="240" w:lineRule="auto"/>
              <w:jc w:val="right"/>
              <w:rPr>
                <w:rFonts w:ascii="Browallia New" w:hAnsi="Browallia New" w:cs="Browallia New"/>
                <w:sz w:val="14"/>
                <w:szCs w:val="14"/>
              </w:rPr>
            </w:pPr>
          </w:p>
        </w:tc>
        <w:tc>
          <w:tcPr>
            <w:tcW w:w="728" w:type="dxa"/>
            <w:vAlign w:val="bottom"/>
          </w:tcPr>
          <w:p w14:paraId="63F1EB1B" w14:textId="77777777" w:rsidR="0001176E" w:rsidRPr="00367094" w:rsidRDefault="0001176E" w:rsidP="0001176E">
            <w:pPr>
              <w:spacing w:line="240" w:lineRule="auto"/>
              <w:jc w:val="right"/>
              <w:rPr>
                <w:rFonts w:ascii="Browallia New" w:hAnsi="Browallia New" w:cs="Browallia New"/>
                <w:sz w:val="14"/>
                <w:szCs w:val="14"/>
              </w:rPr>
            </w:pPr>
          </w:p>
        </w:tc>
        <w:tc>
          <w:tcPr>
            <w:tcW w:w="690" w:type="dxa"/>
          </w:tcPr>
          <w:p w14:paraId="52D56252" w14:textId="77777777" w:rsidR="0001176E" w:rsidRPr="00367094" w:rsidRDefault="0001176E" w:rsidP="0001176E">
            <w:pPr>
              <w:spacing w:line="240" w:lineRule="auto"/>
              <w:jc w:val="right"/>
              <w:rPr>
                <w:rFonts w:ascii="Browallia New" w:hAnsi="Browallia New" w:cs="Browallia New"/>
                <w:sz w:val="14"/>
                <w:szCs w:val="14"/>
              </w:rPr>
            </w:pPr>
          </w:p>
        </w:tc>
        <w:tc>
          <w:tcPr>
            <w:tcW w:w="722" w:type="dxa"/>
          </w:tcPr>
          <w:p w14:paraId="5F29B2C3" w14:textId="77777777" w:rsidR="0001176E" w:rsidRPr="00367094" w:rsidRDefault="0001176E" w:rsidP="0001176E">
            <w:pPr>
              <w:spacing w:line="240" w:lineRule="auto"/>
              <w:jc w:val="right"/>
              <w:rPr>
                <w:rFonts w:ascii="Browallia New" w:hAnsi="Browallia New" w:cs="Browallia New"/>
                <w:sz w:val="14"/>
                <w:szCs w:val="14"/>
              </w:rPr>
            </w:pPr>
          </w:p>
        </w:tc>
        <w:tc>
          <w:tcPr>
            <w:tcW w:w="737" w:type="dxa"/>
          </w:tcPr>
          <w:p w14:paraId="5DBBCDE9" w14:textId="77777777" w:rsidR="0001176E" w:rsidRPr="00367094" w:rsidRDefault="0001176E" w:rsidP="0001176E">
            <w:pPr>
              <w:spacing w:line="240" w:lineRule="auto"/>
              <w:jc w:val="right"/>
              <w:rPr>
                <w:rFonts w:ascii="Browallia New" w:hAnsi="Browallia New" w:cs="Browallia New"/>
                <w:sz w:val="14"/>
                <w:szCs w:val="14"/>
              </w:rPr>
            </w:pPr>
          </w:p>
        </w:tc>
        <w:tc>
          <w:tcPr>
            <w:tcW w:w="720" w:type="dxa"/>
          </w:tcPr>
          <w:p w14:paraId="08D75324" w14:textId="77777777" w:rsidR="0001176E" w:rsidRPr="00367094" w:rsidRDefault="0001176E" w:rsidP="0001176E">
            <w:pPr>
              <w:spacing w:line="240" w:lineRule="auto"/>
              <w:jc w:val="right"/>
              <w:rPr>
                <w:rFonts w:ascii="Browallia New" w:hAnsi="Browallia New" w:cs="Browallia New"/>
                <w:sz w:val="14"/>
                <w:szCs w:val="14"/>
              </w:rPr>
            </w:pPr>
          </w:p>
        </w:tc>
        <w:tc>
          <w:tcPr>
            <w:tcW w:w="732" w:type="dxa"/>
          </w:tcPr>
          <w:p w14:paraId="479D4A58" w14:textId="77777777" w:rsidR="0001176E" w:rsidRPr="00367094" w:rsidRDefault="0001176E" w:rsidP="0001176E">
            <w:pPr>
              <w:spacing w:line="240" w:lineRule="auto"/>
              <w:jc w:val="right"/>
              <w:rPr>
                <w:rFonts w:ascii="Browallia New" w:hAnsi="Browallia New" w:cs="Browallia New"/>
                <w:sz w:val="14"/>
                <w:szCs w:val="14"/>
              </w:rPr>
            </w:pPr>
          </w:p>
        </w:tc>
        <w:tc>
          <w:tcPr>
            <w:tcW w:w="720" w:type="dxa"/>
          </w:tcPr>
          <w:p w14:paraId="7839E9A2" w14:textId="77777777" w:rsidR="0001176E" w:rsidRPr="00367094" w:rsidRDefault="0001176E" w:rsidP="0001176E">
            <w:pPr>
              <w:spacing w:line="240" w:lineRule="auto"/>
              <w:jc w:val="right"/>
              <w:rPr>
                <w:rFonts w:ascii="Browallia New" w:hAnsi="Browallia New" w:cs="Browallia New"/>
                <w:sz w:val="14"/>
                <w:szCs w:val="14"/>
              </w:rPr>
            </w:pPr>
          </w:p>
        </w:tc>
        <w:tc>
          <w:tcPr>
            <w:tcW w:w="771" w:type="dxa"/>
          </w:tcPr>
          <w:p w14:paraId="60C4D99F" w14:textId="77777777" w:rsidR="0001176E" w:rsidRPr="00367094" w:rsidRDefault="0001176E" w:rsidP="0001176E">
            <w:pPr>
              <w:spacing w:line="240" w:lineRule="auto"/>
              <w:jc w:val="right"/>
              <w:rPr>
                <w:rFonts w:ascii="Browallia New" w:hAnsi="Browallia New" w:cs="Browallia New"/>
                <w:sz w:val="14"/>
                <w:szCs w:val="14"/>
              </w:rPr>
            </w:pPr>
          </w:p>
        </w:tc>
        <w:tc>
          <w:tcPr>
            <w:tcW w:w="708" w:type="dxa"/>
          </w:tcPr>
          <w:p w14:paraId="7ADD86A5" w14:textId="77777777" w:rsidR="0001176E" w:rsidRPr="00367094" w:rsidRDefault="0001176E" w:rsidP="0001176E">
            <w:pPr>
              <w:spacing w:line="240" w:lineRule="auto"/>
              <w:jc w:val="right"/>
              <w:rPr>
                <w:rFonts w:ascii="Browallia New" w:hAnsi="Browallia New" w:cs="Browallia New"/>
                <w:sz w:val="14"/>
                <w:szCs w:val="14"/>
              </w:rPr>
            </w:pPr>
          </w:p>
        </w:tc>
        <w:tc>
          <w:tcPr>
            <w:tcW w:w="810" w:type="dxa"/>
          </w:tcPr>
          <w:p w14:paraId="1F8358A3" w14:textId="77777777" w:rsidR="0001176E" w:rsidRPr="00367094" w:rsidRDefault="0001176E" w:rsidP="0001176E">
            <w:pPr>
              <w:spacing w:line="240" w:lineRule="auto"/>
              <w:jc w:val="right"/>
              <w:rPr>
                <w:rFonts w:ascii="Browallia New" w:hAnsi="Browallia New" w:cs="Browallia New"/>
                <w:sz w:val="14"/>
                <w:szCs w:val="14"/>
              </w:rPr>
            </w:pPr>
          </w:p>
        </w:tc>
        <w:tc>
          <w:tcPr>
            <w:tcW w:w="822" w:type="dxa"/>
          </w:tcPr>
          <w:p w14:paraId="0CEC1FE3" w14:textId="77777777" w:rsidR="0001176E" w:rsidRPr="00367094" w:rsidRDefault="0001176E" w:rsidP="0001176E">
            <w:pPr>
              <w:spacing w:line="240" w:lineRule="auto"/>
              <w:jc w:val="right"/>
              <w:rPr>
                <w:rFonts w:ascii="Browallia New" w:hAnsi="Browallia New" w:cs="Browallia New"/>
                <w:sz w:val="14"/>
                <w:szCs w:val="14"/>
              </w:rPr>
            </w:pPr>
          </w:p>
        </w:tc>
        <w:tc>
          <w:tcPr>
            <w:tcW w:w="689" w:type="dxa"/>
          </w:tcPr>
          <w:p w14:paraId="5990038E" w14:textId="77777777" w:rsidR="0001176E" w:rsidRPr="00367094" w:rsidRDefault="0001176E" w:rsidP="0001176E">
            <w:pPr>
              <w:spacing w:line="240" w:lineRule="auto"/>
              <w:jc w:val="right"/>
              <w:rPr>
                <w:rFonts w:ascii="Browallia New" w:hAnsi="Browallia New" w:cs="Browallia New"/>
                <w:sz w:val="14"/>
                <w:szCs w:val="14"/>
              </w:rPr>
            </w:pPr>
          </w:p>
        </w:tc>
        <w:tc>
          <w:tcPr>
            <w:tcW w:w="738" w:type="dxa"/>
          </w:tcPr>
          <w:p w14:paraId="04E5525B" w14:textId="77777777" w:rsidR="0001176E" w:rsidRPr="00367094" w:rsidRDefault="0001176E" w:rsidP="0001176E">
            <w:pPr>
              <w:spacing w:line="240" w:lineRule="auto"/>
              <w:jc w:val="right"/>
              <w:rPr>
                <w:rFonts w:ascii="Browallia New" w:hAnsi="Browallia New" w:cs="Browallia New"/>
                <w:sz w:val="14"/>
                <w:szCs w:val="14"/>
              </w:rPr>
            </w:pPr>
          </w:p>
        </w:tc>
        <w:tc>
          <w:tcPr>
            <w:tcW w:w="717" w:type="dxa"/>
          </w:tcPr>
          <w:p w14:paraId="6C951285" w14:textId="77777777" w:rsidR="0001176E" w:rsidRPr="00367094" w:rsidRDefault="0001176E" w:rsidP="0001176E">
            <w:pPr>
              <w:spacing w:line="240" w:lineRule="auto"/>
              <w:jc w:val="right"/>
              <w:rPr>
                <w:rFonts w:ascii="Browallia New" w:hAnsi="Browallia New" w:cs="Browallia New"/>
                <w:sz w:val="14"/>
                <w:szCs w:val="14"/>
              </w:rPr>
            </w:pPr>
          </w:p>
        </w:tc>
        <w:tc>
          <w:tcPr>
            <w:tcW w:w="709" w:type="dxa"/>
          </w:tcPr>
          <w:p w14:paraId="2DF471A0" w14:textId="77777777" w:rsidR="0001176E" w:rsidRPr="00367094" w:rsidRDefault="0001176E" w:rsidP="0001176E">
            <w:pPr>
              <w:spacing w:line="240" w:lineRule="auto"/>
              <w:jc w:val="right"/>
              <w:rPr>
                <w:rFonts w:ascii="Browallia New" w:hAnsi="Browallia New" w:cs="Browallia New"/>
                <w:sz w:val="14"/>
                <w:szCs w:val="14"/>
              </w:rPr>
            </w:pPr>
          </w:p>
        </w:tc>
      </w:tr>
      <w:tr w:rsidR="00D10903" w:rsidRPr="00367094" w14:paraId="615B19EF" w14:textId="77777777">
        <w:tblPrEx>
          <w:tblBorders>
            <w:bottom w:val="single" w:sz="4" w:space="0" w:color="auto"/>
          </w:tblBorders>
        </w:tblPrEx>
        <w:tc>
          <w:tcPr>
            <w:tcW w:w="2409" w:type="dxa"/>
          </w:tcPr>
          <w:p w14:paraId="4AB1303B" w14:textId="77777777" w:rsidR="00D10903" w:rsidRPr="00367094" w:rsidRDefault="00D10903" w:rsidP="00D10903">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 xml:space="preserve">ดอกเบี้ยรับ </w:t>
            </w:r>
          </w:p>
        </w:tc>
        <w:tc>
          <w:tcPr>
            <w:tcW w:w="709" w:type="dxa"/>
          </w:tcPr>
          <w:p w14:paraId="0A941570" w14:textId="77777777" w:rsidR="00D10903" w:rsidRPr="00367094" w:rsidRDefault="00D10903" w:rsidP="00D10903">
            <w:pPr>
              <w:spacing w:line="240" w:lineRule="auto"/>
              <w:jc w:val="right"/>
              <w:rPr>
                <w:rFonts w:ascii="Browallia New" w:hAnsi="Browallia New" w:cs="Browallia New"/>
                <w:sz w:val="20"/>
                <w:szCs w:val="20"/>
              </w:rPr>
            </w:pPr>
          </w:p>
        </w:tc>
        <w:tc>
          <w:tcPr>
            <w:tcW w:w="728" w:type="dxa"/>
          </w:tcPr>
          <w:p w14:paraId="6E072088" w14:textId="77777777" w:rsidR="00D10903" w:rsidRPr="00367094" w:rsidRDefault="00D10903" w:rsidP="00D10903">
            <w:pPr>
              <w:spacing w:line="240" w:lineRule="auto"/>
              <w:jc w:val="right"/>
              <w:rPr>
                <w:rFonts w:ascii="Browallia New" w:hAnsi="Browallia New" w:cs="Browallia New"/>
                <w:sz w:val="20"/>
                <w:szCs w:val="20"/>
              </w:rPr>
            </w:pPr>
          </w:p>
        </w:tc>
        <w:tc>
          <w:tcPr>
            <w:tcW w:w="690" w:type="dxa"/>
          </w:tcPr>
          <w:p w14:paraId="2278001D" w14:textId="77777777" w:rsidR="00D10903" w:rsidRPr="00367094" w:rsidRDefault="00D10903" w:rsidP="00D10903">
            <w:pPr>
              <w:spacing w:line="240" w:lineRule="auto"/>
              <w:jc w:val="right"/>
              <w:rPr>
                <w:rFonts w:ascii="Browallia New" w:hAnsi="Browallia New" w:cs="Browallia New"/>
                <w:sz w:val="20"/>
                <w:szCs w:val="20"/>
              </w:rPr>
            </w:pPr>
          </w:p>
        </w:tc>
        <w:tc>
          <w:tcPr>
            <w:tcW w:w="722" w:type="dxa"/>
          </w:tcPr>
          <w:p w14:paraId="70A91201" w14:textId="772CABAA" w:rsidR="00D10903" w:rsidRPr="00367094" w:rsidRDefault="00D10903" w:rsidP="00D10903">
            <w:pPr>
              <w:spacing w:line="240" w:lineRule="auto"/>
              <w:jc w:val="right"/>
              <w:rPr>
                <w:rFonts w:ascii="Browallia New" w:hAnsi="Browallia New" w:cs="Browallia New"/>
                <w:sz w:val="20"/>
                <w:szCs w:val="20"/>
              </w:rPr>
            </w:pPr>
          </w:p>
        </w:tc>
        <w:tc>
          <w:tcPr>
            <w:tcW w:w="737" w:type="dxa"/>
          </w:tcPr>
          <w:p w14:paraId="2124966B" w14:textId="77777777" w:rsidR="00D10903" w:rsidRPr="00367094" w:rsidRDefault="00D10903" w:rsidP="00D10903">
            <w:pPr>
              <w:spacing w:line="240" w:lineRule="auto"/>
              <w:jc w:val="right"/>
              <w:rPr>
                <w:rFonts w:ascii="Browallia New" w:hAnsi="Browallia New" w:cs="Browallia New"/>
                <w:sz w:val="20"/>
                <w:szCs w:val="20"/>
              </w:rPr>
            </w:pPr>
          </w:p>
        </w:tc>
        <w:tc>
          <w:tcPr>
            <w:tcW w:w="720" w:type="dxa"/>
          </w:tcPr>
          <w:p w14:paraId="13AB49A3" w14:textId="77777777" w:rsidR="00D10903" w:rsidRPr="00367094" w:rsidRDefault="00D10903" w:rsidP="00D10903">
            <w:pPr>
              <w:spacing w:line="240" w:lineRule="auto"/>
              <w:jc w:val="right"/>
              <w:rPr>
                <w:rFonts w:ascii="Browallia New" w:hAnsi="Browallia New" w:cs="Browallia New"/>
                <w:sz w:val="20"/>
                <w:szCs w:val="20"/>
              </w:rPr>
            </w:pPr>
          </w:p>
        </w:tc>
        <w:tc>
          <w:tcPr>
            <w:tcW w:w="732" w:type="dxa"/>
          </w:tcPr>
          <w:p w14:paraId="2D349F9F" w14:textId="77777777" w:rsidR="00D10903" w:rsidRPr="00367094" w:rsidRDefault="00D10903" w:rsidP="00D10903">
            <w:pPr>
              <w:spacing w:line="240" w:lineRule="auto"/>
              <w:jc w:val="right"/>
              <w:rPr>
                <w:rFonts w:ascii="Browallia New" w:hAnsi="Browallia New" w:cs="Browallia New"/>
                <w:sz w:val="20"/>
                <w:szCs w:val="20"/>
              </w:rPr>
            </w:pPr>
          </w:p>
        </w:tc>
        <w:tc>
          <w:tcPr>
            <w:tcW w:w="720" w:type="dxa"/>
          </w:tcPr>
          <w:p w14:paraId="56DC7372" w14:textId="77777777" w:rsidR="00D10903" w:rsidRPr="00367094" w:rsidRDefault="00D10903" w:rsidP="00D10903">
            <w:pPr>
              <w:spacing w:line="240" w:lineRule="auto"/>
              <w:jc w:val="right"/>
              <w:rPr>
                <w:rFonts w:ascii="Browallia New" w:hAnsi="Browallia New" w:cs="Browallia New"/>
                <w:sz w:val="20"/>
                <w:szCs w:val="20"/>
              </w:rPr>
            </w:pPr>
          </w:p>
        </w:tc>
        <w:tc>
          <w:tcPr>
            <w:tcW w:w="771" w:type="dxa"/>
          </w:tcPr>
          <w:p w14:paraId="6245D0B3" w14:textId="44F4795F" w:rsidR="00D10903" w:rsidRPr="00367094" w:rsidRDefault="00D10903" w:rsidP="00D10903">
            <w:pPr>
              <w:spacing w:line="240" w:lineRule="auto"/>
              <w:jc w:val="right"/>
              <w:rPr>
                <w:rFonts w:ascii="Browallia New" w:hAnsi="Browallia New" w:cs="Browallia New"/>
                <w:sz w:val="20"/>
                <w:szCs w:val="20"/>
              </w:rPr>
            </w:pPr>
          </w:p>
        </w:tc>
        <w:tc>
          <w:tcPr>
            <w:tcW w:w="708" w:type="dxa"/>
          </w:tcPr>
          <w:p w14:paraId="2B645FA2" w14:textId="77777777" w:rsidR="00D10903" w:rsidRPr="00367094" w:rsidRDefault="00D10903" w:rsidP="00D10903">
            <w:pPr>
              <w:spacing w:line="240" w:lineRule="auto"/>
              <w:jc w:val="right"/>
              <w:rPr>
                <w:rFonts w:ascii="Browallia New" w:hAnsi="Browallia New" w:cs="Browallia New"/>
                <w:sz w:val="20"/>
                <w:szCs w:val="20"/>
              </w:rPr>
            </w:pPr>
          </w:p>
        </w:tc>
        <w:tc>
          <w:tcPr>
            <w:tcW w:w="810" w:type="dxa"/>
          </w:tcPr>
          <w:p w14:paraId="44B5A650" w14:textId="77777777" w:rsidR="00D10903" w:rsidRPr="00367094" w:rsidRDefault="00D10903" w:rsidP="00D10903">
            <w:pPr>
              <w:spacing w:line="240" w:lineRule="auto"/>
              <w:jc w:val="right"/>
              <w:rPr>
                <w:rFonts w:ascii="Browallia New" w:hAnsi="Browallia New" w:cs="Browallia New"/>
                <w:sz w:val="20"/>
                <w:szCs w:val="20"/>
              </w:rPr>
            </w:pPr>
          </w:p>
        </w:tc>
        <w:tc>
          <w:tcPr>
            <w:tcW w:w="822" w:type="dxa"/>
          </w:tcPr>
          <w:p w14:paraId="07BA2A73" w14:textId="77777777" w:rsidR="00D10903" w:rsidRPr="00367094" w:rsidRDefault="00D10903" w:rsidP="00D10903">
            <w:pPr>
              <w:spacing w:line="240" w:lineRule="auto"/>
              <w:jc w:val="right"/>
              <w:rPr>
                <w:rFonts w:ascii="Browallia New" w:hAnsi="Browallia New" w:cs="Browallia New"/>
                <w:sz w:val="20"/>
                <w:szCs w:val="20"/>
              </w:rPr>
            </w:pPr>
          </w:p>
        </w:tc>
        <w:tc>
          <w:tcPr>
            <w:tcW w:w="689" w:type="dxa"/>
          </w:tcPr>
          <w:p w14:paraId="0BFB3A06" w14:textId="77777777" w:rsidR="00D10903" w:rsidRPr="00367094" w:rsidRDefault="00D10903" w:rsidP="00D10903">
            <w:pPr>
              <w:spacing w:line="240" w:lineRule="auto"/>
              <w:jc w:val="right"/>
              <w:rPr>
                <w:rFonts w:ascii="Browallia New" w:hAnsi="Browallia New" w:cs="Browallia New"/>
                <w:sz w:val="20"/>
                <w:szCs w:val="20"/>
              </w:rPr>
            </w:pPr>
          </w:p>
        </w:tc>
        <w:tc>
          <w:tcPr>
            <w:tcW w:w="738" w:type="dxa"/>
          </w:tcPr>
          <w:p w14:paraId="3FEDAD28" w14:textId="77777777" w:rsidR="00D10903" w:rsidRPr="00367094" w:rsidRDefault="00D10903" w:rsidP="00D10903">
            <w:pPr>
              <w:spacing w:line="240" w:lineRule="auto"/>
              <w:jc w:val="right"/>
              <w:rPr>
                <w:rFonts w:ascii="Browallia New" w:hAnsi="Browallia New" w:cs="Browallia New"/>
                <w:sz w:val="20"/>
                <w:szCs w:val="20"/>
              </w:rPr>
            </w:pPr>
          </w:p>
        </w:tc>
        <w:tc>
          <w:tcPr>
            <w:tcW w:w="717" w:type="dxa"/>
          </w:tcPr>
          <w:p w14:paraId="1C189B1E" w14:textId="3506E49B" w:rsidR="00D10903" w:rsidRPr="00367094" w:rsidRDefault="00AE09FE" w:rsidP="00D10903">
            <w:pPr>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709" w:type="dxa"/>
          </w:tcPr>
          <w:p w14:paraId="7703A197" w14:textId="6A6B7C72" w:rsidR="00D10903" w:rsidRPr="00367094" w:rsidRDefault="00D10903" w:rsidP="00D10903">
            <w:pPr>
              <w:spacing w:line="240" w:lineRule="auto"/>
              <w:jc w:val="right"/>
              <w:rPr>
                <w:rFonts w:ascii="Browallia New" w:hAnsi="Browallia New" w:cs="Browallia New"/>
                <w:sz w:val="20"/>
                <w:szCs w:val="20"/>
              </w:rPr>
            </w:pPr>
            <w:r>
              <w:rPr>
                <w:rFonts w:ascii="Browallia New" w:hAnsi="Browallia New" w:cs="Browallia New"/>
                <w:sz w:val="20"/>
                <w:szCs w:val="20"/>
              </w:rPr>
              <w:t>35</w:t>
            </w:r>
          </w:p>
        </w:tc>
      </w:tr>
      <w:tr w:rsidR="00D10903" w:rsidRPr="00367094" w14:paraId="2C6C5ECD" w14:textId="77777777">
        <w:tblPrEx>
          <w:tblBorders>
            <w:bottom w:val="single" w:sz="4" w:space="0" w:color="auto"/>
          </w:tblBorders>
        </w:tblPrEx>
        <w:tc>
          <w:tcPr>
            <w:tcW w:w="2409" w:type="dxa"/>
          </w:tcPr>
          <w:p w14:paraId="34F5324D" w14:textId="3AD79147" w:rsidR="00D10903" w:rsidRPr="00367094" w:rsidRDefault="00D10903" w:rsidP="00D10903">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ดอกเบี้ยจ่าย</w:t>
            </w:r>
          </w:p>
        </w:tc>
        <w:tc>
          <w:tcPr>
            <w:tcW w:w="709" w:type="dxa"/>
          </w:tcPr>
          <w:p w14:paraId="3D9794C8" w14:textId="77777777" w:rsidR="00D10903" w:rsidRPr="00367094" w:rsidRDefault="00D10903" w:rsidP="00D10903">
            <w:pPr>
              <w:spacing w:line="240" w:lineRule="auto"/>
              <w:jc w:val="right"/>
              <w:rPr>
                <w:rFonts w:ascii="Browallia New" w:hAnsi="Browallia New" w:cs="Browallia New"/>
                <w:sz w:val="20"/>
                <w:szCs w:val="20"/>
              </w:rPr>
            </w:pPr>
          </w:p>
        </w:tc>
        <w:tc>
          <w:tcPr>
            <w:tcW w:w="728" w:type="dxa"/>
          </w:tcPr>
          <w:p w14:paraId="7B338A34" w14:textId="77777777" w:rsidR="00D10903" w:rsidRPr="00367094" w:rsidRDefault="00D10903" w:rsidP="00D10903">
            <w:pPr>
              <w:spacing w:line="240" w:lineRule="auto"/>
              <w:jc w:val="right"/>
              <w:rPr>
                <w:rFonts w:ascii="Browallia New" w:hAnsi="Browallia New" w:cs="Browallia New"/>
                <w:sz w:val="20"/>
                <w:szCs w:val="20"/>
              </w:rPr>
            </w:pPr>
          </w:p>
        </w:tc>
        <w:tc>
          <w:tcPr>
            <w:tcW w:w="690" w:type="dxa"/>
          </w:tcPr>
          <w:p w14:paraId="0349ED06" w14:textId="77777777" w:rsidR="00D10903" w:rsidRPr="00367094" w:rsidRDefault="00D10903" w:rsidP="00D10903">
            <w:pPr>
              <w:spacing w:line="240" w:lineRule="auto"/>
              <w:jc w:val="right"/>
              <w:rPr>
                <w:rFonts w:ascii="Browallia New" w:hAnsi="Browallia New" w:cs="Browallia New"/>
                <w:sz w:val="20"/>
                <w:szCs w:val="20"/>
              </w:rPr>
            </w:pPr>
          </w:p>
        </w:tc>
        <w:tc>
          <w:tcPr>
            <w:tcW w:w="722" w:type="dxa"/>
          </w:tcPr>
          <w:p w14:paraId="4616A3AB" w14:textId="07C29C8F" w:rsidR="00D10903" w:rsidRPr="00367094" w:rsidRDefault="00D10903" w:rsidP="00D10903">
            <w:pPr>
              <w:spacing w:line="240" w:lineRule="auto"/>
              <w:jc w:val="right"/>
              <w:rPr>
                <w:rFonts w:ascii="Browallia New" w:hAnsi="Browallia New" w:cs="Browallia New"/>
                <w:sz w:val="20"/>
                <w:szCs w:val="20"/>
              </w:rPr>
            </w:pPr>
          </w:p>
        </w:tc>
        <w:tc>
          <w:tcPr>
            <w:tcW w:w="737" w:type="dxa"/>
          </w:tcPr>
          <w:p w14:paraId="6D91C291" w14:textId="77777777" w:rsidR="00D10903" w:rsidRPr="00367094" w:rsidRDefault="00D10903" w:rsidP="00D10903">
            <w:pPr>
              <w:spacing w:line="240" w:lineRule="auto"/>
              <w:jc w:val="right"/>
              <w:rPr>
                <w:rFonts w:ascii="Browallia New" w:hAnsi="Browallia New" w:cs="Browallia New"/>
                <w:sz w:val="20"/>
                <w:szCs w:val="20"/>
              </w:rPr>
            </w:pPr>
          </w:p>
        </w:tc>
        <w:tc>
          <w:tcPr>
            <w:tcW w:w="720" w:type="dxa"/>
          </w:tcPr>
          <w:p w14:paraId="0BE237A7" w14:textId="77777777" w:rsidR="00D10903" w:rsidRPr="00367094" w:rsidRDefault="00D10903" w:rsidP="00D10903">
            <w:pPr>
              <w:spacing w:line="240" w:lineRule="auto"/>
              <w:jc w:val="right"/>
              <w:rPr>
                <w:rFonts w:ascii="Browallia New" w:hAnsi="Browallia New" w:cs="Browallia New"/>
                <w:sz w:val="20"/>
                <w:szCs w:val="20"/>
              </w:rPr>
            </w:pPr>
          </w:p>
        </w:tc>
        <w:tc>
          <w:tcPr>
            <w:tcW w:w="732" w:type="dxa"/>
          </w:tcPr>
          <w:p w14:paraId="007DC8A1" w14:textId="77777777" w:rsidR="00D10903" w:rsidRPr="00367094" w:rsidRDefault="00D10903" w:rsidP="00D10903">
            <w:pPr>
              <w:spacing w:line="240" w:lineRule="auto"/>
              <w:jc w:val="right"/>
              <w:rPr>
                <w:rFonts w:ascii="Browallia New" w:hAnsi="Browallia New" w:cs="Browallia New"/>
                <w:sz w:val="20"/>
                <w:szCs w:val="20"/>
              </w:rPr>
            </w:pPr>
          </w:p>
        </w:tc>
        <w:tc>
          <w:tcPr>
            <w:tcW w:w="720" w:type="dxa"/>
          </w:tcPr>
          <w:p w14:paraId="74867C7C" w14:textId="77777777" w:rsidR="00D10903" w:rsidRPr="00367094" w:rsidRDefault="00D10903" w:rsidP="00D10903">
            <w:pPr>
              <w:spacing w:line="240" w:lineRule="auto"/>
              <w:jc w:val="right"/>
              <w:rPr>
                <w:rFonts w:ascii="Browallia New" w:hAnsi="Browallia New" w:cs="Browallia New"/>
                <w:sz w:val="20"/>
                <w:szCs w:val="20"/>
              </w:rPr>
            </w:pPr>
          </w:p>
        </w:tc>
        <w:tc>
          <w:tcPr>
            <w:tcW w:w="771" w:type="dxa"/>
          </w:tcPr>
          <w:p w14:paraId="6662A37F" w14:textId="71E110F8" w:rsidR="00D10903" w:rsidRPr="00367094" w:rsidRDefault="00D10903" w:rsidP="00D10903">
            <w:pPr>
              <w:spacing w:line="240" w:lineRule="auto"/>
              <w:jc w:val="right"/>
              <w:rPr>
                <w:rFonts w:ascii="Browallia New" w:hAnsi="Browallia New" w:cs="Browallia New"/>
                <w:sz w:val="20"/>
                <w:szCs w:val="20"/>
              </w:rPr>
            </w:pPr>
          </w:p>
        </w:tc>
        <w:tc>
          <w:tcPr>
            <w:tcW w:w="708" w:type="dxa"/>
          </w:tcPr>
          <w:p w14:paraId="71272DA7" w14:textId="77777777" w:rsidR="00D10903" w:rsidRPr="00367094" w:rsidRDefault="00D10903" w:rsidP="00D10903">
            <w:pPr>
              <w:spacing w:line="240" w:lineRule="auto"/>
              <w:jc w:val="right"/>
              <w:rPr>
                <w:rFonts w:ascii="Browallia New" w:hAnsi="Browallia New" w:cs="Browallia New"/>
                <w:sz w:val="20"/>
                <w:szCs w:val="20"/>
              </w:rPr>
            </w:pPr>
          </w:p>
        </w:tc>
        <w:tc>
          <w:tcPr>
            <w:tcW w:w="810" w:type="dxa"/>
          </w:tcPr>
          <w:p w14:paraId="070F5CCD" w14:textId="77777777" w:rsidR="00D10903" w:rsidRPr="00367094" w:rsidRDefault="00D10903" w:rsidP="00D10903">
            <w:pPr>
              <w:spacing w:line="240" w:lineRule="auto"/>
              <w:jc w:val="right"/>
              <w:rPr>
                <w:rFonts w:ascii="Browallia New" w:hAnsi="Browallia New" w:cs="Browallia New"/>
                <w:sz w:val="20"/>
                <w:szCs w:val="20"/>
              </w:rPr>
            </w:pPr>
          </w:p>
        </w:tc>
        <w:tc>
          <w:tcPr>
            <w:tcW w:w="822" w:type="dxa"/>
          </w:tcPr>
          <w:p w14:paraId="7367E522" w14:textId="77777777" w:rsidR="00D10903" w:rsidRPr="00367094" w:rsidRDefault="00D10903" w:rsidP="00D10903">
            <w:pPr>
              <w:spacing w:line="240" w:lineRule="auto"/>
              <w:jc w:val="right"/>
              <w:rPr>
                <w:rFonts w:ascii="Browallia New" w:hAnsi="Browallia New" w:cs="Browallia New"/>
                <w:sz w:val="20"/>
                <w:szCs w:val="20"/>
              </w:rPr>
            </w:pPr>
          </w:p>
        </w:tc>
        <w:tc>
          <w:tcPr>
            <w:tcW w:w="689" w:type="dxa"/>
          </w:tcPr>
          <w:p w14:paraId="73CE402F" w14:textId="77777777" w:rsidR="00D10903" w:rsidRPr="00367094" w:rsidRDefault="00D10903" w:rsidP="00D10903">
            <w:pPr>
              <w:spacing w:line="240" w:lineRule="auto"/>
              <w:jc w:val="right"/>
              <w:rPr>
                <w:rFonts w:ascii="Browallia New" w:hAnsi="Browallia New" w:cs="Browallia New"/>
                <w:sz w:val="20"/>
                <w:szCs w:val="20"/>
              </w:rPr>
            </w:pPr>
          </w:p>
        </w:tc>
        <w:tc>
          <w:tcPr>
            <w:tcW w:w="738" w:type="dxa"/>
          </w:tcPr>
          <w:p w14:paraId="4A814E93" w14:textId="77777777" w:rsidR="00D10903" w:rsidRPr="00367094" w:rsidRDefault="00D10903" w:rsidP="00D10903">
            <w:pPr>
              <w:spacing w:line="240" w:lineRule="auto"/>
              <w:jc w:val="right"/>
              <w:rPr>
                <w:rFonts w:ascii="Browallia New" w:hAnsi="Browallia New" w:cs="Browallia New"/>
                <w:sz w:val="20"/>
                <w:szCs w:val="20"/>
              </w:rPr>
            </w:pPr>
          </w:p>
        </w:tc>
        <w:tc>
          <w:tcPr>
            <w:tcW w:w="717" w:type="dxa"/>
          </w:tcPr>
          <w:p w14:paraId="5DB02ED9" w14:textId="75129CFB" w:rsidR="00D10903" w:rsidRPr="00367094" w:rsidRDefault="001A4D5F" w:rsidP="00D10903">
            <w:pPr>
              <w:spacing w:line="240" w:lineRule="auto"/>
              <w:jc w:val="right"/>
              <w:rPr>
                <w:rFonts w:ascii="Browallia New" w:hAnsi="Browallia New" w:cs="Browallia New"/>
                <w:sz w:val="20"/>
                <w:szCs w:val="20"/>
              </w:rPr>
            </w:pPr>
            <w:r>
              <w:rPr>
                <w:rFonts w:ascii="Browallia New" w:hAnsi="Browallia New" w:cs="Browallia New"/>
                <w:sz w:val="20"/>
                <w:szCs w:val="20"/>
              </w:rPr>
              <w:t>237</w:t>
            </w:r>
          </w:p>
        </w:tc>
        <w:tc>
          <w:tcPr>
            <w:tcW w:w="709" w:type="dxa"/>
          </w:tcPr>
          <w:p w14:paraId="4B0225AE" w14:textId="389221EB" w:rsidR="00D10903" w:rsidRPr="00367094" w:rsidRDefault="00D10903" w:rsidP="00D10903">
            <w:pPr>
              <w:spacing w:line="240" w:lineRule="auto"/>
              <w:jc w:val="right"/>
              <w:rPr>
                <w:rFonts w:ascii="Browallia New" w:hAnsi="Browallia New" w:cs="Browallia New"/>
                <w:sz w:val="20"/>
                <w:szCs w:val="20"/>
              </w:rPr>
            </w:pPr>
            <w:r>
              <w:rPr>
                <w:rFonts w:ascii="Browallia New" w:hAnsi="Browallia New" w:cs="Browallia New"/>
                <w:sz w:val="20"/>
                <w:szCs w:val="20"/>
              </w:rPr>
              <w:t>204</w:t>
            </w:r>
          </w:p>
        </w:tc>
      </w:tr>
      <w:tr w:rsidR="00D10903" w:rsidRPr="00367094" w14:paraId="1FA28183" w14:textId="77777777">
        <w:tblPrEx>
          <w:tblBorders>
            <w:bottom w:val="single" w:sz="4" w:space="0" w:color="auto"/>
          </w:tblBorders>
        </w:tblPrEx>
        <w:tc>
          <w:tcPr>
            <w:tcW w:w="2409" w:type="dxa"/>
          </w:tcPr>
          <w:p w14:paraId="38C5991D" w14:textId="2D17412F" w:rsidR="00D10903" w:rsidRPr="00367094" w:rsidRDefault="00D10903" w:rsidP="00D10903">
            <w:pPr>
              <w:spacing w:line="240" w:lineRule="auto"/>
              <w:ind w:right="-108"/>
              <w:rPr>
                <w:rFonts w:ascii="Browallia New" w:hAnsi="Browallia New" w:cs="Browallia New"/>
                <w:sz w:val="20"/>
                <w:szCs w:val="20"/>
                <w:highlight w:val="yellow"/>
              </w:rPr>
            </w:pPr>
            <w:r w:rsidRPr="00367094">
              <w:rPr>
                <w:rFonts w:ascii="Browallia New" w:hAnsi="Browallia New" w:cs="Browallia New"/>
                <w:sz w:val="20"/>
                <w:szCs w:val="20"/>
                <w:cs/>
              </w:rPr>
              <w:t>ค่าเสื่อมราคาและ</w:t>
            </w:r>
            <w:r w:rsidR="00577450">
              <w:rPr>
                <w:rFonts w:ascii="Browallia New" w:hAnsi="Browallia New" w:cs="Browallia New" w:hint="cs"/>
                <w:sz w:val="20"/>
                <w:szCs w:val="20"/>
                <w:cs/>
              </w:rPr>
              <w:t>ค่า</w:t>
            </w:r>
            <w:r w:rsidRPr="00367094">
              <w:rPr>
                <w:rFonts w:ascii="Browallia New" w:hAnsi="Browallia New" w:cs="Browallia New"/>
                <w:sz w:val="20"/>
                <w:szCs w:val="20"/>
                <w:cs/>
              </w:rPr>
              <w:t>ตัดจำหน่าย</w:t>
            </w:r>
          </w:p>
        </w:tc>
        <w:tc>
          <w:tcPr>
            <w:tcW w:w="709" w:type="dxa"/>
          </w:tcPr>
          <w:p w14:paraId="0F8FBBEA"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28" w:type="dxa"/>
          </w:tcPr>
          <w:p w14:paraId="1828B356"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690" w:type="dxa"/>
          </w:tcPr>
          <w:p w14:paraId="6C74ADFA"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22" w:type="dxa"/>
          </w:tcPr>
          <w:p w14:paraId="53433173" w14:textId="4FFCE0E8" w:rsidR="00D10903" w:rsidRPr="00367094" w:rsidRDefault="00D10903" w:rsidP="00D10903">
            <w:pPr>
              <w:spacing w:line="240" w:lineRule="auto"/>
              <w:jc w:val="right"/>
              <w:rPr>
                <w:rFonts w:ascii="Browallia New" w:hAnsi="Browallia New" w:cs="Browallia New"/>
                <w:sz w:val="20"/>
                <w:szCs w:val="20"/>
                <w:highlight w:val="yellow"/>
              </w:rPr>
            </w:pPr>
          </w:p>
        </w:tc>
        <w:tc>
          <w:tcPr>
            <w:tcW w:w="737" w:type="dxa"/>
          </w:tcPr>
          <w:p w14:paraId="53CCFCB1"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20" w:type="dxa"/>
          </w:tcPr>
          <w:p w14:paraId="7A06EC10"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32" w:type="dxa"/>
          </w:tcPr>
          <w:p w14:paraId="769B12E0"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20" w:type="dxa"/>
          </w:tcPr>
          <w:p w14:paraId="36301F53"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71" w:type="dxa"/>
          </w:tcPr>
          <w:p w14:paraId="6F2E880B" w14:textId="6254E3AA" w:rsidR="00D10903" w:rsidRPr="00367094" w:rsidRDefault="00D10903" w:rsidP="00D10903">
            <w:pPr>
              <w:spacing w:line="240" w:lineRule="auto"/>
              <w:jc w:val="right"/>
              <w:rPr>
                <w:rFonts w:ascii="Browallia New" w:hAnsi="Browallia New" w:cs="Browallia New"/>
                <w:sz w:val="20"/>
                <w:szCs w:val="20"/>
                <w:highlight w:val="yellow"/>
              </w:rPr>
            </w:pPr>
          </w:p>
        </w:tc>
        <w:tc>
          <w:tcPr>
            <w:tcW w:w="708" w:type="dxa"/>
          </w:tcPr>
          <w:p w14:paraId="6726067B"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810" w:type="dxa"/>
          </w:tcPr>
          <w:p w14:paraId="38D37985"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822" w:type="dxa"/>
          </w:tcPr>
          <w:p w14:paraId="23E9BF2E"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689" w:type="dxa"/>
          </w:tcPr>
          <w:p w14:paraId="595815B6"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38" w:type="dxa"/>
          </w:tcPr>
          <w:p w14:paraId="2345C454" w14:textId="77777777" w:rsidR="00D10903" w:rsidRPr="00367094" w:rsidRDefault="00D10903" w:rsidP="00D10903">
            <w:pPr>
              <w:spacing w:line="240" w:lineRule="auto"/>
              <w:jc w:val="right"/>
              <w:rPr>
                <w:rFonts w:ascii="Browallia New" w:hAnsi="Browallia New" w:cs="Browallia New"/>
                <w:sz w:val="20"/>
                <w:szCs w:val="20"/>
                <w:highlight w:val="yellow"/>
              </w:rPr>
            </w:pPr>
          </w:p>
        </w:tc>
        <w:tc>
          <w:tcPr>
            <w:tcW w:w="717" w:type="dxa"/>
          </w:tcPr>
          <w:p w14:paraId="4689A2DB" w14:textId="1A26C7B6" w:rsidR="00D10903" w:rsidRPr="00367094" w:rsidRDefault="00D8435A" w:rsidP="00D10903">
            <w:pPr>
              <w:spacing w:line="240" w:lineRule="auto"/>
              <w:jc w:val="right"/>
              <w:rPr>
                <w:rFonts w:ascii="Browallia New" w:hAnsi="Browallia New" w:cs="Browallia New"/>
                <w:sz w:val="20"/>
                <w:szCs w:val="20"/>
              </w:rPr>
            </w:pPr>
            <w:r>
              <w:rPr>
                <w:rFonts w:ascii="Browallia New" w:hAnsi="Browallia New" w:cs="Browallia New"/>
                <w:sz w:val="20"/>
                <w:szCs w:val="20"/>
              </w:rPr>
              <w:t>10</w:t>
            </w:r>
            <w:r w:rsidR="0051167C">
              <w:rPr>
                <w:rFonts w:ascii="Browallia New" w:hAnsi="Browallia New" w:cs="Browallia New"/>
                <w:sz w:val="20"/>
                <w:szCs w:val="20"/>
              </w:rPr>
              <w:t>6</w:t>
            </w:r>
          </w:p>
        </w:tc>
        <w:tc>
          <w:tcPr>
            <w:tcW w:w="709" w:type="dxa"/>
          </w:tcPr>
          <w:p w14:paraId="29398B52" w14:textId="592BFB8D" w:rsidR="00D10903" w:rsidRPr="00367094" w:rsidRDefault="00D10903" w:rsidP="00D10903">
            <w:pPr>
              <w:spacing w:line="240" w:lineRule="auto"/>
              <w:jc w:val="right"/>
              <w:rPr>
                <w:rFonts w:ascii="Browallia New" w:hAnsi="Browallia New" w:cs="Browallia New"/>
                <w:sz w:val="20"/>
                <w:szCs w:val="20"/>
              </w:rPr>
            </w:pPr>
            <w:r>
              <w:rPr>
                <w:rFonts w:ascii="Browallia New" w:hAnsi="Browallia New" w:cs="Browallia New"/>
                <w:sz w:val="20"/>
                <w:szCs w:val="20"/>
              </w:rPr>
              <w:t>112</w:t>
            </w:r>
          </w:p>
        </w:tc>
      </w:tr>
      <w:tr w:rsidR="00D10903" w:rsidRPr="00367094" w14:paraId="4B278B26" w14:textId="77777777" w:rsidTr="0090496D">
        <w:tblPrEx>
          <w:tblBorders>
            <w:bottom w:val="single" w:sz="4" w:space="0" w:color="auto"/>
          </w:tblBorders>
        </w:tblPrEx>
        <w:trPr>
          <w:trHeight w:val="252"/>
        </w:trPr>
        <w:tc>
          <w:tcPr>
            <w:tcW w:w="2409" w:type="dxa"/>
          </w:tcPr>
          <w:p w14:paraId="384F4553" w14:textId="77777777" w:rsidR="00D10903" w:rsidRPr="00367094" w:rsidRDefault="00D10903" w:rsidP="00D10903">
            <w:pPr>
              <w:spacing w:line="240" w:lineRule="auto"/>
              <w:ind w:right="-108"/>
              <w:rPr>
                <w:rFonts w:ascii="Browallia New" w:hAnsi="Browallia New" w:cs="Browallia New"/>
                <w:sz w:val="12"/>
                <w:szCs w:val="12"/>
                <w:highlight w:val="yellow"/>
                <w:cs/>
              </w:rPr>
            </w:pPr>
          </w:p>
        </w:tc>
        <w:tc>
          <w:tcPr>
            <w:tcW w:w="709" w:type="dxa"/>
          </w:tcPr>
          <w:p w14:paraId="5423469C"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28" w:type="dxa"/>
          </w:tcPr>
          <w:p w14:paraId="6858B71F"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690" w:type="dxa"/>
          </w:tcPr>
          <w:p w14:paraId="2E76020B"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22" w:type="dxa"/>
          </w:tcPr>
          <w:p w14:paraId="00393B6A"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37" w:type="dxa"/>
          </w:tcPr>
          <w:p w14:paraId="2EA8F5B3"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20" w:type="dxa"/>
          </w:tcPr>
          <w:p w14:paraId="22E6A39B"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32" w:type="dxa"/>
          </w:tcPr>
          <w:p w14:paraId="051F2F6E"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20" w:type="dxa"/>
          </w:tcPr>
          <w:p w14:paraId="186B3254"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71" w:type="dxa"/>
          </w:tcPr>
          <w:p w14:paraId="6376902A"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08" w:type="dxa"/>
          </w:tcPr>
          <w:p w14:paraId="56857851"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810" w:type="dxa"/>
          </w:tcPr>
          <w:p w14:paraId="5965AC31"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822" w:type="dxa"/>
          </w:tcPr>
          <w:p w14:paraId="2C8BBBCE"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689" w:type="dxa"/>
          </w:tcPr>
          <w:p w14:paraId="07B085D0"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38" w:type="dxa"/>
          </w:tcPr>
          <w:p w14:paraId="1A0A23FA"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17" w:type="dxa"/>
          </w:tcPr>
          <w:p w14:paraId="1212F621" w14:textId="77777777" w:rsidR="00D10903" w:rsidRPr="00367094" w:rsidRDefault="00D10903" w:rsidP="00D10903">
            <w:pPr>
              <w:spacing w:line="240" w:lineRule="auto"/>
              <w:jc w:val="right"/>
              <w:rPr>
                <w:rFonts w:ascii="Browallia New" w:hAnsi="Browallia New" w:cs="Browallia New"/>
                <w:sz w:val="12"/>
                <w:szCs w:val="12"/>
                <w:highlight w:val="yellow"/>
              </w:rPr>
            </w:pPr>
          </w:p>
        </w:tc>
        <w:tc>
          <w:tcPr>
            <w:tcW w:w="709" w:type="dxa"/>
          </w:tcPr>
          <w:p w14:paraId="7C790E53" w14:textId="77777777" w:rsidR="00D10903" w:rsidRPr="00367094" w:rsidRDefault="00D10903" w:rsidP="00D10903">
            <w:pPr>
              <w:spacing w:line="240" w:lineRule="auto"/>
              <w:jc w:val="right"/>
              <w:rPr>
                <w:rFonts w:ascii="Browallia New" w:hAnsi="Browallia New" w:cs="Browallia New"/>
                <w:sz w:val="12"/>
                <w:szCs w:val="12"/>
                <w:highlight w:val="yellow"/>
              </w:rPr>
            </w:pPr>
          </w:p>
        </w:tc>
      </w:tr>
      <w:tr w:rsidR="001372E7" w:rsidRPr="00367094" w14:paraId="3FD02989" w14:textId="77777777">
        <w:tblPrEx>
          <w:tblBorders>
            <w:bottom w:val="single" w:sz="4" w:space="0" w:color="auto"/>
          </w:tblBorders>
        </w:tblPrEx>
        <w:tc>
          <w:tcPr>
            <w:tcW w:w="2409" w:type="dxa"/>
            <w:tcBorders>
              <w:bottom w:val="nil"/>
            </w:tcBorders>
          </w:tcPr>
          <w:p w14:paraId="47121A87" w14:textId="58789466" w:rsidR="001372E7" w:rsidRPr="00367094" w:rsidRDefault="001372E7" w:rsidP="001372E7">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สินทรัพย์ถาวรของส่วนงาน</w:t>
            </w:r>
          </w:p>
        </w:tc>
        <w:tc>
          <w:tcPr>
            <w:tcW w:w="709" w:type="dxa"/>
            <w:tcBorders>
              <w:bottom w:val="nil"/>
            </w:tcBorders>
          </w:tcPr>
          <w:p w14:paraId="1C909233" w14:textId="77777777" w:rsidR="001372E7" w:rsidRPr="00367094" w:rsidRDefault="001372E7" w:rsidP="001372E7">
            <w:pPr>
              <w:spacing w:line="240" w:lineRule="auto"/>
              <w:jc w:val="right"/>
              <w:rPr>
                <w:rFonts w:ascii="Browallia New" w:hAnsi="Browallia New" w:cs="Browallia New"/>
                <w:sz w:val="20"/>
                <w:szCs w:val="20"/>
              </w:rPr>
            </w:pPr>
          </w:p>
        </w:tc>
        <w:tc>
          <w:tcPr>
            <w:tcW w:w="728" w:type="dxa"/>
            <w:tcBorders>
              <w:bottom w:val="nil"/>
            </w:tcBorders>
          </w:tcPr>
          <w:p w14:paraId="71456A3E" w14:textId="77777777" w:rsidR="001372E7" w:rsidRPr="00367094" w:rsidRDefault="001372E7" w:rsidP="001372E7">
            <w:pPr>
              <w:spacing w:line="240" w:lineRule="auto"/>
              <w:jc w:val="right"/>
              <w:rPr>
                <w:rFonts w:ascii="Browallia New" w:hAnsi="Browallia New" w:cs="Browallia New"/>
                <w:sz w:val="20"/>
                <w:szCs w:val="20"/>
              </w:rPr>
            </w:pPr>
          </w:p>
        </w:tc>
        <w:tc>
          <w:tcPr>
            <w:tcW w:w="690" w:type="dxa"/>
            <w:tcBorders>
              <w:bottom w:val="nil"/>
            </w:tcBorders>
          </w:tcPr>
          <w:p w14:paraId="0F09C3D0" w14:textId="77777777" w:rsidR="001372E7" w:rsidRPr="00367094" w:rsidRDefault="001372E7" w:rsidP="001372E7">
            <w:pPr>
              <w:spacing w:line="240" w:lineRule="auto"/>
              <w:jc w:val="right"/>
              <w:rPr>
                <w:rFonts w:ascii="Browallia New" w:hAnsi="Browallia New" w:cs="Browallia New"/>
                <w:sz w:val="20"/>
                <w:szCs w:val="20"/>
              </w:rPr>
            </w:pPr>
          </w:p>
        </w:tc>
        <w:tc>
          <w:tcPr>
            <w:tcW w:w="722" w:type="dxa"/>
            <w:tcBorders>
              <w:bottom w:val="nil"/>
            </w:tcBorders>
          </w:tcPr>
          <w:p w14:paraId="04A9BCA3" w14:textId="334CFEA5" w:rsidR="001372E7" w:rsidRPr="00367094" w:rsidRDefault="001372E7" w:rsidP="001372E7">
            <w:pPr>
              <w:spacing w:line="240" w:lineRule="auto"/>
              <w:jc w:val="right"/>
              <w:rPr>
                <w:rFonts w:ascii="Browallia New" w:hAnsi="Browallia New" w:cs="Browallia New"/>
                <w:sz w:val="20"/>
                <w:szCs w:val="20"/>
              </w:rPr>
            </w:pPr>
          </w:p>
        </w:tc>
        <w:tc>
          <w:tcPr>
            <w:tcW w:w="737" w:type="dxa"/>
            <w:tcBorders>
              <w:bottom w:val="nil"/>
            </w:tcBorders>
          </w:tcPr>
          <w:p w14:paraId="7EB663EC"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bottom w:val="nil"/>
            </w:tcBorders>
          </w:tcPr>
          <w:p w14:paraId="3624431B" w14:textId="77777777" w:rsidR="001372E7" w:rsidRPr="00367094" w:rsidRDefault="001372E7" w:rsidP="001372E7">
            <w:pPr>
              <w:spacing w:line="240" w:lineRule="auto"/>
              <w:jc w:val="right"/>
              <w:rPr>
                <w:rFonts w:ascii="Browallia New" w:hAnsi="Browallia New" w:cs="Browallia New"/>
                <w:sz w:val="20"/>
                <w:szCs w:val="20"/>
              </w:rPr>
            </w:pPr>
          </w:p>
        </w:tc>
        <w:tc>
          <w:tcPr>
            <w:tcW w:w="732" w:type="dxa"/>
            <w:tcBorders>
              <w:bottom w:val="nil"/>
            </w:tcBorders>
          </w:tcPr>
          <w:p w14:paraId="282F2BB7"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bottom w:val="nil"/>
            </w:tcBorders>
          </w:tcPr>
          <w:p w14:paraId="34ACDB35" w14:textId="77777777" w:rsidR="001372E7" w:rsidRPr="00367094" w:rsidRDefault="001372E7" w:rsidP="001372E7">
            <w:pPr>
              <w:spacing w:line="240" w:lineRule="auto"/>
              <w:jc w:val="right"/>
              <w:rPr>
                <w:rFonts w:ascii="Browallia New" w:hAnsi="Browallia New" w:cs="Browallia New"/>
                <w:sz w:val="20"/>
                <w:szCs w:val="20"/>
              </w:rPr>
            </w:pPr>
          </w:p>
        </w:tc>
        <w:tc>
          <w:tcPr>
            <w:tcW w:w="771" w:type="dxa"/>
            <w:tcBorders>
              <w:bottom w:val="nil"/>
            </w:tcBorders>
          </w:tcPr>
          <w:p w14:paraId="66623DEB" w14:textId="6DAEEE69" w:rsidR="001372E7" w:rsidRPr="00367094" w:rsidRDefault="001372E7" w:rsidP="001372E7">
            <w:pPr>
              <w:spacing w:line="240" w:lineRule="auto"/>
              <w:jc w:val="right"/>
              <w:rPr>
                <w:rFonts w:ascii="Browallia New" w:hAnsi="Browallia New" w:cs="Browallia New"/>
                <w:sz w:val="20"/>
                <w:szCs w:val="20"/>
              </w:rPr>
            </w:pPr>
          </w:p>
        </w:tc>
        <w:tc>
          <w:tcPr>
            <w:tcW w:w="708" w:type="dxa"/>
            <w:tcBorders>
              <w:bottom w:val="nil"/>
            </w:tcBorders>
          </w:tcPr>
          <w:p w14:paraId="61EE4D04" w14:textId="77777777" w:rsidR="001372E7" w:rsidRPr="00367094" w:rsidRDefault="001372E7" w:rsidP="001372E7">
            <w:pPr>
              <w:spacing w:line="240" w:lineRule="auto"/>
              <w:jc w:val="right"/>
              <w:rPr>
                <w:rFonts w:ascii="Browallia New" w:hAnsi="Browallia New" w:cs="Browallia New"/>
                <w:sz w:val="20"/>
                <w:szCs w:val="20"/>
              </w:rPr>
            </w:pPr>
          </w:p>
        </w:tc>
        <w:tc>
          <w:tcPr>
            <w:tcW w:w="810" w:type="dxa"/>
            <w:tcBorders>
              <w:bottom w:val="nil"/>
            </w:tcBorders>
          </w:tcPr>
          <w:p w14:paraId="0E0D7AD5" w14:textId="77777777" w:rsidR="001372E7" w:rsidRPr="00367094" w:rsidRDefault="001372E7" w:rsidP="001372E7">
            <w:pPr>
              <w:spacing w:line="240" w:lineRule="auto"/>
              <w:jc w:val="right"/>
              <w:rPr>
                <w:rFonts w:ascii="Browallia New" w:hAnsi="Browallia New" w:cs="Browallia New"/>
                <w:sz w:val="20"/>
                <w:szCs w:val="20"/>
              </w:rPr>
            </w:pPr>
          </w:p>
        </w:tc>
        <w:tc>
          <w:tcPr>
            <w:tcW w:w="822" w:type="dxa"/>
            <w:tcBorders>
              <w:bottom w:val="nil"/>
            </w:tcBorders>
          </w:tcPr>
          <w:p w14:paraId="362DF1D4" w14:textId="77777777" w:rsidR="001372E7" w:rsidRPr="00367094" w:rsidRDefault="001372E7" w:rsidP="001372E7">
            <w:pPr>
              <w:spacing w:line="240" w:lineRule="auto"/>
              <w:jc w:val="right"/>
              <w:rPr>
                <w:rFonts w:ascii="Browallia New" w:hAnsi="Browallia New" w:cs="Browallia New"/>
                <w:sz w:val="20"/>
                <w:szCs w:val="20"/>
              </w:rPr>
            </w:pPr>
          </w:p>
        </w:tc>
        <w:tc>
          <w:tcPr>
            <w:tcW w:w="689" w:type="dxa"/>
            <w:tcBorders>
              <w:bottom w:val="nil"/>
            </w:tcBorders>
          </w:tcPr>
          <w:p w14:paraId="1BA3318D" w14:textId="77777777" w:rsidR="001372E7" w:rsidRPr="00367094" w:rsidRDefault="001372E7" w:rsidP="001372E7">
            <w:pPr>
              <w:spacing w:line="240" w:lineRule="auto"/>
              <w:jc w:val="right"/>
              <w:rPr>
                <w:rFonts w:ascii="Browallia New" w:hAnsi="Browallia New" w:cs="Browallia New"/>
                <w:sz w:val="20"/>
                <w:szCs w:val="20"/>
              </w:rPr>
            </w:pPr>
          </w:p>
        </w:tc>
        <w:tc>
          <w:tcPr>
            <w:tcW w:w="738" w:type="dxa"/>
            <w:tcBorders>
              <w:bottom w:val="nil"/>
            </w:tcBorders>
          </w:tcPr>
          <w:p w14:paraId="5EB0B866" w14:textId="77777777" w:rsidR="001372E7" w:rsidRPr="00367094" w:rsidRDefault="001372E7" w:rsidP="001372E7">
            <w:pPr>
              <w:spacing w:line="240" w:lineRule="auto"/>
              <w:jc w:val="right"/>
              <w:rPr>
                <w:rFonts w:ascii="Browallia New" w:hAnsi="Browallia New" w:cs="Browallia New"/>
                <w:sz w:val="20"/>
                <w:szCs w:val="20"/>
              </w:rPr>
            </w:pPr>
          </w:p>
        </w:tc>
        <w:tc>
          <w:tcPr>
            <w:tcW w:w="717" w:type="dxa"/>
            <w:tcBorders>
              <w:bottom w:val="nil"/>
            </w:tcBorders>
          </w:tcPr>
          <w:p w14:paraId="3C9F1A84" w14:textId="201BF123" w:rsidR="001372E7" w:rsidRPr="00367094" w:rsidRDefault="00F34439" w:rsidP="001372E7">
            <w:pPr>
              <w:spacing w:line="240" w:lineRule="auto"/>
              <w:jc w:val="right"/>
              <w:rPr>
                <w:rFonts w:ascii="Browallia New" w:hAnsi="Browallia New" w:cs="Browallia New"/>
                <w:sz w:val="20"/>
                <w:szCs w:val="20"/>
                <w:cs/>
              </w:rPr>
            </w:pPr>
            <w:r>
              <w:rPr>
                <w:rFonts w:ascii="Browallia New" w:hAnsi="Browallia New" w:cs="Browallia New"/>
                <w:sz w:val="20"/>
                <w:szCs w:val="20"/>
              </w:rPr>
              <w:t>2,937</w:t>
            </w:r>
          </w:p>
        </w:tc>
        <w:tc>
          <w:tcPr>
            <w:tcW w:w="709" w:type="dxa"/>
            <w:tcBorders>
              <w:bottom w:val="nil"/>
            </w:tcBorders>
          </w:tcPr>
          <w:p w14:paraId="3EC8FE4A" w14:textId="65E2AC9F" w:rsidR="001372E7" w:rsidRPr="00367094" w:rsidRDefault="004D72BD" w:rsidP="001372E7">
            <w:pPr>
              <w:tabs>
                <w:tab w:val="clear" w:pos="227"/>
                <w:tab w:val="left" w:pos="20"/>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2</w:t>
            </w:r>
            <w:r w:rsidR="007214F2">
              <w:rPr>
                <w:rFonts w:ascii="Browallia New" w:hAnsi="Browallia New" w:cs="Browallia New"/>
                <w:sz w:val="20"/>
                <w:szCs w:val="20"/>
              </w:rPr>
              <w:t>,</w:t>
            </w:r>
            <w:r>
              <w:rPr>
                <w:rFonts w:ascii="Browallia New" w:hAnsi="Browallia New" w:cs="Browallia New"/>
                <w:sz w:val="20"/>
                <w:szCs w:val="20"/>
              </w:rPr>
              <w:t>995</w:t>
            </w:r>
          </w:p>
        </w:tc>
      </w:tr>
      <w:tr w:rsidR="001372E7" w:rsidRPr="00367094" w14:paraId="3D1C0319" w14:textId="77777777">
        <w:tblPrEx>
          <w:tblBorders>
            <w:bottom w:val="single" w:sz="4" w:space="0" w:color="auto"/>
          </w:tblBorders>
        </w:tblPrEx>
        <w:tc>
          <w:tcPr>
            <w:tcW w:w="2409" w:type="dxa"/>
            <w:tcBorders>
              <w:bottom w:val="nil"/>
            </w:tcBorders>
          </w:tcPr>
          <w:p w14:paraId="49544C5F" w14:textId="05A36C1F" w:rsidR="001372E7" w:rsidRPr="00367094" w:rsidRDefault="001372E7" w:rsidP="001372E7">
            <w:pPr>
              <w:spacing w:line="240" w:lineRule="auto"/>
              <w:ind w:right="-108"/>
              <w:rPr>
                <w:rFonts w:ascii="Browallia New" w:hAnsi="Browallia New" w:cs="Browallia New"/>
                <w:sz w:val="20"/>
                <w:szCs w:val="20"/>
                <w:cs/>
              </w:rPr>
            </w:pPr>
            <w:r w:rsidRPr="00367094">
              <w:rPr>
                <w:rFonts w:ascii="Browallia New" w:hAnsi="Browallia New" w:cs="Browallia New"/>
                <w:sz w:val="20"/>
                <w:szCs w:val="20"/>
                <w:cs/>
              </w:rPr>
              <w:t>สินทรัพย์รวม</w:t>
            </w:r>
          </w:p>
        </w:tc>
        <w:tc>
          <w:tcPr>
            <w:tcW w:w="709" w:type="dxa"/>
            <w:tcBorders>
              <w:bottom w:val="nil"/>
            </w:tcBorders>
          </w:tcPr>
          <w:p w14:paraId="4202B187" w14:textId="77777777" w:rsidR="001372E7" w:rsidRPr="00367094" w:rsidRDefault="001372E7" w:rsidP="001372E7">
            <w:pPr>
              <w:spacing w:line="240" w:lineRule="auto"/>
              <w:jc w:val="right"/>
              <w:rPr>
                <w:rFonts w:ascii="Browallia New" w:hAnsi="Browallia New" w:cs="Browallia New"/>
                <w:sz w:val="20"/>
                <w:szCs w:val="20"/>
              </w:rPr>
            </w:pPr>
          </w:p>
        </w:tc>
        <w:tc>
          <w:tcPr>
            <w:tcW w:w="728" w:type="dxa"/>
            <w:tcBorders>
              <w:bottom w:val="nil"/>
            </w:tcBorders>
          </w:tcPr>
          <w:p w14:paraId="7C6159C9" w14:textId="77777777" w:rsidR="001372E7" w:rsidRPr="00367094" w:rsidRDefault="001372E7" w:rsidP="001372E7">
            <w:pPr>
              <w:spacing w:line="240" w:lineRule="auto"/>
              <w:jc w:val="right"/>
              <w:rPr>
                <w:rFonts w:ascii="Browallia New" w:hAnsi="Browallia New" w:cs="Browallia New"/>
                <w:sz w:val="20"/>
                <w:szCs w:val="20"/>
              </w:rPr>
            </w:pPr>
          </w:p>
        </w:tc>
        <w:tc>
          <w:tcPr>
            <w:tcW w:w="690" w:type="dxa"/>
            <w:tcBorders>
              <w:bottom w:val="nil"/>
            </w:tcBorders>
          </w:tcPr>
          <w:p w14:paraId="3DBE7ABE" w14:textId="77777777" w:rsidR="001372E7" w:rsidRPr="00367094" w:rsidRDefault="001372E7" w:rsidP="001372E7">
            <w:pPr>
              <w:spacing w:line="240" w:lineRule="auto"/>
              <w:jc w:val="right"/>
              <w:rPr>
                <w:rFonts w:ascii="Browallia New" w:hAnsi="Browallia New" w:cs="Browallia New"/>
                <w:sz w:val="20"/>
                <w:szCs w:val="20"/>
              </w:rPr>
            </w:pPr>
          </w:p>
        </w:tc>
        <w:tc>
          <w:tcPr>
            <w:tcW w:w="722" w:type="dxa"/>
            <w:tcBorders>
              <w:bottom w:val="nil"/>
            </w:tcBorders>
          </w:tcPr>
          <w:p w14:paraId="4F779547" w14:textId="2BD1DC08" w:rsidR="001372E7" w:rsidRPr="00367094" w:rsidRDefault="001372E7" w:rsidP="001372E7">
            <w:pPr>
              <w:spacing w:line="240" w:lineRule="auto"/>
              <w:jc w:val="right"/>
              <w:rPr>
                <w:rFonts w:ascii="Browallia New" w:hAnsi="Browallia New" w:cs="Browallia New"/>
                <w:sz w:val="20"/>
                <w:szCs w:val="20"/>
              </w:rPr>
            </w:pPr>
          </w:p>
        </w:tc>
        <w:tc>
          <w:tcPr>
            <w:tcW w:w="737" w:type="dxa"/>
            <w:tcBorders>
              <w:bottom w:val="nil"/>
            </w:tcBorders>
          </w:tcPr>
          <w:p w14:paraId="39A69EDC"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bottom w:val="nil"/>
            </w:tcBorders>
          </w:tcPr>
          <w:p w14:paraId="48291E23" w14:textId="77777777" w:rsidR="001372E7" w:rsidRPr="00367094" w:rsidRDefault="001372E7" w:rsidP="001372E7">
            <w:pPr>
              <w:spacing w:line="240" w:lineRule="auto"/>
              <w:jc w:val="right"/>
              <w:rPr>
                <w:rFonts w:ascii="Browallia New" w:hAnsi="Browallia New" w:cs="Browallia New"/>
                <w:sz w:val="20"/>
                <w:szCs w:val="20"/>
              </w:rPr>
            </w:pPr>
          </w:p>
        </w:tc>
        <w:tc>
          <w:tcPr>
            <w:tcW w:w="732" w:type="dxa"/>
            <w:tcBorders>
              <w:bottom w:val="nil"/>
            </w:tcBorders>
          </w:tcPr>
          <w:p w14:paraId="6C75F1BD"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bottom w:val="nil"/>
            </w:tcBorders>
          </w:tcPr>
          <w:p w14:paraId="03C7D560" w14:textId="77777777" w:rsidR="001372E7" w:rsidRPr="00367094" w:rsidRDefault="001372E7" w:rsidP="001372E7">
            <w:pPr>
              <w:spacing w:line="240" w:lineRule="auto"/>
              <w:jc w:val="right"/>
              <w:rPr>
                <w:rFonts w:ascii="Browallia New" w:hAnsi="Browallia New" w:cs="Browallia New"/>
                <w:sz w:val="20"/>
                <w:szCs w:val="20"/>
              </w:rPr>
            </w:pPr>
          </w:p>
        </w:tc>
        <w:tc>
          <w:tcPr>
            <w:tcW w:w="771" w:type="dxa"/>
            <w:tcBorders>
              <w:bottom w:val="nil"/>
            </w:tcBorders>
          </w:tcPr>
          <w:p w14:paraId="24518524" w14:textId="6AFD236F" w:rsidR="001372E7" w:rsidRPr="00367094" w:rsidRDefault="001372E7" w:rsidP="001372E7">
            <w:pPr>
              <w:spacing w:line="240" w:lineRule="auto"/>
              <w:jc w:val="right"/>
              <w:rPr>
                <w:rFonts w:ascii="Browallia New" w:hAnsi="Browallia New" w:cs="Browallia New"/>
                <w:sz w:val="20"/>
                <w:szCs w:val="20"/>
              </w:rPr>
            </w:pPr>
          </w:p>
        </w:tc>
        <w:tc>
          <w:tcPr>
            <w:tcW w:w="708" w:type="dxa"/>
            <w:tcBorders>
              <w:bottom w:val="nil"/>
            </w:tcBorders>
          </w:tcPr>
          <w:p w14:paraId="666D7192" w14:textId="77777777" w:rsidR="001372E7" w:rsidRPr="00367094" w:rsidRDefault="001372E7" w:rsidP="001372E7">
            <w:pPr>
              <w:spacing w:line="240" w:lineRule="auto"/>
              <w:jc w:val="right"/>
              <w:rPr>
                <w:rFonts w:ascii="Browallia New" w:hAnsi="Browallia New" w:cs="Browallia New"/>
                <w:sz w:val="20"/>
                <w:szCs w:val="20"/>
              </w:rPr>
            </w:pPr>
          </w:p>
        </w:tc>
        <w:tc>
          <w:tcPr>
            <w:tcW w:w="810" w:type="dxa"/>
            <w:tcBorders>
              <w:bottom w:val="nil"/>
            </w:tcBorders>
          </w:tcPr>
          <w:p w14:paraId="0FAAD06C" w14:textId="77777777" w:rsidR="001372E7" w:rsidRPr="00367094" w:rsidRDefault="001372E7" w:rsidP="001372E7">
            <w:pPr>
              <w:spacing w:line="240" w:lineRule="auto"/>
              <w:jc w:val="right"/>
              <w:rPr>
                <w:rFonts w:ascii="Browallia New" w:hAnsi="Browallia New" w:cs="Browallia New"/>
                <w:sz w:val="20"/>
                <w:szCs w:val="20"/>
              </w:rPr>
            </w:pPr>
          </w:p>
        </w:tc>
        <w:tc>
          <w:tcPr>
            <w:tcW w:w="822" w:type="dxa"/>
            <w:tcBorders>
              <w:bottom w:val="nil"/>
            </w:tcBorders>
          </w:tcPr>
          <w:p w14:paraId="270A85AB" w14:textId="77777777" w:rsidR="001372E7" w:rsidRPr="00367094" w:rsidRDefault="001372E7" w:rsidP="001372E7">
            <w:pPr>
              <w:spacing w:line="240" w:lineRule="auto"/>
              <w:jc w:val="right"/>
              <w:rPr>
                <w:rFonts w:ascii="Browallia New" w:hAnsi="Browallia New" w:cs="Browallia New"/>
                <w:sz w:val="20"/>
                <w:szCs w:val="20"/>
              </w:rPr>
            </w:pPr>
          </w:p>
        </w:tc>
        <w:tc>
          <w:tcPr>
            <w:tcW w:w="689" w:type="dxa"/>
            <w:tcBorders>
              <w:bottom w:val="nil"/>
            </w:tcBorders>
          </w:tcPr>
          <w:p w14:paraId="59B6C111" w14:textId="77777777" w:rsidR="001372E7" w:rsidRPr="00367094" w:rsidRDefault="001372E7" w:rsidP="001372E7">
            <w:pPr>
              <w:spacing w:line="240" w:lineRule="auto"/>
              <w:jc w:val="right"/>
              <w:rPr>
                <w:rFonts w:ascii="Browallia New" w:hAnsi="Browallia New" w:cs="Browallia New"/>
                <w:sz w:val="20"/>
                <w:szCs w:val="20"/>
              </w:rPr>
            </w:pPr>
          </w:p>
        </w:tc>
        <w:tc>
          <w:tcPr>
            <w:tcW w:w="738" w:type="dxa"/>
            <w:tcBorders>
              <w:bottom w:val="nil"/>
            </w:tcBorders>
          </w:tcPr>
          <w:p w14:paraId="5319A21C" w14:textId="77777777" w:rsidR="001372E7" w:rsidRPr="00367094" w:rsidRDefault="001372E7" w:rsidP="001372E7">
            <w:pPr>
              <w:spacing w:line="240" w:lineRule="auto"/>
              <w:jc w:val="right"/>
              <w:rPr>
                <w:rFonts w:ascii="Browallia New" w:hAnsi="Browallia New" w:cs="Browallia New"/>
                <w:sz w:val="20"/>
                <w:szCs w:val="20"/>
              </w:rPr>
            </w:pPr>
          </w:p>
        </w:tc>
        <w:tc>
          <w:tcPr>
            <w:tcW w:w="717" w:type="dxa"/>
            <w:tcBorders>
              <w:bottom w:val="nil"/>
            </w:tcBorders>
          </w:tcPr>
          <w:p w14:paraId="196CEC75" w14:textId="31E7C8D2" w:rsidR="001372E7" w:rsidRPr="00367094" w:rsidRDefault="001372E7" w:rsidP="001372E7">
            <w:pPr>
              <w:spacing w:line="240" w:lineRule="auto"/>
              <w:jc w:val="right"/>
              <w:rPr>
                <w:rFonts w:ascii="Browallia New" w:hAnsi="Browallia New" w:cs="Browallia New"/>
                <w:sz w:val="20"/>
                <w:szCs w:val="20"/>
              </w:rPr>
            </w:pPr>
            <w:r>
              <w:rPr>
                <w:rFonts w:ascii="Browallia New" w:hAnsi="Browallia New" w:cs="Browallia New"/>
                <w:sz w:val="20"/>
                <w:szCs w:val="20"/>
              </w:rPr>
              <w:t>10,57</w:t>
            </w:r>
            <w:r w:rsidR="00DD2A0D">
              <w:rPr>
                <w:rFonts w:ascii="Browallia New" w:hAnsi="Browallia New" w:cs="Browallia New"/>
                <w:sz w:val="20"/>
                <w:szCs w:val="20"/>
              </w:rPr>
              <w:t>5</w:t>
            </w:r>
          </w:p>
        </w:tc>
        <w:tc>
          <w:tcPr>
            <w:tcW w:w="709" w:type="dxa"/>
            <w:tcBorders>
              <w:bottom w:val="nil"/>
            </w:tcBorders>
          </w:tcPr>
          <w:p w14:paraId="6909EED3" w14:textId="357885B4" w:rsidR="001372E7" w:rsidRPr="00367094" w:rsidRDefault="004D72BD" w:rsidP="001372E7">
            <w:pPr>
              <w:spacing w:line="240" w:lineRule="auto"/>
              <w:jc w:val="right"/>
              <w:rPr>
                <w:rFonts w:ascii="Browallia New" w:hAnsi="Browallia New" w:cs="Browallia New"/>
                <w:sz w:val="20"/>
                <w:szCs w:val="20"/>
              </w:rPr>
            </w:pPr>
            <w:r>
              <w:rPr>
                <w:rFonts w:ascii="Browallia New" w:hAnsi="Browallia New" w:cs="Browallia New"/>
                <w:sz w:val="20"/>
                <w:szCs w:val="20"/>
              </w:rPr>
              <w:t>11,027</w:t>
            </w:r>
          </w:p>
        </w:tc>
      </w:tr>
      <w:tr w:rsidR="001372E7" w:rsidRPr="00367094" w14:paraId="5678AB2C" w14:textId="77777777">
        <w:tblPrEx>
          <w:tblBorders>
            <w:bottom w:val="single" w:sz="4" w:space="0" w:color="auto"/>
          </w:tblBorders>
        </w:tblPrEx>
        <w:tc>
          <w:tcPr>
            <w:tcW w:w="2409" w:type="dxa"/>
            <w:tcBorders>
              <w:top w:val="nil"/>
              <w:bottom w:val="nil"/>
            </w:tcBorders>
          </w:tcPr>
          <w:p w14:paraId="76AFBCE1" w14:textId="335F057D" w:rsidR="001372E7" w:rsidRPr="00367094" w:rsidRDefault="001372E7" w:rsidP="001372E7">
            <w:pPr>
              <w:spacing w:line="240" w:lineRule="auto"/>
              <w:ind w:right="-108"/>
              <w:rPr>
                <w:rFonts w:ascii="Browallia New" w:hAnsi="Browallia New" w:cs="Browallia New"/>
                <w:sz w:val="20"/>
                <w:szCs w:val="20"/>
                <w:cs/>
              </w:rPr>
            </w:pPr>
          </w:p>
        </w:tc>
        <w:tc>
          <w:tcPr>
            <w:tcW w:w="709" w:type="dxa"/>
            <w:tcBorders>
              <w:top w:val="nil"/>
              <w:bottom w:val="nil"/>
            </w:tcBorders>
          </w:tcPr>
          <w:p w14:paraId="4EEE0C08" w14:textId="77777777" w:rsidR="001372E7" w:rsidRPr="00367094" w:rsidRDefault="001372E7" w:rsidP="001372E7">
            <w:pPr>
              <w:spacing w:line="240" w:lineRule="auto"/>
              <w:jc w:val="right"/>
              <w:rPr>
                <w:rFonts w:ascii="Browallia New" w:hAnsi="Browallia New" w:cs="Browallia New"/>
                <w:sz w:val="20"/>
                <w:szCs w:val="20"/>
              </w:rPr>
            </w:pPr>
          </w:p>
        </w:tc>
        <w:tc>
          <w:tcPr>
            <w:tcW w:w="728" w:type="dxa"/>
            <w:tcBorders>
              <w:top w:val="nil"/>
              <w:bottom w:val="nil"/>
            </w:tcBorders>
          </w:tcPr>
          <w:p w14:paraId="1D507855" w14:textId="77777777" w:rsidR="001372E7" w:rsidRPr="00367094" w:rsidRDefault="001372E7" w:rsidP="001372E7">
            <w:pPr>
              <w:spacing w:line="240" w:lineRule="auto"/>
              <w:jc w:val="right"/>
              <w:rPr>
                <w:rFonts w:ascii="Browallia New" w:hAnsi="Browallia New" w:cs="Browallia New"/>
                <w:sz w:val="20"/>
                <w:szCs w:val="20"/>
              </w:rPr>
            </w:pPr>
          </w:p>
        </w:tc>
        <w:tc>
          <w:tcPr>
            <w:tcW w:w="690" w:type="dxa"/>
            <w:tcBorders>
              <w:top w:val="nil"/>
              <w:bottom w:val="nil"/>
            </w:tcBorders>
          </w:tcPr>
          <w:p w14:paraId="33251E29" w14:textId="77777777" w:rsidR="001372E7" w:rsidRPr="00367094" w:rsidRDefault="001372E7" w:rsidP="001372E7">
            <w:pPr>
              <w:spacing w:line="240" w:lineRule="auto"/>
              <w:jc w:val="right"/>
              <w:rPr>
                <w:rFonts w:ascii="Browallia New" w:hAnsi="Browallia New" w:cs="Browallia New"/>
                <w:sz w:val="20"/>
                <w:szCs w:val="20"/>
              </w:rPr>
            </w:pPr>
          </w:p>
        </w:tc>
        <w:tc>
          <w:tcPr>
            <w:tcW w:w="722" w:type="dxa"/>
            <w:tcBorders>
              <w:top w:val="nil"/>
              <w:bottom w:val="nil"/>
            </w:tcBorders>
          </w:tcPr>
          <w:p w14:paraId="3202D719" w14:textId="66342296" w:rsidR="001372E7" w:rsidRPr="00367094" w:rsidRDefault="001372E7" w:rsidP="001372E7">
            <w:pPr>
              <w:spacing w:line="240" w:lineRule="auto"/>
              <w:jc w:val="right"/>
              <w:rPr>
                <w:rFonts w:ascii="Browallia New" w:hAnsi="Browallia New" w:cs="Browallia New"/>
                <w:sz w:val="20"/>
                <w:szCs w:val="20"/>
              </w:rPr>
            </w:pPr>
          </w:p>
        </w:tc>
        <w:tc>
          <w:tcPr>
            <w:tcW w:w="737" w:type="dxa"/>
            <w:tcBorders>
              <w:top w:val="nil"/>
              <w:bottom w:val="nil"/>
            </w:tcBorders>
          </w:tcPr>
          <w:p w14:paraId="3202A982"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top w:val="nil"/>
              <w:bottom w:val="nil"/>
            </w:tcBorders>
          </w:tcPr>
          <w:p w14:paraId="2B2DA862" w14:textId="77777777" w:rsidR="001372E7" w:rsidRPr="00367094" w:rsidRDefault="001372E7" w:rsidP="001372E7">
            <w:pPr>
              <w:spacing w:line="240" w:lineRule="auto"/>
              <w:jc w:val="right"/>
              <w:rPr>
                <w:rFonts w:ascii="Browallia New" w:hAnsi="Browallia New" w:cs="Browallia New"/>
                <w:sz w:val="20"/>
                <w:szCs w:val="20"/>
              </w:rPr>
            </w:pPr>
          </w:p>
        </w:tc>
        <w:tc>
          <w:tcPr>
            <w:tcW w:w="732" w:type="dxa"/>
            <w:tcBorders>
              <w:top w:val="nil"/>
              <w:bottom w:val="nil"/>
            </w:tcBorders>
          </w:tcPr>
          <w:p w14:paraId="11A18E5F"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top w:val="nil"/>
              <w:bottom w:val="nil"/>
            </w:tcBorders>
          </w:tcPr>
          <w:p w14:paraId="7DDF9306" w14:textId="77777777" w:rsidR="001372E7" w:rsidRPr="00367094" w:rsidRDefault="001372E7" w:rsidP="001372E7">
            <w:pPr>
              <w:spacing w:line="240" w:lineRule="auto"/>
              <w:jc w:val="right"/>
              <w:rPr>
                <w:rFonts w:ascii="Browallia New" w:hAnsi="Browallia New" w:cs="Browallia New"/>
                <w:sz w:val="20"/>
                <w:szCs w:val="20"/>
              </w:rPr>
            </w:pPr>
          </w:p>
        </w:tc>
        <w:tc>
          <w:tcPr>
            <w:tcW w:w="771" w:type="dxa"/>
            <w:tcBorders>
              <w:top w:val="nil"/>
              <w:bottom w:val="nil"/>
            </w:tcBorders>
          </w:tcPr>
          <w:p w14:paraId="05183615" w14:textId="578046DC" w:rsidR="001372E7" w:rsidRPr="00367094" w:rsidRDefault="001372E7" w:rsidP="001372E7">
            <w:pPr>
              <w:spacing w:line="240" w:lineRule="auto"/>
              <w:jc w:val="right"/>
              <w:rPr>
                <w:rFonts w:ascii="Browallia New" w:hAnsi="Browallia New" w:cs="Browallia New"/>
                <w:sz w:val="20"/>
                <w:szCs w:val="20"/>
              </w:rPr>
            </w:pPr>
          </w:p>
        </w:tc>
        <w:tc>
          <w:tcPr>
            <w:tcW w:w="708" w:type="dxa"/>
            <w:tcBorders>
              <w:top w:val="nil"/>
              <w:bottom w:val="nil"/>
            </w:tcBorders>
          </w:tcPr>
          <w:p w14:paraId="0CDF827F" w14:textId="77777777" w:rsidR="001372E7" w:rsidRPr="00367094" w:rsidRDefault="001372E7" w:rsidP="001372E7">
            <w:pPr>
              <w:spacing w:line="240" w:lineRule="auto"/>
              <w:jc w:val="right"/>
              <w:rPr>
                <w:rFonts w:ascii="Browallia New" w:hAnsi="Browallia New" w:cs="Browallia New"/>
                <w:sz w:val="20"/>
                <w:szCs w:val="20"/>
              </w:rPr>
            </w:pPr>
          </w:p>
        </w:tc>
        <w:tc>
          <w:tcPr>
            <w:tcW w:w="810" w:type="dxa"/>
            <w:tcBorders>
              <w:top w:val="nil"/>
              <w:bottom w:val="nil"/>
            </w:tcBorders>
          </w:tcPr>
          <w:p w14:paraId="759E04D2" w14:textId="77777777" w:rsidR="001372E7" w:rsidRPr="00367094" w:rsidRDefault="001372E7" w:rsidP="001372E7">
            <w:pPr>
              <w:spacing w:line="240" w:lineRule="auto"/>
              <w:jc w:val="right"/>
              <w:rPr>
                <w:rFonts w:ascii="Browallia New" w:hAnsi="Browallia New" w:cs="Browallia New"/>
                <w:sz w:val="20"/>
                <w:szCs w:val="20"/>
              </w:rPr>
            </w:pPr>
          </w:p>
        </w:tc>
        <w:tc>
          <w:tcPr>
            <w:tcW w:w="822" w:type="dxa"/>
            <w:tcBorders>
              <w:top w:val="nil"/>
              <w:bottom w:val="nil"/>
            </w:tcBorders>
          </w:tcPr>
          <w:p w14:paraId="4A2BDF74" w14:textId="77777777" w:rsidR="001372E7" w:rsidRPr="00367094" w:rsidRDefault="001372E7" w:rsidP="001372E7">
            <w:pPr>
              <w:spacing w:line="240" w:lineRule="auto"/>
              <w:jc w:val="right"/>
              <w:rPr>
                <w:rFonts w:ascii="Browallia New" w:hAnsi="Browallia New" w:cs="Browallia New"/>
                <w:sz w:val="20"/>
                <w:szCs w:val="20"/>
              </w:rPr>
            </w:pPr>
          </w:p>
        </w:tc>
        <w:tc>
          <w:tcPr>
            <w:tcW w:w="689" w:type="dxa"/>
            <w:tcBorders>
              <w:top w:val="nil"/>
              <w:bottom w:val="nil"/>
            </w:tcBorders>
          </w:tcPr>
          <w:p w14:paraId="10284607" w14:textId="77777777" w:rsidR="001372E7" w:rsidRPr="00367094" w:rsidRDefault="001372E7" w:rsidP="001372E7">
            <w:pPr>
              <w:spacing w:line="240" w:lineRule="auto"/>
              <w:jc w:val="right"/>
              <w:rPr>
                <w:rFonts w:ascii="Browallia New" w:hAnsi="Browallia New" w:cs="Browallia New"/>
                <w:sz w:val="20"/>
                <w:szCs w:val="20"/>
              </w:rPr>
            </w:pPr>
          </w:p>
        </w:tc>
        <w:tc>
          <w:tcPr>
            <w:tcW w:w="738" w:type="dxa"/>
            <w:tcBorders>
              <w:top w:val="nil"/>
              <w:bottom w:val="nil"/>
            </w:tcBorders>
          </w:tcPr>
          <w:p w14:paraId="741328B2" w14:textId="77777777" w:rsidR="001372E7" w:rsidRPr="00367094" w:rsidRDefault="001372E7" w:rsidP="001372E7">
            <w:pPr>
              <w:spacing w:line="240" w:lineRule="auto"/>
              <w:jc w:val="right"/>
              <w:rPr>
                <w:rFonts w:ascii="Browallia New" w:hAnsi="Browallia New" w:cs="Browallia New"/>
                <w:sz w:val="20"/>
                <w:szCs w:val="20"/>
              </w:rPr>
            </w:pPr>
          </w:p>
        </w:tc>
        <w:tc>
          <w:tcPr>
            <w:tcW w:w="717" w:type="dxa"/>
            <w:tcBorders>
              <w:top w:val="nil"/>
              <w:bottom w:val="nil"/>
            </w:tcBorders>
          </w:tcPr>
          <w:p w14:paraId="1C378A6B" w14:textId="77777777" w:rsidR="001372E7" w:rsidRPr="00B74608" w:rsidRDefault="001372E7" w:rsidP="001372E7">
            <w:pPr>
              <w:spacing w:line="240" w:lineRule="auto"/>
              <w:jc w:val="right"/>
              <w:rPr>
                <w:rFonts w:ascii="Browallia New" w:hAnsi="Browallia New" w:cs="Browallia New"/>
                <w:sz w:val="20"/>
                <w:szCs w:val="20"/>
              </w:rPr>
            </w:pPr>
          </w:p>
          <w:p w14:paraId="1E0D30AC" w14:textId="5F624E1F" w:rsidR="001372E7" w:rsidRPr="00367094" w:rsidRDefault="001372E7" w:rsidP="001372E7">
            <w:pPr>
              <w:spacing w:line="240" w:lineRule="auto"/>
              <w:jc w:val="right"/>
              <w:rPr>
                <w:rFonts w:ascii="Browallia New" w:hAnsi="Browallia New" w:cs="Browallia New"/>
                <w:sz w:val="20"/>
                <w:szCs w:val="20"/>
              </w:rPr>
            </w:pPr>
          </w:p>
        </w:tc>
        <w:tc>
          <w:tcPr>
            <w:tcW w:w="709" w:type="dxa"/>
            <w:tcBorders>
              <w:top w:val="nil"/>
              <w:bottom w:val="nil"/>
            </w:tcBorders>
          </w:tcPr>
          <w:p w14:paraId="7B1101A2" w14:textId="6B08ABDE" w:rsidR="001372E7" w:rsidRPr="00367094" w:rsidRDefault="001372E7" w:rsidP="001372E7">
            <w:pPr>
              <w:spacing w:line="240" w:lineRule="auto"/>
              <w:jc w:val="right"/>
              <w:rPr>
                <w:rFonts w:ascii="Browallia New" w:hAnsi="Browallia New" w:cs="Browallia New"/>
                <w:sz w:val="20"/>
                <w:szCs w:val="20"/>
                <w:cs/>
              </w:rPr>
            </w:pPr>
          </w:p>
        </w:tc>
      </w:tr>
      <w:tr w:rsidR="001372E7" w:rsidRPr="00367094" w14:paraId="4063925B" w14:textId="77777777">
        <w:tblPrEx>
          <w:tblBorders>
            <w:bottom w:val="single" w:sz="4" w:space="0" w:color="auto"/>
          </w:tblBorders>
        </w:tblPrEx>
        <w:tc>
          <w:tcPr>
            <w:tcW w:w="2409" w:type="dxa"/>
            <w:tcBorders>
              <w:top w:val="nil"/>
              <w:bottom w:val="nil"/>
            </w:tcBorders>
          </w:tcPr>
          <w:p w14:paraId="4DE6B856" w14:textId="2B6E4046" w:rsidR="001372E7" w:rsidRPr="00367094" w:rsidRDefault="001372E7" w:rsidP="001372E7">
            <w:pPr>
              <w:spacing w:line="240" w:lineRule="auto"/>
              <w:ind w:right="-108"/>
              <w:rPr>
                <w:rFonts w:ascii="Browallia New" w:hAnsi="Browallia New" w:cs="Browallia New"/>
                <w:sz w:val="20"/>
                <w:szCs w:val="20"/>
                <w:cs/>
              </w:rPr>
            </w:pPr>
          </w:p>
        </w:tc>
        <w:tc>
          <w:tcPr>
            <w:tcW w:w="709" w:type="dxa"/>
            <w:tcBorders>
              <w:top w:val="nil"/>
              <w:bottom w:val="nil"/>
            </w:tcBorders>
          </w:tcPr>
          <w:p w14:paraId="273AA0A9" w14:textId="77777777" w:rsidR="001372E7" w:rsidRPr="00367094" w:rsidRDefault="001372E7" w:rsidP="001372E7">
            <w:pPr>
              <w:spacing w:line="240" w:lineRule="auto"/>
              <w:jc w:val="right"/>
              <w:rPr>
                <w:rFonts w:ascii="Browallia New" w:hAnsi="Browallia New" w:cs="Browallia New"/>
                <w:sz w:val="20"/>
                <w:szCs w:val="20"/>
              </w:rPr>
            </w:pPr>
          </w:p>
        </w:tc>
        <w:tc>
          <w:tcPr>
            <w:tcW w:w="728" w:type="dxa"/>
            <w:tcBorders>
              <w:top w:val="nil"/>
              <w:bottom w:val="nil"/>
            </w:tcBorders>
          </w:tcPr>
          <w:p w14:paraId="0F323449" w14:textId="77777777" w:rsidR="001372E7" w:rsidRPr="00367094" w:rsidRDefault="001372E7" w:rsidP="001372E7">
            <w:pPr>
              <w:spacing w:line="240" w:lineRule="auto"/>
              <w:jc w:val="right"/>
              <w:rPr>
                <w:rFonts w:ascii="Browallia New" w:hAnsi="Browallia New" w:cs="Browallia New"/>
                <w:sz w:val="20"/>
                <w:szCs w:val="20"/>
              </w:rPr>
            </w:pPr>
          </w:p>
        </w:tc>
        <w:tc>
          <w:tcPr>
            <w:tcW w:w="690" w:type="dxa"/>
            <w:tcBorders>
              <w:top w:val="nil"/>
              <w:bottom w:val="nil"/>
            </w:tcBorders>
          </w:tcPr>
          <w:p w14:paraId="140C938A" w14:textId="77777777" w:rsidR="001372E7" w:rsidRPr="00367094" w:rsidRDefault="001372E7" w:rsidP="001372E7">
            <w:pPr>
              <w:spacing w:line="240" w:lineRule="auto"/>
              <w:jc w:val="right"/>
              <w:rPr>
                <w:rFonts w:ascii="Browallia New" w:hAnsi="Browallia New" w:cs="Browallia New"/>
                <w:sz w:val="20"/>
                <w:szCs w:val="20"/>
              </w:rPr>
            </w:pPr>
          </w:p>
        </w:tc>
        <w:tc>
          <w:tcPr>
            <w:tcW w:w="722" w:type="dxa"/>
            <w:tcBorders>
              <w:top w:val="nil"/>
              <w:bottom w:val="nil"/>
            </w:tcBorders>
          </w:tcPr>
          <w:p w14:paraId="4184BF65" w14:textId="791FD032" w:rsidR="001372E7" w:rsidRPr="00367094" w:rsidRDefault="001372E7" w:rsidP="001372E7">
            <w:pPr>
              <w:spacing w:line="240" w:lineRule="auto"/>
              <w:jc w:val="right"/>
              <w:rPr>
                <w:rFonts w:ascii="Browallia New" w:hAnsi="Browallia New" w:cs="Browallia New"/>
                <w:sz w:val="20"/>
                <w:szCs w:val="20"/>
              </w:rPr>
            </w:pPr>
          </w:p>
        </w:tc>
        <w:tc>
          <w:tcPr>
            <w:tcW w:w="737" w:type="dxa"/>
            <w:tcBorders>
              <w:top w:val="nil"/>
              <w:bottom w:val="nil"/>
            </w:tcBorders>
          </w:tcPr>
          <w:p w14:paraId="1CAF4A41"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top w:val="nil"/>
              <w:bottom w:val="nil"/>
            </w:tcBorders>
          </w:tcPr>
          <w:p w14:paraId="0BC05ACF" w14:textId="77777777" w:rsidR="001372E7" w:rsidRPr="00367094" w:rsidRDefault="001372E7" w:rsidP="001372E7">
            <w:pPr>
              <w:spacing w:line="240" w:lineRule="auto"/>
              <w:jc w:val="right"/>
              <w:rPr>
                <w:rFonts w:ascii="Browallia New" w:hAnsi="Browallia New" w:cs="Browallia New"/>
                <w:sz w:val="20"/>
                <w:szCs w:val="20"/>
              </w:rPr>
            </w:pPr>
          </w:p>
        </w:tc>
        <w:tc>
          <w:tcPr>
            <w:tcW w:w="732" w:type="dxa"/>
            <w:tcBorders>
              <w:top w:val="nil"/>
              <w:bottom w:val="nil"/>
            </w:tcBorders>
          </w:tcPr>
          <w:p w14:paraId="6D687DB4" w14:textId="77777777" w:rsidR="001372E7" w:rsidRPr="00367094" w:rsidRDefault="001372E7" w:rsidP="001372E7">
            <w:pPr>
              <w:spacing w:line="240" w:lineRule="auto"/>
              <w:jc w:val="right"/>
              <w:rPr>
                <w:rFonts w:ascii="Browallia New" w:hAnsi="Browallia New" w:cs="Browallia New"/>
                <w:sz w:val="20"/>
                <w:szCs w:val="20"/>
              </w:rPr>
            </w:pPr>
          </w:p>
        </w:tc>
        <w:tc>
          <w:tcPr>
            <w:tcW w:w="720" w:type="dxa"/>
            <w:tcBorders>
              <w:top w:val="nil"/>
              <w:bottom w:val="nil"/>
            </w:tcBorders>
          </w:tcPr>
          <w:p w14:paraId="5CAB5FAB" w14:textId="77777777" w:rsidR="001372E7" w:rsidRPr="00367094" w:rsidRDefault="001372E7" w:rsidP="001372E7">
            <w:pPr>
              <w:spacing w:line="240" w:lineRule="auto"/>
              <w:jc w:val="right"/>
              <w:rPr>
                <w:rFonts w:ascii="Browallia New" w:hAnsi="Browallia New" w:cs="Browallia New"/>
                <w:sz w:val="20"/>
                <w:szCs w:val="20"/>
              </w:rPr>
            </w:pPr>
          </w:p>
        </w:tc>
        <w:tc>
          <w:tcPr>
            <w:tcW w:w="771" w:type="dxa"/>
            <w:tcBorders>
              <w:top w:val="nil"/>
              <w:bottom w:val="nil"/>
            </w:tcBorders>
          </w:tcPr>
          <w:p w14:paraId="358217EF" w14:textId="6F2B37D1" w:rsidR="001372E7" w:rsidRPr="00367094" w:rsidRDefault="001372E7" w:rsidP="001372E7">
            <w:pPr>
              <w:spacing w:line="240" w:lineRule="auto"/>
              <w:jc w:val="right"/>
              <w:rPr>
                <w:rFonts w:ascii="Browallia New" w:hAnsi="Browallia New" w:cs="Browallia New"/>
                <w:sz w:val="20"/>
                <w:szCs w:val="20"/>
              </w:rPr>
            </w:pPr>
          </w:p>
        </w:tc>
        <w:tc>
          <w:tcPr>
            <w:tcW w:w="708" w:type="dxa"/>
            <w:tcBorders>
              <w:top w:val="nil"/>
              <w:bottom w:val="nil"/>
            </w:tcBorders>
          </w:tcPr>
          <w:p w14:paraId="5ADD0C7B" w14:textId="77777777" w:rsidR="001372E7" w:rsidRPr="00367094" w:rsidRDefault="001372E7" w:rsidP="001372E7">
            <w:pPr>
              <w:spacing w:line="240" w:lineRule="auto"/>
              <w:jc w:val="right"/>
              <w:rPr>
                <w:rFonts w:ascii="Browallia New" w:hAnsi="Browallia New" w:cs="Browallia New"/>
                <w:sz w:val="20"/>
                <w:szCs w:val="20"/>
              </w:rPr>
            </w:pPr>
          </w:p>
        </w:tc>
        <w:tc>
          <w:tcPr>
            <w:tcW w:w="810" w:type="dxa"/>
            <w:tcBorders>
              <w:top w:val="nil"/>
              <w:bottom w:val="nil"/>
            </w:tcBorders>
          </w:tcPr>
          <w:p w14:paraId="6D34B0A9" w14:textId="77777777" w:rsidR="001372E7" w:rsidRPr="00367094" w:rsidRDefault="001372E7" w:rsidP="001372E7">
            <w:pPr>
              <w:spacing w:line="240" w:lineRule="auto"/>
              <w:jc w:val="right"/>
              <w:rPr>
                <w:rFonts w:ascii="Browallia New" w:hAnsi="Browallia New" w:cs="Browallia New"/>
                <w:sz w:val="20"/>
                <w:szCs w:val="20"/>
              </w:rPr>
            </w:pPr>
          </w:p>
        </w:tc>
        <w:tc>
          <w:tcPr>
            <w:tcW w:w="822" w:type="dxa"/>
            <w:tcBorders>
              <w:top w:val="nil"/>
              <w:bottom w:val="nil"/>
            </w:tcBorders>
          </w:tcPr>
          <w:p w14:paraId="196A2567" w14:textId="77777777" w:rsidR="001372E7" w:rsidRPr="00367094" w:rsidRDefault="001372E7" w:rsidP="001372E7">
            <w:pPr>
              <w:spacing w:line="240" w:lineRule="auto"/>
              <w:jc w:val="right"/>
              <w:rPr>
                <w:rFonts w:ascii="Browallia New" w:hAnsi="Browallia New" w:cs="Browallia New"/>
                <w:sz w:val="20"/>
                <w:szCs w:val="20"/>
              </w:rPr>
            </w:pPr>
          </w:p>
        </w:tc>
        <w:tc>
          <w:tcPr>
            <w:tcW w:w="689" w:type="dxa"/>
            <w:tcBorders>
              <w:top w:val="nil"/>
              <w:bottom w:val="nil"/>
            </w:tcBorders>
          </w:tcPr>
          <w:p w14:paraId="1829AA60" w14:textId="77777777" w:rsidR="001372E7" w:rsidRPr="00367094" w:rsidRDefault="001372E7" w:rsidP="001372E7">
            <w:pPr>
              <w:spacing w:line="240" w:lineRule="auto"/>
              <w:jc w:val="right"/>
              <w:rPr>
                <w:rFonts w:ascii="Browallia New" w:hAnsi="Browallia New" w:cs="Browallia New"/>
                <w:sz w:val="20"/>
                <w:szCs w:val="20"/>
              </w:rPr>
            </w:pPr>
          </w:p>
        </w:tc>
        <w:tc>
          <w:tcPr>
            <w:tcW w:w="738" w:type="dxa"/>
            <w:tcBorders>
              <w:top w:val="nil"/>
              <w:bottom w:val="nil"/>
            </w:tcBorders>
          </w:tcPr>
          <w:p w14:paraId="1179E312" w14:textId="77777777" w:rsidR="001372E7" w:rsidRPr="00367094" w:rsidRDefault="001372E7" w:rsidP="001372E7">
            <w:pPr>
              <w:spacing w:line="240" w:lineRule="auto"/>
              <w:jc w:val="right"/>
              <w:rPr>
                <w:rFonts w:ascii="Browallia New" w:hAnsi="Browallia New" w:cs="Browallia New"/>
                <w:sz w:val="20"/>
                <w:szCs w:val="20"/>
              </w:rPr>
            </w:pPr>
          </w:p>
        </w:tc>
        <w:tc>
          <w:tcPr>
            <w:tcW w:w="717" w:type="dxa"/>
            <w:tcBorders>
              <w:top w:val="nil"/>
              <w:bottom w:val="nil"/>
            </w:tcBorders>
          </w:tcPr>
          <w:p w14:paraId="0C08D3E1" w14:textId="595BE090" w:rsidR="001372E7" w:rsidRPr="00367094" w:rsidRDefault="001372E7" w:rsidP="001372E7">
            <w:pPr>
              <w:spacing w:line="240" w:lineRule="auto"/>
              <w:jc w:val="right"/>
              <w:rPr>
                <w:rFonts w:ascii="Browallia New" w:hAnsi="Browallia New" w:cs="Browallia New"/>
                <w:sz w:val="20"/>
                <w:szCs w:val="20"/>
              </w:rPr>
            </w:pPr>
          </w:p>
        </w:tc>
        <w:tc>
          <w:tcPr>
            <w:tcW w:w="709" w:type="dxa"/>
            <w:tcBorders>
              <w:top w:val="nil"/>
              <w:bottom w:val="nil"/>
            </w:tcBorders>
          </w:tcPr>
          <w:p w14:paraId="49B503E7" w14:textId="264B60E6" w:rsidR="001372E7" w:rsidRPr="00367094" w:rsidRDefault="001372E7" w:rsidP="001372E7">
            <w:pPr>
              <w:spacing w:line="240" w:lineRule="auto"/>
              <w:jc w:val="right"/>
              <w:rPr>
                <w:rFonts w:ascii="Browallia New" w:hAnsi="Browallia New" w:cs="Browallia New"/>
                <w:sz w:val="20"/>
                <w:szCs w:val="20"/>
              </w:rPr>
            </w:pPr>
          </w:p>
        </w:tc>
      </w:tr>
    </w:tbl>
    <w:p w14:paraId="0A4EB479" w14:textId="790352CA" w:rsidR="00A76E34" w:rsidRPr="00367094" w:rsidRDefault="00A76E34" w:rsidP="00A76E34">
      <w:pPr>
        <w:rPr>
          <w:rFonts w:ascii="Browallia New" w:hAnsi="Browallia New" w:cs="Browallia New"/>
          <w:sz w:val="28"/>
          <w:szCs w:val="28"/>
          <w:cs/>
        </w:rPr>
        <w:sectPr w:rsidR="00A76E34" w:rsidRPr="00367094" w:rsidSect="00321E4C">
          <w:footerReference w:type="default" r:id="rId12"/>
          <w:pgSz w:w="16834" w:h="11909" w:orient="landscape" w:code="9"/>
          <w:pgMar w:top="1080" w:right="958" w:bottom="1080" w:left="1418" w:header="1140" w:footer="131" w:gutter="0"/>
          <w:cols w:space="720"/>
          <w:docGrid w:linePitch="245"/>
        </w:sectPr>
      </w:pPr>
    </w:p>
    <w:p w14:paraId="667541B6" w14:textId="614054B6" w:rsidR="006971B8" w:rsidRPr="00367094" w:rsidRDefault="006971B8" w:rsidP="002A63D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ภาระผูกพัน</w:t>
      </w:r>
    </w:p>
    <w:p w14:paraId="3B66D310" w14:textId="77777777" w:rsidR="006971B8" w:rsidRPr="0036709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3C6ADA13" w:rsidR="00D7321C" w:rsidRPr="00367094" w:rsidRDefault="00C23DF3" w:rsidP="007012A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pacing w:val="-2"/>
          <w:sz w:val="28"/>
          <w:szCs w:val="28"/>
          <w:cs/>
        </w:rPr>
        <w:t xml:space="preserve">ณ วันที่ </w:t>
      </w:r>
      <w:r w:rsidR="00387855" w:rsidRPr="00367094">
        <w:rPr>
          <w:rFonts w:ascii="Browallia New" w:hAnsi="Browallia New" w:cs="Browallia New"/>
          <w:sz w:val="28"/>
          <w:szCs w:val="28"/>
        </w:rPr>
        <w:t>30</w:t>
      </w:r>
      <w:r w:rsidR="00387855" w:rsidRPr="00367094">
        <w:rPr>
          <w:rFonts w:ascii="Browallia New" w:hAnsi="Browallia New" w:cs="Browallia New"/>
          <w:sz w:val="28"/>
          <w:szCs w:val="28"/>
          <w:cs/>
        </w:rPr>
        <w:t xml:space="preserve"> </w:t>
      </w:r>
      <w:r w:rsidR="008046B6" w:rsidRPr="008046B6">
        <w:rPr>
          <w:rFonts w:ascii="Browallia New" w:hAnsi="Browallia New" w:cs="Browallia New"/>
          <w:sz w:val="28"/>
          <w:szCs w:val="28"/>
          <w:cs/>
        </w:rPr>
        <w:t>กันยายน</w:t>
      </w:r>
      <w:r w:rsidR="00387855" w:rsidRPr="00367094">
        <w:rPr>
          <w:rFonts w:ascii="Browallia New" w:hAnsi="Browallia New" w:cs="Browallia New"/>
          <w:sz w:val="28"/>
          <w:szCs w:val="28"/>
          <w:cs/>
        </w:rPr>
        <w:t xml:space="preserve"> </w:t>
      </w:r>
      <w:r w:rsidR="00AE4AF4" w:rsidRPr="00367094">
        <w:rPr>
          <w:rFonts w:ascii="Browallia New" w:hAnsi="Browallia New" w:cs="Browallia New"/>
          <w:sz w:val="28"/>
          <w:szCs w:val="28"/>
        </w:rPr>
        <w:t>2566</w:t>
      </w:r>
      <w:r w:rsidR="008C31AE" w:rsidRPr="00367094">
        <w:rPr>
          <w:rFonts w:ascii="Browallia New" w:hAnsi="Browallia New" w:cs="Browallia New"/>
          <w:sz w:val="28"/>
          <w:szCs w:val="28"/>
          <w:cs/>
        </w:rPr>
        <w:t xml:space="preserve"> </w:t>
      </w:r>
      <w:r w:rsidR="005A6482" w:rsidRPr="00367094">
        <w:rPr>
          <w:rFonts w:ascii="Browallia New" w:hAnsi="Browallia New" w:cs="Browallia New"/>
          <w:sz w:val="28"/>
          <w:szCs w:val="28"/>
          <w:cs/>
        </w:rPr>
        <w:t>ภาระผูกพันและหนี้สินที่อาจจะเกิดขึ้น</w:t>
      </w:r>
      <w:r w:rsidR="00BE7433">
        <w:rPr>
          <w:rFonts w:ascii="Browallia New" w:hAnsi="Browallia New" w:cs="Browallia New" w:hint="cs"/>
          <w:sz w:val="28"/>
          <w:szCs w:val="28"/>
          <w:cs/>
        </w:rPr>
        <w:t>ของ</w:t>
      </w:r>
      <w:r w:rsidR="002E3DCE">
        <w:rPr>
          <w:rFonts w:ascii="Browallia New" w:hAnsi="Browallia New" w:cs="Browallia New" w:hint="cs"/>
          <w:sz w:val="28"/>
          <w:szCs w:val="28"/>
          <w:cs/>
        </w:rPr>
        <w:t>กลุ่มบริษัท</w:t>
      </w:r>
      <w:r w:rsidR="005A6482" w:rsidRPr="00367094">
        <w:rPr>
          <w:rFonts w:ascii="Browallia New" w:hAnsi="Browallia New" w:cs="Browallia New"/>
          <w:sz w:val="28"/>
          <w:szCs w:val="28"/>
          <w:cs/>
        </w:rPr>
        <w:t xml:space="preserve"> </w:t>
      </w:r>
      <w:r w:rsidR="002E3DCE">
        <w:rPr>
          <w:rFonts w:ascii="Browallia New" w:hAnsi="Browallia New" w:cs="Browallia New" w:hint="cs"/>
          <w:sz w:val="28"/>
          <w:szCs w:val="28"/>
          <w:cs/>
        </w:rPr>
        <w:t>ไม่มีผล</w:t>
      </w:r>
      <w:r w:rsidR="005A6482" w:rsidRPr="00367094">
        <w:rPr>
          <w:rFonts w:ascii="Browallia New" w:hAnsi="Browallia New" w:cs="Browallia New"/>
          <w:sz w:val="28"/>
          <w:szCs w:val="28"/>
          <w:cs/>
        </w:rPr>
        <w:t>แตกต่างอย่างเป็นสาระสำคัญจากปีบัญชีสิ้นสุด</w:t>
      </w:r>
      <w:r w:rsidR="00DD722D" w:rsidRPr="00367094">
        <w:rPr>
          <w:rFonts w:ascii="Browallia New" w:hAnsi="Browallia New" w:cs="Browallia New"/>
          <w:sz w:val="28"/>
          <w:szCs w:val="28"/>
          <w:cs/>
        </w:rPr>
        <w:t>วันที่</w:t>
      </w:r>
      <w:r w:rsidR="005A6482" w:rsidRPr="00367094">
        <w:rPr>
          <w:rFonts w:ascii="Browallia New" w:hAnsi="Browallia New" w:cs="Browallia New"/>
          <w:sz w:val="28"/>
          <w:szCs w:val="28"/>
        </w:rPr>
        <w:t xml:space="preserve"> 31</w:t>
      </w:r>
      <w:r w:rsidR="005A6482" w:rsidRPr="00367094">
        <w:rPr>
          <w:rFonts w:ascii="Browallia New" w:hAnsi="Browallia New" w:cs="Browallia New"/>
          <w:sz w:val="28"/>
          <w:szCs w:val="28"/>
          <w:cs/>
        </w:rPr>
        <w:t xml:space="preserve"> ธันวาคม </w:t>
      </w:r>
      <w:r w:rsidR="005A6482" w:rsidRPr="00367094">
        <w:rPr>
          <w:rFonts w:ascii="Browallia New" w:hAnsi="Browallia New" w:cs="Browallia New"/>
          <w:sz w:val="28"/>
          <w:szCs w:val="28"/>
        </w:rPr>
        <w:t>256</w:t>
      </w:r>
      <w:r w:rsidR="00AE4AF4" w:rsidRPr="00367094">
        <w:rPr>
          <w:rFonts w:ascii="Browallia New" w:hAnsi="Browallia New" w:cs="Browallia New"/>
          <w:sz w:val="28"/>
          <w:szCs w:val="28"/>
        </w:rPr>
        <w:t>5</w:t>
      </w:r>
      <w:r w:rsidR="005A6482" w:rsidRPr="00367094">
        <w:rPr>
          <w:rFonts w:ascii="Browallia New" w:hAnsi="Browallia New" w:cs="Browallia New"/>
          <w:sz w:val="28"/>
          <w:szCs w:val="28"/>
          <w:cs/>
        </w:rPr>
        <w:t xml:space="preserve"> ยกเว้นรายการต่อไปนี้</w:t>
      </w:r>
    </w:p>
    <w:p w14:paraId="1BA83157" w14:textId="77777777" w:rsidR="00402B3C" w:rsidRPr="00367094"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BC8542A" w14:textId="350A3273" w:rsidR="008F1940" w:rsidRPr="00367094" w:rsidRDefault="006971B8"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rPr>
          <w:rFonts w:ascii="Browallia New" w:hAnsi="Browallia New" w:cs="Browallia New"/>
          <w:sz w:val="28"/>
          <w:szCs w:val="28"/>
        </w:rPr>
      </w:pPr>
      <w:r w:rsidRPr="00367094">
        <w:rPr>
          <w:rFonts w:ascii="Browallia New" w:hAnsi="Browallia New" w:cs="Browallia New"/>
          <w:sz w:val="28"/>
          <w:szCs w:val="28"/>
          <w:cs/>
        </w:rPr>
        <w:t>ภาระผูกพันเกี่ยวกับสัญญาก่อสร้างระยะยาวคงเหลือ</w:t>
      </w:r>
      <w:r w:rsidR="00A1555A" w:rsidRPr="00367094">
        <w:rPr>
          <w:rFonts w:ascii="Browallia New" w:hAnsi="Browallia New" w:cs="Browallia New"/>
          <w:sz w:val="28"/>
          <w:szCs w:val="28"/>
          <w:cs/>
        </w:rPr>
        <w:t xml:space="preserve">จำนวน </w:t>
      </w:r>
      <w:r w:rsidR="00731321">
        <w:rPr>
          <w:rFonts w:ascii="Browallia New" w:hAnsi="Browallia New" w:cs="Browallia New"/>
          <w:sz w:val="28"/>
          <w:szCs w:val="28"/>
        </w:rPr>
        <w:t>504.39</w:t>
      </w:r>
      <w:r w:rsidR="00B943BE" w:rsidRPr="00367094">
        <w:rPr>
          <w:rFonts w:ascii="Browallia New" w:hAnsi="Browallia New" w:cs="Browallia New"/>
          <w:sz w:val="28"/>
          <w:szCs w:val="28"/>
          <w:cs/>
        </w:rPr>
        <w:t xml:space="preserve"> </w:t>
      </w:r>
      <w:r w:rsidR="00A1555A" w:rsidRPr="00367094">
        <w:rPr>
          <w:rFonts w:ascii="Browallia New" w:hAnsi="Browallia New" w:cs="Browallia New"/>
          <w:sz w:val="28"/>
          <w:szCs w:val="28"/>
          <w:cs/>
        </w:rPr>
        <w:t>ล้านบาท</w:t>
      </w:r>
    </w:p>
    <w:p w14:paraId="13B8477E" w14:textId="77777777" w:rsidR="008F1940" w:rsidRPr="00367094"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rPr>
      </w:pPr>
    </w:p>
    <w:p w14:paraId="39B247E8" w14:textId="4CB98AF8" w:rsidR="003B2E08" w:rsidRPr="00367094" w:rsidRDefault="007406F0"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367094">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การจ่ายชำระเงินให้กับเจ้าหนี้และค้ำประกันไฟฟ้าและอื่นๆ</w:t>
      </w:r>
      <w:r w:rsidRPr="00367094">
        <w:rPr>
          <w:rFonts w:ascii="Browallia New" w:hAnsi="Browallia New" w:cs="Browallia New"/>
          <w:spacing w:val="-4"/>
          <w:sz w:val="28"/>
          <w:szCs w:val="28"/>
        </w:rPr>
        <w:t xml:space="preserve"> </w:t>
      </w:r>
      <w:r w:rsidRPr="00367094">
        <w:rPr>
          <w:rFonts w:ascii="Browallia New" w:hAnsi="Browallia New" w:cs="Browallia New"/>
          <w:spacing w:val="-4"/>
          <w:sz w:val="28"/>
          <w:szCs w:val="28"/>
          <w:cs/>
        </w:rPr>
        <w:t>ดังนี้</w:t>
      </w:r>
    </w:p>
    <w:p w14:paraId="0ABD7D39" w14:textId="77777777" w:rsidR="007406F0" w:rsidRPr="00367094"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367094" w14:paraId="54139DA1" w14:textId="77777777" w:rsidTr="00522CB4">
        <w:trPr>
          <w:trHeight w:val="20"/>
        </w:trPr>
        <w:tc>
          <w:tcPr>
            <w:tcW w:w="2835" w:type="dxa"/>
          </w:tcPr>
          <w:p w14:paraId="40DAC989" w14:textId="77777777" w:rsidR="007406F0" w:rsidRPr="00367094"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367094">
              <w:rPr>
                <w:rFonts w:ascii="Browallia New" w:hAnsi="Browallia New" w:cs="Browallia New"/>
                <w:sz w:val="28"/>
                <w:szCs w:val="28"/>
                <w:cs/>
              </w:rPr>
              <w:br w:type="page"/>
            </w:r>
            <w:r w:rsidRPr="00367094">
              <w:rPr>
                <w:rFonts w:ascii="Browallia New" w:hAnsi="Browallia New" w:cs="Browallia New"/>
                <w:sz w:val="28"/>
                <w:szCs w:val="28"/>
              </w:rPr>
              <w:br w:type="page"/>
            </w:r>
          </w:p>
        </w:tc>
        <w:tc>
          <w:tcPr>
            <w:tcW w:w="5528" w:type="dxa"/>
            <w:gridSpan w:val="7"/>
          </w:tcPr>
          <w:p w14:paraId="2472682F" w14:textId="2DBB384F" w:rsidR="007406F0" w:rsidRPr="00367094"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rPr>
              <w:t xml:space="preserve">: </w:t>
            </w:r>
            <w:r w:rsidR="0008172F">
              <w:rPr>
                <w:rFonts w:ascii="Browallia New" w:hAnsi="Browallia New" w:cs="Browallia New" w:hint="cs"/>
                <w:sz w:val="28"/>
                <w:szCs w:val="28"/>
                <w:cs/>
              </w:rPr>
              <w:t>ล้าน</w:t>
            </w:r>
            <w:r w:rsidRPr="00367094">
              <w:rPr>
                <w:rFonts w:ascii="Browallia New" w:hAnsi="Browallia New" w:cs="Browallia New"/>
                <w:sz w:val="28"/>
                <w:szCs w:val="28"/>
                <w:cs/>
              </w:rPr>
              <w:t>บาท)</w:t>
            </w:r>
          </w:p>
        </w:tc>
      </w:tr>
      <w:tr w:rsidR="007406F0" w:rsidRPr="00367094" w14:paraId="661D90B9" w14:textId="77777777" w:rsidTr="00522CB4">
        <w:trPr>
          <w:trHeight w:val="20"/>
        </w:trPr>
        <w:tc>
          <w:tcPr>
            <w:tcW w:w="2835" w:type="dxa"/>
          </w:tcPr>
          <w:p w14:paraId="0F92F911" w14:textId="77777777" w:rsidR="007406F0" w:rsidRPr="00367094"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77777777" w:rsidR="007406F0" w:rsidRPr="00367094"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6" w:type="dxa"/>
          </w:tcPr>
          <w:p w14:paraId="35B482CF" w14:textId="77777777" w:rsidR="007406F0" w:rsidRPr="00367094"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77777777" w:rsidR="007406F0" w:rsidRPr="00367094"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691570" w:rsidRPr="00367094" w14:paraId="14221E34" w14:textId="77777777">
        <w:trPr>
          <w:trHeight w:val="20"/>
        </w:trPr>
        <w:tc>
          <w:tcPr>
            <w:tcW w:w="2835" w:type="dxa"/>
          </w:tcPr>
          <w:p w14:paraId="1745EB97" w14:textId="77777777" w:rsidR="00691570" w:rsidRPr="00367094" w:rsidRDefault="00691570" w:rsidP="0069157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32E2FE01" w:rsidR="00691570" w:rsidRPr="00367094"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284BBB" w:rsidRPr="00284BBB">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691570" w:rsidRPr="00367094">
              <w:rPr>
                <w:rFonts w:ascii="Browallia New" w:hAnsi="Browallia New" w:cs="Browallia New"/>
                <w:sz w:val="28"/>
                <w:szCs w:val="28"/>
              </w:rPr>
              <w:t>2566</w:t>
            </w:r>
          </w:p>
        </w:tc>
        <w:tc>
          <w:tcPr>
            <w:tcW w:w="273" w:type="dxa"/>
            <w:tcBorders>
              <w:top w:val="single" w:sz="4" w:space="0" w:color="auto"/>
            </w:tcBorders>
            <w:vAlign w:val="bottom"/>
          </w:tcPr>
          <w:p w14:paraId="71A2D4D4" w14:textId="77777777"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178C789E"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6" w:type="dxa"/>
          </w:tcPr>
          <w:p w14:paraId="39DF4782" w14:textId="77777777"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4EB9C692" w:rsidR="00691570" w:rsidRPr="00367094"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284BBB" w:rsidRPr="00284BBB">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691570" w:rsidRPr="00367094">
              <w:rPr>
                <w:rFonts w:ascii="Browallia New" w:hAnsi="Browallia New" w:cs="Browallia New"/>
                <w:sz w:val="28"/>
                <w:szCs w:val="28"/>
              </w:rPr>
              <w:t>2566</w:t>
            </w:r>
          </w:p>
        </w:tc>
        <w:tc>
          <w:tcPr>
            <w:tcW w:w="236" w:type="dxa"/>
            <w:vAlign w:val="bottom"/>
          </w:tcPr>
          <w:p w14:paraId="002C4020" w14:textId="77777777"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7A530580"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7406F0" w:rsidRPr="00367094" w14:paraId="32D67320" w14:textId="77777777" w:rsidTr="00522CB4">
        <w:trPr>
          <w:trHeight w:val="257"/>
        </w:trPr>
        <w:tc>
          <w:tcPr>
            <w:tcW w:w="2835" w:type="dxa"/>
          </w:tcPr>
          <w:p w14:paraId="7BED712D" w14:textId="77777777" w:rsidR="007406F0" w:rsidRPr="00367094"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367094"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367094" w14:paraId="0DB52CD8" w14:textId="77777777" w:rsidTr="00522CB4">
        <w:trPr>
          <w:trHeight w:val="195"/>
        </w:trPr>
        <w:tc>
          <w:tcPr>
            <w:tcW w:w="2835" w:type="dxa"/>
          </w:tcPr>
          <w:p w14:paraId="680B68DE" w14:textId="3182B429" w:rsidR="006E016B" w:rsidRPr="00367094" w:rsidRDefault="006E016B" w:rsidP="006E016B">
            <w:pPr>
              <w:spacing w:line="240" w:lineRule="auto"/>
              <w:ind w:left="169" w:hanging="142"/>
              <w:rPr>
                <w:rFonts w:ascii="Browallia New" w:hAnsi="Browallia New" w:cs="Browallia New"/>
                <w:sz w:val="28"/>
                <w:szCs w:val="28"/>
              </w:rPr>
            </w:pPr>
            <w:r w:rsidRPr="00367094">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0E7BD99E" w:rsidR="006E016B" w:rsidRPr="00367094" w:rsidRDefault="00731321"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217</w:t>
            </w:r>
            <w:r w:rsidR="0008172F">
              <w:rPr>
                <w:rFonts w:ascii="Browallia New" w:hAnsi="Browallia New" w:cs="Browallia New"/>
                <w:sz w:val="28"/>
                <w:szCs w:val="28"/>
              </w:rPr>
              <w:t>.</w:t>
            </w:r>
            <w:r>
              <w:rPr>
                <w:rFonts w:ascii="Browallia New" w:hAnsi="Browallia New" w:cs="Browallia New"/>
                <w:sz w:val="28"/>
                <w:szCs w:val="28"/>
                <w:lang w:val="en-GB"/>
              </w:rPr>
              <w:t>56</w:t>
            </w:r>
          </w:p>
        </w:tc>
        <w:tc>
          <w:tcPr>
            <w:tcW w:w="273" w:type="dxa"/>
          </w:tcPr>
          <w:p w14:paraId="0875B68F" w14:textId="77777777" w:rsidR="006E016B" w:rsidRPr="00367094"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22465DC6" w:rsidR="006E016B" w:rsidRPr="00367094" w:rsidRDefault="00897076"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367094">
              <w:rPr>
                <w:rFonts w:ascii="Browallia New" w:hAnsi="Browallia New" w:cs="Browallia New"/>
                <w:sz w:val="28"/>
                <w:szCs w:val="28"/>
                <w:lang w:val="en-GB"/>
              </w:rPr>
              <w:t>215</w:t>
            </w:r>
            <w:r w:rsidR="0008172F">
              <w:rPr>
                <w:rFonts w:ascii="Browallia New" w:hAnsi="Browallia New" w:cs="Browallia New"/>
                <w:sz w:val="28"/>
                <w:szCs w:val="28"/>
                <w:lang w:val="en-GB"/>
              </w:rPr>
              <w:t>.</w:t>
            </w:r>
            <w:r w:rsidRPr="00367094">
              <w:rPr>
                <w:rFonts w:ascii="Browallia New" w:hAnsi="Browallia New" w:cs="Browallia New"/>
                <w:sz w:val="28"/>
                <w:szCs w:val="28"/>
                <w:lang w:val="en-GB"/>
              </w:rPr>
              <w:t>45</w:t>
            </w:r>
          </w:p>
        </w:tc>
        <w:tc>
          <w:tcPr>
            <w:tcW w:w="236" w:type="dxa"/>
          </w:tcPr>
          <w:p w14:paraId="5E835B23" w14:textId="77777777" w:rsidR="006E016B" w:rsidRPr="00367094"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0D20DD94" w:rsidR="006E016B" w:rsidRPr="00367094" w:rsidRDefault="00731321" w:rsidP="006E016B">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8</w:t>
            </w:r>
            <w:r w:rsidR="0008172F">
              <w:rPr>
                <w:rFonts w:ascii="Browallia New" w:hAnsi="Browallia New" w:cs="Browallia New"/>
                <w:sz w:val="28"/>
                <w:szCs w:val="28"/>
              </w:rPr>
              <w:t>.</w:t>
            </w:r>
            <w:r>
              <w:rPr>
                <w:rFonts w:ascii="Browallia New" w:hAnsi="Browallia New" w:cs="Browallia New"/>
                <w:sz w:val="28"/>
                <w:szCs w:val="28"/>
              </w:rPr>
              <w:t>98</w:t>
            </w:r>
          </w:p>
        </w:tc>
        <w:tc>
          <w:tcPr>
            <w:tcW w:w="236" w:type="dxa"/>
          </w:tcPr>
          <w:p w14:paraId="37004874" w14:textId="77777777" w:rsidR="006E016B" w:rsidRPr="00367094"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20E85FF0" w14:textId="6CB1B9C3" w:rsidR="006E016B" w:rsidRPr="00367094" w:rsidRDefault="0045425C" w:rsidP="006E016B">
            <w:pPr>
              <w:tabs>
                <w:tab w:val="clear" w:pos="680"/>
                <w:tab w:val="clear" w:pos="907"/>
                <w:tab w:val="left" w:pos="360"/>
              </w:tabs>
              <w:spacing w:line="240" w:lineRule="auto"/>
              <w:ind w:right="15"/>
              <w:jc w:val="right"/>
              <w:rPr>
                <w:rFonts w:ascii="Browallia New" w:hAnsi="Browallia New" w:cs="Browallia New"/>
                <w:sz w:val="28"/>
                <w:szCs w:val="28"/>
              </w:rPr>
            </w:pPr>
            <w:r w:rsidRPr="00367094">
              <w:rPr>
                <w:rFonts w:ascii="Browallia New" w:hAnsi="Browallia New" w:cs="Browallia New"/>
                <w:sz w:val="28"/>
                <w:szCs w:val="28"/>
                <w:lang w:val="en-GB"/>
              </w:rPr>
              <w:t>8</w:t>
            </w:r>
            <w:r w:rsidR="0008172F">
              <w:rPr>
                <w:rFonts w:ascii="Browallia New" w:hAnsi="Browallia New" w:cs="Browallia New"/>
                <w:sz w:val="28"/>
                <w:szCs w:val="28"/>
                <w:lang w:val="en-GB"/>
              </w:rPr>
              <w:t>.</w:t>
            </w:r>
            <w:r w:rsidRPr="00367094">
              <w:rPr>
                <w:rFonts w:ascii="Browallia New" w:hAnsi="Browallia New" w:cs="Browallia New"/>
                <w:sz w:val="28"/>
                <w:szCs w:val="28"/>
                <w:lang w:val="en-GB"/>
              </w:rPr>
              <w:t>6</w:t>
            </w:r>
            <w:r w:rsidR="0008172F">
              <w:rPr>
                <w:rFonts w:ascii="Browallia New" w:hAnsi="Browallia New" w:cs="Browallia New"/>
                <w:sz w:val="28"/>
                <w:szCs w:val="28"/>
                <w:lang w:val="en-GB"/>
              </w:rPr>
              <w:t>8</w:t>
            </w:r>
          </w:p>
        </w:tc>
      </w:tr>
    </w:tbl>
    <w:p w14:paraId="077D5977" w14:textId="77777777" w:rsidR="003B2E08" w:rsidRPr="00367094" w:rsidRDefault="003B2E08" w:rsidP="003B2E08">
      <w:pPr>
        <w:pStyle w:val="ListParagraph"/>
        <w:rPr>
          <w:rFonts w:ascii="Browallia New" w:hAnsi="Browallia New" w:cs="Browallia New"/>
          <w:sz w:val="24"/>
          <w:szCs w:val="24"/>
          <w:cs/>
        </w:rPr>
      </w:pPr>
    </w:p>
    <w:p w14:paraId="3BB9CA9F" w14:textId="0809CD78" w:rsidR="006F6AAC" w:rsidRPr="00367094" w:rsidRDefault="006F6AAC"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367094">
        <w:rPr>
          <w:rFonts w:ascii="Browallia New" w:hAnsi="Browallia New" w:cs="Browallia New"/>
          <w:sz w:val="28"/>
          <w:szCs w:val="28"/>
          <w:cs/>
        </w:rPr>
        <w:t>กลุ่มบริษัทมีวงเงินกู้ยืมดังนี้</w:t>
      </w:r>
    </w:p>
    <w:p w14:paraId="619EFFF0" w14:textId="01B950E9" w:rsidR="006F6AAC" w:rsidRPr="00367094"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367094" w14:paraId="65C96F07" w14:textId="77777777" w:rsidTr="008729A2">
        <w:trPr>
          <w:trHeight w:val="20"/>
        </w:trPr>
        <w:tc>
          <w:tcPr>
            <w:tcW w:w="2835" w:type="dxa"/>
          </w:tcPr>
          <w:p w14:paraId="3D84658D" w14:textId="77777777" w:rsidR="000713AA" w:rsidRPr="00367094"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367094">
              <w:rPr>
                <w:rFonts w:ascii="Browallia New" w:hAnsi="Browallia New" w:cs="Browallia New"/>
                <w:sz w:val="28"/>
                <w:szCs w:val="28"/>
                <w:cs/>
              </w:rPr>
              <w:br w:type="page"/>
            </w:r>
            <w:r w:rsidRPr="00367094">
              <w:rPr>
                <w:rFonts w:ascii="Browallia New" w:hAnsi="Browallia New" w:cs="Browallia New"/>
                <w:sz w:val="28"/>
                <w:szCs w:val="28"/>
              </w:rPr>
              <w:br w:type="page"/>
            </w:r>
          </w:p>
        </w:tc>
        <w:tc>
          <w:tcPr>
            <w:tcW w:w="5528" w:type="dxa"/>
            <w:gridSpan w:val="7"/>
          </w:tcPr>
          <w:p w14:paraId="1B389C1B" w14:textId="658698F0" w:rsidR="000713AA" w:rsidRPr="00367094"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67094">
              <w:rPr>
                <w:rFonts w:ascii="Browallia New" w:hAnsi="Browallia New" w:cs="Browallia New"/>
                <w:sz w:val="28"/>
                <w:szCs w:val="28"/>
                <w:cs/>
              </w:rPr>
              <w:t xml:space="preserve">(หน่วย </w:t>
            </w:r>
            <w:r w:rsidRPr="00367094">
              <w:rPr>
                <w:rFonts w:ascii="Browallia New" w:hAnsi="Browallia New" w:cs="Browallia New"/>
                <w:sz w:val="28"/>
                <w:szCs w:val="28"/>
              </w:rPr>
              <w:t xml:space="preserve">: </w:t>
            </w:r>
            <w:r w:rsidR="00B87A37" w:rsidRPr="00367094">
              <w:rPr>
                <w:rFonts w:ascii="Browallia New" w:hAnsi="Browallia New" w:cs="Browallia New"/>
                <w:sz w:val="28"/>
                <w:szCs w:val="28"/>
                <w:cs/>
              </w:rPr>
              <w:t>ล้าน</w:t>
            </w:r>
            <w:r w:rsidRPr="00367094">
              <w:rPr>
                <w:rFonts w:ascii="Browallia New" w:hAnsi="Browallia New" w:cs="Browallia New"/>
                <w:sz w:val="28"/>
                <w:szCs w:val="28"/>
                <w:cs/>
              </w:rPr>
              <w:t>บาท)</w:t>
            </w:r>
          </w:p>
        </w:tc>
      </w:tr>
      <w:tr w:rsidR="000713AA" w:rsidRPr="00367094" w14:paraId="0A7E3EAC" w14:textId="77777777" w:rsidTr="008729A2">
        <w:trPr>
          <w:trHeight w:val="20"/>
        </w:trPr>
        <w:tc>
          <w:tcPr>
            <w:tcW w:w="2835" w:type="dxa"/>
          </w:tcPr>
          <w:p w14:paraId="7BB55AB9" w14:textId="77777777" w:rsidR="000713AA" w:rsidRPr="00367094"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367094"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367094">
              <w:rPr>
                <w:rFonts w:ascii="Browallia New" w:hAnsi="Browallia New" w:cs="Browallia New"/>
                <w:sz w:val="28"/>
                <w:szCs w:val="28"/>
                <w:cs/>
              </w:rPr>
              <w:t>งบการเงินรวม</w:t>
            </w:r>
          </w:p>
        </w:tc>
        <w:tc>
          <w:tcPr>
            <w:tcW w:w="236" w:type="dxa"/>
          </w:tcPr>
          <w:p w14:paraId="2D00063E" w14:textId="77777777" w:rsidR="000713AA" w:rsidRPr="00367094"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367094"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67094">
              <w:rPr>
                <w:rFonts w:ascii="Browallia New" w:hAnsi="Browallia New" w:cs="Browallia New"/>
                <w:sz w:val="28"/>
                <w:szCs w:val="28"/>
                <w:cs/>
              </w:rPr>
              <w:t>งบการเงินเฉพาะของบริษัท</w:t>
            </w:r>
          </w:p>
        </w:tc>
      </w:tr>
      <w:tr w:rsidR="00691570" w:rsidRPr="00367094" w14:paraId="49D37725" w14:textId="77777777">
        <w:trPr>
          <w:trHeight w:val="20"/>
        </w:trPr>
        <w:tc>
          <w:tcPr>
            <w:tcW w:w="2835" w:type="dxa"/>
          </w:tcPr>
          <w:p w14:paraId="28371458" w14:textId="77777777" w:rsidR="00691570" w:rsidRPr="00367094" w:rsidRDefault="00691570" w:rsidP="0069157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53183860" w:rsidR="00691570" w:rsidRPr="00367094"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284BBB" w:rsidRPr="00284BBB">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691570" w:rsidRPr="00367094">
              <w:rPr>
                <w:rFonts w:ascii="Browallia New" w:hAnsi="Browallia New" w:cs="Browallia New"/>
                <w:sz w:val="28"/>
                <w:szCs w:val="28"/>
              </w:rPr>
              <w:t>2566</w:t>
            </w:r>
          </w:p>
        </w:tc>
        <w:tc>
          <w:tcPr>
            <w:tcW w:w="273" w:type="dxa"/>
            <w:tcBorders>
              <w:top w:val="single" w:sz="4" w:space="0" w:color="auto"/>
            </w:tcBorders>
            <w:vAlign w:val="bottom"/>
          </w:tcPr>
          <w:p w14:paraId="7556A548" w14:textId="77777777"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6072A9EF"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c>
          <w:tcPr>
            <w:tcW w:w="236" w:type="dxa"/>
          </w:tcPr>
          <w:p w14:paraId="2ADC14E7" w14:textId="77777777"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5B89E59B" w:rsidR="00691570" w:rsidRPr="00367094"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367094">
              <w:rPr>
                <w:rFonts w:ascii="Browallia New" w:hAnsi="Browallia New" w:cs="Browallia New"/>
                <w:sz w:val="28"/>
                <w:szCs w:val="28"/>
              </w:rPr>
              <w:t>30</w:t>
            </w:r>
            <w:r w:rsidRPr="00367094">
              <w:rPr>
                <w:rFonts w:ascii="Browallia New" w:hAnsi="Browallia New" w:cs="Browallia New"/>
                <w:sz w:val="28"/>
                <w:szCs w:val="28"/>
                <w:cs/>
              </w:rPr>
              <w:t xml:space="preserve"> </w:t>
            </w:r>
            <w:r w:rsidR="00284BBB" w:rsidRPr="00284BBB">
              <w:rPr>
                <w:rFonts w:ascii="Browallia New" w:hAnsi="Browallia New" w:cs="Browallia New"/>
                <w:sz w:val="28"/>
                <w:szCs w:val="28"/>
                <w:cs/>
              </w:rPr>
              <w:t>กันยายน</w:t>
            </w:r>
            <w:r w:rsidRPr="00367094">
              <w:rPr>
                <w:rFonts w:ascii="Browallia New" w:hAnsi="Browallia New" w:cs="Browallia New"/>
                <w:sz w:val="28"/>
                <w:szCs w:val="28"/>
                <w:cs/>
              </w:rPr>
              <w:t xml:space="preserve"> </w:t>
            </w:r>
            <w:r w:rsidR="00691570" w:rsidRPr="00367094">
              <w:rPr>
                <w:rFonts w:ascii="Browallia New" w:hAnsi="Browallia New" w:cs="Browallia New"/>
                <w:sz w:val="28"/>
                <w:szCs w:val="28"/>
              </w:rPr>
              <w:t>2566</w:t>
            </w:r>
          </w:p>
        </w:tc>
        <w:tc>
          <w:tcPr>
            <w:tcW w:w="236" w:type="dxa"/>
            <w:vAlign w:val="bottom"/>
          </w:tcPr>
          <w:p w14:paraId="12041149" w14:textId="77777777"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82FDA62" w:rsidR="00691570" w:rsidRPr="00367094"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67094">
              <w:rPr>
                <w:rFonts w:ascii="Browallia New" w:eastAsia="SimSun" w:hAnsi="Browallia New" w:cs="Browallia New"/>
                <w:sz w:val="28"/>
                <w:szCs w:val="28"/>
                <w:lang w:val="en-GB"/>
              </w:rPr>
              <w:t xml:space="preserve">31 </w:t>
            </w:r>
            <w:r w:rsidRPr="00367094">
              <w:rPr>
                <w:rFonts w:ascii="Browallia New" w:eastAsia="SimSun" w:hAnsi="Browallia New" w:cs="Browallia New"/>
                <w:sz w:val="28"/>
                <w:szCs w:val="28"/>
                <w:cs/>
                <w:lang w:val="en-GB"/>
              </w:rPr>
              <w:t xml:space="preserve">ธันวาคม </w:t>
            </w:r>
            <w:r w:rsidRPr="00367094">
              <w:rPr>
                <w:rFonts w:ascii="Browallia New" w:hAnsi="Browallia New" w:cs="Browallia New"/>
                <w:sz w:val="28"/>
                <w:szCs w:val="28"/>
              </w:rPr>
              <w:t>2565</w:t>
            </w:r>
          </w:p>
        </w:tc>
      </w:tr>
      <w:tr w:rsidR="000713AA" w:rsidRPr="00367094" w14:paraId="60DF3BC7" w14:textId="77777777" w:rsidTr="008729A2">
        <w:trPr>
          <w:trHeight w:val="257"/>
        </w:trPr>
        <w:tc>
          <w:tcPr>
            <w:tcW w:w="2835" w:type="dxa"/>
          </w:tcPr>
          <w:p w14:paraId="508EA11B" w14:textId="77777777" w:rsidR="000713AA" w:rsidRPr="00367094"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367094"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367094" w14:paraId="46A29DD2" w14:textId="77777777" w:rsidTr="001206CC">
        <w:trPr>
          <w:trHeight w:val="195"/>
        </w:trPr>
        <w:tc>
          <w:tcPr>
            <w:tcW w:w="2835" w:type="dxa"/>
          </w:tcPr>
          <w:p w14:paraId="6F052000" w14:textId="70260AA5" w:rsidR="000F303D" w:rsidRPr="00367094" w:rsidRDefault="000F303D" w:rsidP="000F303D">
            <w:pPr>
              <w:spacing w:line="240" w:lineRule="auto"/>
              <w:ind w:left="169" w:hanging="142"/>
              <w:rPr>
                <w:rFonts w:ascii="Browallia New" w:hAnsi="Browallia New" w:cs="Browallia New"/>
                <w:sz w:val="28"/>
                <w:szCs w:val="28"/>
              </w:rPr>
            </w:pPr>
            <w:r w:rsidRPr="00367094">
              <w:rPr>
                <w:rFonts w:ascii="Browallia New" w:hAnsi="Browallia New" w:cs="Browallia New"/>
                <w:sz w:val="28"/>
                <w:szCs w:val="28"/>
                <w:cs/>
              </w:rPr>
              <w:t>วงเงินเบิกเกินบัญชีและเงินกู้ยืม</w:t>
            </w:r>
            <w:r w:rsidR="005E728E" w:rsidRPr="00367094">
              <w:rPr>
                <w:rFonts w:ascii="Browallia New" w:hAnsi="Browallia New" w:cs="Browallia New"/>
                <w:sz w:val="28"/>
                <w:szCs w:val="28"/>
              </w:rPr>
              <w:br/>
            </w:r>
            <w:r w:rsidR="001E3B49" w:rsidRPr="00367094">
              <w:rPr>
                <w:rFonts w:ascii="Browallia New" w:hAnsi="Browallia New" w:cs="Browallia New"/>
                <w:sz w:val="28"/>
                <w:szCs w:val="28"/>
              </w:rPr>
              <w:t xml:space="preserve"> </w:t>
            </w:r>
            <w:r w:rsidRPr="00367094">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6D38365B" w:rsidR="00CD2F3D" w:rsidRPr="00367094" w:rsidRDefault="00EE69D7" w:rsidP="000F303D">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939</w:t>
            </w:r>
          </w:p>
        </w:tc>
        <w:tc>
          <w:tcPr>
            <w:tcW w:w="273" w:type="dxa"/>
          </w:tcPr>
          <w:p w14:paraId="2E1DD78A" w14:textId="77777777" w:rsidR="000F303D" w:rsidRPr="00367094"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37099146" w:rsidR="000F303D" w:rsidRPr="00367094" w:rsidRDefault="00BF6822"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367094">
              <w:rPr>
                <w:rFonts w:ascii="Browallia New" w:hAnsi="Browallia New" w:cs="Browallia New"/>
                <w:sz w:val="28"/>
                <w:szCs w:val="28"/>
                <w:lang w:val="en-GB"/>
              </w:rPr>
              <w:t>943</w:t>
            </w:r>
          </w:p>
        </w:tc>
        <w:tc>
          <w:tcPr>
            <w:tcW w:w="236" w:type="dxa"/>
          </w:tcPr>
          <w:p w14:paraId="13C73C56" w14:textId="77777777" w:rsidR="000F303D" w:rsidRPr="00367094"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2A539504" w:rsidR="00336FF9" w:rsidRPr="00367094" w:rsidRDefault="00731321" w:rsidP="000F303D">
            <w:pPr>
              <w:tabs>
                <w:tab w:val="clear" w:pos="680"/>
                <w:tab w:val="clear" w:pos="907"/>
                <w:tab w:val="left" w:pos="360"/>
              </w:tabs>
              <w:spacing w:line="240" w:lineRule="auto"/>
              <w:ind w:right="15"/>
              <w:jc w:val="right"/>
              <w:rPr>
                <w:rFonts w:ascii="Browallia New" w:hAnsi="Browallia New" w:cs="Browallia New"/>
                <w:sz w:val="28"/>
                <w:szCs w:val="28"/>
                <w:highlight w:val="yellow"/>
              </w:rPr>
            </w:pPr>
            <w:r w:rsidRPr="00731321">
              <w:rPr>
                <w:rFonts w:ascii="Browallia New" w:hAnsi="Browallia New" w:cs="Browallia New"/>
                <w:sz w:val="28"/>
                <w:szCs w:val="28"/>
              </w:rPr>
              <w:t>375</w:t>
            </w:r>
          </w:p>
        </w:tc>
        <w:tc>
          <w:tcPr>
            <w:tcW w:w="236" w:type="dxa"/>
          </w:tcPr>
          <w:p w14:paraId="20EDEFFA" w14:textId="77777777" w:rsidR="000F303D" w:rsidRPr="00367094"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024D0A6D" w:rsidR="000F303D" w:rsidRPr="00367094" w:rsidRDefault="00030C3C"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367094">
              <w:rPr>
                <w:rFonts w:ascii="Browallia New" w:hAnsi="Browallia New" w:cs="Browallia New"/>
                <w:sz w:val="28"/>
                <w:szCs w:val="28"/>
                <w:lang w:val="en-GB"/>
              </w:rPr>
              <w:t>375</w:t>
            </w:r>
          </w:p>
        </w:tc>
      </w:tr>
    </w:tbl>
    <w:p w14:paraId="33F0F219" w14:textId="77777777" w:rsidR="000713AA" w:rsidRPr="00367094" w:rsidRDefault="000713AA" w:rsidP="006F6AAC">
      <w:pPr>
        <w:tabs>
          <w:tab w:val="left" w:pos="993"/>
        </w:tabs>
        <w:ind w:firstLine="360"/>
        <w:jc w:val="thaiDistribute"/>
        <w:rPr>
          <w:rFonts w:ascii="Browallia New" w:hAnsi="Browallia New" w:cs="Browallia New"/>
          <w:sz w:val="24"/>
          <w:szCs w:val="24"/>
        </w:rPr>
      </w:pPr>
    </w:p>
    <w:p w14:paraId="030F7859" w14:textId="48C1E248" w:rsidR="00C37E6B" w:rsidRPr="00367094" w:rsidRDefault="00D32B33" w:rsidP="00256A5E">
      <w:pPr>
        <w:tabs>
          <w:tab w:val="clear" w:pos="907"/>
          <w:tab w:val="left" w:pos="1260"/>
        </w:tabs>
        <w:ind w:left="1080"/>
        <w:jc w:val="thaiDistribute"/>
        <w:rPr>
          <w:rFonts w:ascii="Browallia New" w:hAnsi="Browallia New" w:cs="Browallia New"/>
          <w:sz w:val="28"/>
          <w:szCs w:val="28"/>
        </w:rPr>
      </w:pPr>
      <w:r w:rsidRPr="00367094">
        <w:rPr>
          <w:rFonts w:ascii="Browallia New" w:hAnsi="Browallia New" w:cs="Browallia New"/>
          <w:sz w:val="28"/>
          <w:szCs w:val="28"/>
          <w:cs/>
        </w:rPr>
        <w:t>วงเงินเบิกเกินบัญชีและเงินกู้ยืมระยะสั้นจากสถาบันการเงิน</w:t>
      </w:r>
      <w:r w:rsidR="006F6AAC" w:rsidRPr="00367094">
        <w:rPr>
          <w:rFonts w:ascii="Browallia New" w:hAnsi="Browallia New" w:cs="Browallia New"/>
          <w:sz w:val="28"/>
          <w:szCs w:val="28"/>
          <w:cs/>
        </w:rPr>
        <w:t>ข้างต้น</w:t>
      </w:r>
      <w:r w:rsidR="00972535" w:rsidRPr="00367094">
        <w:rPr>
          <w:rFonts w:ascii="Browallia New" w:hAnsi="Browallia New" w:cs="Browallia New"/>
          <w:sz w:val="28"/>
          <w:szCs w:val="28"/>
          <w:cs/>
        </w:rPr>
        <w:t>ค้ำประกันโดย</w:t>
      </w:r>
      <w:r w:rsidR="009E7B6B" w:rsidRPr="00367094">
        <w:rPr>
          <w:rFonts w:ascii="Browallia New" w:hAnsi="Browallia New" w:cs="Browallia New"/>
          <w:sz w:val="28"/>
          <w:szCs w:val="28"/>
          <w:cs/>
        </w:rPr>
        <w:t>บริษัท</w:t>
      </w:r>
      <w:r w:rsidR="00135D7F" w:rsidRPr="00367094">
        <w:rPr>
          <w:rFonts w:ascii="Browallia New" w:hAnsi="Browallia New" w:cs="Browallia New"/>
          <w:sz w:val="28"/>
          <w:szCs w:val="28"/>
          <w:cs/>
        </w:rPr>
        <w:t xml:space="preserve"> </w:t>
      </w:r>
      <w:r w:rsidR="00972535" w:rsidRPr="00367094">
        <w:rPr>
          <w:rFonts w:ascii="Browallia New" w:hAnsi="Browallia New" w:cs="Browallia New"/>
          <w:sz w:val="28"/>
          <w:szCs w:val="28"/>
          <w:cs/>
        </w:rPr>
        <w:t>กรรมการของบริษัทและบริษัทย่อย</w:t>
      </w:r>
      <w:r w:rsidR="00972535" w:rsidRPr="00367094">
        <w:rPr>
          <w:rFonts w:ascii="Browallia New" w:hAnsi="Browallia New" w:cs="Browallia New"/>
          <w:sz w:val="12"/>
          <w:szCs w:val="12"/>
          <w:cs/>
        </w:rPr>
        <w:t xml:space="preserve"> </w:t>
      </w:r>
      <w:r w:rsidR="00972535" w:rsidRPr="00367094">
        <w:rPr>
          <w:rFonts w:ascii="Browallia New" w:hAnsi="Browallia New" w:cs="Browallia New"/>
          <w:sz w:val="28"/>
          <w:szCs w:val="28"/>
          <w:cs/>
        </w:rPr>
        <w:t>และจำนองโดยที่ดินและสิ่งปลูกสร้างของ</w:t>
      </w:r>
      <w:r w:rsidR="00B25A68" w:rsidRPr="00367094">
        <w:rPr>
          <w:rFonts w:ascii="Browallia New" w:hAnsi="Browallia New" w:cs="Browallia New"/>
          <w:sz w:val="28"/>
          <w:szCs w:val="28"/>
          <w:cs/>
        </w:rPr>
        <w:t>กลุ่มบริษัท</w:t>
      </w:r>
    </w:p>
    <w:p w14:paraId="5ED83375" w14:textId="273B048B" w:rsidR="00D56A1E" w:rsidRPr="00367094" w:rsidRDefault="00D56A1E" w:rsidP="005E728E">
      <w:pPr>
        <w:tabs>
          <w:tab w:val="clear" w:pos="907"/>
          <w:tab w:val="left" w:pos="1260"/>
        </w:tabs>
        <w:ind w:left="369"/>
        <w:jc w:val="thaiDistribute"/>
        <w:rPr>
          <w:rFonts w:ascii="Browallia New" w:hAnsi="Browallia New" w:cs="Browallia New"/>
          <w:sz w:val="28"/>
          <w:szCs w:val="28"/>
        </w:rPr>
      </w:pPr>
    </w:p>
    <w:p w14:paraId="14619794" w14:textId="6EF6791A" w:rsidR="00243C47" w:rsidRPr="00367094" w:rsidRDefault="00243C47" w:rsidP="001E3B4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rPr>
      </w:pPr>
      <w:r w:rsidRPr="00367094">
        <w:rPr>
          <w:rFonts w:ascii="Browallia New" w:hAnsi="Browallia New" w:cs="Browallia New"/>
          <w:b/>
          <w:bCs/>
          <w:sz w:val="28"/>
          <w:szCs w:val="28"/>
          <w:cs/>
        </w:rPr>
        <w:t>ลำดับชั้น</w:t>
      </w:r>
      <w:r w:rsidRPr="00367094">
        <w:rPr>
          <w:rFonts w:ascii="Browallia New" w:hAnsi="Browallia New" w:cs="Browallia New"/>
          <w:b/>
          <w:bCs/>
          <w:sz w:val="28"/>
          <w:szCs w:val="28"/>
          <w:cs/>
          <w:lang w:val="en-GB"/>
        </w:rPr>
        <w:t>ของ</w:t>
      </w:r>
      <w:r w:rsidRPr="00367094">
        <w:rPr>
          <w:rFonts w:ascii="Browallia New" w:hAnsi="Browallia New" w:cs="Browallia New"/>
          <w:b/>
          <w:bCs/>
          <w:sz w:val="28"/>
          <w:szCs w:val="28"/>
          <w:cs/>
        </w:rPr>
        <w:t>มูลค่ายุติธรรม</w:t>
      </w:r>
    </w:p>
    <w:p w14:paraId="7F00C4EE" w14:textId="77777777" w:rsidR="00243C47" w:rsidRPr="00367094" w:rsidRDefault="00243C47" w:rsidP="00243C47">
      <w:pPr>
        <w:jc w:val="thaiDistribute"/>
        <w:rPr>
          <w:rFonts w:ascii="Browallia New" w:hAnsi="Browallia New" w:cs="Browallia New"/>
          <w:b/>
          <w:bCs/>
          <w:sz w:val="28"/>
          <w:szCs w:val="28"/>
        </w:rPr>
      </w:pPr>
    </w:p>
    <w:p w14:paraId="76EA2BDB" w14:textId="77777777" w:rsidR="00974388" w:rsidRPr="00367094"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มูลค่ายุติธรรม หมายถึง ราคาที่ได้รับจากการขายสินทรัพย์หรือจะจ่ายชำระหนี้สินในรายการที่เกิดขึ้นในสถานการณ์ปกติระหว่างผู้ร่วมตลาด ณ วันที่วัดมูลค่า</w:t>
      </w:r>
    </w:p>
    <w:p w14:paraId="10A1752F" w14:textId="77777777" w:rsidR="00974388" w:rsidRPr="00367094" w:rsidRDefault="00974388" w:rsidP="007012AC">
      <w:pPr>
        <w:tabs>
          <w:tab w:val="clear" w:pos="227"/>
          <w:tab w:val="clear" w:pos="454"/>
        </w:tabs>
        <w:spacing w:line="240" w:lineRule="auto"/>
        <w:ind w:left="450"/>
        <w:jc w:val="thaiDistribute"/>
        <w:rPr>
          <w:rFonts w:ascii="Browallia New" w:hAnsi="Browallia New" w:cs="Browallia New"/>
          <w:sz w:val="28"/>
          <w:szCs w:val="28"/>
        </w:rPr>
      </w:pPr>
    </w:p>
    <w:p w14:paraId="1D195309" w14:textId="76AAF64E" w:rsidR="00974388" w:rsidRPr="00367094"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367094">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06D17846" w:rsidR="00974388" w:rsidRPr="00367094"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2CFFC469" w14:textId="6B1EC5B6" w:rsidR="00462F71" w:rsidRPr="00367094"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1693C198" w14:textId="3D769C0A" w:rsidR="00462F71" w:rsidRPr="00367094"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0A4D11D7" w14:textId="49B20F4A" w:rsidR="00462F71" w:rsidRPr="00367094"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7D491726" w14:textId="77777777" w:rsidR="00974388" w:rsidRPr="00367094"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367094">
        <w:rPr>
          <w:rFonts w:ascii="Browallia New" w:hAnsi="Browallia New" w:cs="Browallia New"/>
          <w:sz w:val="28"/>
          <w:szCs w:val="28"/>
          <w:cs/>
        </w:rPr>
        <w:t xml:space="preserve">มูลค่ายุติธรรมกำหนดเป็น </w:t>
      </w:r>
      <w:r w:rsidRPr="00367094">
        <w:rPr>
          <w:rFonts w:ascii="Browallia New" w:hAnsi="Browallia New" w:cs="Browallia New"/>
          <w:sz w:val="28"/>
          <w:szCs w:val="28"/>
        </w:rPr>
        <w:t>3</w:t>
      </w:r>
      <w:r w:rsidRPr="00367094">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367094"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367094" w:rsidRDefault="00974388" w:rsidP="00BC6A9E">
      <w:pPr>
        <w:pStyle w:val="ListParagraph"/>
        <w:numPr>
          <w:ilvl w:val="0"/>
          <w:numId w:val="21"/>
        </w:numPr>
        <w:spacing w:line="240" w:lineRule="auto"/>
        <w:jc w:val="both"/>
        <w:rPr>
          <w:rFonts w:ascii="Browallia New" w:hAnsi="Browallia New" w:cs="Browallia New"/>
          <w:sz w:val="28"/>
          <w:szCs w:val="28"/>
        </w:rPr>
      </w:pPr>
      <w:r w:rsidRPr="00367094">
        <w:rPr>
          <w:rFonts w:ascii="Browallia New" w:hAnsi="Browallia New" w:cs="Browallia New"/>
          <w:sz w:val="28"/>
          <w:szCs w:val="28"/>
          <w:cs/>
        </w:rPr>
        <w:t xml:space="preserve">ข้อมูลระดับ </w:t>
      </w:r>
      <w:r w:rsidRPr="00367094">
        <w:rPr>
          <w:rFonts w:ascii="Browallia New" w:hAnsi="Browallia New" w:cs="Browallia New"/>
          <w:sz w:val="28"/>
          <w:szCs w:val="28"/>
        </w:rPr>
        <w:t>1</w:t>
      </w:r>
      <w:r w:rsidRPr="00367094">
        <w:rPr>
          <w:rFonts w:ascii="Browallia New" w:hAnsi="Browallia New" w:cs="Browallia New"/>
          <w:sz w:val="28"/>
          <w:szCs w:val="28"/>
          <w:cs/>
        </w:rPr>
        <w:t xml:space="preserve"> </w:t>
      </w:r>
      <w:r w:rsidRPr="00367094">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367094">
        <w:rPr>
          <w:rFonts w:ascii="Browallia New" w:hAnsi="Browallia New" w:cs="Browallia New"/>
          <w:sz w:val="28"/>
          <w:szCs w:val="28"/>
          <w:cs/>
        </w:rPr>
        <w:tab/>
      </w:r>
      <w:r w:rsidRPr="00367094">
        <w:rPr>
          <w:rFonts w:ascii="Browallia New" w:hAnsi="Browallia New" w:cs="Browallia New"/>
          <w:sz w:val="28"/>
          <w:szCs w:val="28"/>
          <w:cs/>
        </w:rPr>
        <w:tab/>
      </w:r>
      <w:r w:rsidRPr="00367094">
        <w:rPr>
          <w:rFonts w:ascii="Browallia New" w:hAnsi="Browallia New" w:cs="Browallia New"/>
          <w:sz w:val="28"/>
          <w:szCs w:val="28"/>
          <w:cs/>
        </w:rPr>
        <w:tab/>
      </w:r>
      <w:r w:rsidRPr="00367094">
        <w:rPr>
          <w:rFonts w:ascii="Browallia New" w:hAnsi="Browallia New" w:cs="Browallia New"/>
          <w:sz w:val="28"/>
          <w:szCs w:val="28"/>
          <w:cs/>
        </w:rPr>
        <w:tab/>
        <w:t>หรือหนี้สินอย่างเดียวกัน</w:t>
      </w:r>
    </w:p>
    <w:p w14:paraId="4D62940D" w14:textId="77777777" w:rsidR="00974388" w:rsidRPr="00367094" w:rsidRDefault="00974388" w:rsidP="00BC6A9E">
      <w:pPr>
        <w:pStyle w:val="ListParagraph"/>
        <w:numPr>
          <w:ilvl w:val="0"/>
          <w:numId w:val="21"/>
        </w:numPr>
        <w:spacing w:line="240" w:lineRule="auto"/>
        <w:jc w:val="both"/>
        <w:rPr>
          <w:rFonts w:ascii="Browallia New" w:hAnsi="Browallia New" w:cs="Browallia New"/>
          <w:sz w:val="28"/>
          <w:szCs w:val="28"/>
        </w:rPr>
      </w:pPr>
      <w:r w:rsidRPr="00367094">
        <w:rPr>
          <w:rFonts w:ascii="Browallia New" w:hAnsi="Browallia New" w:cs="Browallia New"/>
          <w:sz w:val="28"/>
          <w:szCs w:val="28"/>
          <w:cs/>
        </w:rPr>
        <w:t xml:space="preserve">ข้อมูลระดับ </w:t>
      </w:r>
      <w:r w:rsidRPr="00367094">
        <w:rPr>
          <w:rFonts w:ascii="Browallia New" w:hAnsi="Browallia New" w:cs="Browallia New"/>
          <w:sz w:val="28"/>
          <w:szCs w:val="28"/>
        </w:rPr>
        <w:t>2</w:t>
      </w:r>
      <w:r w:rsidRPr="00367094">
        <w:rPr>
          <w:rFonts w:ascii="Browallia New" w:hAnsi="Browallia New" w:cs="Browallia New"/>
          <w:sz w:val="28"/>
          <w:szCs w:val="28"/>
          <w:cs/>
        </w:rPr>
        <w:t xml:space="preserve"> </w:t>
      </w:r>
      <w:r w:rsidRPr="00367094">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367094">
        <w:rPr>
          <w:rFonts w:ascii="Browallia New" w:hAnsi="Browallia New" w:cs="Browallia New"/>
          <w:sz w:val="28"/>
          <w:szCs w:val="28"/>
        </w:rPr>
        <w:t xml:space="preserve">1 </w:t>
      </w:r>
      <w:r w:rsidRPr="00367094">
        <w:rPr>
          <w:rFonts w:ascii="Browallia New" w:hAnsi="Browallia New" w:cs="Browallia New"/>
          <w:sz w:val="28"/>
          <w:szCs w:val="28"/>
          <w:cs/>
        </w:rPr>
        <w:t>ที่สามารถเทียบ</w:t>
      </w:r>
      <w:r w:rsidRPr="00367094">
        <w:rPr>
          <w:rFonts w:ascii="Browallia New" w:hAnsi="Browallia New" w:cs="Browallia New"/>
          <w:sz w:val="28"/>
          <w:szCs w:val="28"/>
          <w:cs/>
        </w:rPr>
        <w:tab/>
      </w:r>
      <w:r w:rsidRPr="00367094">
        <w:rPr>
          <w:rFonts w:ascii="Browallia New" w:hAnsi="Browallia New" w:cs="Browallia New"/>
          <w:sz w:val="28"/>
          <w:szCs w:val="28"/>
          <w:cs/>
        </w:rPr>
        <w:tab/>
      </w:r>
      <w:r w:rsidRPr="00367094">
        <w:rPr>
          <w:rFonts w:ascii="Browallia New" w:hAnsi="Browallia New" w:cs="Browallia New"/>
          <w:sz w:val="28"/>
          <w:szCs w:val="28"/>
          <w:cs/>
        </w:rPr>
        <w:tab/>
      </w:r>
      <w:r w:rsidRPr="00367094">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367094" w:rsidRDefault="00974388" w:rsidP="00BC6A9E">
      <w:pPr>
        <w:pStyle w:val="ListParagraph"/>
        <w:numPr>
          <w:ilvl w:val="0"/>
          <w:numId w:val="21"/>
        </w:numPr>
        <w:spacing w:line="240" w:lineRule="auto"/>
        <w:jc w:val="thaiDistribute"/>
        <w:rPr>
          <w:rFonts w:ascii="Browallia New" w:hAnsi="Browallia New" w:cs="Browallia New"/>
          <w:sz w:val="28"/>
          <w:szCs w:val="28"/>
        </w:rPr>
      </w:pPr>
      <w:r w:rsidRPr="00367094">
        <w:rPr>
          <w:rFonts w:ascii="Browallia New" w:hAnsi="Browallia New" w:cs="Browallia New"/>
          <w:sz w:val="28"/>
          <w:szCs w:val="28"/>
          <w:cs/>
        </w:rPr>
        <w:t xml:space="preserve">ข้อมูลระดับ </w:t>
      </w:r>
      <w:r w:rsidRPr="00367094">
        <w:rPr>
          <w:rFonts w:ascii="Browallia New" w:hAnsi="Browallia New" w:cs="Browallia New"/>
          <w:sz w:val="28"/>
          <w:szCs w:val="28"/>
        </w:rPr>
        <w:t>3</w:t>
      </w:r>
      <w:r w:rsidRPr="00367094">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367094"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367094"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367094"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B8FD931" w14:textId="18983493" w:rsidR="00243C47" w:rsidRPr="00367094"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00462F71" w:rsidRPr="00367094">
        <w:rPr>
          <w:rFonts w:ascii="Browallia New" w:hAnsi="Browallia New" w:cs="Browallia New"/>
          <w:sz w:val="28"/>
          <w:szCs w:val="28"/>
        </w:rPr>
        <w:br/>
      </w:r>
      <w:r w:rsidR="00243C47" w:rsidRPr="00367094">
        <w:rPr>
          <w:rFonts w:ascii="Browallia New" w:hAnsi="Browallia New" w:cs="Browallia New"/>
          <w:sz w:val="28"/>
          <w:szCs w:val="28"/>
          <w:cs/>
        </w:rPr>
        <w:t xml:space="preserve">ณ วันที่ </w:t>
      </w:r>
      <w:r w:rsidR="00D838CB" w:rsidRPr="00367094">
        <w:rPr>
          <w:rFonts w:ascii="Browallia New" w:hAnsi="Browallia New" w:cs="Browallia New"/>
          <w:sz w:val="28"/>
          <w:szCs w:val="28"/>
        </w:rPr>
        <w:t>30</w:t>
      </w:r>
      <w:r w:rsidR="00D838CB" w:rsidRPr="00367094">
        <w:rPr>
          <w:rFonts w:ascii="Browallia New" w:hAnsi="Browallia New" w:cs="Browallia New"/>
          <w:sz w:val="28"/>
          <w:szCs w:val="28"/>
          <w:cs/>
        </w:rPr>
        <w:t xml:space="preserve"> </w:t>
      </w:r>
      <w:r w:rsidR="00284BBB" w:rsidRPr="00284BBB">
        <w:rPr>
          <w:rFonts w:ascii="Browallia New" w:hAnsi="Browallia New" w:cs="Browallia New"/>
          <w:sz w:val="28"/>
          <w:szCs w:val="28"/>
          <w:cs/>
        </w:rPr>
        <w:t>กันยายน</w:t>
      </w:r>
      <w:r w:rsidR="00D838CB" w:rsidRPr="00367094">
        <w:rPr>
          <w:rFonts w:ascii="Browallia New" w:hAnsi="Browallia New" w:cs="Browallia New"/>
          <w:sz w:val="28"/>
          <w:szCs w:val="28"/>
          <w:cs/>
        </w:rPr>
        <w:t xml:space="preserve"> </w:t>
      </w:r>
      <w:r w:rsidR="0094297D" w:rsidRPr="00367094">
        <w:rPr>
          <w:rFonts w:ascii="Browallia New" w:hAnsi="Browallia New" w:cs="Browallia New"/>
          <w:sz w:val="28"/>
          <w:szCs w:val="28"/>
        </w:rPr>
        <w:t>2566</w:t>
      </w:r>
      <w:r w:rsidR="00243C47" w:rsidRPr="00367094">
        <w:rPr>
          <w:rFonts w:ascii="Browallia New" w:hAnsi="Browallia New" w:cs="Browallia New"/>
          <w:sz w:val="28"/>
          <w:szCs w:val="28"/>
          <w:cs/>
        </w:rPr>
        <w:t xml:space="preserve"> กลุ่ม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367094" w:rsidRDefault="00FB5B9E" w:rsidP="00243C47">
      <w:pPr>
        <w:ind w:left="450"/>
        <w:jc w:val="thaiDistribute"/>
        <w:rPr>
          <w:rFonts w:ascii="Browallia New" w:hAnsi="Browallia New" w:cs="Browallia New"/>
          <w:sz w:val="24"/>
          <w:szCs w:val="24"/>
        </w:rPr>
      </w:pPr>
    </w:p>
    <w:tbl>
      <w:tblPr>
        <w:tblW w:w="8964" w:type="dxa"/>
        <w:tblInd w:w="392" w:type="dxa"/>
        <w:tblLayout w:type="fixed"/>
        <w:tblLook w:val="04A0" w:firstRow="1" w:lastRow="0" w:firstColumn="1" w:lastColumn="0" w:noHBand="0" w:noVBand="1"/>
      </w:tblPr>
      <w:tblGrid>
        <w:gridCol w:w="2585"/>
        <w:gridCol w:w="284"/>
        <w:gridCol w:w="1559"/>
        <w:gridCol w:w="1417"/>
        <w:gridCol w:w="1560"/>
        <w:gridCol w:w="1559"/>
      </w:tblGrid>
      <w:tr w:rsidR="002555E0" w:rsidRPr="00367094" w14:paraId="73FCAD4A" w14:textId="77777777" w:rsidTr="004E74AD">
        <w:trPr>
          <w:tblHeader/>
        </w:trPr>
        <w:tc>
          <w:tcPr>
            <w:tcW w:w="8964" w:type="dxa"/>
            <w:gridSpan w:val="6"/>
            <w:shd w:val="clear" w:color="auto" w:fill="auto"/>
            <w:vAlign w:val="bottom"/>
          </w:tcPr>
          <w:p w14:paraId="3F1717E6"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367094">
              <w:rPr>
                <w:rFonts w:ascii="Browallia New" w:hAnsi="Browallia New" w:cs="Browallia New"/>
                <w:color w:val="000000"/>
                <w:sz w:val="22"/>
                <w:szCs w:val="22"/>
                <w:cs/>
                <w:lang w:val="en-GB"/>
              </w:rPr>
              <w:t>(หน่วย : พันบาท)</w:t>
            </w:r>
          </w:p>
        </w:tc>
      </w:tr>
      <w:tr w:rsidR="002555E0" w:rsidRPr="00367094" w14:paraId="5E309C5D" w14:textId="77777777" w:rsidTr="004E74AD">
        <w:trPr>
          <w:tblHeader/>
        </w:trPr>
        <w:tc>
          <w:tcPr>
            <w:tcW w:w="2585" w:type="dxa"/>
            <w:shd w:val="clear" w:color="auto" w:fill="auto"/>
            <w:vAlign w:val="bottom"/>
          </w:tcPr>
          <w:p w14:paraId="3F90EED0" w14:textId="77777777" w:rsidR="002555E0" w:rsidRPr="00367094"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6267003" w14:textId="77777777" w:rsidR="002555E0" w:rsidRPr="00367094"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BA403BE" w14:textId="77777777" w:rsidR="002555E0" w:rsidRPr="00367094"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งบการเงินรวม</w:t>
            </w:r>
          </w:p>
        </w:tc>
      </w:tr>
      <w:tr w:rsidR="00241222" w:rsidRPr="00367094" w14:paraId="79158812" w14:textId="77777777" w:rsidTr="004E74AD">
        <w:trPr>
          <w:tblHeader/>
        </w:trPr>
        <w:tc>
          <w:tcPr>
            <w:tcW w:w="2585" w:type="dxa"/>
            <w:shd w:val="clear" w:color="auto" w:fill="auto"/>
            <w:vAlign w:val="bottom"/>
          </w:tcPr>
          <w:p w14:paraId="2A4972FB" w14:textId="77777777" w:rsidR="00241222" w:rsidRPr="00367094"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ECCCB71" w14:textId="77777777" w:rsidR="00241222" w:rsidRPr="00367094"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1A59A18" w14:textId="17595F10" w:rsidR="00241222" w:rsidRPr="00367094" w:rsidRDefault="00E94A6A"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4BBB" w:rsidRPr="00284BBB">
              <w:rPr>
                <w:rFonts w:ascii="Browallia New" w:hAnsi="Browallia New" w:cs="Browallia New"/>
                <w:sz w:val="22"/>
                <w:szCs w:val="22"/>
                <w:cs/>
              </w:rPr>
              <w:t>กันยายน</w:t>
            </w:r>
            <w:r w:rsidRPr="00367094">
              <w:rPr>
                <w:rFonts w:ascii="Browallia New" w:hAnsi="Browallia New" w:cs="Browallia New"/>
                <w:sz w:val="22"/>
                <w:szCs w:val="22"/>
                <w:cs/>
              </w:rPr>
              <w:t xml:space="preserve"> </w:t>
            </w:r>
            <w:r w:rsidR="0094297D" w:rsidRPr="00367094">
              <w:rPr>
                <w:rFonts w:ascii="Browallia New" w:hAnsi="Browallia New" w:cs="Browallia New"/>
                <w:sz w:val="22"/>
                <w:szCs w:val="22"/>
              </w:rPr>
              <w:t>2566</w:t>
            </w:r>
          </w:p>
        </w:tc>
      </w:tr>
      <w:tr w:rsidR="002555E0" w:rsidRPr="00367094" w14:paraId="5A7A7BEB" w14:textId="77777777" w:rsidTr="004E74AD">
        <w:trPr>
          <w:tblHeader/>
        </w:trPr>
        <w:tc>
          <w:tcPr>
            <w:tcW w:w="2585" w:type="dxa"/>
            <w:shd w:val="clear" w:color="auto" w:fill="auto"/>
            <w:vAlign w:val="bottom"/>
          </w:tcPr>
          <w:p w14:paraId="52FF40E9" w14:textId="77777777" w:rsidR="002555E0" w:rsidRPr="00367094"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56A19D7" w14:textId="77777777" w:rsidR="002555E0" w:rsidRPr="00367094"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726E15DC" w14:textId="77777777" w:rsidR="002555E0" w:rsidRPr="00367094"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1</w:t>
            </w:r>
          </w:p>
        </w:tc>
        <w:tc>
          <w:tcPr>
            <w:tcW w:w="1417" w:type="dxa"/>
            <w:shd w:val="clear" w:color="auto" w:fill="auto"/>
            <w:vAlign w:val="bottom"/>
          </w:tcPr>
          <w:p w14:paraId="04498114" w14:textId="77777777" w:rsidR="002555E0" w:rsidRPr="00367094"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2</w:t>
            </w:r>
          </w:p>
        </w:tc>
        <w:tc>
          <w:tcPr>
            <w:tcW w:w="1560" w:type="dxa"/>
            <w:shd w:val="clear" w:color="auto" w:fill="auto"/>
            <w:vAlign w:val="bottom"/>
          </w:tcPr>
          <w:p w14:paraId="12E97BF7" w14:textId="77777777" w:rsidR="002555E0" w:rsidRPr="00367094"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3</w:t>
            </w:r>
          </w:p>
        </w:tc>
        <w:tc>
          <w:tcPr>
            <w:tcW w:w="1559" w:type="dxa"/>
            <w:shd w:val="clear" w:color="auto" w:fill="auto"/>
            <w:vAlign w:val="bottom"/>
          </w:tcPr>
          <w:p w14:paraId="22455FD7" w14:textId="77777777" w:rsidR="002555E0" w:rsidRPr="00367094"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รวม</w:t>
            </w:r>
          </w:p>
        </w:tc>
      </w:tr>
      <w:tr w:rsidR="002555E0" w:rsidRPr="00367094" w14:paraId="668176F0" w14:textId="77777777" w:rsidTr="004E74AD">
        <w:tc>
          <w:tcPr>
            <w:tcW w:w="2585" w:type="dxa"/>
            <w:shd w:val="clear" w:color="auto" w:fill="auto"/>
          </w:tcPr>
          <w:p w14:paraId="27F0C4C8" w14:textId="77777777" w:rsidR="002555E0" w:rsidRPr="00367094"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ABA0166"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CD4909B"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1BC4905"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F4A464A"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F77804A"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367094" w14:paraId="3DE4A722" w14:textId="77777777" w:rsidTr="004E74AD">
        <w:tc>
          <w:tcPr>
            <w:tcW w:w="2869" w:type="dxa"/>
            <w:gridSpan w:val="2"/>
            <w:shd w:val="clear" w:color="auto" w:fill="auto"/>
          </w:tcPr>
          <w:p w14:paraId="0FBCD026" w14:textId="77777777" w:rsidR="002555E0" w:rsidRPr="00367094" w:rsidRDefault="002555E0"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367094">
              <w:rPr>
                <w:rFonts w:ascii="Browallia New" w:hAnsi="Browallia New" w:cs="Browallia New"/>
                <w:b/>
                <w:bCs/>
                <w:sz w:val="22"/>
                <w:szCs w:val="22"/>
                <w:cs/>
                <w:lang w:val="en-GB"/>
              </w:rPr>
              <w:t>สินทรัพย์ทางการเงิน</w:t>
            </w:r>
          </w:p>
        </w:tc>
        <w:tc>
          <w:tcPr>
            <w:tcW w:w="1559" w:type="dxa"/>
            <w:shd w:val="clear" w:color="auto" w:fill="auto"/>
          </w:tcPr>
          <w:p w14:paraId="5989F80D"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CFDF80C"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621985C"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DEDD82" w14:textId="77777777" w:rsidR="002555E0" w:rsidRPr="00367094"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216EF7" w:rsidRPr="00367094" w14:paraId="46A06B4C" w14:textId="77777777" w:rsidTr="00B16B19">
        <w:tc>
          <w:tcPr>
            <w:tcW w:w="2585" w:type="dxa"/>
            <w:shd w:val="clear" w:color="auto" w:fill="auto"/>
          </w:tcPr>
          <w:p w14:paraId="07EC9434" w14:textId="3C7EDDF8" w:rsidR="00216EF7" w:rsidRPr="00367094" w:rsidRDefault="00216EF7" w:rsidP="00216EF7">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19FE41FF" w14:textId="77777777" w:rsidR="00216EF7" w:rsidRPr="00367094"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vAlign w:val="bottom"/>
          </w:tcPr>
          <w:p w14:paraId="06FA666D" w14:textId="61535453" w:rsidR="00216EF7" w:rsidRPr="00367094" w:rsidRDefault="008C6E20"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vAlign w:val="bottom"/>
          </w:tcPr>
          <w:p w14:paraId="470222A7" w14:textId="36AE5F8F" w:rsidR="00216EF7" w:rsidRPr="00367094" w:rsidRDefault="008C6E20"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bottom"/>
          </w:tcPr>
          <w:p w14:paraId="31EB8E33" w14:textId="4955A014" w:rsidR="00216EF7" w:rsidRPr="00367094" w:rsidRDefault="00DE128E"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c>
          <w:tcPr>
            <w:tcW w:w="1559" w:type="dxa"/>
            <w:shd w:val="clear" w:color="auto" w:fill="auto"/>
            <w:vAlign w:val="bottom"/>
          </w:tcPr>
          <w:p w14:paraId="5F727FDF" w14:textId="088F6B05" w:rsidR="00216EF7" w:rsidRPr="00367094" w:rsidRDefault="000A0E7E"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r>
      <w:tr w:rsidR="00216EF7" w:rsidRPr="00367094" w14:paraId="673C74A4" w14:textId="77777777" w:rsidTr="004E74AD">
        <w:tc>
          <w:tcPr>
            <w:tcW w:w="2585" w:type="dxa"/>
            <w:shd w:val="clear" w:color="auto" w:fill="auto"/>
          </w:tcPr>
          <w:p w14:paraId="134121EC" w14:textId="77777777" w:rsidR="00216EF7" w:rsidRPr="00367094"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lang w:val="en-GB"/>
              </w:rPr>
              <w:t>เงินลงทุนระยะยาวในลูกหนี้</w:t>
            </w:r>
          </w:p>
        </w:tc>
        <w:tc>
          <w:tcPr>
            <w:tcW w:w="284" w:type="dxa"/>
            <w:shd w:val="clear" w:color="auto" w:fill="auto"/>
          </w:tcPr>
          <w:p w14:paraId="44BF1002" w14:textId="77777777" w:rsidR="00216EF7" w:rsidRPr="00367094"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0D5FC2F" w14:textId="54D6D8C8" w:rsidR="00216EF7" w:rsidRPr="00367094" w:rsidRDefault="008C6E20"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C3880A6" w14:textId="5A94CEC2" w:rsidR="00216EF7" w:rsidRPr="00367094" w:rsidRDefault="008C6E20"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7EAC3798" w14:textId="50AFA5D2" w:rsidR="00216EF7" w:rsidRPr="00367094" w:rsidRDefault="00196122"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129,1</w:t>
            </w:r>
            <w:r w:rsidR="002A1CEA">
              <w:rPr>
                <w:rFonts w:ascii="Browallia New" w:hAnsi="Browallia New" w:cs="Browallia New"/>
                <w:sz w:val="22"/>
                <w:szCs w:val="22"/>
              </w:rPr>
              <w:t>90</w:t>
            </w:r>
          </w:p>
        </w:tc>
        <w:tc>
          <w:tcPr>
            <w:tcW w:w="1559" w:type="dxa"/>
            <w:shd w:val="clear" w:color="auto" w:fill="auto"/>
          </w:tcPr>
          <w:p w14:paraId="2FDDB383" w14:textId="5A3CDBF5" w:rsidR="00216EF7" w:rsidRPr="00367094" w:rsidRDefault="000A0E7E"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129,1</w:t>
            </w:r>
            <w:r w:rsidR="00982ADC">
              <w:rPr>
                <w:rFonts w:ascii="Browallia New" w:hAnsi="Browallia New" w:cs="Browallia New"/>
                <w:sz w:val="22"/>
                <w:szCs w:val="22"/>
                <w:lang w:val="en-GB"/>
              </w:rPr>
              <w:t>90</w:t>
            </w:r>
          </w:p>
        </w:tc>
      </w:tr>
      <w:tr w:rsidR="00216EF7" w:rsidRPr="00367094" w14:paraId="5FE288A7" w14:textId="77777777" w:rsidTr="004E74AD">
        <w:tc>
          <w:tcPr>
            <w:tcW w:w="2585" w:type="dxa"/>
            <w:shd w:val="clear" w:color="auto" w:fill="auto"/>
          </w:tcPr>
          <w:p w14:paraId="15539F6F" w14:textId="77777777" w:rsidR="00216EF7" w:rsidRPr="00367094"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367094">
              <w:rPr>
                <w:rFonts w:ascii="Browallia New" w:hAnsi="Browallia New" w:cs="Browallia New"/>
                <w:sz w:val="22"/>
                <w:szCs w:val="22"/>
                <w:cs/>
                <w:lang w:val="en-GB"/>
              </w:rPr>
              <w:t>รวม</w:t>
            </w:r>
          </w:p>
        </w:tc>
        <w:tc>
          <w:tcPr>
            <w:tcW w:w="284" w:type="dxa"/>
            <w:shd w:val="clear" w:color="auto" w:fill="auto"/>
          </w:tcPr>
          <w:p w14:paraId="44180F5C" w14:textId="77777777" w:rsidR="00216EF7" w:rsidRPr="00367094"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A121270" w14:textId="51474852" w:rsidR="00216EF7" w:rsidRPr="00367094" w:rsidRDefault="008C6E20"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25A409B" w14:textId="19CCD234" w:rsidR="00216EF7" w:rsidRPr="00367094" w:rsidRDefault="008C6E20"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center"/>
          </w:tcPr>
          <w:p w14:paraId="6B6D660E" w14:textId="2E3F6F9D" w:rsidR="00216EF7" w:rsidRPr="00367094" w:rsidRDefault="000A0E7E"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185,76</w:t>
            </w:r>
            <w:r w:rsidR="002A1CEA">
              <w:rPr>
                <w:rFonts w:ascii="Browallia New" w:hAnsi="Browallia New" w:cs="Browallia New"/>
                <w:sz w:val="22"/>
                <w:szCs w:val="22"/>
              </w:rPr>
              <w:t>7</w:t>
            </w:r>
          </w:p>
        </w:tc>
        <w:tc>
          <w:tcPr>
            <w:tcW w:w="1559" w:type="dxa"/>
            <w:shd w:val="clear" w:color="auto" w:fill="auto"/>
            <w:vAlign w:val="center"/>
          </w:tcPr>
          <w:p w14:paraId="5EF10891" w14:textId="058AF1A9" w:rsidR="00216EF7" w:rsidRPr="00367094" w:rsidRDefault="000A0E7E"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185,76</w:t>
            </w:r>
            <w:r w:rsidR="00982ADC">
              <w:rPr>
                <w:rFonts w:ascii="Browallia New" w:hAnsi="Browallia New" w:cs="Browallia New"/>
                <w:sz w:val="22"/>
                <w:szCs w:val="22"/>
                <w:lang w:val="en-GB"/>
              </w:rPr>
              <w:t>7</w:t>
            </w:r>
          </w:p>
        </w:tc>
      </w:tr>
      <w:tr w:rsidR="00216EF7" w:rsidRPr="00367094" w14:paraId="01DC8DDB" w14:textId="77777777" w:rsidTr="004E74AD">
        <w:tc>
          <w:tcPr>
            <w:tcW w:w="2585" w:type="dxa"/>
            <w:shd w:val="clear" w:color="auto" w:fill="auto"/>
          </w:tcPr>
          <w:p w14:paraId="10A150AD" w14:textId="77777777" w:rsidR="00216EF7" w:rsidRPr="00367094" w:rsidRDefault="00216EF7" w:rsidP="00216EF7">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367094">
              <w:rPr>
                <w:rFonts w:ascii="Browallia New" w:hAnsi="Browallia New" w:cs="Browallia New"/>
                <w:b/>
                <w:bCs/>
                <w:sz w:val="22"/>
                <w:szCs w:val="22"/>
                <w:cs/>
                <w:lang w:val="en-GB"/>
              </w:rPr>
              <w:t>หนี้สินทางการเงิน</w:t>
            </w:r>
          </w:p>
        </w:tc>
        <w:tc>
          <w:tcPr>
            <w:tcW w:w="284" w:type="dxa"/>
            <w:shd w:val="clear" w:color="auto" w:fill="auto"/>
          </w:tcPr>
          <w:p w14:paraId="17A0C6CE" w14:textId="77777777" w:rsidR="00216EF7" w:rsidRPr="00367094"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DF78B08" w14:textId="77777777" w:rsidR="00216EF7" w:rsidRPr="00367094" w:rsidRDefault="00216EF7" w:rsidP="00216EF7">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6C9D5C3D" w14:textId="77777777" w:rsidR="00216EF7" w:rsidRPr="00367094" w:rsidRDefault="00216EF7" w:rsidP="00216EF7">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6BE8820C" w14:textId="77777777" w:rsidR="00216EF7" w:rsidRPr="00367094"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1D20A28" w14:textId="77777777" w:rsidR="00216EF7" w:rsidRPr="00367094"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16EF7" w:rsidRPr="00367094" w14:paraId="4E09955C" w14:textId="77777777" w:rsidTr="004E74AD">
        <w:tc>
          <w:tcPr>
            <w:tcW w:w="2585" w:type="dxa"/>
            <w:shd w:val="clear" w:color="auto" w:fill="auto"/>
          </w:tcPr>
          <w:p w14:paraId="053ABE90" w14:textId="38913713" w:rsidR="00570B58" w:rsidRPr="00367094"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lang w:val="en-GB"/>
              </w:rPr>
              <w:t>หุ้นกู้</w:t>
            </w:r>
          </w:p>
        </w:tc>
        <w:tc>
          <w:tcPr>
            <w:tcW w:w="284" w:type="dxa"/>
            <w:shd w:val="clear" w:color="auto" w:fill="auto"/>
          </w:tcPr>
          <w:p w14:paraId="39AD500A" w14:textId="77777777" w:rsidR="00216EF7" w:rsidRPr="00367094"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8E4632B" w14:textId="61A8D3AE" w:rsidR="00570B58" w:rsidRPr="00367094" w:rsidRDefault="008C6E20"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7CBD477A" w14:textId="4E2AA14F" w:rsidR="00570B58" w:rsidRPr="00367094" w:rsidRDefault="00F83A18" w:rsidP="00DF655D">
            <w:pPr>
              <w:pBdr>
                <w:bottom w:val="single" w:sz="12" w:space="1" w:color="auto"/>
              </w:pBdr>
              <w:tabs>
                <w:tab w:val="clear" w:pos="680"/>
                <w:tab w:val="clear" w:pos="907"/>
                <w:tab w:val="left" w:pos="360"/>
              </w:tabs>
              <w:spacing w:line="240" w:lineRule="auto"/>
              <w:ind w:right="15"/>
              <w:jc w:val="right"/>
              <w:rPr>
                <w:rFonts w:ascii="Browallia New" w:hAnsi="Browallia New" w:cs="Browallia New"/>
                <w:sz w:val="22"/>
                <w:szCs w:val="22"/>
                <w:cs/>
              </w:rPr>
            </w:pPr>
            <w:r>
              <w:rPr>
                <w:rFonts w:ascii="Browallia New" w:hAnsi="Browallia New" w:cs="Browallia New"/>
                <w:sz w:val="22"/>
                <w:szCs w:val="22"/>
              </w:rPr>
              <w:t>1,0</w:t>
            </w:r>
            <w:r w:rsidR="00FB7A0A">
              <w:rPr>
                <w:rFonts w:ascii="Browallia New" w:hAnsi="Browallia New" w:cs="Browallia New"/>
                <w:sz w:val="22"/>
                <w:szCs w:val="22"/>
              </w:rPr>
              <w:t>37</w:t>
            </w:r>
            <w:r w:rsidR="007501F6">
              <w:rPr>
                <w:rFonts w:ascii="Browallia New" w:hAnsi="Browallia New" w:cs="Browallia New"/>
                <w:sz w:val="22"/>
                <w:szCs w:val="22"/>
              </w:rPr>
              <w:t>,</w:t>
            </w:r>
            <w:r w:rsidR="00FB7A0A">
              <w:rPr>
                <w:rFonts w:ascii="Browallia New" w:hAnsi="Browallia New" w:cs="Browallia New"/>
                <w:sz w:val="22"/>
                <w:szCs w:val="22"/>
              </w:rPr>
              <w:t>720</w:t>
            </w:r>
          </w:p>
        </w:tc>
        <w:tc>
          <w:tcPr>
            <w:tcW w:w="1560" w:type="dxa"/>
            <w:shd w:val="clear" w:color="auto" w:fill="auto"/>
          </w:tcPr>
          <w:p w14:paraId="046C11E1" w14:textId="24CD9C4B" w:rsidR="00570B58" w:rsidRPr="00367094" w:rsidRDefault="008C6E20"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auto"/>
          </w:tcPr>
          <w:p w14:paraId="40F69046" w14:textId="0A33D572" w:rsidR="00570B58" w:rsidRPr="00367094" w:rsidRDefault="007501F6"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w:t>
            </w:r>
            <w:r w:rsidR="00D75DAC">
              <w:rPr>
                <w:rFonts w:ascii="Browallia New" w:hAnsi="Browallia New" w:cs="Browallia New"/>
                <w:sz w:val="22"/>
                <w:szCs w:val="22"/>
              </w:rPr>
              <w:t>37,720</w:t>
            </w:r>
          </w:p>
        </w:tc>
      </w:tr>
    </w:tbl>
    <w:p w14:paraId="314549BC" w14:textId="77777777" w:rsidR="002555E0" w:rsidRPr="00367094" w:rsidRDefault="002555E0" w:rsidP="00243C47">
      <w:pPr>
        <w:ind w:left="450"/>
        <w:jc w:val="thaiDistribute"/>
        <w:rPr>
          <w:rFonts w:ascii="Browallia New" w:hAnsi="Browallia New" w:cs="Browallia New"/>
          <w:sz w:val="28"/>
          <w:szCs w:val="28"/>
        </w:rPr>
      </w:pPr>
    </w:p>
    <w:tbl>
      <w:tblPr>
        <w:tblW w:w="8978" w:type="dxa"/>
        <w:tblInd w:w="378" w:type="dxa"/>
        <w:tblLayout w:type="fixed"/>
        <w:tblLook w:val="04A0" w:firstRow="1" w:lastRow="0" w:firstColumn="1" w:lastColumn="0" w:noHBand="0" w:noVBand="1"/>
      </w:tblPr>
      <w:tblGrid>
        <w:gridCol w:w="2599"/>
        <w:gridCol w:w="284"/>
        <w:gridCol w:w="1559"/>
        <w:gridCol w:w="1417"/>
        <w:gridCol w:w="1560"/>
        <w:gridCol w:w="1559"/>
      </w:tblGrid>
      <w:tr w:rsidR="00A964FB" w:rsidRPr="00367094" w14:paraId="3656DA7C" w14:textId="77777777" w:rsidTr="004E74AD">
        <w:tc>
          <w:tcPr>
            <w:tcW w:w="8978" w:type="dxa"/>
            <w:gridSpan w:val="6"/>
            <w:shd w:val="clear" w:color="auto" w:fill="auto"/>
            <w:vAlign w:val="bottom"/>
          </w:tcPr>
          <w:p w14:paraId="53D53B75"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367094">
              <w:rPr>
                <w:rFonts w:ascii="Browallia New" w:hAnsi="Browallia New" w:cs="Browallia New"/>
                <w:color w:val="000000"/>
                <w:sz w:val="22"/>
                <w:szCs w:val="22"/>
                <w:cs/>
                <w:lang w:val="en-GB"/>
              </w:rPr>
              <w:t>(หน่วย : พันบาท)</w:t>
            </w:r>
          </w:p>
        </w:tc>
      </w:tr>
      <w:tr w:rsidR="00A964FB" w:rsidRPr="00367094" w14:paraId="2B164290" w14:textId="77777777" w:rsidTr="004E74AD">
        <w:tc>
          <w:tcPr>
            <w:tcW w:w="2599" w:type="dxa"/>
            <w:shd w:val="clear" w:color="auto" w:fill="auto"/>
            <w:vAlign w:val="bottom"/>
          </w:tcPr>
          <w:p w14:paraId="3D089EDD" w14:textId="77777777" w:rsidR="00A964FB" w:rsidRPr="00367094"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C359A2" w14:textId="77777777" w:rsidR="00A964FB" w:rsidRPr="00367094"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7524B0E" w14:textId="2BCB0A54" w:rsidR="00A964FB" w:rsidRPr="00367094"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งบการเงินเฉพาะ</w:t>
            </w:r>
            <w:r w:rsidR="00C52B99" w:rsidRPr="00367094">
              <w:rPr>
                <w:rFonts w:ascii="Browallia New" w:hAnsi="Browallia New" w:cs="Browallia New"/>
                <w:sz w:val="22"/>
                <w:szCs w:val="22"/>
                <w:cs/>
              </w:rPr>
              <w:t>ของบริษัท</w:t>
            </w:r>
          </w:p>
        </w:tc>
      </w:tr>
      <w:tr w:rsidR="00241222" w:rsidRPr="00367094" w14:paraId="4C55EC75" w14:textId="77777777" w:rsidTr="004E74AD">
        <w:tc>
          <w:tcPr>
            <w:tcW w:w="2599" w:type="dxa"/>
            <w:shd w:val="clear" w:color="auto" w:fill="auto"/>
            <w:vAlign w:val="bottom"/>
          </w:tcPr>
          <w:p w14:paraId="465BEDB3" w14:textId="77777777" w:rsidR="00241222" w:rsidRPr="00367094"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FBABED3" w14:textId="77777777" w:rsidR="00241222" w:rsidRPr="00367094"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A37737A" w14:textId="3D3B5D4A" w:rsidR="00241222" w:rsidRPr="00367094" w:rsidRDefault="00E94A6A"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367094">
              <w:rPr>
                <w:rFonts w:ascii="Browallia New" w:hAnsi="Browallia New" w:cs="Browallia New"/>
                <w:sz w:val="22"/>
                <w:szCs w:val="22"/>
              </w:rPr>
              <w:t>30</w:t>
            </w:r>
            <w:r w:rsidRPr="00367094">
              <w:rPr>
                <w:rFonts w:ascii="Browallia New" w:hAnsi="Browallia New" w:cs="Browallia New"/>
                <w:sz w:val="22"/>
                <w:szCs w:val="22"/>
                <w:cs/>
              </w:rPr>
              <w:t xml:space="preserve"> </w:t>
            </w:r>
            <w:r w:rsidR="00284BBB" w:rsidRPr="00284BBB">
              <w:rPr>
                <w:rFonts w:ascii="Browallia New" w:hAnsi="Browallia New" w:cs="Browallia New"/>
                <w:sz w:val="22"/>
                <w:szCs w:val="22"/>
                <w:cs/>
              </w:rPr>
              <w:t>กันยายน</w:t>
            </w:r>
            <w:r w:rsidRPr="00367094">
              <w:rPr>
                <w:rFonts w:ascii="Browallia New" w:hAnsi="Browallia New" w:cs="Browallia New"/>
                <w:sz w:val="22"/>
                <w:szCs w:val="22"/>
                <w:cs/>
              </w:rPr>
              <w:t xml:space="preserve"> </w:t>
            </w:r>
            <w:r w:rsidR="002F5BA4" w:rsidRPr="00367094">
              <w:rPr>
                <w:rFonts w:ascii="Browallia New" w:hAnsi="Browallia New" w:cs="Browallia New"/>
                <w:sz w:val="22"/>
                <w:szCs w:val="22"/>
              </w:rPr>
              <w:t>2566</w:t>
            </w:r>
          </w:p>
        </w:tc>
      </w:tr>
      <w:tr w:rsidR="00A964FB" w:rsidRPr="00367094" w14:paraId="50672F0B" w14:textId="77777777" w:rsidTr="004E74AD">
        <w:tc>
          <w:tcPr>
            <w:tcW w:w="2599" w:type="dxa"/>
            <w:shd w:val="clear" w:color="auto" w:fill="auto"/>
            <w:vAlign w:val="bottom"/>
          </w:tcPr>
          <w:p w14:paraId="78F71603" w14:textId="77777777" w:rsidR="00A964FB" w:rsidRPr="00367094"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A145D96" w14:textId="77777777" w:rsidR="00A964FB" w:rsidRPr="00367094"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A571DEE" w14:textId="77777777" w:rsidR="00A964FB" w:rsidRPr="00367094"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1</w:t>
            </w:r>
          </w:p>
        </w:tc>
        <w:tc>
          <w:tcPr>
            <w:tcW w:w="1417" w:type="dxa"/>
            <w:shd w:val="clear" w:color="auto" w:fill="auto"/>
            <w:vAlign w:val="bottom"/>
          </w:tcPr>
          <w:p w14:paraId="3B241684" w14:textId="77777777" w:rsidR="00A964FB" w:rsidRPr="00367094"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2</w:t>
            </w:r>
          </w:p>
        </w:tc>
        <w:tc>
          <w:tcPr>
            <w:tcW w:w="1560" w:type="dxa"/>
            <w:shd w:val="clear" w:color="auto" w:fill="auto"/>
            <w:vAlign w:val="bottom"/>
          </w:tcPr>
          <w:p w14:paraId="7280A4BC" w14:textId="77777777" w:rsidR="00A964FB" w:rsidRPr="00367094"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3</w:t>
            </w:r>
          </w:p>
        </w:tc>
        <w:tc>
          <w:tcPr>
            <w:tcW w:w="1559" w:type="dxa"/>
            <w:shd w:val="clear" w:color="auto" w:fill="auto"/>
            <w:vAlign w:val="bottom"/>
          </w:tcPr>
          <w:p w14:paraId="4C3CB7E2" w14:textId="77777777" w:rsidR="00A964FB" w:rsidRPr="00367094"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รวม</w:t>
            </w:r>
          </w:p>
        </w:tc>
      </w:tr>
      <w:tr w:rsidR="00A964FB" w:rsidRPr="00367094" w14:paraId="1D709A2D" w14:textId="77777777" w:rsidTr="004E74AD">
        <w:tc>
          <w:tcPr>
            <w:tcW w:w="2599" w:type="dxa"/>
            <w:shd w:val="clear" w:color="auto" w:fill="auto"/>
          </w:tcPr>
          <w:p w14:paraId="21849FF3" w14:textId="77777777" w:rsidR="00A964FB" w:rsidRPr="00367094"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7F8F6C7"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52037C4"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0081D43"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5782FC"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248C9BF"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964FB" w:rsidRPr="00367094" w14:paraId="0202DF6B" w14:textId="77777777" w:rsidTr="004E74AD">
        <w:tc>
          <w:tcPr>
            <w:tcW w:w="2883" w:type="dxa"/>
            <w:gridSpan w:val="2"/>
            <w:shd w:val="clear" w:color="auto" w:fill="auto"/>
          </w:tcPr>
          <w:p w14:paraId="03D77882" w14:textId="77777777" w:rsidR="00A964FB" w:rsidRPr="00367094" w:rsidRDefault="00A964FB"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367094">
              <w:rPr>
                <w:rFonts w:ascii="Browallia New" w:hAnsi="Browallia New" w:cs="Browallia New"/>
                <w:b/>
                <w:bCs/>
                <w:sz w:val="22"/>
                <w:szCs w:val="22"/>
                <w:cs/>
                <w:lang w:val="en-GB"/>
              </w:rPr>
              <w:t>สินทรัพย์ทางการเงิน</w:t>
            </w:r>
          </w:p>
        </w:tc>
        <w:tc>
          <w:tcPr>
            <w:tcW w:w="1559" w:type="dxa"/>
            <w:shd w:val="clear" w:color="auto" w:fill="auto"/>
          </w:tcPr>
          <w:p w14:paraId="7C36C3A0"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BFBDE5D"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88E7EC2"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DA1C4AC" w14:textId="77777777" w:rsidR="00A964FB" w:rsidRPr="00367094"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2F127F" w:rsidRPr="00367094" w14:paraId="087A5F3B" w14:textId="77777777">
        <w:tc>
          <w:tcPr>
            <w:tcW w:w="2599" w:type="dxa"/>
            <w:shd w:val="clear" w:color="auto" w:fill="auto"/>
          </w:tcPr>
          <w:p w14:paraId="4341B2AF" w14:textId="335F3D55" w:rsidR="002F127F" w:rsidRPr="00367094" w:rsidRDefault="002F127F" w:rsidP="002F127F">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367094">
              <w:rPr>
                <w:rFonts w:ascii="Browallia New" w:hAnsi="Browallia New" w:cs="Browallia New"/>
                <w:sz w:val="22"/>
                <w:szCs w:val="22"/>
                <w:lang w:val="en-GB"/>
              </w:rPr>
              <w:t xml:space="preserve">  </w:t>
            </w:r>
            <w:r w:rsidR="006C6E47" w:rsidRPr="00367094">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4A70C0DD" w14:textId="77777777" w:rsidR="002F127F" w:rsidRPr="00367094" w:rsidRDefault="002F127F" w:rsidP="002F127F">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vAlign w:val="bottom"/>
          </w:tcPr>
          <w:p w14:paraId="4AE1246E" w14:textId="00A9F626" w:rsidR="002F127F" w:rsidRPr="00367094" w:rsidRDefault="00F83A18"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vAlign w:val="bottom"/>
          </w:tcPr>
          <w:p w14:paraId="5B2A6AFA" w14:textId="1354D1AB" w:rsidR="002F127F" w:rsidRPr="00367094" w:rsidRDefault="00F83A18"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bottom"/>
          </w:tcPr>
          <w:p w14:paraId="6D96133C" w14:textId="37FC5A00" w:rsidR="002F127F" w:rsidRPr="00367094" w:rsidRDefault="00F83A18"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c>
          <w:tcPr>
            <w:tcW w:w="1559" w:type="dxa"/>
            <w:shd w:val="clear" w:color="auto" w:fill="auto"/>
            <w:vAlign w:val="bottom"/>
          </w:tcPr>
          <w:p w14:paraId="7E972BDB" w14:textId="67157EE9" w:rsidR="002F127F" w:rsidRPr="00367094" w:rsidRDefault="00F83A18"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r>
      <w:tr w:rsidR="00196971" w:rsidRPr="00367094" w14:paraId="50084A8D" w14:textId="77777777" w:rsidTr="004E74AD">
        <w:tc>
          <w:tcPr>
            <w:tcW w:w="2599" w:type="dxa"/>
            <w:shd w:val="clear" w:color="auto" w:fill="auto"/>
          </w:tcPr>
          <w:p w14:paraId="59A418D9" w14:textId="784C3790" w:rsidR="00196971" w:rsidRPr="00367094" w:rsidRDefault="00196971" w:rsidP="00196971">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p>
        </w:tc>
        <w:tc>
          <w:tcPr>
            <w:tcW w:w="284" w:type="dxa"/>
            <w:shd w:val="clear" w:color="auto" w:fill="auto"/>
          </w:tcPr>
          <w:p w14:paraId="075A2270" w14:textId="77777777" w:rsidR="00196971" w:rsidRPr="00367094" w:rsidRDefault="00196971" w:rsidP="0019697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7E7E1DB" w14:textId="1ED0BAE6" w:rsidR="00196971" w:rsidRPr="00367094"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417" w:type="dxa"/>
            <w:shd w:val="clear" w:color="auto" w:fill="auto"/>
          </w:tcPr>
          <w:p w14:paraId="05D046C2" w14:textId="6BAE7523" w:rsidR="00196971" w:rsidRPr="00367094"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60" w:type="dxa"/>
            <w:shd w:val="clear" w:color="auto" w:fill="auto"/>
          </w:tcPr>
          <w:p w14:paraId="22373CCC" w14:textId="6849A0E6" w:rsidR="00196971" w:rsidRPr="00367094"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C241A0D" w14:textId="0B3E18C9" w:rsidR="00196971" w:rsidRPr="00367094"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D36E1E" w:rsidRPr="00367094" w14:paraId="39A87C74" w14:textId="77777777" w:rsidTr="004E74AD">
        <w:trPr>
          <w:tblHeader/>
        </w:trPr>
        <w:tc>
          <w:tcPr>
            <w:tcW w:w="8978" w:type="dxa"/>
            <w:gridSpan w:val="6"/>
            <w:shd w:val="clear" w:color="auto" w:fill="auto"/>
            <w:vAlign w:val="bottom"/>
          </w:tcPr>
          <w:p w14:paraId="46C9755E" w14:textId="4E31C9E1"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367094" w14:paraId="18535BD9" w14:textId="77777777" w:rsidTr="004E74AD">
        <w:trPr>
          <w:tblHeader/>
        </w:trPr>
        <w:tc>
          <w:tcPr>
            <w:tcW w:w="8978" w:type="dxa"/>
            <w:gridSpan w:val="6"/>
            <w:shd w:val="clear" w:color="auto" w:fill="auto"/>
            <w:vAlign w:val="bottom"/>
          </w:tcPr>
          <w:p w14:paraId="4D0372AE"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90423" w:rsidRPr="00367094" w14:paraId="46CE75C4" w14:textId="77777777" w:rsidTr="004E74AD">
        <w:trPr>
          <w:tblHeader/>
        </w:trPr>
        <w:tc>
          <w:tcPr>
            <w:tcW w:w="8978" w:type="dxa"/>
            <w:gridSpan w:val="6"/>
            <w:shd w:val="clear" w:color="auto" w:fill="auto"/>
            <w:vAlign w:val="bottom"/>
          </w:tcPr>
          <w:p w14:paraId="7BC16F0E" w14:textId="77777777" w:rsidR="00D90423" w:rsidRPr="00367094" w:rsidRDefault="00D90423"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E87C2C" w:rsidRPr="00367094" w14:paraId="6584618B" w14:textId="77777777" w:rsidTr="004E74AD">
        <w:trPr>
          <w:tblHeader/>
        </w:trPr>
        <w:tc>
          <w:tcPr>
            <w:tcW w:w="8978" w:type="dxa"/>
            <w:gridSpan w:val="6"/>
            <w:shd w:val="clear" w:color="auto" w:fill="auto"/>
            <w:vAlign w:val="bottom"/>
          </w:tcPr>
          <w:p w14:paraId="3E3DD796" w14:textId="77777777" w:rsidR="00E87C2C" w:rsidRPr="00367094" w:rsidRDefault="00E87C2C"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90423" w:rsidRPr="00367094" w14:paraId="0106F756" w14:textId="77777777" w:rsidTr="004E74AD">
        <w:trPr>
          <w:tblHeader/>
        </w:trPr>
        <w:tc>
          <w:tcPr>
            <w:tcW w:w="8978" w:type="dxa"/>
            <w:gridSpan w:val="6"/>
            <w:shd w:val="clear" w:color="auto" w:fill="auto"/>
            <w:vAlign w:val="bottom"/>
          </w:tcPr>
          <w:p w14:paraId="5E8A7713" w14:textId="77777777" w:rsidR="00D90423" w:rsidRPr="00367094" w:rsidRDefault="00D90423"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367094" w14:paraId="4F6A8ED6" w14:textId="77777777" w:rsidTr="004E74AD">
        <w:trPr>
          <w:tblHeader/>
        </w:trPr>
        <w:tc>
          <w:tcPr>
            <w:tcW w:w="8978" w:type="dxa"/>
            <w:gridSpan w:val="6"/>
            <w:shd w:val="clear" w:color="auto" w:fill="auto"/>
            <w:vAlign w:val="bottom"/>
          </w:tcPr>
          <w:p w14:paraId="3DFDDF41" w14:textId="77777777" w:rsidR="00D36E1E" w:rsidRPr="00367094" w:rsidRDefault="00D36E1E" w:rsidP="00570B58">
            <w:pPr>
              <w:tabs>
                <w:tab w:val="clear" w:pos="454"/>
                <w:tab w:val="clear" w:pos="680"/>
                <w:tab w:val="clear" w:pos="907"/>
                <w:tab w:val="left" w:pos="810"/>
                <w:tab w:val="left" w:pos="8789"/>
              </w:tabs>
              <w:spacing w:line="240" w:lineRule="auto"/>
              <w:rPr>
                <w:rFonts w:ascii="Browallia New" w:hAnsi="Browallia New" w:cs="Browallia New"/>
                <w:sz w:val="22"/>
                <w:szCs w:val="22"/>
                <w:cs/>
              </w:rPr>
            </w:pPr>
          </w:p>
        </w:tc>
      </w:tr>
      <w:tr w:rsidR="00D36E1E" w:rsidRPr="00367094" w14:paraId="2B1807D8" w14:textId="77777777" w:rsidTr="004E74AD">
        <w:trPr>
          <w:tblHeader/>
        </w:trPr>
        <w:tc>
          <w:tcPr>
            <w:tcW w:w="8978" w:type="dxa"/>
            <w:gridSpan w:val="6"/>
            <w:shd w:val="clear" w:color="auto" w:fill="auto"/>
            <w:vAlign w:val="bottom"/>
          </w:tcPr>
          <w:p w14:paraId="0121E6A2" w14:textId="77777777" w:rsidR="00983F43" w:rsidRDefault="00983F43" w:rsidP="00D36E1E">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lang w:val="en-GB"/>
              </w:rPr>
            </w:pPr>
          </w:p>
          <w:p w14:paraId="4EF51449" w14:textId="4ACEF88C"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lang w:val="en-GB"/>
              </w:rPr>
            </w:pPr>
            <w:r w:rsidRPr="00367094">
              <w:rPr>
                <w:rFonts w:ascii="Browallia New" w:hAnsi="Browallia New" w:cs="Browallia New"/>
                <w:color w:val="000000"/>
                <w:sz w:val="22"/>
                <w:szCs w:val="22"/>
                <w:lang w:val="en-GB"/>
              </w:rPr>
              <w:t>(</w:t>
            </w:r>
            <w:r w:rsidRPr="00367094">
              <w:rPr>
                <w:rFonts w:ascii="Browallia New" w:hAnsi="Browallia New" w:cs="Browallia New"/>
                <w:color w:val="000000"/>
                <w:sz w:val="22"/>
                <w:szCs w:val="22"/>
                <w:cs/>
                <w:lang w:val="en-GB"/>
              </w:rPr>
              <w:t>หน่วย : พันบาท)</w:t>
            </w:r>
          </w:p>
        </w:tc>
      </w:tr>
      <w:tr w:rsidR="00D36E1E" w:rsidRPr="00367094" w14:paraId="448F0FB4" w14:textId="77777777" w:rsidTr="004E74AD">
        <w:trPr>
          <w:tblHeader/>
        </w:trPr>
        <w:tc>
          <w:tcPr>
            <w:tcW w:w="2599" w:type="dxa"/>
            <w:shd w:val="clear" w:color="auto" w:fill="auto"/>
            <w:vAlign w:val="bottom"/>
          </w:tcPr>
          <w:p w14:paraId="0FBB37CC" w14:textId="77777777" w:rsidR="00D36E1E" w:rsidRPr="00367094"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C5855CB" w14:textId="77777777" w:rsidR="00D36E1E" w:rsidRPr="00367094"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03E00792" w14:textId="77777777" w:rsidR="00D36E1E" w:rsidRPr="00367094"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งบการเงินรวม</w:t>
            </w:r>
          </w:p>
        </w:tc>
      </w:tr>
      <w:tr w:rsidR="00D36E1E" w:rsidRPr="00367094" w14:paraId="4AC9A29B" w14:textId="77777777" w:rsidTr="004E74AD">
        <w:trPr>
          <w:tblHeader/>
        </w:trPr>
        <w:tc>
          <w:tcPr>
            <w:tcW w:w="2599" w:type="dxa"/>
            <w:shd w:val="clear" w:color="auto" w:fill="auto"/>
            <w:vAlign w:val="bottom"/>
          </w:tcPr>
          <w:p w14:paraId="3F5A57EA" w14:textId="77777777" w:rsidR="00D36E1E" w:rsidRPr="00367094"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7EB7897" w14:textId="77777777" w:rsidR="00D36E1E" w:rsidRPr="00367094"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F7DDE64" w14:textId="32B7DE89" w:rsidR="00D36E1E" w:rsidRPr="00367094"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367094">
              <w:rPr>
                <w:rFonts w:ascii="Browallia New" w:hAnsi="Browallia New" w:cs="Browallia New"/>
                <w:sz w:val="22"/>
                <w:szCs w:val="22"/>
              </w:rPr>
              <w:t xml:space="preserve">31 </w:t>
            </w:r>
            <w:r w:rsidRPr="00367094">
              <w:rPr>
                <w:rFonts w:ascii="Browallia New" w:hAnsi="Browallia New" w:cs="Browallia New"/>
                <w:sz w:val="22"/>
                <w:szCs w:val="22"/>
                <w:cs/>
              </w:rPr>
              <w:t xml:space="preserve">ธันวาคม </w:t>
            </w:r>
            <w:r w:rsidRPr="00367094">
              <w:rPr>
                <w:rFonts w:ascii="Browallia New" w:hAnsi="Browallia New" w:cs="Browallia New"/>
                <w:sz w:val="22"/>
                <w:szCs w:val="22"/>
              </w:rPr>
              <w:t>256</w:t>
            </w:r>
            <w:r w:rsidR="002F5BA4" w:rsidRPr="00367094">
              <w:rPr>
                <w:rFonts w:ascii="Browallia New" w:hAnsi="Browallia New" w:cs="Browallia New"/>
                <w:sz w:val="22"/>
                <w:szCs w:val="22"/>
              </w:rPr>
              <w:t>5</w:t>
            </w:r>
          </w:p>
        </w:tc>
      </w:tr>
      <w:tr w:rsidR="00D36E1E" w:rsidRPr="00367094" w14:paraId="0CB227A3" w14:textId="77777777" w:rsidTr="004E74AD">
        <w:trPr>
          <w:tblHeader/>
        </w:trPr>
        <w:tc>
          <w:tcPr>
            <w:tcW w:w="2599" w:type="dxa"/>
            <w:shd w:val="clear" w:color="auto" w:fill="auto"/>
            <w:vAlign w:val="bottom"/>
          </w:tcPr>
          <w:p w14:paraId="346FECF3" w14:textId="77777777" w:rsidR="00D36E1E" w:rsidRPr="00367094"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4E1FB8C" w14:textId="77777777" w:rsidR="00D36E1E" w:rsidRPr="00367094"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2C7BF876" w14:textId="77777777" w:rsidR="00D36E1E" w:rsidRPr="00367094"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1</w:t>
            </w:r>
          </w:p>
        </w:tc>
        <w:tc>
          <w:tcPr>
            <w:tcW w:w="1417" w:type="dxa"/>
            <w:shd w:val="clear" w:color="auto" w:fill="auto"/>
            <w:vAlign w:val="bottom"/>
          </w:tcPr>
          <w:p w14:paraId="2AF78F1A" w14:textId="77777777" w:rsidR="00D36E1E" w:rsidRPr="00367094"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2</w:t>
            </w:r>
          </w:p>
        </w:tc>
        <w:tc>
          <w:tcPr>
            <w:tcW w:w="1560" w:type="dxa"/>
            <w:shd w:val="clear" w:color="auto" w:fill="auto"/>
            <w:vAlign w:val="bottom"/>
          </w:tcPr>
          <w:p w14:paraId="76398FD0" w14:textId="77777777" w:rsidR="00D36E1E" w:rsidRPr="00367094"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3</w:t>
            </w:r>
          </w:p>
        </w:tc>
        <w:tc>
          <w:tcPr>
            <w:tcW w:w="1559" w:type="dxa"/>
            <w:shd w:val="clear" w:color="auto" w:fill="auto"/>
            <w:vAlign w:val="bottom"/>
          </w:tcPr>
          <w:p w14:paraId="194F27AF" w14:textId="77777777" w:rsidR="00D36E1E" w:rsidRPr="00367094"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รวม</w:t>
            </w:r>
          </w:p>
        </w:tc>
      </w:tr>
      <w:tr w:rsidR="00D36E1E" w:rsidRPr="00367094" w14:paraId="7234A97A" w14:textId="77777777" w:rsidTr="004E74AD">
        <w:tc>
          <w:tcPr>
            <w:tcW w:w="2599" w:type="dxa"/>
            <w:shd w:val="clear" w:color="auto" w:fill="auto"/>
          </w:tcPr>
          <w:p w14:paraId="29A7617F" w14:textId="77777777" w:rsidR="00D36E1E" w:rsidRPr="00367094"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541157"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52A0607"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8362910"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0D22194"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85F11A4"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D36E1E" w:rsidRPr="00367094" w14:paraId="37EFC31C" w14:textId="77777777" w:rsidTr="004E74AD">
        <w:tc>
          <w:tcPr>
            <w:tcW w:w="2883" w:type="dxa"/>
            <w:gridSpan w:val="2"/>
            <w:shd w:val="clear" w:color="auto" w:fill="auto"/>
          </w:tcPr>
          <w:p w14:paraId="6956928C" w14:textId="77777777" w:rsidR="00D36E1E" w:rsidRPr="00367094" w:rsidRDefault="00D36E1E" w:rsidP="00D36E1E">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367094">
              <w:rPr>
                <w:rFonts w:ascii="Browallia New" w:hAnsi="Browallia New" w:cs="Browallia New"/>
                <w:b/>
                <w:bCs/>
                <w:sz w:val="22"/>
                <w:szCs w:val="22"/>
                <w:cs/>
                <w:lang w:val="en-GB"/>
              </w:rPr>
              <w:t>สินทรัพย์ทางการเงิน</w:t>
            </w:r>
          </w:p>
        </w:tc>
        <w:tc>
          <w:tcPr>
            <w:tcW w:w="1559" w:type="dxa"/>
            <w:shd w:val="clear" w:color="auto" w:fill="auto"/>
          </w:tcPr>
          <w:p w14:paraId="3940EDFC"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F6B052"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4D6F01D"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4C65676" w14:textId="77777777" w:rsidR="00D36E1E" w:rsidRPr="00367094"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CD715E" w:rsidRPr="00367094" w14:paraId="717E1489" w14:textId="77777777" w:rsidTr="004E74AD">
        <w:tc>
          <w:tcPr>
            <w:tcW w:w="2599" w:type="dxa"/>
            <w:shd w:val="clear" w:color="auto" w:fill="auto"/>
          </w:tcPr>
          <w:p w14:paraId="041CE5A3" w14:textId="0BACE5FC" w:rsidR="00CD715E" w:rsidRPr="00367094" w:rsidRDefault="00CD715E" w:rsidP="00CD715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63A2573C"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3956328"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 xml:space="preserve">     </w:t>
            </w:r>
          </w:p>
          <w:p w14:paraId="2D1D4B10" w14:textId="5FED7459"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 xml:space="preserve">     -</w:t>
            </w:r>
          </w:p>
        </w:tc>
        <w:tc>
          <w:tcPr>
            <w:tcW w:w="1417" w:type="dxa"/>
            <w:shd w:val="clear" w:color="auto" w:fill="auto"/>
          </w:tcPr>
          <w:p w14:paraId="650ED98D"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A015DF6" w14:textId="0509D3CC"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 xml:space="preserve">     -</w:t>
            </w:r>
          </w:p>
        </w:tc>
        <w:tc>
          <w:tcPr>
            <w:tcW w:w="1560" w:type="dxa"/>
            <w:shd w:val="clear" w:color="auto" w:fill="auto"/>
          </w:tcPr>
          <w:p w14:paraId="3B43FC6B"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C56B49" w14:textId="05BCE904"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67094">
              <w:rPr>
                <w:rFonts w:ascii="Browallia New" w:hAnsi="Browallia New" w:cs="Browallia New"/>
                <w:sz w:val="22"/>
                <w:szCs w:val="22"/>
              </w:rPr>
              <w:t>56,577</w:t>
            </w:r>
          </w:p>
        </w:tc>
        <w:tc>
          <w:tcPr>
            <w:tcW w:w="1559" w:type="dxa"/>
            <w:shd w:val="clear" w:color="auto" w:fill="auto"/>
          </w:tcPr>
          <w:p w14:paraId="7CDE1F6E"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7D56B32" w14:textId="3A37770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67094">
              <w:rPr>
                <w:rFonts w:ascii="Browallia New" w:hAnsi="Browallia New" w:cs="Browallia New"/>
                <w:sz w:val="22"/>
                <w:szCs w:val="22"/>
              </w:rPr>
              <w:t>56,577</w:t>
            </w:r>
          </w:p>
        </w:tc>
      </w:tr>
      <w:tr w:rsidR="00CD715E" w:rsidRPr="00367094" w14:paraId="7665CCAC" w14:textId="77777777" w:rsidTr="004E74AD">
        <w:tc>
          <w:tcPr>
            <w:tcW w:w="2599" w:type="dxa"/>
            <w:shd w:val="clear" w:color="auto" w:fill="auto"/>
          </w:tcPr>
          <w:p w14:paraId="0CE6AE87" w14:textId="77777777" w:rsidR="00CD715E" w:rsidRPr="00367094"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lang w:val="en-GB"/>
              </w:rPr>
              <w:t>เงินลงทุนระยะยาวในลูกหนี้</w:t>
            </w:r>
          </w:p>
        </w:tc>
        <w:tc>
          <w:tcPr>
            <w:tcW w:w="284" w:type="dxa"/>
            <w:shd w:val="clear" w:color="auto" w:fill="auto"/>
          </w:tcPr>
          <w:p w14:paraId="08C2341C"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D55B917" w14:textId="775EE00D"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w:t>
            </w:r>
          </w:p>
        </w:tc>
        <w:tc>
          <w:tcPr>
            <w:tcW w:w="1417" w:type="dxa"/>
            <w:shd w:val="clear" w:color="auto" w:fill="auto"/>
          </w:tcPr>
          <w:p w14:paraId="7CAA738E" w14:textId="0DC65720"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w:t>
            </w:r>
          </w:p>
        </w:tc>
        <w:tc>
          <w:tcPr>
            <w:tcW w:w="1560" w:type="dxa"/>
            <w:shd w:val="clear" w:color="auto" w:fill="auto"/>
          </w:tcPr>
          <w:p w14:paraId="32200460" w14:textId="0D09189B"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140,452</w:t>
            </w:r>
          </w:p>
        </w:tc>
        <w:tc>
          <w:tcPr>
            <w:tcW w:w="1559" w:type="dxa"/>
            <w:shd w:val="clear" w:color="auto" w:fill="auto"/>
          </w:tcPr>
          <w:p w14:paraId="11549F09" w14:textId="3101ABB4"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67094">
              <w:rPr>
                <w:rFonts w:ascii="Browallia New" w:hAnsi="Browallia New" w:cs="Browallia New"/>
                <w:sz w:val="22"/>
                <w:szCs w:val="22"/>
              </w:rPr>
              <w:t>140,452</w:t>
            </w:r>
          </w:p>
        </w:tc>
      </w:tr>
      <w:tr w:rsidR="00CD715E" w:rsidRPr="00367094" w14:paraId="34C9BA22" w14:textId="77777777" w:rsidTr="004E74AD">
        <w:tc>
          <w:tcPr>
            <w:tcW w:w="2599" w:type="dxa"/>
            <w:shd w:val="clear" w:color="auto" w:fill="auto"/>
          </w:tcPr>
          <w:p w14:paraId="3A69C95D" w14:textId="77777777" w:rsidR="00CD715E" w:rsidRPr="00367094"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367094">
              <w:rPr>
                <w:rFonts w:ascii="Browallia New" w:hAnsi="Browallia New" w:cs="Browallia New"/>
                <w:sz w:val="22"/>
                <w:szCs w:val="22"/>
                <w:cs/>
                <w:lang w:val="en-GB"/>
              </w:rPr>
              <w:t>รวม</w:t>
            </w:r>
          </w:p>
        </w:tc>
        <w:tc>
          <w:tcPr>
            <w:tcW w:w="284" w:type="dxa"/>
            <w:shd w:val="clear" w:color="auto" w:fill="auto"/>
          </w:tcPr>
          <w:p w14:paraId="075EB766"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7AE89E3" w14:textId="2824F77A" w:rsidR="00CD715E" w:rsidRPr="00367094"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w:t>
            </w:r>
          </w:p>
        </w:tc>
        <w:tc>
          <w:tcPr>
            <w:tcW w:w="1417" w:type="dxa"/>
            <w:shd w:val="clear" w:color="auto" w:fill="auto"/>
          </w:tcPr>
          <w:p w14:paraId="5DECAE64" w14:textId="2D36CA0E" w:rsidR="00CD715E" w:rsidRPr="00367094"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w:t>
            </w:r>
          </w:p>
        </w:tc>
        <w:tc>
          <w:tcPr>
            <w:tcW w:w="1560" w:type="dxa"/>
            <w:shd w:val="clear" w:color="auto" w:fill="auto"/>
            <w:vAlign w:val="center"/>
          </w:tcPr>
          <w:p w14:paraId="5BEB25DE" w14:textId="50681C6C" w:rsidR="00CD715E" w:rsidRPr="00367094" w:rsidRDefault="00261FA7"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lang w:val="en-GB"/>
              </w:rPr>
              <w:fldChar w:fldCharType="begin"/>
            </w:r>
            <w:r w:rsidRPr="00367094">
              <w:rPr>
                <w:rFonts w:ascii="Browallia New" w:hAnsi="Browallia New" w:cs="Browallia New"/>
                <w:sz w:val="22"/>
                <w:szCs w:val="22"/>
                <w:lang w:val="en-GB"/>
              </w:rPr>
              <w:instrText xml:space="preserve"> =SUM(ABOVE) </w:instrText>
            </w:r>
            <w:r w:rsidRPr="00367094">
              <w:rPr>
                <w:rFonts w:ascii="Browallia New" w:hAnsi="Browallia New" w:cs="Browallia New"/>
                <w:sz w:val="22"/>
                <w:szCs w:val="22"/>
                <w:lang w:val="en-GB"/>
              </w:rPr>
              <w:fldChar w:fldCharType="separate"/>
            </w:r>
            <w:r w:rsidRPr="00367094">
              <w:rPr>
                <w:rFonts w:ascii="Browallia New" w:hAnsi="Browallia New" w:cs="Browallia New"/>
                <w:noProof/>
                <w:sz w:val="22"/>
                <w:szCs w:val="22"/>
                <w:lang w:val="en-GB"/>
              </w:rPr>
              <w:t>197,029</w:t>
            </w:r>
            <w:r w:rsidRPr="00367094">
              <w:rPr>
                <w:rFonts w:ascii="Browallia New" w:hAnsi="Browallia New" w:cs="Browallia New"/>
                <w:sz w:val="22"/>
                <w:szCs w:val="22"/>
                <w:lang w:val="en-GB"/>
              </w:rPr>
              <w:fldChar w:fldCharType="end"/>
            </w:r>
          </w:p>
        </w:tc>
        <w:tc>
          <w:tcPr>
            <w:tcW w:w="1559" w:type="dxa"/>
            <w:shd w:val="clear" w:color="auto" w:fill="auto"/>
            <w:vAlign w:val="center"/>
          </w:tcPr>
          <w:p w14:paraId="671892EF" w14:textId="0BD766A4" w:rsidR="00CD715E" w:rsidRPr="00367094" w:rsidRDefault="00261FA7"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67094">
              <w:rPr>
                <w:rFonts w:ascii="Browallia New" w:hAnsi="Browallia New" w:cs="Browallia New"/>
                <w:sz w:val="22"/>
                <w:szCs w:val="22"/>
                <w:lang w:val="en-GB"/>
              </w:rPr>
              <w:fldChar w:fldCharType="begin"/>
            </w:r>
            <w:r w:rsidRPr="00367094">
              <w:rPr>
                <w:rFonts w:ascii="Browallia New" w:hAnsi="Browallia New" w:cs="Browallia New"/>
                <w:sz w:val="22"/>
                <w:szCs w:val="22"/>
                <w:lang w:val="en-GB"/>
              </w:rPr>
              <w:instrText xml:space="preserve"> =SUM(ABOVE) </w:instrText>
            </w:r>
            <w:r w:rsidRPr="00367094">
              <w:rPr>
                <w:rFonts w:ascii="Browallia New" w:hAnsi="Browallia New" w:cs="Browallia New"/>
                <w:sz w:val="22"/>
                <w:szCs w:val="22"/>
                <w:lang w:val="en-GB"/>
              </w:rPr>
              <w:fldChar w:fldCharType="separate"/>
            </w:r>
            <w:r w:rsidRPr="00367094">
              <w:rPr>
                <w:rFonts w:ascii="Browallia New" w:hAnsi="Browallia New" w:cs="Browallia New"/>
                <w:noProof/>
                <w:sz w:val="22"/>
                <w:szCs w:val="22"/>
                <w:lang w:val="en-GB"/>
              </w:rPr>
              <w:t>197,029</w:t>
            </w:r>
            <w:r w:rsidRPr="00367094">
              <w:rPr>
                <w:rFonts w:ascii="Browallia New" w:hAnsi="Browallia New" w:cs="Browallia New"/>
                <w:sz w:val="22"/>
                <w:szCs w:val="22"/>
                <w:lang w:val="en-GB"/>
              </w:rPr>
              <w:fldChar w:fldCharType="end"/>
            </w:r>
          </w:p>
        </w:tc>
      </w:tr>
      <w:tr w:rsidR="00CD715E" w:rsidRPr="00367094" w14:paraId="63B4C4E3" w14:textId="77777777" w:rsidTr="00422357">
        <w:tc>
          <w:tcPr>
            <w:tcW w:w="2599" w:type="dxa"/>
            <w:shd w:val="clear" w:color="auto" w:fill="auto"/>
          </w:tcPr>
          <w:p w14:paraId="39F685FD" w14:textId="77777777" w:rsidR="00CD715E" w:rsidRPr="00367094" w:rsidRDefault="00CD715E" w:rsidP="00CD715E">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367094">
              <w:rPr>
                <w:rFonts w:ascii="Browallia New" w:hAnsi="Browallia New" w:cs="Browallia New"/>
                <w:b/>
                <w:bCs/>
                <w:sz w:val="22"/>
                <w:szCs w:val="22"/>
                <w:cs/>
                <w:lang w:val="en-GB"/>
              </w:rPr>
              <w:t>หนี้สินทางการเงิน</w:t>
            </w:r>
          </w:p>
        </w:tc>
        <w:tc>
          <w:tcPr>
            <w:tcW w:w="284" w:type="dxa"/>
            <w:shd w:val="clear" w:color="auto" w:fill="auto"/>
          </w:tcPr>
          <w:p w14:paraId="417F1A5E"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2371B9" w14:textId="77777777" w:rsidR="00CD715E" w:rsidRPr="00367094" w:rsidRDefault="00CD715E" w:rsidP="00CD715E">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1ECE9D6D" w14:textId="77777777" w:rsidR="00CD715E" w:rsidRPr="00367094" w:rsidRDefault="00CD715E" w:rsidP="00CD715E">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777A228E"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8C9820"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CD715E" w:rsidRPr="00367094" w14:paraId="64CEEC6E" w14:textId="77777777" w:rsidTr="00422357">
        <w:tc>
          <w:tcPr>
            <w:tcW w:w="2599" w:type="dxa"/>
            <w:shd w:val="clear" w:color="auto" w:fill="auto"/>
          </w:tcPr>
          <w:p w14:paraId="28F21A53" w14:textId="5AD9511B" w:rsidR="007B247D" w:rsidRPr="00367094"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lang w:val="en-GB"/>
              </w:rPr>
              <w:t>หุ้นกู้</w:t>
            </w:r>
          </w:p>
        </w:tc>
        <w:tc>
          <w:tcPr>
            <w:tcW w:w="284" w:type="dxa"/>
            <w:shd w:val="clear" w:color="auto" w:fill="auto"/>
          </w:tcPr>
          <w:p w14:paraId="6AE89E2B" w14:textId="77777777" w:rsidR="00CD715E" w:rsidRPr="00367094"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908C46A" w14:textId="17A3EF2E" w:rsidR="00CD715E" w:rsidRPr="00367094" w:rsidRDefault="00CD715E"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 xml:space="preserve">                     -</w:t>
            </w:r>
          </w:p>
        </w:tc>
        <w:tc>
          <w:tcPr>
            <w:tcW w:w="1417" w:type="dxa"/>
            <w:shd w:val="clear" w:color="auto" w:fill="auto"/>
          </w:tcPr>
          <w:p w14:paraId="60640CD1" w14:textId="47433F90" w:rsidR="00CD715E" w:rsidRPr="00367094" w:rsidRDefault="0033384F"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367094">
              <w:rPr>
                <w:rFonts w:ascii="Browallia New" w:hAnsi="Browallia New" w:cs="Browallia New"/>
                <w:sz w:val="22"/>
                <w:szCs w:val="22"/>
              </w:rPr>
              <w:t>1,</w:t>
            </w:r>
            <w:r w:rsidR="0095612B">
              <w:rPr>
                <w:rFonts w:ascii="Browallia New" w:hAnsi="Browallia New" w:cs="Browallia New"/>
                <w:sz w:val="22"/>
                <w:szCs w:val="22"/>
              </w:rPr>
              <w:t>161,187</w:t>
            </w:r>
            <w:r w:rsidR="00DF6DD8" w:rsidRPr="00367094">
              <w:rPr>
                <w:rFonts w:ascii="Browallia New" w:hAnsi="Browallia New" w:cs="Browallia New"/>
                <w:sz w:val="22"/>
                <w:szCs w:val="22"/>
              </w:rPr>
              <w:t xml:space="preserve">    </w:t>
            </w:r>
          </w:p>
        </w:tc>
        <w:tc>
          <w:tcPr>
            <w:tcW w:w="1560" w:type="dxa"/>
            <w:shd w:val="clear" w:color="auto" w:fill="auto"/>
          </w:tcPr>
          <w:p w14:paraId="794CA6EF" w14:textId="3E633673" w:rsidR="00CD715E" w:rsidRPr="00367094" w:rsidRDefault="00CD715E"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 xml:space="preserve">                    -</w:t>
            </w:r>
          </w:p>
        </w:tc>
        <w:tc>
          <w:tcPr>
            <w:tcW w:w="1559" w:type="dxa"/>
            <w:shd w:val="clear" w:color="auto" w:fill="auto"/>
          </w:tcPr>
          <w:p w14:paraId="0CAD0614" w14:textId="47530CF0" w:rsidR="00CD715E" w:rsidRPr="00367094" w:rsidRDefault="0095612B"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1,</w:t>
            </w:r>
            <w:r>
              <w:rPr>
                <w:rFonts w:ascii="Browallia New" w:hAnsi="Browallia New" w:cs="Browallia New"/>
                <w:sz w:val="22"/>
                <w:szCs w:val="22"/>
              </w:rPr>
              <w:t>161,187</w:t>
            </w:r>
            <w:r w:rsidR="00D90423" w:rsidRPr="00367094">
              <w:rPr>
                <w:rFonts w:ascii="Browallia New" w:hAnsi="Browallia New" w:cs="Browallia New"/>
                <w:sz w:val="22"/>
                <w:szCs w:val="22"/>
              </w:rPr>
              <w:t xml:space="preserve">    </w:t>
            </w:r>
          </w:p>
        </w:tc>
      </w:tr>
    </w:tbl>
    <w:p w14:paraId="151D212E" w14:textId="77777777" w:rsidR="002555E0" w:rsidRPr="00367094" w:rsidRDefault="002555E0" w:rsidP="00243C47">
      <w:pPr>
        <w:ind w:left="450"/>
        <w:jc w:val="thaiDistribute"/>
        <w:rPr>
          <w:rFonts w:ascii="Browallia New" w:hAnsi="Browallia New" w:cs="Browallia New"/>
          <w:sz w:val="28"/>
          <w:szCs w:val="28"/>
        </w:rPr>
      </w:pPr>
    </w:p>
    <w:tbl>
      <w:tblPr>
        <w:tblW w:w="8950" w:type="dxa"/>
        <w:tblInd w:w="406" w:type="dxa"/>
        <w:tblLayout w:type="fixed"/>
        <w:tblLook w:val="04A0" w:firstRow="1" w:lastRow="0" w:firstColumn="1" w:lastColumn="0" w:noHBand="0" w:noVBand="1"/>
      </w:tblPr>
      <w:tblGrid>
        <w:gridCol w:w="2571"/>
        <w:gridCol w:w="284"/>
        <w:gridCol w:w="1559"/>
        <w:gridCol w:w="1417"/>
        <w:gridCol w:w="1560"/>
        <w:gridCol w:w="1559"/>
      </w:tblGrid>
      <w:tr w:rsidR="00AA548D" w:rsidRPr="00367094" w14:paraId="0C9C9405" w14:textId="77777777" w:rsidTr="00DE7C1D">
        <w:trPr>
          <w:tblHeader/>
        </w:trPr>
        <w:tc>
          <w:tcPr>
            <w:tcW w:w="8950" w:type="dxa"/>
            <w:gridSpan w:val="6"/>
            <w:shd w:val="clear" w:color="auto" w:fill="auto"/>
            <w:vAlign w:val="bottom"/>
          </w:tcPr>
          <w:p w14:paraId="198E8BF9"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367094">
              <w:rPr>
                <w:rFonts w:ascii="Browallia New" w:hAnsi="Browallia New" w:cs="Browallia New"/>
                <w:color w:val="000000"/>
                <w:sz w:val="22"/>
                <w:szCs w:val="22"/>
                <w:cs/>
                <w:lang w:val="en-GB"/>
              </w:rPr>
              <w:t>(หน่วย : พันบาท)</w:t>
            </w:r>
          </w:p>
        </w:tc>
      </w:tr>
      <w:tr w:rsidR="00AA548D" w:rsidRPr="00367094" w14:paraId="096C0CD3" w14:textId="77777777" w:rsidTr="00DE7C1D">
        <w:trPr>
          <w:tblHeader/>
        </w:trPr>
        <w:tc>
          <w:tcPr>
            <w:tcW w:w="2571" w:type="dxa"/>
            <w:shd w:val="clear" w:color="auto" w:fill="auto"/>
            <w:vAlign w:val="bottom"/>
          </w:tcPr>
          <w:p w14:paraId="6DE73F02" w14:textId="77777777" w:rsidR="00AA548D" w:rsidRPr="00367094"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B691C99" w14:textId="77777777" w:rsidR="00AA548D" w:rsidRPr="00367094"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A7AF092" w14:textId="77777777" w:rsidR="00AA548D" w:rsidRPr="00367094"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งบการเงินเฉพาะของบริษัท</w:t>
            </w:r>
          </w:p>
        </w:tc>
      </w:tr>
      <w:tr w:rsidR="00AA548D" w:rsidRPr="00367094" w14:paraId="5C2CB18B" w14:textId="77777777" w:rsidTr="00DE7C1D">
        <w:trPr>
          <w:tblHeader/>
        </w:trPr>
        <w:tc>
          <w:tcPr>
            <w:tcW w:w="2571" w:type="dxa"/>
            <w:shd w:val="clear" w:color="auto" w:fill="auto"/>
            <w:vAlign w:val="bottom"/>
          </w:tcPr>
          <w:p w14:paraId="1134B0D4" w14:textId="77777777" w:rsidR="00AA548D" w:rsidRPr="00367094"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D707501" w14:textId="77777777" w:rsidR="00AA548D" w:rsidRPr="00367094"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E4585D9" w14:textId="1B52DB5A" w:rsidR="00AA548D" w:rsidRPr="00367094"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367094">
              <w:rPr>
                <w:rFonts w:ascii="Browallia New" w:hAnsi="Browallia New" w:cs="Browallia New"/>
                <w:sz w:val="22"/>
                <w:szCs w:val="22"/>
              </w:rPr>
              <w:t xml:space="preserve">31 </w:t>
            </w:r>
            <w:r w:rsidRPr="00367094">
              <w:rPr>
                <w:rFonts w:ascii="Browallia New" w:hAnsi="Browallia New" w:cs="Browallia New"/>
                <w:sz w:val="22"/>
                <w:szCs w:val="22"/>
                <w:cs/>
              </w:rPr>
              <w:t xml:space="preserve">ธันวาคม </w:t>
            </w:r>
            <w:r w:rsidRPr="00367094">
              <w:rPr>
                <w:rFonts w:ascii="Browallia New" w:hAnsi="Browallia New" w:cs="Browallia New"/>
                <w:sz w:val="22"/>
                <w:szCs w:val="22"/>
              </w:rPr>
              <w:t>256</w:t>
            </w:r>
            <w:r w:rsidR="002F5BA4" w:rsidRPr="00367094">
              <w:rPr>
                <w:rFonts w:ascii="Browallia New" w:hAnsi="Browallia New" w:cs="Browallia New"/>
                <w:sz w:val="22"/>
                <w:szCs w:val="22"/>
              </w:rPr>
              <w:t>5</w:t>
            </w:r>
          </w:p>
        </w:tc>
      </w:tr>
      <w:tr w:rsidR="00AA548D" w:rsidRPr="00367094" w14:paraId="6A5B6D76" w14:textId="77777777" w:rsidTr="00DE7C1D">
        <w:trPr>
          <w:tblHeader/>
        </w:trPr>
        <w:tc>
          <w:tcPr>
            <w:tcW w:w="2571" w:type="dxa"/>
            <w:shd w:val="clear" w:color="auto" w:fill="auto"/>
            <w:vAlign w:val="bottom"/>
          </w:tcPr>
          <w:p w14:paraId="39A407EC" w14:textId="77777777" w:rsidR="00AA548D" w:rsidRPr="00367094"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64D0CE2F" w14:textId="77777777" w:rsidR="00AA548D" w:rsidRPr="00367094"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982DF08" w14:textId="77777777" w:rsidR="00AA548D" w:rsidRPr="00367094"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1</w:t>
            </w:r>
          </w:p>
        </w:tc>
        <w:tc>
          <w:tcPr>
            <w:tcW w:w="1417" w:type="dxa"/>
            <w:shd w:val="clear" w:color="auto" w:fill="auto"/>
            <w:vAlign w:val="bottom"/>
          </w:tcPr>
          <w:p w14:paraId="6CB2F658" w14:textId="77777777" w:rsidR="00AA548D" w:rsidRPr="00367094"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2</w:t>
            </w:r>
          </w:p>
        </w:tc>
        <w:tc>
          <w:tcPr>
            <w:tcW w:w="1560" w:type="dxa"/>
            <w:shd w:val="clear" w:color="auto" w:fill="auto"/>
            <w:vAlign w:val="bottom"/>
          </w:tcPr>
          <w:p w14:paraId="28A16FE7" w14:textId="77777777" w:rsidR="00AA548D" w:rsidRPr="00367094"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 xml:space="preserve">ระดับ </w:t>
            </w:r>
            <w:r w:rsidRPr="00367094">
              <w:rPr>
                <w:rFonts w:ascii="Browallia New" w:hAnsi="Browallia New" w:cs="Browallia New"/>
                <w:sz w:val="22"/>
                <w:szCs w:val="22"/>
              </w:rPr>
              <w:t>3</w:t>
            </w:r>
          </w:p>
        </w:tc>
        <w:tc>
          <w:tcPr>
            <w:tcW w:w="1559" w:type="dxa"/>
            <w:shd w:val="clear" w:color="auto" w:fill="auto"/>
            <w:vAlign w:val="bottom"/>
          </w:tcPr>
          <w:p w14:paraId="544EB3FA" w14:textId="77777777" w:rsidR="00AA548D" w:rsidRPr="00367094"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367094">
              <w:rPr>
                <w:rFonts w:ascii="Browallia New" w:hAnsi="Browallia New" w:cs="Browallia New"/>
                <w:sz w:val="22"/>
                <w:szCs w:val="22"/>
                <w:cs/>
              </w:rPr>
              <w:t>รวม</w:t>
            </w:r>
          </w:p>
        </w:tc>
      </w:tr>
      <w:tr w:rsidR="00AA548D" w:rsidRPr="00367094" w14:paraId="7BCD15E4" w14:textId="77777777" w:rsidTr="00DE7C1D">
        <w:tc>
          <w:tcPr>
            <w:tcW w:w="2571" w:type="dxa"/>
            <w:shd w:val="clear" w:color="auto" w:fill="auto"/>
          </w:tcPr>
          <w:p w14:paraId="50833A6F" w14:textId="77777777" w:rsidR="00AA548D" w:rsidRPr="00367094"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56583BF"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27C24E8"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FA0AF0C"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68463D"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5B54B2"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367094" w14:paraId="3DFAA50F" w14:textId="77777777" w:rsidTr="00DE7C1D">
        <w:tc>
          <w:tcPr>
            <w:tcW w:w="2855" w:type="dxa"/>
            <w:gridSpan w:val="2"/>
            <w:shd w:val="clear" w:color="auto" w:fill="auto"/>
          </w:tcPr>
          <w:p w14:paraId="05CDB4E2" w14:textId="77777777" w:rsidR="00AA548D" w:rsidRPr="00367094"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367094">
              <w:rPr>
                <w:rFonts w:ascii="Browallia New" w:hAnsi="Browallia New" w:cs="Browallia New"/>
                <w:b/>
                <w:bCs/>
                <w:sz w:val="22"/>
                <w:szCs w:val="22"/>
                <w:cs/>
                <w:lang w:val="en-GB"/>
              </w:rPr>
              <w:t>สินทรัพย์ทางการเงิน</w:t>
            </w:r>
          </w:p>
        </w:tc>
        <w:tc>
          <w:tcPr>
            <w:tcW w:w="1559" w:type="dxa"/>
            <w:shd w:val="clear" w:color="auto" w:fill="auto"/>
          </w:tcPr>
          <w:p w14:paraId="3FA0E8B1"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B0B96AF"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6A07CE2"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5E3C49D" w14:textId="77777777" w:rsidR="00AA548D" w:rsidRPr="00367094"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1A7DD5" w:rsidRPr="00367094" w14:paraId="13963A39" w14:textId="77777777" w:rsidTr="00D90423">
        <w:trPr>
          <w:trHeight w:val="591"/>
        </w:trPr>
        <w:tc>
          <w:tcPr>
            <w:tcW w:w="2571" w:type="dxa"/>
            <w:shd w:val="clear" w:color="auto" w:fill="auto"/>
            <w:vAlign w:val="bottom"/>
          </w:tcPr>
          <w:p w14:paraId="539B0B30" w14:textId="742796D5" w:rsidR="00422357" w:rsidRPr="00367094" w:rsidRDefault="001A7DD5" w:rsidP="00D90423">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cs/>
                <w:lang w:val="en-GB"/>
              </w:rPr>
            </w:pPr>
            <w:r w:rsidRPr="00367094">
              <w:rPr>
                <w:rFonts w:ascii="Browallia New" w:hAnsi="Browallia New" w:cs="Browallia New"/>
                <w:sz w:val="22"/>
                <w:szCs w:val="22"/>
                <w:lang w:val="en-GB"/>
              </w:rPr>
              <w:t xml:space="preserve">  </w:t>
            </w:r>
            <w:r w:rsidRPr="00367094">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vAlign w:val="bottom"/>
          </w:tcPr>
          <w:p w14:paraId="1B927D22" w14:textId="58B3B03B" w:rsidR="00422357" w:rsidRPr="00367094" w:rsidRDefault="00422357" w:rsidP="00422357">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p>
          <w:p w14:paraId="7E090900" w14:textId="77777777" w:rsidR="00422357" w:rsidRPr="00367094" w:rsidRDefault="00422357" w:rsidP="001A7DD5">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vAlign w:val="bottom"/>
          </w:tcPr>
          <w:p w14:paraId="70D87368" w14:textId="2A13DBB1" w:rsidR="001A7DD5" w:rsidRPr="00367094"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 xml:space="preserve">     -</w:t>
            </w:r>
          </w:p>
        </w:tc>
        <w:tc>
          <w:tcPr>
            <w:tcW w:w="1417" w:type="dxa"/>
            <w:shd w:val="clear" w:color="auto" w:fill="auto"/>
            <w:vAlign w:val="bottom"/>
          </w:tcPr>
          <w:p w14:paraId="1834ADCC" w14:textId="5E16224D" w:rsidR="001A7DD5" w:rsidRPr="00367094"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367094">
              <w:rPr>
                <w:rFonts w:ascii="Browallia New" w:hAnsi="Browallia New" w:cs="Browallia New"/>
                <w:sz w:val="22"/>
                <w:szCs w:val="22"/>
              </w:rPr>
              <w:t xml:space="preserve">           -</w:t>
            </w:r>
          </w:p>
        </w:tc>
        <w:tc>
          <w:tcPr>
            <w:tcW w:w="1560" w:type="dxa"/>
            <w:shd w:val="clear" w:color="auto" w:fill="auto"/>
            <w:vAlign w:val="bottom"/>
          </w:tcPr>
          <w:p w14:paraId="7C07718D" w14:textId="6DE6A10B" w:rsidR="001A7DD5" w:rsidRPr="00367094"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67094">
              <w:rPr>
                <w:rFonts w:ascii="Browallia New" w:hAnsi="Browallia New" w:cs="Browallia New"/>
                <w:sz w:val="22"/>
                <w:szCs w:val="22"/>
              </w:rPr>
              <w:t>56,577</w:t>
            </w:r>
          </w:p>
        </w:tc>
        <w:tc>
          <w:tcPr>
            <w:tcW w:w="1559" w:type="dxa"/>
            <w:shd w:val="clear" w:color="auto" w:fill="auto"/>
            <w:vAlign w:val="bottom"/>
          </w:tcPr>
          <w:p w14:paraId="0C32CAAE" w14:textId="4AB704CB" w:rsidR="001A7DD5" w:rsidRPr="00367094"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67094">
              <w:rPr>
                <w:rFonts w:ascii="Browallia New" w:hAnsi="Browallia New" w:cs="Browallia New"/>
                <w:sz w:val="22"/>
                <w:szCs w:val="22"/>
              </w:rPr>
              <w:t>56,577</w:t>
            </w:r>
          </w:p>
        </w:tc>
      </w:tr>
    </w:tbl>
    <w:p w14:paraId="12CE4B2F" w14:textId="77777777" w:rsidR="00422357" w:rsidRPr="00367094" w:rsidRDefault="00422357" w:rsidP="00AC7FD7">
      <w:pPr>
        <w:jc w:val="thaiDistribute"/>
        <w:rPr>
          <w:rFonts w:ascii="Browallia New" w:hAnsi="Browallia New" w:cs="Browallia New"/>
          <w:sz w:val="28"/>
          <w:szCs w:val="28"/>
        </w:rPr>
      </w:pPr>
    </w:p>
    <w:p w14:paraId="61C7D820" w14:textId="0266A6D8" w:rsidR="00C4096C" w:rsidRPr="00367094" w:rsidRDefault="00C4096C" w:rsidP="007012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367094">
        <w:rPr>
          <w:rFonts w:ascii="Browallia New" w:hAnsi="Browallia New" w:cs="Browallia New"/>
          <w:b/>
          <w:bCs/>
          <w:sz w:val="28"/>
          <w:szCs w:val="28"/>
          <w:cs/>
          <w:lang w:val="en-GB"/>
        </w:rPr>
        <w:t>หนี้สินที่อาจจะเกิดขึ้น</w:t>
      </w:r>
    </w:p>
    <w:p w14:paraId="4ABB2615" w14:textId="77777777" w:rsidR="00C4096C" w:rsidRPr="00367094"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148C145C" w14:textId="2439F416" w:rsidR="008D03D9" w:rsidRPr="00367094" w:rsidRDefault="004254DF" w:rsidP="00E07329">
      <w:pPr>
        <w:tabs>
          <w:tab w:val="clear" w:pos="227"/>
          <w:tab w:val="clear" w:pos="454"/>
        </w:tabs>
        <w:spacing w:line="240" w:lineRule="auto"/>
        <w:ind w:left="432"/>
        <w:jc w:val="thaiDistribute"/>
        <w:rPr>
          <w:rFonts w:ascii="Browallia New" w:hAnsi="Browallia New" w:cs="Browallia New"/>
          <w:sz w:val="28"/>
          <w:szCs w:val="28"/>
        </w:rPr>
      </w:pPr>
      <w:r w:rsidRPr="00367094">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Pr="00367094">
        <w:rPr>
          <w:rFonts w:ascii="Browallia New" w:hAnsi="Browallia New" w:cs="Browallia New"/>
          <w:sz w:val="28"/>
          <w:szCs w:val="28"/>
        </w:rPr>
        <w:t>21</w:t>
      </w:r>
      <w:r w:rsidRPr="00367094">
        <w:rPr>
          <w:rFonts w:ascii="Browallia New" w:hAnsi="Browallia New" w:cs="Browallia New"/>
          <w:sz w:val="28"/>
          <w:szCs w:val="28"/>
          <w:cs/>
        </w:rPr>
        <w:t xml:space="preserve"> เมษายน </w:t>
      </w:r>
      <w:r w:rsidRPr="00367094">
        <w:rPr>
          <w:rFonts w:ascii="Browallia New" w:hAnsi="Browallia New" w:cs="Browallia New"/>
          <w:sz w:val="28"/>
          <w:szCs w:val="28"/>
        </w:rPr>
        <w:t>2564</w:t>
      </w:r>
      <w:r w:rsidRPr="00367094">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Pr="00367094">
        <w:rPr>
          <w:rFonts w:ascii="Browallia New" w:hAnsi="Browallia New" w:cs="Browallia New"/>
          <w:sz w:val="28"/>
          <w:szCs w:val="28"/>
        </w:rPr>
        <w:t>28</w:t>
      </w:r>
      <w:r w:rsidRPr="00367094">
        <w:rPr>
          <w:rFonts w:ascii="Browallia New" w:hAnsi="Browallia New" w:cs="Browallia New"/>
          <w:sz w:val="28"/>
          <w:szCs w:val="28"/>
          <w:cs/>
        </w:rPr>
        <w:t>.</w:t>
      </w:r>
      <w:r w:rsidRPr="00367094">
        <w:rPr>
          <w:rFonts w:ascii="Browallia New" w:hAnsi="Browallia New" w:cs="Browallia New"/>
          <w:sz w:val="28"/>
          <w:szCs w:val="28"/>
        </w:rPr>
        <w:t>09</w:t>
      </w:r>
      <w:r w:rsidRPr="00367094">
        <w:rPr>
          <w:rFonts w:ascii="Browallia New" w:hAnsi="Browallia New" w:cs="Browallia New"/>
          <w:sz w:val="28"/>
          <w:szCs w:val="28"/>
          <w:cs/>
        </w:rPr>
        <w:t xml:space="preserve"> ล้านบาท และชำระยอดคงค้างกับผู้เรียกร้องตามใบแจ้งหนี้</w:t>
      </w:r>
      <w:r w:rsidRPr="00367094">
        <w:rPr>
          <w:rFonts w:ascii="Browallia New" w:hAnsi="Browallia New" w:cs="Browallia New"/>
          <w:sz w:val="28"/>
          <w:szCs w:val="28"/>
          <w:cs/>
        </w:rPr>
        <w:br/>
        <w:t xml:space="preserve">ลงวันที่ </w:t>
      </w:r>
      <w:r w:rsidRPr="00367094">
        <w:rPr>
          <w:rFonts w:ascii="Browallia New" w:hAnsi="Browallia New" w:cs="Browallia New"/>
          <w:sz w:val="28"/>
          <w:szCs w:val="28"/>
        </w:rPr>
        <w:t>1</w:t>
      </w:r>
      <w:r w:rsidRPr="00367094">
        <w:rPr>
          <w:rFonts w:ascii="Browallia New" w:hAnsi="Browallia New" w:cs="Browallia New"/>
          <w:sz w:val="28"/>
          <w:szCs w:val="28"/>
          <w:cs/>
        </w:rPr>
        <w:t xml:space="preserve"> เมษายน </w:t>
      </w:r>
      <w:r w:rsidRPr="00367094">
        <w:rPr>
          <w:rFonts w:ascii="Browallia New" w:hAnsi="Browallia New" w:cs="Browallia New"/>
          <w:sz w:val="28"/>
          <w:szCs w:val="28"/>
        </w:rPr>
        <w:t>2561</w:t>
      </w:r>
      <w:r w:rsidRPr="00367094">
        <w:rPr>
          <w:rFonts w:ascii="Browallia New" w:hAnsi="Browallia New" w:cs="Browallia New"/>
          <w:sz w:val="28"/>
          <w:szCs w:val="28"/>
          <w:cs/>
        </w:rPr>
        <w:t xml:space="preserve"> จำนวนเงิน </w:t>
      </w:r>
      <w:r w:rsidRPr="00367094">
        <w:rPr>
          <w:rFonts w:ascii="Browallia New" w:hAnsi="Browallia New" w:cs="Browallia New"/>
          <w:sz w:val="28"/>
          <w:szCs w:val="28"/>
        </w:rPr>
        <w:t>169</w:t>
      </w:r>
      <w:r w:rsidRPr="00367094">
        <w:rPr>
          <w:rFonts w:ascii="Browallia New" w:hAnsi="Browallia New" w:cs="Browallia New"/>
          <w:sz w:val="28"/>
          <w:szCs w:val="28"/>
          <w:cs/>
        </w:rPr>
        <w:t>,</w:t>
      </w:r>
      <w:r w:rsidRPr="00367094">
        <w:rPr>
          <w:rFonts w:ascii="Browallia New" w:hAnsi="Browallia New" w:cs="Browallia New"/>
          <w:sz w:val="28"/>
          <w:szCs w:val="28"/>
        </w:rPr>
        <w:t>561</w:t>
      </w:r>
      <w:r w:rsidRPr="00367094">
        <w:rPr>
          <w:rFonts w:ascii="Browallia New" w:hAnsi="Browallia New" w:cs="Browallia New"/>
          <w:sz w:val="28"/>
          <w:szCs w:val="28"/>
          <w:cs/>
        </w:rPr>
        <w:t>.</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Pr="00367094">
        <w:rPr>
          <w:rFonts w:ascii="Browallia New" w:hAnsi="Browallia New" w:cs="Browallia New"/>
          <w:sz w:val="28"/>
          <w:szCs w:val="28"/>
        </w:rPr>
        <w:t>341</w:t>
      </w:r>
      <w:r w:rsidRPr="00367094">
        <w:rPr>
          <w:rFonts w:ascii="Browallia New" w:hAnsi="Browallia New" w:cs="Browallia New"/>
          <w:sz w:val="28"/>
          <w:szCs w:val="28"/>
          <w:cs/>
        </w:rPr>
        <w:t>,</w:t>
      </w:r>
      <w:r w:rsidRPr="00367094">
        <w:rPr>
          <w:rFonts w:ascii="Browallia New" w:hAnsi="Browallia New" w:cs="Browallia New"/>
          <w:sz w:val="28"/>
          <w:szCs w:val="28"/>
        </w:rPr>
        <w:t>328</w:t>
      </w:r>
      <w:r w:rsidRPr="00367094">
        <w:rPr>
          <w:rFonts w:ascii="Browallia New" w:hAnsi="Browallia New" w:cs="Browallia New"/>
          <w:sz w:val="28"/>
          <w:szCs w:val="28"/>
          <w:cs/>
        </w:rPr>
        <w:t>.</w:t>
      </w:r>
      <w:r w:rsidRPr="00367094">
        <w:rPr>
          <w:rFonts w:ascii="Browallia New" w:hAnsi="Browallia New" w:cs="Browallia New"/>
          <w:sz w:val="28"/>
          <w:szCs w:val="28"/>
        </w:rPr>
        <w:t>61</w:t>
      </w:r>
      <w:r w:rsidRPr="00367094">
        <w:rPr>
          <w:rFonts w:ascii="Browallia New" w:hAnsi="Browallia New" w:cs="Browallia New"/>
          <w:sz w:val="28"/>
          <w:szCs w:val="28"/>
          <w:cs/>
        </w:rPr>
        <w:t xml:space="preserve"> ดอลลาร์สิงคโปร์ </w:t>
      </w:r>
      <w:r w:rsidRPr="00367094">
        <w:rPr>
          <w:rFonts w:ascii="Browallia New" w:hAnsi="Browallia New" w:cs="Browallia New"/>
          <w:sz w:val="28"/>
          <w:szCs w:val="28"/>
          <w:cs/>
        </w:rPr>
        <w:br/>
        <w:t xml:space="preserve">รวมไปถึงค่าใช้จ่ายทางกฎหมายและค่าใช้จ่ายจากผู้เชี่ยวชาญเป็นจำนวนเงิน </w:t>
      </w:r>
      <w:r w:rsidRPr="00367094">
        <w:rPr>
          <w:rFonts w:ascii="Browallia New" w:hAnsi="Browallia New" w:cs="Browallia New"/>
          <w:sz w:val="28"/>
          <w:szCs w:val="28"/>
        </w:rPr>
        <w:t>350</w:t>
      </w:r>
      <w:r w:rsidRPr="00367094">
        <w:rPr>
          <w:rFonts w:ascii="Browallia New" w:hAnsi="Browallia New" w:cs="Browallia New"/>
          <w:sz w:val="28"/>
          <w:szCs w:val="28"/>
          <w:cs/>
        </w:rPr>
        <w:t>,</w:t>
      </w:r>
      <w:r w:rsidRPr="00367094">
        <w:rPr>
          <w:rFonts w:ascii="Browallia New" w:hAnsi="Browallia New" w:cs="Browallia New"/>
          <w:sz w:val="28"/>
          <w:szCs w:val="28"/>
        </w:rPr>
        <w:t>614</w:t>
      </w:r>
      <w:r w:rsidRPr="00367094">
        <w:rPr>
          <w:rFonts w:ascii="Browallia New" w:hAnsi="Browallia New" w:cs="Browallia New"/>
          <w:sz w:val="28"/>
          <w:szCs w:val="28"/>
          <w:cs/>
        </w:rPr>
        <w:t>.</w:t>
      </w:r>
      <w:r w:rsidRPr="00367094">
        <w:rPr>
          <w:rFonts w:ascii="Browallia New" w:hAnsi="Browallia New" w:cs="Browallia New"/>
          <w:sz w:val="28"/>
          <w:szCs w:val="28"/>
        </w:rPr>
        <w:t>71</w:t>
      </w:r>
      <w:r w:rsidRPr="00367094">
        <w:rPr>
          <w:rFonts w:ascii="Browallia New" w:hAnsi="Browallia New" w:cs="Browallia New"/>
          <w:sz w:val="28"/>
          <w:szCs w:val="28"/>
          <w:cs/>
        </w:rPr>
        <w:t xml:space="preserve"> ดอลลาร์สิงคโปร์และ </w:t>
      </w:r>
      <w:r w:rsidRPr="00367094">
        <w:rPr>
          <w:rFonts w:ascii="Browallia New" w:hAnsi="Browallia New" w:cs="Browallia New"/>
          <w:sz w:val="28"/>
          <w:szCs w:val="28"/>
        </w:rPr>
        <w:t>50</w:t>
      </w:r>
      <w:r w:rsidRPr="00367094">
        <w:rPr>
          <w:rFonts w:ascii="Browallia New" w:hAnsi="Browallia New" w:cs="Browallia New"/>
          <w:sz w:val="28"/>
          <w:szCs w:val="28"/>
          <w:cs/>
        </w:rPr>
        <w:t>,</w:t>
      </w:r>
      <w:r w:rsidRPr="00367094">
        <w:rPr>
          <w:rFonts w:ascii="Browallia New" w:hAnsi="Browallia New" w:cs="Browallia New"/>
          <w:sz w:val="28"/>
          <w:szCs w:val="28"/>
        </w:rPr>
        <w:t>725</w:t>
      </w:r>
      <w:r w:rsidRPr="00367094">
        <w:rPr>
          <w:rFonts w:ascii="Browallia New" w:hAnsi="Browallia New" w:cs="Browallia New"/>
          <w:sz w:val="28"/>
          <w:szCs w:val="28"/>
          <w:cs/>
        </w:rPr>
        <w:t>.</w:t>
      </w:r>
      <w:r w:rsidRPr="00367094">
        <w:rPr>
          <w:rFonts w:ascii="Browallia New" w:hAnsi="Browallia New" w:cs="Browallia New"/>
          <w:sz w:val="28"/>
          <w:szCs w:val="28"/>
        </w:rPr>
        <w:t>00</w:t>
      </w:r>
      <w:r w:rsidRPr="00367094">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Pr="00367094">
        <w:rPr>
          <w:rFonts w:ascii="Browallia New" w:hAnsi="Browallia New" w:cs="Browallia New"/>
          <w:sz w:val="28"/>
          <w:szCs w:val="28"/>
        </w:rPr>
        <w:t>170</w:t>
      </w:r>
      <w:r w:rsidRPr="00367094">
        <w:rPr>
          <w:rFonts w:ascii="Browallia New" w:hAnsi="Browallia New" w:cs="Browallia New"/>
          <w:sz w:val="28"/>
          <w:szCs w:val="28"/>
          <w:cs/>
        </w:rPr>
        <w:t>,</w:t>
      </w:r>
      <w:r w:rsidRPr="00367094">
        <w:rPr>
          <w:rFonts w:ascii="Browallia New" w:hAnsi="Browallia New" w:cs="Browallia New"/>
          <w:sz w:val="28"/>
          <w:szCs w:val="28"/>
        </w:rPr>
        <w:t>664</w:t>
      </w:r>
      <w:r w:rsidRPr="00367094">
        <w:rPr>
          <w:rFonts w:ascii="Browallia New" w:hAnsi="Browallia New" w:cs="Browallia New"/>
          <w:sz w:val="28"/>
          <w:szCs w:val="28"/>
          <w:cs/>
        </w:rPr>
        <w:t>.</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ดอลลาร์สิงคโปร์หรือจำนวนเงิน </w:t>
      </w:r>
      <w:r w:rsidRPr="00367094">
        <w:rPr>
          <w:rFonts w:ascii="Browallia New" w:hAnsi="Browallia New" w:cs="Browallia New"/>
          <w:sz w:val="28"/>
          <w:szCs w:val="28"/>
        </w:rPr>
        <w:t>4</w:t>
      </w:r>
      <w:r w:rsidRPr="00367094">
        <w:rPr>
          <w:rFonts w:ascii="Browallia New" w:hAnsi="Browallia New" w:cs="Browallia New"/>
          <w:sz w:val="28"/>
          <w:szCs w:val="28"/>
          <w:cs/>
        </w:rPr>
        <w:t>.</w:t>
      </w:r>
      <w:r w:rsidRPr="00367094">
        <w:rPr>
          <w:rFonts w:ascii="Browallia New" w:hAnsi="Browallia New" w:cs="Browallia New"/>
          <w:sz w:val="28"/>
          <w:szCs w:val="28"/>
        </w:rPr>
        <w:t>02</w:t>
      </w:r>
      <w:r w:rsidRPr="00367094">
        <w:rPr>
          <w:rFonts w:ascii="Browallia New" w:hAnsi="Browallia New" w:cs="Browallia New"/>
          <w:sz w:val="28"/>
          <w:szCs w:val="28"/>
          <w:cs/>
        </w:rPr>
        <w:t xml:space="preserve"> ล้านบาทแล้ว ต่อมาในวันที่ </w:t>
      </w:r>
      <w:r w:rsidRPr="00367094">
        <w:rPr>
          <w:rFonts w:ascii="Browallia New" w:hAnsi="Browallia New" w:cs="Browallia New"/>
          <w:sz w:val="28"/>
          <w:szCs w:val="28"/>
        </w:rPr>
        <w:t>31</w:t>
      </w:r>
      <w:r w:rsidRPr="00367094">
        <w:rPr>
          <w:rFonts w:ascii="Browallia New" w:hAnsi="Browallia New" w:cs="Browallia New"/>
          <w:sz w:val="28"/>
          <w:szCs w:val="28"/>
          <w:cs/>
        </w:rPr>
        <w:t xml:space="preserve"> มกราคม </w:t>
      </w:r>
      <w:r w:rsidRPr="00367094">
        <w:rPr>
          <w:rFonts w:ascii="Browallia New" w:hAnsi="Browallia New" w:cs="Browallia New"/>
          <w:sz w:val="28"/>
          <w:szCs w:val="28"/>
        </w:rPr>
        <w:t>2565</w:t>
      </w:r>
      <w:r w:rsidRPr="00367094">
        <w:rPr>
          <w:rFonts w:ascii="Browallia New" w:hAnsi="Browallia New" w:cs="Browallia New"/>
          <w:sz w:val="28"/>
          <w:szCs w:val="28"/>
          <w:cs/>
        </w:rPr>
        <w:t xml:space="preserve"> บริษัทดังกล่าวได้ยื่นคำร้องต่อศาลแพ่งในประเทศไทย เพื่อบังคับใช้คำชี้ขาดสิ้นสุดของอนุญาโตตุลาการในการรับชำระหนี้ตามคำวินิจฉัย</w:t>
      </w:r>
    </w:p>
    <w:p w14:paraId="687503F3" w14:textId="7D8D1ED3" w:rsidR="00C96A02" w:rsidRPr="00367094" w:rsidRDefault="00C96A02" w:rsidP="00E0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cs/>
        </w:rPr>
      </w:pPr>
    </w:p>
    <w:p w14:paraId="6612B82A" w14:textId="7131E977" w:rsidR="008D03D9" w:rsidRPr="00367094" w:rsidRDefault="00B2454A" w:rsidP="00E07329">
      <w:pPr>
        <w:tabs>
          <w:tab w:val="clear" w:pos="227"/>
          <w:tab w:val="clear" w:pos="454"/>
        </w:tabs>
        <w:spacing w:line="240" w:lineRule="auto"/>
        <w:ind w:left="432"/>
        <w:jc w:val="thaiDistribute"/>
        <w:rPr>
          <w:rFonts w:ascii="Browallia New" w:hAnsi="Browallia New" w:cs="Browallia New"/>
          <w:sz w:val="28"/>
          <w:szCs w:val="28"/>
        </w:rPr>
      </w:pPr>
      <w:r w:rsidRPr="00367094">
        <w:rPr>
          <w:rFonts w:ascii="Browallia New" w:hAnsi="Browallia New" w:cs="Browallia New"/>
          <w:sz w:val="28"/>
          <w:szCs w:val="28"/>
          <w:cs/>
        </w:rPr>
        <w:t xml:space="preserve">เมื่อวันที่ </w:t>
      </w:r>
      <w:r w:rsidRPr="00367094">
        <w:rPr>
          <w:rFonts w:ascii="Browallia New" w:hAnsi="Browallia New" w:cs="Browallia New"/>
          <w:sz w:val="28"/>
          <w:szCs w:val="28"/>
        </w:rPr>
        <w:t>4</w:t>
      </w:r>
      <w:r w:rsidRPr="00367094">
        <w:rPr>
          <w:rFonts w:ascii="Browallia New" w:hAnsi="Browallia New" w:cs="Browallia New"/>
          <w:sz w:val="28"/>
          <w:szCs w:val="28"/>
          <w:cs/>
        </w:rPr>
        <w:t xml:space="preserve"> เมษายน </w:t>
      </w:r>
      <w:r w:rsidRPr="00367094">
        <w:rPr>
          <w:rFonts w:ascii="Browallia New" w:hAnsi="Browallia New" w:cs="Browallia New"/>
          <w:sz w:val="28"/>
          <w:szCs w:val="28"/>
        </w:rPr>
        <w:t>2565</w:t>
      </w:r>
      <w:r w:rsidRPr="00367094">
        <w:rPr>
          <w:rFonts w:ascii="Browallia New" w:hAnsi="Browallia New" w:cs="Browallia New"/>
          <w:sz w:val="28"/>
          <w:szCs w:val="28"/>
          <w:cs/>
        </w:rPr>
        <w:t xml:space="preserve"> ศาลแพ่งพิจารณาเห็นว่า คดีดังกล่าวอาจจะต้องยื่นคำร้องต่อศาลทรัพย์สินทางปัญญาและการค้าระหว่างประเทศกลาง ดังนั้น ศาลแพ่งจึงได้รวบรวมสำนวนส่งศาลอุทธรณ์คดีชำนาญพิเศษเพื่อพิจารณาว่าศาลใดมีอำนาจพิจารณาคดีดังกล่าว โดยเมื่อวันที่ </w:t>
      </w:r>
      <w:r w:rsidRPr="00367094">
        <w:rPr>
          <w:rFonts w:ascii="Browallia New" w:hAnsi="Browallia New" w:cs="Browallia New"/>
          <w:sz w:val="28"/>
          <w:szCs w:val="28"/>
        </w:rPr>
        <w:t>11</w:t>
      </w:r>
      <w:r w:rsidRPr="00367094">
        <w:rPr>
          <w:rFonts w:ascii="Browallia New" w:hAnsi="Browallia New" w:cs="Browallia New"/>
          <w:sz w:val="28"/>
          <w:szCs w:val="28"/>
          <w:cs/>
        </w:rPr>
        <w:t xml:space="preserve"> กรกฎาคม </w:t>
      </w:r>
      <w:r w:rsidRPr="00367094">
        <w:rPr>
          <w:rFonts w:ascii="Browallia New" w:hAnsi="Browallia New" w:cs="Browallia New"/>
          <w:sz w:val="28"/>
          <w:szCs w:val="28"/>
        </w:rPr>
        <w:t>2565</w:t>
      </w:r>
      <w:r w:rsidRPr="00367094">
        <w:rPr>
          <w:rFonts w:ascii="Browallia New" w:hAnsi="Browallia New" w:cs="Browallia New"/>
          <w:sz w:val="28"/>
          <w:szCs w:val="28"/>
          <w:cs/>
        </w:rPr>
        <w:t xml:space="preserve"> ศาลแพ่งได้อ่านคำสั่งของศาลอุทธรณ์ โดยมีคำสั่งว่า “ศาลแพ่งมีอำนาจในการรับคำร้องไว้พิจารณา” จากผลของคำสั่งศาลอุทธรณ์ดังกล่าว ศาลแพ่งจึงได้ดำเนินการพิจารณาคดีนี้ต่อไป</w:t>
      </w:r>
    </w:p>
    <w:p w14:paraId="6EA6A602" w14:textId="77777777" w:rsidR="00320D8A" w:rsidRPr="00367094" w:rsidRDefault="00320D8A" w:rsidP="008D03D9">
      <w:pPr>
        <w:tabs>
          <w:tab w:val="clear" w:pos="227"/>
          <w:tab w:val="clear" w:pos="454"/>
        </w:tabs>
        <w:spacing w:line="240" w:lineRule="auto"/>
        <w:ind w:left="450"/>
        <w:jc w:val="thaiDistribute"/>
        <w:rPr>
          <w:rFonts w:ascii="Browallia New" w:hAnsi="Browallia New" w:cs="Browallia New"/>
          <w:sz w:val="28"/>
          <w:szCs w:val="28"/>
        </w:rPr>
      </w:pPr>
    </w:p>
    <w:p w14:paraId="2ABBF9B9" w14:textId="7443F8A4" w:rsidR="009844C9" w:rsidRPr="00367094" w:rsidRDefault="009844C9" w:rsidP="008D03D9">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 xml:space="preserve">เมื่อวันที่ </w:t>
      </w:r>
      <w:r w:rsidRPr="00367094">
        <w:rPr>
          <w:rFonts w:ascii="Browallia New" w:hAnsi="Browallia New" w:cs="Browallia New"/>
          <w:sz w:val="28"/>
          <w:szCs w:val="28"/>
        </w:rPr>
        <w:t>1</w:t>
      </w:r>
      <w:r w:rsidRPr="00367094">
        <w:rPr>
          <w:rFonts w:ascii="Browallia New" w:hAnsi="Browallia New" w:cs="Browallia New"/>
          <w:sz w:val="28"/>
          <w:szCs w:val="28"/>
          <w:cs/>
        </w:rPr>
        <w:t xml:space="preserve"> - </w:t>
      </w:r>
      <w:r w:rsidRPr="00367094">
        <w:rPr>
          <w:rFonts w:ascii="Browallia New" w:hAnsi="Browallia New" w:cs="Browallia New"/>
          <w:sz w:val="28"/>
          <w:szCs w:val="28"/>
        </w:rPr>
        <w:t>4</w:t>
      </w:r>
      <w:r w:rsidRPr="00367094">
        <w:rPr>
          <w:rFonts w:ascii="Browallia New" w:hAnsi="Browallia New" w:cs="Browallia New"/>
          <w:sz w:val="28"/>
          <w:szCs w:val="28"/>
          <w:cs/>
        </w:rPr>
        <w:t xml:space="preserve"> พฤศจิกายน </w:t>
      </w:r>
      <w:r w:rsidRPr="00367094">
        <w:rPr>
          <w:rFonts w:ascii="Browallia New" w:hAnsi="Browallia New" w:cs="Browallia New"/>
          <w:sz w:val="28"/>
          <w:szCs w:val="28"/>
        </w:rPr>
        <w:t>2565</w:t>
      </w:r>
      <w:r w:rsidRPr="00367094">
        <w:rPr>
          <w:rFonts w:ascii="Browallia New" w:hAnsi="Browallia New" w:cs="Browallia New"/>
          <w:sz w:val="28"/>
          <w:szCs w:val="28"/>
          <w:cs/>
        </w:rPr>
        <w:t xml:space="preserve"> ศาลแพ่งได้สืบพยานของผู้ร้องและผู้คัดค้านเสร็จสิ้นกระบวนพิจารณาแล้ว โดยศาลได้มีคำพิพากษาเมื่อวันที่ </w:t>
      </w:r>
      <w:r w:rsidRPr="00367094">
        <w:rPr>
          <w:rFonts w:ascii="Browallia New" w:hAnsi="Browallia New" w:cs="Browallia New"/>
          <w:sz w:val="28"/>
          <w:szCs w:val="28"/>
        </w:rPr>
        <w:t>28</w:t>
      </w:r>
      <w:r w:rsidRPr="00367094">
        <w:rPr>
          <w:rFonts w:ascii="Browallia New" w:hAnsi="Browallia New" w:cs="Browallia New"/>
          <w:sz w:val="28"/>
          <w:szCs w:val="28"/>
          <w:cs/>
        </w:rPr>
        <w:t xml:space="preserve"> ธันวาคม </w:t>
      </w:r>
      <w:r w:rsidRPr="00367094">
        <w:rPr>
          <w:rFonts w:ascii="Browallia New" w:hAnsi="Browallia New" w:cs="Browallia New"/>
          <w:sz w:val="28"/>
          <w:szCs w:val="28"/>
        </w:rPr>
        <w:t>2565</w:t>
      </w:r>
      <w:r w:rsidRPr="00367094">
        <w:rPr>
          <w:rFonts w:ascii="Browallia New" w:hAnsi="Browallia New" w:cs="Browallia New"/>
          <w:sz w:val="28"/>
          <w:szCs w:val="28"/>
          <w:cs/>
        </w:rPr>
        <w:t xml:space="preserve"> ให้บริษัทชำระหนี้ให้กับผู้ร้องเต็มจำนวนตามคำวินิจฉัยชี้ขาดของอนุญาโตตุลาการสิงคโปร์</w:t>
      </w:r>
    </w:p>
    <w:p w14:paraId="618527D7" w14:textId="30E23E10" w:rsidR="00924A12" w:rsidRPr="00367094" w:rsidRDefault="00924A12" w:rsidP="00924A12">
      <w:pPr>
        <w:tabs>
          <w:tab w:val="clear" w:pos="227"/>
          <w:tab w:val="clear" w:pos="454"/>
        </w:tabs>
        <w:spacing w:line="240" w:lineRule="auto"/>
        <w:ind w:left="450"/>
        <w:jc w:val="thaiDistribute"/>
        <w:rPr>
          <w:rFonts w:ascii="Browallia New" w:hAnsi="Browallia New" w:cs="Browallia New"/>
          <w:sz w:val="28"/>
          <w:szCs w:val="28"/>
        </w:rPr>
      </w:pPr>
      <w:r w:rsidRPr="00367094">
        <w:rPr>
          <w:rFonts w:ascii="Browallia New" w:hAnsi="Browallia New" w:cs="Browallia New"/>
          <w:sz w:val="28"/>
          <w:szCs w:val="28"/>
          <w:cs/>
        </w:rPr>
        <w:t xml:space="preserve">เมื่อวันที่ </w:t>
      </w:r>
      <w:r w:rsidRPr="00367094">
        <w:rPr>
          <w:rFonts w:ascii="Browallia New" w:hAnsi="Browallia New" w:cs="Browallia New"/>
          <w:sz w:val="28"/>
          <w:szCs w:val="28"/>
        </w:rPr>
        <w:t>7</w:t>
      </w:r>
      <w:r w:rsidRPr="00367094">
        <w:rPr>
          <w:rFonts w:ascii="Browallia New" w:hAnsi="Browallia New" w:cs="Browallia New"/>
          <w:sz w:val="28"/>
          <w:szCs w:val="28"/>
          <w:cs/>
        </w:rPr>
        <w:t xml:space="preserve"> กุมภาพันธ์ </w:t>
      </w:r>
      <w:r w:rsidRPr="00367094">
        <w:rPr>
          <w:rFonts w:ascii="Browallia New" w:hAnsi="Browallia New" w:cs="Browallia New"/>
          <w:sz w:val="28"/>
          <w:szCs w:val="28"/>
        </w:rPr>
        <w:t>2566</w:t>
      </w:r>
      <w:r w:rsidRPr="00367094">
        <w:rPr>
          <w:rFonts w:ascii="Browallia New" w:hAnsi="Browallia New" w:cs="Browallia New"/>
          <w:sz w:val="28"/>
          <w:szCs w:val="28"/>
          <w:cs/>
        </w:rPr>
        <w:t xml:space="preserve"> บริษัทได้ยื่นอุทธรณ์คำพิพากษาของศาลชั้นต้นและคำร้องขอทุเลาการบังคับคดีต่อ</w:t>
      </w:r>
      <w:r w:rsidR="00A14CA9" w:rsidRPr="00367094">
        <w:rPr>
          <w:rFonts w:ascii="Browallia New" w:hAnsi="Browallia New" w:cs="Browallia New"/>
          <w:sz w:val="28"/>
          <w:szCs w:val="28"/>
        </w:rPr>
        <w:br/>
      </w:r>
      <w:r w:rsidRPr="00367094">
        <w:rPr>
          <w:rFonts w:ascii="Browallia New" w:hAnsi="Browallia New" w:cs="Browallia New"/>
          <w:sz w:val="28"/>
          <w:szCs w:val="28"/>
          <w:cs/>
        </w:rPr>
        <w:t xml:space="preserve">ศาลฎีกาแล้ว ต่อมาผู้ร้องได้ยื่นคำร้องขอเพื่อขยายระยะเวลาแก้อุทธรณ์ออกไป </w:t>
      </w:r>
      <w:r w:rsidRPr="00367094">
        <w:rPr>
          <w:rFonts w:ascii="Browallia New" w:hAnsi="Browallia New" w:cs="Browallia New"/>
          <w:sz w:val="28"/>
          <w:szCs w:val="28"/>
        </w:rPr>
        <w:t xml:space="preserve">3 </w:t>
      </w:r>
      <w:r w:rsidRPr="00367094">
        <w:rPr>
          <w:rFonts w:ascii="Browallia New" w:hAnsi="Browallia New" w:cs="Browallia New"/>
          <w:sz w:val="28"/>
          <w:szCs w:val="28"/>
          <w:cs/>
        </w:rPr>
        <w:t xml:space="preserve">ครั้ง โดยครั้งสุดท้ายศาลอนุญาตให้ขยายระยะเวลาเวลาแก้อุทธรณ์ถึงวันที่ </w:t>
      </w:r>
      <w:r w:rsidRPr="00367094">
        <w:rPr>
          <w:rFonts w:ascii="Browallia New" w:hAnsi="Browallia New" w:cs="Browallia New"/>
          <w:sz w:val="28"/>
          <w:szCs w:val="28"/>
        </w:rPr>
        <w:t xml:space="preserve">12 </w:t>
      </w:r>
      <w:r w:rsidRPr="00367094">
        <w:rPr>
          <w:rFonts w:ascii="Browallia New" w:hAnsi="Browallia New" w:cs="Browallia New"/>
          <w:sz w:val="28"/>
          <w:szCs w:val="28"/>
          <w:cs/>
        </w:rPr>
        <w:t xml:space="preserve">กรกฎาคม </w:t>
      </w:r>
      <w:r w:rsidRPr="00367094">
        <w:rPr>
          <w:rFonts w:ascii="Browallia New" w:hAnsi="Browallia New" w:cs="Browallia New"/>
          <w:sz w:val="28"/>
          <w:szCs w:val="28"/>
        </w:rPr>
        <w:t>2566</w:t>
      </w:r>
      <w:r w:rsidRPr="00367094">
        <w:rPr>
          <w:rFonts w:ascii="Browallia New" w:hAnsi="Browallia New" w:cs="Browallia New"/>
          <w:sz w:val="28"/>
          <w:szCs w:val="28"/>
          <w:cs/>
        </w:rPr>
        <w:t xml:space="preserve"> อย่างไรก็ตาม เมื่อวันที่ </w:t>
      </w:r>
      <w:r w:rsidRPr="00367094">
        <w:rPr>
          <w:rFonts w:ascii="Browallia New" w:hAnsi="Browallia New" w:cs="Browallia New"/>
          <w:sz w:val="28"/>
          <w:szCs w:val="28"/>
        </w:rPr>
        <w:t>11</w:t>
      </w:r>
      <w:r w:rsidRPr="00367094">
        <w:rPr>
          <w:rFonts w:ascii="Browallia New" w:hAnsi="Browallia New" w:cs="Browallia New"/>
          <w:sz w:val="28"/>
          <w:szCs w:val="28"/>
          <w:cs/>
        </w:rPr>
        <w:t xml:space="preserve"> กรกฎาคม </w:t>
      </w:r>
      <w:r w:rsidRPr="00367094">
        <w:rPr>
          <w:rFonts w:ascii="Browallia New" w:hAnsi="Browallia New" w:cs="Browallia New"/>
          <w:sz w:val="28"/>
          <w:szCs w:val="28"/>
        </w:rPr>
        <w:t>2566</w:t>
      </w:r>
      <w:r w:rsidRPr="00367094">
        <w:rPr>
          <w:rFonts w:ascii="Browallia New" w:hAnsi="Browallia New" w:cs="Browallia New"/>
          <w:sz w:val="28"/>
          <w:szCs w:val="28"/>
          <w:cs/>
        </w:rPr>
        <w:t xml:space="preserve"> ผู้ร้องได้ยื่นคำแก้อุทธรณ์ พร้อมคัดค้านคำขอทุเลาฯ คดีจึงอยู่ในระหว่างกระบวนการที่ศาลแพ่งรวบรวมสำนวนคดีให้ศาลฎีกาพิจารณาต่อไป</w:t>
      </w:r>
    </w:p>
    <w:p w14:paraId="77300EED" w14:textId="77777777" w:rsidR="008D03D9" w:rsidRPr="00367094" w:rsidRDefault="008D03D9" w:rsidP="008D03D9">
      <w:pPr>
        <w:tabs>
          <w:tab w:val="clear" w:pos="227"/>
          <w:tab w:val="clear" w:pos="454"/>
        </w:tabs>
        <w:spacing w:line="240" w:lineRule="auto"/>
        <w:ind w:left="450"/>
        <w:jc w:val="thaiDistribute"/>
        <w:rPr>
          <w:rFonts w:ascii="Browallia New" w:hAnsi="Browallia New" w:cs="Browallia New"/>
          <w:sz w:val="28"/>
          <w:szCs w:val="28"/>
        </w:rPr>
      </w:pPr>
    </w:p>
    <w:p w14:paraId="09B99AFA" w14:textId="683B3E69" w:rsidR="008D03D9" w:rsidRPr="00367094" w:rsidRDefault="008D03D9" w:rsidP="008D03D9">
      <w:pPr>
        <w:tabs>
          <w:tab w:val="clear" w:pos="227"/>
          <w:tab w:val="clear" w:pos="454"/>
        </w:tabs>
        <w:spacing w:line="240" w:lineRule="auto"/>
        <w:ind w:left="450"/>
        <w:jc w:val="thaiDistribute"/>
        <w:rPr>
          <w:rFonts w:ascii="Browallia New" w:hAnsi="Browallia New" w:cs="Browallia New"/>
          <w:sz w:val="28"/>
          <w:szCs w:val="28"/>
          <w:cs/>
        </w:rPr>
      </w:pPr>
      <w:r w:rsidRPr="00367094">
        <w:rPr>
          <w:rFonts w:ascii="Browallia New" w:hAnsi="Browallia New" w:cs="Browallia New"/>
          <w:sz w:val="28"/>
          <w:szCs w:val="28"/>
          <w:cs/>
        </w:rPr>
        <w:t xml:space="preserve">อย่างไรก็ตาม ณ วันที่ </w:t>
      </w:r>
      <w:r w:rsidR="005019C7" w:rsidRPr="00367094">
        <w:rPr>
          <w:rFonts w:ascii="Browallia New" w:hAnsi="Browallia New" w:cs="Browallia New"/>
          <w:sz w:val="28"/>
          <w:szCs w:val="28"/>
        </w:rPr>
        <w:t>30</w:t>
      </w:r>
      <w:r w:rsidR="005019C7" w:rsidRPr="00367094">
        <w:rPr>
          <w:rFonts w:ascii="Browallia New" w:hAnsi="Browallia New" w:cs="Browallia New"/>
          <w:sz w:val="28"/>
          <w:szCs w:val="28"/>
          <w:cs/>
        </w:rPr>
        <w:t xml:space="preserve"> </w:t>
      </w:r>
      <w:r w:rsidR="00877DE9" w:rsidRPr="00877DE9">
        <w:rPr>
          <w:rFonts w:ascii="Browallia New" w:hAnsi="Browallia New" w:cs="Browallia New"/>
          <w:sz w:val="28"/>
          <w:szCs w:val="28"/>
          <w:cs/>
        </w:rPr>
        <w:t>กันยายน</w:t>
      </w:r>
      <w:r w:rsidR="005019C7" w:rsidRPr="00367094">
        <w:rPr>
          <w:rFonts w:ascii="Browallia New" w:hAnsi="Browallia New" w:cs="Browallia New"/>
          <w:sz w:val="28"/>
          <w:szCs w:val="28"/>
          <w:cs/>
        </w:rPr>
        <w:t xml:space="preserve"> </w:t>
      </w:r>
      <w:r w:rsidR="002A1F7E" w:rsidRPr="00367094">
        <w:rPr>
          <w:rFonts w:ascii="Browallia New" w:hAnsi="Browallia New" w:cs="Browallia New"/>
          <w:sz w:val="28"/>
          <w:szCs w:val="28"/>
        </w:rPr>
        <w:t>2566</w:t>
      </w:r>
      <w:r w:rsidR="002A1F7E" w:rsidRPr="00367094">
        <w:rPr>
          <w:rFonts w:ascii="Browallia New" w:hAnsi="Browallia New" w:cs="Browallia New"/>
          <w:sz w:val="28"/>
          <w:szCs w:val="28"/>
          <w:cs/>
        </w:rPr>
        <w:t xml:space="preserve"> </w:t>
      </w:r>
      <w:r w:rsidR="001F68D1" w:rsidRPr="00367094">
        <w:rPr>
          <w:rFonts w:ascii="Browallia New" w:hAnsi="Browallia New" w:cs="Browallia New"/>
          <w:sz w:val="28"/>
          <w:szCs w:val="28"/>
          <w:cs/>
        </w:rPr>
        <w:t>ผู้บริหารของบริษัทย่อยได้ใช้ดุลยพินิจในการประมาณค่าเสียหายที่อาจจะเกิดขึ้นจากผลของคดีดังกล่าวใน</w:t>
      </w:r>
      <w:r w:rsidR="001D72F7" w:rsidRPr="00367094">
        <w:rPr>
          <w:rFonts w:ascii="Browallia New" w:hAnsi="Browallia New" w:cs="Browallia New"/>
          <w:sz w:val="28"/>
          <w:szCs w:val="28"/>
          <w:cs/>
        </w:rPr>
        <w:t>ส่วนที่เกี่</w:t>
      </w:r>
      <w:r w:rsidR="006008F6" w:rsidRPr="00367094">
        <w:rPr>
          <w:rFonts w:ascii="Browallia New" w:hAnsi="Browallia New" w:cs="Browallia New"/>
          <w:sz w:val="28"/>
          <w:szCs w:val="28"/>
          <w:cs/>
        </w:rPr>
        <w:t>ยว</w:t>
      </w:r>
      <w:r w:rsidR="001D72F7" w:rsidRPr="00367094">
        <w:rPr>
          <w:rFonts w:ascii="Browallia New" w:hAnsi="Browallia New" w:cs="Browallia New"/>
          <w:sz w:val="28"/>
          <w:szCs w:val="28"/>
          <w:cs/>
        </w:rPr>
        <w:t>กับ</w:t>
      </w:r>
      <w:r w:rsidR="001F68D1" w:rsidRPr="00367094">
        <w:rPr>
          <w:rFonts w:ascii="Browallia New" w:hAnsi="Browallia New" w:cs="Browallia New"/>
          <w:sz w:val="28"/>
          <w:szCs w:val="28"/>
          <w:cs/>
        </w:rPr>
        <w:t>เจ้าหนี้การค้าและค่าใช้จ่ายค้างจ่าย</w:t>
      </w:r>
      <w:r w:rsidR="00D87313" w:rsidRPr="00367094">
        <w:rPr>
          <w:rFonts w:ascii="Browallia New" w:hAnsi="Browallia New" w:cs="Browallia New"/>
          <w:sz w:val="28"/>
          <w:szCs w:val="28"/>
          <w:cs/>
        </w:rPr>
        <w:t>ที่แสดงอยู่</w:t>
      </w:r>
      <w:r w:rsidR="001F68D1" w:rsidRPr="00367094">
        <w:rPr>
          <w:rFonts w:ascii="Browallia New" w:hAnsi="Browallia New" w:cs="Browallia New"/>
          <w:sz w:val="28"/>
          <w:szCs w:val="28"/>
          <w:cs/>
        </w:rPr>
        <w:t>ภายใต้งบแสดงฐานะการเงิน อย่างไรก็ตาม</w:t>
      </w:r>
      <w:r w:rsidR="00C64223">
        <w:rPr>
          <w:rFonts w:ascii="Browallia New" w:hAnsi="Browallia New" w:cs="Browallia New"/>
          <w:sz w:val="28"/>
          <w:szCs w:val="28"/>
        </w:rPr>
        <w:t xml:space="preserve"> </w:t>
      </w:r>
      <w:r w:rsidR="001F68D1" w:rsidRPr="00367094">
        <w:rPr>
          <w:rFonts w:ascii="Browallia New" w:hAnsi="Browallia New" w:cs="Browallia New"/>
          <w:sz w:val="28"/>
          <w:szCs w:val="28"/>
          <w:cs/>
        </w:rPr>
        <w:t>ผลของคดีทั้งหมดยังไม่เป็นที่สิ้นสุด</w:t>
      </w:r>
      <w:r w:rsidR="00B13574" w:rsidRPr="00367094">
        <w:rPr>
          <w:rFonts w:ascii="Browallia New" w:hAnsi="Browallia New" w:cs="Browallia New"/>
          <w:sz w:val="28"/>
          <w:szCs w:val="28"/>
          <w:cs/>
        </w:rPr>
        <w:t xml:space="preserve"> </w:t>
      </w:r>
      <w:r w:rsidR="00D174BC" w:rsidRPr="00367094">
        <w:rPr>
          <w:rFonts w:ascii="Browallia New" w:hAnsi="Browallia New" w:cs="Browallia New"/>
          <w:sz w:val="28"/>
          <w:szCs w:val="28"/>
          <w:cs/>
        </w:rPr>
        <w:t>ผู้บริหารจึงพิจารณาไม่ตั้งสำรองประมาณการค่าเสียหายดังกล่าว</w:t>
      </w:r>
      <w:r w:rsidR="001F68D1" w:rsidRPr="00367094">
        <w:rPr>
          <w:rFonts w:ascii="Browallia New" w:hAnsi="Browallia New" w:cs="Browallia New"/>
          <w:sz w:val="28"/>
          <w:szCs w:val="28"/>
          <w:cs/>
        </w:rPr>
        <w:t>ที่อาจจะเกิดขึ้น</w:t>
      </w:r>
    </w:p>
    <w:p w14:paraId="018B019D" w14:textId="77777777" w:rsidR="0096662D" w:rsidRPr="00367094"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1BA1198" w14:textId="1540D4BB" w:rsidR="00FC50F8" w:rsidRPr="00576C1A" w:rsidRDefault="00FC50F8" w:rsidP="00FC50F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576C1A">
        <w:rPr>
          <w:rFonts w:ascii="Browallia New" w:hAnsi="Browallia New" w:cs="Browallia New" w:hint="cs"/>
          <w:b/>
          <w:bCs/>
          <w:sz w:val="28"/>
          <w:szCs w:val="28"/>
          <w:cs/>
          <w:lang w:val="en-GB"/>
        </w:rPr>
        <w:t>การจัดประเภทรายการ</w:t>
      </w:r>
    </w:p>
    <w:p w14:paraId="09104EC7" w14:textId="77777777" w:rsidR="00BD29AC" w:rsidRPr="00576C1A"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B0EEB6A" w14:textId="5538E836" w:rsidR="00BD29AC" w:rsidRPr="00945E85" w:rsidRDefault="00BD29AC" w:rsidP="00BD29AC">
      <w:pPr>
        <w:tabs>
          <w:tab w:val="clear" w:pos="227"/>
          <w:tab w:val="clear" w:pos="454"/>
        </w:tabs>
        <w:spacing w:line="240" w:lineRule="auto"/>
        <w:ind w:left="450"/>
        <w:jc w:val="thaiDistribute"/>
        <w:rPr>
          <w:rFonts w:ascii="Browallia New" w:hAnsi="Browallia New" w:cs="Browallia New"/>
          <w:sz w:val="28"/>
          <w:szCs w:val="28"/>
          <w:cs/>
        </w:rPr>
      </w:pPr>
      <w:r w:rsidRPr="00945E85">
        <w:rPr>
          <w:rFonts w:ascii="Browallia New" w:hAnsi="Browallia New" w:cs="Browallia New" w:hint="cs"/>
          <w:sz w:val="28"/>
          <w:szCs w:val="28"/>
          <w:cs/>
        </w:rPr>
        <w:t>บริษัทได้มีการจัดประเภทรายการบัญชีบางรายการในงบ</w:t>
      </w:r>
      <w:r w:rsidR="00133006">
        <w:rPr>
          <w:rFonts w:ascii="Browallia New" w:hAnsi="Browallia New" w:cs="Browallia New" w:hint="cs"/>
          <w:sz w:val="28"/>
          <w:szCs w:val="28"/>
          <w:cs/>
        </w:rPr>
        <w:t>แสดง</w:t>
      </w:r>
      <w:r w:rsidR="00795AE5">
        <w:rPr>
          <w:rFonts w:ascii="Browallia New" w:hAnsi="Browallia New" w:cs="Browallia New" w:hint="cs"/>
          <w:sz w:val="28"/>
          <w:szCs w:val="28"/>
          <w:cs/>
        </w:rPr>
        <w:t>ฐานะ</w:t>
      </w:r>
      <w:r w:rsidRPr="00945E85">
        <w:rPr>
          <w:rFonts w:ascii="Browallia New" w:hAnsi="Browallia New" w:cs="Browallia New" w:hint="cs"/>
          <w:sz w:val="28"/>
          <w:szCs w:val="28"/>
          <w:cs/>
        </w:rPr>
        <w:t xml:space="preserve">การเงิน สำหรับปีสิ้นสุดวันที่ </w:t>
      </w:r>
      <w:r w:rsidRPr="00945E85">
        <w:rPr>
          <w:rFonts w:ascii="Browallia New" w:hAnsi="Browallia New" w:cs="Browallia New"/>
          <w:sz w:val="28"/>
          <w:szCs w:val="28"/>
        </w:rPr>
        <w:t xml:space="preserve">31 </w:t>
      </w:r>
      <w:r w:rsidRPr="00945E85">
        <w:rPr>
          <w:rFonts w:ascii="Browallia New" w:hAnsi="Browallia New" w:cs="Browallia New" w:hint="cs"/>
          <w:sz w:val="28"/>
          <w:szCs w:val="28"/>
          <w:cs/>
        </w:rPr>
        <w:t xml:space="preserve">ธันวาคม </w:t>
      </w:r>
      <w:r w:rsidRPr="00945E85">
        <w:rPr>
          <w:rFonts w:ascii="Browallia New" w:hAnsi="Browallia New" w:cs="Browallia New"/>
          <w:sz w:val="28"/>
          <w:szCs w:val="28"/>
        </w:rPr>
        <w:t>256</w:t>
      </w:r>
      <w:r w:rsidR="00232F67">
        <w:rPr>
          <w:rFonts w:ascii="Browallia New" w:hAnsi="Browallia New" w:cs="Browallia New"/>
          <w:sz w:val="28"/>
          <w:szCs w:val="28"/>
        </w:rPr>
        <w:t>5</w:t>
      </w:r>
      <w:r w:rsidRPr="00945E85">
        <w:rPr>
          <w:rFonts w:ascii="Browallia New" w:hAnsi="Browallia New" w:cs="Browallia New"/>
          <w:sz w:val="28"/>
          <w:szCs w:val="28"/>
        </w:rPr>
        <w:t xml:space="preserve"> </w:t>
      </w:r>
      <w:r w:rsidRPr="00945E85">
        <w:rPr>
          <w:rFonts w:ascii="Browallia New" w:hAnsi="Browallia New" w:cs="Browallia New" w:hint="cs"/>
          <w:sz w:val="28"/>
          <w:szCs w:val="28"/>
          <w:cs/>
        </w:rPr>
        <w:t>เพื่อให้สอดคล้องกับการจัดประเภทรายการบัญชีในปีปัจจุบันซึ่งไม่มีผลกระทบต่อกำไรหรือขาดทุนและส่วนของผู้ถือหุ้นการจัดประเภทดังกล่าวมีรายละเอียด ดังต่อไปนี้</w:t>
      </w:r>
    </w:p>
    <w:p w14:paraId="5669E71F" w14:textId="5C819344" w:rsidR="00BD29AC" w:rsidRPr="00BD29AC" w:rsidRDefault="00BD29AC" w:rsidP="00BD29AC">
      <w:pPr>
        <w:pStyle w:val="ListParagraph"/>
        <w:tabs>
          <w:tab w:val="clear" w:pos="227"/>
          <w:tab w:val="clear" w:pos="454"/>
        </w:tabs>
        <w:spacing w:line="240" w:lineRule="auto"/>
        <w:ind w:left="360"/>
        <w:jc w:val="thaiDistribute"/>
        <w:rPr>
          <w:rFonts w:ascii="Browallia New" w:hAnsi="Browallia New" w:cs="Browallia New"/>
          <w:sz w:val="28"/>
          <w:szCs w:val="28"/>
          <w:highlight w:val="yellow"/>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BD29AC" w:rsidRPr="00BD29AC" w14:paraId="2731EF03" w14:textId="77777777" w:rsidTr="00BD29AC">
        <w:trPr>
          <w:trHeight w:val="20"/>
        </w:trPr>
        <w:tc>
          <w:tcPr>
            <w:tcW w:w="3260" w:type="dxa"/>
          </w:tcPr>
          <w:p w14:paraId="37D47125" w14:textId="77777777" w:rsidR="00BD29AC" w:rsidRPr="00DD4C4B" w:rsidRDefault="00BD29AC" w:rsidP="00BD29AC">
            <w:pPr>
              <w:tabs>
                <w:tab w:val="left" w:pos="360"/>
                <w:tab w:val="left" w:pos="2160"/>
                <w:tab w:val="left" w:pos="2880"/>
              </w:tabs>
              <w:spacing w:line="240" w:lineRule="auto"/>
              <w:ind w:right="-198"/>
              <w:jc w:val="center"/>
              <w:rPr>
                <w:rFonts w:ascii="Browallia New" w:hAnsi="Browallia New" w:cs="Browallia New"/>
                <w:sz w:val="28"/>
                <w:szCs w:val="28"/>
                <w:u w:val="single"/>
              </w:rPr>
            </w:pPr>
            <w:r w:rsidRPr="00DD4C4B">
              <w:rPr>
                <w:rFonts w:ascii="Browallia New" w:hAnsi="Browallia New" w:cs="Browallia New"/>
                <w:sz w:val="28"/>
                <w:szCs w:val="28"/>
                <w:cs/>
              </w:rPr>
              <w:br w:type="page"/>
            </w:r>
            <w:r w:rsidRPr="00DD4C4B">
              <w:rPr>
                <w:rFonts w:ascii="Browallia New" w:hAnsi="Browallia New" w:cs="Browallia New"/>
                <w:sz w:val="28"/>
                <w:szCs w:val="28"/>
              </w:rPr>
              <w:br w:type="page"/>
            </w:r>
          </w:p>
        </w:tc>
        <w:tc>
          <w:tcPr>
            <w:tcW w:w="5812" w:type="dxa"/>
            <w:gridSpan w:val="5"/>
          </w:tcPr>
          <w:p w14:paraId="6C056CF5" w14:textId="77777777" w:rsidR="00BD29AC" w:rsidRPr="00DD4C4B"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4C4B">
              <w:rPr>
                <w:rFonts w:ascii="Browallia New" w:hAnsi="Browallia New" w:cs="Browallia New"/>
                <w:sz w:val="28"/>
                <w:szCs w:val="28"/>
                <w:cs/>
              </w:rPr>
              <w:t xml:space="preserve">(หน่วย </w:t>
            </w:r>
            <w:r w:rsidRPr="00DD4C4B">
              <w:rPr>
                <w:rFonts w:ascii="Browallia New" w:hAnsi="Browallia New" w:cs="Browallia New"/>
                <w:sz w:val="28"/>
                <w:szCs w:val="28"/>
              </w:rPr>
              <w:t xml:space="preserve">: </w:t>
            </w:r>
            <w:r w:rsidRPr="00DD4C4B">
              <w:rPr>
                <w:rFonts w:ascii="Browallia New" w:hAnsi="Browallia New" w:cs="Browallia New" w:hint="cs"/>
                <w:sz w:val="28"/>
                <w:szCs w:val="28"/>
                <w:cs/>
              </w:rPr>
              <w:t>พัน</w:t>
            </w:r>
            <w:r w:rsidRPr="00DD4C4B">
              <w:rPr>
                <w:rFonts w:ascii="Browallia New" w:hAnsi="Browallia New" w:cs="Browallia New"/>
                <w:sz w:val="28"/>
                <w:szCs w:val="28"/>
                <w:cs/>
              </w:rPr>
              <w:t>บาท)</w:t>
            </w:r>
          </w:p>
        </w:tc>
      </w:tr>
      <w:tr w:rsidR="00BD29AC" w:rsidRPr="00BD29AC" w14:paraId="466C422C" w14:textId="77777777" w:rsidTr="00BD29AC">
        <w:trPr>
          <w:trHeight w:val="20"/>
        </w:trPr>
        <w:tc>
          <w:tcPr>
            <w:tcW w:w="3260" w:type="dxa"/>
          </w:tcPr>
          <w:p w14:paraId="41AB113E" w14:textId="77777777" w:rsidR="00BD29AC" w:rsidRPr="00DD4C4B" w:rsidRDefault="00BD29AC" w:rsidP="00BD29AC">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5812" w:type="dxa"/>
            <w:gridSpan w:val="5"/>
            <w:tcBorders>
              <w:bottom w:val="single" w:sz="4" w:space="0" w:color="auto"/>
            </w:tcBorders>
          </w:tcPr>
          <w:p w14:paraId="5AC1587B" w14:textId="77777777" w:rsidR="00BD29AC" w:rsidRPr="00DD4C4B" w:rsidRDefault="00BD29AC" w:rsidP="00BD29AC">
            <w:pPr>
              <w:pStyle w:val="ListParagraph"/>
              <w:ind w:left="0"/>
              <w:jc w:val="center"/>
              <w:rPr>
                <w:rFonts w:ascii="Browallia New" w:eastAsia="Arial Unicode MS" w:hAnsi="Browallia New" w:cs="Browallia New"/>
                <w:spacing w:val="-4"/>
                <w:sz w:val="28"/>
                <w:szCs w:val="28"/>
                <w:cs/>
              </w:rPr>
            </w:pPr>
            <w:r w:rsidRPr="00DD4C4B">
              <w:rPr>
                <w:rFonts w:ascii="Browallia New" w:eastAsia="Arial Unicode MS" w:hAnsi="Browallia New" w:cs="Browallia New"/>
                <w:spacing w:val="-4"/>
                <w:sz w:val="28"/>
                <w:szCs w:val="28"/>
                <w:cs/>
              </w:rPr>
              <w:t>งบการเงิน</w:t>
            </w:r>
            <w:r w:rsidRPr="00DD4C4B">
              <w:rPr>
                <w:rFonts w:ascii="Browallia New" w:eastAsia="Arial Unicode MS" w:hAnsi="Browallia New" w:cs="Browallia New" w:hint="cs"/>
                <w:spacing w:val="-4"/>
                <w:sz w:val="28"/>
                <w:szCs w:val="28"/>
                <w:cs/>
              </w:rPr>
              <w:t>รวม</w:t>
            </w:r>
          </w:p>
        </w:tc>
      </w:tr>
      <w:tr w:rsidR="00BD29AC" w:rsidRPr="00BD29AC" w14:paraId="3513AEB5" w14:textId="77777777" w:rsidTr="00BD29AC">
        <w:trPr>
          <w:trHeight w:val="20"/>
        </w:trPr>
        <w:tc>
          <w:tcPr>
            <w:tcW w:w="3260" w:type="dxa"/>
          </w:tcPr>
          <w:p w14:paraId="42336382" w14:textId="77777777" w:rsidR="00BD29AC" w:rsidRPr="00DD4C4B" w:rsidRDefault="00BD29AC" w:rsidP="00BD29AC">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843" w:type="dxa"/>
            <w:tcBorders>
              <w:bottom w:val="single" w:sz="4" w:space="0" w:color="auto"/>
            </w:tcBorders>
          </w:tcPr>
          <w:p w14:paraId="487D3DAE" w14:textId="02EC928C" w:rsidR="00BD29AC" w:rsidRPr="00DD4C4B"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D4C4B">
              <w:rPr>
                <w:rFonts w:ascii="Browallia New" w:hAnsi="Browallia New" w:cs="Browallia New" w:hint="cs"/>
                <w:spacing w:val="-2"/>
                <w:sz w:val="28"/>
                <w:szCs w:val="28"/>
                <w:cs/>
              </w:rPr>
              <w:t>ตามที่เคย</w:t>
            </w:r>
            <w:r w:rsidR="00670CDE">
              <w:rPr>
                <w:rFonts w:ascii="Browallia New" w:hAnsi="Browallia New" w:cs="Browallia New"/>
                <w:spacing w:val="-2"/>
                <w:sz w:val="28"/>
                <w:szCs w:val="28"/>
                <w:cs/>
              </w:rPr>
              <w:br/>
            </w:r>
            <w:r w:rsidRPr="00DD4C4B">
              <w:rPr>
                <w:rFonts w:ascii="Browallia New" w:hAnsi="Browallia New" w:cs="Browallia New" w:hint="cs"/>
                <w:spacing w:val="-2"/>
                <w:sz w:val="28"/>
                <w:szCs w:val="28"/>
                <w:cs/>
              </w:rPr>
              <w:t>รายงานไว้</w:t>
            </w:r>
          </w:p>
        </w:tc>
        <w:tc>
          <w:tcPr>
            <w:tcW w:w="283" w:type="dxa"/>
            <w:tcBorders>
              <w:top w:val="single" w:sz="4" w:space="0" w:color="auto"/>
            </w:tcBorders>
          </w:tcPr>
          <w:p w14:paraId="07B412AF" w14:textId="77777777" w:rsidR="00BD29AC" w:rsidRPr="00DD4C4B"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223D6837" w14:textId="4A5390F3" w:rsidR="00BD29AC" w:rsidRPr="00DD4C4B"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D4C4B">
              <w:rPr>
                <w:rFonts w:ascii="Browallia New" w:hAnsi="Browallia New" w:cs="Browallia New" w:hint="cs"/>
                <w:spacing w:val="-2"/>
                <w:sz w:val="28"/>
                <w:szCs w:val="28"/>
                <w:cs/>
              </w:rPr>
              <w:t xml:space="preserve">เพิ่มขึ้น </w:t>
            </w:r>
            <w:r w:rsidR="00670CDE">
              <w:rPr>
                <w:rFonts w:ascii="Browallia New" w:hAnsi="Browallia New" w:cs="Browallia New"/>
                <w:spacing w:val="-2"/>
                <w:sz w:val="28"/>
                <w:szCs w:val="28"/>
                <w:cs/>
              </w:rPr>
              <w:br/>
            </w:r>
            <w:r w:rsidRPr="00DD4C4B">
              <w:rPr>
                <w:rFonts w:ascii="Browallia New" w:hAnsi="Browallia New" w:cs="Browallia New"/>
                <w:spacing w:val="-2"/>
                <w:sz w:val="28"/>
                <w:szCs w:val="28"/>
              </w:rPr>
              <w:t>(</w:t>
            </w:r>
            <w:r w:rsidRPr="00DD4C4B">
              <w:rPr>
                <w:rFonts w:ascii="Browallia New" w:hAnsi="Browallia New" w:cs="Browallia New" w:hint="cs"/>
                <w:spacing w:val="-2"/>
                <w:sz w:val="28"/>
                <w:szCs w:val="28"/>
                <w:cs/>
              </w:rPr>
              <w:t>ลดลง</w:t>
            </w:r>
            <w:r w:rsidRPr="00DD4C4B">
              <w:rPr>
                <w:rFonts w:ascii="Browallia New" w:hAnsi="Browallia New" w:cs="Browallia New"/>
                <w:spacing w:val="-2"/>
                <w:sz w:val="28"/>
                <w:szCs w:val="28"/>
              </w:rPr>
              <w:t>)</w:t>
            </w:r>
          </w:p>
        </w:tc>
        <w:tc>
          <w:tcPr>
            <w:tcW w:w="284" w:type="dxa"/>
          </w:tcPr>
          <w:p w14:paraId="28D3D901" w14:textId="77777777" w:rsidR="00BD29AC" w:rsidRPr="00DD4C4B"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6238B8BA" w14:textId="77777777" w:rsidR="00BD29AC" w:rsidRPr="00DD4C4B"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4C4B">
              <w:rPr>
                <w:rFonts w:ascii="Browallia New" w:hAnsi="Browallia New" w:cs="Browallia New" w:hint="cs"/>
                <w:sz w:val="28"/>
                <w:szCs w:val="28"/>
                <w:cs/>
              </w:rPr>
              <w:t>ตามที่จัดประเภทใหม่</w:t>
            </w:r>
          </w:p>
        </w:tc>
      </w:tr>
      <w:tr w:rsidR="00BD29AC" w:rsidRPr="00BD29AC" w14:paraId="5A6E5932" w14:textId="77777777" w:rsidTr="00BD29AC">
        <w:trPr>
          <w:trHeight w:val="257"/>
        </w:trPr>
        <w:tc>
          <w:tcPr>
            <w:tcW w:w="3260" w:type="dxa"/>
          </w:tcPr>
          <w:p w14:paraId="4F222840" w14:textId="77777777" w:rsidR="00BD29AC" w:rsidRPr="00BD29AC" w:rsidRDefault="00BD29AC" w:rsidP="00BD29AC">
            <w:pPr>
              <w:tabs>
                <w:tab w:val="left" w:pos="360"/>
                <w:tab w:val="left" w:pos="2160"/>
                <w:tab w:val="left" w:pos="2880"/>
              </w:tabs>
              <w:spacing w:line="240" w:lineRule="auto"/>
              <w:ind w:right="-43"/>
              <w:rPr>
                <w:rFonts w:ascii="Browallia New" w:hAnsi="Browallia New" w:cs="Browallia New"/>
                <w:sz w:val="28"/>
                <w:szCs w:val="28"/>
                <w:highlight w:val="yellow"/>
              </w:rPr>
            </w:pPr>
          </w:p>
        </w:tc>
        <w:tc>
          <w:tcPr>
            <w:tcW w:w="1843" w:type="dxa"/>
            <w:tcBorders>
              <w:top w:val="single" w:sz="4" w:space="0" w:color="auto"/>
            </w:tcBorders>
          </w:tcPr>
          <w:p w14:paraId="6C6EF890"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283" w:type="dxa"/>
          </w:tcPr>
          <w:p w14:paraId="784299EE"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1701" w:type="dxa"/>
            <w:tcBorders>
              <w:top w:val="single" w:sz="4" w:space="0" w:color="auto"/>
            </w:tcBorders>
          </w:tcPr>
          <w:p w14:paraId="2E1835C6"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284" w:type="dxa"/>
          </w:tcPr>
          <w:p w14:paraId="71D3BF93"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636951A7"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r>
      <w:tr w:rsidR="00BD29AC" w:rsidRPr="00BD29AC" w14:paraId="1F75128A" w14:textId="77777777" w:rsidTr="00BD29AC">
        <w:trPr>
          <w:trHeight w:val="257"/>
        </w:trPr>
        <w:tc>
          <w:tcPr>
            <w:tcW w:w="3260" w:type="dxa"/>
          </w:tcPr>
          <w:p w14:paraId="5660B1B9" w14:textId="77777777" w:rsidR="00BD29AC" w:rsidRPr="00BD29AC" w:rsidRDefault="00BD29AC" w:rsidP="00BD29AC">
            <w:pPr>
              <w:tabs>
                <w:tab w:val="left" w:pos="360"/>
                <w:tab w:val="left" w:pos="2160"/>
                <w:tab w:val="left" w:pos="2880"/>
              </w:tabs>
              <w:spacing w:line="240" w:lineRule="auto"/>
              <w:ind w:right="-43"/>
              <w:rPr>
                <w:rFonts w:ascii="Browallia New" w:hAnsi="Browallia New" w:cs="Browallia New"/>
                <w:b/>
                <w:bCs/>
                <w:sz w:val="28"/>
                <w:szCs w:val="28"/>
                <w:highlight w:val="yellow"/>
              </w:rPr>
            </w:pPr>
            <w:r w:rsidRPr="003E3A61">
              <w:rPr>
                <w:rFonts w:ascii="Browallia New" w:hAnsi="Browallia New" w:cs="Browallia New"/>
                <w:b/>
                <w:bCs/>
                <w:sz w:val="28"/>
                <w:szCs w:val="28"/>
                <w:cs/>
              </w:rPr>
              <w:t>งบแสดงฐานะการเงิน</w:t>
            </w:r>
          </w:p>
        </w:tc>
        <w:tc>
          <w:tcPr>
            <w:tcW w:w="1843" w:type="dxa"/>
          </w:tcPr>
          <w:p w14:paraId="568EE8E3"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283" w:type="dxa"/>
          </w:tcPr>
          <w:p w14:paraId="43892EC5"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00D42166"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284" w:type="dxa"/>
          </w:tcPr>
          <w:p w14:paraId="6511F3C2"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7CC15209"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r>
      <w:tr w:rsidR="00BD29AC" w:rsidRPr="00BD29AC" w14:paraId="0A1AFBEA" w14:textId="77777777" w:rsidTr="00BD29AC">
        <w:trPr>
          <w:trHeight w:val="257"/>
        </w:trPr>
        <w:tc>
          <w:tcPr>
            <w:tcW w:w="3260" w:type="dxa"/>
          </w:tcPr>
          <w:p w14:paraId="695507EE" w14:textId="7A2BA692" w:rsidR="00BD29AC" w:rsidRPr="00BD29AC" w:rsidRDefault="001E7904" w:rsidP="00BD29AC">
            <w:pPr>
              <w:spacing w:line="240" w:lineRule="auto"/>
              <w:ind w:left="169" w:hanging="142"/>
              <w:rPr>
                <w:rFonts w:ascii="Browallia New" w:hAnsi="Browallia New" w:cs="Browallia New"/>
                <w:sz w:val="28"/>
                <w:szCs w:val="28"/>
                <w:highlight w:val="yellow"/>
                <w:cs/>
              </w:rPr>
            </w:pPr>
            <w:r w:rsidRPr="0059332A">
              <w:rPr>
                <w:rFonts w:ascii="Browallia New" w:hAnsi="Browallia New" w:cs="Browallia New"/>
                <w:sz w:val="28"/>
                <w:szCs w:val="28"/>
                <w:cs/>
              </w:rPr>
              <w:t>ต้นทุนการพัฒนาอสังหาริมทรัพย์ - สุทธิ</w:t>
            </w:r>
          </w:p>
        </w:tc>
        <w:tc>
          <w:tcPr>
            <w:tcW w:w="1843" w:type="dxa"/>
          </w:tcPr>
          <w:p w14:paraId="3AA40931" w14:textId="77777777" w:rsidR="00BD29AC" w:rsidRPr="00B624E3" w:rsidRDefault="00BD29AC" w:rsidP="00BD29AC">
            <w:pPr>
              <w:tabs>
                <w:tab w:val="clear" w:pos="680"/>
                <w:tab w:val="clear" w:pos="907"/>
                <w:tab w:val="left" w:pos="360"/>
              </w:tabs>
              <w:spacing w:line="240" w:lineRule="auto"/>
              <w:ind w:right="15"/>
              <w:jc w:val="right"/>
              <w:rPr>
                <w:rFonts w:ascii="Browallia New" w:hAnsi="Browallia New" w:cs="Browallia New"/>
                <w:sz w:val="28"/>
                <w:szCs w:val="28"/>
              </w:rPr>
            </w:pPr>
          </w:p>
          <w:p w14:paraId="64D01107" w14:textId="2B190B93" w:rsidR="00BD29AC" w:rsidRPr="00B624E3" w:rsidRDefault="009B32ED" w:rsidP="00BD29AC">
            <w:pPr>
              <w:tabs>
                <w:tab w:val="clear" w:pos="680"/>
                <w:tab w:val="clear" w:pos="907"/>
                <w:tab w:val="left" w:pos="360"/>
              </w:tabs>
              <w:spacing w:line="240" w:lineRule="auto"/>
              <w:ind w:right="15"/>
              <w:jc w:val="right"/>
              <w:rPr>
                <w:rFonts w:ascii="Browallia New" w:hAnsi="Browallia New" w:cs="Browallia New"/>
                <w:sz w:val="28"/>
                <w:szCs w:val="28"/>
              </w:rPr>
            </w:pPr>
            <w:r w:rsidRPr="00B624E3">
              <w:rPr>
                <w:rFonts w:ascii="Browallia New" w:hAnsi="Browallia New" w:cs="Browallia New"/>
                <w:sz w:val="28"/>
                <w:szCs w:val="28"/>
              </w:rPr>
              <w:t>2,466,443</w:t>
            </w:r>
          </w:p>
        </w:tc>
        <w:tc>
          <w:tcPr>
            <w:tcW w:w="283" w:type="dxa"/>
          </w:tcPr>
          <w:p w14:paraId="1D2A225F" w14:textId="77777777" w:rsidR="00BD29AC" w:rsidRPr="00B624E3"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4D2B0C52" w14:textId="77777777" w:rsidR="00BD29AC" w:rsidRPr="00B624E3"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534DD8F3" w14:textId="09D65BE3" w:rsidR="00BD29AC" w:rsidRPr="00B624E3" w:rsidRDefault="00B624E3"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136,255</w:t>
            </w:r>
          </w:p>
        </w:tc>
        <w:tc>
          <w:tcPr>
            <w:tcW w:w="284" w:type="dxa"/>
          </w:tcPr>
          <w:p w14:paraId="6C88D524" w14:textId="77777777" w:rsidR="00BD29AC" w:rsidRPr="00B624E3"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41B97D5B" w14:textId="77777777" w:rsidR="00BD29AC" w:rsidRPr="00B624E3"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50528DE9" w14:textId="066421A0" w:rsidR="00BD29AC" w:rsidRPr="00B624E3" w:rsidRDefault="001A3F5A"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2,602,698</w:t>
            </w:r>
          </w:p>
        </w:tc>
      </w:tr>
      <w:tr w:rsidR="00BD29AC" w:rsidRPr="00BD29AC" w14:paraId="7D04F353" w14:textId="77777777" w:rsidTr="00BD29AC">
        <w:trPr>
          <w:trHeight w:val="257"/>
        </w:trPr>
        <w:tc>
          <w:tcPr>
            <w:tcW w:w="3260" w:type="dxa"/>
          </w:tcPr>
          <w:p w14:paraId="483EF26F" w14:textId="24B8E6BD" w:rsidR="00BD29AC" w:rsidRPr="00BD29AC" w:rsidRDefault="001E7904" w:rsidP="00BD29AC">
            <w:pPr>
              <w:spacing w:line="240" w:lineRule="auto"/>
              <w:ind w:left="169" w:hanging="142"/>
              <w:rPr>
                <w:rFonts w:ascii="Browallia New" w:hAnsi="Browallia New" w:cs="Browallia New"/>
                <w:sz w:val="28"/>
                <w:szCs w:val="28"/>
                <w:highlight w:val="yellow"/>
                <w:cs/>
              </w:rPr>
            </w:pPr>
            <w:r w:rsidRPr="0059332A">
              <w:rPr>
                <w:rFonts w:ascii="Browallia New" w:hAnsi="Browallia New" w:cs="Browallia New"/>
                <w:sz w:val="28"/>
                <w:szCs w:val="28"/>
                <w:cs/>
              </w:rPr>
              <w:t>อสังหาริมทรัพย์เพื่อการลงทุน</w:t>
            </w:r>
          </w:p>
        </w:tc>
        <w:tc>
          <w:tcPr>
            <w:tcW w:w="1843" w:type="dxa"/>
          </w:tcPr>
          <w:p w14:paraId="16AE7AC4" w14:textId="16E629DB" w:rsidR="00BD29AC" w:rsidRPr="00B624E3" w:rsidRDefault="00BD0FD0"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945,634</w:t>
            </w:r>
          </w:p>
        </w:tc>
        <w:tc>
          <w:tcPr>
            <w:tcW w:w="283" w:type="dxa"/>
          </w:tcPr>
          <w:p w14:paraId="3EA87A2F" w14:textId="77777777" w:rsidR="00BD29AC" w:rsidRPr="00B624E3"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7F22C61C" w14:textId="257249FF" w:rsidR="00BD29AC" w:rsidRPr="00B624E3" w:rsidRDefault="001A3F5A"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(170,924)</w:t>
            </w:r>
          </w:p>
        </w:tc>
        <w:tc>
          <w:tcPr>
            <w:tcW w:w="284" w:type="dxa"/>
          </w:tcPr>
          <w:p w14:paraId="74170D31" w14:textId="77777777" w:rsidR="00BD29AC" w:rsidRPr="00B624E3"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501CD42F" w14:textId="178F4908" w:rsidR="00BD29AC" w:rsidRPr="00B624E3" w:rsidRDefault="00663407"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774,710</w:t>
            </w:r>
          </w:p>
        </w:tc>
      </w:tr>
      <w:tr w:rsidR="00BD29AC" w:rsidRPr="00BD29AC" w14:paraId="1820A5D2" w14:textId="77777777" w:rsidTr="00BD29AC">
        <w:trPr>
          <w:trHeight w:val="195"/>
        </w:trPr>
        <w:tc>
          <w:tcPr>
            <w:tcW w:w="3260" w:type="dxa"/>
          </w:tcPr>
          <w:p w14:paraId="41F7B8B4" w14:textId="20BC73B1" w:rsidR="00BD29AC" w:rsidRPr="00BD29AC" w:rsidRDefault="003E3A61" w:rsidP="00BD29AC">
            <w:pPr>
              <w:spacing w:line="240" w:lineRule="auto"/>
              <w:ind w:left="169" w:hanging="142"/>
              <w:rPr>
                <w:rFonts w:ascii="Browallia New" w:hAnsi="Browallia New" w:cs="Browallia New"/>
                <w:sz w:val="28"/>
                <w:szCs w:val="28"/>
                <w:highlight w:val="yellow"/>
              </w:rPr>
            </w:pPr>
            <w:r w:rsidRPr="003E3A61">
              <w:rPr>
                <w:rFonts w:ascii="Browallia New" w:hAnsi="Browallia New" w:cs="Browallia New"/>
                <w:sz w:val="28"/>
                <w:szCs w:val="28"/>
                <w:cs/>
              </w:rPr>
              <w:t>ที่ดินรอการพัฒนา</w:t>
            </w:r>
          </w:p>
        </w:tc>
        <w:tc>
          <w:tcPr>
            <w:tcW w:w="1843" w:type="dxa"/>
          </w:tcPr>
          <w:p w14:paraId="5775AD7A" w14:textId="6BFACE70" w:rsidR="00BD29AC" w:rsidRPr="00B624E3" w:rsidRDefault="00DD221A"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w:t>
            </w:r>
          </w:p>
        </w:tc>
        <w:tc>
          <w:tcPr>
            <w:tcW w:w="283" w:type="dxa"/>
          </w:tcPr>
          <w:p w14:paraId="588D0439" w14:textId="77777777" w:rsidR="00BD29AC" w:rsidRPr="00B624E3"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34E7F5EB" w14:textId="54A95C8D" w:rsidR="00BD29AC" w:rsidRPr="00B624E3" w:rsidRDefault="00B60D00" w:rsidP="00BD29AC">
            <w:pPr>
              <w:tabs>
                <w:tab w:val="clear" w:pos="680"/>
                <w:tab w:val="clear" w:pos="907"/>
                <w:tab w:val="left" w:pos="360"/>
              </w:tabs>
              <w:spacing w:line="240" w:lineRule="auto"/>
              <w:ind w:right="15"/>
              <w:jc w:val="right"/>
              <w:rPr>
                <w:rFonts w:ascii="Browallia New" w:hAnsi="Browallia New" w:cs="Browallia New"/>
                <w:sz w:val="28"/>
                <w:szCs w:val="28"/>
              </w:rPr>
            </w:pPr>
            <w:r w:rsidRPr="00B624E3">
              <w:rPr>
                <w:rFonts w:ascii="Browallia New" w:hAnsi="Browallia New" w:cs="Browallia New"/>
                <w:sz w:val="28"/>
                <w:szCs w:val="28"/>
              </w:rPr>
              <w:t>34,</w:t>
            </w:r>
            <w:r w:rsidR="00663407" w:rsidRPr="00B624E3">
              <w:rPr>
                <w:rFonts w:ascii="Browallia New" w:hAnsi="Browallia New" w:cs="Browallia New"/>
                <w:sz w:val="28"/>
                <w:szCs w:val="28"/>
              </w:rPr>
              <w:t>669</w:t>
            </w:r>
          </w:p>
        </w:tc>
        <w:tc>
          <w:tcPr>
            <w:tcW w:w="284" w:type="dxa"/>
          </w:tcPr>
          <w:p w14:paraId="41D211D6" w14:textId="77777777" w:rsidR="00BD29AC" w:rsidRPr="00B624E3"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330313F0" w14:textId="45145ADB" w:rsidR="00BD29AC" w:rsidRPr="00B624E3" w:rsidRDefault="00663407" w:rsidP="00BD29AC">
            <w:pPr>
              <w:tabs>
                <w:tab w:val="clear" w:pos="680"/>
                <w:tab w:val="clear" w:pos="907"/>
                <w:tab w:val="left" w:pos="360"/>
              </w:tabs>
              <w:spacing w:line="240" w:lineRule="auto"/>
              <w:ind w:right="15"/>
              <w:jc w:val="right"/>
              <w:rPr>
                <w:rFonts w:ascii="Browallia New" w:hAnsi="Browallia New" w:cs="Browallia New"/>
                <w:sz w:val="28"/>
                <w:szCs w:val="28"/>
              </w:rPr>
            </w:pPr>
            <w:r w:rsidRPr="00B624E3">
              <w:rPr>
                <w:rFonts w:ascii="Browallia New" w:hAnsi="Browallia New" w:cs="Browallia New"/>
                <w:sz w:val="28"/>
                <w:szCs w:val="28"/>
              </w:rPr>
              <w:t>34,669</w:t>
            </w:r>
          </w:p>
        </w:tc>
      </w:tr>
    </w:tbl>
    <w:p w14:paraId="69254807" w14:textId="77777777" w:rsidR="00BD29AC" w:rsidRPr="00BD29AC"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highlight w:val="yellow"/>
          <w:lang w:val="en-GB"/>
        </w:rPr>
      </w:pPr>
    </w:p>
    <w:p w14:paraId="56492070" w14:textId="77777777" w:rsidR="00BD29AC" w:rsidRPr="00BD29AC" w:rsidRDefault="00BD29AC" w:rsidP="00BD29AC">
      <w:pPr>
        <w:pStyle w:val="ListParagraph"/>
        <w:ind w:left="360"/>
        <w:rPr>
          <w:highlight w:val="yellow"/>
        </w:rPr>
      </w:pPr>
    </w:p>
    <w:p w14:paraId="6618C240" w14:textId="77777777" w:rsidR="003C0EB0" w:rsidRDefault="003C0EB0">
      <w:r>
        <w:br w:type="page"/>
      </w:r>
    </w:p>
    <w:tbl>
      <w:tblPr>
        <w:tblW w:w="9072" w:type="dxa"/>
        <w:tblInd w:w="284" w:type="dxa"/>
        <w:tblLook w:val="01E0" w:firstRow="1" w:lastRow="1" w:firstColumn="1" w:lastColumn="1" w:noHBand="0" w:noVBand="0"/>
      </w:tblPr>
      <w:tblGrid>
        <w:gridCol w:w="3260"/>
        <w:gridCol w:w="1843"/>
        <w:gridCol w:w="283"/>
        <w:gridCol w:w="1701"/>
        <w:gridCol w:w="284"/>
        <w:gridCol w:w="1701"/>
      </w:tblGrid>
      <w:tr w:rsidR="00BD29AC" w:rsidRPr="00BD29AC" w14:paraId="1F3A1976" w14:textId="77777777" w:rsidTr="00BD29AC">
        <w:trPr>
          <w:trHeight w:val="20"/>
        </w:trPr>
        <w:tc>
          <w:tcPr>
            <w:tcW w:w="3260" w:type="dxa"/>
          </w:tcPr>
          <w:p w14:paraId="1039B5DB" w14:textId="1CEDB3D5" w:rsidR="00BD29AC" w:rsidRPr="00BD29AC" w:rsidRDefault="00BD29AC" w:rsidP="00BD29AC">
            <w:pPr>
              <w:tabs>
                <w:tab w:val="left" w:pos="360"/>
                <w:tab w:val="left" w:pos="2160"/>
                <w:tab w:val="left" w:pos="2880"/>
              </w:tabs>
              <w:spacing w:line="240" w:lineRule="auto"/>
              <w:ind w:right="-198"/>
              <w:jc w:val="center"/>
              <w:rPr>
                <w:rFonts w:ascii="Browallia New" w:hAnsi="Browallia New" w:cs="Browallia New"/>
                <w:sz w:val="28"/>
                <w:szCs w:val="28"/>
                <w:highlight w:val="yellow"/>
                <w:u w:val="single"/>
              </w:rPr>
            </w:pPr>
            <w:r w:rsidRPr="00BD29AC">
              <w:rPr>
                <w:rFonts w:ascii="Browallia New" w:hAnsi="Browallia New" w:cs="Browallia New"/>
                <w:sz w:val="28"/>
                <w:szCs w:val="28"/>
                <w:highlight w:val="yellow"/>
                <w:cs/>
              </w:rPr>
              <w:br w:type="page"/>
            </w:r>
            <w:r w:rsidRPr="00BD29AC">
              <w:rPr>
                <w:rFonts w:ascii="Browallia New" w:hAnsi="Browallia New" w:cs="Browallia New"/>
                <w:sz w:val="28"/>
                <w:szCs w:val="28"/>
                <w:highlight w:val="yellow"/>
              </w:rPr>
              <w:br w:type="page"/>
            </w:r>
          </w:p>
        </w:tc>
        <w:tc>
          <w:tcPr>
            <w:tcW w:w="5812" w:type="dxa"/>
            <w:gridSpan w:val="5"/>
          </w:tcPr>
          <w:p w14:paraId="110245BD" w14:textId="77777777" w:rsidR="00BD29AC" w:rsidRPr="007C53DC"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7C53DC">
              <w:rPr>
                <w:rFonts w:ascii="Browallia New" w:hAnsi="Browallia New" w:cs="Browallia New"/>
                <w:sz w:val="28"/>
                <w:szCs w:val="28"/>
                <w:cs/>
              </w:rPr>
              <w:t xml:space="preserve">(หน่วย </w:t>
            </w:r>
            <w:r w:rsidRPr="007C53DC">
              <w:rPr>
                <w:rFonts w:ascii="Browallia New" w:hAnsi="Browallia New" w:cs="Browallia New"/>
                <w:sz w:val="28"/>
                <w:szCs w:val="28"/>
              </w:rPr>
              <w:t xml:space="preserve">: </w:t>
            </w:r>
            <w:r w:rsidRPr="007C53DC">
              <w:rPr>
                <w:rFonts w:ascii="Browallia New" w:hAnsi="Browallia New" w:cs="Browallia New" w:hint="cs"/>
                <w:sz w:val="28"/>
                <w:szCs w:val="28"/>
                <w:cs/>
              </w:rPr>
              <w:t>พัน</w:t>
            </w:r>
            <w:r w:rsidRPr="007C53DC">
              <w:rPr>
                <w:rFonts w:ascii="Browallia New" w:hAnsi="Browallia New" w:cs="Browallia New"/>
                <w:sz w:val="28"/>
                <w:szCs w:val="28"/>
                <w:cs/>
              </w:rPr>
              <w:t>บาท)</w:t>
            </w:r>
          </w:p>
        </w:tc>
      </w:tr>
      <w:tr w:rsidR="00BD29AC" w:rsidRPr="00BD29AC" w14:paraId="7079BD91" w14:textId="77777777" w:rsidTr="00BD29AC">
        <w:trPr>
          <w:trHeight w:val="20"/>
        </w:trPr>
        <w:tc>
          <w:tcPr>
            <w:tcW w:w="3260" w:type="dxa"/>
          </w:tcPr>
          <w:p w14:paraId="12EF8761" w14:textId="77777777" w:rsidR="00BD29AC" w:rsidRPr="00BD29AC" w:rsidRDefault="00BD29AC" w:rsidP="00BD29AC">
            <w:pPr>
              <w:tabs>
                <w:tab w:val="left" w:pos="360"/>
                <w:tab w:val="left" w:pos="2160"/>
                <w:tab w:val="left" w:pos="2880"/>
              </w:tabs>
              <w:spacing w:line="240" w:lineRule="auto"/>
              <w:ind w:right="-43"/>
              <w:jc w:val="center"/>
              <w:rPr>
                <w:rFonts w:ascii="Browallia New" w:hAnsi="Browallia New" w:cs="Browallia New"/>
                <w:sz w:val="28"/>
                <w:szCs w:val="28"/>
                <w:highlight w:val="yellow"/>
                <w:u w:val="single"/>
              </w:rPr>
            </w:pPr>
          </w:p>
        </w:tc>
        <w:tc>
          <w:tcPr>
            <w:tcW w:w="5812" w:type="dxa"/>
            <w:gridSpan w:val="5"/>
            <w:tcBorders>
              <w:bottom w:val="single" w:sz="4" w:space="0" w:color="auto"/>
            </w:tcBorders>
          </w:tcPr>
          <w:p w14:paraId="0A2960F8" w14:textId="77777777" w:rsidR="00BD29AC" w:rsidRPr="007C53DC" w:rsidRDefault="00BD29AC" w:rsidP="00BD29AC">
            <w:pPr>
              <w:pStyle w:val="ListParagraph"/>
              <w:ind w:left="0"/>
              <w:jc w:val="center"/>
              <w:rPr>
                <w:rFonts w:ascii="Browallia New" w:eastAsia="Arial Unicode MS" w:hAnsi="Browallia New" w:cs="Browallia New"/>
                <w:spacing w:val="-4"/>
                <w:sz w:val="28"/>
                <w:szCs w:val="28"/>
                <w:cs/>
              </w:rPr>
            </w:pPr>
            <w:r w:rsidRPr="007C53DC">
              <w:rPr>
                <w:rFonts w:ascii="Browallia New" w:eastAsia="Arial Unicode MS" w:hAnsi="Browallia New" w:cs="Browallia New"/>
                <w:spacing w:val="-4"/>
                <w:sz w:val="28"/>
                <w:szCs w:val="28"/>
                <w:cs/>
              </w:rPr>
              <w:t>งบการเงินเฉพาะของบริษัท</w:t>
            </w:r>
          </w:p>
        </w:tc>
      </w:tr>
      <w:tr w:rsidR="00BD29AC" w:rsidRPr="00BD29AC" w14:paraId="61394E32" w14:textId="77777777" w:rsidTr="00BD29AC">
        <w:trPr>
          <w:trHeight w:val="20"/>
        </w:trPr>
        <w:tc>
          <w:tcPr>
            <w:tcW w:w="3260" w:type="dxa"/>
          </w:tcPr>
          <w:p w14:paraId="096A5BB7" w14:textId="77777777" w:rsidR="00BD29AC" w:rsidRPr="00BD29AC" w:rsidRDefault="00BD29AC" w:rsidP="00BD29AC">
            <w:pPr>
              <w:tabs>
                <w:tab w:val="left" w:pos="360"/>
                <w:tab w:val="left" w:pos="2160"/>
                <w:tab w:val="left" w:pos="2880"/>
              </w:tabs>
              <w:spacing w:line="240" w:lineRule="auto"/>
              <w:ind w:right="-43"/>
              <w:jc w:val="center"/>
              <w:rPr>
                <w:rFonts w:ascii="Browallia New" w:hAnsi="Browallia New" w:cs="Browallia New"/>
                <w:sz w:val="28"/>
                <w:szCs w:val="28"/>
                <w:highlight w:val="yellow"/>
                <w:u w:val="single"/>
              </w:rPr>
            </w:pPr>
          </w:p>
        </w:tc>
        <w:tc>
          <w:tcPr>
            <w:tcW w:w="1843" w:type="dxa"/>
            <w:tcBorders>
              <w:bottom w:val="single" w:sz="4" w:space="0" w:color="auto"/>
            </w:tcBorders>
          </w:tcPr>
          <w:p w14:paraId="504D2EA8" w14:textId="48BEB749" w:rsidR="00BD29AC" w:rsidRPr="007C53DC"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7C53DC">
              <w:rPr>
                <w:rFonts w:ascii="Browallia New" w:hAnsi="Browallia New" w:cs="Browallia New" w:hint="cs"/>
                <w:spacing w:val="-2"/>
                <w:sz w:val="28"/>
                <w:szCs w:val="28"/>
                <w:cs/>
              </w:rPr>
              <w:t>ตามที่เคย</w:t>
            </w:r>
            <w:r w:rsidR="00670CDE">
              <w:rPr>
                <w:rFonts w:ascii="Browallia New" w:hAnsi="Browallia New" w:cs="Browallia New"/>
                <w:spacing w:val="-2"/>
                <w:sz w:val="28"/>
                <w:szCs w:val="28"/>
                <w:cs/>
              </w:rPr>
              <w:br/>
            </w:r>
            <w:r w:rsidRPr="007C53DC">
              <w:rPr>
                <w:rFonts w:ascii="Browallia New" w:hAnsi="Browallia New" w:cs="Browallia New" w:hint="cs"/>
                <w:spacing w:val="-2"/>
                <w:sz w:val="28"/>
                <w:szCs w:val="28"/>
                <w:cs/>
              </w:rPr>
              <w:t>รายงานไว้</w:t>
            </w:r>
          </w:p>
        </w:tc>
        <w:tc>
          <w:tcPr>
            <w:tcW w:w="283" w:type="dxa"/>
            <w:tcBorders>
              <w:top w:val="single" w:sz="4" w:space="0" w:color="auto"/>
            </w:tcBorders>
          </w:tcPr>
          <w:p w14:paraId="3C03BF32" w14:textId="77777777" w:rsidR="00BD29AC" w:rsidRPr="007C53DC"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76CAA4AC" w14:textId="578A4EBA" w:rsidR="00BD29AC" w:rsidRPr="007C53DC"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7C53DC">
              <w:rPr>
                <w:rFonts w:ascii="Browallia New" w:hAnsi="Browallia New" w:cs="Browallia New" w:hint="cs"/>
                <w:spacing w:val="-2"/>
                <w:sz w:val="28"/>
                <w:szCs w:val="28"/>
                <w:cs/>
              </w:rPr>
              <w:t xml:space="preserve">เพิ่มขึ้น </w:t>
            </w:r>
            <w:r w:rsidR="00670CDE">
              <w:rPr>
                <w:rFonts w:ascii="Browallia New" w:hAnsi="Browallia New" w:cs="Browallia New"/>
                <w:spacing w:val="-2"/>
                <w:sz w:val="28"/>
                <w:szCs w:val="28"/>
                <w:cs/>
              </w:rPr>
              <w:br/>
            </w:r>
            <w:r w:rsidRPr="007C53DC">
              <w:rPr>
                <w:rFonts w:ascii="Browallia New" w:hAnsi="Browallia New" w:cs="Browallia New"/>
                <w:spacing w:val="-2"/>
                <w:sz w:val="28"/>
                <w:szCs w:val="28"/>
              </w:rPr>
              <w:t>(</w:t>
            </w:r>
            <w:r w:rsidRPr="007C53DC">
              <w:rPr>
                <w:rFonts w:ascii="Browallia New" w:hAnsi="Browallia New" w:cs="Browallia New" w:hint="cs"/>
                <w:spacing w:val="-2"/>
                <w:sz w:val="28"/>
                <w:szCs w:val="28"/>
                <w:cs/>
              </w:rPr>
              <w:t>ลดลง</w:t>
            </w:r>
            <w:r w:rsidRPr="007C53DC">
              <w:rPr>
                <w:rFonts w:ascii="Browallia New" w:hAnsi="Browallia New" w:cs="Browallia New"/>
                <w:spacing w:val="-2"/>
                <w:sz w:val="28"/>
                <w:szCs w:val="28"/>
              </w:rPr>
              <w:t>)</w:t>
            </w:r>
          </w:p>
        </w:tc>
        <w:tc>
          <w:tcPr>
            <w:tcW w:w="284" w:type="dxa"/>
          </w:tcPr>
          <w:p w14:paraId="571C4D93" w14:textId="77777777" w:rsidR="00BD29AC" w:rsidRPr="007C53DC"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73D8DA3D" w14:textId="77777777" w:rsidR="00BD29AC" w:rsidRPr="007C53DC" w:rsidRDefault="00BD29AC" w:rsidP="00BD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7C53DC">
              <w:rPr>
                <w:rFonts w:ascii="Browallia New" w:hAnsi="Browallia New" w:cs="Browallia New" w:hint="cs"/>
                <w:sz w:val="28"/>
                <w:szCs w:val="28"/>
                <w:cs/>
              </w:rPr>
              <w:t>ตามที่จัดประเภทใหม่</w:t>
            </w:r>
          </w:p>
        </w:tc>
      </w:tr>
      <w:tr w:rsidR="00BD29AC" w:rsidRPr="00BD29AC" w14:paraId="268C6456" w14:textId="77777777" w:rsidTr="00BD29AC">
        <w:trPr>
          <w:trHeight w:val="257"/>
        </w:trPr>
        <w:tc>
          <w:tcPr>
            <w:tcW w:w="3260" w:type="dxa"/>
          </w:tcPr>
          <w:p w14:paraId="6E79ADB3" w14:textId="77777777" w:rsidR="00BD29AC" w:rsidRPr="00BD29AC" w:rsidRDefault="00BD29AC" w:rsidP="00BD29AC">
            <w:pPr>
              <w:tabs>
                <w:tab w:val="left" w:pos="360"/>
                <w:tab w:val="left" w:pos="2160"/>
                <w:tab w:val="left" w:pos="2880"/>
              </w:tabs>
              <w:spacing w:line="240" w:lineRule="auto"/>
              <w:ind w:right="-43"/>
              <w:rPr>
                <w:rFonts w:ascii="Browallia New" w:hAnsi="Browallia New" w:cs="Browallia New"/>
                <w:sz w:val="28"/>
                <w:szCs w:val="28"/>
                <w:highlight w:val="yellow"/>
              </w:rPr>
            </w:pPr>
          </w:p>
        </w:tc>
        <w:tc>
          <w:tcPr>
            <w:tcW w:w="1843" w:type="dxa"/>
            <w:tcBorders>
              <w:top w:val="single" w:sz="4" w:space="0" w:color="auto"/>
            </w:tcBorders>
          </w:tcPr>
          <w:p w14:paraId="4D09AE8D"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283" w:type="dxa"/>
          </w:tcPr>
          <w:p w14:paraId="077A4140"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1701" w:type="dxa"/>
            <w:tcBorders>
              <w:top w:val="single" w:sz="4" w:space="0" w:color="auto"/>
            </w:tcBorders>
          </w:tcPr>
          <w:p w14:paraId="7825E88C"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284" w:type="dxa"/>
          </w:tcPr>
          <w:p w14:paraId="61573AD1"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6A785CC8" w14:textId="77777777" w:rsidR="00BD29AC" w:rsidRPr="00BD29AC" w:rsidRDefault="00BD29AC" w:rsidP="00BD29AC">
            <w:pPr>
              <w:tabs>
                <w:tab w:val="left" w:pos="360"/>
              </w:tabs>
              <w:spacing w:line="240" w:lineRule="auto"/>
              <w:ind w:right="912"/>
              <w:jc w:val="right"/>
              <w:rPr>
                <w:rFonts w:ascii="Browallia New" w:hAnsi="Browallia New" w:cs="Browallia New"/>
                <w:sz w:val="28"/>
                <w:szCs w:val="28"/>
                <w:highlight w:val="yellow"/>
              </w:rPr>
            </w:pPr>
          </w:p>
        </w:tc>
      </w:tr>
      <w:tr w:rsidR="00BD29AC" w:rsidRPr="00BD29AC" w14:paraId="00684BBC" w14:textId="77777777" w:rsidTr="00BD29AC">
        <w:trPr>
          <w:trHeight w:val="257"/>
        </w:trPr>
        <w:tc>
          <w:tcPr>
            <w:tcW w:w="3260" w:type="dxa"/>
          </w:tcPr>
          <w:p w14:paraId="72F1FE7F" w14:textId="77777777" w:rsidR="00BD29AC" w:rsidRPr="0059332A" w:rsidRDefault="00BD29AC" w:rsidP="00BD29AC">
            <w:pPr>
              <w:tabs>
                <w:tab w:val="left" w:pos="360"/>
                <w:tab w:val="left" w:pos="2160"/>
                <w:tab w:val="left" w:pos="2880"/>
              </w:tabs>
              <w:spacing w:line="240" w:lineRule="auto"/>
              <w:ind w:right="-43"/>
              <w:rPr>
                <w:rFonts w:ascii="Browallia New" w:hAnsi="Browallia New" w:cs="Browallia New"/>
                <w:b/>
                <w:bCs/>
                <w:sz w:val="28"/>
                <w:szCs w:val="28"/>
              </w:rPr>
            </w:pPr>
            <w:r w:rsidRPr="0059332A">
              <w:rPr>
                <w:rFonts w:ascii="Browallia New" w:hAnsi="Browallia New" w:cs="Browallia New"/>
                <w:b/>
                <w:bCs/>
                <w:sz w:val="28"/>
                <w:szCs w:val="28"/>
                <w:cs/>
              </w:rPr>
              <w:t>งบแสดงฐานะการเงิน</w:t>
            </w:r>
          </w:p>
        </w:tc>
        <w:tc>
          <w:tcPr>
            <w:tcW w:w="1843" w:type="dxa"/>
          </w:tcPr>
          <w:p w14:paraId="48BD4460" w14:textId="77777777" w:rsidR="00BD29AC" w:rsidRPr="0059332A" w:rsidRDefault="00BD29AC" w:rsidP="00BD29AC">
            <w:pPr>
              <w:tabs>
                <w:tab w:val="left" w:pos="360"/>
              </w:tabs>
              <w:spacing w:line="240" w:lineRule="auto"/>
              <w:ind w:right="912"/>
              <w:jc w:val="right"/>
              <w:rPr>
                <w:rFonts w:ascii="Browallia New" w:hAnsi="Browallia New" w:cs="Browallia New"/>
                <w:sz w:val="28"/>
                <w:szCs w:val="28"/>
              </w:rPr>
            </w:pPr>
          </w:p>
        </w:tc>
        <w:tc>
          <w:tcPr>
            <w:tcW w:w="283" w:type="dxa"/>
          </w:tcPr>
          <w:p w14:paraId="1FF4E2A1" w14:textId="77777777" w:rsidR="00BD29AC" w:rsidRPr="0059332A" w:rsidRDefault="00BD29AC" w:rsidP="00BD29AC">
            <w:pPr>
              <w:tabs>
                <w:tab w:val="left" w:pos="360"/>
              </w:tabs>
              <w:spacing w:line="240" w:lineRule="auto"/>
              <w:ind w:right="912"/>
              <w:jc w:val="right"/>
              <w:rPr>
                <w:rFonts w:ascii="Browallia New" w:hAnsi="Browallia New" w:cs="Browallia New"/>
                <w:sz w:val="28"/>
                <w:szCs w:val="28"/>
              </w:rPr>
            </w:pPr>
          </w:p>
        </w:tc>
        <w:tc>
          <w:tcPr>
            <w:tcW w:w="1701" w:type="dxa"/>
          </w:tcPr>
          <w:p w14:paraId="10A70678" w14:textId="77777777" w:rsidR="00BD29AC" w:rsidRPr="0059332A" w:rsidRDefault="00BD29AC" w:rsidP="00BD29AC">
            <w:pPr>
              <w:tabs>
                <w:tab w:val="left" w:pos="360"/>
              </w:tabs>
              <w:spacing w:line="240" w:lineRule="auto"/>
              <w:ind w:right="912"/>
              <w:jc w:val="right"/>
              <w:rPr>
                <w:rFonts w:ascii="Browallia New" w:hAnsi="Browallia New" w:cs="Browallia New"/>
                <w:sz w:val="28"/>
                <w:szCs w:val="28"/>
              </w:rPr>
            </w:pPr>
          </w:p>
        </w:tc>
        <w:tc>
          <w:tcPr>
            <w:tcW w:w="284" w:type="dxa"/>
          </w:tcPr>
          <w:p w14:paraId="72AFE41C" w14:textId="77777777" w:rsidR="00BD29AC" w:rsidRPr="0059332A" w:rsidRDefault="00BD29AC" w:rsidP="00BD29AC">
            <w:pPr>
              <w:tabs>
                <w:tab w:val="left" w:pos="360"/>
              </w:tabs>
              <w:spacing w:line="240" w:lineRule="auto"/>
              <w:ind w:right="912"/>
              <w:jc w:val="right"/>
              <w:rPr>
                <w:rFonts w:ascii="Browallia New" w:hAnsi="Browallia New" w:cs="Browallia New"/>
                <w:sz w:val="28"/>
                <w:szCs w:val="28"/>
              </w:rPr>
            </w:pPr>
          </w:p>
        </w:tc>
        <w:tc>
          <w:tcPr>
            <w:tcW w:w="1701" w:type="dxa"/>
          </w:tcPr>
          <w:p w14:paraId="60CF010D" w14:textId="77777777" w:rsidR="00BD29AC" w:rsidRPr="0059332A" w:rsidRDefault="00BD29AC" w:rsidP="00BD29AC">
            <w:pPr>
              <w:tabs>
                <w:tab w:val="left" w:pos="360"/>
              </w:tabs>
              <w:spacing w:line="240" w:lineRule="auto"/>
              <w:ind w:right="912"/>
              <w:jc w:val="right"/>
              <w:rPr>
                <w:rFonts w:ascii="Browallia New" w:hAnsi="Browallia New" w:cs="Browallia New"/>
                <w:sz w:val="28"/>
                <w:szCs w:val="28"/>
              </w:rPr>
            </w:pPr>
          </w:p>
        </w:tc>
      </w:tr>
      <w:tr w:rsidR="00BD29AC" w:rsidRPr="00BD29AC" w14:paraId="238842F0" w14:textId="77777777" w:rsidTr="00BD29AC">
        <w:trPr>
          <w:trHeight w:val="257"/>
        </w:trPr>
        <w:tc>
          <w:tcPr>
            <w:tcW w:w="3260" w:type="dxa"/>
          </w:tcPr>
          <w:p w14:paraId="3C2E1003" w14:textId="51669B00" w:rsidR="00BD29AC" w:rsidRPr="0059332A" w:rsidRDefault="009C23A7" w:rsidP="00BD29AC">
            <w:pPr>
              <w:spacing w:line="240" w:lineRule="auto"/>
              <w:ind w:left="169" w:hanging="142"/>
              <w:rPr>
                <w:rFonts w:ascii="Browallia New" w:hAnsi="Browallia New" w:cs="Browallia New"/>
                <w:sz w:val="28"/>
                <w:szCs w:val="28"/>
                <w:cs/>
              </w:rPr>
            </w:pPr>
            <w:r w:rsidRPr="0059332A">
              <w:rPr>
                <w:rFonts w:ascii="Browallia New" w:hAnsi="Browallia New" w:cs="Browallia New"/>
                <w:sz w:val="28"/>
                <w:szCs w:val="28"/>
                <w:cs/>
              </w:rPr>
              <w:t>ต้นทุนการพัฒนาอสังหาริมทรัพย์ - สุทธิ</w:t>
            </w:r>
          </w:p>
        </w:tc>
        <w:tc>
          <w:tcPr>
            <w:tcW w:w="1843" w:type="dxa"/>
          </w:tcPr>
          <w:p w14:paraId="4E291D14" w14:textId="77777777" w:rsidR="00BD29AC" w:rsidRPr="0059332A"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1A4D7643" w14:textId="4BCD5FD0" w:rsidR="00BD29AC" w:rsidRPr="0059332A" w:rsidRDefault="004656E2" w:rsidP="00BD29AC">
            <w:pPr>
              <w:tabs>
                <w:tab w:val="clear" w:pos="680"/>
                <w:tab w:val="clear" w:pos="907"/>
                <w:tab w:val="left" w:pos="360"/>
              </w:tabs>
              <w:spacing w:line="240" w:lineRule="auto"/>
              <w:ind w:right="15"/>
              <w:jc w:val="right"/>
              <w:rPr>
                <w:rFonts w:ascii="Browallia New" w:hAnsi="Browallia New" w:cs="Browallia New"/>
                <w:sz w:val="28"/>
                <w:szCs w:val="28"/>
              </w:rPr>
            </w:pPr>
            <w:r w:rsidRPr="0059332A">
              <w:rPr>
                <w:rFonts w:ascii="Browallia New" w:hAnsi="Browallia New" w:cs="Browallia New"/>
                <w:sz w:val="28"/>
                <w:szCs w:val="28"/>
              </w:rPr>
              <w:t>10,112</w:t>
            </w:r>
          </w:p>
        </w:tc>
        <w:tc>
          <w:tcPr>
            <w:tcW w:w="283" w:type="dxa"/>
          </w:tcPr>
          <w:p w14:paraId="28BEB4B2" w14:textId="77777777" w:rsidR="00BD29AC" w:rsidRPr="0059332A"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3726C7AA" w14:textId="77777777" w:rsidR="00BD29AC" w:rsidRPr="0059332A"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65C684AB" w14:textId="7753D27A" w:rsidR="00BD29AC" w:rsidRPr="0059332A" w:rsidRDefault="00D5275F"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50,099</w:t>
            </w:r>
          </w:p>
        </w:tc>
        <w:tc>
          <w:tcPr>
            <w:tcW w:w="284" w:type="dxa"/>
          </w:tcPr>
          <w:p w14:paraId="0BDC9201" w14:textId="77777777" w:rsidR="00BD29AC" w:rsidRPr="0059332A"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27D9E9D6" w14:textId="77777777" w:rsidR="00BD29AC" w:rsidRPr="0059332A"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6DEC766E" w14:textId="29662923" w:rsidR="00BD29AC" w:rsidRPr="0059332A" w:rsidRDefault="000C44D4"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60,211</w:t>
            </w:r>
          </w:p>
        </w:tc>
      </w:tr>
      <w:tr w:rsidR="00BD29AC" w:rsidRPr="00BD29AC" w14:paraId="12D8E8CB" w14:textId="77777777" w:rsidTr="00BD29AC">
        <w:trPr>
          <w:trHeight w:val="257"/>
        </w:trPr>
        <w:tc>
          <w:tcPr>
            <w:tcW w:w="3260" w:type="dxa"/>
          </w:tcPr>
          <w:p w14:paraId="3D7CB719" w14:textId="4786BB0F" w:rsidR="00BD29AC" w:rsidRPr="0059332A" w:rsidRDefault="008E22AA" w:rsidP="00BD29AC">
            <w:pPr>
              <w:spacing w:line="240" w:lineRule="auto"/>
              <w:ind w:left="169" w:hanging="142"/>
              <w:rPr>
                <w:rFonts w:ascii="Browallia New" w:hAnsi="Browallia New" w:cs="Browallia New"/>
                <w:sz w:val="28"/>
                <w:szCs w:val="28"/>
                <w:cs/>
              </w:rPr>
            </w:pPr>
            <w:r w:rsidRPr="0059332A">
              <w:rPr>
                <w:rFonts w:ascii="Browallia New" w:hAnsi="Browallia New" w:cs="Browallia New"/>
                <w:sz w:val="28"/>
                <w:szCs w:val="28"/>
                <w:cs/>
              </w:rPr>
              <w:t>อสังหาริมทรัพย์เพื่อการลงทุน</w:t>
            </w:r>
          </w:p>
        </w:tc>
        <w:tc>
          <w:tcPr>
            <w:tcW w:w="1843" w:type="dxa"/>
          </w:tcPr>
          <w:p w14:paraId="46C31974" w14:textId="1C54A4E3" w:rsidR="00BD29AC" w:rsidRPr="0059332A" w:rsidRDefault="00646504"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256,957</w:t>
            </w:r>
          </w:p>
        </w:tc>
        <w:tc>
          <w:tcPr>
            <w:tcW w:w="283" w:type="dxa"/>
          </w:tcPr>
          <w:p w14:paraId="45B454E0" w14:textId="77777777" w:rsidR="00BD29AC" w:rsidRPr="0059332A"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68C3F343" w14:textId="1FFF0A68" w:rsidR="00BD29AC" w:rsidRPr="0059332A" w:rsidRDefault="00D5275F"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(50,099)</w:t>
            </w:r>
          </w:p>
        </w:tc>
        <w:tc>
          <w:tcPr>
            <w:tcW w:w="284" w:type="dxa"/>
          </w:tcPr>
          <w:p w14:paraId="4058330C" w14:textId="77777777" w:rsidR="00BD29AC" w:rsidRPr="0059332A" w:rsidRDefault="00BD29AC"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4B22D883" w14:textId="3CE8DC9B" w:rsidR="00BD29AC" w:rsidRPr="0059332A" w:rsidRDefault="00A52777" w:rsidP="00BD29AC">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206,858</w:t>
            </w:r>
          </w:p>
        </w:tc>
      </w:tr>
    </w:tbl>
    <w:p w14:paraId="1F7334A6" w14:textId="77777777" w:rsidR="0084685E" w:rsidRDefault="0084685E"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B00217F" w14:textId="77777777" w:rsidR="003652CF" w:rsidRPr="00DA62F1" w:rsidRDefault="003652CF" w:rsidP="003652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DA62F1">
        <w:rPr>
          <w:rFonts w:ascii="Browallia New" w:hAnsi="Browallia New" w:cs="Browallia New"/>
          <w:b/>
          <w:bCs/>
          <w:sz w:val="28"/>
          <w:szCs w:val="28"/>
          <w:cs/>
          <w:lang w:val="en-GB"/>
        </w:rPr>
        <w:t>เหตุการณ์ภายหลังรอบระยะเวลารายงาน</w:t>
      </w:r>
    </w:p>
    <w:p w14:paraId="163048B2" w14:textId="77777777" w:rsidR="0084685E" w:rsidRDefault="0084685E"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D507AEE" w14:textId="0E4107A4" w:rsidR="0096662D" w:rsidRPr="00367094" w:rsidRDefault="00DA62F1"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62F1">
        <w:rPr>
          <w:rFonts w:ascii="Browallia New" w:hAnsi="Browallia New" w:cs="Browallia New"/>
          <w:sz w:val="28"/>
          <w:szCs w:val="28"/>
          <w:cs/>
        </w:rPr>
        <w:t xml:space="preserve">ในการประชุมคณะกรรมการบริษัท ครั้งที่ </w:t>
      </w:r>
      <w:r w:rsidRPr="00DA62F1">
        <w:rPr>
          <w:rFonts w:ascii="Browallia New" w:hAnsi="Browallia New" w:cs="Browallia New"/>
          <w:sz w:val="28"/>
          <w:szCs w:val="28"/>
        </w:rPr>
        <w:t xml:space="preserve">17/2566 </w:t>
      </w:r>
      <w:r w:rsidRPr="00DA62F1">
        <w:rPr>
          <w:rFonts w:ascii="Browallia New" w:hAnsi="Browallia New" w:cs="Browallia New"/>
          <w:sz w:val="28"/>
          <w:szCs w:val="28"/>
          <w:cs/>
        </w:rPr>
        <w:t xml:space="preserve">เมื่อวันที่ </w:t>
      </w:r>
      <w:r w:rsidRPr="00DA62F1">
        <w:rPr>
          <w:rFonts w:ascii="Browallia New" w:hAnsi="Browallia New" w:cs="Browallia New"/>
          <w:sz w:val="28"/>
          <w:szCs w:val="28"/>
        </w:rPr>
        <w:t xml:space="preserve">5 </w:t>
      </w:r>
      <w:r w:rsidRPr="00DA62F1">
        <w:rPr>
          <w:rFonts w:ascii="Browallia New" w:hAnsi="Browallia New" w:cs="Browallia New"/>
          <w:sz w:val="28"/>
          <w:szCs w:val="28"/>
          <w:cs/>
        </w:rPr>
        <w:t xml:space="preserve">ตุลาคม </w:t>
      </w:r>
      <w:r w:rsidRPr="00DA62F1">
        <w:rPr>
          <w:rFonts w:ascii="Browallia New" w:hAnsi="Browallia New" w:cs="Browallia New"/>
          <w:sz w:val="28"/>
          <w:szCs w:val="28"/>
        </w:rPr>
        <w:t xml:space="preserve">2566 </w:t>
      </w:r>
      <w:r w:rsidRPr="00DA62F1">
        <w:rPr>
          <w:rFonts w:ascii="Browallia New" w:hAnsi="Browallia New" w:cs="Browallia New"/>
          <w:sz w:val="28"/>
          <w:szCs w:val="28"/>
          <w:cs/>
        </w:rPr>
        <w:t>ที่ประชุมมีมติอนุมัติให้จำหน่ายเงินลงทุนในบริษัท บริหารสินทรัพย์</w:t>
      </w:r>
      <w:r w:rsidR="003937DD">
        <w:rPr>
          <w:rFonts w:ascii="Browallia New" w:hAnsi="Browallia New" w:cs="Browallia New"/>
          <w:sz w:val="28"/>
          <w:szCs w:val="28"/>
        </w:rPr>
        <w:t xml:space="preserve"> </w:t>
      </w:r>
      <w:r w:rsidRPr="00DA62F1">
        <w:rPr>
          <w:rFonts w:ascii="Browallia New" w:hAnsi="Browallia New" w:cs="Browallia New"/>
          <w:sz w:val="28"/>
          <w:szCs w:val="28"/>
          <w:cs/>
        </w:rPr>
        <w:t xml:space="preserve">กรุงเทพจรัญ จำกัด ซึ่งบริษัทถือหุ้นในอัตราส่วนร้อยละ </w:t>
      </w:r>
      <w:r w:rsidRPr="00DA62F1">
        <w:rPr>
          <w:rFonts w:ascii="Browallia New" w:hAnsi="Browallia New" w:cs="Browallia New"/>
          <w:sz w:val="28"/>
          <w:szCs w:val="28"/>
        </w:rPr>
        <w:t xml:space="preserve">99.99  </w:t>
      </w:r>
      <w:r w:rsidRPr="00DA62F1">
        <w:rPr>
          <w:rFonts w:ascii="Browallia New" w:hAnsi="Browallia New" w:cs="Browallia New"/>
          <w:sz w:val="28"/>
          <w:szCs w:val="28"/>
          <w:cs/>
        </w:rPr>
        <w:t xml:space="preserve">ให้แก่ บริษัท ทีเอสซี คอร์ปอเรชั่น จำกัด ในอัตราหุ้นละ </w:t>
      </w:r>
      <w:r w:rsidRPr="00DA62F1">
        <w:rPr>
          <w:rFonts w:ascii="Browallia New" w:hAnsi="Browallia New" w:cs="Browallia New"/>
          <w:sz w:val="28"/>
          <w:szCs w:val="28"/>
        </w:rPr>
        <w:t xml:space="preserve">12.40 </w:t>
      </w:r>
      <w:r w:rsidRPr="00DA62F1">
        <w:rPr>
          <w:rFonts w:ascii="Browallia New" w:hAnsi="Browallia New" w:cs="Browallia New"/>
          <w:sz w:val="28"/>
          <w:szCs w:val="28"/>
          <w:cs/>
        </w:rPr>
        <w:t xml:space="preserve">บาท รวมเป็นจำนวนเงิน </w:t>
      </w:r>
      <w:r w:rsidRPr="00DA62F1">
        <w:rPr>
          <w:rFonts w:ascii="Browallia New" w:hAnsi="Browallia New" w:cs="Browallia New"/>
          <w:sz w:val="28"/>
          <w:szCs w:val="28"/>
        </w:rPr>
        <w:t xml:space="preserve">30.99 </w:t>
      </w:r>
      <w:r w:rsidRPr="00DA62F1">
        <w:rPr>
          <w:rFonts w:ascii="Browallia New" w:hAnsi="Browallia New" w:cs="Browallia New"/>
          <w:sz w:val="28"/>
          <w:szCs w:val="28"/>
          <w:cs/>
        </w:rPr>
        <w:t>ล้านบาท</w:t>
      </w:r>
      <w:r w:rsidR="00C04E56">
        <w:rPr>
          <w:rFonts w:ascii="Browallia New" w:hAnsi="Browallia New" w:cs="Browallia New"/>
          <w:sz w:val="28"/>
          <w:szCs w:val="28"/>
        </w:rPr>
        <w:t xml:space="preserve"> </w:t>
      </w:r>
    </w:p>
    <w:sectPr w:rsidR="0096662D" w:rsidRPr="00367094"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93AB" w14:textId="77777777" w:rsidR="001908B7" w:rsidRDefault="001908B7">
      <w:r>
        <w:separator/>
      </w:r>
    </w:p>
  </w:endnote>
  <w:endnote w:type="continuationSeparator" w:id="0">
    <w:p w14:paraId="1A33FE60" w14:textId="77777777" w:rsidR="001908B7" w:rsidRDefault="001908B7">
      <w:r>
        <w:continuationSeparator/>
      </w:r>
    </w:p>
  </w:endnote>
  <w:endnote w:type="continuationNotice" w:id="1">
    <w:p w14:paraId="724E2631" w14:textId="77777777" w:rsidR="001908B7" w:rsidRDefault="001908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97" w:type="dxa"/>
      <w:tblInd w:w="90" w:type="dxa"/>
      <w:tblLook w:val="0000" w:firstRow="0" w:lastRow="0" w:firstColumn="0" w:lastColumn="0" w:noHBand="0" w:noVBand="0"/>
    </w:tblPr>
    <w:tblGrid>
      <w:gridCol w:w="4446"/>
      <w:gridCol w:w="4284"/>
      <w:gridCol w:w="567"/>
    </w:tblGrid>
    <w:tr w:rsidR="00E749CD"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12E8" w14:textId="77777777" w:rsidR="001908B7" w:rsidRDefault="001908B7">
      <w:r>
        <w:separator/>
      </w:r>
    </w:p>
  </w:footnote>
  <w:footnote w:type="continuationSeparator" w:id="0">
    <w:p w14:paraId="6D579BBD" w14:textId="77777777" w:rsidR="001908B7" w:rsidRDefault="001908B7">
      <w:r>
        <w:continuationSeparator/>
      </w:r>
    </w:p>
  </w:footnote>
  <w:footnote w:type="continuationNotice" w:id="1">
    <w:p w14:paraId="44333409" w14:textId="77777777" w:rsidR="001908B7" w:rsidRDefault="001908B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2"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3"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4"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18"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1" w15:restartNumberingAfterBreak="0">
    <w:nsid w:val="554F0524"/>
    <w:multiLevelType w:val="multilevel"/>
    <w:tmpl w:val="69C40A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4"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25"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6"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7"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17"/>
  </w:num>
  <w:num w:numId="12" w16cid:durableId="66075868">
    <w:abstractNumId w:val="13"/>
  </w:num>
  <w:num w:numId="13" w16cid:durableId="1731222459">
    <w:abstractNumId w:val="24"/>
  </w:num>
  <w:num w:numId="14" w16cid:durableId="513422838">
    <w:abstractNumId w:val="15"/>
  </w:num>
  <w:num w:numId="15" w16cid:durableId="118761582">
    <w:abstractNumId w:val="18"/>
  </w:num>
  <w:num w:numId="16" w16cid:durableId="678510378">
    <w:abstractNumId w:val="14"/>
  </w:num>
  <w:num w:numId="17" w16cid:durableId="8412383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20"/>
  </w:num>
  <w:num w:numId="19" w16cid:durableId="1629967485">
    <w:abstractNumId w:val="2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23"/>
  </w:num>
  <w:num w:numId="21" w16cid:durableId="1456018862">
    <w:abstractNumId w:val="27"/>
  </w:num>
  <w:num w:numId="22" w16cid:durableId="1574654502">
    <w:abstractNumId w:val="19"/>
  </w:num>
  <w:num w:numId="23" w16cid:durableId="1133913349">
    <w:abstractNumId w:val="25"/>
  </w:num>
  <w:num w:numId="24" w16cid:durableId="709457716">
    <w:abstractNumId w:val="16"/>
  </w:num>
  <w:num w:numId="25" w16cid:durableId="996419523">
    <w:abstractNumId w:val="21"/>
  </w:num>
  <w:num w:numId="26" w16cid:durableId="370690656">
    <w:abstractNumId w:val="11"/>
  </w:num>
  <w:num w:numId="27" w16cid:durableId="1866555498">
    <w:abstractNumId w:val="10"/>
  </w:num>
  <w:num w:numId="28" w16cid:durableId="1704742955">
    <w:abstractNumId w:val="12"/>
  </w:num>
  <w:num w:numId="29" w16cid:durableId="28181465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94"/>
    <w:rsid w:val="00000407"/>
    <w:rsid w:val="000004DC"/>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645"/>
    <w:rsid w:val="000016DC"/>
    <w:rsid w:val="00001763"/>
    <w:rsid w:val="000018F8"/>
    <w:rsid w:val="00001CD4"/>
    <w:rsid w:val="00001D78"/>
    <w:rsid w:val="00001F4D"/>
    <w:rsid w:val="00001F4F"/>
    <w:rsid w:val="00001F64"/>
    <w:rsid w:val="00001FEB"/>
    <w:rsid w:val="00002050"/>
    <w:rsid w:val="00002185"/>
    <w:rsid w:val="000021D5"/>
    <w:rsid w:val="00002511"/>
    <w:rsid w:val="00002553"/>
    <w:rsid w:val="00002572"/>
    <w:rsid w:val="00002593"/>
    <w:rsid w:val="000025FE"/>
    <w:rsid w:val="0000271B"/>
    <w:rsid w:val="0000279E"/>
    <w:rsid w:val="000028F8"/>
    <w:rsid w:val="0000295E"/>
    <w:rsid w:val="00002BE9"/>
    <w:rsid w:val="00002E10"/>
    <w:rsid w:val="00002F1E"/>
    <w:rsid w:val="0000303F"/>
    <w:rsid w:val="00003227"/>
    <w:rsid w:val="00003367"/>
    <w:rsid w:val="0000348D"/>
    <w:rsid w:val="000036BA"/>
    <w:rsid w:val="00003723"/>
    <w:rsid w:val="00003752"/>
    <w:rsid w:val="000038AD"/>
    <w:rsid w:val="000038C4"/>
    <w:rsid w:val="00003ABC"/>
    <w:rsid w:val="00003BFA"/>
    <w:rsid w:val="00003C11"/>
    <w:rsid w:val="00003C3A"/>
    <w:rsid w:val="00003D82"/>
    <w:rsid w:val="00004072"/>
    <w:rsid w:val="000040DF"/>
    <w:rsid w:val="00004178"/>
    <w:rsid w:val="00004262"/>
    <w:rsid w:val="000042F6"/>
    <w:rsid w:val="00004484"/>
    <w:rsid w:val="000044C1"/>
    <w:rsid w:val="000044E9"/>
    <w:rsid w:val="00004642"/>
    <w:rsid w:val="0000472F"/>
    <w:rsid w:val="000047DE"/>
    <w:rsid w:val="0000487B"/>
    <w:rsid w:val="00004ACD"/>
    <w:rsid w:val="00004BF5"/>
    <w:rsid w:val="00004D44"/>
    <w:rsid w:val="00004EA1"/>
    <w:rsid w:val="000051E4"/>
    <w:rsid w:val="00005368"/>
    <w:rsid w:val="00005490"/>
    <w:rsid w:val="00005636"/>
    <w:rsid w:val="0000567E"/>
    <w:rsid w:val="00005864"/>
    <w:rsid w:val="00005876"/>
    <w:rsid w:val="0000588D"/>
    <w:rsid w:val="00005A19"/>
    <w:rsid w:val="00005BA7"/>
    <w:rsid w:val="00005BAF"/>
    <w:rsid w:val="00005BEB"/>
    <w:rsid w:val="00005CAD"/>
    <w:rsid w:val="00005CBD"/>
    <w:rsid w:val="00005F13"/>
    <w:rsid w:val="00005F69"/>
    <w:rsid w:val="00005F6E"/>
    <w:rsid w:val="00005FB8"/>
    <w:rsid w:val="00006012"/>
    <w:rsid w:val="000060E8"/>
    <w:rsid w:val="00006370"/>
    <w:rsid w:val="000064DA"/>
    <w:rsid w:val="00006580"/>
    <w:rsid w:val="000067AE"/>
    <w:rsid w:val="000067B7"/>
    <w:rsid w:val="000069A8"/>
    <w:rsid w:val="00006A09"/>
    <w:rsid w:val="00006D98"/>
    <w:rsid w:val="00006E38"/>
    <w:rsid w:val="00006F39"/>
    <w:rsid w:val="0000733C"/>
    <w:rsid w:val="0000766E"/>
    <w:rsid w:val="0000771F"/>
    <w:rsid w:val="0000773B"/>
    <w:rsid w:val="00007782"/>
    <w:rsid w:val="000079C8"/>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CEC"/>
    <w:rsid w:val="000110FF"/>
    <w:rsid w:val="00011115"/>
    <w:rsid w:val="000111F8"/>
    <w:rsid w:val="00011293"/>
    <w:rsid w:val="00011496"/>
    <w:rsid w:val="000114C6"/>
    <w:rsid w:val="000115FA"/>
    <w:rsid w:val="00011699"/>
    <w:rsid w:val="0001173B"/>
    <w:rsid w:val="0001176E"/>
    <w:rsid w:val="00011797"/>
    <w:rsid w:val="00011844"/>
    <w:rsid w:val="000118AB"/>
    <w:rsid w:val="000118D0"/>
    <w:rsid w:val="00011DC5"/>
    <w:rsid w:val="00011DD8"/>
    <w:rsid w:val="00011E1E"/>
    <w:rsid w:val="00011E5E"/>
    <w:rsid w:val="00012116"/>
    <w:rsid w:val="00012123"/>
    <w:rsid w:val="000121C6"/>
    <w:rsid w:val="00012217"/>
    <w:rsid w:val="0001239B"/>
    <w:rsid w:val="000123BD"/>
    <w:rsid w:val="00012502"/>
    <w:rsid w:val="00012644"/>
    <w:rsid w:val="0001268D"/>
    <w:rsid w:val="00012812"/>
    <w:rsid w:val="00012824"/>
    <w:rsid w:val="000128A6"/>
    <w:rsid w:val="00012A37"/>
    <w:rsid w:val="00012C33"/>
    <w:rsid w:val="00013207"/>
    <w:rsid w:val="00013311"/>
    <w:rsid w:val="000133FC"/>
    <w:rsid w:val="0001357E"/>
    <w:rsid w:val="000136A7"/>
    <w:rsid w:val="00013A8D"/>
    <w:rsid w:val="00013CA2"/>
    <w:rsid w:val="00013CFB"/>
    <w:rsid w:val="00013EAA"/>
    <w:rsid w:val="00013EF2"/>
    <w:rsid w:val="00014186"/>
    <w:rsid w:val="0001418F"/>
    <w:rsid w:val="000144EE"/>
    <w:rsid w:val="000146A4"/>
    <w:rsid w:val="00014977"/>
    <w:rsid w:val="00014A02"/>
    <w:rsid w:val="00014A2C"/>
    <w:rsid w:val="00014C74"/>
    <w:rsid w:val="00015052"/>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6078"/>
    <w:rsid w:val="0001607F"/>
    <w:rsid w:val="00016145"/>
    <w:rsid w:val="0001614E"/>
    <w:rsid w:val="000161AD"/>
    <w:rsid w:val="0001623A"/>
    <w:rsid w:val="00016273"/>
    <w:rsid w:val="0001641C"/>
    <w:rsid w:val="00016488"/>
    <w:rsid w:val="00016A08"/>
    <w:rsid w:val="00016AC2"/>
    <w:rsid w:val="00016AF6"/>
    <w:rsid w:val="00016B50"/>
    <w:rsid w:val="00016B57"/>
    <w:rsid w:val="00016BE7"/>
    <w:rsid w:val="00016C30"/>
    <w:rsid w:val="00016FD1"/>
    <w:rsid w:val="000173C9"/>
    <w:rsid w:val="000173F0"/>
    <w:rsid w:val="00017475"/>
    <w:rsid w:val="00017608"/>
    <w:rsid w:val="000176DC"/>
    <w:rsid w:val="000177CA"/>
    <w:rsid w:val="00017A10"/>
    <w:rsid w:val="00017DC0"/>
    <w:rsid w:val="0002006D"/>
    <w:rsid w:val="000200A5"/>
    <w:rsid w:val="000201D4"/>
    <w:rsid w:val="00020208"/>
    <w:rsid w:val="000202B3"/>
    <w:rsid w:val="000202EF"/>
    <w:rsid w:val="00020442"/>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2E"/>
    <w:rsid w:val="000214A8"/>
    <w:rsid w:val="00021726"/>
    <w:rsid w:val="000217B1"/>
    <w:rsid w:val="000218C8"/>
    <w:rsid w:val="00021A28"/>
    <w:rsid w:val="00021C59"/>
    <w:rsid w:val="00021C83"/>
    <w:rsid w:val="00021D1E"/>
    <w:rsid w:val="00021D2B"/>
    <w:rsid w:val="00021EAD"/>
    <w:rsid w:val="0002207E"/>
    <w:rsid w:val="000220FF"/>
    <w:rsid w:val="00022116"/>
    <w:rsid w:val="00022276"/>
    <w:rsid w:val="000223AA"/>
    <w:rsid w:val="00022537"/>
    <w:rsid w:val="00022659"/>
    <w:rsid w:val="00022697"/>
    <w:rsid w:val="00022774"/>
    <w:rsid w:val="00022792"/>
    <w:rsid w:val="00022B5A"/>
    <w:rsid w:val="00022B69"/>
    <w:rsid w:val="00022B8A"/>
    <w:rsid w:val="00022C08"/>
    <w:rsid w:val="00022D10"/>
    <w:rsid w:val="00022F56"/>
    <w:rsid w:val="00022FBB"/>
    <w:rsid w:val="000230EF"/>
    <w:rsid w:val="0002316A"/>
    <w:rsid w:val="00023341"/>
    <w:rsid w:val="00023378"/>
    <w:rsid w:val="000233E2"/>
    <w:rsid w:val="00023508"/>
    <w:rsid w:val="00023546"/>
    <w:rsid w:val="00023709"/>
    <w:rsid w:val="000237B1"/>
    <w:rsid w:val="00023845"/>
    <w:rsid w:val="00023A52"/>
    <w:rsid w:val="00023B2D"/>
    <w:rsid w:val="00023B7A"/>
    <w:rsid w:val="00023BA8"/>
    <w:rsid w:val="00023D82"/>
    <w:rsid w:val="00023FE4"/>
    <w:rsid w:val="00024196"/>
    <w:rsid w:val="00024433"/>
    <w:rsid w:val="0002449E"/>
    <w:rsid w:val="000246AB"/>
    <w:rsid w:val="000247E6"/>
    <w:rsid w:val="00024941"/>
    <w:rsid w:val="00024A42"/>
    <w:rsid w:val="00024BCC"/>
    <w:rsid w:val="00024C44"/>
    <w:rsid w:val="00024CEF"/>
    <w:rsid w:val="00024D95"/>
    <w:rsid w:val="00024D9A"/>
    <w:rsid w:val="00024F07"/>
    <w:rsid w:val="00024FED"/>
    <w:rsid w:val="00025093"/>
    <w:rsid w:val="000250CF"/>
    <w:rsid w:val="0002515A"/>
    <w:rsid w:val="000251A8"/>
    <w:rsid w:val="00025231"/>
    <w:rsid w:val="000252AC"/>
    <w:rsid w:val="000252D7"/>
    <w:rsid w:val="0002530C"/>
    <w:rsid w:val="000253D9"/>
    <w:rsid w:val="00025562"/>
    <w:rsid w:val="000257E8"/>
    <w:rsid w:val="00025A82"/>
    <w:rsid w:val="00025A91"/>
    <w:rsid w:val="00025ABF"/>
    <w:rsid w:val="00025AC2"/>
    <w:rsid w:val="00025B31"/>
    <w:rsid w:val="00025C03"/>
    <w:rsid w:val="00025CC4"/>
    <w:rsid w:val="00025D90"/>
    <w:rsid w:val="00025E57"/>
    <w:rsid w:val="00025F93"/>
    <w:rsid w:val="00026064"/>
    <w:rsid w:val="00026118"/>
    <w:rsid w:val="0002648A"/>
    <w:rsid w:val="000268A3"/>
    <w:rsid w:val="000269F5"/>
    <w:rsid w:val="00026AE9"/>
    <w:rsid w:val="00026B27"/>
    <w:rsid w:val="00026DDC"/>
    <w:rsid w:val="00026E41"/>
    <w:rsid w:val="00026E82"/>
    <w:rsid w:val="00026E98"/>
    <w:rsid w:val="00027043"/>
    <w:rsid w:val="00027101"/>
    <w:rsid w:val="000271A9"/>
    <w:rsid w:val="000272FD"/>
    <w:rsid w:val="00027314"/>
    <w:rsid w:val="000274AC"/>
    <w:rsid w:val="000275F9"/>
    <w:rsid w:val="00027643"/>
    <w:rsid w:val="0002764E"/>
    <w:rsid w:val="000277C9"/>
    <w:rsid w:val="0002785F"/>
    <w:rsid w:val="00027907"/>
    <w:rsid w:val="00027916"/>
    <w:rsid w:val="00027B74"/>
    <w:rsid w:val="00027C1D"/>
    <w:rsid w:val="00027C72"/>
    <w:rsid w:val="00027D01"/>
    <w:rsid w:val="00027E0D"/>
    <w:rsid w:val="00027EB9"/>
    <w:rsid w:val="00027F0C"/>
    <w:rsid w:val="00027FFE"/>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ED2"/>
    <w:rsid w:val="00030FEF"/>
    <w:rsid w:val="00031099"/>
    <w:rsid w:val="00031225"/>
    <w:rsid w:val="00031229"/>
    <w:rsid w:val="000316BE"/>
    <w:rsid w:val="00031865"/>
    <w:rsid w:val="00031902"/>
    <w:rsid w:val="00031A92"/>
    <w:rsid w:val="00031B41"/>
    <w:rsid w:val="00031B7C"/>
    <w:rsid w:val="00031B88"/>
    <w:rsid w:val="00031D1D"/>
    <w:rsid w:val="00031D2A"/>
    <w:rsid w:val="00031E1A"/>
    <w:rsid w:val="00031E21"/>
    <w:rsid w:val="00031EC7"/>
    <w:rsid w:val="0003238E"/>
    <w:rsid w:val="0003267D"/>
    <w:rsid w:val="00032699"/>
    <w:rsid w:val="00032769"/>
    <w:rsid w:val="000327B1"/>
    <w:rsid w:val="000327B3"/>
    <w:rsid w:val="000328B3"/>
    <w:rsid w:val="00032A92"/>
    <w:rsid w:val="00032CE2"/>
    <w:rsid w:val="00032D41"/>
    <w:rsid w:val="00032D64"/>
    <w:rsid w:val="00032E59"/>
    <w:rsid w:val="00032ECE"/>
    <w:rsid w:val="00032F86"/>
    <w:rsid w:val="00032FB2"/>
    <w:rsid w:val="000330FF"/>
    <w:rsid w:val="00033126"/>
    <w:rsid w:val="00033304"/>
    <w:rsid w:val="00033380"/>
    <w:rsid w:val="0003339E"/>
    <w:rsid w:val="000336D6"/>
    <w:rsid w:val="00033B32"/>
    <w:rsid w:val="00033BDE"/>
    <w:rsid w:val="00033C3F"/>
    <w:rsid w:val="00033D31"/>
    <w:rsid w:val="00033D41"/>
    <w:rsid w:val="0003430F"/>
    <w:rsid w:val="000343B7"/>
    <w:rsid w:val="00034461"/>
    <w:rsid w:val="000344AC"/>
    <w:rsid w:val="000344FA"/>
    <w:rsid w:val="00034507"/>
    <w:rsid w:val="000347B2"/>
    <w:rsid w:val="000347DE"/>
    <w:rsid w:val="00034828"/>
    <w:rsid w:val="000348BE"/>
    <w:rsid w:val="0003493E"/>
    <w:rsid w:val="00034983"/>
    <w:rsid w:val="000349EB"/>
    <w:rsid w:val="00034A40"/>
    <w:rsid w:val="00034AAB"/>
    <w:rsid w:val="00034AEA"/>
    <w:rsid w:val="00034C21"/>
    <w:rsid w:val="00034C2B"/>
    <w:rsid w:val="00034C4F"/>
    <w:rsid w:val="00034D02"/>
    <w:rsid w:val="00034DAD"/>
    <w:rsid w:val="00034E7D"/>
    <w:rsid w:val="00034E7E"/>
    <w:rsid w:val="00034F98"/>
    <w:rsid w:val="00035022"/>
    <w:rsid w:val="00035229"/>
    <w:rsid w:val="000353BD"/>
    <w:rsid w:val="0003570E"/>
    <w:rsid w:val="00035884"/>
    <w:rsid w:val="0003595D"/>
    <w:rsid w:val="00035984"/>
    <w:rsid w:val="00035ACC"/>
    <w:rsid w:val="00035AFE"/>
    <w:rsid w:val="00035BEA"/>
    <w:rsid w:val="00035C98"/>
    <w:rsid w:val="00035CEC"/>
    <w:rsid w:val="00035DB9"/>
    <w:rsid w:val="00035DF0"/>
    <w:rsid w:val="00035E67"/>
    <w:rsid w:val="00035EAB"/>
    <w:rsid w:val="0003605F"/>
    <w:rsid w:val="00036301"/>
    <w:rsid w:val="00036318"/>
    <w:rsid w:val="0003669A"/>
    <w:rsid w:val="000366C2"/>
    <w:rsid w:val="00036794"/>
    <w:rsid w:val="000369FF"/>
    <w:rsid w:val="00036AAD"/>
    <w:rsid w:val="00036CCE"/>
    <w:rsid w:val="00036D30"/>
    <w:rsid w:val="00036D3F"/>
    <w:rsid w:val="00036DB1"/>
    <w:rsid w:val="00036EC4"/>
    <w:rsid w:val="00036F05"/>
    <w:rsid w:val="00036F0A"/>
    <w:rsid w:val="000370A2"/>
    <w:rsid w:val="00037456"/>
    <w:rsid w:val="000374FC"/>
    <w:rsid w:val="000375E6"/>
    <w:rsid w:val="000376E0"/>
    <w:rsid w:val="000379F6"/>
    <w:rsid w:val="00037A1D"/>
    <w:rsid w:val="00037A28"/>
    <w:rsid w:val="00037B69"/>
    <w:rsid w:val="00037BF2"/>
    <w:rsid w:val="00037C1B"/>
    <w:rsid w:val="00037ED4"/>
    <w:rsid w:val="00037EF0"/>
    <w:rsid w:val="000400A1"/>
    <w:rsid w:val="000400FE"/>
    <w:rsid w:val="00040171"/>
    <w:rsid w:val="000402A0"/>
    <w:rsid w:val="00040385"/>
    <w:rsid w:val="00040530"/>
    <w:rsid w:val="0004054B"/>
    <w:rsid w:val="00040556"/>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73"/>
    <w:rsid w:val="00041192"/>
    <w:rsid w:val="000413A7"/>
    <w:rsid w:val="000414D8"/>
    <w:rsid w:val="0004154A"/>
    <w:rsid w:val="00041572"/>
    <w:rsid w:val="000417B8"/>
    <w:rsid w:val="000418A6"/>
    <w:rsid w:val="000418D6"/>
    <w:rsid w:val="00041AB5"/>
    <w:rsid w:val="00041C10"/>
    <w:rsid w:val="00041C65"/>
    <w:rsid w:val="0004205E"/>
    <w:rsid w:val="0004243E"/>
    <w:rsid w:val="000424CE"/>
    <w:rsid w:val="0004255A"/>
    <w:rsid w:val="000426E8"/>
    <w:rsid w:val="00042A45"/>
    <w:rsid w:val="00042AF7"/>
    <w:rsid w:val="00042CC9"/>
    <w:rsid w:val="00042D25"/>
    <w:rsid w:val="00042DA7"/>
    <w:rsid w:val="00042DAB"/>
    <w:rsid w:val="00042E56"/>
    <w:rsid w:val="00042FE3"/>
    <w:rsid w:val="00043074"/>
    <w:rsid w:val="000430C3"/>
    <w:rsid w:val="000430C9"/>
    <w:rsid w:val="0004323B"/>
    <w:rsid w:val="00043294"/>
    <w:rsid w:val="00043548"/>
    <w:rsid w:val="000435DB"/>
    <w:rsid w:val="00043626"/>
    <w:rsid w:val="0004388A"/>
    <w:rsid w:val="00043892"/>
    <w:rsid w:val="000439A6"/>
    <w:rsid w:val="000439BC"/>
    <w:rsid w:val="000439BE"/>
    <w:rsid w:val="00043AE3"/>
    <w:rsid w:val="00043C69"/>
    <w:rsid w:val="00043F77"/>
    <w:rsid w:val="000440E6"/>
    <w:rsid w:val="00044346"/>
    <w:rsid w:val="000443D5"/>
    <w:rsid w:val="0004462C"/>
    <w:rsid w:val="00044905"/>
    <w:rsid w:val="00044C3F"/>
    <w:rsid w:val="00044E1A"/>
    <w:rsid w:val="00044E94"/>
    <w:rsid w:val="00045016"/>
    <w:rsid w:val="0004506E"/>
    <w:rsid w:val="000451B3"/>
    <w:rsid w:val="000452CE"/>
    <w:rsid w:val="0004541D"/>
    <w:rsid w:val="00045497"/>
    <w:rsid w:val="00045504"/>
    <w:rsid w:val="0004565D"/>
    <w:rsid w:val="000457D8"/>
    <w:rsid w:val="00045853"/>
    <w:rsid w:val="00045873"/>
    <w:rsid w:val="000459AF"/>
    <w:rsid w:val="00045C08"/>
    <w:rsid w:val="00045DB6"/>
    <w:rsid w:val="00045DB7"/>
    <w:rsid w:val="00045E74"/>
    <w:rsid w:val="00045F29"/>
    <w:rsid w:val="000461E1"/>
    <w:rsid w:val="000462C7"/>
    <w:rsid w:val="00046312"/>
    <w:rsid w:val="0004645D"/>
    <w:rsid w:val="00046517"/>
    <w:rsid w:val="0004663F"/>
    <w:rsid w:val="0004669D"/>
    <w:rsid w:val="000466F2"/>
    <w:rsid w:val="00046947"/>
    <w:rsid w:val="000469A3"/>
    <w:rsid w:val="00046B59"/>
    <w:rsid w:val="00046D12"/>
    <w:rsid w:val="00046D64"/>
    <w:rsid w:val="00046E6A"/>
    <w:rsid w:val="00046E7F"/>
    <w:rsid w:val="00046ED8"/>
    <w:rsid w:val="00046FE1"/>
    <w:rsid w:val="00047057"/>
    <w:rsid w:val="000471FD"/>
    <w:rsid w:val="00047430"/>
    <w:rsid w:val="00047621"/>
    <w:rsid w:val="00047808"/>
    <w:rsid w:val="000479DF"/>
    <w:rsid w:val="00047C35"/>
    <w:rsid w:val="00047D92"/>
    <w:rsid w:val="00047DB4"/>
    <w:rsid w:val="00050044"/>
    <w:rsid w:val="000500AD"/>
    <w:rsid w:val="00050164"/>
    <w:rsid w:val="0005016C"/>
    <w:rsid w:val="00050269"/>
    <w:rsid w:val="00050294"/>
    <w:rsid w:val="00050301"/>
    <w:rsid w:val="00050380"/>
    <w:rsid w:val="000505B4"/>
    <w:rsid w:val="000506D7"/>
    <w:rsid w:val="0005077D"/>
    <w:rsid w:val="000509A9"/>
    <w:rsid w:val="00050A2B"/>
    <w:rsid w:val="00050B0D"/>
    <w:rsid w:val="00050B3F"/>
    <w:rsid w:val="00050DB5"/>
    <w:rsid w:val="00050DCB"/>
    <w:rsid w:val="00050F87"/>
    <w:rsid w:val="00050F99"/>
    <w:rsid w:val="00050FD0"/>
    <w:rsid w:val="000511A3"/>
    <w:rsid w:val="000511B5"/>
    <w:rsid w:val="00051395"/>
    <w:rsid w:val="00051473"/>
    <w:rsid w:val="0005159A"/>
    <w:rsid w:val="000517AF"/>
    <w:rsid w:val="000519B2"/>
    <w:rsid w:val="00051AAF"/>
    <w:rsid w:val="00051ABF"/>
    <w:rsid w:val="00051AF6"/>
    <w:rsid w:val="00051B06"/>
    <w:rsid w:val="00051B3D"/>
    <w:rsid w:val="00051B9B"/>
    <w:rsid w:val="00051BE4"/>
    <w:rsid w:val="00051DF9"/>
    <w:rsid w:val="00051F38"/>
    <w:rsid w:val="00052018"/>
    <w:rsid w:val="000520F1"/>
    <w:rsid w:val="00052151"/>
    <w:rsid w:val="000521EB"/>
    <w:rsid w:val="000522D7"/>
    <w:rsid w:val="00052453"/>
    <w:rsid w:val="0005248E"/>
    <w:rsid w:val="00052730"/>
    <w:rsid w:val="00052801"/>
    <w:rsid w:val="0005285B"/>
    <w:rsid w:val="00052BAA"/>
    <w:rsid w:val="00052D62"/>
    <w:rsid w:val="00052DE4"/>
    <w:rsid w:val="00053001"/>
    <w:rsid w:val="000530AA"/>
    <w:rsid w:val="00053322"/>
    <w:rsid w:val="00053517"/>
    <w:rsid w:val="00053681"/>
    <w:rsid w:val="0005387C"/>
    <w:rsid w:val="00053955"/>
    <w:rsid w:val="00053ADA"/>
    <w:rsid w:val="00053D9E"/>
    <w:rsid w:val="00053DD3"/>
    <w:rsid w:val="00053F20"/>
    <w:rsid w:val="00054008"/>
    <w:rsid w:val="00054048"/>
    <w:rsid w:val="00054221"/>
    <w:rsid w:val="0005427A"/>
    <w:rsid w:val="000542AD"/>
    <w:rsid w:val="00054325"/>
    <w:rsid w:val="000543FC"/>
    <w:rsid w:val="0005441C"/>
    <w:rsid w:val="00054497"/>
    <w:rsid w:val="00054511"/>
    <w:rsid w:val="00054763"/>
    <w:rsid w:val="00054882"/>
    <w:rsid w:val="00054AAA"/>
    <w:rsid w:val="00054B47"/>
    <w:rsid w:val="00054C34"/>
    <w:rsid w:val="00054E90"/>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D"/>
    <w:rsid w:val="00055DA5"/>
    <w:rsid w:val="00055DD6"/>
    <w:rsid w:val="00055EB1"/>
    <w:rsid w:val="000561AE"/>
    <w:rsid w:val="000561BC"/>
    <w:rsid w:val="000562EF"/>
    <w:rsid w:val="000563B3"/>
    <w:rsid w:val="00056458"/>
    <w:rsid w:val="000564C6"/>
    <w:rsid w:val="000568EB"/>
    <w:rsid w:val="00056987"/>
    <w:rsid w:val="00056C12"/>
    <w:rsid w:val="00056C76"/>
    <w:rsid w:val="00056CF3"/>
    <w:rsid w:val="00056F4F"/>
    <w:rsid w:val="0005705C"/>
    <w:rsid w:val="000570E1"/>
    <w:rsid w:val="0005711F"/>
    <w:rsid w:val="00057255"/>
    <w:rsid w:val="00057463"/>
    <w:rsid w:val="000575E5"/>
    <w:rsid w:val="000576DB"/>
    <w:rsid w:val="00057900"/>
    <w:rsid w:val="00057979"/>
    <w:rsid w:val="00057A1A"/>
    <w:rsid w:val="00057C7F"/>
    <w:rsid w:val="00057DBE"/>
    <w:rsid w:val="00057FA5"/>
    <w:rsid w:val="000600E0"/>
    <w:rsid w:val="0006069E"/>
    <w:rsid w:val="000606BA"/>
    <w:rsid w:val="00060801"/>
    <w:rsid w:val="0006085B"/>
    <w:rsid w:val="000609A5"/>
    <w:rsid w:val="00060A89"/>
    <w:rsid w:val="00060AE5"/>
    <w:rsid w:val="00060BAF"/>
    <w:rsid w:val="00060C3F"/>
    <w:rsid w:val="00060CAA"/>
    <w:rsid w:val="00060D3D"/>
    <w:rsid w:val="00060D4D"/>
    <w:rsid w:val="00060D72"/>
    <w:rsid w:val="00060E84"/>
    <w:rsid w:val="00060EBC"/>
    <w:rsid w:val="00060F10"/>
    <w:rsid w:val="000610CD"/>
    <w:rsid w:val="000613D1"/>
    <w:rsid w:val="00061500"/>
    <w:rsid w:val="000616D4"/>
    <w:rsid w:val="0006197E"/>
    <w:rsid w:val="000619EF"/>
    <w:rsid w:val="00061B60"/>
    <w:rsid w:val="00061BC5"/>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A53"/>
    <w:rsid w:val="00062ABF"/>
    <w:rsid w:val="00062B66"/>
    <w:rsid w:val="00062BC9"/>
    <w:rsid w:val="00062BD7"/>
    <w:rsid w:val="00062C16"/>
    <w:rsid w:val="00062C46"/>
    <w:rsid w:val="00062CB9"/>
    <w:rsid w:val="00062DD9"/>
    <w:rsid w:val="00062F4A"/>
    <w:rsid w:val="0006302F"/>
    <w:rsid w:val="0006315B"/>
    <w:rsid w:val="0006321F"/>
    <w:rsid w:val="00063264"/>
    <w:rsid w:val="00063311"/>
    <w:rsid w:val="00063711"/>
    <w:rsid w:val="000638C2"/>
    <w:rsid w:val="00063A9D"/>
    <w:rsid w:val="00063E38"/>
    <w:rsid w:val="00063F96"/>
    <w:rsid w:val="00064090"/>
    <w:rsid w:val="000640D6"/>
    <w:rsid w:val="000644BE"/>
    <w:rsid w:val="0006458D"/>
    <w:rsid w:val="000647A2"/>
    <w:rsid w:val="000647BA"/>
    <w:rsid w:val="000649BA"/>
    <w:rsid w:val="00064A2A"/>
    <w:rsid w:val="00064A6D"/>
    <w:rsid w:val="00064B1D"/>
    <w:rsid w:val="00064C97"/>
    <w:rsid w:val="00064FCA"/>
    <w:rsid w:val="0006506B"/>
    <w:rsid w:val="000650C0"/>
    <w:rsid w:val="000650C9"/>
    <w:rsid w:val="00065232"/>
    <w:rsid w:val="00065261"/>
    <w:rsid w:val="0006550A"/>
    <w:rsid w:val="0006552F"/>
    <w:rsid w:val="000657FF"/>
    <w:rsid w:val="000658A8"/>
    <w:rsid w:val="00065A6D"/>
    <w:rsid w:val="00065A7B"/>
    <w:rsid w:val="00065F70"/>
    <w:rsid w:val="000661B7"/>
    <w:rsid w:val="000662A8"/>
    <w:rsid w:val="00066381"/>
    <w:rsid w:val="00066478"/>
    <w:rsid w:val="00066591"/>
    <w:rsid w:val="000666D9"/>
    <w:rsid w:val="000666E6"/>
    <w:rsid w:val="00066823"/>
    <w:rsid w:val="00066855"/>
    <w:rsid w:val="00066899"/>
    <w:rsid w:val="00066B33"/>
    <w:rsid w:val="00066B51"/>
    <w:rsid w:val="00066B57"/>
    <w:rsid w:val="00066D2F"/>
    <w:rsid w:val="00066D78"/>
    <w:rsid w:val="00066D8D"/>
    <w:rsid w:val="00066FBF"/>
    <w:rsid w:val="00067040"/>
    <w:rsid w:val="0006734C"/>
    <w:rsid w:val="000673A9"/>
    <w:rsid w:val="0006747A"/>
    <w:rsid w:val="0006766B"/>
    <w:rsid w:val="0006772A"/>
    <w:rsid w:val="000678A5"/>
    <w:rsid w:val="00067A3C"/>
    <w:rsid w:val="00067A4D"/>
    <w:rsid w:val="00067DB5"/>
    <w:rsid w:val="00067E11"/>
    <w:rsid w:val="00067E7C"/>
    <w:rsid w:val="00067EBC"/>
    <w:rsid w:val="00067F11"/>
    <w:rsid w:val="00067F77"/>
    <w:rsid w:val="00070019"/>
    <w:rsid w:val="000701B0"/>
    <w:rsid w:val="00070281"/>
    <w:rsid w:val="0007029B"/>
    <w:rsid w:val="000702C8"/>
    <w:rsid w:val="0007044D"/>
    <w:rsid w:val="00070616"/>
    <w:rsid w:val="000706A2"/>
    <w:rsid w:val="000706BB"/>
    <w:rsid w:val="00070716"/>
    <w:rsid w:val="00070784"/>
    <w:rsid w:val="000707DA"/>
    <w:rsid w:val="0007086E"/>
    <w:rsid w:val="00070872"/>
    <w:rsid w:val="00070878"/>
    <w:rsid w:val="000708FD"/>
    <w:rsid w:val="00070A91"/>
    <w:rsid w:val="00070AA8"/>
    <w:rsid w:val="00070B9D"/>
    <w:rsid w:val="00070BE0"/>
    <w:rsid w:val="00070D0A"/>
    <w:rsid w:val="00070EC4"/>
    <w:rsid w:val="00070EE9"/>
    <w:rsid w:val="0007103C"/>
    <w:rsid w:val="00071340"/>
    <w:rsid w:val="000713AA"/>
    <w:rsid w:val="00071597"/>
    <w:rsid w:val="000715D4"/>
    <w:rsid w:val="000716AB"/>
    <w:rsid w:val="0007198F"/>
    <w:rsid w:val="00071A9E"/>
    <w:rsid w:val="00071D95"/>
    <w:rsid w:val="00071E27"/>
    <w:rsid w:val="00071F2A"/>
    <w:rsid w:val="00072424"/>
    <w:rsid w:val="00072868"/>
    <w:rsid w:val="000728A1"/>
    <w:rsid w:val="00072997"/>
    <w:rsid w:val="00072A09"/>
    <w:rsid w:val="00072A8B"/>
    <w:rsid w:val="00072C1B"/>
    <w:rsid w:val="00072CC2"/>
    <w:rsid w:val="00072D66"/>
    <w:rsid w:val="00072E16"/>
    <w:rsid w:val="0007301E"/>
    <w:rsid w:val="00073040"/>
    <w:rsid w:val="0007305D"/>
    <w:rsid w:val="000730BF"/>
    <w:rsid w:val="0007317C"/>
    <w:rsid w:val="000731A8"/>
    <w:rsid w:val="000731B3"/>
    <w:rsid w:val="000731ED"/>
    <w:rsid w:val="0007330E"/>
    <w:rsid w:val="000733FA"/>
    <w:rsid w:val="00073426"/>
    <w:rsid w:val="000734B2"/>
    <w:rsid w:val="000736C0"/>
    <w:rsid w:val="000736DC"/>
    <w:rsid w:val="000736EE"/>
    <w:rsid w:val="00073726"/>
    <w:rsid w:val="0007374F"/>
    <w:rsid w:val="00073796"/>
    <w:rsid w:val="00073AA5"/>
    <w:rsid w:val="00073AFB"/>
    <w:rsid w:val="00073BC6"/>
    <w:rsid w:val="00073CEA"/>
    <w:rsid w:val="00073DA5"/>
    <w:rsid w:val="00073DD4"/>
    <w:rsid w:val="00073E41"/>
    <w:rsid w:val="00074025"/>
    <w:rsid w:val="00074054"/>
    <w:rsid w:val="000740CE"/>
    <w:rsid w:val="0007411B"/>
    <w:rsid w:val="000742D2"/>
    <w:rsid w:val="0007442C"/>
    <w:rsid w:val="00074525"/>
    <w:rsid w:val="000746F8"/>
    <w:rsid w:val="00074745"/>
    <w:rsid w:val="00074773"/>
    <w:rsid w:val="000747D4"/>
    <w:rsid w:val="00074903"/>
    <w:rsid w:val="00074B6A"/>
    <w:rsid w:val="00074B7A"/>
    <w:rsid w:val="00074BFA"/>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D54"/>
    <w:rsid w:val="00075EDD"/>
    <w:rsid w:val="00075F1F"/>
    <w:rsid w:val="00075FC4"/>
    <w:rsid w:val="00076208"/>
    <w:rsid w:val="0007629D"/>
    <w:rsid w:val="00076492"/>
    <w:rsid w:val="00076597"/>
    <w:rsid w:val="00076635"/>
    <w:rsid w:val="0007670A"/>
    <w:rsid w:val="0007683D"/>
    <w:rsid w:val="000769E6"/>
    <w:rsid w:val="00076CD1"/>
    <w:rsid w:val="00076DA7"/>
    <w:rsid w:val="00076DAA"/>
    <w:rsid w:val="00076DDE"/>
    <w:rsid w:val="00076ED0"/>
    <w:rsid w:val="00076FC0"/>
    <w:rsid w:val="00077232"/>
    <w:rsid w:val="0007750E"/>
    <w:rsid w:val="000776C2"/>
    <w:rsid w:val="000776DC"/>
    <w:rsid w:val="0007778F"/>
    <w:rsid w:val="000777B2"/>
    <w:rsid w:val="000779D5"/>
    <w:rsid w:val="00077B75"/>
    <w:rsid w:val="00077C68"/>
    <w:rsid w:val="00077C80"/>
    <w:rsid w:val="00077E0F"/>
    <w:rsid w:val="00077E10"/>
    <w:rsid w:val="00077ED8"/>
    <w:rsid w:val="00080064"/>
    <w:rsid w:val="00080257"/>
    <w:rsid w:val="000802FA"/>
    <w:rsid w:val="00080356"/>
    <w:rsid w:val="00080432"/>
    <w:rsid w:val="000804A5"/>
    <w:rsid w:val="00080638"/>
    <w:rsid w:val="00080686"/>
    <w:rsid w:val="00080B6E"/>
    <w:rsid w:val="00080C38"/>
    <w:rsid w:val="00080C80"/>
    <w:rsid w:val="00080C9A"/>
    <w:rsid w:val="00080D0C"/>
    <w:rsid w:val="00080E13"/>
    <w:rsid w:val="00080F99"/>
    <w:rsid w:val="00081015"/>
    <w:rsid w:val="00081091"/>
    <w:rsid w:val="00081135"/>
    <w:rsid w:val="000811C4"/>
    <w:rsid w:val="000812ED"/>
    <w:rsid w:val="000812F0"/>
    <w:rsid w:val="00081589"/>
    <w:rsid w:val="00081653"/>
    <w:rsid w:val="000816A2"/>
    <w:rsid w:val="0008172F"/>
    <w:rsid w:val="00081827"/>
    <w:rsid w:val="000818B0"/>
    <w:rsid w:val="00081912"/>
    <w:rsid w:val="00081954"/>
    <w:rsid w:val="00081A56"/>
    <w:rsid w:val="00081B5B"/>
    <w:rsid w:val="00081BAE"/>
    <w:rsid w:val="00081D96"/>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5A"/>
    <w:rsid w:val="000831FE"/>
    <w:rsid w:val="000832DC"/>
    <w:rsid w:val="000833C0"/>
    <w:rsid w:val="0008341A"/>
    <w:rsid w:val="000835A3"/>
    <w:rsid w:val="000835CB"/>
    <w:rsid w:val="0008384A"/>
    <w:rsid w:val="000839A6"/>
    <w:rsid w:val="00083A15"/>
    <w:rsid w:val="00083B3E"/>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D62"/>
    <w:rsid w:val="00084D7A"/>
    <w:rsid w:val="00084D83"/>
    <w:rsid w:val="00084EF6"/>
    <w:rsid w:val="00084F3E"/>
    <w:rsid w:val="00085248"/>
    <w:rsid w:val="00085308"/>
    <w:rsid w:val="00085314"/>
    <w:rsid w:val="0008531B"/>
    <w:rsid w:val="00085459"/>
    <w:rsid w:val="000855C6"/>
    <w:rsid w:val="0008569A"/>
    <w:rsid w:val="00085803"/>
    <w:rsid w:val="00085938"/>
    <w:rsid w:val="00085D9F"/>
    <w:rsid w:val="00085DAC"/>
    <w:rsid w:val="00085F6B"/>
    <w:rsid w:val="0008606A"/>
    <w:rsid w:val="00086096"/>
    <w:rsid w:val="00086109"/>
    <w:rsid w:val="000861C3"/>
    <w:rsid w:val="00086215"/>
    <w:rsid w:val="00086240"/>
    <w:rsid w:val="000862AD"/>
    <w:rsid w:val="000862BB"/>
    <w:rsid w:val="00086328"/>
    <w:rsid w:val="0008636B"/>
    <w:rsid w:val="00086482"/>
    <w:rsid w:val="000864D6"/>
    <w:rsid w:val="000865DA"/>
    <w:rsid w:val="000866D2"/>
    <w:rsid w:val="00086760"/>
    <w:rsid w:val="00086793"/>
    <w:rsid w:val="00086972"/>
    <w:rsid w:val="000869CB"/>
    <w:rsid w:val="00086AFB"/>
    <w:rsid w:val="00086B87"/>
    <w:rsid w:val="00086C44"/>
    <w:rsid w:val="00086D1E"/>
    <w:rsid w:val="00086EE8"/>
    <w:rsid w:val="00086F04"/>
    <w:rsid w:val="00086FC6"/>
    <w:rsid w:val="00087033"/>
    <w:rsid w:val="00087213"/>
    <w:rsid w:val="00087288"/>
    <w:rsid w:val="00087340"/>
    <w:rsid w:val="000873D3"/>
    <w:rsid w:val="000873EF"/>
    <w:rsid w:val="0008748E"/>
    <w:rsid w:val="000876F1"/>
    <w:rsid w:val="00087A0F"/>
    <w:rsid w:val="00087A39"/>
    <w:rsid w:val="00087BF1"/>
    <w:rsid w:val="00087C35"/>
    <w:rsid w:val="00087F21"/>
    <w:rsid w:val="0009009A"/>
    <w:rsid w:val="000900DB"/>
    <w:rsid w:val="00090118"/>
    <w:rsid w:val="0009015B"/>
    <w:rsid w:val="0009016D"/>
    <w:rsid w:val="00090218"/>
    <w:rsid w:val="0009027D"/>
    <w:rsid w:val="0009038D"/>
    <w:rsid w:val="00090492"/>
    <w:rsid w:val="00090578"/>
    <w:rsid w:val="000905A6"/>
    <w:rsid w:val="00090718"/>
    <w:rsid w:val="0009075F"/>
    <w:rsid w:val="00090A8E"/>
    <w:rsid w:val="00090DA9"/>
    <w:rsid w:val="00090E65"/>
    <w:rsid w:val="00090FB6"/>
    <w:rsid w:val="00090FD9"/>
    <w:rsid w:val="0009121B"/>
    <w:rsid w:val="000912AF"/>
    <w:rsid w:val="00091470"/>
    <w:rsid w:val="00091575"/>
    <w:rsid w:val="000915B6"/>
    <w:rsid w:val="0009183F"/>
    <w:rsid w:val="000919CD"/>
    <w:rsid w:val="00091BD7"/>
    <w:rsid w:val="00091C29"/>
    <w:rsid w:val="00091DA4"/>
    <w:rsid w:val="00091E4C"/>
    <w:rsid w:val="00091EBB"/>
    <w:rsid w:val="00092321"/>
    <w:rsid w:val="0009238A"/>
    <w:rsid w:val="000924CF"/>
    <w:rsid w:val="00092646"/>
    <w:rsid w:val="00092687"/>
    <w:rsid w:val="000926D9"/>
    <w:rsid w:val="000927AD"/>
    <w:rsid w:val="0009295F"/>
    <w:rsid w:val="00092BD6"/>
    <w:rsid w:val="00092D92"/>
    <w:rsid w:val="00093102"/>
    <w:rsid w:val="00093105"/>
    <w:rsid w:val="000931FB"/>
    <w:rsid w:val="0009326C"/>
    <w:rsid w:val="000933FD"/>
    <w:rsid w:val="00093585"/>
    <w:rsid w:val="00093649"/>
    <w:rsid w:val="000936B6"/>
    <w:rsid w:val="000936F1"/>
    <w:rsid w:val="00093909"/>
    <w:rsid w:val="0009393E"/>
    <w:rsid w:val="00093A8D"/>
    <w:rsid w:val="00093CD2"/>
    <w:rsid w:val="00093DDF"/>
    <w:rsid w:val="00093E5C"/>
    <w:rsid w:val="00093E60"/>
    <w:rsid w:val="00094057"/>
    <w:rsid w:val="000944BA"/>
    <w:rsid w:val="00094532"/>
    <w:rsid w:val="00094572"/>
    <w:rsid w:val="00094577"/>
    <w:rsid w:val="000946AD"/>
    <w:rsid w:val="000947E9"/>
    <w:rsid w:val="00094A17"/>
    <w:rsid w:val="00094A79"/>
    <w:rsid w:val="00094ABA"/>
    <w:rsid w:val="00094AF6"/>
    <w:rsid w:val="00094B1B"/>
    <w:rsid w:val="00094C03"/>
    <w:rsid w:val="00094C18"/>
    <w:rsid w:val="00094F89"/>
    <w:rsid w:val="00095023"/>
    <w:rsid w:val="000950DD"/>
    <w:rsid w:val="00095138"/>
    <w:rsid w:val="0009515A"/>
    <w:rsid w:val="0009516D"/>
    <w:rsid w:val="00095292"/>
    <w:rsid w:val="00095376"/>
    <w:rsid w:val="000953BA"/>
    <w:rsid w:val="00095444"/>
    <w:rsid w:val="0009561E"/>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D3A"/>
    <w:rsid w:val="00096D3C"/>
    <w:rsid w:val="00096EE6"/>
    <w:rsid w:val="0009700A"/>
    <w:rsid w:val="0009704B"/>
    <w:rsid w:val="0009718D"/>
    <w:rsid w:val="000971B7"/>
    <w:rsid w:val="0009730E"/>
    <w:rsid w:val="0009742A"/>
    <w:rsid w:val="00097528"/>
    <w:rsid w:val="0009782F"/>
    <w:rsid w:val="00097A3E"/>
    <w:rsid w:val="00097C05"/>
    <w:rsid w:val="00097C2D"/>
    <w:rsid w:val="00097D8B"/>
    <w:rsid w:val="00097E1A"/>
    <w:rsid w:val="00097E7E"/>
    <w:rsid w:val="000A0036"/>
    <w:rsid w:val="000A037C"/>
    <w:rsid w:val="000A03EA"/>
    <w:rsid w:val="000A0435"/>
    <w:rsid w:val="000A04D7"/>
    <w:rsid w:val="000A04FB"/>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5E2"/>
    <w:rsid w:val="000A17A2"/>
    <w:rsid w:val="000A1A76"/>
    <w:rsid w:val="000A1A8B"/>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99F"/>
    <w:rsid w:val="000A2EA1"/>
    <w:rsid w:val="000A2EAE"/>
    <w:rsid w:val="000A2F91"/>
    <w:rsid w:val="000A33D5"/>
    <w:rsid w:val="000A3452"/>
    <w:rsid w:val="000A34AB"/>
    <w:rsid w:val="000A34BD"/>
    <w:rsid w:val="000A36C3"/>
    <w:rsid w:val="000A36C8"/>
    <w:rsid w:val="000A37C8"/>
    <w:rsid w:val="000A38F0"/>
    <w:rsid w:val="000A390E"/>
    <w:rsid w:val="000A3A13"/>
    <w:rsid w:val="000A3A68"/>
    <w:rsid w:val="000A3B5F"/>
    <w:rsid w:val="000A3CA7"/>
    <w:rsid w:val="000A3DD7"/>
    <w:rsid w:val="000A3F73"/>
    <w:rsid w:val="000A3F7C"/>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78F"/>
    <w:rsid w:val="000A584F"/>
    <w:rsid w:val="000A5D57"/>
    <w:rsid w:val="000A6054"/>
    <w:rsid w:val="000A6101"/>
    <w:rsid w:val="000A61AA"/>
    <w:rsid w:val="000A631A"/>
    <w:rsid w:val="000A6400"/>
    <w:rsid w:val="000A64D0"/>
    <w:rsid w:val="000A64D2"/>
    <w:rsid w:val="000A683D"/>
    <w:rsid w:val="000A68E3"/>
    <w:rsid w:val="000A69A1"/>
    <w:rsid w:val="000A6A5D"/>
    <w:rsid w:val="000A6E38"/>
    <w:rsid w:val="000A6EDA"/>
    <w:rsid w:val="000A6EFD"/>
    <w:rsid w:val="000A6FFE"/>
    <w:rsid w:val="000A7032"/>
    <w:rsid w:val="000A72D4"/>
    <w:rsid w:val="000A7332"/>
    <w:rsid w:val="000A739C"/>
    <w:rsid w:val="000A73FE"/>
    <w:rsid w:val="000A7458"/>
    <w:rsid w:val="000A74EB"/>
    <w:rsid w:val="000A7501"/>
    <w:rsid w:val="000A754D"/>
    <w:rsid w:val="000A77AD"/>
    <w:rsid w:val="000A7A9F"/>
    <w:rsid w:val="000A7B99"/>
    <w:rsid w:val="000A7CE4"/>
    <w:rsid w:val="000A7F94"/>
    <w:rsid w:val="000A7FE5"/>
    <w:rsid w:val="000B0227"/>
    <w:rsid w:val="000B0279"/>
    <w:rsid w:val="000B034F"/>
    <w:rsid w:val="000B03DF"/>
    <w:rsid w:val="000B03E5"/>
    <w:rsid w:val="000B0404"/>
    <w:rsid w:val="000B081F"/>
    <w:rsid w:val="000B08EC"/>
    <w:rsid w:val="000B0BDE"/>
    <w:rsid w:val="000B0C5E"/>
    <w:rsid w:val="000B0E49"/>
    <w:rsid w:val="000B0EA6"/>
    <w:rsid w:val="000B0F56"/>
    <w:rsid w:val="000B1046"/>
    <w:rsid w:val="000B1154"/>
    <w:rsid w:val="000B1284"/>
    <w:rsid w:val="000B12D5"/>
    <w:rsid w:val="000B13D4"/>
    <w:rsid w:val="000B13E6"/>
    <w:rsid w:val="000B1722"/>
    <w:rsid w:val="000B1735"/>
    <w:rsid w:val="000B182E"/>
    <w:rsid w:val="000B19E6"/>
    <w:rsid w:val="000B1B00"/>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C3"/>
    <w:rsid w:val="000B2AD1"/>
    <w:rsid w:val="000B2D14"/>
    <w:rsid w:val="000B2E0F"/>
    <w:rsid w:val="000B2F60"/>
    <w:rsid w:val="000B2FD2"/>
    <w:rsid w:val="000B303C"/>
    <w:rsid w:val="000B3051"/>
    <w:rsid w:val="000B31DF"/>
    <w:rsid w:val="000B32A1"/>
    <w:rsid w:val="000B338C"/>
    <w:rsid w:val="000B33D1"/>
    <w:rsid w:val="000B37FD"/>
    <w:rsid w:val="000B3993"/>
    <w:rsid w:val="000B3B9A"/>
    <w:rsid w:val="000B3D07"/>
    <w:rsid w:val="000B3D4E"/>
    <w:rsid w:val="000B3DA7"/>
    <w:rsid w:val="000B40F4"/>
    <w:rsid w:val="000B41BE"/>
    <w:rsid w:val="000B44DD"/>
    <w:rsid w:val="000B458E"/>
    <w:rsid w:val="000B4623"/>
    <w:rsid w:val="000B4696"/>
    <w:rsid w:val="000B489B"/>
    <w:rsid w:val="000B4906"/>
    <w:rsid w:val="000B4934"/>
    <w:rsid w:val="000B4A2C"/>
    <w:rsid w:val="000B4F41"/>
    <w:rsid w:val="000B4FB7"/>
    <w:rsid w:val="000B507B"/>
    <w:rsid w:val="000B5260"/>
    <w:rsid w:val="000B5279"/>
    <w:rsid w:val="000B53E4"/>
    <w:rsid w:val="000B5436"/>
    <w:rsid w:val="000B545C"/>
    <w:rsid w:val="000B5728"/>
    <w:rsid w:val="000B57B3"/>
    <w:rsid w:val="000B57D4"/>
    <w:rsid w:val="000B5C04"/>
    <w:rsid w:val="000B6041"/>
    <w:rsid w:val="000B605A"/>
    <w:rsid w:val="000B60B2"/>
    <w:rsid w:val="000B627C"/>
    <w:rsid w:val="000B633E"/>
    <w:rsid w:val="000B6386"/>
    <w:rsid w:val="000B6466"/>
    <w:rsid w:val="000B6496"/>
    <w:rsid w:val="000B64E7"/>
    <w:rsid w:val="000B66FA"/>
    <w:rsid w:val="000B6804"/>
    <w:rsid w:val="000B685F"/>
    <w:rsid w:val="000B68FF"/>
    <w:rsid w:val="000B6B8B"/>
    <w:rsid w:val="000B6C3A"/>
    <w:rsid w:val="000B6CD7"/>
    <w:rsid w:val="000B6EE1"/>
    <w:rsid w:val="000B6F14"/>
    <w:rsid w:val="000B7040"/>
    <w:rsid w:val="000B7208"/>
    <w:rsid w:val="000B751B"/>
    <w:rsid w:val="000B7655"/>
    <w:rsid w:val="000B775F"/>
    <w:rsid w:val="000B77B2"/>
    <w:rsid w:val="000B7B68"/>
    <w:rsid w:val="000B7BC8"/>
    <w:rsid w:val="000B7C43"/>
    <w:rsid w:val="000B7C74"/>
    <w:rsid w:val="000B7CCA"/>
    <w:rsid w:val="000B7D27"/>
    <w:rsid w:val="000B7DFD"/>
    <w:rsid w:val="000C03D9"/>
    <w:rsid w:val="000C0538"/>
    <w:rsid w:val="000C08A9"/>
    <w:rsid w:val="000C09A9"/>
    <w:rsid w:val="000C0A81"/>
    <w:rsid w:val="000C0AAC"/>
    <w:rsid w:val="000C0B3F"/>
    <w:rsid w:val="000C0EC1"/>
    <w:rsid w:val="000C1066"/>
    <w:rsid w:val="000C118D"/>
    <w:rsid w:val="000C1580"/>
    <w:rsid w:val="000C15C9"/>
    <w:rsid w:val="000C16E4"/>
    <w:rsid w:val="000C17A2"/>
    <w:rsid w:val="000C187D"/>
    <w:rsid w:val="000C1944"/>
    <w:rsid w:val="000C1A03"/>
    <w:rsid w:val="000C1A04"/>
    <w:rsid w:val="000C1A3D"/>
    <w:rsid w:val="000C1DC5"/>
    <w:rsid w:val="000C1F48"/>
    <w:rsid w:val="000C1FDF"/>
    <w:rsid w:val="000C2258"/>
    <w:rsid w:val="000C24F6"/>
    <w:rsid w:val="000C254B"/>
    <w:rsid w:val="000C2A3F"/>
    <w:rsid w:val="000C2A5E"/>
    <w:rsid w:val="000C2B6C"/>
    <w:rsid w:val="000C2E06"/>
    <w:rsid w:val="000C2E6C"/>
    <w:rsid w:val="000C2EF2"/>
    <w:rsid w:val="000C2EF3"/>
    <w:rsid w:val="000C30AD"/>
    <w:rsid w:val="000C31AA"/>
    <w:rsid w:val="000C3228"/>
    <w:rsid w:val="000C32A1"/>
    <w:rsid w:val="000C32C6"/>
    <w:rsid w:val="000C3404"/>
    <w:rsid w:val="000C34CB"/>
    <w:rsid w:val="000C365A"/>
    <w:rsid w:val="000C368A"/>
    <w:rsid w:val="000C372C"/>
    <w:rsid w:val="000C386A"/>
    <w:rsid w:val="000C38BB"/>
    <w:rsid w:val="000C3932"/>
    <w:rsid w:val="000C39BA"/>
    <w:rsid w:val="000C3B48"/>
    <w:rsid w:val="000C3CB3"/>
    <w:rsid w:val="000C3D9E"/>
    <w:rsid w:val="000C3E07"/>
    <w:rsid w:val="000C3F62"/>
    <w:rsid w:val="000C3FC4"/>
    <w:rsid w:val="000C400F"/>
    <w:rsid w:val="000C4268"/>
    <w:rsid w:val="000C43EC"/>
    <w:rsid w:val="000C44D4"/>
    <w:rsid w:val="000C45DA"/>
    <w:rsid w:val="000C476F"/>
    <w:rsid w:val="000C49EC"/>
    <w:rsid w:val="000C4A37"/>
    <w:rsid w:val="000C4B13"/>
    <w:rsid w:val="000C4BD8"/>
    <w:rsid w:val="000C4C22"/>
    <w:rsid w:val="000C4CE6"/>
    <w:rsid w:val="000C4D85"/>
    <w:rsid w:val="000C4E59"/>
    <w:rsid w:val="000C4F4F"/>
    <w:rsid w:val="000C4F94"/>
    <w:rsid w:val="000C5132"/>
    <w:rsid w:val="000C524B"/>
    <w:rsid w:val="000C532B"/>
    <w:rsid w:val="000C5425"/>
    <w:rsid w:val="000C5470"/>
    <w:rsid w:val="000C554D"/>
    <w:rsid w:val="000C5774"/>
    <w:rsid w:val="000C591A"/>
    <w:rsid w:val="000C5955"/>
    <w:rsid w:val="000C5A3D"/>
    <w:rsid w:val="000C5C2C"/>
    <w:rsid w:val="000C5F4D"/>
    <w:rsid w:val="000C5FB2"/>
    <w:rsid w:val="000C607C"/>
    <w:rsid w:val="000C60EC"/>
    <w:rsid w:val="000C611E"/>
    <w:rsid w:val="000C61E9"/>
    <w:rsid w:val="000C636D"/>
    <w:rsid w:val="000C65AE"/>
    <w:rsid w:val="000C695A"/>
    <w:rsid w:val="000C6D19"/>
    <w:rsid w:val="000C6EAF"/>
    <w:rsid w:val="000C6FCB"/>
    <w:rsid w:val="000C7142"/>
    <w:rsid w:val="000C719D"/>
    <w:rsid w:val="000C7323"/>
    <w:rsid w:val="000C7518"/>
    <w:rsid w:val="000C752C"/>
    <w:rsid w:val="000C755E"/>
    <w:rsid w:val="000C767A"/>
    <w:rsid w:val="000C76F9"/>
    <w:rsid w:val="000C7A81"/>
    <w:rsid w:val="000C7AA7"/>
    <w:rsid w:val="000C7B25"/>
    <w:rsid w:val="000C7E74"/>
    <w:rsid w:val="000C7FC5"/>
    <w:rsid w:val="000D00EC"/>
    <w:rsid w:val="000D0159"/>
    <w:rsid w:val="000D01E0"/>
    <w:rsid w:val="000D0370"/>
    <w:rsid w:val="000D03A6"/>
    <w:rsid w:val="000D03EC"/>
    <w:rsid w:val="000D0502"/>
    <w:rsid w:val="000D05A9"/>
    <w:rsid w:val="000D05E7"/>
    <w:rsid w:val="000D079A"/>
    <w:rsid w:val="000D0833"/>
    <w:rsid w:val="000D089F"/>
    <w:rsid w:val="000D0971"/>
    <w:rsid w:val="000D1030"/>
    <w:rsid w:val="000D1035"/>
    <w:rsid w:val="000D12A8"/>
    <w:rsid w:val="000D1359"/>
    <w:rsid w:val="000D15D2"/>
    <w:rsid w:val="000D15D3"/>
    <w:rsid w:val="000D15F9"/>
    <w:rsid w:val="000D169C"/>
    <w:rsid w:val="000D172F"/>
    <w:rsid w:val="000D173C"/>
    <w:rsid w:val="000D19F2"/>
    <w:rsid w:val="000D1AD7"/>
    <w:rsid w:val="000D1C2F"/>
    <w:rsid w:val="000D1CA5"/>
    <w:rsid w:val="000D1D91"/>
    <w:rsid w:val="000D1E19"/>
    <w:rsid w:val="000D1E5B"/>
    <w:rsid w:val="000D2009"/>
    <w:rsid w:val="000D2047"/>
    <w:rsid w:val="000D2052"/>
    <w:rsid w:val="000D20A2"/>
    <w:rsid w:val="000D211E"/>
    <w:rsid w:val="000D2247"/>
    <w:rsid w:val="000D2282"/>
    <w:rsid w:val="000D22CD"/>
    <w:rsid w:val="000D249E"/>
    <w:rsid w:val="000D24E0"/>
    <w:rsid w:val="000D25AC"/>
    <w:rsid w:val="000D262E"/>
    <w:rsid w:val="000D2670"/>
    <w:rsid w:val="000D2CA1"/>
    <w:rsid w:val="000D2EDA"/>
    <w:rsid w:val="000D319F"/>
    <w:rsid w:val="000D3256"/>
    <w:rsid w:val="000D330A"/>
    <w:rsid w:val="000D3760"/>
    <w:rsid w:val="000D384A"/>
    <w:rsid w:val="000D38F0"/>
    <w:rsid w:val="000D3906"/>
    <w:rsid w:val="000D3B3A"/>
    <w:rsid w:val="000D3B7E"/>
    <w:rsid w:val="000D3C4E"/>
    <w:rsid w:val="000D3D2E"/>
    <w:rsid w:val="000D3E7B"/>
    <w:rsid w:val="000D3F01"/>
    <w:rsid w:val="000D3F5B"/>
    <w:rsid w:val="000D3F6C"/>
    <w:rsid w:val="000D42BF"/>
    <w:rsid w:val="000D4306"/>
    <w:rsid w:val="000D4391"/>
    <w:rsid w:val="000D44CB"/>
    <w:rsid w:val="000D44E4"/>
    <w:rsid w:val="000D45B4"/>
    <w:rsid w:val="000D4673"/>
    <w:rsid w:val="000D47F5"/>
    <w:rsid w:val="000D4861"/>
    <w:rsid w:val="000D48D2"/>
    <w:rsid w:val="000D4938"/>
    <w:rsid w:val="000D49B2"/>
    <w:rsid w:val="000D4A4E"/>
    <w:rsid w:val="000D4AF7"/>
    <w:rsid w:val="000D4BE4"/>
    <w:rsid w:val="000D4C06"/>
    <w:rsid w:val="000D4C3E"/>
    <w:rsid w:val="000D4C68"/>
    <w:rsid w:val="000D4E18"/>
    <w:rsid w:val="000D5054"/>
    <w:rsid w:val="000D50D7"/>
    <w:rsid w:val="000D5202"/>
    <w:rsid w:val="000D5230"/>
    <w:rsid w:val="000D530A"/>
    <w:rsid w:val="000D530C"/>
    <w:rsid w:val="000D556D"/>
    <w:rsid w:val="000D56F1"/>
    <w:rsid w:val="000D573A"/>
    <w:rsid w:val="000D585F"/>
    <w:rsid w:val="000D593E"/>
    <w:rsid w:val="000D59DA"/>
    <w:rsid w:val="000D5A2C"/>
    <w:rsid w:val="000D5A9C"/>
    <w:rsid w:val="000D5E4B"/>
    <w:rsid w:val="000D6024"/>
    <w:rsid w:val="000D6062"/>
    <w:rsid w:val="000D6078"/>
    <w:rsid w:val="000D609F"/>
    <w:rsid w:val="000D60BF"/>
    <w:rsid w:val="000D60CF"/>
    <w:rsid w:val="000D6142"/>
    <w:rsid w:val="000D61B6"/>
    <w:rsid w:val="000D61D2"/>
    <w:rsid w:val="000D6290"/>
    <w:rsid w:val="000D66FC"/>
    <w:rsid w:val="000D672C"/>
    <w:rsid w:val="000D6802"/>
    <w:rsid w:val="000D6836"/>
    <w:rsid w:val="000D68EF"/>
    <w:rsid w:val="000D6AE1"/>
    <w:rsid w:val="000D6BA6"/>
    <w:rsid w:val="000D6BD0"/>
    <w:rsid w:val="000D6CEB"/>
    <w:rsid w:val="000D6CED"/>
    <w:rsid w:val="000D6D57"/>
    <w:rsid w:val="000D6D5D"/>
    <w:rsid w:val="000D6E43"/>
    <w:rsid w:val="000D6F50"/>
    <w:rsid w:val="000D7021"/>
    <w:rsid w:val="000D7437"/>
    <w:rsid w:val="000D7472"/>
    <w:rsid w:val="000D74EE"/>
    <w:rsid w:val="000D7603"/>
    <w:rsid w:val="000D770B"/>
    <w:rsid w:val="000D79D4"/>
    <w:rsid w:val="000D7A8A"/>
    <w:rsid w:val="000D7BED"/>
    <w:rsid w:val="000D7CEC"/>
    <w:rsid w:val="000D7E13"/>
    <w:rsid w:val="000D7EC7"/>
    <w:rsid w:val="000D7F39"/>
    <w:rsid w:val="000D7F3E"/>
    <w:rsid w:val="000D7FE4"/>
    <w:rsid w:val="000E00D3"/>
    <w:rsid w:val="000E012F"/>
    <w:rsid w:val="000E01D5"/>
    <w:rsid w:val="000E01FF"/>
    <w:rsid w:val="000E0307"/>
    <w:rsid w:val="000E0326"/>
    <w:rsid w:val="000E035D"/>
    <w:rsid w:val="000E0454"/>
    <w:rsid w:val="000E04DB"/>
    <w:rsid w:val="000E0633"/>
    <w:rsid w:val="000E065E"/>
    <w:rsid w:val="000E06E3"/>
    <w:rsid w:val="000E0C47"/>
    <w:rsid w:val="000E0D8D"/>
    <w:rsid w:val="000E0E41"/>
    <w:rsid w:val="000E0F2C"/>
    <w:rsid w:val="000E108B"/>
    <w:rsid w:val="000E11C7"/>
    <w:rsid w:val="000E11DA"/>
    <w:rsid w:val="000E120E"/>
    <w:rsid w:val="000E131E"/>
    <w:rsid w:val="000E1584"/>
    <w:rsid w:val="000E1594"/>
    <w:rsid w:val="000E1632"/>
    <w:rsid w:val="000E170E"/>
    <w:rsid w:val="000E1788"/>
    <w:rsid w:val="000E1964"/>
    <w:rsid w:val="000E1A36"/>
    <w:rsid w:val="000E1BEA"/>
    <w:rsid w:val="000E1CCE"/>
    <w:rsid w:val="000E206C"/>
    <w:rsid w:val="000E20E1"/>
    <w:rsid w:val="000E211A"/>
    <w:rsid w:val="000E2291"/>
    <w:rsid w:val="000E23A2"/>
    <w:rsid w:val="000E24FC"/>
    <w:rsid w:val="000E2514"/>
    <w:rsid w:val="000E25CD"/>
    <w:rsid w:val="000E2676"/>
    <w:rsid w:val="000E2743"/>
    <w:rsid w:val="000E29DE"/>
    <w:rsid w:val="000E2B8A"/>
    <w:rsid w:val="000E2C3B"/>
    <w:rsid w:val="000E2C46"/>
    <w:rsid w:val="000E2C4C"/>
    <w:rsid w:val="000E2C66"/>
    <w:rsid w:val="000E2C71"/>
    <w:rsid w:val="000E2CBE"/>
    <w:rsid w:val="000E2EA7"/>
    <w:rsid w:val="000E2EFB"/>
    <w:rsid w:val="000E2F40"/>
    <w:rsid w:val="000E2FDA"/>
    <w:rsid w:val="000E3007"/>
    <w:rsid w:val="000E314A"/>
    <w:rsid w:val="000E344D"/>
    <w:rsid w:val="000E3535"/>
    <w:rsid w:val="000E37DC"/>
    <w:rsid w:val="000E3822"/>
    <w:rsid w:val="000E389B"/>
    <w:rsid w:val="000E3932"/>
    <w:rsid w:val="000E399F"/>
    <w:rsid w:val="000E3AAB"/>
    <w:rsid w:val="000E3B85"/>
    <w:rsid w:val="000E3D02"/>
    <w:rsid w:val="000E3ECC"/>
    <w:rsid w:val="000E3F2F"/>
    <w:rsid w:val="000E41F2"/>
    <w:rsid w:val="000E42B0"/>
    <w:rsid w:val="000E442F"/>
    <w:rsid w:val="000E4924"/>
    <w:rsid w:val="000E4996"/>
    <w:rsid w:val="000E4A69"/>
    <w:rsid w:val="000E4A9C"/>
    <w:rsid w:val="000E4BF0"/>
    <w:rsid w:val="000E4C4B"/>
    <w:rsid w:val="000E4CEC"/>
    <w:rsid w:val="000E4D9B"/>
    <w:rsid w:val="000E4E76"/>
    <w:rsid w:val="000E4EB7"/>
    <w:rsid w:val="000E4F30"/>
    <w:rsid w:val="000E4F36"/>
    <w:rsid w:val="000E51AE"/>
    <w:rsid w:val="000E52F8"/>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C9B"/>
    <w:rsid w:val="000E6F9B"/>
    <w:rsid w:val="000E70DF"/>
    <w:rsid w:val="000E713A"/>
    <w:rsid w:val="000E713E"/>
    <w:rsid w:val="000E720A"/>
    <w:rsid w:val="000E7304"/>
    <w:rsid w:val="000E73BC"/>
    <w:rsid w:val="000E75D5"/>
    <w:rsid w:val="000E770E"/>
    <w:rsid w:val="000E771E"/>
    <w:rsid w:val="000E7797"/>
    <w:rsid w:val="000E77C3"/>
    <w:rsid w:val="000E7AB6"/>
    <w:rsid w:val="000E7B55"/>
    <w:rsid w:val="000E7B88"/>
    <w:rsid w:val="000E7C54"/>
    <w:rsid w:val="000E7CB4"/>
    <w:rsid w:val="000F0073"/>
    <w:rsid w:val="000F033E"/>
    <w:rsid w:val="000F05BD"/>
    <w:rsid w:val="000F07E0"/>
    <w:rsid w:val="000F08B1"/>
    <w:rsid w:val="000F0B7D"/>
    <w:rsid w:val="000F0EFD"/>
    <w:rsid w:val="000F0FA7"/>
    <w:rsid w:val="000F101F"/>
    <w:rsid w:val="000F1182"/>
    <w:rsid w:val="000F12C3"/>
    <w:rsid w:val="000F1479"/>
    <w:rsid w:val="000F14C1"/>
    <w:rsid w:val="000F1698"/>
    <w:rsid w:val="000F17A5"/>
    <w:rsid w:val="000F1863"/>
    <w:rsid w:val="000F19AD"/>
    <w:rsid w:val="000F19FB"/>
    <w:rsid w:val="000F1C1D"/>
    <w:rsid w:val="000F1CBA"/>
    <w:rsid w:val="000F1CBB"/>
    <w:rsid w:val="000F1D30"/>
    <w:rsid w:val="000F1DBB"/>
    <w:rsid w:val="000F1DD2"/>
    <w:rsid w:val="000F1F23"/>
    <w:rsid w:val="000F202F"/>
    <w:rsid w:val="000F20E7"/>
    <w:rsid w:val="000F2134"/>
    <w:rsid w:val="000F260B"/>
    <w:rsid w:val="000F2618"/>
    <w:rsid w:val="000F26B4"/>
    <w:rsid w:val="000F288F"/>
    <w:rsid w:val="000F2A5C"/>
    <w:rsid w:val="000F2B58"/>
    <w:rsid w:val="000F2D2E"/>
    <w:rsid w:val="000F2DF4"/>
    <w:rsid w:val="000F2E3E"/>
    <w:rsid w:val="000F2E76"/>
    <w:rsid w:val="000F2E85"/>
    <w:rsid w:val="000F2EAC"/>
    <w:rsid w:val="000F2F0D"/>
    <w:rsid w:val="000F2F7B"/>
    <w:rsid w:val="000F3031"/>
    <w:rsid w:val="000F303D"/>
    <w:rsid w:val="000F3414"/>
    <w:rsid w:val="000F3586"/>
    <w:rsid w:val="000F394A"/>
    <w:rsid w:val="000F394D"/>
    <w:rsid w:val="000F39DA"/>
    <w:rsid w:val="000F3B2B"/>
    <w:rsid w:val="000F3B3B"/>
    <w:rsid w:val="000F3B3F"/>
    <w:rsid w:val="000F3C39"/>
    <w:rsid w:val="000F3C74"/>
    <w:rsid w:val="000F4240"/>
    <w:rsid w:val="000F4273"/>
    <w:rsid w:val="000F42B2"/>
    <w:rsid w:val="000F439D"/>
    <w:rsid w:val="000F459C"/>
    <w:rsid w:val="000F47DF"/>
    <w:rsid w:val="000F4963"/>
    <w:rsid w:val="000F49DC"/>
    <w:rsid w:val="000F4B42"/>
    <w:rsid w:val="000F4BFC"/>
    <w:rsid w:val="000F4C2E"/>
    <w:rsid w:val="000F4CA4"/>
    <w:rsid w:val="000F4FFD"/>
    <w:rsid w:val="000F5089"/>
    <w:rsid w:val="000F5241"/>
    <w:rsid w:val="000F52CB"/>
    <w:rsid w:val="000F54E0"/>
    <w:rsid w:val="000F5554"/>
    <w:rsid w:val="000F58E3"/>
    <w:rsid w:val="000F595F"/>
    <w:rsid w:val="000F5A56"/>
    <w:rsid w:val="000F5B08"/>
    <w:rsid w:val="000F5C55"/>
    <w:rsid w:val="000F5DE3"/>
    <w:rsid w:val="000F5E2B"/>
    <w:rsid w:val="000F6009"/>
    <w:rsid w:val="000F600B"/>
    <w:rsid w:val="000F6046"/>
    <w:rsid w:val="000F63C4"/>
    <w:rsid w:val="000F653F"/>
    <w:rsid w:val="000F672D"/>
    <w:rsid w:val="000F6766"/>
    <w:rsid w:val="000F67A0"/>
    <w:rsid w:val="000F6829"/>
    <w:rsid w:val="000F693D"/>
    <w:rsid w:val="000F6B25"/>
    <w:rsid w:val="000F6B4A"/>
    <w:rsid w:val="000F6BFB"/>
    <w:rsid w:val="000F6D0E"/>
    <w:rsid w:val="000F711D"/>
    <w:rsid w:val="000F71EA"/>
    <w:rsid w:val="000F72DD"/>
    <w:rsid w:val="000F7458"/>
    <w:rsid w:val="000F746B"/>
    <w:rsid w:val="000F7503"/>
    <w:rsid w:val="000F7539"/>
    <w:rsid w:val="000F7559"/>
    <w:rsid w:val="000F7564"/>
    <w:rsid w:val="000F75C4"/>
    <w:rsid w:val="000F7704"/>
    <w:rsid w:val="000F7829"/>
    <w:rsid w:val="000F7887"/>
    <w:rsid w:val="000F78E1"/>
    <w:rsid w:val="000F7ABE"/>
    <w:rsid w:val="000F7AC2"/>
    <w:rsid w:val="000F7B83"/>
    <w:rsid w:val="000F7BF9"/>
    <w:rsid w:val="000F7D18"/>
    <w:rsid w:val="000F7D6A"/>
    <w:rsid w:val="000F7DE7"/>
    <w:rsid w:val="000F7F3D"/>
    <w:rsid w:val="000F7F51"/>
    <w:rsid w:val="00100064"/>
    <w:rsid w:val="001000EC"/>
    <w:rsid w:val="00100181"/>
    <w:rsid w:val="001001DE"/>
    <w:rsid w:val="00100264"/>
    <w:rsid w:val="00100294"/>
    <w:rsid w:val="0010043B"/>
    <w:rsid w:val="0010045A"/>
    <w:rsid w:val="00100503"/>
    <w:rsid w:val="00100551"/>
    <w:rsid w:val="00100587"/>
    <w:rsid w:val="0010095B"/>
    <w:rsid w:val="001009AC"/>
    <w:rsid w:val="00100CC1"/>
    <w:rsid w:val="00100D1B"/>
    <w:rsid w:val="00101105"/>
    <w:rsid w:val="001011C6"/>
    <w:rsid w:val="0010129E"/>
    <w:rsid w:val="00101353"/>
    <w:rsid w:val="0010135B"/>
    <w:rsid w:val="001013A5"/>
    <w:rsid w:val="001013CF"/>
    <w:rsid w:val="00101401"/>
    <w:rsid w:val="001014A8"/>
    <w:rsid w:val="001015EF"/>
    <w:rsid w:val="00101671"/>
    <w:rsid w:val="00101923"/>
    <w:rsid w:val="00101C28"/>
    <w:rsid w:val="00101C4D"/>
    <w:rsid w:val="00101C8A"/>
    <w:rsid w:val="00101CF4"/>
    <w:rsid w:val="00101D00"/>
    <w:rsid w:val="00101D16"/>
    <w:rsid w:val="00101F0D"/>
    <w:rsid w:val="00101F24"/>
    <w:rsid w:val="001023AB"/>
    <w:rsid w:val="001023B5"/>
    <w:rsid w:val="00102482"/>
    <w:rsid w:val="001024A9"/>
    <w:rsid w:val="00102687"/>
    <w:rsid w:val="001026F2"/>
    <w:rsid w:val="00102CAD"/>
    <w:rsid w:val="00102E7B"/>
    <w:rsid w:val="00102E89"/>
    <w:rsid w:val="001032F9"/>
    <w:rsid w:val="00103330"/>
    <w:rsid w:val="00103668"/>
    <w:rsid w:val="0010369F"/>
    <w:rsid w:val="001036C6"/>
    <w:rsid w:val="001036CC"/>
    <w:rsid w:val="00103815"/>
    <w:rsid w:val="001038C2"/>
    <w:rsid w:val="00103980"/>
    <w:rsid w:val="001039A5"/>
    <w:rsid w:val="00103C76"/>
    <w:rsid w:val="00103EB5"/>
    <w:rsid w:val="00103EE6"/>
    <w:rsid w:val="00103F18"/>
    <w:rsid w:val="00103F35"/>
    <w:rsid w:val="00103F82"/>
    <w:rsid w:val="0010402B"/>
    <w:rsid w:val="0010411F"/>
    <w:rsid w:val="001043AA"/>
    <w:rsid w:val="001045E0"/>
    <w:rsid w:val="0010487A"/>
    <w:rsid w:val="001048E6"/>
    <w:rsid w:val="00104A8B"/>
    <w:rsid w:val="00104B6F"/>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C00"/>
    <w:rsid w:val="0010604C"/>
    <w:rsid w:val="00106074"/>
    <w:rsid w:val="001060FB"/>
    <w:rsid w:val="00106152"/>
    <w:rsid w:val="001064B3"/>
    <w:rsid w:val="00106543"/>
    <w:rsid w:val="00106549"/>
    <w:rsid w:val="00106662"/>
    <w:rsid w:val="001066BF"/>
    <w:rsid w:val="00106788"/>
    <w:rsid w:val="00106946"/>
    <w:rsid w:val="00106B3B"/>
    <w:rsid w:val="00106B9D"/>
    <w:rsid w:val="00106C07"/>
    <w:rsid w:val="00106D52"/>
    <w:rsid w:val="00106FFC"/>
    <w:rsid w:val="0010709B"/>
    <w:rsid w:val="001071ED"/>
    <w:rsid w:val="00107273"/>
    <w:rsid w:val="001075D2"/>
    <w:rsid w:val="00107612"/>
    <w:rsid w:val="0010767D"/>
    <w:rsid w:val="001079D4"/>
    <w:rsid w:val="00107A9B"/>
    <w:rsid w:val="00107B40"/>
    <w:rsid w:val="00107D22"/>
    <w:rsid w:val="00107E53"/>
    <w:rsid w:val="00107EB4"/>
    <w:rsid w:val="00107EC4"/>
    <w:rsid w:val="00107F31"/>
    <w:rsid w:val="00110018"/>
    <w:rsid w:val="0011017D"/>
    <w:rsid w:val="00110214"/>
    <w:rsid w:val="001102B5"/>
    <w:rsid w:val="00110435"/>
    <w:rsid w:val="00110453"/>
    <w:rsid w:val="001105A2"/>
    <w:rsid w:val="001106CF"/>
    <w:rsid w:val="001107C9"/>
    <w:rsid w:val="001108AC"/>
    <w:rsid w:val="001108CB"/>
    <w:rsid w:val="0011092D"/>
    <w:rsid w:val="0011097B"/>
    <w:rsid w:val="0011099E"/>
    <w:rsid w:val="001109C6"/>
    <w:rsid w:val="00110AF7"/>
    <w:rsid w:val="00110C0A"/>
    <w:rsid w:val="00110C8A"/>
    <w:rsid w:val="00110DC2"/>
    <w:rsid w:val="00110F23"/>
    <w:rsid w:val="00110F7B"/>
    <w:rsid w:val="0011101B"/>
    <w:rsid w:val="00111099"/>
    <w:rsid w:val="00111235"/>
    <w:rsid w:val="001113B7"/>
    <w:rsid w:val="00111461"/>
    <w:rsid w:val="00111474"/>
    <w:rsid w:val="001114CB"/>
    <w:rsid w:val="0011153D"/>
    <w:rsid w:val="00111600"/>
    <w:rsid w:val="00111834"/>
    <w:rsid w:val="001118D0"/>
    <w:rsid w:val="001119F8"/>
    <w:rsid w:val="00111A76"/>
    <w:rsid w:val="00111C99"/>
    <w:rsid w:val="00111CE4"/>
    <w:rsid w:val="00111E6C"/>
    <w:rsid w:val="00111EC1"/>
    <w:rsid w:val="00111ED2"/>
    <w:rsid w:val="00111F5A"/>
    <w:rsid w:val="001122FA"/>
    <w:rsid w:val="001123BE"/>
    <w:rsid w:val="0011265C"/>
    <w:rsid w:val="0011279D"/>
    <w:rsid w:val="0011286C"/>
    <w:rsid w:val="0011294A"/>
    <w:rsid w:val="00112AB6"/>
    <w:rsid w:val="00112DEC"/>
    <w:rsid w:val="00112EE7"/>
    <w:rsid w:val="00113139"/>
    <w:rsid w:val="00113227"/>
    <w:rsid w:val="00113269"/>
    <w:rsid w:val="00113448"/>
    <w:rsid w:val="00113A2A"/>
    <w:rsid w:val="00113A3C"/>
    <w:rsid w:val="00113CC8"/>
    <w:rsid w:val="00113D75"/>
    <w:rsid w:val="00113DDB"/>
    <w:rsid w:val="00113F0F"/>
    <w:rsid w:val="00113FC9"/>
    <w:rsid w:val="00114014"/>
    <w:rsid w:val="00114044"/>
    <w:rsid w:val="001141DA"/>
    <w:rsid w:val="0011425B"/>
    <w:rsid w:val="0011443A"/>
    <w:rsid w:val="00114548"/>
    <w:rsid w:val="00114575"/>
    <w:rsid w:val="0011489C"/>
    <w:rsid w:val="0011491F"/>
    <w:rsid w:val="00114B40"/>
    <w:rsid w:val="00114B7F"/>
    <w:rsid w:val="00114BD0"/>
    <w:rsid w:val="00114BE7"/>
    <w:rsid w:val="00114DA9"/>
    <w:rsid w:val="001151B3"/>
    <w:rsid w:val="0011529B"/>
    <w:rsid w:val="00115314"/>
    <w:rsid w:val="001153CD"/>
    <w:rsid w:val="00115507"/>
    <w:rsid w:val="0011560D"/>
    <w:rsid w:val="001157A2"/>
    <w:rsid w:val="001159F9"/>
    <w:rsid w:val="00115D8A"/>
    <w:rsid w:val="00115F12"/>
    <w:rsid w:val="00116196"/>
    <w:rsid w:val="001163E6"/>
    <w:rsid w:val="00116402"/>
    <w:rsid w:val="0011665B"/>
    <w:rsid w:val="00116768"/>
    <w:rsid w:val="001168C3"/>
    <w:rsid w:val="00116A4B"/>
    <w:rsid w:val="00116BB9"/>
    <w:rsid w:val="00116BC3"/>
    <w:rsid w:val="00116BC6"/>
    <w:rsid w:val="00116C2B"/>
    <w:rsid w:val="00116D04"/>
    <w:rsid w:val="00116E32"/>
    <w:rsid w:val="00116E9B"/>
    <w:rsid w:val="00116ECD"/>
    <w:rsid w:val="00116FD2"/>
    <w:rsid w:val="001170B1"/>
    <w:rsid w:val="00117387"/>
    <w:rsid w:val="0011739A"/>
    <w:rsid w:val="001174F2"/>
    <w:rsid w:val="00117518"/>
    <w:rsid w:val="001176E3"/>
    <w:rsid w:val="001178DE"/>
    <w:rsid w:val="00117913"/>
    <w:rsid w:val="00117971"/>
    <w:rsid w:val="00117A45"/>
    <w:rsid w:val="00117AA1"/>
    <w:rsid w:val="00117AFF"/>
    <w:rsid w:val="00117B27"/>
    <w:rsid w:val="00117FEA"/>
    <w:rsid w:val="00120008"/>
    <w:rsid w:val="00120241"/>
    <w:rsid w:val="001202E7"/>
    <w:rsid w:val="001203C4"/>
    <w:rsid w:val="001203C6"/>
    <w:rsid w:val="001203F7"/>
    <w:rsid w:val="0012045B"/>
    <w:rsid w:val="001204A8"/>
    <w:rsid w:val="001206CC"/>
    <w:rsid w:val="0012084E"/>
    <w:rsid w:val="00120A32"/>
    <w:rsid w:val="00120A4E"/>
    <w:rsid w:val="00120B36"/>
    <w:rsid w:val="00120C54"/>
    <w:rsid w:val="00120CEA"/>
    <w:rsid w:val="00120D08"/>
    <w:rsid w:val="00120D21"/>
    <w:rsid w:val="00120E4F"/>
    <w:rsid w:val="00120F1A"/>
    <w:rsid w:val="00120F2C"/>
    <w:rsid w:val="00120FAB"/>
    <w:rsid w:val="00120FE0"/>
    <w:rsid w:val="0012101D"/>
    <w:rsid w:val="0012118C"/>
    <w:rsid w:val="001214B0"/>
    <w:rsid w:val="001214C6"/>
    <w:rsid w:val="001215D7"/>
    <w:rsid w:val="00121663"/>
    <w:rsid w:val="0012176E"/>
    <w:rsid w:val="00121A23"/>
    <w:rsid w:val="00121C0B"/>
    <w:rsid w:val="00121F06"/>
    <w:rsid w:val="00121FDB"/>
    <w:rsid w:val="001220C4"/>
    <w:rsid w:val="001222BD"/>
    <w:rsid w:val="001222EA"/>
    <w:rsid w:val="0012233C"/>
    <w:rsid w:val="001223A0"/>
    <w:rsid w:val="001229CC"/>
    <w:rsid w:val="00122A31"/>
    <w:rsid w:val="00122A97"/>
    <w:rsid w:val="00122AB4"/>
    <w:rsid w:val="00122B84"/>
    <w:rsid w:val="00122BCB"/>
    <w:rsid w:val="00122DFE"/>
    <w:rsid w:val="00122FA8"/>
    <w:rsid w:val="00123161"/>
    <w:rsid w:val="00123225"/>
    <w:rsid w:val="001232B0"/>
    <w:rsid w:val="00123525"/>
    <w:rsid w:val="001235E5"/>
    <w:rsid w:val="001235F1"/>
    <w:rsid w:val="00123606"/>
    <w:rsid w:val="00123982"/>
    <w:rsid w:val="001239D4"/>
    <w:rsid w:val="00123A09"/>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B0"/>
    <w:rsid w:val="00124DCF"/>
    <w:rsid w:val="00125018"/>
    <w:rsid w:val="0012502A"/>
    <w:rsid w:val="0012538C"/>
    <w:rsid w:val="001256A4"/>
    <w:rsid w:val="0012572E"/>
    <w:rsid w:val="00125760"/>
    <w:rsid w:val="00125908"/>
    <w:rsid w:val="0012595F"/>
    <w:rsid w:val="00125A1C"/>
    <w:rsid w:val="00125B46"/>
    <w:rsid w:val="001261DD"/>
    <w:rsid w:val="0012641B"/>
    <w:rsid w:val="0012656B"/>
    <w:rsid w:val="001265BF"/>
    <w:rsid w:val="00126706"/>
    <w:rsid w:val="00126878"/>
    <w:rsid w:val="001269D3"/>
    <w:rsid w:val="00126A75"/>
    <w:rsid w:val="00126C7A"/>
    <w:rsid w:val="00126CC5"/>
    <w:rsid w:val="00126D21"/>
    <w:rsid w:val="00126D57"/>
    <w:rsid w:val="00126EDA"/>
    <w:rsid w:val="0012705E"/>
    <w:rsid w:val="0012707E"/>
    <w:rsid w:val="001270B7"/>
    <w:rsid w:val="00127196"/>
    <w:rsid w:val="001274AC"/>
    <w:rsid w:val="00127569"/>
    <w:rsid w:val="00127639"/>
    <w:rsid w:val="00127690"/>
    <w:rsid w:val="00127740"/>
    <w:rsid w:val="00127884"/>
    <w:rsid w:val="00127B5B"/>
    <w:rsid w:val="00127B78"/>
    <w:rsid w:val="00127CB4"/>
    <w:rsid w:val="00130077"/>
    <w:rsid w:val="001301E6"/>
    <w:rsid w:val="001301ED"/>
    <w:rsid w:val="00130208"/>
    <w:rsid w:val="0013020C"/>
    <w:rsid w:val="0013062A"/>
    <w:rsid w:val="001306D0"/>
    <w:rsid w:val="0013073D"/>
    <w:rsid w:val="0013076C"/>
    <w:rsid w:val="00130794"/>
    <w:rsid w:val="0013099D"/>
    <w:rsid w:val="001309F2"/>
    <w:rsid w:val="00130C7D"/>
    <w:rsid w:val="00130D5D"/>
    <w:rsid w:val="00130E9A"/>
    <w:rsid w:val="00130EA9"/>
    <w:rsid w:val="0013105F"/>
    <w:rsid w:val="00131645"/>
    <w:rsid w:val="0013175E"/>
    <w:rsid w:val="001317FB"/>
    <w:rsid w:val="001318BC"/>
    <w:rsid w:val="00131903"/>
    <w:rsid w:val="00131984"/>
    <w:rsid w:val="001319AC"/>
    <w:rsid w:val="00131A0C"/>
    <w:rsid w:val="00131A60"/>
    <w:rsid w:val="00131D6C"/>
    <w:rsid w:val="00131E5E"/>
    <w:rsid w:val="00131EA6"/>
    <w:rsid w:val="00131FC1"/>
    <w:rsid w:val="001322E6"/>
    <w:rsid w:val="0013231B"/>
    <w:rsid w:val="00132471"/>
    <w:rsid w:val="00132789"/>
    <w:rsid w:val="001328AD"/>
    <w:rsid w:val="001328D4"/>
    <w:rsid w:val="00132954"/>
    <w:rsid w:val="00132B9E"/>
    <w:rsid w:val="00132BB5"/>
    <w:rsid w:val="00132D20"/>
    <w:rsid w:val="00132F70"/>
    <w:rsid w:val="00132F79"/>
    <w:rsid w:val="00132F90"/>
    <w:rsid w:val="00132FFC"/>
    <w:rsid w:val="00133006"/>
    <w:rsid w:val="001330D6"/>
    <w:rsid w:val="0013314C"/>
    <w:rsid w:val="0013325E"/>
    <w:rsid w:val="00133452"/>
    <w:rsid w:val="00133608"/>
    <w:rsid w:val="0013365F"/>
    <w:rsid w:val="0013368C"/>
    <w:rsid w:val="00133847"/>
    <w:rsid w:val="001338F1"/>
    <w:rsid w:val="00133906"/>
    <w:rsid w:val="0013398F"/>
    <w:rsid w:val="001339BE"/>
    <w:rsid w:val="00133C47"/>
    <w:rsid w:val="00133C92"/>
    <w:rsid w:val="0013420B"/>
    <w:rsid w:val="0013423D"/>
    <w:rsid w:val="00134305"/>
    <w:rsid w:val="001345FF"/>
    <w:rsid w:val="001346D3"/>
    <w:rsid w:val="001347F7"/>
    <w:rsid w:val="001348E7"/>
    <w:rsid w:val="00134A66"/>
    <w:rsid w:val="00134C35"/>
    <w:rsid w:val="00134EBB"/>
    <w:rsid w:val="00134ECE"/>
    <w:rsid w:val="00134ED6"/>
    <w:rsid w:val="0013507C"/>
    <w:rsid w:val="001350F7"/>
    <w:rsid w:val="00135114"/>
    <w:rsid w:val="001351AB"/>
    <w:rsid w:val="001352AC"/>
    <w:rsid w:val="001352EC"/>
    <w:rsid w:val="00135438"/>
    <w:rsid w:val="00135446"/>
    <w:rsid w:val="00135483"/>
    <w:rsid w:val="001355F9"/>
    <w:rsid w:val="001356A9"/>
    <w:rsid w:val="001356B7"/>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4E"/>
    <w:rsid w:val="00136685"/>
    <w:rsid w:val="0013684E"/>
    <w:rsid w:val="00136920"/>
    <w:rsid w:val="00136961"/>
    <w:rsid w:val="001369DA"/>
    <w:rsid w:val="00136A54"/>
    <w:rsid w:val="00136ABF"/>
    <w:rsid w:val="00136B07"/>
    <w:rsid w:val="00136B6F"/>
    <w:rsid w:val="00136CC1"/>
    <w:rsid w:val="00136D40"/>
    <w:rsid w:val="00136DC6"/>
    <w:rsid w:val="001372C1"/>
    <w:rsid w:val="001372E7"/>
    <w:rsid w:val="0013760D"/>
    <w:rsid w:val="0013762A"/>
    <w:rsid w:val="001378A9"/>
    <w:rsid w:val="00137A43"/>
    <w:rsid w:val="00137A9D"/>
    <w:rsid w:val="00137CBD"/>
    <w:rsid w:val="00137D23"/>
    <w:rsid w:val="00137E0B"/>
    <w:rsid w:val="00137FC7"/>
    <w:rsid w:val="00140351"/>
    <w:rsid w:val="001404D8"/>
    <w:rsid w:val="00140524"/>
    <w:rsid w:val="00140674"/>
    <w:rsid w:val="001409D1"/>
    <w:rsid w:val="00140B28"/>
    <w:rsid w:val="00140C31"/>
    <w:rsid w:val="00140C43"/>
    <w:rsid w:val="00140E21"/>
    <w:rsid w:val="00140EBD"/>
    <w:rsid w:val="001411BC"/>
    <w:rsid w:val="001411D5"/>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217"/>
    <w:rsid w:val="00142251"/>
    <w:rsid w:val="00142612"/>
    <w:rsid w:val="0014279A"/>
    <w:rsid w:val="001427DC"/>
    <w:rsid w:val="0014294A"/>
    <w:rsid w:val="0014297D"/>
    <w:rsid w:val="00142DF3"/>
    <w:rsid w:val="00142E0D"/>
    <w:rsid w:val="00142FE7"/>
    <w:rsid w:val="001433ED"/>
    <w:rsid w:val="00143555"/>
    <w:rsid w:val="0014372E"/>
    <w:rsid w:val="001437BF"/>
    <w:rsid w:val="00143825"/>
    <w:rsid w:val="00143952"/>
    <w:rsid w:val="00143AA2"/>
    <w:rsid w:val="00143AAA"/>
    <w:rsid w:val="00143AB5"/>
    <w:rsid w:val="00143AEA"/>
    <w:rsid w:val="00143BC9"/>
    <w:rsid w:val="00143C5A"/>
    <w:rsid w:val="00143D08"/>
    <w:rsid w:val="00143D4A"/>
    <w:rsid w:val="00143D8F"/>
    <w:rsid w:val="00143E46"/>
    <w:rsid w:val="00144014"/>
    <w:rsid w:val="001440E8"/>
    <w:rsid w:val="00144144"/>
    <w:rsid w:val="001441BC"/>
    <w:rsid w:val="00144208"/>
    <w:rsid w:val="0014421E"/>
    <w:rsid w:val="0014423E"/>
    <w:rsid w:val="0014429A"/>
    <w:rsid w:val="001442CA"/>
    <w:rsid w:val="0014451F"/>
    <w:rsid w:val="001446C1"/>
    <w:rsid w:val="001446C4"/>
    <w:rsid w:val="00144710"/>
    <w:rsid w:val="001447F7"/>
    <w:rsid w:val="00144805"/>
    <w:rsid w:val="00144816"/>
    <w:rsid w:val="0014495E"/>
    <w:rsid w:val="001449C4"/>
    <w:rsid w:val="001449E7"/>
    <w:rsid w:val="00144B8C"/>
    <w:rsid w:val="00144C7E"/>
    <w:rsid w:val="00144CD7"/>
    <w:rsid w:val="00144CF2"/>
    <w:rsid w:val="00144E1D"/>
    <w:rsid w:val="0014539F"/>
    <w:rsid w:val="001455D9"/>
    <w:rsid w:val="001455FA"/>
    <w:rsid w:val="00145700"/>
    <w:rsid w:val="00145914"/>
    <w:rsid w:val="0014597E"/>
    <w:rsid w:val="00145A09"/>
    <w:rsid w:val="00145A50"/>
    <w:rsid w:val="00145C74"/>
    <w:rsid w:val="00145CF6"/>
    <w:rsid w:val="00145D1E"/>
    <w:rsid w:val="00145D8F"/>
    <w:rsid w:val="00145E03"/>
    <w:rsid w:val="00145EB8"/>
    <w:rsid w:val="00145EEF"/>
    <w:rsid w:val="00145FC7"/>
    <w:rsid w:val="00146178"/>
    <w:rsid w:val="001462CE"/>
    <w:rsid w:val="00146627"/>
    <w:rsid w:val="001466AC"/>
    <w:rsid w:val="001468A8"/>
    <w:rsid w:val="00146A21"/>
    <w:rsid w:val="00146A84"/>
    <w:rsid w:val="00146DE7"/>
    <w:rsid w:val="00146EA8"/>
    <w:rsid w:val="0014700F"/>
    <w:rsid w:val="00147016"/>
    <w:rsid w:val="00147235"/>
    <w:rsid w:val="001472BD"/>
    <w:rsid w:val="001473C1"/>
    <w:rsid w:val="0014747E"/>
    <w:rsid w:val="00147524"/>
    <w:rsid w:val="00147552"/>
    <w:rsid w:val="00147688"/>
    <w:rsid w:val="00147710"/>
    <w:rsid w:val="00147742"/>
    <w:rsid w:val="00147A3C"/>
    <w:rsid w:val="00147AE8"/>
    <w:rsid w:val="00147AF2"/>
    <w:rsid w:val="00147B0E"/>
    <w:rsid w:val="00147C6C"/>
    <w:rsid w:val="00147CBE"/>
    <w:rsid w:val="00147CD5"/>
    <w:rsid w:val="00147D29"/>
    <w:rsid w:val="00147F3D"/>
    <w:rsid w:val="00147FE3"/>
    <w:rsid w:val="001500CA"/>
    <w:rsid w:val="0015021C"/>
    <w:rsid w:val="001503F9"/>
    <w:rsid w:val="001504D1"/>
    <w:rsid w:val="001506D8"/>
    <w:rsid w:val="0015077A"/>
    <w:rsid w:val="00150892"/>
    <w:rsid w:val="0015090C"/>
    <w:rsid w:val="00150BBC"/>
    <w:rsid w:val="00150BCA"/>
    <w:rsid w:val="00150C8D"/>
    <w:rsid w:val="00150D4C"/>
    <w:rsid w:val="00150E0A"/>
    <w:rsid w:val="00150E66"/>
    <w:rsid w:val="00150E87"/>
    <w:rsid w:val="001512A3"/>
    <w:rsid w:val="00151389"/>
    <w:rsid w:val="00151438"/>
    <w:rsid w:val="001518C6"/>
    <w:rsid w:val="00151938"/>
    <w:rsid w:val="00151AB7"/>
    <w:rsid w:val="00151AF0"/>
    <w:rsid w:val="00151B66"/>
    <w:rsid w:val="00151EBB"/>
    <w:rsid w:val="00151F4C"/>
    <w:rsid w:val="00152057"/>
    <w:rsid w:val="001520EB"/>
    <w:rsid w:val="0015217D"/>
    <w:rsid w:val="0015218B"/>
    <w:rsid w:val="0015223F"/>
    <w:rsid w:val="001522BA"/>
    <w:rsid w:val="00152357"/>
    <w:rsid w:val="0015247F"/>
    <w:rsid w:val="00152558"/>
    <w:rsid w:val="001525D4"/>
    <w:rsid w:val="001525D8"/>
    <w:rsid w:val="00152603"/>
    <w:rsid w:val="0015277D"/>
    <w:rsid w:val="00152937"/>
    <w:rsid w:val="001529F5"/>
    <w:rsid w:val="00152A48"/>
    <w:rsid w:val="00152B59"/>
    <w:rsid w:val="00152C96"/>
    <w:rsid w:val="00152D95"/>
    <w:rsid w:val="00153088"/>
    <w:rsid w:val="001530FE"/>
    <w:rsid w:val="00153155"/>
    <w:rsid w:val="0015327A"/>
    <w:rsid w:val="001532D6"/>
    <w:rsid w:val="001535BF"/>
    <w:rsid w:val="0015371A"/>
    <w:rsid w:val="00153770"/>
    <w:rsid w:val="0015380B"/>
    <w:rsid w:val="0015397E"/>
    <w:rsid w:val="001539E1"/>
    <w:rsid w:val="00153D7E"/>
    <w:rsid w:val="00153F5D"/>
    <w:rsid w:val="00153FEC"/>
    <w:rsid w:val="001542E1"/>
    <w:rsid w:val="001543EF"/>
    <w:rsid w:val="00154648"/>
    <w:rsid w:val="00154734"/>
    <w:rsid w:val="001547D7"/>
    <w:rsid w:val="0015482B"/>
    <w:rsid w:val="0015494C"/>
    <w:rsid w:val="0015494E"/>
    <w:rsid w:val="00154986"/>
    <w:rsid w:val="00154A1F"/>
    <w:rsid w:val="00154B00"/>
    <w:rsid w:val="00154B8F"/>
    <w:rsid w:val="00154BA8"/>
    <w:rsid w:val="00154BDB"/>
    <w:rsid w:val="00154BFB"/>
    <w:rsid w:val="00154EE3"/>
    <w:rsid w:val="00154FB3"/>
    <w:rsid w:val="00155338"/>
    <w:rsid w:val="0015540D"/>
    <w:rsid w:val="00155429"/>
    <w:rsid w:val="0015549F"/>
    <w:rsid w:val="001554B6"/>
    <w:rsid w:val="001554D0"/>
    <w:rsid w:val="00155677"/>
    <w:rsid w:val="0015576F"/>
    <w:rsid w:val="00155772"/>
    <w:rsid w:val="00155788"/>
    <w:rsid w:val="00155840"/>
    <w:rsid w:val="0015594E"/>
    <w:rsid w:val="00155A2A"/>
    <w:rsid w:val="00155A8F"/>
    <w:rsid w:val="00155AC8"/>
    <w:rsid w:val="00155AEA"/>
    <w:rsid w:val="00155B8C"/>
    <w:rsid w:val="00155C11"/>
    <w:rsid w:val="00155C3C"/>
    <w:rsid w:val="00155CE8"/>
    <w:rsid w:val="00155D6F"/>
    <w:rsid w:val="00155FC1"/>
    <w:rsid w:val="00156090"/>
    <w:rsid w:val="001560E7"/>
    <w:rsid w:val="0015623A"/>
    <w:rsid w:val="001563AC"/>
    <w:rsid w:val="0015642D"/>
    <w:rsid w:val="001564FC"/>
    <w:rsid w:val="0015650F"/>
    <w:rsid w:val="00156651"/>
    <w:rsid w:val="00156694"/>
    <w:rsid w:val="00156899"/>
    <w:rsid w:val="0015695F"/>
    <w:rsid w:val="00156A13"/>
    <w:rsid w:val="00156A3A"/>
    <w:rsid w:val="00156B82"/>
    <w:rsid w:val="00156C6F"/>
    <w:rsid w:val="00156C9A"/>
    <w:rsid w:val="00156D06"/>
    <w:rsid w:val="00156D09"/>
    <w:rsid w:val="00156E12"/>
    <w:rsid w:val="00156EB2"/>
    <w:rsid w:val="00156F86"/>
    <w:rsid w:val="00157111"/>
    <w:rsid w:val="0015718F"/>
    <w:rsid w:val="00157486"/>
    <w:rsid w:val="00157573"/>
    <w:rsid w:val="001576A7"/>
    <w:rsid w:val="001576AA"/>
    <w:rsid w:val="001576CD"/>
    <w:rsid w:val="00157B97"/>
    <w:rsid w:val="00157D75"/>
    <w:rsid w:val="00160100"/>
    <w:rsid w:val="00160162"/>
    <w:rsid w:val="00160182"/>
    <w:rsid w:val="00160212"/>
    <w:rsid w:val="00160294"/>
    <w:rsid w:val="001606D6"/>
    <w:rsid w:val="0016071D"/>
    <w:rsid w:val="0016082D"/>
    <w:rsid w:val="001608B8"/>
    <w:rsid w:val="00160C2D"/>
    <w:rsid w:val="00160C6F"/>
    <w:rsid w:val="00160CD4"/>
    <w:rsid w:val="00160DE2"/>
    <w:rsid w:val="001610B9"/>
    <w:rsid w:val="00161319"/>
    <w:rsid w:val="0016132A"/>
    <w:rsid w:val="0016141D"/>
    <w:rsid w:val="0016144F"/>
    <w:rsid w:val="00161AC4"/>
    <w:rsid w:val="00161D3E"/>
    <w:rsid w:val="00161EB8"/>
    <w:rsid w:val="00162997"/>
    <w:rsid w:val="00162A32"/>
    <w:rsid w:val="00162B02"/>
    <w:rsid w:val="00162F70"/>
    <w:rsid w:val="001631B0"/>
    <w:rsid w:val="00163346"/>
    <w:rsid w:val="00163538"/>
    <w:rsid w:val="00163558"/>
    <w:rsid w:val="0016388B"/>
    <w:rsid w:val="001639B7"/>
    <w:rsid w:val="00163A5D"/>
    <w:rsid w:val="00163B20"/>
    <w:rsid w:val="00163B67"/>
    <w:rsid w:val="00163BA4"/>
    <w:rsid w:val="00163CE4"/>
    <w:rsid w:val="00163F5A"/>
    <w:rsid w:val="00164021"/>
    <w:rsid w:val="0016410A"/>
    <w:rsid w:val="00164208"/>
    <w:rsid w:val="00164498"/>
    <w:rsid w:val="0016449C"/>
    <w:rsid w:val="001646F0"/>
    <w:rsid w:val="001648BF"/>
    <w:rsid w:val="0016491E"/>
    <w:rsid w:val="00164961"/>
    <w:rsid w:val="00164978"/>
    <w:rsid w:val="00164D8B"/>
    <w:rsid w:val="00164EBA"/>
    <w:rsid w:val="00164EE3"/>
    <w:rsid w:val="0016508B"/>
    <w:rsid w:val="00165327"/>
    <w:rsid w:val="0016558C"/>
    <w:rsid w:val="001656A7"/>
    <w:rsid w:val="0016580E"/>
    <w:rsid w:val="00165960"/>
    <w:rsid w:val="00165A03"/>
    <w:rsid w:val="00165D0D"/>
    <w:rsid w:val="00165D98"/>
    <w:rsid w:val="00165DB4"/>
    <w:rsid w:val="001662A7"/>
    <w:rsid w:val="001662F9"/>
    <w:rsid w:val="00166313"/>
    <w:rsid w:val="00166491"/>
    <w:rsid w:val="001664C8"/>
    <w:rsid w:val="0016652F"/>
    <w:rsid w:val="00166633"/>
    <w:rsid w:val="00166830"/>
    <w:rsid w:val="0016692D"/>
    <w:rsid w:val="00166954"/>
    <w:rsid w:val="00166D77"/>
    <w:rsid w:val="00166FCB"/>
    <w:rsid w:val="00167299"/>
    <w:rsid w:val="001672E5"/>
    <w:rsid w:val="00167328"/>
    <w:rsid w:val="00167927"/>
    <w:rsid w:val="00167BE1"/>
    <w:rsid w:val="00167C4C"/>
    <w:rsid w:val="00167ED0"/>
    <w:rsid w:val="00167EE7"/>
    <w:rsid w:val="00170005"/>
    <w:rsid w:val="00170111"/>
    <w:rsid w:val="00170204"/>
    <w:rsid w:val="00170253"/>
    <w:rsid w:val="0017027D"/>
    <w:rsid w:val="001702C4"/>
    <w:rsid w:val="0017033E"/>
    <w:rsid w:val="001704BD"/>
    <w:rsid w:val="001704CB"/>
    <w:rsid w:val="00170591"/>
    <w:rsid w:val="001709B1"/>
    <w:rsid w:val="00170A3E"/>
    <w:rsid w:val="00170D6D"/>
    <w:rsid w:val="00170D86"/>
    <w:rsid w:val="00170E39"/>
    <w:rsid w:val="00170FE8"/>
    <w:rsid w:val="0017112F"/>
    <w:rsid w:val="00171145"/>
    <w:rsid w:val="00171329"/>
    <w:rsid w:val="0017134F"/>
    <w:rsid w:val="001714B4"/>
    <w:rsid w:val="00171512"/>
    <w:rsid w:val="001715FA"/>
    <w:rsid w:val="00171842"/>
    <w:rsid w:val="001719D5"/>
    <w:rsid w:val="001719DE"/>
    <w:rsid w:val="00171AB5"/>
    <w:rsid w:val="00171BBA"/>
    <w:rsid w:val="00171BBE"/>
    <w:rsid w:val="00171BF4"/>
    <w:rsid w:val="00171C25"/>
    <w:rsid w:val="00171C33"/>
    <w:rsid w:val="00171D04"/>
    <w:rsid w:val="00171D0C"/>
    <w:rsid w:val="00171EDD"/>
    <w:rsid w:val="00172530"/>
    <w:rsid w:val="0017257D"/>
    <w:rsid w:val="00172686"/>
    <w:rsid w:val="00172A22"/>
    <w:rsid w:val="00172BB0"/>
    <w:rsid w:val="00172D41"/>
    <w:rsid w:val="00172D46"/>
    <w:rsid w:val="00172D5D"/>
    <w:rsid w:val="00172D76"/>
    <w:rsid w:val="00172DDC"/>
    <w:rsid w:val="00173095"/>
    <w:rsid w:val="001732C9"/>
    <w:rsid w:val="0017344F"/>
    <w:rsid w:val="0017358D"/>
    <w:rsid w:val="0017363E"/>
    <w:rsid w:val="00173665"/>
    <w:rsid w:val="00173C83"/>
    <w:rsid w:val="00173D53"/>
    <w:rsid w:val="00173DAB"/>
    <w:rsid w:val="00173FCE"/>
    <w:rsid w:val="00173FEA"/>
    <w:rsid w:val="00173FEC"/>
    <w:rsid w:val="00174014"/>
    <w:rsid w:val="001741B2"/>
    <w:rsid w:val="001743F0"/>
    <w:rsid w:val="001745DE"/>
    <w:rsid w:val="001746AB"/>
    <w:rsid w:val="00174879"/>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DE"/>
    <w:rsid w:val="00176834"/>
    <w:rsid w:val="001769A0"/>
    <w:rsid w:val="001769A7"/>
    <w:rsid w:val="001769CF"/>
    <w:rsid w:val="00176A3A"/>
    <w:rsid w:val="00176C04"/>
    <w:rsid w:val="00176DB7"/>
    <w:rsid w:val="00176F00"/>
    <w:rsid w:val="00177023"/>
    <w:rsid w:val="0017719A"/>
    <w:rsid w:val="001771F3"/>
    <w:rsid w:val="001773F9"/>
    <w:rsid w:val="00177433"/>
    <w:rsid w:val="00177549"/>
    <w:rsid w:val="00177796"/>
    <w:rsid w:val="001777ED"/>
    <w:rsid w:val="00177863"/>
    <w:rsid w:val="001778ED"/>
    <w:rsid w:val="00177A52"/>
    <w:rsid w:val="00177B05"/>
    <w:rsid w:val="00177B89"/>
    <w:rsid w:val="00177D81"/>
    <w:rsid w:val="00177DC3"/>
    <w:rsid w:val="00177F03"/>
    <w:rsid w:val="00177F2B"/>
    <w:rsid w:val="00177F74"/>
    <w:rsid w:val="00180035"/>
    <w:rsid w:val="00180183"/>
    <w:rsid w:val="00180267"/>
    <w:rsid w:val="0018028C"/>
    <w:rsid w:val="001802E1"/>
    <w:rsid w:val="0018031D"/>
    <w:rsid w:val="001804C2"/>
    <w:rsid w:val="00180554"/>
    <w:rsid w:val="00180743"/>
    <w:rsid w:val="00180842"/>
    <w:rsid w:val="00180878"/>
    <w:rsid w:val="00180B1B"/>
    <w:rsid w:val="00180B71"/>
    <w:rsid w:val="00180E09"/>
    <w:rsid w:val="00180E95"/>
    <w:rsid w:val="00180FD1"/>
    <w:rsid w:val="00181004"/>
    <w:rsid w:val="00181211"/>
    <w:rsid w:val="001817D8"/>
    <w:rsid w:val="0018182E"/>
    <w:rsid w:val="001818FC"/>
    <w:rsid w:val="00181906"/>
    <w:rsid w:val="00181939"/>
    <w:rsid w:val="001819BE"/>
    <w:rsid w:val="00181B38"/>
    <w:rsid w:val="00181B6F"/>
    <w:rsid w:val="00181BF7"/>
    <w:rsid w:val="00181CA1"/>
    <w:rsid w:val="00181F25"/>
    <w:rsid w:val="001821A9"/>
    <w:rsid w:val="001821C2"/>
    <w:rsid w:val="001822D6"/>
    <w:rsid w:val="00182384"/>
    <w:rsid w:val="00182386"/>
    <w:rsid w:val="001824A4"/>
    <w:rsid w:val="00182672"/>
    <w:rsid w:val="00182753"/>
    <w:rsid w:val="0018285A"/>
    <w:rsid w:val="001828A7"/>
    <w:rsid w:val="00182A80"/>
    <w:rsid w:val="00182B2D"/>
    <w:rsid w:val="00182C5C"/>
    <w:rsid w:val="00182CC6"/>
    <w:rsid w:val="00182E43"/>
    <w:rsid w:val="00182F01"/>
    <w:rsid w:val="00183055"/>
    <w:rsid w:val="00183190"/>
    <w:rsid w:val="0018328C"/>
    <w:rsid w:val="00183479"/>
    <w:rsid w:val="001838D0"/>
    <w:rsid w:val="0018396A"/>
    <w:rsid w:val="00183987"/>
    <w:rsid w:val="00183A62"/>
    <w:rsid w:val="00183A9B"/>
    <w:rsid w:val="00183CC8"/>
    <w:rsid w:val="00183D01"/>
    <w:rsid w:val="00183D05"/>
    <w:rsid w:val="00183E89"/>
    <w:rsid w:val="00184039"/>
    <w:rsid w:val="001841AA"/>
    <w:rsid w:val="001844B0"/>
    <w:rsid w:val="00184702"/>
    <w:rsid w:val="00184990"/>
    <w:rsid w:val="001849D5"/>
    <w:rsid w:val="00184A87"/>
    <w:rsid w:val="00184BED"/>
    <w:rsid w:val="00184C17"/>
    <w:rsid w:val="00184C68"/>
    <w:rsid w:val="00184CA7"/>
    <w:rsid w:val="00184ED1"/>
    <w:rsid w:val="00184F40"/>
    <w:rsid w:val="00184FA6"/>
    <w:rsid w:val="00185007"/>
    <w:rsid w:val="00185014"/>
    <w:rsid w:val="0018544C"/>
    <w:rsid w:val="0018561D"/>
    <w:rsid w:val="001856F7"/>
    <w:rsid w:val="0018580D"/>
    <w:rsid w:val="00185941"/>
    <w:rsid w:val="00185B93"/>
    <w:rsid w:val="00185E66"/>
    <w:rsid w:val="00185E71"/>
    <w:rsid w:val="0018604B"/>
    <w:rsid w:val="00186129"/>
    <w:rsid w:val="0018616A"/>
    <w:rsid w:val="00186269"/>
    <w:rsid w:val="001866E6"/>
    <w:rsid w:val="0018683B"/>
    <w:rsid w:val="00186841"/>
    <w:rsid w:val="00186925"/>
    <w:rsid w:val="001869AA"/>
    <w:rsid w:val="00186A6F"/>
    <w:rsid w:val="00186B3A"/>
    <w:rsid w:val="00186CF1"/>
    <w:rsid w:val="00186E7A"/>
    <w:rsid w:val="00186F47"/>
    <w:rsid w:val="001873E4"/>
    <w:rsid w:val="001875C0"/>
    <w:rsid w:val="001875D2"/>
    <w:rsid w:val="0018762B"/>
    <w:rsid w:val="0018776F"/>
    <w:rsid w:val="00187833"/>
    <w:rsid w:val="00187934"/>
    <w:rsid w:val="0018797D"/>
    <w:rsid w:val="001879A8"/>
    <w:rsid w:val="00187D31"/>
    <w:rsid w:val="00187DDF"/>
    <w:rsid w:val="00187E69"/>
    <w:rsid w:val="00190009"/>
    <w:rsid w:val="00190079"/>
    <w:rsid w:val="00190201"/>
    <w:rsid w:val="00190461"/>
    <w:rsid w:val="00190519"/>
    <w:rsid w:val="001905EF"/>
    <w:rsid w:val="001907B1"/>
    <w:rsid w:val="001907B7"/>
    <w:rsid w:val="001908B7"/>
    <w:rsid w:val="0019092C"/>
    <w:rsid w:val="00191105"/>
    <w:rsid w:val="00191113"/>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CA8"/>
    <w:rsid w:val="00191D52"/>
    <w:rsid w:val="00191DC3"/>
    <w:rsid w:val="00191E6B"/>
    <w:rsid w:val="00191E71"/>
    <w:rsid w:val="00191E9B"/>
    <w:rsid w:val="00191EC0"/>
    <w:rsid w:val="00191F51"/>
    <w:rsid w:val="00192050"/>
    <w:rsid w:val="001921A8"/>
    <w:rsid w:val="001921E9"/>
    <w:rsid w:val="0019221C"/>
    <w:rsid w:val="001923B5"/>
    <w:rsid w:val="001924F9"/>
    <w:rsid w:val="0019274E"/>
    <w:rsid w:val="00192838"/>
    <w:rsid w:val="00192981"/>
    <w:rsid w:val="001929FA"/>
    <w:rsid w:val="00192A2F"/>
    <w:rsid w:val="00192BE2"/>
    <w:rsid w:val="00192D67"/>
    <w:rsid w:val="00192EFF"/>
    <w:rsid w:val="00192F5F"/>
    <w:rsid w:val="00193006"/>
    <w:rsid w:val="00193010"/>
    <w:rsid w:val="0019318E"/>
    <w:rsid w:val="00193213"/>
    <w:rsid w:val="00193296"/>
    <w:rsid w:val="001932CD"/>
    <w:rsid w:val="001933A7"/>
    <w:rsid w:val="001933EF"/>
    <w:rsid w:val="0019350B"/>
    <w:rsid w:val="001936DE"/>
    <w:rsid w:val="00193711"/>
    <w:rsid w:val="001939B5"/>
    <w:rsid w:val="00193A16"/>
    <w:rsid w:val="00193A61"/>
    <w:rsid w:val="00193B1A"/>
    <w:rsid w:val="00193B3E"/>
    <w:rsid w:val="00193BA3"/>
    <w:rsid w:val="00193BCE"/>
    <w:rsid w:val="00193BE6"/>
    <w:rsid w:val="00193C6B"/>
    <w:rsid w:val="00193D4F"/>
    <w:rsid w:val="00193F28"/>
    <w:rsid w:val="00193FE8"/>
    <w:rsid w:val="0019421B"/>
    <w:rsid w:val="00194509"/>
    <w:rsid w:val="001945A4"/>
    <w:rsid w:val="001945C7"/>
    <w:rsid w:val="00194658"/>
    <w:rsid w:val="00194788"/>
    <w:rsid w:val="00194809"/>
    <w:rsid w:val="00194B32"/>
    <w:rsid w:val="00194BFB"/>
    <w:rsid w:val="00194C1A"/>
    <w:rsid w:val="00194D7B"/>
    <w:rsid w:val="00194E70"/>
    <w:rsid w:val="00195029"/>
    <w:rsid w:val="00195097"/>
    <w:rsid w:val="001951CF"/>
    <w:rsid w:val="00195367"/>
    <w:rsid w:val="001953CF"/>
    <w:rsid w:val="001954FE"/>
    <w:rsid w:val="0019551B"/>
    <w:rsid w:val="001956FC"/>
    <w:rsid w:val="00195700"/>
    <w:rsid w:val="00195A26"/>
    <w:rsid w:val="00195AAE"/>
    <w:rsid w:val="00195AC0"/>
    <w:rsid w:val="00195BD0"/>
    <w:rsid w:val="00195C28"/>
    <w:rsid w:val="00195D39"/>
    <w:rsid w:val="00195E11"/>
    <w:rsid w:val="00195E95"/>
    <w:rsid w:val="00195FB8"/>
    <w:rsid w:val="00195FE4"/>
    <w:rsid w:val="00195FF5"/>
    <w:rsid w:val="00196048"/>
    <w:rsid w:val="00196118"/>
    <w:rsid w:val="00196122"/>
    <w:rsid w:val="001961FA"/>
    <w:rsid w:val="00196610"/>
    <w:rsid w:val="001966F0"/>
    <w:rsid w:val="001967C3"/>
    <w:rsid w:val="001967D5"/>
    <w:rsid w:val="00196934"/>
    <w:rsid w:val="0019693A"/>
    <w:rsid w:val="00196971"/>
    <w:rsid w:val="00196BC7"/>
    <w:rsid w:val="00196E7F"/>
    <w:rsid w:val="00196E82"/>
    <w:rsid w:val="00196F4E"/>
    <w:rsid w:val="00196FBA"/>
    <w:rsid w:val="00196FEF"/>
    <w:rsid w:val="00197208"/>
    <w:rsid w:val="00197303"/>
    <w:rsid w:val="00197312"/>
    <w:rsid w:val="00197375"/>
    <w:rsid w:val="00197494"/>
    <w:rsid w:val="001974B5"/>
    <w:rsid w:val="0019750A"/>
    <w:rsid w:val="00197AB9"/>
    <w:rsid w:val="00197B0D"/>
    <w:rsid w:val="00197D54"/>
    <w:rsid w:val="00197DC7"/>
    <w:rsid w:val="00197DF2"/>
    <w:rsid w:val="00197EAB"/>
    <w:rsid w:val="001A01AA"/>
    <w:rsid w:val="001A02E9"/>
    <w:rsid w:val="001A0353"/>
    <w:rsid w:val="001A0379"/>
    <w:rsid w:val="001A03E8"/>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1A"/>
    <w:rsid w:val="001A1C67"/>
    <w:rsid w:val="001A1CE2"/>
    <w:rsid w:val="001A1F89"/>
    <w:rsid w:val="001A200B"/>
    <w:rsid w:val="001A22BC"/>
    <w:rsid w:val="001A233B"/>
    <w:rsid w:val="001A2387"/>
    <w:rsid w:val="001A2394"/>
    <w:rsid w:val="001A2485"/>
    <w:rsid w:val="001A2492"/>
    <w:rsid w:val="001A24FC"/>
    <w:rsid w:val="001A2784"/>
    <w:rsid w:val="001A27B5"/>
    <w:rsid w:val="001A28AD"/>
    <w:rsid w:val="001A2982"/>
    <w:rsid w:val="001A299B"/>
    <w:rsid w:val="001A2D44"/>
    <w:rsid w:val="001A2E82"/>
    <w:rsid w:val="001A2ED2"/>
    <w:rsid w:val="001A2EE0"/>
    <w:rsid w:val="001A3021"/>
    <w:rsid w:val="001A322C"/>
    <w:rsid w:val="001A33A4"/>
    <w:rsid w:val="001A3500"/>
    <w:rsid w:val="001A3730"/>
    <w:rsid w:val="001A3A2D"/>
    <w:rsid w:val="001A3F4A"/>
    <w:rsid w:val="001A3F5A"/>
    <w:rsid w:val="001A3FAA"/>
    <w:rsid w:val="001A3FDA"/>
    <w:rsid w:val="001A4084"/>
    <w:rsid w:val="001A4195"/>
    <w:rsid w:val="001A42A9"/>
    <w:rsid w:val="001A43EB"/>
    <w:rsid w:val="001A444F"/>
    <w:rsid w:val="001A4533"/>
    <w:rsid w:val="001A4828"/>
    <w:rsid w:val="001A487C"/>
    <w:rsid w:val="001A48AB"/>
    <w:rsid w:val="001A4976"/>
    <w:rsid w:val="001A4986"/>
    <w:rsid w:val="001A49E0"/>
    <w:rsid w:val="001A4ADB"/>
    <w:rsid w:val="001A4B38"/>
    <w:rsid w:val="001A4C42"/>
    <w:rsid w:val="001A4C4C"/>
    <w:rsid w:val="001A4CE1"/>
    <w:rsid w:val="001A4D5F"/>
    <w:rsid w:val="001A51BE"/>
    <w:rsid w:val="001A51F8"/>
    <w:rsid w:val="001A52D6"/>
    <w:rsid w:val="001A5336"/>
    <w:rsid w:val="001A54CB"/>
    <w:rsid w:val="001A5520"/>
    <w:rsid w:val="001A587B"/>
    <w:rsid w:val="001A5903"/>
    <w:rsid w:val="001A5910"/>
    <w:rsid w:val="001A5AEC"/>
    <w:rsid w:val="001A5B31"/>
    <w:rsid w:val="001A5E49"/>
    <w:rsid w:val="001A5F76"/>
    <w:rsid w:val="001A63A0"/>
    <w:rsid w:val="001A67A3"/>
    <w:rsid w:val="001A69F1"/>
    <w:rsid w:val="001A6A01"/>
    <w:rsid w:val="001A6BEE"/>
    <w:rsid w:val="001A6D2C"/>
    <w:rsid w:val="001A6E27"/>
    <w:rsid w:val="001A6EBC"/>
    <w:rsid w:val="001A6ECA"/>
    <w:rsid w:val="001A73EC"/>
    <w:rsid w:val="001A744D"/>
    <w:rsid w:val="001A7624"/>
    <w:rsid w:val="001A76C9"/>
    <w:rsid w:val="001A77DD"/>
    <w:rsid w:val="001A78FF"/>
    <w:rsid w:val="001A7B71"/>
    <w:rsid w:val="001A7B8B"/>
    <w:rsid w:val="001A7CA0"/>
    <w:rsid w:val="001A7DD5"/>
    <w:rsid w:val="001A7EAC"/>
    <w:rsid w:val="001B0134"/>
    <w:rsid w:val="001B023E"/>
    <w:rsid w:val="001B028F"/>
    <w:rsid w:val="001B0317"/>
    <w:rsid w:val="001B03F0"/>
    <w:rsid w:val="001B04E1"/>
    <w:rsid w:val="001B055B"/>
    <w:rsid w:val="001B05D9"/>
    <w:rsid w:val="001B06AF"/>
    <w:rsid w:val="001B071A"/>
    <w:rsid w:val="001B07AF"/>
    <w:rsid w:val="001B092F"/>
    <w:rsid w:val="001B09D5"/>
    <w:rsid w:val="001B0AE0"/>
    <w:rsid w:val="001B0B1F"/>
    <w:rsid w:val="001B0BB4"/>
    <w:rsid w:val="001B0CD5"/>
    <w:rsid w:val="001B0E16"/>
    <w:rsid w:val="001B104B"/>
    <w:rsid w:val="001B10F0"/>
    <w:rsid w:val="001B1105"/>
    <w:rsid w:val="001B11D8"/>
    <w:rsid w:val="001B11E0"/>
    <w:rsid w:val="001B12BE"/>
    <w:rsid w:val="001B1333"/>
    <w:rsid w:val="001B13F5"/>
    <w:rsid w:val="001B1422"/>
    <w:rsid w:val="001B1452"/>
    <w:rsid w:val="001B14BA"/>
    <w:rsid w:val="001B153A"/>
    <w:rsid w:val="001B157B"/>
    <w:rsid w:val="001B1722"/>
    <w:rsid w:val="001B17F7"/>
    <w:rsid w:val="001B199F"/>
    <w:rsid w:val="001B19D4"/>
    <w:rsid w:val="001B1A19"/>
    <w:rsid w:val="001B1A33"/>
    <w:rsid w:val="001B1B78"/>
    <w:rsid w:val="001B1B98"/>
    <w:rsid w:val="001B1CD8"/>
    <w:rsid w:val="001B1D45"/>
    <w:rsid w:val="001B1D90"/>
    <w:rsid w:val="001B1DEB"/>
    <w:rsid w:val="001B1FD6"/>
    <w:rsid w:val="001B216F"/>
    <w:rsid w:val="001B2412"/>
    <w:rsid w:val="001B24AB"/>
    <w:rsid w:val="001B24BC"/>
    <w:rsid w:val="001B2584"/>
    <w:rsid w:val="001B25A6"/>
    <w:rsid w:val="001B25AF"/>
    <w:rsid w:val="001B2631"/>
    <w:rsid w:val="001B265F"/>
    <w:rsid w:val="001B2746"/>
    <w:rsid w:val="001B27D9"/>
    <w:rsid w:val="001B2851"/>
    <w:rsid w:val="001B2984"/>
    <w:rsid w:val="001B2B2E"/>
    <w:rsid w:val="001B2B5E"/>
    <w:rsid w:val="001B2BF9"/>
    <w:rsid w:val="001B2DF0"/>
    <w:rsid w:val="001B2E92"/>
    <w:rsid w:val="001B2F85"/>
    <w:rsid w:val="001B2FDB"/>
    <w:rsid w:val="001B300F"/>
    <w:rsid w:val="001B3026"/>
    <w:rsid w:val="001B30D0"/>
    <w:rsid w:val="001B33C0"/>
    <w:rsid w:val="001B3465"/>
    <w:rsid w:val="001B349D"/>
    <w:rsid w:val="001B3705"/>
    <w:rsid w:val="001B3793"/>
    <w:rsid w:val="001B3833"/>
    <w:rsid w:val="001B38FF"/>
    <w:rsid w:val="001B395F"/>
    <w:rsid w:val="001B3A57"/>
    <w:rsid w:val="001B3A79"/>
    <w:rsid w:val="001B3AD1"/>
    <w:rsid w:val="001B3B65"/>
    <w:rsid w:val="001B3B7E"/>
    <w:rsid w:val="001B3E74"/>
    <w:rsid w:val="001B3FE3"/>
    <w:rsid w:val="001B4041"/>
    <w:rsid w:val="001B4053"/>
    <w:rsid w:val="001B41CA"/>
    <w:rsid w:val="001B41D1"/>
    <w:rsid w:val="001B4264"/>
    <w:rsid w:val="001B44B8"/>
    <w:rsid w:val="001B4581"/>
    <w:rsid w:val="001B45D3"/>
    <w:rsid w:val="001B474B"/>
    <w:rsid w:val="001B47C3"/>
    <w:rsid w:val="001B47F5"/>
    <w:rsid w:val="001B4857"/>
    <w:rsid w:val="001B487D"/>
    <w:rsid w:val="001B4C8B"/>
    <w:rsid w:val="001B4CCA"/>
    <w:rsid w:val="001B4D86"/>
    <w:rsid w:val="001B4F3E"/>
    <w:rsid w:val="001B509D"/>
    <w:rsid w:val="001B53E1"/>
    <w:rsid w:val="001B5423"/>
    <w:rsid w:val="001B5436"/>
    <w:rsid w:val="001B55F6"/>
    <w:rsid w:val="001B56D1"/>
    <w:rsid w:val="001B590A"/>
    <w:rsid w:val="001B59E8"/>
    <w:rsid w:val="001B5A4A"/>
    <w:rsid w:val="001B5AD6"/>
    <w:rsid w:val="001B5C31"/>
    <w:rsid w:val="001B5CA4"/>
    <w:rsid w:val="001B5D43"/>
    <w:rsid w:val="001B5E10"/>
    <w:rsid w:val="001B5E48"/>
    <w:rsid w:val="001B5FEA"/>
    <w:rsid w:val="001B601F"/>
    <w:rsid w:val="001B60B9"/>
    <w:rsid w:val="001B628D"/>
    <w:rsid w:val="001B6299"/>
    <w:rsid w:val="001B6351"/>
    <w:rsid w:val="001B647D"/>
    <w:rsid w:val="001B64CB"/>
    <w:rsid w:val="001B65F5"/>
    <w:rsid w:val="001B663A"/>
    <w:rsid w:val="001B66D3"/>
    <w:rsid w:val="001B672A"/>
    <w:rsid w:val="001B6927"/>
    <w:rsid w:val="001B69CB"/>
    <w:rsid w:val="001B6A50"/>
    <w:rsid w:val="001B6BBA"/>
    <w:rsid w:val="001B6BD1"/>
    <w:rsid w:val="001B6CC4"/>
    <w:rsid w:val="001B6DAA"/>
    <w:rsid w:val="001B6DEF"/>
    <w:rsid w:val="001B6EAE"/>
    <w:rsid w:val="001B6F8E"/>
    <w:rsid w:val="001B6FED"/>
    <w:rsid w:val="001B7096"/>
    <w:rsid w:val="001B717F"/>
    <w:rsid w:val="001B7241"/>
    <w:rsid w:val="001B7429"/>
    <w:rsid w:val="001B74E5"/>
    <w:rsid w:val="001B7655"/>
    <w:rsid w:val="001B777D"/>
    <w:rsid w:val="001B77AC"/>
    <w:rsid w:val="001B78DE"/>
    <w:rsid w:val="001B796B"/>
    <w:rsid w:val="001B7A18"/>
    <w:rsid w:val="001B7D9D"/>
    <w:rsid w:val="001B7E50"/>
    <w:rsid w:val="001C02C2"/>
    <w:rsid w:val="001C0354"/>
    <w:rsid w:val="001C0391"/>
    <w:rsid w:val="001C03A3"/>
    <w:rsid w:val="001C0459"/>
    <w:rsid w:val="001C04DB"/>
    <w:rsid w:val="001C04FA"/>
    <w:rsid w:val="001C0610"/>
    <w:rsid w:val="001C06DD"/>
    <w:rsid w:val="001C0842"/>
    <w:rsid w:val="001C093B"/>
    <w:rsid w:val="001C0A9F"/>
    <w:rsid w:val="001C0B4E"/>
    <w:rsid w:val="001C0CC2"/>
    <w:rsid w:val="001C0E85"/>
    <w:rsid w:val="001C107D"/>
    <w:rsid w:val="001C12AC"/>
    <w:rsid w:val="001C174A"/>
    <w:rsid w:val="001C18E1"/>
    <w:rsid w:val="001C191C"/>
    <w:rsid w:val="001C1AF2"/>
    <w:rsid w:val="001C1BD9"/>
    <w:rsid w:val="001C1C6A"/>
    <w:rsid w:val="001C1C95"/>
    <w:rsid w:val="001C1D28"/>
    <w:rsid w:val="001C1D6E"/>
    <w:rsid w:val="001C2050"/>
    <w:rsid w:val="001C215C"/>
    <w:rsid w:val="001C237D"/>
    <w:rsid w:val="001C2450"/>
    <w:rsid w:val="001C2491"/>
    <w:rsid w:val="001C24CA"/>
    <w:rsid w:val="001C24D5"/>
    <w:rsid w:val="001C252A"/>
    <w:rsid w:val="001C275B"/>
    <w:rsid w:val="001C27E6"/>
    <w:rsid w:val="001C2A0D"/>
    <w:rsid w:val="001C2CF6"/>
    <w:rsid w:val="001C3178"/>
    <w:rsid w:val="001C3234"/>
    <w:rsid w:val="001C327C"/>
    <w:rsid w:val="001C334C"/>
    <w:rsid w:val="001C33B3"/>
    <w:rsid w:val="001C349C"/>
    <w:rsid w:val="001C3745"/>
    <w:rsid w:val="001C3786"/>
    <w:rsid w:val="001C3951"/>
    <w:rsid w:val="001C3AB7"/>
    <w:rsid w:val="001C3AE2"/>
    <w:rsid w:val="001C3B57"/>
    <w:rsid w:val="001C3C4F"/>
    <w:rsid w:val="001C3D8D"/>
    <w:rsid w:val="001C4054"/>
    <w:rsid w:val="001C411D"/>
    <w:rsid w:val="001C41C5"/>
    <w:rsid w:val="001C4331"/>
    <w:rsid w:val="001C445B"/>
    <w:rsid w:val="001C461F"/>
    <w:rsid w:val="001C4794"/>
    <w:rsid w:val="001C4912"/>
    <w:rsid w:val="001C4926"/>
    <w:rsid w:val="001C4A28"/>
    <w:rsid w:val="001C4A6F"/>
    <w:rsid w:val="001C4AAA"/>
    <w:rsid w:val="001C4BCC"/>
    <w:rsid w:val="001C4D77"/>
    <w:rsid w:val="001C4DDA"/>
    <w:rsid w:val="001C4F81"/>
    <w:rsid w:val="001C534E"/>
    <w:rsid w:val="001C53C1"/>
    <w:rsid w:val="001C5436"/>
    <w:rsid w:val="001C57D7"/>
    <w:rsid w:val="001C58A6"/>
    <w:rsid w:val="001C58FD"/>
    <w:rsid w:val="001C5962"/>
    <w:rsid w:val="001C5A8F"/>
    <w:rsid w:val="001C5B19"/>
    <w:rsid w:val="001C5BD7"/>
    <w:rsid w:val="001C5C0B"/>
    <w:rsid w:val="001C5C34"/>
    <w:rsid w:val="001C5CEF"/>
    <w:rsid w:val="001C5D4A"/>
    <w:rsid w:val="001C5F3D"/>
    <w:rsid w:val="001C5F5E"/>
    <w:rsid w:val="001C61A1"/>
    <w:rsid w:val="001C621A"/>
    <w:rsid w:val="001C63FF"/>
    <w:rsid w:val="001C6409"/>
    <w:rsid w:val="001C6441"/>
    <w:rsid w:val="001C6495"/>
    <w:rsid w:val="001C65E0"/>
    <w:rsid w:val="001C686C"/>
    <w:rsid w:val="001C6ABD"/>
    <w:rsid w:val="001C6EAF"/>
    <w:rsid w:val="001C6F6C"/>
    <w:rsid w:val="001C7127"/>
    <w:rsid w:val="001C7140"/>
    <w:rsid w:val="001C73E9"/>
    <w:rsid w:val="001C78CF"/>
    <w:rsid w:val="001C79DC"/>
    <w:rsid w:val="001C7A19"/>
    <w:rsid w:val="001C7BF0"/>
    <w:rsid w:val="001C7CC3"/>
    <w:rsid w:val="001C7CE4"/>
    <w:rsid w:val="001C7F56"/>
    <w:rsid w:val="001D001B"/>
    <w:rsid w:val="001D0103"/>
    <w:rsid w:val="001D0282"/>
    <w:rsid w:val="001D02D9"/>
    <w:rsid w:val="001D0302"/>
    <w:rsid w:val="001D0308"/>
    <w:rsid w:val="001D040B"/>
    <w:rsid w:val="001D0421"/>
    <w:rsid w:val="001D04B5"/>
    <w:rsid w:val="001D0792"/>
    <w:rsid w:val="001D091F"/>
    <w:rsid w:val="001D0930"/>
    <w:rsid w:val="001D0967"/>
    <w:rsid w:val="001D097D"/>
    <w:rsid w:val="001D09B9"/>
    <w:rsid w:val="001D09C3"/>
    <w:rsid w:val="001D09C7"/>
    <w:rsid w:val="001D0B11"/>
    <w:rsid w:val="001D0B16"/>
    <w:rsid w:val="001D0C94"/>
    <w:rsid w:val="001D0EF1"/>
    <w:rsid w:val="001D0F1A"/>
    <w:rsid w:val="001D0F52"/>
    <w:rsid w:val="001D1029"/>
    <w:rsid w:val="001D1039"/>
    <w:rsid w:val="001D106A"/>
    <w:rsid w:val="001D112E"/>
    <w:rsid w:val="001D126A"/>
    <w:rsid w:val="001D130C"/>
    <w:rsid w:val="001D13D3"/>
    <w:rsid w:val="001D15B0"/>
    <w:rsid w:val="001D1648"/>
    <w:rsid w:val="001D173B"/>
    <w:rsid w:val="001D19ED"/>
    <w:rsid w:val="001D1A68"/>
    <w:rsid w:val="001D1B63"/>
    <w:rsid w:val="001D1BAF"/>
    <w:rsid w:val="001D1C03"/>
    <w:rsid w:val="001D1C3B"/>
    <w:rsid w:val="001D1CBE"/>
    <w:rsid w:val="001D1F54"/>
    <w:rsid w:val="001D22DA"/>
    <w:rsid w:val="001D244B"/>
    <w:rsid w:val="001D244F"/>
    <w:rsid w:val="001D256A"/>
    <w:rsid w:val="001D25AA"/>
    <w:rsid w:val="001D26CB"/>
    <w:rsid w:val="001D26EA"/>
    <w:rsid w:val="001D28FF"/>
    <w:rsid w:val="001D2903"/>
    <w:rsid w:val="001D29AB"/>
    <w:rsid w:val="001D2A7A"/>
    <w:rsid w:val="001D2B09"/>
    <w:rsid w:val="001D2D1E"/>
    <w:rsid w:val="001D2E13"/>
    <w:rsid w:val="001D2E1A"/>
    <w:rsid w:val="001D2E5B"/>
    <w:rsid w:val="001D3021"/>
    <w:rsid w:val="001D31AE"/>
    <w:rsid w:val="001D33CE"/>
    <w:rsid w:val="001D347A"/>
    <w:rsid w:val="001D36C7"/>
    <w:rsid w:val="001D36E9"/>
    <w:rsid w:val="001D3A12"/>
    <w:rsid w:val="001D3BD6"/>
    <w:rsid w:val="001D3C7E"/>
    <w:rsid w:val="001D3D26"/>
    <w:rsid w:val="001D4101"/>
    <w:rsid w:val="001D413C"/>
    <w:rsid w:val="001D43C7"/>
    <w:rsid w:val="001D4455"/>
    <w:rsid w:val="001D4515"/>
    <w:rsid w:val="001D452F"/>
    <w:rsid w:val="001D45F7"/>
    <w:rsid w:val="001D46C1"/>
    <w:rsid w:val="001D4739"/>
    <w:rsid w:val="001D4773"/>
    <w:rsid w:val="001D4869"/>
    <w:rsid w:val="001D4898"/>
    <w:rsid w:val="001D48C2"/>
    <w:rsid w:val="001D4A34"/>
    <w:rsid w:val="001D4A66"/>
    <w:rsid w:val="001D4B1E"/>
    <w:rsid w:val="001D4BBF"/>
    <w:rsid w:val="001D4C5F"/>
    <w:rsid w:val="001D4CF7"/>
    <w:rsid w:val="001D4D4B"/>
    <w:rsid w:val="001D4D84"/>
    <w:rsid w:val="001D4E5A"/>
    <w:rsid w:val="001D4E98"/>
    <w:rsid w:val="001D4F89"/>
    <w:rsid w:val="001D4FF3"/>
    <w:rsid w:val="001D5061"/>
    <w:rsid w:val="001D5114"/>
    <w:rsid w:val="001D5348"/>
    <w:rsid w:val="001D5398"/>
    <w:rsid w:val="001D53A4"/>
    <w:rsid w:val="001D53D7"/>
    <w:rsid w:val="001D568F"/>
    <w:rsid w:val="001D5748"/>
    <w:rsid w:val="001D574D"/>
    <w:rsid w:val="001D582B"/>
    <w:rsid w:val="001D5A50"/>
    <w:rsid w:val="001D5AFC"/>
    <w:rsid w:val="001D5BF0"/>
    <w:rsid w:val="001D5CA7"/>
    <w:rsid w:val="001D5E0E"/>
    <w:rsid w:val="001D5F41"/>
    <w:rsid w:val="001D5FF0"/>
    <w:rsid w:val="001D60F5"/>
    <w:rsid w:val="001D6106"/>
    <w:rsid w:val="001D61FA"/>
    <w:rsid w:val="001D620B"/>
    <w:rsid w:val="001D6274"/>
    <w:rsid w:val="001D62EA"/>
    <w:rsid w:val="001D63F4"/>
    <w:rsid w:val="001D659C"/>
    <w:rsid w:val="001D66D6"/>
    <w:rsid w:val="001D69CD"/>
    <w:rsid w:val="001D6B9B"/>
    <w:rsid w:val="001D6E75"/>
    <w:rsid w:val="001D6E79"/>
    <w:rsid w:val="001D6EA8"/>
    <w:rsid w:val="001D6F5F"/>
    <w:rsid w:val="001D7096"/>
    <w:rsid w:val="001D7199"/>
    <w:rsid w:val="001D7206"/>
    <w:rsid w:val="001D723E"/>
    <w:rsid w:val="001D72F7"/>
    <w:rsid w:val="001D734A"/>
    <w:rsid w:val="001D734C"/>
    <w:rsid w:val="001D736E"/>
    <w:rsid w:val="001D764E"/>
    <w:rsid w:val="001D768A"/>
    <w:rsid w:val="001D769A"/>
    <w:rsid w:val="001D76DD"/>
    <w:rsid w:val="001D7923"/>
    <w:rsid w:val="001D7A14"/>
    <w:rsid w:val="001D7B0F"/>
    <w:rsid w:val="001D7C04"/>
    <w:rsid w:val="001D7D9F"/>
    <w:rsid w:val="001E010D"/>
    <w:rsid w:val="001E02AE"/>
    <w:rsid w:val="001E04A9"/>
    <w:rsid w:val="001E04E2"/>
    <w:rsid w:val="001E0A1B"/>
    <w:rsid w:val="001E0A37"/>
    <w:rsid w:val="001E0A60"/>
    <w:rsid w:val="001E0CC7"/>
    <w:rsid w:val="001E0CED"/>
    <w:rsid w:val="001E10C7"/>
    <w:rsid w:val="001E114D"/>
    <w:rsid w:val="001E1194"/>
    <w:rsid w:val="001E122F"/>
    <w:rsid w:val="001E140A"/>
    <w:rsid w:val="001E14A2"/>
    <w:rsid w:val="001E185F"/>
    <w:rsid w:val="001E1912"/>
    <w:rsid w:val="001E1962"/>
    <w:rsid w:val="001E1A4D"/>
    <w:rsid w:val="001E1EEB"/>
    <w:rsid w:val="001E1F6B"/>
    <w:rsid w:val="001E20D4"/>
    <w:rsid w:val="001E2480"/>
    <w:rsid w:val="001E2574"/>
    <w:rsid w:val="001E275D"/>
    <w:rsid w:val="001E275E"/>
    <w:rsid w:val="001E292A"/>
    <w:rsid w:val="001E29C7"/>
    <w:rsid w:val="001E2A3C"/>
    <w:rsid w:val="001E2CCD"/>
    <w:rsid w:val="001E2D4E"/>
    <w:rsid w:val="001E2DB7"/>
    <w:rsid w:val="001E2E72"/>
    <w:rsid w:val="001E3002"/>
    <w:rsid w:val="001E3063"/>
    <w:rsid w:val="001E30E0"/>
    <w:rsid w:val="001E3263"/>
    <w:rsid w:val="001E33B0"/>
    <w:rsid w:val="001E3545"/>
    <w:rsid w:val="001E356E"/>
    <w:rsid w:val="001E3725"/>
    <w:rsid w:val="001E393C"/>
    <w:rsid w:val="001E3B49"/>
    <w:rsid w:val="001E3BC3"/>
    <w:rsid w:val="001E3BC8"/>
    <w:rsid w:val="001E3E66"/>
    <w:rsid w:val="001E3F37"/>
    <w:rsid w:val="001E401A"/>
    <w:rsid w:val="001E4056"/>
    <w:rsid w:val="001E4234"/>
    <w:rsid w:val="001E433E"/>
    <w:rsid w:val="001E4485"/>
    <w:rsid w:val="001E4631"/>
    <w:rsid w:val="001E4883"/>
    <w:rsid w:val="001E4916"/>
    <w:rsid w:val="001E4917"/>
    <w:rsid w:val="001E4B5F"/>
    <w:rsid w:val="001E4BAB"/>
    <w:rsid w:val="001E4C56"/>
    <w:rsid w:val="001E4E9E"/>
    <w:rsid w:val="001E4EF9"/>
    <w:rsid w:val="001E4F06"/>
    <w:rsid w:val="001E4F6A"/>
    <w:rsid w:val="001E51A3"/>
    <w:rsid w:val="001E5269"/>
    <w:rsid w:val="001E5381"/>
    <w:rsid w:val="001E53DF"/>
    <w:rsid w:val="001E53FF"/>
    <w:rsid w:val="001E5479"/>
    <w:rsid w:val="001E54F3"/>
    <w:rsid w:val="001E55B3"/>
    <w:rsid w:val="001E566D"/>
    <w:rsid w:val="001E56F8"/>
    <w:rsid w:val="001E56FA"/>
    <w:rsid w:val="001E5786"/>
    <w:rsid w:val="001E5A57"/>
    <w:rsid w:val="001E5AF7"/>
    <w:rsid w:val="001E5DBE"/>
    <w:rsid w:val="001E5E7B"/>
    <w:rsid w:val="001E5E8B"/>
    <w:rsid w:val="001E5F52"/>
    <w:rsid w:val="001E60E8"/>
    <w:rsid w:val="001E6162"/>
    <w:rsid w:val="001E63A6"/>
    <w:rsid w:val="001E63AC"/>
    <w:rsid w:val="001E64A5"/>
    <w:rsid w:val="001E650D"/>
    <w:rsid w:val="001E6516"/>
    <w:rsid w:val="001E657A"/>
    <w:rsid w:val="001E6586"/>
    <w:rsid w:val="001E65B1"/>
    <w:rsid w:val="001E6933"/>
    <w:rsid w:val="001E69E0"/>
    <w:rsid w:val="001E6A45"/>
    <w:rsid w:val="001E6BC1"/>
    <w:rsid w:val="001E6DAD"/>
    <w:rsid w:val="001E6DBA"/>
    <w:rsid w:val="001E6F90"/>
    <w:rsid w:val="001E6FDA"/>
    <w:rsid w:val="001E71C3"/>
    <w:rsid w:val="001E7497"/>
    <w:rsid w:val="001E7609"/>
    <w:rsid w:val="001E76B5"/>
    <w:rsid w:val="001E76C3"/>
    <w:rsid w:val="001E7717"/>
    <w:rsid w:val="001E7862"/>
    <w:rsid w:val="001E7904"/>
    <w:rsid w:val="001E798C"/>
    <w:rsid w:val="001E799E"/>
    <w:rsid w:val="001E7BC1"/>
    <w:rsid w:val="001E7D11"/>
    <w:rsid w:val="001E7E16"/>
    <w:rsid w:val="001E7EAE"/>
    <w:rsid w:val="001E7F04"/>
    <w:rsid w:val="001E7F17"/>
    <w:rsid w:val="001E7FFE"/>
    <w:rsid w:val="001F0103"/>
    <w:rsid w:val="001F032E"/>
    <w:rsid w:val="001F03BC"/>
    <w:rsid w:val="001F03E5"/>
    <w:rsid w:val="001F05E7"/>
    <w:rsid w:val="001F0731"/>
    <w:rsid w:val="001F07A7"/>
    <w:rsid w:val="001F08D5"/>
    <w:rsid w:val="001F0A02"/>
    <w:rsid w:val="001F0A4D"/>
    <w:rsid w:val="001F0AB9"/>
    <w:rsid w:val="001F0F89"/>
    <w:rsid w:val="001F10C7"/>
    <w:rsid w:val="001F1185"/>
    <w:rsid w:val="001F1190"/>
    <w:rsid w:val="001F13B1"/>
    <w:rsid w:val="001F1467"/>
    <w:rsid w:val="001F1596"/>
    <w:rsid w:val="001F160D"/>
    <w:rsid w:val="001F163C"/>
    <w:rsid w:val="001F1790"/>
    <w:rsid w:val="001F19E2"/>
    <w:rsid w:val="001F1A6F"/>
    <w:rsid w:val="001F1A7B"/>
    <w:rsid w:val="001F1BD3"/>
    <w:rsid w:val="001F1D67"/>
    <w:rsid w:val="001F1DAA"/>
    <w:rsid w:val="001F1E39"/>
    <w:rsid w:val="001F1E44"/>
    <w:rsid w:val="001F1E45"/>
    <w:rsid w:val="001F1FDD"/>
    <w:rsid w:val="001F20C1"/>
    <w:rsid w:val="001F214F"/>
    <w:rsid w:val="001F21BE"/>
    <w:rsid w:val="001F22C8"/>
    <w:rsid w:val="001F2361"/>
    <w:rsid w:val="001F241D"/>
    <w:rsid w:val="001F258A"/>
    <w:rsid w:val="001F25BB"/>
    <w:rsid w:val="001F2698"/>
    <w:rsid w:val="001F290C"/>
    <w:rsid w:val="001F295E"/>
    <w:rsid w:val="001F29EB"/>
    <w:rsid w:val="001F2A77"/>
    <w:rsid w:val="001F2AB1"/>
    <w:rsid w:val="001F2C45"/>
    <w:rsid w:val="001F2CAF"/>
    <w:rsid w:val="001F2CC7"/>
    <w:rsid w:val="001F2D9C"/>
    <w:rsid w:val="001F2EDB"/>
    <w:rsid w:val="001F2F17"/>
    <w:rsid w:val="001F2F43"/>
    <w:rsid w:val="001F303E"/>
    <w:rsid w:val="001F32B1"/>
    <w:rsid w:val="001F34F7"/>
    <w:rsid w:val="001F34FE"/>
    <w:rsid w:val="001F38A9"/>
    <w:rsid w:val="001F3B96"/>
    <w:rsid w:val="001F3C89"/>
    <w:rsid w:val="001F3E32"/>
    <w:rsid w:val="001F405F"/>
    <w:rsid w:val="001F40DE"/>
    <w:rsid w:val="001F40F6"/>
    <w:rsid w:val="001F425E"/>
    <w:rsid w:val="001F4342"/>
    <w:rsid w:val="001F4353"/>
    <w:rsid w:val="001F43B8"/>
    <w:rsid w:val="001F4541"/>
    <w:rsid w:val="001F45C1"/>
    <w:rsid w:val="001F4802"/>
    <w:rsid w:val="001F4849"/>
    <w:rsid w:val="001F49A0"/>
    <w:rsid w:val="001F4A8B"/>
    <w:rsid w:val="001F4AFA"/>
    <w:rsid w:val="001F4B8F"/>
    <w:rsid w:val="001F4C4F"/>
    <w:rsid w:val="001F4D49"/>
    <w:rsid w:val="001F4E2F"/>
    <w:rsid w:val="001F4EBE"/>
    <w:rsid w:val="001F4F89"/>
    <w:rsid w:val="001F4FD2"/>
    <w:rsid w:val="001F51C2"/>
    <w:rsid w:val="001F51CE"/>
    <w:rsid w:val="001F5304"/>
    <w:rsid w:val="001F5344"/>
    <w:rsid w:val="001F55BA"/>
    <w:rsid w:val="001F583D"/>
    <w:rsid w:val="001F5A64"/>
    <w:rsid w:val="001F5BD3"/>
    <w:rsid w:val="001F5C1F"/>
    <w:rsid w:val="001F5C6B"/>
    <w:rsid w:val="001F5CBE"/>
    <w:rsid w:val="001F5D5B"/>
    <w:rsid w:val="001F5DBF"/>
    <w:rsid w:val="001F6197"/>
    <w:rsid w:val="001F6239"/>
    <w:rsid w:val="001F62D6"/>
    <w:rsid w:val="001F64AF"/>
    <w:rsid w:val="001F64BA"/>
    <w:rsid w:val="001F6504"/>
    <w:rsid w:val="001F652D"/>
    <w:rsid w:val="001F6593"/>
    <w:rsid w:val="001F661E"/>
    <w:rsid w:val="001F677A"/>
    <w:rsid w:val="001F685F"/>
    <w:rsid w:val="001F68D1"/>
    <w:rsid w:val="001F69D2"/>
    <w:rsid w:val="001F6AFF"/>
    <w:rsid w:val="001F6B4E"/>
    <w:rsid w:val="001F6BE4"/>
    <w:rsid w:val="001F6C08"/>
    <w:rsid w:val="001F6DCB"/>
    <w:rsid w:val="001F6E12"/>
    <w:rsid w:val="001F6E9C"/>
    <w:rsid w:val="001F6EA0"/>
    <w:rsid w:val="001F70A4"/>
    <w:rsid w:val="001F7174"/>
    <w:rsid w:val="001F72F1"/>
    <w:rsid w:val="001F7325"/>
    <w:rsid w:val="001F732C"/>
    <w:rsid w:val="001F744A"/>
    <w:rsid w:val="001F75CF"/>
    <w:rsid w:val="001F7657"/>
    <w:rsid w:val="001F77E6"/>
    <w:rsid w:val="001F7883"/>
    <w:rsid w:val="001F7911"/>
    <w:rsid w:val="001F791C"/>
    <w:rsid w:val="001F7B58"/>
    <w:rsid w:val="001F7B8B"/>
    <w:rsid w:val="001F7C0A"/>
    <w:rsid w:val="001F7CCF"/>
    <w:rsid w:val="001F7DB3"/>
    <w:rsid w:val="001F7FEA"/>
    <w:rsid w:val="00200003"/>
    <w:rsid w:val="002001C8"/>
    <w:rsid w:val="00200258"/>
    <w:rsid w:val="00200313"/>
    <w:rsid w:val="00200436"/>
    <w:rsid w:val="0020061B"/>
    <w:rsid w:val="002006DF"/>
    <w:rsid w:val="0020072A"/>
    <w:rsid w:val="002009A8"/>
    <w:rsid w:val="00200A9B"/>
    <w:rsid w:val="00200ADE"/>
    <w:rsid w:val="00200B4D"/>
    <w:rsid w:val="00200CF7"/>
    <w:rsid w:val="00200EBA"/>
    <w:rsid w:val="00200FE5"/>
    <w:rsid w:val="00201001"/>
    <w:rsid w:val="0020103E"/>
    <w:rsid w:val="002010A0"/>
    <w:rsid w:val="002011A9"/>
    <w:rsid w:val="00201255"/>
    <w:rsid w:val="002012C0"/>
    <w:rsid w:val="002012C4"/>
    <w:rsid w:val="0020152B"/>
    <w:rsid w:val="002015E1"/>
    <w:rsid w:val="00201623"/>
    <w:rsid w:val="00201635"/>
    <w:rsid w:val="00201664"/>
    <w:rsid w:val="002016A2"/>
    <w:rsid w:val="00201984"/>
    <w:rsid w:val="00201A22"/>
    <w:rsid w:val="00201B38"/>
    <w:rsid w:val="00201B3B"/>
    <w:rsid w:val="00201C21"/>
    <w:rsid w:val="00201C5D"/>
    <w:rsid w:val="00201E4D"/>
    <w:rsid w:val="00201FC4"/>
    <w:rsid w:val="002021E4"/>
    <w:rsid w:val="0020221A"/>
    <w:rsid w:val="00202427"/>
    <w:rsid w:val="00202470"/>
    <w:rsid w:val="002026D8"/>
    <w:rsid w:val="002026F5"/>
    <w:rsid w:val="002026FC"/>
    <w:rsid w:val="0020278C"/>
    <w:rsid w:val="002027D0"/>
    <w:rsid w:val="00202AFB"/>
    <w:rsid w:val="00202B63"/>
    <w:rsid w:val="00202BE3"/>
    <w:rsid w:val="00202D1C"/>
    <w:rsid w:val="00202D7A"/>
    <w:rsid w:val="00202DE3"/>
    <w:rsid w:val="00202F4C"/>
    <w:rsid w:val="0020303D"/>
    <w:rsid w:val="002031A7"/>
    <w:rsid w:val="00203202"/>
    <w:rsid w:val="0020332E"/>
    <w:rsid w:val="002033F6"/>
    <w:rsid w:val="002033FF"/>
    <w:rsid w:val="0020369B"/>
    <w:rsid w:val="00203790"/>
    <w:rsid w:val="002037E0"/>
    <w:rsid w:val="0020395C"/>
    <w:rsid w:val="00203A99"/>
    <w:rsid w:val="00203B4C"/>
    <w:rsid w:val="00203BB6"/>
    <w:rsid w:val="00203CAD"/>
    <w:rsid w:val="00203D66"/>
    <w:rsid w:val="00203DA0"/>
    <w:rsid w:val="00203EDB"/>
    <w:rsid w:val="00204168"/>
    <w:rsid w:val="002041BA"/>
    <w:rsid w:val="00204617"/>
    <w:rsid w:val="0020479C"/>
    <w:rsid w:val="002047AC"/>
    <w:rsid w:val="002049FE"/>
    <w:rsid w:val="00204A5D"/>
    <w:rsid w:val="00204B16"/>
    <w:rsid w:val="00204B6B"/>
    <w:rsid w:val="00204BC2"/>
    <w:rsid w:val="00204C30"/>
    <w:rsid w:val="00204DF5"/>
    <w:rsid w:val="00204E08"/>
    <w:rsid w:val="00204F9B"/>
    <w:rsid w:val="00205286"/>
    <w:rsid w:val="002052F9"/>
    <w:rsid w:val="002054F4"/>
    <w:rsid w:val="00205557"/>
    <w:rsid w:val="00205815"/>
    <w:rsid w:val="00205838"/>
    <w:rsid w:val="002058D7"/>
    <w:rsid w:val="00205A9E"/>
    <w:rsid w:val="00205AFB"/>
    <w:rsid w:val="00205B74"/>
    <w:rsid w:val="00205D05"/>
    <w:rsid w:val="00205DE0"/>
    <w:rsid w:val="00205E88"/>
    <w:rsid w:val="0020607D"/>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EA"/>
    <w:rsid w:val="00207343"/>
    <w:rsid w:val="00207442"/>
    <w:rsid w:val="00207508"/>
    <w:rsid w:val="0020750A"/>
    <w:rsid w:val="002075E1"/>
    <w:rsid w:val="00207683"/>
    <w:rsid w:val="0020774F"/>
    <w:rsid w:val="0020795A"/>
    <w:rsid w:val="00207C82"/>
    <w:rsid w:val="00207C8C"/>
    <w:rsid w:val="00207CDE"/>
    <w:rsid w:val="00207D4F"/>
    <w:rsid w:val="00207D86"/>
    <w:rsid w:val="00207E28"/>
    <w:rsid w:val="00207E95"/>
    <w:rsid w:val="00207F29"/>
    <w:rsid w:val="00210022"/>
    <w:rsid w:val="00210085"/>
    <w:rsid w:val="002100C7"/>
    <w:rsid w:val="0021011E"/>
    <w:rsid w:val="00210164"/>
    <w:rsid w:val="002101EF"/>
    <w:rsid w:val="0021033E"/>
    <w:rsid w:val="002105DE"/>
    <w:rsid w:val="002106A8"/>
    <w:rsid w:val="002108DA"/>
    <w:rsid w:val="0021097A"/>
    <w:rsid w:val="002109A1"/>
    <w:rsid w:val="002109C1"/>
    <w:rsid w:val="00210B70"/>
    <w:rsid w:val="00210B88"/>
    <w:rsid w:val="00210E5B"/>
    <w:rsid w:val="0021109D"/>
    <w:rsid w:val="00211213"/>
    <w:rsid w:val="002112D8"/>
    <w:rsid w:val="0021145B"/>
    <w:rsid w:val="002114B5"/>
    <w:rsid w:val="002114BE"/>
    <w:rsid w:val="0021150B"/>
    <w:rsid w:val="002115A6"/>
    <w:rsid w:val="0021168A"/>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44"/>
    <w:rsid w:val="0021283E"/>
    <w:rsid w:val="00212872"/>
    <w:rsid w:val="002128FA"/>
    <w:rsid w:val="0021296D"/>
    <w:rsid w:val="00212CFD"/>
    <w:rsid w:val="00212DBD"/>
    <w:rsid w:val="0021322A"/>
    <w:rsid w:val="00213308"/>
    <w:rsid w:val="00213315"/>
    <w:rsid w:val="00213373"/>
    <w:rsid w:val="002133BB"/>
    <w:rsid w:val="0021341C"/>
    <w:rsid w:val="0021359F"/>
    <w:rsid w:val="002135B1"/>
    <w:rsid w:val="0021363D"/>
    <w:rsid w:val="00213704"/>
    <w:rsid w:val="00213765"/>
    <w:rsid w:val="00213809"/>
    <w:rsid w:val="002138D1"/>
    <w:rsid w:val="002139FA"/>
    <w:rsid w:val="00213A16"/>
    <w:rsid w:val="00213ACC"/>
    <w:rsid w:val="00213DFA"/>
    <w:rsid w:val="00214031"/>
    <w:rsid w:val="00214073"/>
    <w:rsid w:val="002140B9"/>
    <w:rsid w:val="0021441B"/>
    <w:rsid w:val="00214553"/>
    <w:rsid w:val="00214772"/>
    <w:rsid w:val="002147F1"/>
    <w:rsid w:val="0021480B"/>
    <w:rsid w:val="002148B2"/>
    <w:rsid w:val="002149A7"/>
    <w:rsid w:val="00214AB0"/>
    <w:rsid w:val="00214AEF"/>
    <w:rsid w:val="00214B50"/>
    <w:rsid w:val="00214C3C"/>
    <w:rsid w:val="00214D1D"/>
    <w:rsid w:val="00214DA5"/>
    <w:rsid w:val="00214FDA"/>
    <w:rsid w:val="0021504B"/>
    <w:rsid w:val="00215182"/>
    <w:rsid w:val="00215189"/>
    <w:rsid w:val="002152F1"/>
    <w:rsid w:val="0021545F"/>
    <w:rsid w:val="002154C2"/>
    <w:rsid w:val="002154E4"/>
    <w:rsid w:val="002154E8"/>
    <w:rsid w:val="002154F6"/>
    <w:rsid w:val="00215541"/>
    <w:rsid w:val="00215785"/>
    <w:rsid w:val="00215826"/>
    <w:rsid w:val="00215913"/>
    <w:rsid w:val="0021593E"/>
    <w:rsid w:val="00215957"/>
    <w:rsid w:val="002159AD"/>
    <w:rsid w:val="00215A75"/>
    <w:rsid w:val="00215ACF"/>
    <w:rsid w:val="00215B22"/>
    <w:rsid w:val="00215BDC"/>
    <w:rsid w:val="00216150"/>
    <w:rsid w:val="00216678"/>
    <w:rsid w:val="0021678A"/>
    <w:rsid w:val="002169E1"/>
    <w:rsid w:val="00216C03"/>
    <w:rsid w:val="00216DC2"/>
    <w:rsid w:val="00216DD4"/>
    <w:rsid w:val="00216EF7"/>
    <w:rsid w:val="00216F41"/>
    <w:rsid w:val="00217536"/>
    <w:rsid w:val="002176AC"/>
    <w:rsid w:val="002176C3"/>
    <w:rsid w:val="002176FB"/>
    <w:rsid w:val="0021782D"/>
    <w:rsid w:val="00217931"/>
    <w:rsid w:val="00217940"/>
    <w:rsid w:val="002179B4"/>
    <w:rsid w:val="00217A20"/>
    <w:rsid w:val="00217A22"/>
    <w:rsid w:val="00217BFB"/>
    <w:rsid w:val="00217C1D"/>
    <w:rsid w:val="0022023E"/>
    <w:rsid w:val="0022029F"/>
    <w:rsid w:val="002203ED"/>
    <w:rsid w:val="00220413"/>
    <w:rsid w:val="0022055F"/>
    <w:rsid w:val="0022061E"/>
    <w:rsid w:val="002206C3"/>
    <w:rsid w:val="00220913"/>
    <w:rsid w:val="002209BD"/>
    <w:rsid w:val="00220BDA"/>
    <w:rsid w:val="00220BEB"/>
    <w:rsid w:val="00220E5B"/>
    <w:rsid w:val="00220E7F"/>
    <w:rsid w:val="0022103B"/>
    <w:rsid w:val="00221477"/>
    <w:rsid w:val="00221629"/>
    <w:rsid w:val="00221828"/>
    <w:rsid w:val="00221917"/>
    <w:rsid w:val="00221941"/>
    <w:rsid w:val="00221B98"/>
    <w:rsid w:val="00221C29"/>
    <w:rsid w:val="00221C48"/>
    <w:rsid w:val="00221CB0"/>
    <w:rsid w:val="00221D32"/>
    <w:rsid w:val="00221E3A"/>
    <w:rsid w:val="00221FF6"/>
    <w:rsid w:val="002220AC"/>
    <w:rsid w:val="0022218C"/>
    <w:rsid w:val="0022222B"/>
    <w:rsid w:val="002226A5"/>
    <w:rsid w:val="002227B5"/>
    <w:rsid w:val="002228D0"/>
    <w:rsid w:val="0022292E"/>
    <w:rsid w:val="002229F8"/>
    <w:rsid w:val="00222A7F"/>
    <w:rsid w:val="00222C58"/>
    <w:rsid w:val="00222CED"/>
    <w:rsid w:val="00222DC3"/>
    <w:rsid w:val="00222E04"/>
    <w:rsid w:val="00222E43"/>
    <w:rsid w:val="00222E94"/>
    <w:rsid w:val="00222FD0"/>
    <w:rsid w:val="002231C7"/>
    <w:rsid w:val="0022324C"/>
    <w:rsid w:val="002232D5"/>
    <w:rsid w:val="002235EE"/>
    <w:rsid w:val="00223635"/>
    <w:rsid w:val="00223639"/>
    <w:rsid w:val="0022364A"/>
    <w:rsid w:val="002237AE"/>
    <w:rsid w:val="00223877"/>
    <w:rsid w:val="00223879"/>
    <w:rsid w:val="00223953"/>
    <w:rsid w:val="00223961"/>
    <w:rsid w:val="0022399B"/>
    <w:rsid w:val="00223C4F"/>
    <w:rsid w:val="00223CFA"/>
    <w:rsid w:val="00223D77"/>
    <w:rsid w:val="00223DF9"/>
    <w:rsid w:val="00223E95"/>
    <w:rsid w:val="00224113"/>
    <w:rsid w:val="0022419D"/>
    <w:rsid w:val="002242BA"/>
    <w:rsid w:val="00224318"/>
    <w:rsid w:val="0022464D"/>
    <w:rsid w:val="002247B9"/>
    <w:rsid w:val="0022493C"/>
    <w:rsid w:val="00224B1A"/>
    <w:rsid w:val="00224BBB"/>
    <w:rsid w:val="00224BBF"/>
    <w:rsid w:val="00224D49"/>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C8B"/>
    <w:rsid w:val="00225CC6"/>
    <w:rsid w:val="00225D16"/>
    <w:rsid w:val="00225DB5"/>
    <w:rsid w:val="00225E1A"/>
    <w:rsid w:val="00225E3E"/>
    <w:rsid w:val="0022614F"/>
    <w:rsid w:val="00226166"/>
    <w:rsid w:val="0022638D"/>
    <w:rsid w:val="002263B3"/>
    <w:rsid w:val="002263D5"/>
    <w:rsid w:val="002263F6"/>
    <w:rsid w:val="002264C1"/>
    <w:rsid w:val="002269F0"/>
    <w:rsid w:val="00226A22"/>
    <w:rsid w:val="00226B58"/>
    <w:rsid w:val="00226B62"/>
    <w:rsid w:val="00226BFB"/>
    <w:rsid w:val="00226C26"/>
    <w:rsid w:val="00226D66"/>
    <w:rsid w:val="00226DCC"/>
    <w:rsid w:val="00226F35"/>
    <w:rsid w:val="0022702D"/>
    <w:rsid w:val="002270BE"/>
    <w:rsid w:val="002271AB"/>
    <w:rsid w:val="0022733D"/>
    <w:rsid w:val="00227697"/>
    <w:rsid w:val="0022788D"/>
    <w:rsid w:val="00227894"/>
    <w:rsid w:val="0022789F"/>
    <w:rsid w:val="00227BDB"/>
    <w:rsid w:val="00227EA9"/>
    <w:rsid w:val="00227F98"/>
    <w:rsid w:val="00230002"/>
    <w:rsid w:val="002300C8"/>
    <w:rsid w:val="002300F7"/>
    <w:rsid w:val="002302CC"/>
    <w:rsid w:val="00230907"/>
    <w:rsid w:val="002309FD"/>
    <w:rsid w:val="00230C4A"/>
    <w:rsid w:val="00230D0F"/>
    <w:rsid w:val="00230F8A"/>
    <w:rsid w:val="00231006"/>
    <w:rsid w:val="00231055"/>
    <w:rsid w:val="002311F2"/>
    <w:rsid w:val="00231321"/>
    <w:rsid w:val="00231348"/>
    <w:rsid w:val="002313C6"/>
    <w:rsid w:val="0023153D"/>
    <w:rsid w:val="00231667"/>
    <w:rsid w:val="00231972"/>
    <w:rsid w:val="00231AED"/>
    <w:rsid w:val="00231D30"/>
    <w:rsid w:val="00231D55"/>
    <w:rsid w:val="00231D8A"/>
    <w:rsid w:val="00231EDF"/>
    <w:rsid w:val="00231F1B"/>
    <w:rsid w:val="00231F6E"/>
    <w:rsid w:val="00232099"/>
    <w:rsid w:val="00232159"/>
    <w:rsid w:val="002321BF"/>
    <w:rsid w:val="002321F3"/>
    <w:rsid w:val="0023241C"/>
    <w:rsid w:val="0023247C"/>
    <w:rsid w:val="0023297E"/>
    <w:rsid w:val="00232A15"/>
    <w:rsid w:val="00232E9E"/>
    <w:rsid w:val="00232EBE"/>
    <w:rsid w:val="00232F67"/>
    <w:rsid w:val="00232F9B"/>
    <w:rsid w:val="00232FC3"/>
    <w:rsid w:val="00233347"/>
    <w:rsid w:val="0023334E"/>
    <w:rsid w:val="00233377"/>
    <w:rsid w:val="00233523"/>
    <w:rsid w:val="00233645"/>
    <w:rsid w:val="00233700"/>
    <w:rsid w:val="00233711"/>
    <w:rsid w:val="00233739"/>
    <w:rsid w:val="0023373E"/>
    <w:rsid w:val="0023376A"/>
    <w:rsid w:val="002339BB"/>
    <w:rsid w:val="00233AB2"/>
    <w:rsid w:val="00233ACD"/>
    <w:rsid w:val="00233BBD"/>
    <w:rsid w:val="00233BCF"/>
    <w:rsid w:val="00233C88"/>
    <w:rsid w:val="00233E25"/>
    <w:rsid w:val="00234278"/>
    <w:rsid w:val="002344EB"/>
    <w:rsid w:val="002345D5"/>
    <w:rsid w:val="00234655"/>
    <w:rsid w:val="00234788"/>
    <w:rsid w:val="0023492B"/>
    <w:rsid w:val="00234CC7"/>
    <w:rsid w:val="00234D40"/>
    <w:rsid w:val="00234DB2"/>
    <w:rsid w:val="00234DCB"/>
    <w:rsid w:val="00234E14"/>
    <w:rsid w:val="00234FA3"/>
    <w:rsid w:val="00234FC3"/>
    <w:rsid w:val="002350BF"/>
    <w:rsid w:val="002351F7"/>
    <w:rsid w:val="00235266"/>
    <w:rsid w:val="00235305"/>
    <w:rsid w:val="00235381"/>
    <w:rsid w:val="0023542B"/>
    <w:rsid w:val="00235773"/>
    <w:rsid w:val="002357C9"/>
    <w:rsid w:val="00235887"/>
    <w:rsid w:val="00235A74"/>
    <w:rsid w:val="00235A8B"/>
    <w:rsid w:val="00235B88"/>
    <w:rsid w:val="00235C3F"/>
    <w:rsid w:val="0023601D"/>
    <w:rsid w:val="00236088"/>
    <w:rsid w:val="00236216"/>
    <w:rsid w:val="00236259"/>
    <w:rsid w:val="00236431"/>
    <w:rsid w:val="00236433"/>
    <w:rsid w:val="002364B1"/>
    <w:rsid w:val="00236627"/>
    <w:rsid w:val="002366B4"/>
    <w:rsid w:val="002366C7"/>
    <w:rsid w:val="002366F9"/>
    <w:rsid w:val="0023670B"/>
    <w:rsid w:val="002367DD"/>
    <w:rsid w:val="002368BE"/>
    <w:rsid w:val="00236925"/>
    <w:rsid w:val="0023692C"/>
    <w:rsid w:val="002369E2"/>
    <w:rsid w:val="00236A9C"/>
    <w:rsid w:val="00236BA0"/>
    <w:rsid w:val="00236BE9"/>
    <w:rsid w:val="00236C86"/>
    <w:rsid w:val="00236C89"/>
    <w:rsid w:val="00236F0D"/>
    <w:rsid w:val="00237015"/>
    <w:rsid w:val="00237037"/>
    <w:rsid w:val="002371FF"/>
    <w:rsid w:val="002372B6"/>
    <w:rsid w:val="0023747F"/>
    <w:rsid w:val="002375BF"/>
    <w:rsid w:val="002375E7"/>
    <w:rsid w:val="00237800"/>
    <w:rsid w:val="00237A26"/>
    <w:rsid w:val="00237ADF"/>
    <w:rsid w:val="00237B2E"/>
    <w:rsid w:val="0024004F"/>
    <w:rsid w:val="00240357"/>
    <w:rsid w:val="00240382"/>
    <w:rsid w:val="00240413"/>
    <w:rsid w:val="002404D0"/>
    <w:rsid w:val="002405EB"/>
    <w:rsid w:val="00240679"/>
    <w:rsid w:val="002407CA"/>
    <w:rsid w:val="0024084D"/>
    <w:rsid w:val="00240A6B"/>
    <w:rsid w:val="00240B17"/>
    <w:rsid w:val="00240D49"/>
    <w:rsid w:val="00240D88"/>
    <w:rsid w:val="00240E93"/>
    <w:rsid w:val="00240FA4"/>
    <w:rsid w:val="00240FC2"/>
    <w:rsid w:val="00241009"/>
    <w:rsid w:val="00241222"/>
    <w:rsid w:val="00241451"/>
    <w:rsid w:val="002415A9"/>
    <w:rsid w:val="0024166E"/>
    <w:rsid w:val="0024194F"/>
    <w:rsid w:val="00241AEC"/>
    <w:rsid w:val="0024205E"/>
    <w:rsid w:val="002420D0"/>
    <w:rsid w:val="00242285"/>
    <w:rsid w:val="00242369"/>
    <w:rsid w:val="0024249F"/>
    <w:rsid w:val="0024259F"/>
    <w:rsid w:val="00242750"/>
    <w:rsid w:val="002427D3"/>
    <w:rsid w:val="00242A56"/>
    <w:rsid w:val="00242B2A"/>
    <w:rsid w:val="00242E2C"/>
    <w:rsid w:val="00242E3D"/>
    <w:rsid w:val="00243306"/>
    <w:rsid w:val="00243357"/>
    <w:rsid w:val="0024348E"/>
    <w:rsid w:val="002438CC"/>
    <w:rsid w:val="00243A70"/>
    <w:rsid w:val="00243B0B"/>
    <w:rsid w:val="00243B4C"/>
    <w:rsid w:val="00243BBA"/>
    <w:rsid w:val="00243BFA"/>
    <w:rsid w:val="00243C47"/>
    <w:rsid w:val="00243DCC"/>
    <w:rsid w:val="00243E41"/>
    <w:rsid w:val="00243EDC"/>
    <w:rsid w:val="00244009"/>
    <w:rsid w:val="00244085"/>
    <w:rsid w:val="002441EF"/>
    <w:rsid w:val="002441F8"/>
    <w:rsid w:val="00244365"/>
    <w:rsid w:val="0024441D"/>
    <w:rsid w:val="002444A2"/>
    <w:rsid w:val="002445DB"/>
    <w:rsid w:val="0024463C"/>
    <w:rsid w:val="002446CA"/>
    <w:rsid w:val="0024487A"/>
    <w:rsid w:val="002449A6"/>
    <w:rsid w:val="00244CBB"/>
    <w:rsid w:val="00244E84"/>
    <w:rsid w:val="00244EAB"/>
    <w:rsid w:val="00244F4B"/>
    <w:rsid w:val="0024501B"/>
    <w:rsid w:val="0024510C"/>
    <w:rsid w:val="00245136"/>
    <w:rsid w:val="002452F4"/>
    <w:rsid w:val="00245312"/>
    <w:rsid w:val="00245343"/>
    <w:rsid w:val="002453DE"/>
    <w:rsid w:val="00245707"/>
    <w:rsid w:val="002457FD"/>
    <w:rsid w:val="0024589A"/>
    <w:rsid w:val="002458B9"/>
    <w:rsid w:val="002458CA"/>
    <w:rsid w:val="00245ADC"/>
    <w:rsid w:val="00245BC9"/>
    <w:rsid w:val="00245C09"/>
    <w:rsid w:val="00245C21"/>
    <w:rsid w:val="00245DFA"/>
    <w:rsid w:val="00245E53"/>
    <w:rsid w:val="0024611D"/>
    <w:rsid w:val="00246312"/>
    <w:rsid w:val="00246469"/>
    <w:rsid w:val="002464DC"/>
    <w:rsid w:val="002464ED"/>
    <w:rsid w:val="002466E0"/>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E84"/>
    <w:rsid w:val="00247F40"/>
    <w:rsid w:val="0025020F"/>
    <w:rsid w:val="0025028E"/>
    <w:rsid w:val="00250295"/>
    <w:rsid w:val="00250327"/>
    <w:rsid w:val="002503B2"/>
    <w:rsid w:val="00250408"/>
    <w:rsid w:val="00250482"/>
    <w:rsid w:val="00250725"/>
    <w:rsid w:val="002509A1"/>
    <w:rsid w:val="00250A09"/>
    <w:rsid w:val="00250AEB"/>
    <w:rsid w:val="00250BEB"/>
    <w:rsid w:val="00250C23"/>
    <w:rsid w:val="00250C37"/>
    <w:rsid w:val="00250CFB"/>
    <w:rsid w:val="00250F63"/>
    <w:rsid w:val="0025114F"/>
    <w:rsid w:val="0025118C"/>
    <w:rsid w:val="00251225"/>
    <w:rsid w:val="00251249"/>
    <w:rsid w:val="002515B1"/>
    <w:rsid w:val="00251641"/>
    <w:rsid w:val="0025175E"/>
    <w:rsid w:val="00251810"/>
    <w:rsid w:val="00251AA5"/>
    <w:rsid w:val="00251AFF"/>
    <w:rsid w:val="00251D6D"/>
    <w:rsid w:val="00251DCA"/>
    <w:rsid w:val="00251E4C"/>
    <w:rsid w:val="00251E73"/>
    <w:rsid w:val="00251E97"/>
    <w:rsid w:val="00251F57"/>
    <w:rsid w:val="00251F96"/>
    <w:rsid w:val="00251FE9"/>
    <w:rsid w:val="00252022"/>
    <w:rsid w:val="002520B1"/>
    <w:rsid w:val="002523C0"/>
    <w:rsid w:val="0025278C"/>
    <w:rsid w:val="002528FA"/>
    <w:rsid w:val="00252B09"/>
    <w:rsid w:val="00252BF9"/>
    <w:rsid w:val="00252CE9"/>
    <w:rsid w:val="00252D2E"/>
    <w:rsid w:val="00252FC5"/>
    <w:rsid w:val="002530E4"/>
    <w:rsid w:val="0025311B"/>
    <w:rsid w:val="0025377F"/>
    <w:rsid w:val="00253941"/>
    <w:rsid w:val="0025397B"/>
    <w:rsid w:val="00253A02"/>
    <w:rsid w:val="00253BF4"/>
    <w:rsid w:val="00253CEE"/>
    <w:rsid w:val="00253D18"/>
    <w:rsid w:val="00253DC8"/>
    <w:rsid w:val="00253DFE"/>
    <w:rsid w:val="0025405E"/>
    <w:rsid w:val="00254115"/>
    <w:rsid w:val="00254287"/>
    <w:rsid w:val="00254288"/>
    <w:rsid w:val="002542A6"/>
    <w:rsid w:val="002542DD"/>
    <w:rsid w:val="0025439E"/>
    <w:rsid w:val="00254412"/>
    <w:rsid w:val="002544D0"/>
    <w:rsid w:val="00254766"/>
    <w:rsid w:val="002547E1"/>
    <w:rsid w:val="00254C3C"/>
    <w:rsid w:val="00255231"/>
    <w:rsid w:val="002553F7"/>
    <w:rsid w:val="002554C0"/>
    <w:rsid w:val="002555A7"/>
    <w:rsid w:val="002555BF"/>
    <w:rsid w:val="002555E0"/>
    <w:rsid w:val="002556DA"/>
    <w:rsid w:val="0025589C"/>
    <w:rsid w:val="0025591E"/>
    <w:rsid w:val="00255929"/>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F14"/>
    <w:rsid w:val="00256F6E"/>
    <w:rsid w:val="002571B0"/>
    <w:rsid w:val="002575B6"/>
    <w:rsid w:val="0025772F"/>
    <w:rsid w:val="002577C6"/>
    <w:rsid w:val="00257850"/>
    <w:rsid w:val="00257918"/>
    <w:rsid w:val="00257950"/>
    <w:rsid w:val="00257C49"/>
    <w:rsid w:val="00257DA7"/>
    <w:rsid w:val="00257DF5"/>
    <w:rsid w:val="00257E98"/>
    <w:rsid w:val="0026024B"/>
    <w:rsid w:val="0026032A"/>
    <w:rsid w:val="002605B4"/>
    <w:rsid w:val="00260600"/>
    <w:rsid w:val="0026065E"/>
    <w:rsid w:val="00260740"/>
    <w:rsid w:val="0026094F"/>
    <w:rsid w:val="00260A8D"/>
    <w:rsid w:val="00260A99"/>
    <w:rsid w:val="00260AAC"/>
    <w:rsid w:val="00260B89"/>
    <w:rsid w:val="00260BE7"/>
    <w:rsid w:val="00260CEC"/>
    <w:rsid w:val="00260EEA"/>
    <w:rsid w:val="00260F04"/>
    <w:rsid w:val="00260F28"/>
    <w:rsid w:val="00260FD1"/>
    <w:rsid w:val="00260FF1"/>
    <w:rsid w:val="002611D2"/>
    <w:rsid w:val="002612AB"/>
    <w:rsid w:val="00261314"/>
    <w:rsid w:val="0026160C"/>
    <w:rsid w:val="0026186F"/>
    <w:rsid w:val="0026198B"/>
    <w:rsid w:val="00261ADE"/>
    <w:rsid w:val="00261AEE"/>
    <w:rsid w:val="00261B2F"/>
    <w:rsid w:val="00261B3B"/>
    <w:rsid w:val="00261C0C"/>
    <w:rsid w:val="00261C77"/>
    <w:rsid w:val="00261CAF"/>
    <w:rsid w:val="00261CD1"/>
    <w:rsid w:val="00261E3A"/>
    <w:rsid w:val="00261FA7"/>
    <w:rsid w:val="00262544"/>
    <w:rsid w:val="002625DD"/>
    <w:rsid w:val="00262653"/>
    <w:rsid w:val="00262687"/>
    <w:rsid w:val="00262691"/>
    <w:rsid w:val="002626B1"/>
    <w:rsid w:val="00262734"/>
    <w:rsid w:val="00262807"/>
    <w:rsid w:val="00262872"/>
    <w:rsid w:val="00262AF4"/>
    <w:rsid w:val="00262BD9"/>
    <w:rsid w:val="00262CF1"/>
    <w:rsid w:val="00262E17"/>
    <w:rsid w:val="00262E1C"/>
    <w:rsid w:val="00262E30"/>
    <w:rsid w:val="00262EC9"/>
    <w:rsid w:val="00262F18"/>
    <w:rsid w:val="00262F1B"/>
    <w:rsid w:val="00262F92"/>
    <w:rsid w:val="00263057"/>
    <w:rsid w:val="002633E4"/>
    <w:rsid w:val="0026347A"/>
    <w:rsid w:val="002635D1"/>
    <w:rsid w:val="00263865"/>
    <w:rsid w:val="00263937"/>
    <w:rsid w:val="00263989"/>
    <w:rsid w:val="00263AD7"/>
    <w:rsid w:val="00263C23"/>
    <w:rsid w:val="00263CED"/>
    <w:rsid w:val="00263F02"/>
    <w:rsid w:val="0026406C"/>
    <w:rsid w:val="0026408B"/>
    <w:rsid w:val="0026410F"/>
    <w:rsid w:val="00264237"/>
    <w:rsid w:val="002645B8"/>
    <w:rsid w:val="00264884"/>
    <w:rsid w:val="002648B8"/>
    <w:rsid w:val="002649EE"/>
    <w:rsid w:val="00264A2F"/>
    <w:rsid w:val="00264A8D"/>
    <w:rsid w:val="00264CDF"/>
    <w:rsid w:val="00264DF2"/>
    <w:rsid w:val="00264E7D"/>
    <w:rsid w:val="00264F7B"/>
    <w:rsid w:val="00265329"/>
    <w:rsid w:val="00265683"/>
    <w:rsid w:val="002656BF"/>
    <w:rsid w:val="00265ACB"/>
    <w:rsid w:val="00265AF5"/>
    <w:rsid w:val="00265BD4"/>
    <w:rsid w:val="00265BDF"/>
    <w:rsid w:val="00265C31"/>
    <w:rsid w:val="00265CEE"/>
    <w:rsid w:val="00265D5B"/>
    <w:rsid w:val="00265D79"/>
    <w:rsid w:val="00265DAE"/>
    <w:rsid w:val="00265DF0"/>
    <w:rsid w:val="00265F8B"/>
    <w:rsid w:val="0026611E"/>
    <w:rsid w:val="002664E5"/>
    <w:rsid w:val="002666FA"/>
    <w:rsid w:val="00266710"/>
    <w:rsid w:val="00266841"/>
    <w:rsid w:val="00266AE6"/>
    <w:rsid w:val="00266BAA"/>
    <w:rsid w:val="00266BE5"/>
    <w:rsid w:val="00266D3C"/>
    <w:rsid w:val="00266DBA"/>
    <w:rsid w:val="00266EE8"/>
    <w:rsid w:val="00266FCD"/>
    <w:rsid w:val="0026703A"/>
    <w:rsid w:val="002670B3"/>
    <w:rsid w:val="00267196"/>
    <w:rsid w:val="0026760C"/>
    <w:rsid w:val="002676B3"/>
    <w:rsid w:val="00267760"/>
    <w:rsid w:val="00267865"/>
    <w:rsid w:val="00267D04"/>
    <w:rsid w:val="00267E5C"/>
    <w:rsid w:val="00267EA0"/>
    <w:rsid w:val="00270076"/>
    <w:rsid w:val="002701CE"/>
    <w:rsid w:val="002701FB"/>
    <w:rsid w:val="00270229"/>
    <w:rsid w:val="00270375"/>
    <w:rsid w:val="0027053C"/>
    <w:rsid w:val="002705F6"/>
    <w:rsid w:val="002706A1"/>
    <w:rsid w:val="002706AA"/>
    <w:rsid w:val="00270979"/>
    <w:rsid w:val="0027098E"/>
    <w:rsid w:val="00270C54"/>
    <w:rsid w:val="00270CA8"/>
    <w:rsid w:val="00270D1A"/>
    <w:rsid w:val="00270E34"/>
    <w:rsid w:val="00271061"/>
    <w:rsid w:val="00271294"/>
    <w:rsid w:val="002712FA"/>
    <w:rsid w:val="00271336"/>
    <w:rsid w:val="00271738"/>
    <w:rsid w:val="00271771"/>
    <w:rsid w:val="002717E8"/>
    <w:rsid w:val="002718B6"/>
    <w:rsid w:val="0027193B"/>
    <w:rsid w:val="00271B1E"/>
    <w:rsid w:val="00271B6A"/>
    <w:rsid w:val="00271C90"/>
    <w:rsid w:val="00271D30"/>
    <w:rsid w:val="00271FBE"/>
    <w:rsid w:val="0027203B"/>
    <w:rsid w:val="00272058"/>
    <w:rsid w:val="0027206D"/>
    <w:rsid w:val="00272101"/>
    <w:rsid w:val="00272115"/>
    <w:rsid w:val="002722B3"/>
    <w:rsid w:val="00272382"/>
    <w:rsid w:val="002724BC"/>
    <w:rsid w:val="00272573"/>
    <w:rsid w:val="00272639"/>
    <w:rsid w:val="0027267C"/>
    <w:rsid w:val="002726CC"/>
    <w:rsid w:val="0027270D"/>
    <w:rsid w:val="00272976"/>
    <w:rsid w:val="002729DD"/>
    <w:rsid w:val="00272B32"/>
    <w:rsid w:val="00272BA4"/>
    <w:rsid w:val="00272BAB"/>
    <w:rsid w:val="00272BDE"/>
    <w:rsid w:val="00272CA3"/>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AB6"/>
    <w:rsid w:val="00273BBF"/>
    <w:rsid w:val="00273C1E"/>
    <w:rsid w:val="00273C43"/>
    <w:rsid w:val="00273C5A"/>
    <w:rsid w:val="00273D54"/>
    <w:rsid w:val="00273EFE"/>
    <w:rsid w:val="00274012"/>
    <w:rsid w:val="0027414B"/>
    <w:rsid w:val="002741D0"/>
    <w:rsid w:val="002743A0"/>
    <w:rsid w:val="002743E5"/>
    <w:rsid w:val="002744CE"/>
    <w:rsid w:val="002745E0"/>
    <w:rsid w:val="002748A1"/>
    <w:rsid w:val="002748CE"/>
    <w:rsid w:val="00274A2C"/>
    <w:rsid w:val="00274A2D"/>
    <w:rsid w:val="00274A4E"/>
    <w:rsid w:val="00274A7A"/>
    <w:rsid w:val="00274AD0"/>
    <w:rsid w:val="00274B02"/>
    <w:rsid w:val="0027521C"/>
    <w:rsid w:val="0027525D"/>
    <w:rsid w:val="00275268"/>
    <w:rsid w:val="00275320"/>
    <w:rsid w:val="0027535E"/>
    <w:rsid w:val="0027544F"/>
    <w:rsid w:val="002754F6"/>
    <w:rsid w:val="002755AD"/>
    <w:rsid w:val="00275664"/>
    <w:rsid w:val="0027580B"/>
    <w:rsid w:val="0027582F"/>
    <w:rsid w:val="00275A04"/>
    <w:rsid w:val="00275AB2"/>
    <w:rsid w:val="00275AFC"/>
    <w:rsid w:val="00275C37"/>
    <w:rsid w:val="00275C80"/>
    <w:rsid w:val="00275C9B"/>
    <w:rsid w:val="00275E20"/>
    <w:rsid w:val="00275F4A"/>
    <w:rsid w:val="002761E5"/>
    <w:rsid w:val="00276369"/>
    <w:rsid w:val="002764BC"/>
    <w:rsid w:val="002769A1"/>
    <w:rsid w:val="00277095"/>
    <w:rsid w:val="00277210"/>
    <w:rsid w:val="0027727E"/>
    <w:rsid w:val="00277324"/>
    <w:rsid w:val="00277363"/>
    <w:rsid w:val="002774BE"/>
    <w:rsid w:val="00277531"/>
    <w:rsid w:val="0027755D"/>
    <w:rsid w:val="00277663"/>
    <w:rsid w:val="00277852"/>
    <w:rsid w:val="0027787F"/>
    <w:rsid w:val="00277891"/>
    <w:rsid w:val="0027790A"/>
    <w:rsid w:val="00277A5B"/>
    <w:rsid w:val="00277DD3"/>
    <w:rsid w:val="00277E93"/>
    <w:rsid w:val="00280010"/>
    <w:rsid w:val="00280069"/>
    <w:rsid w:val="0028015B"/>
    <w:rsid w:val="002802AE"/>
    <w:rsid w:val="002802C9"/>
    <w:rsid w:val="0028036D"/>
    <w:rsid w:val="0028038A"/>
    <w:rsid w:val="002803C8"/>
    <w:rsid w:val="0028040D"/>
    <w:rsid w:val="00280695"/>
    <w:rsid w:val="00280822"/>
    <w:rsid w:val="00280904"/>
    <w:rsid w:val="00280A3C"/>
    <w:rsid w:val="00280B0F"/>
    <w:rsid w:val="00280B6D"/>
    <w:rsid w:val="00280B7A"/>
    <w:rsid w:val="00280C4D"/>
    <w:rsid w:val="00280CA9"/>
    <w:rsid w:val="00280D17"/>
    <w:rsid w:val="00280DFC"/>
    <w:rsid w:val="0028103D"/>
    <w:rsid w:val="00281068"/>
    <w:rsid w:val="00281107"/>
    <w:rsid w:val="0028110A"/>
    <w:rsid w:val="0028115A"/>
    <w:rsid w:val="00281241"/>
    <w:rsid w:val="0028127E"/>
    <w:rsid w:val="00281312"/>
    <w:rsid w:val="002813A7"/>
    <w:rsid w:val="0028140D"/>
    <w:rsid w:val="002814B3"/>
    <w:rsid w:val="00281507"/>
    <w:rsid w:val="00281519"/>
    <w:rsid w:val="00281520"/>
    <w:rsid w:val="00281687"/>
    <w:rsid w:val="00281784"/>
    <w:rsid w:val="002819F3"/>
    <w:rsid w:val="00281C5A"/>
    <w:rsid w:val="00281CB6"/>
    <w:rsid w:val="00281F66"/>
    <w:rsid w:val="00281FC0"/>
    <w:rsid w:val="002822B6"/>
    <w:rsid w:val="002822BB"/>
    <w:rsid w:val="0028255B"/>
    <w:rsid w:val="0028271E"/>
    <w:rsid w:val="002828D3"/>
    <w:rsid w:val="0028292E"/>
    <w:rsid w:val="00282961"/>
    <w:rsid w:val="00282A24"/>
    <w:rsid w:val="00282AD9"/>
    <w:rsid w:val="00282C1C"/>
    <w:rsid w:val="00282CCF"/>
    <w:rsid w:val="00282E25"/>
    <w:rsid w:val="002832A2"/>
    <w:rsid w:val="00283380"/>
    <w:rsid w:val="002833AA"/>
    <w:rsid w:val="002834A8"/>
    <w:rsid w:val="002834B0"/>
    <w:rsid w:val="00283624"/>
    <w:rsid w:val="0028368F"/>
    <w:rsid w:val="002836AA"/>
    <w:rsid w:val="002836ED"/>
    <w:rsid w:val="0028387D"/>
    <w:rsid w:val="002839AB"/>
    <w:rsid w:val="00283A2D"/>
    <w:rsid w:val="00283A9B"/>
    <w:rsid w:val="00283BAE"/>
    <w:rsid w:val="00283C1A"/>
    <w:rsid w:val="00283C70"/>
    <w:rsid w:val="00283EFF"/>
    <w:rsid w:val="00283FF4"/>
    <w:rsid w:val="002840C2"/>
    <w:rsid w:val="00284556"/>
    <w:rsid w:val="00284594"/>
    <w:rsid w:val="0028465E"/>
    <w:rsid w:val="002846B6"/>
    <w:rsid w:val="002847B7"/>
    <w:rsid w:val="002847DD"/>
    <w:rsid w:val="00284848"/>
    <w:rsid w:val="002848D2"/>
    <w:rsid w:val="00284993"/>
    <w:rsid w:val="00284AED"/>
    <w:rsid w:val="00284B17"/>
    <w:rsid w:val="00284BBB"/>
    <w:rsid w:val="00284CFC"/>
    <w:rsid w:val="00284D66"/>
    <w:rsid w:val="00284D9C"/>
    <w:rsid w:val="00284E1E"/>
    <w:rsid w:val="00285078"/>
    <w:rsid w:val="00285147"/>
    <w:rsid w:val="002851E5"/>
    <w:rsid w:val="002854EF"/>
    <w:rsid w:val="00285503"/>
    <w:rsid w:val="002855DC"/>
    <w:rsid w:val="00285793"/>
    <w:rsid w:val="00285A41"/>
    <w:rsid w:val="00285A61"/>
    <w:rsid w:val="00285CDD"/>
    <w:rsid w:val="00285CF4"/>
    <w:rsid w:val="00285DE1"/>
    <w:rsid w:val="00285EBC"/>
    <w:rsid w:val="00285ED9"/>
    <w:rsid w:val="00285EE1"/>
    <w:rsid w:val="002860AD"/>
    <w:rsid w:val="00286184"/>
    <w:rsid w:val="002862E6"/>
    <w:rsid w:val="00286312"/>
    <w:rsid w:val="0028671B"/>
    <w:rsid w:val="002867AC"/>
    <w:rsid w:val="00286929"/>
    <w:rsid w:val="0028696D"/>
    <w:rsid w:val="002869BB"/>
    <w:rsid w:val="00286BE1"/>
    <w:rsid w:val="00286C6F"/>
    <w:rsid w:val="00286DF6"/>
    <w:rsid w:val="00286EFE"/>
    <w:rsid w:val="00287161"/>
    <w:rsid w:val="00287196"/>
    <w:rsid w:val="002873C7"/>
    <w:rsid w:val="002875C0"/>
    <w:rsid w:val="002876E1"/>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801"/>
    <w:rsid w:val="0029094F"/>
    <w:rsid w:val="002909AB"/>
    <w:rsid w:val="00290A80"/>
    <w:rsid w:val="00290BA3"/>
    <w:rsid w:val="00290BE7"/>
    <w:rsid w:val="00290F00"/>
    <w:rsid w:val="00290F14"/>
    <w:rsid w:val="00291174"/>
    <w:rsid w:val="002911F1"/>
    <w:rsid w:val="00291247"/>
    <w:rsid w:val="00291424"/>
    <w:rsid w:val="0029143F"/>
    <w:rsid w:val="002914D8"/>
    <w:rsid w:val="00291688"/>
    <w:rsid w:val="0029169C"/>
    <w:rsid w:val="002916B7"/>
    <w:rsid w:val="002917BD"/>
    <w:rsid w:val="002918A7"/>
    <w:rsid w:val="0029191A"/>
    <w:rsid w:val="00291981"/>
    <w:rsid w:val="002919F5"/>
    <w:rsid w:val="00291B7E"/>
    <w:rsid w:val="00291E34"/>
    <w:rsid w:val="00291E4F"/>
    <w:rsid w:val="00291FAF"/>
    <w:rsid w:val="0029218C"/>
    <w:rsid w:val="002923B5"/>
    <w:rsid w:val="002925CD"/>
    <w:rsid w:val="0029261D"/>
    <w:rsid w:val="002926B0"/>
    <w:rsid w:val="00292A3C"/>
    <w:rsid w:val="00292A90"/>
    <w:rsid w:val="00292B79"/>
    <w:rsid w:val="00292BE4"/>
    <w:rsid w:val="00292BEB"/>
    <w:rsid w:val="00292C9B"/>
    <w:rsid w:val="00292FBC"/>
    <w:rsid w:val="00293043"/>
    <w:rsid w:val="0029307F"/>
    <w:rsid w:val="002931DF"/>
    <w:rsid w:val="0029320C"/>
    <w:rsid w:val="00293211"/>
    <w:rsid w:val="0029341F"/>
    <w:rsid w:val="002934AE"/>
    <w:rsid w:val="0029378E"/>
    <w:rsid w:val="0029381E"/>
    <w:rsid w:val="00293974"/>
    <w:rsid w:val="002939A2"/>
    <w:rsid w:val="00293A46"/>
    <w:rsid w:val="00293A50"/>
    <w:rsid w:val="00293ABE"/>
    <w:rsid w:val="00293B37"/>
    <w:rsid w:val="00293B63"/>
    <w:rsid w:val="00293C46"/>
    <w:rsid w:val="00293C80"/>
    <w:rsid w:val="00293DC7"/>
    <w:rsid w:val="00293EA9"/>
    <w:rsid w:val="00293EAF"/>
    <w:rsid w:val="00293ECD"/>
    <w:rsid w:val="00293ED6"/>
    <w:rsid w:val="00293F1E"/>
    <w:rsid w:val="00293F84"/>
    <w:rsid w:val="0029400C"/>
    <w:rsid w:val="00294014"/>
    <w:rsid w:val="002940AF"/>
    <w:rsid w:val="0029417A"/>
    <w:rsid w:val="0029423C"/>
    <w:rsid w:val="00294269"/>
    <w:rsid w:val="002943E6"/>
    <w:rsid w:val="00294460"/>
    <w:rsid w:val="0029453E"/>
    <w:rsid w:val="00294556"/>
    <w:rsid w:val="002946C5"/>
    <w:rsid w:val="00294702"/>
    <w:rsid w:val="002947AE"/>
    <w:rsid w:val="00294835"/>
    <w:rsid w:val="00294839"/>
    <w:rsid w:val="00294BF2"/>
    <w:rsid w:val="00294E15"/>
    <w:rsid w:val="00294FBD"/>
    <w:rsid w:val="00295060"/>
    <w:rsid w:val="002950D2"/>
    <w:rsid w:val="002955A6"/>
    <w:rsid w:val="0029561B"/>
    <w:rsid w:val="00295664"/>
    <w:rsid w:val="0029578F"/>
    <w:rsid w:val="002957A8"/>
    <w:rsid w:val="00295946"/>
    <w:rsid w:val="00295CCD"/>
    <w:rsid w:val="00295DF8"/>
    <w:rsid w:val="00295F74"/>
    <w:rsid w:val="0029609A"/>
    <w:rsid w:val="0029610B"/>
    <w:rsid w:val="0029628C"/>
    <w:rsid w:val="00296517"/>
    <w:rsid w:val="00296698"/>
    <w:rsid w:val="002966B7"/>
    <w:rsid w:val="002968E3"/>
    <w:rsid w:val="00296D9A"/>
    <w:rsid w:val="00296DD6"/>
    <w:rsid w:val="00296E4D"/>
    <w:rsid w:val="00296FB2"/>
    <w:rsid w:val="00297034"/>
    <w:rsid w:val="00297121"/>
    <w:rsid w:val="00297150"/>
    <w:rsid w:val="00297263"/>
    <w:rsid w:val="002973C3"/>
    <w:rsid w:val="00297430"/>
    <w:rsid w:val="0029748E"/>
    <w:rsid w:val="00297638"/>
    <w:rsid w:val="00297689"/>
    <w:rsid w:val="00297691"/>
    <w:rsid w:val="0029783E"/>
    <w:rsid w:val="00297B7D"/>
    <w:rsid w:val="00297C6F"/>
    <w:rsid w:val="00297C95"/>
    <w:rsid w:val="00297D1C"/>
    <w:rsid w:val="00297DAE"/>
    <w:rsid w:val="00297E49"/>
    <w:rsid w:val="00297E59"/>
    <w:rsid w:val="00297E5A"/>
    <w:rsid w:val="002A0028"/>
    <w:rsid w:val="002A024B"/>
    <w:rsid w:val="002A03C7"/>
    <w:rsid w:val="002A03D7"/>
    <w:rsid w:val="002A042A"/>
    <w:rsid w:val="002A04DB"/>
    <w:rsid w:val="002A07C5"/>
    <w:rsid w:val="002A07F7"/>
    <w:rsid w:val="002A086D"/>
    <w:rsid w:val="002A09C5"/>
    <w:rsid w:val="002A09C7"/>
    <w:rsid w:val="002A0C8F"/>
    <w:rsid w:val="002A0FB3"/>
    <w:rsid w:val="002A1008"/>
    <w:rsid w:val="002A12F2"/>
    <w:rsid w:val="002A138E"/>
    <w:rsid w:val="002A14E6"/>
    <w:rsid w:val="002A14F1"/>
    <w:rsid w:val="002A1566"/>
    <w:rsid w:val="002A1583"/>
    <w:rsid w:val="002A18B1"/>
    <w:rsid w:val="002A18D7"/>
    <w:rsid w:val="002A1A11"/>
    <w:rsid w:val="002A1A14"/>
    <w:rsid w:val="002A1A72"/>
    <w:rsid w:val="002A1A97"/>
    <w:rsid w:val="002A1B74"/>
    <w:rsid w:val="002A1CEA"/>
    <w:rsid w:val="002A1E4C"/>
    <w:rsid w:val="002A1EF6"/>
    <w:rsid w:val="002A1F7E"/>
    <w:rsid w:val="002A2195"/>
    <w:rsid w:val="002A23A7"/>
    <w:rsid w:val="002A25BC"/>
    <w:rsid w:val="002A28C5"/>
    <w:rsid w:val="002A29DE"/>
    <w:rsid w:val="002A2A62"/>
    <w:rsid w:val="002A2B5D"/>
    <w:rsid w:val="002A2C3E"/>
    <w:rsid w:val="002A2C55"/>
    <w:rsid w:val="002A2CA8"/>
    <w:rsid w:val="002A2D8C"/>
    <w:rsid w:val="002A2E9F"/>
    <w:rsid w:val="002A2F92"/>
    <w:rsid w:val="002A3037"/>
    <w:rsid w:val="002A30BB"/>
    <w:rsid w:val="002A31ED"/>
    <w:rsid w:val="002A357B"/>
    <w:rsid w:val="002A3631"/>
    <w:rsid w:val="002A3793"/>
    <w:rsid w:val="002A3914"/>
    <w:rsid w:val="002A39C1"/>
    <w:rsid w:val="002A3A87"/>
    <w:rsid w:val="002A3C85"/>
    <w:rsid w:val="002A3D01"/>
    <w:rsid w:val="002A3E06"/>
    <w:rsid w:val="002A40D3"/>
    <w:rsid w:val="002A41A5"/>
    <w:rsid w:val="002A4279"/>
    <w:rsid w:val="002A47A8"/>
    <w:rsid w:val="002A48B3"/>
    <w:rsid w:val="002A49E0"/>
    <w:rsid w:val="002A4A37"/>
    <w:rsid w:val="002A4BA2"/>
    <w:rsid w:val="002A4BCB"/>
    <w:rsid w:val="002A4D91"/>
    <w:rsid w:val="002A4F2F"/>
    <w:rsid w:val="002A51C3"/>
    <w:rsid w:val="002A5214"/>
    <w:rsid w:val="002A5387"/>
    <w:rsid w:val="002A5529"/>
    <w:rsid w:val="002A557E"/>
    <w:rsid w:val="002A5601"/>
    <w:rsid w:val="002A5681"/>
    <w:rsid w:val="002A5763"/>
    <w:rsid w:val="002A5953"/>
    <w:rsid w:val="002A5A1E"/>
    <w:rsid w:val="002A5A38"/>
    <w:rsid w:val="002A5C8A"/>
    <w:rsid w:val="002A5CA1"/>
    <w:rsid w:val="002A5E4C"/>
    <w:rsid w:val="002A5FC0"/>
    <w:rsid w:val="002A610E"/>
    <w:rsid w:val="002A6159"/>
    <w:rsid w:val="002A63D8"/>
    <w:rsid w:val="002A647B"/>
    <w:rsid w:val="002A64EF"/>
    <w:rsid w:val="002A657A"/>
    <w:rsid w:val="002A65D8"/>
    <w:rsid w:val="002A6673"/>
    <w:rsid w:val="002A668B"/>
    <w:rsid w:val="002A66B0"/>
    <w:rsid w:val="002A66B5"/>
    <w:rsid w:val="002A67BC"/>
    <w:rsid w:val="002A681A"/>
    <w:rsid w:val="002A68EE"/>
    <w:rsid w:val="002A69DA"/>
    <w:rsid w:val="002A6A02"/>
    <w:rsid w:val="002A6B6F"/>
    <w:rsid w:val="002A6CCA"/>
    <w:rsid w:val="002A6D3B"/>
    <w:rsid w:val="002A6D96"/>
    <w:rsid w:val="002A6E6D"/>
    <w:rsid w:val="002A6F52"/>
    <w:rsid w:val="002A706B"/>
    <w:rsid w:val="002A734E"/>
    <w:rsid w:val="002A73F5"/>
    <w:rsid w:val="002A7415"/>
    <w:rsid w:val="002A75EA"/>
    <w:rsid w:val="002A7633"/>
    <w:rsid w:val="002A77D8"/>
    <w:rsid w:val="002A7969"/>
    <w:rsid w:val="002A7A65"/>
    <w:rsid w:val="002A7B65"/>
    <w:rsid w:val="002A7B7A"/>
    <w:rsid w:val="002A7BB7"/>
    <w:rsid w:val="002A7C38"/>
    <w:rsid w:val="002A7CA3"/>
    <w:rsid w:val="002A7DF9"/>
    <w:rsid w:val="002A7F8A"/>
    <w:rsid w:val="002A7FF2"/>
    <w:rsid w:val="002B005C"/>
    <w:rsid w:val="002B00FD"/>
    <w:rsid w:val="002B0193"/>
    <w:rsid w:val="002B02C7"/>
    <w:rsid w:val="002B0750"/>
    <w:rsid w:val="002B07CD"/>
    <w:rsid w:val="002B07F1"/>
    <w:rsid w:val="002B099E"/>
    <w:rsid w:val="002B0AB4"/>
    <w:rsid w:val="002B0C01"/>
    <w:rsid w:val="002B0E44"/>
    <w:rsid w:val="002B0EED"/>
    <w:rsid w:val="002B10CE"/>
    <w:rsid w:val="002B1144"/>
    <w:rsid w:val="002B1183"/>
    <w:rsid w:val="002B129D"/>
    <w:rsid w:val="002B12AF"/>
    <w:rsid w:val="002B12E6"/>
    <w:rsid w:val="002B133E"/>
    <w:rsid w:val="002B1427"/>
    <w:rsid w:val="002B1590"/>
    <w:rsid w:val="002B1594"/>
    <w:rsid w:val="002B16A1"/>
    <w:rsid w:val="002B16C5"/>
    <w:rsid w:val="002B16F5"/>
    <w:rsid w:val="002B178E"/>
    <w:rsid w:val="002B185D"/>
    <w:rsid w:val="002B185E"/>
    <w:rsid w:val="002B1A26"/>
    <w:rsid w:val="002B1CA9"/>
    <w:rsid w:val="002B1E2C"/>
    <w:rsid w:val="002B201E"/>
    <w:rsid w:val="002B23B2"/>
    <w:rsid w:val="002B24E5"/>
    <w:rsid w:val="002B253A"/>
    <w:rsid w:val="002B2584"/>
    <w:rsid w:val="002B2715"/>
    <w:rsid w:val="002B2920"/>
    <w:rsid w:val="002B2978"/>
    <w:rsid w:val="002B29D0"/>
    <w:rsid w:val="002B2A4D"/>
    <w:rsid w:val="002B2A55"/>
    <w:rsid w:val="002B2A61"/>
    <w:rsid w:val="002B2B08"/>
    <w:rsid w:val="002B2BD3"/>
    <w:rsid w:val="002B2C52"/>
    <w:rsid w:val="002B2D17"/>
    <w:rsid w:val="002B2D52"/>
    <w:rsid w:val="002B2E7B"/>
    <w:rsid w:val="002B2F1A"/>
    <w:rsid w:val="002B308E"/>
    <w:rsid w:val="002B313F"/>
    <w:rsid w:val="002B3273"/>
    <w:rsid w:val="002B33C1"/>
    <w:rsid w:val="002B3503"/>
    <w:rsid w:val="002B3801"/>
    <w:rsid w:val="002B38DB"/>
    <w:rsid w:val="002B38DE"/>
    <w:rsid w:val="002B3998"/>
    <w:rsid w:val="002B39BE"/>
    <w:rsid w:val="002B3F8C"/>
    <w:rsid w:val="002B3FA8"/>
    <w:rsid w:val="002B41EC"/>
    <w:rsid w:val="002B4343"/>
    <w:rsid w:val="002B4354"/>
    <w:rsid w:val="002B450D"/>
    <w:rsid w:val="002B456B"/>
    <w:rsid w:val="002B45C4"/>
    <w:rsid w:val="002B45E1"/>
    <w:rsid w:val="002B46C8"/>
    <w:rsid w:val="002B47F2"/>
    <w:rsid w:val="002B48C3"/>
    <w:rsid w:val="002B48E1"/>
    <w:rsid w:val="002B49A3"/>
    <w:rsid w:val="002B49A7"/>
    <w:rsid w:val="002B4CB4"/>
    <w:rsid w:val="002B4D04"/>
    <w:rsid w:val="002B4F1B"/>
    <w:rsid w:val="002B536B"/>
    <w:rsid w:val="002B541E"/>
    <w:rsid w:val="002B54EE"/>
    <w:rsid w:val="002B56E7"/>
    <w:rsid w:val="002B5875"/>
    <w:rsid w:val="002B596C"/>
    <w:rsid w:val="002B59AE"/>
    <w:rsid w:val="002B5C21"/>
    <w:rsid w:val="002B5C92"/>
    <w:rsid w:val="002B5F42"/>
    <w:rsid w:val="002B5F58"/>
    <w:rsid w:val="002B5FC1"/>
    <w:rsid w:val="002B6110"/>
    <w:rsid w:val="002B6531"/>
    <w:rsid w:val="002B67E5"/>
    <w:rsid w:val="002B67EE"/>
    <w:rsid w:val="002B6AB1"/>
    <w:rsid w:val="002B6F10"/>
    <w:rsid w:val="002B7021"/>
    <w:rsid w:val="002B705D"/>
    <w:rsid w:val="002B716C"/>
    <w:rsid w:val="002B73A5"/>
    <w:rsid w:val="002B73C2"/>
    <w:rsid w:val="002B7431"/>
    <w:rsid w:val="002B7498"/>
    <w:rsid w:val="002B75F9"/>
    <w:rsid w:val="002B78F2"/>
    <w:rsid w:val="002B79E5"/>
    <w:rsid w:val="002B7A4D"/>
    <w:rsid w:val="002B7A8A"/>
    <w:rsid w:val="002B7A99"/>
    <w:rsid w:val="002B7AE3"/>
    <w:rsid w:val="002B7B1A"/>
    <w:rsid w:val="002B7CAC"/>
    <w:rsid w:val="002B7CC6"/>
    <w:rsid w:val="002C00A5"/>
    <w:rsid w:val="002C00E2"/>
    <w:rsid w:val="002C013A"/>
    <w:rsid w:val="002C0204"/>
    <w:rsid w:val="002C0222"/>
    <w:rsid w:val="002C0446"/>
    <w:rsid w:val="002C0583"/>
    <w:rsid w:val="002C06FC"/>
    <w:rsid w:val="002C0954"/>
    <w:rsid w:val="002C09E5"/>
    <w:rsid w:val="002C0CE5"/>
    <w:rsid w:val="002C0DE7"/>
    <w:rsid w:val="002C0E6C"/>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7D"/>
    <w:rsid w:val="002C1CA1"/>
    <w:rsid w:val="002C1D30"/>
    <w:rsid w:val="002C20AF"/>
    <w:rsid w:val="002C22E0"/>
    <w:rsid w:val="002C230B"/>
    <w:rsid w:val="002C23F0"/>
    <w:rsid w:val="002C240D"/>
    <w:rsid w:val="002C2422"/>
    <w:rsid w:val="002C245D"/>
    <w:rsid w:val="002C24C1"/>
    <w:rsid w:val="002C2718"/>
    <w:rsid w:val="002C27E0"/>
    <w:rsid w:val="002C29AE"/>
    <w:rsid w:val="002C2A64"/>
    <w:rsid w:val="002C2AF2"/>
    <w:rsid w:val="002C2B60"/>
    <w:rsid w:val="002C2B6E"/>
    <w:rsid w:val="002C2C96"/>
    <w:rsid w:val="002C2CE6"/>
    <w:rsid w:val="002C2D04"/>
    <w:rsid w:val="002C2DE3"/>
    <w:rsid w:val="002C330A"/>
    <w:rsid w:val="002C33CF"/>
    <w:rsid w:val="002C3669"/>
    <w:rsid w:val="002C3A15"/>
    <w:rsid w:val="002C3A5D"/>
    <w:rsid w:val="002C3AE2"/>
    <w:rsid w:val="002C3DA3"/>
    <w:rsid w:val="002C3E99"/>
    <w:rsid w:val="002C3EDC"/>
    <w:rsid w:val="002C40AF"/>
    <w:rsid w:val="002C415A"/>
    <w:rsid w:val="002C4175"/>
    <w:rsid w:val="002C4192"/>
    <w:rsid w:val="002C4206"/>
    <w:rsid w:val="002C42DB"/>
    <w:rsid w:val="002C42DF"/>
    <w:rsid w:val="002C43EC"/>
    <w:rsid w:val="002C443C"/>
    <w:rsid w:val="002C4662"/>
    <w:rsid w:val="002C4766"/>
    <w:rsid w:val="002C4808"/>
    <w:rsid w:val="002C48AF"/>
    <w:rsid w:val="002C48D6"/>
    <w:rsid w:val="002C4968"/>
    <w:rsid w:val="002C4A58"/>
    <w:rsid w:val="002C4CB2"/>
    <w:rsid w:val="002C4D42"/>
    <w:rsid w:val="002C4D4B"/>
    <w:rsid w:val="002C519E"/>
    <w:rsid w:val="002C52ED"/>
    <w:rsid w:val="002C539A"/>
    <w:rsid w:val="002C53C5"/>
    <w:rsid w:val="002C5448"/>
    <w:rsid w:val="002C5750"/>
    <w:rsid w:val="002C57BB"/>
    <w:rsid w:val="002C57F1"/>
    <w:rsid w:val="002C5882"/>
    <w:rsid w:val="002C59F8"/>
    <w:rsid w:val="002C5DC2"/>
    <w:rsid w:val="002C5E83"/>
    <w:rsid w:val="002C601B"/>
    <w:rsid w:val="002C607D"/>
    <w:rsid w:val="002C61E3"/>
    <w:rsid w:val="002C6398"/>
    <w:rsid w:val="002C641C"/>
    <w:rsid w:val="002C642F"/>
    <w:rsid w:val="002C652F"/>
    <w:rsid w:val="002C6603"/>
    <w:rsid w:val="002C6800"/>
    <w:rsid w:val="002C680E"/>
    <w:rsid w:val="002C6887"/>
    <w:rsid w:val="002C698E"/>
    <w:rsid w:val="002C6B65"/>
    <w:rsid w:val="002C6C27"/>
    <w:rsid w:val="002C6CD1"/>
    <w:rsid w:val="002C6EE8"/>
    <w:rsid w:val="002C7018"/>
    <w:rsid w:val="002C711F"/>
    <w:rsid w:val="002C7351"/>
    <w:rsid w:val="002C7406"/>
    <w:rsid w:val="002C7530"/>
    <w:rsid w:val="002C7549"/>
    <w:rsid w:val="002C76FE"/>
    <w:rsid w:val="002C7821"/>
    <w:rsid w:val="002C7852"/>
    <w:rsid w:val="002C7882"/>
    <w:rsid w:val="002C79C7"/>
    <w:rsid w:val="002C7F05"/>
    <w:rsid w:val="002C7FCA"/>
    <w:rsid w:val="002D0042"/>
    <w:rsid w:val="002D00F4"/>
    <w:rsid w:val="002D013E"/>
    <w:rsid w:val="002D01F9"/>
    <w:rsid w:val="002D047A"/>
    <w:rsid w:val="002D05B7"/>
    <w:rsid w:val="002D08AF"/>
    <w:rsid w:val="002D0993"/>
    <w:rsid w:val="002D0A07"/>
    <w:rsid w:val="002D0CB6"/>
    <w:rsid w:val="002D0CF6"/>
    <w:rsid w:val="002D0CFD"/>
    <w:rsid w:val="002D0DC5"/>
    <w:rsid w:val="002D0E94"/>
    <w:rsid w:val="002D0FA5"/>
    <w:rsid w:val="002D0FAA"/>
    <w:rsid w:val="002D1189"/>
    <w:rsid w:val="002D1193"/>
    <w:rsid w:val="002D1218"/>
    <w:rsid w:val="002D12C0"/>
    <w:rsid w:val="002D13A0"/>
    <w:rsid w:val="002D13F4"/>
    <w:rsid w:val="002D1433"/>
    <w:rsid w:val="002D1493"/>
    <w:rsid w:val="002D1580"/>
    <w:rsid w:val="002D1685"/>
    <w:rsid w:val="002D17F8"/>
    <w:rsid w:val="002D1AD9"/>
    <w:rsid w:val="002D1CAB"/>
    <w:rsid w:val="002D1E9F"/>
    <w:rsid w:val="002D1EF0"/>
    <w:rsid w:val="002D223D"/>
    <w:rsid w:val="002D2284"/>
    <w:rsid w:val="002D22FC"/>
    <w:rsid w:val="002D26D8"/>
    <w:rsid w:val="002D274D"/>
    <w:rsid w:val="002D2763"/>
    <w:rsid w:val="002D28CB"/>
    <w:rsid w:val="002D2979"/>
    <w:rsid w:val="002D29D5"/>
    <w:rsid w:val="002D29D8"/>
    <w:rsid w:val="002D2A5E"/>
    <w:rsid w:val="002D2AE8"/>
    <w:rsid w:val="002D2E63"/>
    <w:rsid w:val="002D3070"/>
    <w:rsid w:val="002D3191"/>
    <w:rsid w:val="002D31CC"/>
    <w:rsid w:val="002D3245"/>
    <w:rsid w:val="002D35C1"/>
    <w:rsid w:val="002D37AF"/>
    <w:rsid w:val="002D3895"/>
    <w:rsid w:val="002D3939"/>
    <w:rsid w:val="002D3AF5"/>
    <w:rsid w:val="002D3B76"/>
    <w:rsid w:val="002D4042"/>
    <w:rsid w:val="002D4320"/>
    <w:rsid w:val="002D44C5"/>
    <w:rsid w:val="002D466E"/>
    <w:rsid w:val="002D4787"/>
    <w:rsid w:val="002D480E"/>
    <w:rsid w:val="002D49B4"/>
    <w:rsid w:val="002D49F8"/>
    <w:rsid w:val="002D4B1C"/>
    <w:rsid w:val="002D4B41"/>
    <w:rsid w:val="002D4D58"/>
    <w:rsid w:val="002D4D5A"/>
    <w:rsid w:val="002D4DB7"/>
    <w:rsid w:val="002D4DFE"/>
    <w:rsid w:val="002D52F5"/>
    <w:rsid w:val="002D5333"/>
    <w:rsid w:val="002D55D0"/>
    <w:rsid w:val="002D5733"/>
    <w:rsid w:val="002D5765"/>
    <w:rsid w:val="002D58B1"/>
    <w:rsid w:val="002D5940"/>
    <w:rsid w:val="002D5C8A"/>
    <w:rsid w:val="002D5DDB"/>
    <w:rsid w:val="002D5E29"/>
    <w:rsid w:val="002D6047"/>
    <w:rsid w:val="002D60D4"/>
    <w:rsid w:val="002D6347"/>
    <w:rsid w:val="002D642C"/>
    <w:rsid w:val="002D644A"/>
    <w:rsid w:val="002D6581"/>
    <w:rsid w:val="002D67A2"/>
    <w:rsid w:val="002D689F"/>
    <w:rsid w:val="002D6B72"/>
    <w:rsid w:val="002D6C66"/>
    <w:rsid w:val="002D6CDB"/>
    <w:rsid w:val="002D6E92"/>
    <w:rsid w:val="002D6FC7"/>
    <w:rsid w:val="002D6FD1"/>
    <w:rsid w:val="002D7038"/>
    <w:rsid w:val="002D734E"/>
    <w:rsid w:val="002D749D"/>
    <w:rsid w:val="002D7540"/>
    <w:rsid w:val="002D7693"/>
    <w:rsid w:val="002D77B2"/>
    <w:rsid w:val="002D77CF"/>
    <w:rsid w:val="002D7A95"/>
    <w:rsid w:val="002D7B3C"/>
    <w:rsid w:val="002D7C06"/>
    <w:rsid w:val="002D7C38"/>
    <w:rsid w:val="002D7C50"/>
    <w:rsid w:val="002D7CDE"/>
    <w:rsid w:val="002D7F46"/>
    <w:rsid w:val="002E00A3"/>
    <w:rsid w:val="002E0197"/>
    <w:rsid w:val="002E01C4"/>
    <w:rsid w:val="002E025B"/>
    <w:rsid w:val="002E028C"/>
    <w:rsid w:val="002E0380"/>
    <w:rsid w:val="002E08C9"/>
    <w:rsid w:val="002E08F9"/>
    <w:rsid w:val="002E0AFF"/>
    <w:rsid w:val="002E0D3D"/>
    <w:rsid w:val="002E0D69"/>
    <w:rsid w:val="002E0DB9"/>
    <w:rsid w:val="002E0E72"/>
    <w:rsid w:val="002E0F27"/>
    <w:rsid w:val="002E0FCF"/>
    <w:rsid w:val="002E106D"/>
    <w:rsid w:val="002E10B0"/>
    <w:rsid w:val="002E1256"/>
    <w:rsid w:val="002E1316"/>
    <w:rsid w:val="002E13F2"/>
    <w:rsid w:val="002E1410"/>
    <w:rsid w:val="002E14C4"/>
    <w:rsid w:val="002E15F9"/>
    <w:rsid w:val="002E16E2"/>
    <w:rsid w:val="002E1854"/>
    <w:rsid w:val="002E1887"/>
    <w:rsid w:val="002E1950"/>
    <w:rsid w:val="002E1A97"/>
    <w:rsid w:val="002E1DD7"/>
    <w:rsid w:val="002E1E62"/>
    <w:rsid w:val="002E1EED"/>
    <w:rsid w:val="002E2012"/>
    <w:rsid w:val="002E2116"/>
    <w:rsid w:val="002E21B3"/>
    <w:rsid w:val="002E2434"/>
    <w:rsid w:val="002E276F"/>
    <w:rsid w:val="002E2A5B"/>
    <w:rsid w:val="002E2E68"/>
    <w:rsid w:val="002E2E90"/>
    <w:rsid w:val="002E2EC5"/>
    <w:rsid w:val="002E2FF8"/>
    <w:rsid w:val="002E3010"/>
    <w:rsid w:val="002E30BC"/>
    <w:rsid w:val="002E30FF"/>
    <w:rsid w:val="002E3142"/>
    <w:rsid w:val="002E31A9"/>
    <w:rsid w:val="002E31C6"/>
    <w:rsid w:val="002E33FD"/>
    <w:rsid w:val="002E360D"/>
    <w:rsid w:val="002E3863"/>
    <w:rsid w:val="002E38DD"/>
    <w:rsid w:val="002E38F2"/>
    <w:rsid w:val="002E3978"/>
    <w:rsid w:val="002E39E2"/>
    <w:rsid w:val="002E3A1B"/>
    <w:rsid w:val="002E3A63"/>
    <w:rsid w:val="002E3B6A"/>
    <w:rsid w:val="002E3DCE"/>
    <w:rsid w:val="002E3E49"/>
    <w:rsid w:val="002E404E"/>
    <w:rsid w:val="002E406B"/>
    <w:rsid w:val="002E4074"/>
    <w:rsid w:val="002E409F"/>
    <w:rsid w:val="002E41A4"/>
    <w:rsid w:val="002E4344"/>
    <w:rsid w:val="002E4437"/>
    <w:rsid w:val="002E448D"/>
    <w:rsid w:val="002E4750"/>
    <w:rsid w:val="002E4B7C"/>
    <w:rsid w:val="002E4BDD"/>
    <w:rsid w:val="002E4C6A"/>
    <w:rsid w:val="002E4D03"/>
    <w:rsid w:val="002E4EF0"/>
    <w:rsid w:val="002E4F06"/>
    <w:rsid w:val="002E4F7E"/>
    <w:rsid w:val="002E5031"/>
    <w:rsid w:val="002E5135"/>
    <w:rsid w:val="002E533D"/>
    <w:rsid w:val="002E5389"/>
    <w:rsid w:val="002E53DF"/>
    <w:rsid w:val="002E54E1"/>
    <w:rsid w:val="002E5884"/>
    <w:rsid w:val="002E5B13"/>
    <w:rsid w:val="002E5C4C"/>
    <w:rsid w:val="002E5D03"/>
    <w:rsid w:val="002E5F41"/>
    <w:rsid w:val="002E5FB5"/>
    <w:rsid w:val="002E5FE4"/>
    <w:rsid w:val="002E6022"/>
    <w:rsid w:val="002E6156"/>
    <w:rsid w:val="002E6169"/>
    <w:rsid w:val="002E619C"/>
    <w:rsid w:val="002E61BE"/>
    <w:rsid w:val="002E634B"/>
    <w:rsid w:val="002E64A4"/>
    <w:rsid w:val="002E64DB"/>
    <w:rsid w:val="002E6782"/>
    <w:rsid w:val="002E68E5"/>
    <w:rsid w:val="002E69E5"/>
    <w:rsid w:val="002E6CE8"/>
    <w:rsid w:val="002E6CF1"/>
    <w:rsid w:val="002E6EBF"/>
    <w:rsid w:val="002E7021"/>
    <w:rsid w:val="002E70D2"/>
    <w:rsid w:val="002E70E1"/>
    <w:rsid w:val="002E713C"/>
    <w:rsid w:val="002E722E"/>
    <w:rsid w:val="002E724D"/>
    <w:rsid w:val="002E72BE"/>
    <w:rsid w:val="002E768F"/>
    <w:rsid w:val="002E76E0"/>
    <w:rsid w:val="002E78E7"/>
    <w:rsid w:val="002E796D"/>
    <w:rsid w:val="002E79DC"/>
    <w:rsid w:val="002E7A55"/>
    <w:rsid w:val="002E7AF8"/>
    <w:rsid w:val="002E7B37"/>
    <w:rsid w:val="002E7BDF"/>
    <w:rsid w:val="002E7CF9"/>
    <w:rsid w:val="002E7DCE"/>
    <w:rsid w:val="002E7F07"/>
    <w:rsid w:val="002E7F8D"/>
    <w:rsid w:val="002E7FC7"/>
    <w:rsid w:val="002F015E"/>
    <w:rsid w:val="002F01F1"/>
    <w:rsid w:val="002F0348"/>
    <w:rsid w:val="002F03C8"/>
    <w:rsid w:val="002F0485"/>
    <w:rsid w:val="002F0499"/>
    <w:rsid w:val="002F0557"/>
    <w:rsid w:val="002F07F6"/>
    <w:rsid w:val="002F08BC"/>
    <w:rsid w:val="002F08CC"/>
    <w:rsid w:val="002F0905"/>
    <w:rsid w:val="002F0A06"/>
    <w:rsid w:val="002F0ABB"/>
    <w:rsid w:val="002F0C53"/>
    <w:rsid w:val="002F0CEA"/>
    <w:rsid w:val="002F0D03"/>
    <w:rsid w:val="002F0DC7"/>
    <w:rsid w:val="002F0EE9"/>
    <w:rsid w:val="002F1025"/>
    <w:rsid w:val="002F116D"/>
    <w:rsid w:val="002F1197"/>
    <w:rsid w:val="002F127F"/>
    <w:rsid w:val="002F1332"/>
    <w:rsid w:val="002F137A"/>
    <w:rsid w:val="002F1425"/>
    <w:rsid w:val="002F1473"/>
    <w:rsid w:val="002F15B7"/>
    <w:rsid w:val="002F1668"/>
    <w:rsid w:val="002F1741"/>
    <w:rsid w:val="002F1949"/>
    <w:rsid w:val="002F1A8F"/>
    <w:rsid w:val="002F1AB7"/>
    <w:rsid w:val="002F1B0E"/>
    <w:rsid w:val="002F1B25"/>
    <w:rsid w:val="002F1BC7"/>
    <w:rsid w:val="002F1D6E"/>
    <w:rsid w:val="002F1F00"/>
    <w:rsid w:val="002F2080"/>
    <w:rsid w:val="002F2229"/>
    <w:rsid w:val="002F24A1"/>
    <w:rsid w:val="002F2515"/>
    <w:rsid w:val="002F2617"/>
    <w:rsid w:val="002F2760"/>
    <w:rsid w:val="002F2791"/>
    <w:rsid w:val="002F27BD"/>
    <w:rsid w:val="002F2805"/>
    <w:rsid w:val="002F2B01"/>
    <w:rsid w:val="002F2C40"/>
    <w:rsid w:val="002F2C95"/>
    <w:rsid w:val="002F2D6A"/>
    <w:rsid w:val="002F2E07"/>
    <w:rsid w:val="002F2F7F"/>
    <w:rsid w:val="002F2FC8"/>
    <w:rsid w:val="002F3083"/>
    <w:rsid w:val="002F3345"/>
    <w:rsid w:val="002F339F"/>
    <w:rsid w:val="002F36C6"/>
    <w:rsid w:val="002F37B0"/>
    <w:rsid w:val="002F3810"/>
    <w:rsid w:val="002F3893"/>
    <w:rsid w:val="002F3AE9"/>
    <w:rsid w:val="002F3B45"/>
    <w:rsid w:val="002F3D14"/>
    <w:rsid w:val="002F3DB2"/>
    <w:rsid w:val="002F3EA8"/>
    <w:rsid w:val="002F3EB5"/>
    <w:rsid w:val="002F3F2F"/>
    <w:rsid w:val="002F40DC"/>
    <w:rsid w:val="002F4207"/>
    <w:rsid w:val="002F422B"/>
    <w:rsid w:val="002F4231"/>
    <w:rsid w:val="002F45C2"/>
    <w:rsid w:val="002F467A"/>
    <w:rsid w:val="002F46A2"/>
    <w:rsid w:val="002F47F2"/>
    <w:rsid w:val="002F4A1C"/>
    <w:rsid w:val="002F4C58"/>
    <w:rsid w:val="002F4D6A"/>
    <w:rsid w:val="002F4F01"/>
    <w:rsid w:val="002F500C"/>
    <w:rsid w:val="002F51E2"/>
    <w:rsid w:val="002F558E"/>
    <w:rsid w:val="002F56F7"/>
    <w:rsid w:val="002F5891"/>
    <w:rsid w:val="002F594E"/>
    <w:rsid w:val="002F59E3"/>
    <w:rsid w:val="002F5AA4"/>
    <w:rsid w:val="002F5BA4"/>
    <w:rsid w:val="002F5C1F"/>
    <w:rsid w:val="002F5CF8"/>
    <w:rsid w:val="002F5ED0"/>
    <w:rsid w:val="002F5F12"/>
    <w:rsid w:val="002F60A2"/>
    <w:rsid w:val="002F6167"/>
    <w:rsid w:val="002F6353"/>
    <w:rsid w:val="002F63E0"/>
    <w:rsid w:val="002F6473"/>
    <w:rsid w:val="002F65D5"/>
    <w:rsid w:val="002F6661"/>
    <w:rsid w:val="002F69BB"/>
    <w:rsid w:val="002F6ABD"/>
    <w:rsid w:val="002F6ADB"/>
    <w:rsid w:val="002F6ED3"/>
    <w:rsid w:val="002F6FA0"/>
    <w:rsid w:val="002F700E"/>
    <w:rsid w:val="002F711A"/>
    <w:rsid w:val="002F728D"/>
    <w:rsid w:val="002F72E3"/>
    <w:rsid w:val="002F74B9"/>
    <w:rsid w:val="002F74BB"/>
    <w:rsid w:val="002F74C6"/>
    <w:rsid w:val="002F7558"/>
    <w:rsid w:val="002F7653"/>
    <w:rsid w:val="002F7735"/>
    <w:rsid w:val="002F798A"/>
    <w:rsid w:val="002F7D8E"/>
    <w:rsid w:val="002F7E7C"/>
    <w:rsid w:val="002F7FA8"/>
    <w:rsid w:val="003004A9"/>
    <w:rsid w:val="003005B3"/>
    <w:rsid w:val="00300A62"/>
    <w:rsid w:val="00300B39"/>
    <w:rsid w:val="00300BFC"/>
    <w:rsid w:val="00300CD2"/>
    <w:rsid w:val="00300D29"/>
    <w:rsid w:val="00300D4D"/>
    <w:rsid w:val="00300EB7"/>
    <w:rsid w:val="00300ED1"/>
    <w:rsid w:val="00300EFA"/>
    <w:rsid w:val="00300F72"/>
    <w:rsid w:val="00301006"/>
    <w:rsid w:val="003010B4"/>
    <w:rsid w:val="00301162"/>
    <w:rsid w:val="00301300"/>
    <w:rsid w:val="003013F4"/>
    <w:rsid w:val="0030144E"/>
    <w:rsid w:val="00301664"/>
    <w:rsid w:val="00301914"/>
    <w:rsid w:val="0030195B"/>
    <w:rsid w:val="00301A43"/>
    <w:rsid w:val="00301A6F"/>
    <w:rsid w:val="00301BD2"/>
    <w:rsid w:val="00301BDA"/>
    <w:rsid w:val="00301D6D"/>
    <w:rsid w:val="00301F88"/>
    <w:rsid w:val="0030201C"/>
    <w:rsid w:val="0030214E"/>
    <w:rsid w:val="003021D2"/>
    <w:rsid w:val="00302308"/>
    <w:rsid w:val="003023F5"/>
    <w:rsid w:val="0030246C"/>
    <w:rsid w:val="003025F0"/>
    <w:rsid w:val="0030264B"/>
    <w:rsid w:val="00302715"/>
    <w:rsid w:val="00302753"/>
    <w:rsid w:val="00302793"/>
    <w:rsid w:val="00302868"/>
    <w:rsid w:val="00302949"/>
    <w:rsid w:val="0030296B"/>
    <w:rsid w:val="00302971"/>
    <w:rsid w:val="00302A53"/>
    <w:rsid w:val="00302AF1"/>
    <w:rsid w:val="00302C6F"/>
    <w:rsid w:val="00302CE8"/>
    <w:rsid w:val="00302D89"/>
    <w:rsid w:val="00302F32"/>
    <w:rsid w:val="00302FC7"/>
    <w:rsid w:val="003032FE"/>
    <w:rsid w:val="00303433"/>
    <w:rsid w:val="00303644"/>
    <w:rsid w:val="00303828"/>
    <w:rsid w:val="003038E3"/>
    <w:rsid w:val="00303987"/>
    <w:rsid w:val="00303B1B"/>
    <w:rsid w:val="00303BF2"/>
    <w:rsid w:val="00303C0F"/>
    <w:rsid w:val="00303CF6"/>
    <w:rsid w:val="00303F86"/>
    <w:rsid w:val="0030409E"/>
    <w:rsid w:val="00304175"/>
    <w:rsid w:val="003041B0"/>
    <w:rsid w:val="0030467C"/>
    <w:rsid w:val="00304770"/>
    <w:rsid w:val="003048D1"/>
    <w:rsid w:val="00304A5A"/>
    <w:rsid w:val="00304C67"/>
    <w:rsid w:val="00304CB2"/>
    <w:rsid w:val="00304D70"/>
    <w:rsid w:val="00304E96"/>
    <w:rsid w:val="00305241"/>
    <w:rsid w:val="0030529F"/>
    <w:rsid w:val="003052C1"/>
    <w:rsid w:val="003053B3"/>
    <w:rsid w:val="003053F3"/>
    <w:rsid w:val="00305408"/>
    <w:rsid w:val="003055EC"/>
    <w:rsid w:val="0030598D"/>
    <w:rsid w:val="003059B9"/>
    <w:rsid w:val="00305A02"/>
    <w:rsid w:val="00305A61"/>
    <w:rsid w:val="00305B84"/>
    <w:rsid w:val="00305CCD"/>
    <w:rsid w:val="00305D4A"/>
    <w:rsid w:val="00305EBA"/>
    <w:rsid w:val="00305F4A"/>
    <w:rsid w:val="003060E2"/>
    <w:rsid w:val="00306148"/>
    <w:rsid w:val="00306278"/>
    <w:rsid w:val="00306366"/>
    <w:rsid w:val="003063D3"/>
    <w:rsid w:val="00306433"/>
    <w:rsid w:val="003064F9"/>
    <w:rsid w:val="003065A4"/>
    <w:rsid w:val="003065B9"/>
    <w:rsid w:val="003066A5"/>
    <w:rsid w:val="00306C7E"/>
    <w:rsid w:val="0030703F"/>
    <w:rsid w:val="00307484"/>
    <w:rsid w:val="00307769"/>
    <w:rsid w:val="003078AA"/>
    <w:rsid w:val="00307B3A"/>
    <w:rsid w:val="00307C6C"/>
    <w:rsid w:val="00307C81"/>
    <w:rsid w:val="00307D57"/>
    <w:rsid w:val="00307E35"/>
    <w:rsid w:val="003101AD"/>
    <w:rsid w:val="003101F9"/>
    <w:rsid w:val="003104C8"/>
    <w:rsid w:val="003105C6"/>
    <w:rsid w:val="003106DB"/>
    <w:rsid w:val="003106E2"/>
    <w:rsid w:val="00310711"/>
    <w:rsid w:val="0031075A"/>
    <w:rsid w:val="00310829"/>
    <w:rsid w:val="003108B1"/>
    <w:rsid w:val="00310A4F"/>
    <w:rsid w:val="00310AD2"/>
    <w:rsid w:val="00310C3A"/>
    <w:rsid w:val="00310DDA"/>
    <w:rsid w:val="00310F23"/>
    <w:rsid w:val="00310FC1"/>
    <w:rsid w:val="00311076"/>
    <w:rsid w:val="003110FE"/>
    <w:rsid w:val="00311157"/>
    <w:rsid w:val="0031116D"/>
    <w:rsid w:val="0031117E"/>
    <w:rsid w:val="003111B0"/>
    <w:rsid w:val="00311230"/>
    <w:rsid w:val="00311238"/>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A4"/>
    <w:rsid w:val="0031230B"/>
    <w:rsid w:val="003123B3"/>
    <w:rsid w:val="003123BF"/>
    <w:rsid w:val="00312427"/>
    <w:rsid w:val="00312445"/>
    <w:rsid w:val="003124ED"/>
    <w:rsid w:val="003124F7"/>
    <w:rsid w:val="003125B9"/>
    <w:rsid w:val="00312808"/>
    <w:rsid w:val="003128CD"/>
    <w:rsid w:val="00312A31"/>
    <w:rsid w:val="00312B4B"/>
    <w:rsid w:val="00312C20"/>
    <w:rsid w:val="00312C81"/>
    <w:rsid w:val="00312D2B"/>
    <w:rsid w:val="00312DBD"/>
    <w:rsid w:val="00312E35"/>
    <w:rsid w:val="00312E4C"/>
    <w:rsid w:val="00312F6C"/>
    <w:rsid w:val="0031313D"/>
    <w:rsid w:val="00313160"/>
    <w:rsid w:val="003132CD"/>
    <w:rsid w:val="003133EB"/>
    <w:rsid w:val="00313716"/>
    <w:rsid w:val="00313C4D"/>
    <w:rsid w:val="00313C7F"/>
    <w:rsid w:val="00313F6E"/>
    <w:rsid w:val="00313FCE"/>
    <w:rsid w:val="00313FEC"/>
    <w:rsid w:val="0031419F"/>
    <w:rsid w:val="00314245"/>
    <w:rsid w:val="0031447F"/>
    <w:rsid w:val="00314559"/>
    <w:rsid w:val="00314594"/>
    <w:rsid w:val="003145CF"/>
    <w:rsid w:val="003146C7"/>
    <w:rsid w:val="0031492B"/>
    <w:rsid w:val="00314942"/>
    <w:rsid w:val="00314B1C"/>
    <w:rsid w:val="00314B79"/>
    <w:rsid w:val="00314BF5"/>
    <w:rsid w:val="00314CC5"/>
    <w:rsid w:val="00314E69"/>
    <w:rsid w:val="00314FF8"/>
    <w:rsid w:val="003150A1"/>
    <w:rsid w:val="003150B3"/>
    <w:rsid w:val="003151A2"/>
    <w:rsid w:val="00315300"/>
    <w:rsid w:val="0031535F"/>
    <w:rsid w:val="00315424"/>
    <w:rsid w:val="003154D8"/>
    <w:rsid w:val="0031573D"/>
    <w:rsid w:val="00315895"/>
    <w:rsid w:val="003158B1"/>
    <w:rsid w:val="003158D7"/>
    <w:rsid w:val="00315B3E"/>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68E"/>
    <w:rsid w:val="00316860"/>
    <w:rsid w:val="003168FF"/>
    <w:rsid w:val="0031693D"/>
    <w:rsid w:val="00316957"/>
    <w:rsid w:val="00316A6F"/>
    <w:rsid w:val="00316AA4"/>
    <w:rsid w:val="00316AD4"/>
    <w:rsid w:val="00316AD9"/>
    <w:rsid w:val="00316AE1"/>
    <w:rsid w:val="00316B82"/>
    <w:rsid w:val="00316C5F"/>
    <w:rsid w:val="00316CEF"/>
    <w:rsid w:val="00316F98"/>
    <w:rsid w:val="00316FB2"/>
    <w:rsid w:val="00317025"/>
    <w:rsid w:val="00317136"/>
    <w:rsid w:val="003171EC"/>
    <w:rsid w:val="0031726D"/>
    <w:rsid w:val="003173E6"/>
    <w:rsid w:val="0031749C"/>
    <w:rsid w:val="00317881"/>
    <w:rsid w:val="0031798D"/>
    <w:rsid w:val="00317A77"/>
    <w:rsid w:val="00317A9C"/>
    <w:rsid w:val="00317AA8"/>
    <w:rsid w:val="00317B34"/>
    <w:rsid w:val="00317B4F"/>
    <w:rsid w:val="00317DB6"/>
    <w:rsid w:val="00317E36"/>
    <w:rsid w:val="00317E52"/>
    <w:rsid w:val="00317FD0"/>
    <w:rsid w:val="00320017"/>
    <w:rsid w:val="003200C4"/>
    <w:rsid w:val="00320112"/>
    <w:rsid w:val="00320299"/>
    <w:rsid w:val="003207DE"/>
    <w:rsid w:val="0032086E"/>
    <w:rsid w:val="0032095F"/>
    <w:rsid w:val="00320BA1"/>
    <w:rsid w:val="00320CA6"/>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21"/>
    <w:rsid w:val="003217C4"/>
    <w:rsid w:val="00321A91"/>
    <w:rsid w:val="00321B36"/>
    <w:rsid w:val="00321B55"/>
    <w:rsid w:val="00321BE2"/>
    <w:rsid w:val="00321E38"/>
    <w:rsid w:val="00321E4C"/>
    <w:rsid w:val="00321F6B"/>
    <w:rsid w:val="00321FB5"/>
    <w:rsid w:val="0032215C"/>
    <w:rsid w:val="003221F6"/>
    <w:rsid w:val="00322285"/>
    <w:rsid w:val="003222EE"/>
    <w:rsid w:val="0032232B"/>
    <w:rsid w:val="00322367"/>
    <w:rsid w:val="003223AC"/>
    <w:rsid w:val="0032266D"/>
    <w:rsid w:val="00322835"/>
    <w:rsid w:val="00322841"/>
    <w:rsid w:val="00322907"/>
    <w:rsid w:val="003229EB"/>
    <w:rsid w:val="00322A08"/>
    <w:rsid w:val="00322CB9"/>
    <w:rsid w:val="00322E4F"/>
    <w:rsid w:val="00322E73"/>
    <w:rsid w:val="00322FBC"/>
    <w:rsid w:val="0032313D"/>
    <w:rsid w:val="003231D3"/>
    <w:rsid w:val="00323578"/>
    <w:rsid w:val="00323611"/>
    <w:rsid w:val="00323D1B"/>
    <w:rsid w:val="00323FAC"/>
    <w:rsid w:val="0032403F"/>
    <w:rsid w:val="003242A5"/>
    <w:rsid w:val="003243D1"/>
    <w:rsid w:val="003243E1"/>
    <w:rsid w:val="00324907"/>
    <w:rsid w:val="00324920"/>
    <w:rsid w:val="00324CFA"/>
    <w:rsid w:val="00324ED9"/>
    <w:rsid w:val="00324F9E"/>
    <w:rsid w:val="0032501F"/>
    <w:rsid w:val="00325157"/>
    <w:rsid w:val="00325259"/>
    <w:rsid w:val="0032535E"/>
    <w:rsid w:val="003253E5"/>
    <w:rsid w:val="00325493"/>
    <w:rsid w:val="00325548"/>
    <w:rsid w:val="00325594"/>
    <w:rsid w:val="0032563C"/>
    <w:rsid w:val="00325675"/>
    <w:rsid w:val="00325760"/>
    <w:rsid w:val="00325792"/>
    <w:rsid w:val="00325A5C"/>
    <w:rsid w:val="00325B19"/>
    <w:rsid w:val="00325CB0"/>
    <w:rsid w:val="00325CF6"/>
    <w:rsid w:val="00325DFF"/>
    <w:rsid w:val="00325E2A"/>
    <w:rsid w:val="00325F3A"/>
    <w:rsid w:val="00326063"/>
    <w:rsid w:val="003260B1"/>
    <w:rsid w:val="003260BD"/>
    <w:rsid w:val="0032616E"/>
    <w:rsid w:val="003261FF"/>
    <w:rsid w:val="003262B8"/>
    <w:rsid w:val="00326580"/>
    <w:rsid w:val="003268FF"/>
    <w:rsid w:val="003269AB"/>
    <w:rsid w:val="00326C9F"/>
    <w:rsid w:val="00326CFB"/>
    <w:rsid w:val="00326D95"/>
    <w:rsid w:val="00326DBC"/>
    <w:rsid w:val="00326DE3"/>
    <w:rsid w:val="00326E44"/>
    <w:rsid w:val="00326E66"/>
    <w:rsid w:val="00326EAB"/>
    <w:rsid w:val="0032721D"/>
    <w:rsid w:val="0032740A"/>
    <w:rsid w:val="00327447"/>
    <w:rsid w:val="0032763C"/>
    <w:rsid w:val="0032763E"/>
    <w:rsid w:val="0032779C"/>
    <w:rsid w:val="003277A0"/>
    <w:rsid w:val="003277D7"/>
    <w:rsid w:val="003277FB"/>
    <w:rsid w:val="003279A9"/>
    <w:rsid w:val="003279D1"/>
    <w:rsid w:val="00327AAC"/>
    <w:rsid w:val="00327B1F"/>
    <w:rsid w:val="00327BA2"/>
    <w:rsid w:val="00327BE3"/>
    <w:rsid w:val="00327CEB"/>
    <w:rsid w:val="00327DC0"/>
    <w:rsid w:val="00327FA1"/>
    <w:rsid w:val="0033001F"/>
    <w:rsid w:val="00330714"/>
    <w:rsid w:val="003307B6"/>
    <w:rsid w:val="003307F2"/>
    <w:rsid w:val="003308C6"/>
    <w:rsid w:val="00330954"/>
    <w:rsid w:val="00330A0A"/>
    <w:rsid w:val="00330AFE"/>
    <w:rsid w:val="00330B13"/>
    <w:rsid w:val="00330B28"/>
    <w:rsid w:val="00330BA6"/>
    <w:rsid w:val="00330BAF"/>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AE7"/>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C13"/>
    <w:rsid w:val="00332C8A"/>
    <w:rsid w:val="00332D31"/>
    <w:rsid w:val="00332E12"/>
    <w:rsid w:val="00332E61"/>
    <w:rsid w:val="00332EBB"/>
    <w:rsid w:val="00333094"/>
    <w:rsid w:val="003330B8"/>
    <w:rsid w:val="0033312F"/>
    <w:rsid w:val="003331C3"/>
    <w:rsid w:val="00333261"/>
    <w:rsid w:val="003332D2"/>
    <w:rsid w:val="00333346"/>
    <w:rsid w:val="00333349"/>
    <w:rsid w:val="003333BB"/>
    <w:rsid w:val="003336CB"/>
    <w:rsid w:val="003337DA"/>
    <w:rsid w:val="0033384F"/>
    <w:rsid w:val="003338E6"/>
    <w:rsid w:val="00333A6C"/>
    <w:rsid w:val="00333AA3"/>
    <w:rsid w:val="00333BFE"/>
    <w:rsid w:val="00333C15"/>
    <w:rsid w:val="00333CFF"/>
    <w:rsid w:val="00333F11"/>
    <w:rsid w:val="0033402C"/>
    <w:rsid w:val="0033404C"/>
    <w:rsid w:val="0033420F"/>
    <w:rsid w:val="00334260"/>
    <w:rsid w:val="003342B8"/>
    <w:rsid w:val="003344C6"/>
    <w:rsid w:val="003347B2"/>
    <w:rsid w:val="003347BC"/>
    <w:rsid w:val="00334853"/>
    <w:rsid w:val="00334932"/>
    <w:rsid w:val="00334A09"/>
    <w:rsid w:val="00334C79"/>
    <w:rsid w:val="00334D9C"/>
    <w:rsid w:val="00334E90"/>
    <w:rsid w:val="00335588"/>
    <w:rsid w:val="00335633"/>
    <w:rsid w:val="0033572F"/>
    <w:rsid w:val="00335812"/>
    <w:rsid w:val="00335AA5"/>
    <w:rsid w:val="00335DC9"/>
    <w:rsid w:val="00335DFC"/>
    <w:rsid w:val="00335F8B"/>
    <w:rsid w:val="00336174"/>
    <w:rsid w:val="00336233"/>
    <w:rsid w:val="0033637D"/>
    <w:rsid w:val="0033659C"/>
    <w:rsid w:val="00336641"/>
    <w:rsid w:val="00336727"/>
    <w:rsid w:val="00336813"/>
    <w:rsid w:val="00336AF5"/>
    <w:rsid w:val="00336B75"/>
    <w:rsid w:val="00336CB7"/>
    <w:rsid w:val="00336F07"/>
    <w:rsid w:val="00336FF9"/>
    <w:rsid w:val="003372BA"/>
    <w:rsid w:val="00337425"/>
    <w:rsid w:val="00337570"/>
    <w:rsid w:val="003377B3"/>
    <w:rsid w:val="0033780B"/>
    <w:rsid w:val="003378E5"/>
    <w:rsid w:val="00337976"/>
    <w:rsid w:val="00337C10"/>
    <w:rsid w:val="00337C4E"/>
    <w:rsid w:val="00337F69"/>
    <w:rsid w:val="0034009F"/>
    <w:rsid w:val="00340114"/>
    <w:rsid w:val="00340134"/>
    <w:rsid w:val="00340202"/>
    <w:rsid w:val="0034024A"/>
    <w:rsid w:val="0034026D"/>
    <w:rsid w:val="00340342"/>
    <w:rsid w:val="0034036B"/>
    <w:rsid w:val="00340431"/>
    <w:rsid w:val="0034055D"/>
    <w:rsid w:val="00340570"/>
    <w:rsid w:val="0034065F"/>
    <w:rsid w:val="003407AE"/>
    <w:rsid w:val="003409E1"/>
    <w:rsid w:val="00340C41"/>
    <w:rsid w:val="00340CC7"/>
    <w:rsid w:val="00340CCD"/>
    <w:rsid w:val="00340F26"/>
    <w:rsid w:val="00340FE7"/>
    <w:rsid w:val="00341178"/>
    <w:rsid w:val="0034119B"/>
    <w:rsid w:val="003412C0"/>
    <w:rsid w:val="003413CD"/>
    <w:rsid w:val="00341550"/>
    <w:rsid w:val="0034165D"/>
    <w:rsid w:val="003417B9"/>
    <w:rsid w:val="0034186B"/>
    <w:rsid w:val="0034191E"/>
    <w:rsid w:val="00341980"/>
    <w:rsid w:val="003419CD"/>
    <w:rsid w:val="00341A26"/>
    <w:rsid w:val="00341AFA"/>
    <w:rsid w:val="00341CD6"/>
    <w:rsid w:val="00341D5A"/>
    <w:rsid w:val="00341D8D"/>
    <w:rsid w:val="00341DCB"/>
    <w:rsid w:val="00341F1C"/>
    <w:rsid w:val="003420AB"/>
    <w:rsid w:val="00342162"/>
    <w:rsid w:val="0034217B"/>
    <w:rsid w:val="0034255C"/>
    <w:rsid w:val="003425FB"/>
    <w:rsid w:val="00342888"/>
    <w:rsid w:val="003428D1"/>
    <w:rsid w:val="003429DE"/>
    <w:rsid w:val="00342BB2"/>
    <w:rsid w:val="00342C78"/>
    <w:rsid w:val="00342DE7"/>
    <w:rsid w:val="00342E33"/>
    <w:rsid w:val="00342F4E"/>
    <w:rsid w:val="0034301B"/>
    <w:rsid w:val="0034302E"/>
    <w:rsid w:val="0034310D"/>
    <w:rsid w:val="003432B0"/>
    <w:rsid w:val="003432C4"/>
    <w:rsid w:val="003432D6"/>
    <w:rsid w:val="003432FC"/>
    <w:rsid w:val="003433AA"/>
    <w:rsid w:val="0034371F"/>
    <w:rsid w:val="0034385D"/>
    <w:rsid w:val="0034387D"/>
    <w:rsid w:val="003438D0"/>
    <w:rsid w:val="003439A9"/>
    <w:rsid w:val="00343AEB"/>
    <w:rsid w:val="00343BF9"/>
    <w:rsid w:val="00343CBD"/>
    <w:rsid w:val="00343DCB"/>
    <w:rsid w:val="0034415D"/>
    <w:rsid w:val="00344263"/>
    <w:rsid w:val="00344404"/>
    <w:rsid w:val="0034448B"/>
    <w:rsid w:val="0034469D"/>
    <w:rsid w:val="003446B3"/>
    <w:rsid w:val="003447FA"/>
    <w:rsid w:val="00344810"/>
    <w:rsid w:val="003448C0"/>
    <w:rsid w:val="00344954"/>
    <w:rsid w:val="00344982"/>
    <w:rsid w:val="00344BFF"/>
    <w:rsid w:val="00344D93"/>
    <w:rsid w:val="00344E7F"/>
    <w:rsid w:val="00344EFA"/>
    <w:rsid w:val="00344F36"/>
    <w:rsid w:val="00344FBD"/>
    <w:rsid w:val="00345517"/>
    <w:rsid w:val="0034563B"/>
    <w:rsid w:val="0034570F"/>
    <w:rsid w:val="0034585A"/>
    <w:rsid w:val="003458AD"/>
    <w:rsid w:val="003458E7"/>
    <w:rsid w:val="003459B6"/>
    <w:rsid w:val="00345A81"/>
    <w:rsid w:val="00345AC4"/>
    <w:rsid w:val="00345BEF"/>
    <w:rsid w:val="00345CE9"/>
    <w:rsid w:val="00345FDE"/>
    <w:rsid w:val="00345FE9"/>
    <w:rsid w:val="00345FF8"/>
    <w:rsid w:val="00346003"/>
    <w:rsid w:val="003462D5"/>
    <w:rsid w:val="00346307"/>
    <w:rsid w:val="003463E9"/>
    <w:rsid w:val="003465B7"/>
    <w:rsid w:val="00346604"/>
    <w:rsid w:val="00346636"/>
    <w:rsid w:val="003466A4"/>
    <w:rsid w:val="0034683C"/>
    <w:rsid w:val="00346956"/>
    <w:rsid w:val="00346A78"/>
    <w:rsid w:val="00346AFA"/>
    <w:rsid w:val="00346DB3"/>
    <w:rsid w:val="00346F23"/>
    <w:rsid w:val="00346F90"/>
    <w:rsid w:val="00347082"/>
    <w:rsid w:val="00347185"/>
    <w:rsid w:val="003471D3"/>
    <w:rsid w:val="003471F4"/>
    <w:rsid w:val="003472D4"/>
    <w:rsid w:val="003472D5"/>
    <w:rsid w:val="00347323"/>
    <w:rsid w:val="00347384"/>
    <w:rsid w:val="003474E0"/>
    <w:rsid w:val="003475DA"/>
    <w:rsid w:val="0034783C"/>
    <w:rsid w:val="00347847"/>
    <w:rsid w:val="0034799F"/>
    <w:rsid w:val="00347A34"/>
    <w:rsid w:val="00347A3F"/>
    <w:rsid w:val="00347BE6"/>
    <w:rsid w:val="00347C5D"/>
    <w:rsid w:val="00347CCF"/>
    <w:rsid w:val="00347E07"/>
    <w:rsid w:val="00347FDE"/>
    <w:rsid w:val="00347FE8"/>
    <w:rsid w:val="0035004A"/>
    <w:rsid w:val="00350152"/>
    <w:rsid w:val="003502A9"/>
    <w:rsid w:val="00350325"/>
    <w:rsid w:val="003505D2"/>
    <w:rsid w:val="0035069E"/>
    <w:rsid w:val="003506E2"/>
    <w:rsid w:val="003506E9"/>
    <w:rsid w:val="0035070B"/>
    <w:rsid w:val="00350858"/>
    <w:rsid w:val="00350CA9"/>
    <w:rsid w:val="00350FF5"/>
    <w:rsid w:val="003511BF"/>
    <w:rsid w:val="003511E2"/>
    <w:rsid w:val="00351253"/>
    <w:rsid w:val="003512CE"/>
    <w:rsid w:val="00351373"/>
    <w:rsid w:val="00351412"/>
    <w:rsid w:val="00351446"/>
    <w:rsid w:val="0035149D"/>
    <w:rsid w:val="003514D1"/>
    <w:rsid w:val="003514FD"/>
    <w:rsid w:val="00351625"/>
    <w:rsid w:val="003516CF"/>
    <w:rsid w:val="00351806"/>
    <w:rsid w:val="0035184A"/>
    <w:rsid w:val="00351949"/>
    <w:rsid w:val="0035198C"/>
    <w:rsid w:val="003519A5"/>
    <w:rsid w:val="00351B3C"/>
    <w:rsid w:val="00351B3F"/>
    <w:rsid w:val="00351DE9"/>
    <w:rsid w:val="0035211D"/>
    <w:rsid w:val="00352317"/>
    <w:rsid w:val="0035238B"/>
    <w:rsid w:val="003523A6"/>
    <w:rsid w:val="0035241A"/>
    <w:rsid w:val="003526C8"/>
    <w:rsid w:val="00352781"/>
    <w:rsid w:val="003527DB"/>
    <w:rsid w:val="003528ED"/>
    <w:rsid w:val="003528EE"/>
    <w:rsid w:val="00352A48"/>
    <w:rsid w:val="00352AA4"/>
    <w:rsid w:val="00352AC9"/>
    <w:rsid w:val="00352D84"/>
    <w:rsid w:val="00352F79"/>
    <w:rsid w:val="00352FB7"/>
    <w:rsid w:val="00353010"/>
    <w:rsid w:val="003530EF"/>
    <w:rsid w:val="003530FF"/>
    <w:rsid w:val="00353170"/>
    <w:rsid w:val="003531F8"/>
    <w:rsid w:val="0035335B"/>
    <w:rsid w:val="003533D4"/>
    <w:rsid w:val="0035345C"/>
    <w:rsid w:val="003534E0"/>
    <w:rsid w:val="00353572"/>
    <w:rsid w:val="00353708"/>
    <w:rsid w:val="00353A4D"/>
    <w:rsid w:val="00353F31"/>
    <w:rsid w:val="003542EC"/>
    <w:rsid w:val="00354435"/>
    <w:rsid w:val="0035444E"/>
    <w:rsid w:val="003547A1"/>
    <w:rsid w:val="0035485D"/>
    <w:rsid w:val="003548DE"/>
    <w:rsid w:val="00354901"/>
    <w:rsid w:val="00354952"/>
    <w:rsid w:val="0035498F"/>
    <w:rsid w:val="00354A2C"/>
    <w:rsid w:val="00354A9C"/>
    <w:rsid w:val="00354B96"/>
    <w:rsid w:val="00355033"/>
    <w:rsid w:val="00355067"/>
    <w:rsid w:val="0035529D"/>
    <w:rsid w:val="00355408"/>
    <w:rsid w:val="00355643"/>
    <w:rsid w:val="00355736"/>
    <w:rsid w:val="00355755"/>
    <w:rsid w:val="003557E1"/>
    <w:rsid w:val="00355BE2"/>
    <w:rsid w:val="00355BE4"/>
    <w:rsid w:val="00355CAF"/>
    <w:rsid w:val="00356109"/>
    <w:rsid w:val="00356121"/>
    <w:rsid w:val="00356161"/>
    <w:rsid w:val="003561A4"/>
    <w:rsid w:val="003562EE"/>
    <w:rsid w:val="00356357"/>
    <w:rsid w:val="003563AC"/>
    <w:rsid w:val="003563AF"/>
    <w:rsid w:val="003563C0"/>
    <w:rsid w:val="003563C3"/>
    <w:rsid w:val="00356404"/>
    <w:rsid w:val="003564AF"/>
    <w:rsid w:val="003565F9"/>
    <w:rsid w:val="003566CC"/>
    <w:rsid w:val="00356902"/>
    <w:rsid w:val="00356A0A"/>
    <w:rsid w:val="00356A62"/>
    <w:rsid w:val="00356C11"/>
    <w:rsid w:val="00356C53"/>
    <w:rsid w:val="00356D1B"/>
    <w:rsid w:val="00356E1F"/>
    <w:rsid w:val="00356F75"/>
    <w:rsid w:val="0035725F"/>
    <w:rsid w:val="00357320"/>
    <w:rsid w:val="003573CC"/>
    <w:rsid w:val="0035743B"/>
    <w:rsid w:val="003575D2"/>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140A"/>
    <w:rsid w:val="00361522"/>
    <w:rsid w:val="00361527"/>
    <w:rsid w:val="00361634"/>
    <w:rsid w:val="00361746"/>
    <w:rsid w:val="003617FA"/>
    <w:rsid w:val="00361838"/>
    <w:rsid w:val="003618CA"/>
    <w:rsid w:val="00361A79"/>
    <w:rsid w:val="00361C02"/>
    <w:rsid w:val="00361C30"/>
    <w:rsid w:val="00361D4D"/>
    <w:rsid w:val="00361E25"/>
    <w:rsid w:val="00361F45"/>
    <w:rsid w:val="00362078"/>
    <w:rsid w:val="00362509"/>
    <w:rsid w:val="00362730"/>
    <w:rsid w:val="00362739"/>
    <w:rsid w:val="0036280B"/>
    <w:rsid w:val="003629A9"/>
    <w:rsid w:val="003629EF"/>
    <w:rsid w:val="00362B48"/>
    <w:rsid w:val="00362C3B"/>
    <w:rsid w:val="00362C3E"/>
    <w:rsid w:val="00362DF6"/>
    <w:rsid w:val="00363076"/>
    <w:rsid w:val="003630AA"/>
    <w:rsid w:val="003633BC"/>
    <w:rsid w:val="003634C1"/>
    <w:rsid w:val="0036365B"/>
    <w:rsid w:val="003637E6"/>
    <w:rsid w:val="00363949"/>
    <w:rsid w:val="00363D26"/>
    <w:rsid w:val="00363EA8"/>
    <w:rsid w:val="00363F05"/>
    <w:rsid w:val="003643BD"/>
    <w:rsid w:val="003643E1"/>
    <w:rsid w:val="0036455D"/>
    <w:rsid w:val="003646FD"/>
    <w:rsid w:val="00364746"/>
    <w:rsid w:val="003647E0"/>
    <w:rsid w:val="00364891"/>
    <w:rsid w:val="00364977"/>
    <w:rsid w:val="00364CF7"/>
    <w:rsid w:val="00365185"/>
    <w:rsid w:val="003652CF"/>
    <w:rsid w:val="0036541F"/>
    <w:rsid w:val="00365476"/>
    <w:rsid w:val="003654FB"/>
    <w:rsid w:val="0036553A"/>
    <w:rsid w:val="00365550"/>
    <w:rsid w:val="00365551"/>
    <w:rsid w:val="00365716"/>
    <w:rsid w:val="00365987"/>
    <w:rsid w:val="00365A27"/>
    <w:rsid w:val="00365A5E"/>
    <w:rsid w:val="00365BE4"/>
    <w:rsid w:val="00365D88"/>
    <w:rsid w:val="003660CB"/>
    <w:rsid w:val="0036611F"/>
    <w:rsid w:val="0036627B"/>
    <w:rsid w:val="00366630"/>
    <w:rsid w:val="00366633"/>
    <w:rsid w:val="0036668C"/>
    <w:rsid w:val="003666B3"/>
    <w:rsid w:val="003666F0"/>
    <w:rsid w:val="003668A5"/>
    <w:rsid w:val="00366940"/>
    <w:rsid w:val="003669E0"/>
    <w:rsid w:val="00366BFC"/>
    <w:rsid w:val="00366C20"/>
    <w:rsid w:val="00366C69"/>
    <w:rsid w:val="00366CEE"/>
    <w:rsid w:val="00366EAB"/>
    <w:rsid w:val="00366FC1"/>
    <w:rsid w:val="00367026"/>
    <w:rsid w:val="00367094"/>
    <w:rsid w:val="00367189"/>
    <w:rsid w:val="00367377"/>
    <w:rsid w:val="00367716"/>
    <w:rsid w:val="0036772A"/>
    <w:rsid w:val="00367AA7"/>
    <w:rsid w:val="00367C11"/>
    <w:rsid w:val="00367C8B"/>
    <w:rsid w:val="00367C93"/>
    <w:rsid w:val="00367CE1"/>
    <w:rsid w:val="00367EA1"/>
    <w:rsid w:val="00367EF3"/>
    <w:rsid w:val="00367F17"/>
    <w:rsid w:val="00370039"/>
    <w:rsid w:val="00370049"/>
    <w:rsid w:val="003700BA"/>
    <w:rsid w:val="003700DB"/>
    <w:rsid w:val="00370317"/>
    <w:rsid w:val="00370363"/>
    <w:rsid w:val="00370365"/>
    <w:rsid w:val="003704D8"/>
    <w:rsid w:val="00370C29"/>
    <w:rsid w:val="00370D75"/>
    <w:rsid w:val="00370D85"/>
    <w:rsid w:val="00370F27"/>
    <w:rsid w:val="00370F87"/>
    <w:rsid w:val="00370FF2"/>
    <w:rsid w:val="003710FA"/>
    <w:rsid w:val="00371247"/>
    <w:rsid w:val="00371395"/>
    <w:rsid w:val="00371572"/>
    <w:rsid w:val="00371733"/>
    <w:rsid w:val="00371765"/>
    <w:rsid w:val="00371905"/>
    <w:rsid w:val="003719B6"/>
    <w:rsid w:val="00371CE6"/>
    <w:rsid w:val="00371D7D"/>
    <w:rsid w:val="00371ECA"/>
    <w:rsid w:val="00371EE0"/>
    <w:rsid w:val="00371F33"/>
    <w:rsid w:val="00372414"/>
    <w:rsid w:val="00372605"/>
    <w:rsid w:val="00372638"/>
    <w:rsid w:val="00372825"/>
    <w:rsid w:val="00372854"/>
    <w:rsid w:val="00372875"/>
    <w:rsid w:val="003728B0"/>
    <w:rsid w:val="003729F5"/>
    <w:rsid w:val="00372BA3"/>
    <w:rsid w:val="00372BD0"/>
    <w:rsid w:val="00372C97"/>
    <w:rsid w:val="00372D56"/>
    <w:rsid w:val="00372D9B"/>
    <w:rsid w:val="00372D9E"/>
    <w:rsid w:val="00372DFA"/>
    <w:rsid w:val="00372EDE"/>
    <w:rsid w:val="00372FA5"/>
    <w:rsid w:val="00372FA6"/>
    <w:rsid w:val="00373088"/>
    <w:rsid w:val="00373242"/>
    <w:rsid w:val="0037334E"/>
    <w:rsid w:val="0037337F"/>
    <w:rsid w:val="00373438"/>
    <w:rsid w:val="00373553"/>
    <w:rsid w:val="00373669"/>
    <w:rsid w:val="003736A1"/>
    <w:rsid w:val="003736AF"/>
    <w:rsid w:val="003737A6"/>
    <w:rsid w:val="003739AA"/>
    <w:rsid w:val="00373DBF"/>
    <w:rsid w:val="00373DD7"/>
    <w:rsid w:val="00373DFD"/>
    <w:rsid w:val="00373F74"/>
    <w:rsid w:val="0037416F"/>
    <w:rsid w:val="0037427A"/>
    <w:rsid w:val="00374432"/>
    <w:rsid w:val="00374815"/>
    <w:rsid w:val="0037491F"/>
    <w:rsid w:val="00374C15"/>
    <w:rsid w:val="00374D71"/>
    <w:rsid w:val="00374D9D"/>
    <w:rsid w:val="00374DEA"/>
    <w:rsid w:val="00374E5C"/>
    <w:rsid w:val="00374FA7"/>
    <w:rsid w:val="0037505D"/>
    <w:rsid w:val="00375111"/>
    <w:rsid w:val="003751C6"/>
    <w:rsid w:val="00375514"/>
    <w:rsid w:val="003756B8"/>
    <w:rsid w:val="003757AA"/>
    <w:rsid w:val="00375A94"/>
    <w:rsid w:val="00375B6D"/>
    <w:rsid w:val="00375C76"/>
    <w:rsid w:val="00375E45"/>
    <w:rsid w:val="00375F3C"/>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CD7"/>
    <w:rsid w:val="00376DE9"/>
    <w:rsid w:val="00376E6F"/>
    <w:rsid w:val="00377105"/>
    <w:rsid w:val="003771B6"/>
    <w:rsid w:val="003772A9"/>
    <w:rsid w:val="003776A8"/>
    <w:rsid w:val="003777CA"/>
    <w:rsid w:val="00377826"/>
    <w:rsid w:val="00377914"/>
    <w:rsid w:val="003779FF"/>
    <w:rsid w:val="00377A05"/>
    <w:rsid w:val="00377A82"/>
    <w:rsid w:val="00377AF1"/>
    <w:rsid w:val="00377B63"/>
    <w:rsid w:val="00377C45"/>
    <w:rsid w:val="00377DDD"/>
    <w:rsid w:val="00377E56"/>
    <w:rsid w:val="00377F12"/>
    <w:rsid w:val="00377F57"/>
    <w:rsid w:val="00377F79"/>
    <w:rsid w:val="00377F7D"/>
    <w:rsid w:val="00380116"/>
    <w:rsid w:val="0038017D"/>
    <w:rsid w:val="00380183"/>
    <w:rsid w:val="003801D3"/>
    <w:rsid w:val="003801DA"/>
    <w:rsid w:val="003802F7"/>
    <w:rsid w:val="003803E3"/>
    <w:rsid w:val="003804BB"/>
    <w:rsid w:val="0038052B"/>
    <w:rsid w:val="00380555"/>
    <w:rsid w:val="0038067A"/>
    <w:rsid w:val="003807B7"/>
    <w:rsid w:val="0038095D"/>
    <w:rsid w:val="00380970"/>
    <w:rsid w:val="00380AD7"/>
    <w:rsid w:val="00380B86"/>
    <w:rsid w:val="00380C49"/>
    <w:rsid w:val="00380ED2"/>
    <w:rsid w:val="00380F41"/>
    <w:rsid w:val="00380F80"/>
    <w:rsid w:val="00380FDD"/>
    <w:rsid w:val="00381018"/>
    <w:rsid w:val="00381212"/>
    <w:rsid w:val="003812C5"/>
    <w:rsid w:val="003813F0"/>
    <w:rsid w:val="003814A5"/>
    <w:rsid w:val="00381599"/>
    <w:rsid w:val="003815AA"/>
    <w:rsid w:val="00381659"/>
    <w:rsid w:val="0038177C"/>
    <w:rsid w:val="00381784"/>
    <w:rsid w:val="003817B9"/>
    <w:rsid w:val="00381C56"/>
    <w:rsid w:val="00381D47"/>
    <w:rsid w:val="00381D86"/>
    <w:rsid w:val="00381E61"/>
    <w:rsid w:val="00381F15"/>
    <w:rsid w:val="0038207C"/>
    <w:rsid w:val="003820FE"/>
    <w:rsid w:val="003821F1"/>
    <w:rsid w:val="00382278"/>
    <w:rsid w:val="00382362"/>
    <w:rsid w:val="003824F2"/>
    <w:rsid w:val="00382568"/>
    <w:rsid w:val="00382674"/>
    <w:rsid w:val="00382685"/>
    <w:rsid w:val="003826DD"/>
    <w:rsid w:val="00382789"/>
    <w:rsid w:val="00382829"/>
    <w:rsid w:val="00382C0A"/>
    <w:rsid w:val="00382CD3"/>
    <w:rsid w:val="00382D28"/>
    <w:rsid w:val="00382D5E"/>
    <w:rsid w:val="00382E51"/>
    <w:rsid w:val="00382E5F"/>
    <w:rsid w:val="00382F73"/>
    <w:rsid w:val="00383013"/>
    <w:rsid w:val="0038319E"/>
    <w:rsid w:val="003831AC"/>
    <w:rsid w:val="003831EB"/>
    <w:rsid w:val="00383303"/>
    <w:rsid w:val="003835C9"/>
    <w:rsid w:val="003836E8"/>
    <w:rsid w:val="00383943"/>
    <w:rsid w:val="00383A57"/>
    <w:rsid w:val="00383A8F"/>
    <w:rsid w:val="00383BED"/>
    <w:rsid w:val="00383CA3"/>
    <w:rsid w:val="00383D90"/>
    <w:rsid w:val="00383E7A"/>
    <w:rsid w:val="00383FF7"/>
    <w:rsid w:val="003841E5"/>
    <w:rsid w:val="0038421C"/>
    <w:rsid w:val="00384618"/>
    <w:rsid w:val="00384768"/>
    <w:rsid w:val="003847E6"/>
    <w:rsid w:val="003847E9"/>
    <w:rsid w:val="00384938"/>
    <w:rsid w:val="00384A12"/>
    <w:rsid w:val="00384AE0"/>
    <w:rsid w:val="00384C26"/>
    <w:rsid w:val="00384C2B"/>
    <w:rsid w:val="00384DFD"/>
    <w:rsid w:val="00384E7E"/>
    <w:rsid w:val="00385022"/>
    <w:rsid w:val="00385082"/>
    <w:rsid w:val="003850E7"/>
    <w:rsid w:val="0038518F"/>
    <w:rsid w:val="003851CE"/>
    <w:rsid w:val="0038520B"/>
    <w:rsid w:val="0038538A"/>
    <w:rsid w:val="0038542E"/>
    <w:rsid w:val="00385449"/>
    <w:rsid w:val="0038552B"/>
    <w:rsid w:val="003855C4"/>
    <w:rsid w:val="00385907"/>
    <w:rsid w:val="00385B70"/>
    <w:rsid w:val="00385BF2"/>
    <w:rsid w:val="00385E59"/>
    <w:rsid w:val="00385E5A"/>
    <w:rsid w:val="00386001"/>
    <w:rsid w:val="0038608B"/>
    <w:rsid w:val="0038626F"/>
    <w:rsid w:val="00386490"/>
    <w:rsid w:val="003864B1"/>
    <w:rsid w:val="003864BE"/>
    <w:rsid w:val="00386625"/>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601"/>
    <w:rsid w:val="00387622"/>
    <w:rsid w:val="003876F9"/>
    <w:rsid w:val="00387855"/>
    <w:rsid w:val="00387937"/>
    <w:rsid w:val="00387ACB"/>
    <w:rsid w:val="00387B8C"/>
    <w:rsid w:val="00387CA9"/>
    <w:rsid w:val="00387ED5"/>
    <w:rsid w:val="00387F31"/>
    <w:rsid w:val="00387FE6"/>
    <w:rsid w:val="003900BC"/>
    <w:rsid w:val="0039033D"/>
    <w:rsid w:val="003904E7"/>
    <w:rsid w:val="00390612"/>
    <w:rsid w:val="003908A0"/>
    <w:rsid w:val="003909C9"/>
    <w:rsid w:val="00390A89"/>
    <w:rsid w:val="00390FF2"/>
    <w:rsid w:val="0039101D"/>
    <w:rsid w:val="00391383"/>
    <w:rsid w:val="003914F7"/>
    <w:rsid w:val="003915A8"/>
    <w:rsid w:val="0039199A"/>
    <w:rsid w:val="00391A84"/>
    <w:rsid w:val="00391A93"/>
    <w:rsid w:val="00391B7D"/>
    <w:rsid w:val="00391B8E"/>
    <w:rsid w:val="00391C87"/>
    <w:rsid w:val="00391F74"/>
    <w:rsid w:val="00391FEB"/>
    <w:rsid w:val="0039204C"/>
    <w:rsid w:val="00392139"/>
    <w:rsid w:val="0039215D"/>
    <w:rsid w:val="00392187"/>
    <w:rsid w:val="00392243"/>
    <w:rsid w:val="0039245D"/>
    <w:rsid w:val="003926C0"/>
    <w:rsid w:val="00392814"/>
    <w:rsid w:val="0039286D"/>
    <w:rsid w:val="00392A20"/>
    <w:rsid w:val="00392AF5"/>
    <w:rsid w:val="00392BE8"/>
    <w:rsid w:val="00392C8F"/>
    <w:rsid w:val="00392CE3"/>
    <w:rsid w:val="00392D14"/>
    <w:rsid w:val="00392D3C"/>
    <w:rsid w:val="00392E1C"/>
    <w:rsid w:val="00392E89"/>
    <w:rsid w:val="00392EE2"/>
    <w:rsid w:val="00392F5E"/>
    <w:rsid w:val="003931FA"/>
    <w:rsid w:val="00393688"/>
    <w:rsid w:val="003936A5"/>
    <w:rsid w:val="003937AD"/>
    <w:rsid w:val="003937DD"/>
    <w:rsid w:val="00393A3E"/>
    <w:rsid w:val="00393B8B"/>
    <w:rsid w:val="00393C14"/>
    <w:rsid w:val="00393E3F"/>
    <w:rsid w:val="00393E92"/>
    <w:rsid w:val="00393EE8"/>
    <w:rsid w:val="00393F47"/>
    <w:rsid w:val="00393FBE"/>
    <w:rsid w:val="003940B6"/>
    <w:rsid w:val="00394253"/>
    <w:rsid w:val="00394297"/>
    <w:rsid w:val="0039431E"/>
    <w:rsid w:val="003943E4"/>
    <w:rsid w:val="00394927"/>
    <w:rsid w:val="00394A93"/>
    <w:rsid w:val="00394BA5"/>
    <w:rsid w:val="00394C5E"/>
    <w:rsid w:val="00394CC4"/>
    <w:rsid w:val="00394CF0"/>
    <w:rsid w:val="00394E27"/>
    <w:rsid w:val="00394F3B"/>
    <w:rsid w:val="003950B9"/>
    <w:rsid w:val="00395129"/>
    <w:rsid w:val="0039515B"/>
    <w:rsid w:val="0039518E"/>
    <w:rsid w:val="003951B8"/>
    <w:rsid w:val="00395235"/>
    <w:rsid w:val="0039525E"/>
    <w:rsid w:val="0039536D"/>
    <w:rsid w:val="003953A9"/>
    <w:rsid w:val="003953F1"/>
    <w:rsid w:val="003955F3"/>
    <w:rsid w:val="00395690"/>
    <w:rsid w:val="003956E1"/>
    <w:rsid w:val="0039571A"/>
    <w:rsid w:val="0039573E"/>
    <w:rsid w:val="00395882"/>
    <w:rsid w:val="003958B3"/>
    <w:rsid w:val="0039593F"/>
    <w:rsid w:val="00395A3B"/>
    <w:rsid w:val="00395A40"/>
    <w:rsid w:val="00395BC7"/>
    <w:rsid w:val="00395CA2"/>
    <w:rsid w:val="00395D04"/>
    <w:rsid w:val="00395D0A"/>
    <w:rsid w:val="00395D73"/>
    <w:rsid w:val="00395E97"/>
    <w:rsid w:val="00395F59"/>
    <w:rsid w:val="00395F8F"/>
    <w:rsid w:val="00395FA7"/>
    <w:rsid w:val="00396007"/>
    <w:rsid w:val="00396180"/>
    <w:rsid w:val="0039628B"/>
    <w:rsid w:val="00396341"/>
    <w:rsid w:val="003963B5"/>
    <w:rsid w:val="00396575"/>
    <w:rsid w:val="003967FF"/>
    <w:rsid w:val="003968F8"/>
    <w:rsid w:val="00396902"/>
    <w:rsid w:val="003969CD"/>
    <w:rsid w:val="00396BD9"/>
    <w:rsid w:val="00396C13"/>
    <w:rsid w:val="00396D2C"/>
    <w:rsid w:val="00396D5D"/>
    <w:rsid w:val="00396F8C"/>
    <w:rsid w:val="00396FD9"/>
    <w:rsid w:val="00397151"/>
    <w:rsid w:val="003972F1"/>
    <w:rsid w:val="003973CD"/>
    <w:rsid w:val="00397551"/>
    <w:rsid w:val="00397680"/>
    <w:rsid w:val="00397944"/>
    <w:rsid w:val="003979F8"/>
    <w:rsid w:val="00397AA2"/>
    <w:rsid w:val="00397C8A"/>
    <w:rsid w:val="00397EA3"/>
    <w:rsid w:val="003A0126"/>
    <w:rsid w:val="003A0156"/>
    <w:rsid w:val="003A01A9"/>
    <w:rsid w:val="003A029A"/>
    <w:rsid w:val="003A0359"/>
    <w:rsid w:val="003A0370"/>
    <w:rsid w:val="003A0449"/>
    <w:rsid w:val="003A0656"/>
    <w:rsid w:val="003A0889"/>
    <w:rsid w:val="003A0B0A"/>
    <w:rsid w:val="003A0BD2"/>
    <w:rsid w:val="003A0D35"/>
    <w:rsid w:val="003A0DA1"/>
    <w:rsid w:val="003A0E29"/>
    <w:rsid w:val="003A0F55"/>
    <w:rsid w:val="003A0F69"/>
    <w:rsid w:val="003A0FEB"/>
    <w:rsid w:val="003A103E"/>
    <w:rsid w:val="003A11B2"/>
    <w:rsid w:val="003A1371"/>
    <w:rsid w:val="003A1440"/>
    <w:rsid w:val="003A1650"/>
    <w:rsid w:val="003A175D"/>
    <w:rsid w:val="003A1792"/>
    <w:rsid w:val="003A1799"/>
    <w:rsid w:val="003A17F8"/>
    <w:rsid w:val="003A18DC"/>
    <w:rsid w:val="003A193D"/>
    <w:rsid w:val="003A1DB3"/>
    <w:rsid w:val="003A1F60"/>
    <w:rsid w:val="003A20E7"/>
    <w:rsid w:val="003A22E8"/>
    <w:rsid w:val="003A2606"/>
    <w:rsid w:val="003A26A4"/>
    <w:rsid w:val="003A27CC"/>
    <w:rsid w:val="003A27D8"/>
    <w:rsid w:val="003A2BB1"/>
    <w:rsid w:val="003A2CCB"/>
    <w:rsid w:val="003A2CCC"/>
    <w:rsid w:val="003A2D78"/>
    <w:rsid w:val="003A2EDB"/>
    <w:rsid w:val="003A2F20"/>
    <w:rsid w:val="003A30BA"/>
    <w:rsid w:val="003A318B"/>
    <w:rsid w:val="003A3304"/>
    <w:rsid w:val="003A3362"/>
    <w:rsid w:val="003A3389"/>
    <w:rsid w:val="003A350F"/>
    <w:rsid w:val="003A35A4"/>
    <w:rsid w:val="003A38B2"/>
    <w:rsid w:val="003A38C6"/>
    <w:rsid w:val="003A3D39"/>
    <w:rsid w:val="003A3D5B"/>
    <w:rsid w:val="003A3DE7"/>
    <w:rsid w:val="003A4011"/>
    <w:rsid w:val="003A417F"/>
    <w:rsid w:val="003A429E"/>
    <w:rsid w:val="003A460D"/>
    <w:rsid w:val="003A4732"/>
    <w:rsid w:val="003A479B"/>
    <w:rsid w:val="003A47CE"/>
    <w:rsid w:val="003A493B"/>
    <w:rsid w:val="003A4964"/>
    <w:rsid w:val="003A4B50"/>
    <w:rsid w:val="003A4C7E"/>
    <w:rsid w:val="003A4CB3"/>
    <w:rsid w:val="003A4DB3"/>
    <w:rsid w:val="003A4E1A"/>
    <w:rsid w:val="003A52C9"/>
    <w:rsid w:val="003A5374"/>
    <w:rsid w:val="003A53C8"/>
    <w:rsid w:val="003A5474"/>
    <w:rsid w:val="003A562D"/>
    <w:rsid w:val="003A5631"/>
    <w:rsid w:val="003A566F"/>
    <w:rsid w:val="003A569C"/>
    <w:rsid w:val="003A56EC"/>
    <w:rsid w:val="003A57C7"/>
    <w:rsid w:val="003A58DB"/>
    <w:rsid w:val="003A5ABB"/>
    <w:rsid w:val="003A5AC0"/>
    <w:rsid w:val="003A5AC6"/>
    <w:rsid w:val="003A5B22"/>
    <w:rsid w:val="003A5C6F"/>
    <w:rsid w:val="003A5CE5"/>
    <w:rsid w:val="003A6217"/>
    <w:rsid w:val="003A6285"/>
    <w:rsid w:val="003A6306"/>
    <w:rsid w:val="003A6308"/>
    <w:rsid w:val="003A64E2"/>
    <w:rsid w:val="003A6607"/>
    <w:rsid w:val="003A6680"/>
    <w:rsid w:val="003A67A4"/>
    <w:rsid w:val="003A6873"/>
    <w:rsid w:val="003A696E"/>
    <w:rsid w:val="003A69E9"/>
    <w:rsid w:val="003A6AC4"/>
    <w:rsid w:val="003A6CDA"/>
    <w:rsid w:val="003A6CE1"/>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978"/>
    <w:rsid w:val="003A7D45"/>
    <w:rsid w:val="003A7D82"/>
    <w:rsid w:val="003A7E5F"/>
    <w:rsid w:val="003B0092"/>
    <w:rsid w:val="003B0157"/>
    <w:rsid w:val="003B0211"/>
    <w:rsid w:val="003B0383"/>
    <w:rsid w:val="003B0489"/>
    <w:rsid w:val="003B08F7"/>
    <w:rsid w:val="003B0A49"/>
    <w:rsid w:val="003B0D07"/>
    <w:rsid w:val="003B0EA6"/>
    <w:rsid w:val="003B0F15"/>
    <w:rsid w:val="003B1362"/>
    <w:rsid w:val="003B1364"/>
    <w:rsid w:val="003B13C1"/>
    <w:rsid w:val="003B14D1"/>
    <w:rsid w:val="003B17BA"/>
    <w:rsid w:val="003B17E7"/>
    <w:rsid w:val="003B1845"/>
    <w:rsid w:val="003B1A78"/>
    <w:rsid w:val="003B1B03"/>
    <w:rsid w:val="003B1D5B"/>
    <w:rsid w:val="003B1E61"/>
    <w:rsid w:val="003B1E74"/>
    <w:rsid w:val="003B2135"/>
    <w:rsid w:val="003B214A"/>
    <w:rsid w:val="003B21F6"/>
    <w:rsid w:val="003B2432"/>
    <w:rsid w:val="003B251C"/>
    <w:rsid w:val="003B2700"/>
    <w:rsid w:val="003B2769"/>
    <w:rsid w:val="003B283B"/>
    <w:rsid w:val="003B2903"/>
    <w:rsid w:val="003B29F8"/>
    <w:rsid w:val="003B2A13"/>
    <w:rsid w:val="003B2BA7"/>
    <w:rsid w:val="003B2CA3"/>
    <w:rsid w:val="003B2D1C"/>
    <w:rsid w:val="003B2E08"/>
    <w:rsid w:val="003B2E61"/>
    <w:rsid w:val="003B2E64"/>
    <w:rsid w:val="003B2EE9"/>
    <w:rsid w:val="003B2F25"/>
    <w:rsid w:val="003B31F4"/>
    <w:rsid w:val="003B3286"/>
    <w:rsid w:val="003B3563"/>
    <w:rsid w:val="003B3620"/>
    <w:rsid w:val="003B3675"/>
    <w:rsid w:val="003B3737"/>
    <w:rsid w:val="003B38E4"/>
    <w:rsid w:val="003B3930"/>
    <w:rsid w:val="003B3A28"/>
    <w:rsid w:val="003B3A76"/>
    <w:rsid w:val="003B3AFF"/>
    <w:rsid w:val="003B3B06"/>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C1"/>
    <w:rsid w:val="003B4C3A"/>
    <w:rsid w:val="003B4F06"/>
    <w:rsid w:val="003B5085"/>
    <w:rsid w:val="003B52A1"/>
    <w:rsid w:val="003B53DE"/>
    <w:rsid w:val="003B541D"/>
    <w:rsid w:val="003B5681"/>
    <w:rsid w:val="003B592B"/>
    <w:rsid w:val="003B59F7"/>
    <w:rsid w:val="003B5AC9"/>
    <w:rsid w:val="003B5C3D"/>
    <w:rsid w:val="003B5D12"/>
    <w:rsid w:val="003B6066"/>
    <w:rsid w:val="003B6166"/>
    <w:rsid w:val="003B6228"/>
    <w:rsid w:val="003B6260"/>
    <w:rsid w:val="003B62C0"/>
    <w:rsid w:val="003B6514"/>
    <w:rsid w:val="003B682E"/>
    <w:rsid w:val="003B6983"/>
    <w:rsid w:val="003B6A42"/>
    <w:rsid w:val="003B6A60"/>
    <w:rsid w:val="003B6A6F"/>
    <w:rsid w:val="003B6A74"/>
    <w:rsid w:val="003B6BF2"/>
    <w:rsid w:val="003B6C50"/>
    <w:rsid w:val="003B6C7F"/>
    <w:rsid w:val="003B6C91"/>
    <w:rsid w:val="003B6E16"/>
    <w:rsid w:val="003B6E65"/>
    <w:rsid w:val="003B6F7A"/>
    <w:rsid w:val="003B702C"/>
    <w:rsid w:val="003B7083"/>
    <w:rsid w:val="003B70C0"/>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E9"/>
    <w:rsid w:val="003B7C05"/>
    <w:rsid w:val="003B7CD3"/>
    <w:rsid w:val="003B7D30"/>
    <w:rsid w:val="003B7F37"/>
    <w:rsid w:val="003B7FC1"/>
    <w:rsid w:val="003B7FDC"/>
    <w:rsid w:val="003C0062"/>
    <w:rsid w:val="003C00FA"/>
    <w:rsid w:val="003C01D5"/>
    <w:rsid w:val="003C0492"/>
    <w:rsid w:val="003C04AB"/>
    <w:rsid w:val="003C0650"/>
    <w:rsid w:val="003C067A"/>
    <w:rsid w:val="003C0748"/>
    <w:rsid w:val="003C0785"/>
    <w:rsid w:val="003C09C3"/>
    <w:rsid w:val="003C09F0"/>
    <w:rsid w:val="003C0A99"/>
    <w:rsid w:val="003C0B01"/>
    <w:rsid w:val="003C0B0F"/>
    <w:rsid w:val="003C0B8C"/>
    <w:rsid w:val="003C0CA7"/>
    <w:rsid w:val="003C0D04"/>
    <w:rsid w:val="003C0D90"/>
    <w:rsid w:val="003C0E50"/>
    <w:rsid w:val="003C0EB0"/>
    <w:rsid w:val="003C0EE8"/>
    <w:rsid w:val="003C0F29"/>
    <w:rsid w:val="003C117E"/>
    <w:rsid w:val="003C1187"/>
    <w:rsid w:val="003C12F7"/>
    <w:rsid w:val="003C131D"/>
    <w:rsid w:val="003C14B0"/>
    <w:rsid w:val="003C14D7"/>
    <w:rsid w:val="003C157B"/>
    <w:rsid w:val="003C1621"/>
    <w:rsid w:val="003C16B5"/>
    <w:rsid w:val="003C174E"/>
    <w:rsid w:val="003C19C4"/>
    <w:rsid w:val="003C1C41"/>
    <w:rsid w:val="003C226C"/>
    <w:rsid w:val="003C239E"/>
    <w:rsid w:val="003C23F8"/>
    <w:rsid w:val="003C25BC"/>
    <w:rsid w:val="003C25F6"/>
    <w:rsid w:val="003C260F"/>
    <w:rsid w:val="003C263F"/>
    <w:rsid w:val="003C2718"/>
    <w:rsid w:val="003C2A45"/>
    <w:rsid w:val="003C2BB9"/>
    <w:rsid w:val="003C2C04"/>
    <w:rsid w:val="003C2D34"/>
    <w:rsid w:val="003C2E5D"/>
    <w:rsid w:val="003C305F"/>
    <w:rsid w:val="003C314E"/>
    <w:rsid w:val="003C31BA"/>
    <w:rsid w:val="003C31E9"/>
    <w:rsid w:val="003C32CA"/>
    <w:rsid w:val="003C338D"/>
    <w:rsid w:val="003C33AB"/>
    <w:rsid w:val="003C3414"/>
    <w:rsid w:val="003C3624"/>
    <w:rsid w:val="003C37BC"/>
    <w:rsid w:val="003C3A6F"/>
    <w:rsid w:val="003C3AA5"/>
    <w:rsid w:val="003C3D4B"/>
    <w:rsid w:val="003C3DCA"/>
    <w:rsid w:val="003C3F42"/>
    <w:rsid w:val="003C42A1"/>
    <w:rsid w:val="003C447B"/>
    <w:rsid w:val="003C452B"/>
    <w:rsid w:val="003C466B"/>
    <w:rsid w:val="003C46BC"/>
    <w:rsid w:val="003C4BC8"/>
    <w:rsid w:val="003C4BCB"/>
    <w:rsid w:val="003C4C56"/>
    <w:rsid w:val="003C4E09"/>
    <w:rsid w:val="003C4EC0"/>
    <w:rsid w:val="003C4FCF"/>
    <w:rsid w:val="003C500D"/>
    <w:rsid w:val="003C50C4"/>
    <w:rsid w:val="003C510F"/>
    <w:rsid w:val="003C5354"/>
    <w:rsid w:val="003C5629"/>
    <w:rsid w:val="003C56D8"/>
    <w:rsid w:val="003C5828"/>
    <w:rsid w:val="003C598D"/>
    <w:rsid w:val="003C599C"/>
    <w:rsid w:val="003C5A62"/>
    <w:rsid w:val="003C5CA3"/>
    <w:rsid w:val="003C6043"/>
    <w:rsid w:val="003C6157"/>
    <w:rsid w:val="003C6229"/>
    <w:rsid w:val="003C6842"/>
    <w:rsid w:val="003C69E0"/>
    <w:rsid w:val="003C6A67"/>
    <w:rsid w:val="003C6BC0"/>
    <w:rsid w:val="003C6D5A"/>
    <w:rsid w:val="003C6D86"/>
    <w:rsid w:val="003C6E3E"/>
    <w:rsid w:val="003C6EC8"/>
    <w:rsid w:val="003C6ED7"/>
    <w:rsid w:val="003C6F57"/>
    <w:rsid w:val="003C7098"/>
    <w:rsid w:val="003C709B"/>
    <w:rsid w:val="003C73C7"/>
    <w:rsid w:val="003C7503"/>
    <w:rsid w:val="003C7682"/>
    <w:rsid w:val="003C778D"/>
    <w:rsid w:val="003C791A"/>
    <w:rsid w:val="003C7BFA"/>
    <w:rsid w:val="003C7C24"/>
    <w:rsid w:val="003C7C81"/>
    <w:rsid w:val="003C7C93"/>
    <w:rsid w:val="003C7C9C"/>
    <w:rsid w:val="003C7D6A"/>
    <w:rsid w:val="003D0001"/>
    <w:rsid w:val="003D00FA"/>
    <w:rsid w:val="003D02C5"/>
    <w:rsid w:val="003D049D"/>
    <w:rsid w:val="003D051D"/>
    <w:rsid w:val="003D06E2"/>
    <w:rsid w:val="003D0706"/>
    <w:rsid w:val="003D09A8"/>
    <w:rsid w:val="003D0A54"/>
    <w:rsid w:val="003D0AC1"/>
    <w:rsid w:val="003D0BE5"/>
    <w:rsid w:val="003D0C6E"/>
    <w:rsid w:val="003D0E42"/>
    <w:rsid w:val="003D0EE0"/>
    <w:rsid w:val="003D0F37"/>
    <w:rsid w:val="003D0F3B"/>
    <w:rsid w:val="003D10D2"/>
    <w:rsid w:val="003D13DC"/>
    <w:rsid w:val="003D149C"/>
    <w:rsid w:val="003D15B6"/>
    <w:rsid w:val="003D15F6"/>
    <w:rsid w:val="003D1792"/>
    <w:rsid w:val="003D17FD"/>
    <w:rsid w:val="003D1862"/>
    <w:rsid w:val="003D18A9"/>
    <w:rsid w:val="003D19EE"/>
    <w:rsid w:val="003D1A41"/>
    <w:rsid w:val="003D1AB6"/>
    <w:rsid w:val="003D1F71"/>
    <w:rsid w:val="003D1F85"/>
    <w:rsid w:val="003D1F90"/>
    <w:rsid w:val="003D201D"/>
    <w:rsid w:val="003D2157"/>
    <w:rsid w:val="003D218F"/>
    <w:rsid w:val="003D21C4"/>
    <w:rsid w:val="003D2214"/>
    <w:rsid w:val="003D2355"/>
    <w:rsid w:val="003D23A7"/>
    <w:rsid w:val="003D2502"/>
    <w:rsid w:val="003D2736"/>
    <w:rsid w:val="003D2901"/>
    <w:rsid w:val="003D2C81"/>
    <w:rsid w:val="003D2CC5"/>
    <w:rsid w:val="003D2D68"/>
    <w:rsid w:val="003D2E22"/>
    <w:rsid w:val="003D300A"/>
    <w:rsid w:val="003D3073"/>
    <w:rsid w:val="003D3115"/>
    <w:rsid w:val="003D3181"/>
    <w:rsid w:val="003D321E"/>
    <w:rsid w:val="003D3295"/>
    <w:rsid w:val="003D32AE"/>
    <w:rsid w:val="003D32BC"/>
    <w:rsid w:val="003D33D3"/>
    <w:rsid w:val="003D3600"/>
    <w:rsid w:val="003D36AB"/>
    <w:rsid w:val="003D3C04"/>
    <w:rsid w:val="003D3D20"/>
    <w:rsid w:val="003D3F7F"/>
    <w:rsid w:val="003D4135"/>
    <w:rsid w:val="003D4191"/>
    <w:rsid w:val="003D42E9"/>
    <w:rsid w:val="003D44B5"/>
    <w:rsid w:val="003D467A"/>
    <w:rsid w:val="003D4819"/>
    <w:rsid w:val="003D48BD"/>
    <w:rsid w:val="003D48D9"/>
    <w:rsid w:val="003D4917"/>
    <w:rsid w:val="003D4918"/>
    <w:rsid w:val="003D49EC"/>
    <w:rsid w:val="003D4A3C"/>
    <w:rsid w:val="003D4A97"/>
    <w:rsid w:val="003D4D6A"/>
    <w:rsid w:val="003D4EB4"/>
    <w:rsid w:val="003D4EEF"/>
    <w:rsid w:val="003D5153"/>
    <w:rsid w:val="003D529D"/>
    <w:rsid w:val="003D531F"/>
    <w:rsid w:val="003D5468"/>
    <w:rsid w:val="003D563B"/>
    <w:rsid w:val="003D57CB"/>
    <w:rsid w:val="003D57CF"/>
    <w:rsid w:val="003D57E6"/>
    <w:rsid w:val="003D5881"/>
    <w:rsid w:val="003D58B2"/>
    <w:rsid w:val="003D59CC"/>
    <w:rsid w:val="003D5B53"/>
    <w:rsid w:val="003D5B6D"/>
    <w:rsid w:val="003D5CE7"/>
    <w:rsid w:val="003D5DB2"/>
    <w:rsid w:val="003D5EC7"/>
    <w:rsid w:val="003D5F17"/>
    <w:rsid w:val="003D5FB2"/>
    <w:rsid w:val="003D60D2"/>
    <w:rsid w:val="003D62AC"/>
    <w:rsid w:val="003D62E1"/>
    <w:rsid w:val="003D6316"/>
    <w:rsid w:val="003D6341"/>
    <w:rsid w:val="003D66FE"/>
    <w:rsid w:val="003D6840"/>
    <w:rsid w:val="003D687B"/>
    <w:rsid w:val="003D68BF"/>
    <w:rsid w:val="003D6929"/>
    <w:rsid w:val="003D6979"/>
    <w:rsid w:val="003D6A00"/>
    <w:rsid w:val="003D6B39"/>
    <w:rsid w:val="003D6C84"/>
    <w:rsid w:val="003D6CE3"/>
    <w:rsid w:val="003D6E31"/>
    <w:rsid w:val="003D6F0B"/>
    <w:rsid w:val="003D6FBF"/>
    <w:rsid w:val="003D7024"/>
    <w:rsid w:val="003D723B"/>
    <w:rsid w:val="003D7377"/>
    <w:rsid w:val="003D7379"/>
    <w:rsid w:val="003D7386"/>
    <w:rsid w:val="003D7771"/>
    <w:rsid w:val="003D78FE"/>
    <w:rsid w:val="003D7E81"/>
    <w:rsid w:val="003D7F56"/>
    <w:rsid w:val="003E00CA"/>
    <w:rsid w:val="003E02A9"/>
    <w:rsid w:val="003E02B8"/>
    <w:rsid w:val="003E03B7"/>
    <w:rsid w:val="003E03F9"/>
    <w:rsid w:val="003E041E"/>
    <w:rsid w:val="003E05B8"/>
    <w:rsid w:val="003E0638"/>
    <w:rsid w:val="003E0699"/>
    <w:rsid w:val="003E06F7"/>
    <w:rsid w:val="003E0811"/>
    <w:rsid w:val="003E0C66"/>
    <w:rsid w:val="003E0C88"/>
    <w:rsid w:val="003E0EE8"/>
    <w:rsid w:val="003E1085"/>
    <w:rsid w:val="003E117A"/>
    <w:rsid w:val="003E1412"/>
    <w:rsid w:val="003E1548"/>
    <w:rsid w:val="003E1774"/>
    <w:rsid w:val="003E1C1A"/>
    <w:rsid w:val="003E1E8D"/>
    <w:rsid w:val="003E1EBF"/>
    <w:rsid w:val="003E1F6A"/>
    <w:rsid w:val="003E1FB1"/>
    <w:rsid w:val="003E200E"/>
    <w:rsid w:val="003E20A4"/>
    <w:rsid w:val="003E21C7"/>
    <w:rsid w:val="003E2246"/>
    <w:rsid w:val="003E22FB"/>
    <w:rsid w:val="003E24A8"/>
    <w:rsid w:val="003E271A"/>
    <w:rsid w:val="003E2A76"/>
    <w:rsid w:val="003E2CA1"/>
    <w:rsid w:val="003E2ED8"/>
    <w:rsid w:val="003E2FA5"/>
    <w:rsid w:val="003E2FCE"/>
    <w:rsid w:val="003E3063"/>
    <w:rsid w:val="003E3692"/>
    <w:rsid w:val="003E3774"/>
    <w:rsid w:val="003E3780"/>
    <w:rsid w:val="003E39B4"/>
    <w:rsid w:val="003E3A61"/>
    <w:rsid w:val="003E3CBD"/>
    <w:rsid w:val="003E3D13"/>
    <w:rsid w:val="003E3D21"/>
    <w:rsid w:val="003E3DAB"/>
    <w:rsid w:val="003E4028"/>
    <w:rsid w:val="003E417E"/>
    <w:rsid w:val="003E41A3"/>
    <w:rsid w:val="003E422B"/>
    <w:rsid w:val="003E4660"/>
    <w:rsid w:val="003E4675"/>
    <w:rsid w:val="003E4687"/>
    <w:rsid w:val="003E47A1"/>
    <w:rsid w:val="003E47E1"/>
    <w:rsid w:val="003E47EB"/>
    <w:rsid w:val="003E481E"/>
    <w:rsid w:val="003E484A"/>
    <w:rsid w:val="003E4874"/>
    <w:rsid w:val="003E4909"/>
    <w:rsid w:val="003E4C07"/>
    <w:rsid w:val="003E4DDF"/>
    <w:rsid w:val="003E5000"/>
    <w:rsid w:val="003E5075"/>
    <w:rsid w:val="003E50CF"/>
    <w:rsid w:val="003E510A"/>
    <w:rsid w:val="003E51AC"/>
    <w:rsid w:val="003E5328"/>
    <w:rsid w:val="003E5360"/>
    <w:rsid w:val="003E53CD"/>
    <w:rsid w:val="003E5438"/>
    <w:rsid w:val="003E54A6"/>
    <w:rsid w:val="003E5682"/>
    <w:rsid w:val="003E5705"/>
    <w:rsid w:val="003E5823"/>
    <w:rsid w:val="003E5C4C"/>
    <w:rsid w:val="003E5E52"/>
    <w:rsid w:val="003E5EEE"/>
    <w:rsid w:val="003E5F86"/>
    <w:rsid w:val="003E5FBE"/>
    <w:rsid w:val="003E617B"/>
    <w:rsid w:val="003E62EA"/>
    <w:rsid w:val="003E6375"/>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A5E"/>
    <w:rsid w:val="003E7B85"/>
    <w:rsid w:val="003E7C9D"/>
    <w:rsid w:val="003E7E76"/>
    <w:rsid w:val="003F0023"/>
    <w:rsid w:val="003F00F9"/>
    <w:rsid w:val="003F039F"/>
    <w:rsid w:val="003F03D5"/>
    <w:rsid w:val="003F0417"/>
    <w:rsid w:val="003F048F"/>
    <w:rsid w:val="003F0518"/>
    <w:rsid w:val="003F0716"/>
    <w:rsid w:val="003F07A0"/>
    <w:rsid w:val="003F098D"/>
    <w:rsid w:val="003F0C22"/>
    <w:rsid w:val="003F0FC6"/>
    <w:rsid w:val="003F0FF2"/>
    <w:rsid w:val="003F10A5"/>
    <w:rsid w:val="003F118A"/>
    <w:rsid w:val="003F14CE"/>
    <w:rsid w:val="003F1600"/>
    <w:rsid w:val="003F1626"/>
    <w:rsid w:val="003F17AC"/>
    <w:rsid w:val="003F1812"/>
    <w:rsid w:val="003F1D34"/>
    <w:rsid w:val="003F1DE8"/>
    <w:rsid w:val="003F1E10"/>
    <w:rsid w:val="003F1E59"/>
    <w:rsid w:val="003F1EBA"/>
    <w:rsid w:val="003F1FEE"/>
    <w:rsid w:val="003F207E"/>
    <w:rsid w:val="003F20BC"/>
    <w:rsid w:val="003F20D4"/>
    <w:rsid w:val="003F20F4"/>
    <w:rsid w:val="003F21C3"/>
    <w:rsid w:val="003F21F9"/>
    <w:rsid w:val="003F2218"/>
    <w:rsid w:val="003F230F"/>
    <w:rsid w:val="003F23A3"/>
    <w:rsid w:val="003F23FC"/>
    <w:rsid w:val="003F24B1"/>
    <w:rsid w:val="003F254B"/>
    <w:rsid w:val="003F2865"/>
    <w:rsid w:val="003F28E2"/>
    <w:rsid w:val="003F2AFD"/>
    <w:rsid w:val="003F2CE7"/>
    <w:rsid w:val="003F2D6C"/>
    <w:rsid w:val="003F2ECD"/>
    <w:rsid w:val="003F2F71"/>
    <w:rsid w:val="003F2F8D"/>
    <w:rsid w:val="003F3054"/>
    <w:rsid w:val="003F3128"/>
    <w:rsid w:val="003F316A"/>
    <w:rsid w:val="003F33B1"/>
    <w:rsid w:val="003F3426"/>
    <w:rsid w:val="003F3486"/>
    <w:rsid w:val="003F348B"/>
    <w:rsid w:val="003F36C3"/>
    <w:rsid w:val="003F3A4D"/>
    <w:rsid w:val="003F3B38"/>
    <w:rsid w:val="003F3B99"/>
    <w:rsid w:val="003F3C44"/>
    <w:rsid w:val="003F3DEE"/>
    <w:rsid w:val="003F3E95"/>
    <w:rsid w:val="003F3EE9"/>
    <w:rsid w:val="003F3F20"/>
    <w:rsid w:val="003F402E"/>
    <w:rsid w:val="003F4051"/>
    <w:rsid w:val="003F4187"/>
    <w:rsid w:val="003F445C"/>
    <w:rsid w:val="003F4645"/>
    <w:rsid w:val="003F4737"/>
    <w:rsid w:val="003F4854"/>
    <w:rsid w:val="003F4883"/>
    <w:rsid w:val="003F491D"/>
    <w:rsid w:val="003F4BDE"/>
    <w:rsid w:val="003F4DAD"/>
    <w:rsid w:val="003F4DD8"/>
    <w:rsid w:val="003F4E77"/>
    <w:rsid w:val="003F4EE1"/>
    <w:rsid w:val="003F50FA"/>
    <w:rsid w:val="003F51AE"/>
    <w:rsid w:val="003F51F9"/>
    <w:rsid w:val="003F52B1"/>
    <w:rsid w:val="003F54CC"/>
    <w:rsid w:val="003F5661"/>
    <w:rsid w:val="003F57B1"/>
    <w:rsid w:val="003F57C6"/>
    <w:rsid w:val="003F584F"/>
    <w:rsid w:val="003F58BC"/>
    <w:rsid w:val="003F5984"/>
    <w:rsid w:val="003F5A96"/>
    <w:rsid w:val="003F5B2A"/>
    <w:rsid w:val="003F5B87"/>
    <w:rsid w:val="003F5C2B"/>
    <w:rsid w:val="003F5C8A"/>
    <w:rsid w:val="003F5DB6"/>
    <w:rsid w:val="003F5F86"/>
    <w:rsid w:val="003F5F90"/>
    <w:rsid w:val="003F5FC4"/>
    <w:rsid w:val="003F61B0"/>
    <w:rsid w:val="003F63C6"/>
    <w:rsid w:val="003F63D7"/>
    <w:rsid w:val="003F6462"/>
    <w:rsid w:val="003F6550"/>
    <w:rsid w:val="003F65EA"/>
    <w:rsid w:val="003F6DAD"/>
    <w:rsid w:val="003F6E28"/>
    <w:rsid w:val="003F6F18"/>
    <w:rsid w:val="003F704B"/>
    <w:rsid w:val="003F70AE"/>
    <w:rsid w:val="003F7155"/>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2F3"/>
    <w:rsid w:val="004003FD"/>
    <w:rsid w:val="00400481"/>
    <w:rsid w:val="00400604"/>
    <w:rsid w:val="00400667"/>
    <w:rsid w:val="0040077C"/>
    <w:rsid w:val="004009D6"/>
    <w:rsid w:val="00400AC7"/>
    <w:rsid w:val="00400D19"/>
    <w:rsid w:val="00400DB6"/>
    <w:rsid w:val="00400E46"/>
    <w:rsid w:val="004010ED"/>
    <w:rsid w:val="00401145"/>
    <w:rsid w:val="004013B6"/>
    <w:rsid w:val="00401619"/>
    <w:rsid w:val="0040173C"/>
    <w:rsid w:val="004018B9"/>
    <w:rsid w:val="004019C0"/>
    <w:rsid w:val="00401BEC"/>
    <w:rsid w:val="00401CBB"/>
    <w:rsid w:val="00401FD2"/>
    <w:rsid w:val="00402195"/>
    <w:rsid w:val="004021BB"/>
    <w:rsid w:val="004021E2"/>
    <w:rsid w:val="00402228"/>
    <w:rsid w:val="0040225A"/>
    <w:rsid w:val="004022FA"/>
    <w:rsid w:val="00402352"/>
    <w:rsid w:val="00402485"/>
    <w:rsid w:val="004025AD"/>
    <w:rsid w:val="0040261B"/>
    <w:rsid w:val="00402845"/>
    <w:rsid w:val="0040284B"/>
    <w:rsid w:val="0040292C"/>
    <w:rsid w:val="0040293D"/>
    <w:rsid w:val="00402B3C"/>
    <w:rsid w:val="00402CA1"/>
    <w:rsid w:val="00402CD4"/>
    <w:rsid w:val="00402D7F"/>
    <w:rsid w:val="00402DB0"/>
    <w:rsid w:val="0040308C"/>
    <w:rsid w:val="00403157"/>
    <w:rsid w:val="004031C8"/>
    <w:rsid w:val="004032C0"/>
    <w:rsid w:val="004034EF"/>
    <w:rsid w:val="004037C5"/>
    <w:rsid w:val="004037F7"/>
    <w:rsid w:val="0040381C"/>
    <w:rsid w:val="00403A60"/>
    <w:rsid w:val="00403DCF"/>
    <w:rsid w:val="00403FB4"/>
    <w:rsid w:val="00404003"/>
    <w:rsid w:val="00404370"/>
    <w:rsid w:val="004044E5"/>
    <w:rsid w:val="0040452B"/>
    <w:rsid w:val="004046C9"/>
    <w:rsid w:val="00404764"/>
    <w:rsid w:val="004047E8"/>
    <w:rsid w:val="00404854"/>
    <w:rsid w:val="0040493F"/>
    <w:rsid w:val="00404A38"/>
    <w:rsid w:val="00404A72"/>
    <w:rsid w:val="00404B59"/>
    <w:rsid w:val="00404F81"/>
    <w:rsid w:val="00405108"/>
    <w:rsid w:val="0040518D"/>
    <w:rsid w:val="0040519C"/>
    <w:rsid w:val="0040525F"/>
    <w:rsid w:val="00405291"/>
    <w:rsid w:val="004053C5"/>
    <w:rsid w:val="004053EC"/>
    <w:rsid w:val="00405427"/>
    <w:rsid w:val="0040572B"/>
    <w:rsid w:val="004057F3"/>
    <w:rsid w:val="0040593B"/>
    <w:rsid w:val="004059D9"/>
    <w:rsid w:val="00405AE9"/>
    <w:rsid w:val="00405C29"/>
    <w:rsid w:val="00405E9B"/>
    <w:rsid w:val="00405EEA"/>
    <w:rsid w:val="00406085"/>
    <w:rsid w:val="00406106"/>
    <w:rsid w:val="00406260"/>
    <w:rsid w:val="00406275"/>
    <w:rsid w:val="004062D4"/>
    <w:rsid w:val="0040631D"/>
    <w:rsid w:val="0040632F"/>
    <w:rsid w:val="0040636F"/>
    <w:rsid w:val="00406427"/>
    <w:rsid w:val="0040644A"/>
    <w:rsid w:val="004064E2"/>
    <w:rsid w:val="0040653D"/>
    <w:rsid w:val="00406567"/>
    <w:rsid w:val="004066C0"/>
    <w:rsid w:val="00406795"/>
    <w:rsid w:val="0040694F"/>
    <w:rsid w:val="00406A1F"/>
    <w:rsid w:val="00406BBE"/>
    <w:rsid w:val="00406DA0"/>
    <w:rsid w:val="00406DC9"/>
    <w:rsid w:val="00406F8E"/>
    <w:rsid w:val="00407124"/>
    <w:rsid w:val="004071E4"/>
    <w:rsid w:val="00407345"/>
    <w:rsid w:val="004073AE"/>
    <w:rsid w:val="00407682"/>
    <w:rsid w:val="004076F7"/>
    <w:rsid w:val="00407780"/>
    <w:rsid w:val="004077E0"/>
    <w:rsid w:val="00407851"/>
    <w:rsid w:val="00407A0D"/>
    <w:rsid w:val="00407B91"/>
    <w:rsid w:val="00407C59"/>
    <w:rsid w:val="00407D1A"/>
    <w:rsid w:val="00407DC4"/>
    <w:rsid w:val="00407F64"/>
    <w:rsid w:val="0041004C"/>
    <w:rsid w:val="0041028F"/>
    <w:rsid w:val="00410399"/>
    <w:rsid w:val="00410485"/>
    <w:rsid w:val="004104B7"/>
    <w:rsid w:val="00410529"/>
    <w:rsid w:val="00410719"/>
    <w:rsid w:val="00410766"/>
    <w:rsid w:val="00410A28"/>
    <w:rsid w:val="00410A49"/>
    <w:rsid w:val="00410A4A"/>
    <w:rsid w:val="00410DB6"/>
    <w:rsid w:val="00410DD6"/>
    <w:rsid w:val="00410DF3"/>
    <w:rsid w:val="00410FA0"/>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CE8"/>
    <w:rsid w:val="00411CF4"/>
    <w:rsid w:val="00411FED"/>
    <w:rsid w:val="00412158"/>
    <w:rsid w:val="004122D1"/>
    <w:rsid w:val="004123F7"/>
    <w:rsid w:val="00412408"/>
    <w:rsid w:val="00412978"/>
    <w:rsid w:val="00412A58"/>
    <w:rsid w:val="00412BF5"/>
    <w:rsid w:val="00412D19"/>
    <w:rsid w:val="00412D52"/>
    <w:rsid w:val="00412DE8"/>
    <w:rsid w:val="00412ED5"/>
    <w:rsid w:val="00412F09"/>
    <w:rsid w:val="00412F53"/>
    <w:rsid w:val="004130A4"/>
    <w:rsid w:val="004131DF"/>
    <w:rsid w:val="004132FE"/>
    <w:rsid w:val="0041355E"/>
    <w:rsid w:val="0041386A"/>
    <w:rsid w:val="004138DF"/>
    <w:rsid w:val="00413E07"/>
    <w:rsid w:val="00413F0A"/>
    <w:rsid w:val="00413F8E"/>
    <w:rsid w:val="004140A2"/>
    <w:rsid w:val="004140C4"/>
    <w:rsid w:val="0041422F"/>
    <w:rsid w:val="0041424A"/>
    <w:rsid w:val="0041459C"/>
    <w:rsid w:val="004145FA"/>
    <w:rsid w:val="00414826"/>
    <w:rsid w:val="004148EC"/>
    <w:rsid w:val="00414933"/>
    <w:rsid w:val="00414A43"/>
    <w:rsid w:val="00414AE5"/>
    <w:rsid w:val="00414B5E"/>
    <w:rsid w:val="00414BE8"/>
    <w:rsid w:val="00414BEF"/>
    <w:rsid w:val="00414C24"/>
    <w:rsid w:val="00414DEA"/>
    <w:rsid w:val="00415119"/>
    <w:rsid w:val="00415231"/>
    <w:rsid w:val="00415288"/>
    <w:rsid w:val="00415341"/>
    <w:rsid w:val="00415342"/>
    <w:rsid w:val="00415381"/>
    <w:rsid w:val="00415426"/>
    <w:rsid w:val="00415555"/>
    <w:rsid w:val="00415603"/>
    <w:rsid w:val="004157EB"/>
    <w:rsid w:val="00415863"/>
    <w:rsid w:val="004158D9"/>
    <w:rsid w:val="00415904"/>
    <w:rsid w:val="00415987"/>
    <w:rsid w:val="00415A02"/>
    <w:rsid w:val="00415CCF"/>
    <w:rsid w:val="00415F3D"/>
    <w:rsid w:val="004160EE"/>
    <w:rsid w:val="00416162"/>
    <w:rsid w:val="004162AD"/>
    <w:rsid w:val="00416372"/>
    <w:rsid w:val="00416480"/>
    <w:rsid w:val="004169BF"/>
    <w:rsid w:val="00416AE7"/>
    <w:rsid w:val="00416B36"/>
    <w:rsid w:val="00416B45"/>
    <w:rsid w:val="00416E40"/>
    <w:rsid w:val="00417056"/>
    <w:rsid w:val="004170F0"/>
    <w:rsid w:val="004170F1"/>
    <w:rsid w:val="004172F1"/>
    <w:rsid w:val="00417356"/>
    <w:rsid w:val="00417433"/>
    <w:rsid w:val="00417481"/>
    <w:rsid w:val="004175C7"/>
    <w:rsid w:val="004179A7"/>
    <w:rsid w:val="00417D76"/>
    <w:rsid w:val="00417F5C"/>
    <w:rsid w:val="004201F3"/>
    <w:rsid w:val="00420242"/>
    <w:rsid w:val="004203C9"/>
    <w:rsid w:val="004203DA"/>
    <w:rsid w:val="004204D6"/>
    <w:rsid w:val="00420647"/>
    <w:rsid w:val="004208B7"/>
    <w:rsid w:val="00420A6F"/>
    <w:rsid w:val="00420B4B"/>
    <w:rsid w:val="00420DFB"/>
    <w:rsid w:val="00420FE0"/>
    <w:rsid w:val="004211E6"/>
    <w:rsid w:val="004211E9"/>
    <w:rsid w:val="00421222"/>
    <w:rsid w:val="004213BC"/>
    <w:rsid w:val="004213D9"/>
    <w:rsid w:val="0042143C"/>
    <w:rsid w:val="004216A0"/>
    <w:rsid w:val="0042188E"/>
    <w:rsid w:val="004218A2"/>
    <w:rsid w:val="00421A3D"/>
    <w:rsid w:val="00421D78"/>
    <w:rsid w:val="00421E74"/>
    <w:rsid w:val="00421EBD"/>
    <w:rsid w:val="004220C9"/>
    <w:rsid w:val="004221B2"/>
    <w:rsid w:val="004221CB"/>
    <w:rsid w:val="00422249"/>
    <w:rsid w:val="00422357"/>
    <w:rsid w:val="0042239D"/>
    <w:rsid w:val="00422560"/>
    <w:rsid w:val="0042265E"/>
    <w:rsid w:val="0042267F"/>
    <w:rsid w:val="00422711"/>
    <w:rsid w:val="0042284F"/>
    <w:rsid w:val="00422979"/>
    <w:rsid w:val="00422B9B"/>
    <w:rsid w:val="00422E04"/>
    <w:rsid w:val="00422EEA"/>
    <w:rsid w:val="00422F07"/>
    <w:rsid w:val="004230C5"/>
    <w:rsid w:val="00423520"/>
    <w:rsid w:val="00423658"/>
    <w:rsid w:val="004236D3"/>
    <w:rsid w:val="00423BA3"/>
    <w:rsid w:val="00423C92"/>
    <w:rsid w:val="00423EF3"/>
    <w:rsid w:val="00423FB9"/>
    <w:rsid w:val="00423FF2"/>
    <w:rsid w:val="00424132"/>
    <w:rsid w:val="00424259"/>
    <w:rsid w:val="004242BF"/>
    <w:rsid w:val="0042446B"/>
    <w:rsid w:val="00424599"/>
    <w:rsid w:val="00424604"/>
    <w:rsid w:val="004246A7"/>
    <w:rsid w:val="00424777"/>
    <w:rsid w:val="00424800"/>
    <w:rsid w:val="00424A09"/>
    <w:rsid w:val="00424B7D"/>
    <w:rsid w:val="00424BAA"/>
    <w:rsid w:val="00424BD8"/>
    <w:rsid w:val="00424D01"/>
    <w:rsid w:val="00424E31"/>
    <w:rsid w:val="00424FE7"/>
    <w:rsid w:val="004250AB"/>
    <w:rsid w:val="00425263"/>
    <w:rsid w:val="004252CD"/>
    <w:rsid w:val="004253C0"/>
    <w:rsid w:val="004254DF"/>
    <w:rsid w:val="00425586"/>
    <w:rsid w:val="00425795"/>
    <w:rsid w:val="00425DD1"/>
    <w:rsid w:val="00425FC4"/>
    <w:rsid w:val="004261E1"/>
    <w:rsid w:val="00426278"/>
    <w:rsid w:val="004264A2"/>
    <w:rsid w:val="004267BC"/>
    <w:rsid w:val="004267C8"/>
    <w:rsid w:val="0042683F"/>
    <w:rsid w:val="00426C99"/>
    <w:rsid w:val="00426C9C"/>
    <w:rsid w:val="00426D45"/>
    <w:rsid w:val="00426F7E"/>
    <w:rsid w:val="00426FC9"/>
    <w:rsid w:val="0042706B"/>
    <w:rsid w:val="004272B0"/>
    <w:rsid w:val="004273FC"/>
    <w:rsid w:val="004276CE"/>
    <w:rsid w:val="004277B4"/>
    <w:rsid w:val="0042789A"/>
    <w:rsid w:val="004278D0"/>
    <w:rsid w:val="004279B6"/>
    <w:rsid w:val="004279CB"/>
    <w:rsid w:val="00427A4A"/>
    <w:rsid w:val="00427B62"/>
    <w:rsid w:val="00427C74"/>
    <w:rsid w:val="00427D81"/>
    <w:rsid w:val="00427EB3"/>
    <w:rsid w:val="004300FD"/>
    <w:rsid w:val="0043025A"/>
    <w:rsid w:val="00430377"/>
    <w:rsid w:val="004303C0"/>
    <w:rsid w:val="00430544"/>
    <w:rsid w:val="004305D8"/>
    <w:rsid w:val="00430705"/>
    <w:rsid w:val="00430755"/>
    <w:rsid w:val="0043076E"/>
    <w:rsid w:val="00430913"/>
    <w:rsid w:val="00430A1C"/>
    <w:rsid w:val="00430AB0"/>
    <w:rsid w:val="00430B15"/>
    <w:rsid w:val="00430E8F"/>
    <w:rsid w:val="00430F33"/>
    <w:rsid w:val="0043100B"/>
    <w:rsid w:val="004311EE"/>
    <w:rsid w:val="0043131A"/>
    <w:rsid w:val="0043147E"/>
    <w:rsid w:val="00431565"/>
    <w:rsid w:val="004315F2"/>
    <w:rsid w:val="00431AD1"/>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73"/>
    <w:rsid w:val="00432BEA"/>
    <w:rsid w:val="00432D1F"/>
    <w:rsid w:val="00432E3D"/>
    <w:rsid w:val="00432FD2"/>
    <w:rsid w:val="004331C5"/>
    <w:rsid w:val="00433350"/>
    <w:rsid w:val="004334FD"/>
    <w:rsid w:val="0043364D"/>
    <w:rsid w:val="00433A2C"/>
    <w:rsid w:val="00433A90"/>
    <w:rsid w:val="00433D1E"/>
    <w:rsid w:val="00433E42"/>
    <w:rsid w:val="00433E51"/>
    <w:rsid w:val="00433F0D"/>
    <w:rsid w:val="00433F16"/>
    <w:rsid w:val="00433F2A"/>
    <w:rsid w:val="00433F8C"/>
    <w:rsid w:val="00433FD0"/>
    <w:rsid w:val="0043406E"/>
    <w:rsid w:val="004342F3"/>
    <w:rsid w:val="0043443F"/>
    <w:rsid w:val="004345C5"/>
    <w:rsid w:val="00434652"/>
    <w:rsid w:val="004347EC"/>
    <w:rsid w:val="004348DA"/>
    <w:rsid w:val="00434BF4"/>
    <w:rsid w:val="00434EBA"/>
    <w:rsid w:val="00434F28"/>
    <w:rsid w:val="00434F84"/>
    <w:rsid w:val="00434F9E"/>
    <w:rsid w:val="00434FB1"/>
    <w:rsid w:val="00435054"/>
    <w:rsid w:val="004350C9"/>
    <w:rsid w:val="004353E4"/>
    <w:rsid w:val="00435475"/>
    <w:rsid w:val="004357D1"/>
    <w:rsid w:val="004357EB"/>
    <w:rsid w:val="00435866"/>
    <w:rsid w:val="0043597F"/>
    <w:rsid w:val="004359A3"/>
    <w:rsid w:val="00435B4A"/>
    <w:rsid w:val="00435C58"/>
    <w:rsid w:val="00435E97"/>
    <w:rsid w:val="00435FDC"/>
    <w:rsid w:val="0043613A"/>
    <w:rsid w:val="004362EA"/>
    <w:rsid w:val="00436330"/>
    <w:rsid w:val="00436707"/>
    <w:rsid w:val="0043674F"/>
    <w:rsid w:val="00436757"/>
    <w:rsid w:val="00436BC1"/>
    <w:rsid w:val="00436DF9"/>
    <w:rsid w:val="00436EE4"/>
    <w:rsid w:val="00436F3B"/>
    <w:rsid w:val="004371F0"/>
    <w:rsid w:val="0043756B"/>
    <w:rsid w:val="00437694"/>
    <w:rsid w:val="004377A6"/>
    <w:rsid w:val="004377BA"/>
    <w:rsid w:val="004377E6"/>
    <w:rsid w:val="00437827"/>
    <w:rsid w:val="00437959"/>
    <w:rsid w:val="004379D1"/>
    <w:rsid w:val="00437BD0"/>
    <w:rsid w:val="00437C54"/>
    <w:rsid w:val="00437E50"/>
    <w:rsid w:val="0044002A"/>
    <w:rsid w:val="00440225"/>
    <w:rsid w:val="0044034F"/>
    <w:rsid w:val="0044050D"/>
    <w:rsid w:val="004405E7"/>
    <w:rsid w:val="00440686"/>
    <w:rsid w:val="0044069D"/>
    <w:rsid w:val="00440751"/>
    <w:rsid w:val="00440D1B"/>
    <w:rsid w:val="00440D46"/>
    <w:rsid w:val="00440D4B"/>
    <w:rsid w:val="00440E7B"/>
    <w:rsid w:val="00440F1B"/>
    <w:rsid w:val="00440F3B"/>
    <w:rsid w:val="004410E9"/>
    <w:rsid w:val="00441103"/>
    <w:rsid w:val="004411CB"/>
    <w:rsid w:val="0044120E"/>
    <w:rsid w:val="0044121F"/>
    <w:rsid w:val="004413BB"/>
    <w:rsid w:val="004414B3"/>
    <w:rsid w:val="004414BA"/>
    <w:rsid w:val="0044160F"/>
    <w:rsid w:val="0044169F"/>
    <w:rsid w:val="00441791"/>
    <w:rsid w:val="004417EB"/>
    <w:rsid w:val="00441824"/>
    <w:rsid w:val="00441BED"/>
    <w:rsid w:val="00441BF7"/>
    <w:rsid w:val="00441C5D"/>
    <w:rsid w:val="00441F05"/>
    <w:rsid w:val="00442153"/>
    <w:rsid w:val="004422CE"/>
    <w:rsid w:val="004424C8"/>
    <w:rsid w:val="004426F8"/>
    <w:rsid w:val="004427AB"/>
    <w:rsid w:val="00442923"/>
    <w:rsid w:val="00442A03"/>
    <w:rsid w:val="00442BCA"/>
    <w:rsid w:val="00442C75"/>
    <w:rsid w:val="00442DD3"/>
    <w:rsid w:val="00442DEC"/>
    <w:rsid w:val="00442E4B"/>
    <w:rsid w:val="00442F3E"/>
    <w:rsid w:val="00442FA8"/>
    <w:rsid w:val="004430AE"/>
    <w:rsid w:val="004433FA"/>
    <w:rsid w:val="0044341F"/>
    <w:rsid w:val="00443465"/>
    <w:rsid w:val="0044349F"/>
    <w:rsid w:val="004435B3"/>
    <w:rsid w:val="004435C7"/>
    <w:rsid w:val="0044388B"/>
    <w:rsid w:val="004438F1"/>
    <w:rsid w:val="004439F7"/>
    <w:rsid w:val="00443C18"/>
    <w:rsid w:val="00443D32"/>
    <w:rsid w:val="00443EBF"/>
    <w:rsid w:val="00443FC3"/>
    <w:rsid w:val="00443FDC"/>
    <w:rsid w:val="00444084"/>
    <w:rsid w:val="00444148"/>
    <w:rsid w:val="0044421B"/>
    <w:rsid w:val="0044421D"/>
    <w:rsid w:val="00444523"/>
    <w:rsid w:val="004445A6"/>
    <w:rsid w:val="0044461B"/>
    <w:rsid w:val="0044473D"/>
    <w:rsid w:val="00444766"/>
    <w:rsid w:val="0044486A"/>
    <w:rsid w:val="00444A2F"/>
    <w:rsid w:val="00444A70"/>
    <w:rsid w:val="00444C20"/>
    <w:rsid w:val="00444E65"/>
    <w:rsid w:val="00444F99"/>
    <w:rsid w:val="00444FA2"/>
    <w:rsid w:val="00444FD4"/>
    <w:rsid w:val="004450B8"/>
    <w:rsid w:val="0044510E"/>
    <w:rsid w:val="004451E3"/>
    <w:rsid w:val="004453A5"/>
    <w:rsid w:val="00445466"/>
    <w:rsid w:val="004456D4"/>
    <w:rsid w:val="0044575D"/>
    <w:rsid w:val="004457EF"/>
    <w:rsid w:val="00445817"/>
    <w:rsid w:val="00445844"/>
    <w:rsid w:val="0044585C"/>
    <w:rsid w:val="00445869"/>
    <w:rsid w:val="00445D50"/>
    <w:rsid w:val="00445D77"/>
    <w:rsid w:val="00445E7D"/>
    <w:rsid w:val="00445F3C"/>
    <w:rsid w:val="00445FF7"/>
    <w:rsid w:val="00446044"/>
    <w:rsid w:val="00446137"/>
    <w:rsid w:val="00446151"/>
    <w:rsid w:val="004463C9"/>
    <w:rsid w:val="004464BB"/>
    <w:rsid w:val="004464F8"/>
    <w:rsid w:val="00446603"/>
    <w:rsid w:val="004467FA"/>
    <w:rsid w:val="00446A0C"/>
    <w:rsid w:val="00446B3C"/>
    <w:rsid w:val="00446ECA"/>
    <w:rsid w:val="00446FE3"/>
    <w:rsid w:val="00447036"/>
    <w:rsid w:val="004470C0"/>
    <w:rsid w:val="004470DA"/>
    <w:rsid w:val="00447244"/>
    <w:rsid w:val="00447376"/>
    <w:rsid w:val="0044753C"/>
    <w:rsid w:val="0044766D"/>
    <w:rsid w:val="0044769A"/>
    <w:rsid w:val="004476AA"/>
    <w:rsid w:val="0044774E"/>
    <w:rsid w:val="00447804"/>
    <w:rsid w:val="0044795E"/>
    <w:rsid w:val="004479E9"/>
    <w:rsid w:val="004479FB"/>
    <w:rsid w:val="00447A8C"/>
    <w:rsid w:val="00447BA2"/>
    <w:rsid w:val="00447E86"/>
    <w:rsid w:val="00447F9C"/>
    <w:rsid w:val="004501E5"/>
    <w:rsid w:val="0045025F"/>
    <w:rsid w:val="0045032A"/>
    <w:rsid w:val="004503B7"/>
    <w:rsid w:val="00450633"/>
    <w:rsid w:val="004509E3"/>
    <w:rsid w:val="00450D34"/>
    <w:rsid w:val="00450D69"/>
    <w:rsid w:val="00450F20"/>
    <w:rsid w:val="004510FA"/>
    <w:rsid w:val="0045120F"/>
    <w:rsid w:val="00451597"/>
    <w:rsid w:val="00451673"/>
    <w:rsid w:val="004518FF"/>
    <w:rsid w:val="00451A1C"/>
    <w:rsid w:val="00451A36"/>
    <w:rsid w:val="00451BE8"/>
    <w:rsid w:val="004523F0"/>
    <w:rsid w:val="00452415"/>
    <w:rsid w:val="00452599"/>
    <w:rsid w:val="004528BE"/>
    <w:rsid w:val="00452ADF"/>
    <w:rsid w:val="00452DB5"/>
    <w:rsid w:val="00452DEC"/>
    <w:rsid w:val="00452E17"/>
    <w:rsid w:val="00452FA0"/>
    <w:rsid w:val="00452FFC"/>
    <w:rsid w:val="00453001"/>
    <w:rsid w:val="00453180"/>
    <w:rsid w:val="004533F2"/>
    <w:rsid w:val="00453418"/>
    <w:rsid w:val="004535A9"/>
    <w:rsid w:val="00453605"/>
    <w:rsid w:val="00453693"/>
    <w:rsid w:val="00453917"/>
    <w:rsid w:val="004539CB"/>
    <w:rsid w:val="00453AC0"/>
    <w:rsid w:val="00453B1C"/>
    <w:rsid w:val="00453B9D"/>
    <w:rsid w:val="00453C25"/>
    <w:rsid w:val="00453D83"/>
    <w:rsid w:val="00453E86"/>
    <w:rsid w:val="00453EAD"/>
    <w:rsid w:val="00453FA2"/>
    <w:rsid w:val="00454012"/>
    <w:rsid w:val="00454238"/>
    <w:rsid w:val="0045425C"/>
    <w:rsid w:val="0045427B"/>
    <w:rsid w:val="004542AD"/>
    <w:rsid w:val="00454448"/>
    <w:rsid w:val="004544A1"/>
    <w:rsid w:val="0045466A"/>
    <w:rsid w:val="004547D5"/>
    <w:rsid w:val="0045487A"/>
    <w:rsid w:val="00454896"/>
    <w:rsid w:val="004549C5"/>
    <w:rsid w:val="00454A5D"/>
    <w:rsid w:val="00454B55"/>
    <w:rsid w:val="00454CDB"/>
    <w:rsid w:val="00454D8E"/>
    <w:rsid w:val="00454DED"/>
    <w:rsid w:val="00454DF8"/>
    <w:rsid w:val="00454F88"/>
    <w:rsid w:val="00454FBD"/>
    <w:rsid w:val="00455003"/>
    <w:rsid w:val="004551A2"/>
    <w:rsid w:val="004553D3"/>
    <w:rsid w:val="0045582A"/>
    <w:rsid w:val="0045591D"/>
    <w:rsid w:val="00455940"/>
    <w:rsid w:val="00455EC2"/>
    <w:rsid w:val="00455F30"/>
    <w:rsid w:val="004560BD"/>
    <w:rsid w:val="0045616E"/>
    <w:rsid w:val="0045641F"/>
    <w:rsid w:val="00456468"/>
    <w:rsid w:val="00456519"/>
    <w:rsid w:val="00456656"/>
    <w:rsid w:val="0045669F"/>
    <w:rsid w:val="004566BD"/>
    <w:rsid w:val="00456794"/>
    <w:rsid w:val="00456835"/>
    <w:rsid w:val="00456B0C"/>
    <w:rsid w:val="00456E3B"/>
    <w:rsid w:val="00457012"/>
    <w:rsid w:val="00457032"/>
    <w:rsid w:val="00457122"/>
    <w:rsid w:val="004572C4"/>
    <w:rsid w:val="0045754A"/>
    <w:rsid w:val="0045785F"/>
    <w:rsid w:val="00457889"/>
    <w:rsid w:val="004578AF"/>
    <w:rsid w:val="004578D5"/>
    <w:rsid w:val="00457AE9"/>
    <w:rsid w:val="00457B55"/>
    <w:rsid w:val="00457B63"/>
    <w:rsid w:val="00457CA2"/>
    <w:rsid w:val="00457E4E"/>
    <w:rsid w:val="00457F50"/>
    <w:rsid w:val="00460526"/>
    <w:rsid w:val="00460572"/>
    <w:rsid w:val="00460661"/>
    <w:rsid w:val="00460666"/>
    <w:rsid w:val="004607B4"/>
    <w:rsid w:val="00460A6F"/>
    <w:rsid w:val="00460B89"/>
    <w:rsid w:val="00460CAF"/>
    <w:rsid w:val="00460D26"/>
    <w:rsid w:val="00460E79"/>
    <w:rsid w:val="00460FE0"/>
    <w:rsid w:val="004610D3"/>
    <w:rsid w:val="004611F9"/>
    <w:rsid w:val="0046125C"/>
    <w:rsid w:val="0046128C"/>
    <w:rsid w:val="004613E0"/>
    <w:rsid w:val="00461413"/>
    <w:rsid w:val="00461539"/>
    <w:rsid w:val="0046159E"/>
    <w:rsid w:val="00461697"/>
    <w:rsid w:val="004616BB"/>
    <w:rsid w:val="004616CD"/>
    <w:rsid w:val="004617F2"/>
    <w:rsid w:val="00461868"/>
    <w:rsid w:val="00461877"/>
    <w:rsid w:val="004618CE"/>
    <w:rsid w:val="00461970"/>
    <w:rsid w:val="004619B0"/>
    <w:rsid w:val="004619EF"/>
    <w:rsid w:val="00461C8C"/>
    <w:rsid w:val="00461D15"/>
    <w:rsid w:val="00461D60"/>
    <w:rsid w:val="00461E61"/>
    <w:rsid w:val="00461E86"/>
    <w:rsid w:val="00461EFA"/>
    <w:rsid w:val="00461F61"/>
    <w:rsid w:val="0046204A"/>
    <w:rsid w:val="0046224E"/>
    <w:rsid w:val="00462366"/>
    <w:rsid w:val="00462465"/>
    <w:rsid w:val="004624FA"/>
    <w:rsid w:val="0046251E"/>
    <w:rsid w:val="00462549"/>
    <w:rsid w:val="004625B2"/>
    <w:rsid w:val="0046274D"/>
    <w:rsid w:val="00462918"/>
    <w:rsid w:val="00462932"/>
    <w:rsid w:val="004629CE"/>
    <w:rsid w:val="00462AA6"/>
    <w:rsid w:val="00462BB6"/>
    <w:rsid w:val="00462C78"/>
    <w:rsid w:val="00462C98"/>
    <w:rsid w:val="00462E61"/>
    <w:rsid w:val="00462F71"/>
    <w:rsid w:val="00462F8F"/>
    <w:rsid w:val="0046305F"/>
    <w:rsid w:val="00463163"/>
    <w:rsid w:val="00463187"/>
    <w:rsid w:val="004634B2"/>
    <w:rsid w:val="0046353D"/>
    <w:rsid w:val="0046354B"/>
    <w:rsid w:val="0046357F"/>
    <w:rsid w:val="004635AF"/>
    <w:rsid w:val="004635B0"/>
    <w:rsid w:val="004635FF"/>
    <w:rsid w:val="004636C9"/>
    <w:rsid w:val="00463788"/>
    <w:rsid w:val="0046381B"/>
    <w:rsid w:val="00463A0D"/>
    <w:rsid w:val="00463A8B"/>
    <w:rsid w:val="00463AA6"/>
    <w:rsid w:val="00463AF3"/>
    <w:rsid w:val="00463B41"/>
    <w:rsid w:val="00463B6F"/>
    <w:rsid w:val="00463C15"/>
    <w:rsid w:val="00463CBD"/>
    <w:rsid w:val="00463D32"/>
    <w:rsid w:val="00463F89"/>
    <w:rsid w:val="0046408D"/>
    <w:rsid w:val="004644B9"/>
    <w:rsid w:val="0046458C"/>
    <w:rsid w:val="00464829"/>
    <w:rsid w:val="004648CC"/>
    <w:rsid w:val="00464997"/>
    <w:rsid w:val="00464A42"/>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7B5"/>
    <w:rsid w:val="004657DF"/>
    <w:rsid w:val="004658B3"/>
    <w:rsid w:val="00465A3B"/>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E3E"/>
    <w:rsid w:val="00466E66"/>
    <w:rsid w:val="00466F24"/>
    <w:rsid w:val="00466F9D"/>
    <w:rsid w:val="004670D9"/>
    <w:rsid w:val="0046754E"/>
    <w:rsid w:val="004675A6"/>
    <w:rsid w:val="004677B3"/>
    <w:rsid w:val="00467872"/>
    <w:rsid w:val="004678B1"/>
    <w:rsid w:val="00467D6F"/>
    <w:rsid w:val="00467DED"/>
    <w:rsid w:val="00467E0B"/>
    <w:rsid w:val="00467E83"/>
    <w:rsid w:val="00467F58"/>
    <w:rsid w:val="00470038"/>
    <w:rsid w:val="004700BC"/>
    <w:rsid w:val="00470244"/>
    <w:rsid w:val="00470669"/>
    <w:rsid w:val="00470690"/>
    <w:rsid w:val="00470720"/>
    <w:rsid w:val="00470809"/>
    <w:rsid w:val="00470849"/>
    <w:rsid w:val="0047092D"/>
    <w:rsid w:val="004709C9"/>
    <w:rsid w:val="00470C08"/>
    <w:rsid w:val="00470F59"/>
    <w:rsid w:val="00471008"/>
    <w:rsid w:val="0047106E"/>
    <w:rsid w:val="004710B1"/>
    <w:rsid w:val="004711EC"/>
    <w:rsid w:val="004711F8"/>
    <w:rsid w:val="0047137E"/>
    <w:rsid w:val="00471413"/>
    <w:rsid w:val="00471562"/>
    <w:rsid w:val="00471619"/>
    <w:rsid w:val="0047167C"/>
    <w:rsid w:val="004718A8"/>
    <w:rsid w:val="004719CB"/>
    <w:rsid w:val="00471A74"/>
    <w:rsid w:val="00471BC6"/>
    <w:rsid w:val="00471CCF"/>
    <w:rsid w:val="00472031"/>
    <w:rsid w:val="004720DB"/>
    <w:rsid w:val="004721CA"/>
    <w:rsid w:val="0047227D"/>
    <w:rsid w:val="00472514"/>
    <w:rsid w:val="0047257F"/>
    <w:rsid w:val="00472698"/>
    <w:rsid w:val="0047289C"/>
    <w:rsid w:val="00472943"/>
    <w:rsid w:val="00472C4D"/>
    <w:rsid w:val="00472D0B"/>
    <w:rsid w:val="00472F0D"/>
    <w:rsid w:val="00473034"/>
    <w:rsid w:val="00473035"/>
    <w:rsid w:val="0047318F"/>
    <w:rsid w:val="00473215"/>
    <w:rsid w:val="00473312"/>
    <w:rsid w:val="00473375"/>
    <w:rsid w:val="00473669"/>
    <w:rsid w:val="00473686"/>
    <w:rsid w:val="004736D9"/>
    <w:rsid w:val="00473939"/>
    <w:rsid w:val="00473A21"/>
    <w:rsid w:val="00473BF7"/>
    <w:rsid w:val="004740A3"/>
    <w:rsid w:val="004740F8"/>
    <w:rsid w:val="0047410B"/>
    <w:rsid w:val="00474151"/>
    <w:rsid w:val="00474165"/>
    <w:rsid w:val="0047421E"/>
    <w:rsid w:val="00474595"/>
    <w:rsid w:val="004747B6"/>
    <w:rsid w:val="004747E7"/>
    <w:rsid w:val="0047495D"/>
    <w:rsid w:val="00474BD3"/>
    <w:rsid w:val="00474C7C"/>
    <w:rsid w:val="00474CDD"/>
    <w:rsid w:val="00474CED"/>
    <w:rsid w:val="00474D6C"/>
    <w:rsid w:val="00474E22"/>
    <w:rsid w:val="00474F0D"/>
    <w:rsid w:val="00474F7B"/>
    <w:rsid w:val="00475076"/>
    <w:rsid w:val="004751DB"/>
    <w:rsid w:val="00475280"/>
    <w:rsid w:val="004752DE"/>
    <w:rsid w:val="004752F9"/>
    <w:rsid w:val="00475400"/>
    <w:rsid w:val="004755A2"/>
    <w:rsid w:val="00475705"/>
    <w:rsid w:val="00475889"/>
    <w:rsid w:val="00475A7A"/>
    <w:rsid w:val="00475BCF"/>
    <w:rsid w:val="00475BD9"/>
    <w:rsid w:val="00475C85"/>
    <w:rsid w:val="00475CAC"/>
    <w:rsid w:val="00475D07"/>
    <w:rsid w:val="00475ED0"/>
    <w:rsid w:val="00475FA4"/>
    <w:rsid w:val="00476044"/>
    <w:rsid w:val="0047614C"/>
    <w:rsid w:val="004761E4"/>
    <w:rsid w:val="00476210"/>
    <w:rsid w:val="00476313"/>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92"/>
    <w:rsid w:val="00477339"/>
    <w:rsid w:val="00477508"/>
    <w:rsid w:val="004775DD"/>
    <w:rsid w:val="00477653"/>
    <w:rsid w:val="004776C1"/>
    <w:rsid w:val="00477B12"/>
    <w:rsid w:val="00477B82"/>
    <w:rsid w:val="00477BCA"/>
    <w:rsid w:val="00477D49"/>
    <w:rsid w:val="00477F96"/>
    <w:rsid w:val="004803AB"/>
    <w:rsid w:val="00480654"/>
    <w:rsid w:val="004807A2"/>
    <w:rsid w:val="00480B4C"/>
    <w:rsid w:val="00480D35"/>
    <w:rsid w:val="00480D42"/>
    <w:rsid w:val="00480D5E"/>
    <w:rsid w:val="00480DB3"/>
    <w:rsid w:val="00480F97"/>
    <w:rsid w:val="00481030"/>
    <w:rsid w:val="00481650"/>
    <w:rsid w:val="004816B9"/>
    <w:rsid w:val="00481901"/>
    <w:rsid w:val="004819B4"/>
    <w:rsid w:val="004819EC"/>
    <w:rsid w:val="00481AD0"/>
    <w:rsid w:val="00481C1C"/>
    <w:rsid w:val="00481CF2"/>
    <w:rsid w:val="00481FB0"/>
    <w:rsid w:val="004820D2"/>
    <w:rsid w:val="00482179"/>
    <w:rsid w:val="00482212"/>
    <w:rsid w:val="004823E3"/>
    <w:rsid w:val="004823EC"/>
    <w:rsid w:val="00482569"/>
    <w:rsid w:val="004825CA"/>
    <w:rsid w:val="00482920"/>
    <w:rsid w:val="004829A8"/>
    <w:rsid w:val="00482B37"/>
    <w:rsid w:val="00482B7D"/>
    <w:rsid w:val="00482C0D"/>
    <w:rsid w:val="00482C10"/>
    <w:rsid w:val="00482E46"/>
    <w:rsid w:val="00482EDA"/>
    <w:rsid w:val="004830BC"/>
    <w:rsid w:val="004830ED"/>
    <w:rsid w:val="00483123"/>
    <w:rsid w:val="00483161"/>
    <w:rsid w:val="00483259"/>
    <w:rsid w:val="004832DF"/>
    <w:rsid w:val="00483321"/>
    <w:rsid w:val="00483494"/>
    <w:rsid w:val="0048366B"/>
    <w:rsid w:val="00483715"/>
    <w:rsid w:val="00483812"/>
    <w:rsid w:val="0048384F"/>
    <w:rsid w:val="00483982"/>
    <w:rsid w:val="00483E3B"/>
    <w:rsid w:val="00484004"/>
    <w:rsid w:val="004840E3"/>
    <w:rsid w:val="0048417C"/>
    <w:rsid w:val="004841C8"/>
    <w:rsid w:val="0048438E"/>
    <w:rsid w:val="00484472"/>
    <w:rsid w:val="004844B6"/>
    <w:rsid w:val="004846A4"/>
    <w:rsid w:val="004846B2"/>
    <w:rsid w:val="004846E6"/>
    <w:rsid w:val="004847AF"/>
    <w:rsid w:val="00484995"/>
    <w:rsid w:val="004849DD"/>
    <w:rsid w:val="00484EBD"/>
    <w:rsid w:val="00484ECF"/>
    <w:rsid w:val="00484FB3"/>
    <w:rsid w:val="00485056"/>
    <w:rsid w:val="0048510B"/>
    <w:rsid w:val="00485150"/>
    <w:rsid w:val="00485321"/>
    <w:rsid w:val="0048541A"/>
    <w:rsid w:val="00485471"/>
    <w:rsid w:val="0048548C"/>
    <w:rsid w:val="004855A1"/>
    <w:rsid w:val="00485A65"/>
    <w:rsid w:val="00485C84"/>
    <w:rsid w:val="00485F35"/>
    <w:rsid w:val="0048607D"/>
    <w:rsid w:val="004860ED"/>
    <w:rsid w:val="004860FA"/>
    <w:rsid w:val="004861C7"/>
    <w:rsid w:val="0048625D"/>
    <w:rsid w:val="00486490"/>
    <w:rsid w:val="004864CA"/>
    <w:rsid w:val="004865C5"/>
    <w:rsid w:val="004866F7"/>
    <w:rsid w:val="0048674B"/>
    <w:rsid w:val="00486796"/>
    <w:rsid w:val="004867B9"/>
    <w:rsid w:val="00486829"/>
    <w:rsid w:val="0048685A"/>
    <w:rsid w:val="00486A72"/>
    <w:rsid w:val="00486C32"/>
    <w:rsid w:val="00486C3F"/>
    <w:rsid w:val="00486D82"/>
    <w:rsid w:val="004870AE"/>
    <w:rsid w:val="004870BA"/>
    <w:rsid w:val="0048719E"/>
    <w:rsid w:val="004873C6"/>
    <w:rsid w:val="00487463"/>
    <w:rsid w:val="004874A3"/>
    <w:rsid w:val="00487582"/>
    <w:rsid w:val="00487699"/>
    <w:rsid w:val="0048769F"/>
    <w:rsid w:val="00487939"/>
    <w:rsid w:val="00487977"/>
    <w:rsid w:val="004879BD"/>
    <w:rsid w:val="00487A9D"/>
    <w:rsid w:val="00487AAF"/>
    <w:rsid w:val="00487D13"/>
    <w:rsid w:val="0049001E"/>
    <w:rsid w:val="004900E0"/>
    <w:rsid w:val="004901ED"/>
    <w:rsid w:val="00490381"/>
    <w:rsid w:val="004904E7"/>
    <w:rsid w:val="004906CE"/>
    <w:rsid w:val="00490743"/>
    <w:rsid w:val="00490904"/>
    <w:rsid w:val="0049099A"/>
    <w:rsid w:val="004909C9"/>
    <w:rsid w:val="00490B2B"/>
    <w:rsid w:val="00490B52"/>
    <w:rsid w:val="00490B7D"/>
    <w:rsid w:val="00490C93"/>
    <w:rsid w:val="00490FFE"/>
    <w:rsid w:val="004912E9"/>
    <w:rsid w:val="00491522"/>
    <w:rsid w:val="004916EE"/>
    <w:rsid w:val="00491A5D"/>
    <w:rsid w:val="00491B2E"/>
    <w:rsid w:val="00491D09"/>
    <w:rsid w:val="00491D68"/>
    <w:rsid w:val="00491F29"/>
    <w:rsid w:val="00491FE9"/>
    <w:rsid w:val="00492040"/>
    <w:rsid w:val="0049206A"/>
    <w:rsid w:val="00492124"/>
    <w:rsid w:val="00492222"/>
    <w:rsid w:val="0049228B"/>
    <w:rsid w:val="004922C2"/>
    <w:rsid w:val="00492585"/>
    <w:rsid w:val="004925E9"/>
    <w:rsid w:val="00492791"/>
    <w:rsid w:val="0049281B"/>
    <w:rsid w:val="00492990"/>
    <w:rsid w:val="004929D0"/>
    <w:rsid w:val="004929E4"/>
    <w:rsid w:val="00492A36"/>
    <w:rsid w:val="00492B2F"/>
    <w:rsid w:val="00492CE1"/>
    <w:rsid w:val="00492DC8"/>
    <w:rsid w:val="00492EA1"/>
    <w:rsid w:val="004931EA"/>
    <w:rsid w:val="00493253"/>
    <w:rsid w:val="0049327B"/>
    <w:rsid w:val="0049329A"/>
    <w:rsid w:val="0049329D"/>
    <w:rsid w:val="00493401"/>
    <w:rsid w:val="00493523"/>
    <w:rsid w:val="00493635"/>
    <w:rsid w:val="00493671"/>
    <w:rsid w:val="00493A4C"/>
    <w:rsid w:val="00493A9C"/>
    <w:rsid w:val="00493BA1"/>
    <w:rsid w:val="00493BFC"/>
    <w:rsid w:val="00493C04"/>
    <w:rsid w:val="00493DAE"/>
    <w:rsid w:val="00493EA6"/>
    <w:rsid w:val="00493EB1"/>
    <w:rsid w:val="00494090"/>
    <w:rsid w:val="004940AD"/>
    <w:rsid w:val="0049419A"/>
    <w:rsid w:val="0049429D"/>
    <w:rsid w:val="004942C2"/>
    <w:rsid w:val="004942C6"/>
    <w:rsid w:val="0049433D"/>
    <w:rsid w:val="00494684"/>
    <w:rsid w:val="004948CA"/>
    <w:rsid w:val="00494A58"/>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85"/>
    <w:rsid w:val="004958D0"/>
    <w:rsid w:val="004958FB"/>
    <w:rsid w:val="00495937"/>
    <w:rsid w:val="00495A04"/>
    <w:rsid w:val="00495B38"/>
    <w:rsid w:val="00495B62"/>
    <w:rsid w:val="00495DFF"/>
    <w:rsid w:val="00495F70"/>
    <w:rsid w:val="004961C1"/>
    <w:rsid w:val="004962A1"/>
    <w:rsid w:val="00496335"/>
    <w:rsid w:val="004963CD"/>
    <w:rsid w:val="0049643E"/>
    <w:rsid w:val="00496812"/>
    <w:rsid w:val="00496966"/>
    <w:rsid w:val="004969D2"/>
    <w:rsid w:val="00496A2E"/>
    <w:rsid w:val="00496B55"/>
    <w:rsid w:val="00496B6E"/>
    <w:rsid w:val="00496CAF"/>
    <w:rsid w:val="00496CCD"/>
    <w:rsid w:val="00496E06"/>
    <w:rsid w:val="00496E8E"/>
    <w:rsid w:val="00496EA9"/>
    <w:rsid w:val="00496F0A"/>
    <w:rsid w:val="00496F19"/>
    <w:rsid w:val="004970EE"/>
    <w:rsid w:val="0049733B"/>
    <w:rsid w:val="004973AD"/>
    <w:rsid w:val="0049751C"/>
    <w:rsid w:val="0049756E"/>
    <w:rsid w:val="00497642"/>
    <w:rsid w:val="00497901"/>
    <w:rsid w:val="00497A52"/>
    <w:rsid w:val="00497A7E"/>
    <w:rsid w:val="00497D1B"/>
    <w:rsid w:val="00497DD2"/>
    <w:rsid w:val="00497E2B"/>
    <w:rsid w:val="00497EBB"/>
    <w:rsid w:val="00497FF3"/>
    <w:rsid w:val="004A002D"/>
    <w:rsid w:val="004A00CB"/>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F1B"/>
    <w:rsid w:val="004A0F2B"/>
    <w:rsid w:val="004A1027"/>
    <w:rsid w:val="004A1130"/>
    <w:rsid w:val="004A11F6"/>
    <w:rsid w:val="004A1247"/>
    <w:rsid w:val="004A12C4"/>
    <w:rsid w:val="004A1592"/>
    <w:rsid w:val="004A15CB"/>
    <w:rsid w:val="004A17DB"/>
    <w:rsid w:val="004A1882"/>
    <w:rsid w:val="004A18F8"/>
    <w:rsid w:val="004A1B21"/>
    <w:rsid w:val="004A1C11"/>
    <w:rsid w:val="004A1FA8"/>
    <w:rsid w:val="004A1FAB"/>
    <w:rsid w:val="004A20A9"/>
    <w:rsid w:val="004A20FB"/>
    <w:rsid w:val="004A2183"/>
    <w:rsid w:val="004A2614"/>
    <w:rsid w:val="004A27D0"/>
    <w:rsid w:val="004A28A3"/>
    <w:rsid w:val="004A28DF"/>
    <w:rsid w:val="004A2973"/>
    <w:rsid w:val="004A2A8F"/>
    <w:rsid w:val="004A2C93"/>
    <w:rsid w:val="004A2EC4"/>
    <w:rsid w:val="004A2F88"/>
    <w:rsid w:val="004A3027"/>
    <w:rsid w:val="004A30B8"/>
    <w:rsid w:val="004A31C2"/>
    <w:rsid w:val="004A323A"/>
    <w:rsid w:val="004A33EC"/>
    <w:rsid w:val="004A354B"/>
    <w:rsid w:val="004A3564"/>
    <w:rsid w:val="004A35EA"/>
    <w:rsid w:val="004A3957"/>
    <w:rsid w:val="004A395B"/>
    <w:rsid w:val="004A3A5C"/>
    <w:rsid w:val="004A3A89"/>
    <w:rsid w:val="004A3BE9"/>
    <w:rsid w:val="004A3CF4"/>
    <w:rsid w:val="004A3D79"/>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6EC"/>
    <w:rsid w:val="004A59D9"/>
    <w:rsid w:val="004A5B06"/>
    <w:rsid w:val="004A5DD2"/>
    <w:rsid w:val="004A5E61"/>
    <w:rsid w:val="004A5EBA"/>
    <w:rsid w:val="004A5ECA"/>
    <w:rsid w:val="004A5F58"/>
    <w:rsid w:val="004A5FD2"/>
    <w:rsid w:val="004A6258"/>
    <w:rsid w:val="004A633A"/>
    <w:rsid w:val="004A63BA"/>
    <w:rsid w:val="004A6406"/>
    <w:rsid w:val="004A645A"/>
    <w:rsid w:val="004A6569"/>
    <w:rsid w:val="004A6579"/>
    <w:rsid w:val="004A6684"/>
    <w:rsid w:val="004A6862"/>
    <w:rsid w:val="004A68CA"/>
    <w:rsid w:val="004A68D9"/>
    <w:rsid w:val="004A6913"/>
    <w:rsid w:val="004A69EC"/>
    <w:rsid w:val="004A6C25"/>
    <w:rsid w:val="004A6CC6"/>
    <w:rsid w:val="004A6E53"/>
    <w:rsid w:val="004A6ED5"/>
    <w:rsid w:val="004A6EFC"/>
    <w:rsid w:val="004A701C"/>
    <w:rsid w:val="004A703F"/>
    <w:rsid w:val="004A7106"/>
    <w:rsid w:val="004A71D4"/>
    <w:rsid w:val="004A723A"/>
    <w:rsid w:val="004A734B"/>
    <w:rsid w:val="004A74F9"/>
    <w:rsid w:val="004A76B3"/>
    <w:rsid w:val="004A7730"/>
    <w:rsid w:val="004A7745"/>
    <w:rsid w:val="004A7899"/>
    <w:rsid w:val="004A78D0"/>
    <w:rsid w:val="004A7AEB"/>
    <w:rsid w:val="004A7B36"/>
    <w:rsid w:val="004A7CEF"/>
    <w:rsid w:val="004A7F35"/>
    <w:rsid w:val="004A7FAA"/>
    <w:rsid w:val="004B007F"/>
    <w:rsid w:val="004B00B7"/>
    <w:rsid w:val="004B020D"/>
    <w:rsid w:val="004B0569"/>
    <w:rsid w:val="004B09CE"/>
    <w:rsid w:val="004B0A94"/>
    <w:rsid w:val="004B0D02"/>
    <w:rsid w:val="004B0D35"/>
    <w:rsid w:val="004B1086"/>
    <w:rsid w:val="004B10E4"/>
    <w:rsid w:val="004B1166"/>
    <w:rsid w:val="004B121F"/>
    <w:rsid w:val="004B12B8"/>
    <w:rsid w:val="004B12C9"/>
    <w:rsid w:val="004B12EA"/>
    <w:rsid w:val="004B136C"/>
    <w:rsid w:val="004B13D5"/>
    <w:rsid w:val="004B1572"/>
    <w:rsid w:val="004B15CD"/>
    <w:rsid w:val="004B17BE"/>
    <w:rsid w:val="004B17C7"/>
    <w:rsid w:val="004B188C"/>
    <w:rsid w:val="004B1955"/>
    <w:rsid w:val="004B1C39"/>
    <w:rsid w:val="004B1D09"/>
    <w:rsid w:val="004B1D73"/>
    <w:rsid w:val="004B1DF5"/>
    <w:rsid w:val="004B20C7"/>
    <w:rsid w:val="004B222C"/>
    <w:rsid w:val="004B2300"/>
    <w:rsid w:val="004B2347"/>
    <w:rsid w:val="004B23B8"/>
    <w:rsid w:val="004B245A"/>
    <w:rsid w:val="004B24E8"/>
    <w:rsid w:val="004B257A"/>
    <w:rsid w:val="004B26A8"/>
    <w:rsid w:val="004B2987"/>
    <w:rsid w:val="004B2A01"/>
    <w:rsid w:val="004B2A37"/>
    <w:rsid w:val="004B2B25"/>
    <w:rsid w:val="004B2C94"/>
    <w:rsid w:val="004B2D06"/>
    <w:rsid w:val="004B2D45"/>
    <w:rsid w:val="004B30A1"/>
    <w:rsid w:val="004B310C"/>
    <w:rsid w:val="004B31CD"/>
    <w:rsid w:val="004B34E7"/>
    <w:rsid w:val="004B3510"/>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CD1"/>
    <w:rsid w:val="004B4DE0"/>
    <w:rsid w:val="004B4EAE"/>
    <w:rsid w:val="004B5047"/>
    <w:rsid w:val="004B50C9"/>
    <w:rsid w:val="004B5132"/>
    <w:rsid w:val="004B529B"/>
    <w:rsid w:val="004B53D6"/>
    <w:rsid w:val="004B548F"/>
    <w:rsid w:val="004B55E9"/>
    <w:rsid w:val="004B5656"/>
    <w:rsid w:val="004B57B0"/>
    <w:rsid w:val="004B585C"/>
    <w:rsid w:val="004B58D4"/>
    <w:rsid w:val="004B5B51"/>
    <w:rsid w:val="004B5C9E"/>
    <w:rsid w:val="004B5E68"/>
    <w:rsid w:val="004B5F8D"/>
    <w:rsid w:val="004B60F4"/>
    <w:rsid w:val="004B611C"/>
    <w:rsid w:val="004B622A"/>
    <w:rsid w:val="004B6365"/>
    <w:rsid w:val="004B646E"/>
    <w:rsid w:val="004B64D7"/>
    <w:rsid w:val="004B6522"/>
    <w:rsid w:val="004B655E"/>
    <w:rsid w:val="004B65C0"/>
    <w:rsid w:val="004B664C"/>
    <w:rsid w:val="004B6868"/>
    <w:rsid w:val="004B68BF"/>
    <w:rsid w:val="004B6BE0"/>
    <w:rsid w:val="004B6BEE"/>
    <w:rsid w:val="004B6BFA"/>
    <w:rsid w:val="004B6C50"/>
    <w:rsid w:val="004B6C51"/>
    <w:rsid w:val="004B6C56"/>
    <w:rsid w:val="004B6D2F"/>
    <w:rsid w:val="004B6F38"/>
    <w:rsid w:val="004B724A"/>
    <w:rsid w:val="004B7346"/>
    <w:rsid w:val="004B7430"/>
    <w:rsid w:val="004B7476"/>
    <w:rsid w:val="004B7517"/>
    <w:rsid w:val="004B775C"/>
    <w:rsid w:val="004B7918"/>
    <w:rsid w:val="004B7ABD"/>
    <w:rsid w:val="004B7C00"/>
    <w:rsid w:val="004B7E04"/>
    <w:rsid w:val="004B7E40"/>
    <w:rsid w:val="004B7E41"/>
    <w:rsid w:val="004B7ECB"/>
    <w:rsid w:val="004B7FB5"/>
    <w:rsid w:val="004B7FB6"/>
    <w:rsid w:val="004C00A4"/>
    <w:rsid w:val="004C036D"/>
    <w:rsid w:val="004C0569"/>
    <w:rsid w:val="004C05A5"/>
    <w:rsid w:val="004C083D"/>
    <w:rsid w:val="004C08EE"/>
    <w:rsid w:val="004C096D"/>
    <w:rsid w:val="004C0C77"/>
    <w:rsid w:val="004C0C9F"/>
    <w:rsid w:val="004C0D57"/>
    <w:rsid w:val="004C0D9D"/>
    <w:rsid w:val="004C0F19"/>
    <w:rsid w:val="004C103A"/>
    <w:rsid w:val="004C107A"/>
    <w:rsid w:val="004C112D"/>
    <w:rsid w:val="004C1137"/>
    <w:rsid w:val="004C1220"/>
    <w:rsid w:val="004C140B"/>
    <w:rsid w:val="004C14E4"/>
    <w:rsid w:val="004C1543"/>
    <w:rsid w:val="004C1546"/>
    <w:rsid w:val="004C154D"/>
    <w:rsid w:val="004C169D"/>
    <w:rsid w:val="004C1A70"/>
    <w:rsid w:val="004C2097"/>
    <w:rsid w:val="004C244D"/>
    <w:rsid w:val="004C25C1"/>
    <w:rsid w:val="004C2A52"/>
    <w:rsid w:val="004C2A9C"/>
    <w:rsid w:val="004C2E27"/>
    <w:rsid w:val="004C2FA1"/>
    <w:rsid w:val="004C31A5"/>
    <w:rsid w:val="004C32A5"/>
    <w:rsid w:val="004C3311"/>
    <w:rsid w:val="004C33EC"/>
    <w:rsid w:val="004C3402"/>
    <w:rsid w:val="004C34E2"/>
    <w:rsid w:val="004C37C6"/>
    <w:rsid w:val="004C38E2"/>
    <w:rsid w:val="004C3B57"/>
    <w:rsid w:val="004C3E0B"/>
    <w:rsid w:val="004C3E52"/>
    <w:rsid w:val="004C3F6B"/>
    <w:rsid w:val="004C3F81"/>
    <w:rsid w:val="004C4179"/>
    <w:rsid w:val="004C423D"/>
    <w:rsid w:val="004C4283"/>
    <w:rsid w:val="004C434D"/>
    <w:rsid w:val="004C4412"/>
    <w:rsid w:val="004C44EB"/>
    <w:rsid w:val="004C45BD"/>
    <w:rsid w:val="004C46CB"/>
    <w:rsid w:val="004C4787"/>
    <w:rsid w:val="004C48F9"/>
    <w:rsid w:val="004C4951"/>
    <w:rsid w:val="004C49C5"/>
    <w:rsid w:val="004C4AC3"/>
    <w:rsid w:val="004C4C02"/>
    <w:rsid w:val="004C4C12"/>
    <w:rsid w:val="004C4C83"/>
    <w:rsid w:val="004C4C9A"/>
    <w:rsid w:val="004C4D49"/>
    <w:rsid w:val="004C4ECB"/>
    <w:rsid w:val="004C5207"/>
    <w:rsid w:val="004C52C0"/>
    <w:rsid w:val="004C53F5"/>
    <w:rsid w:val="004C559E"/>
    <w:rsid w:val="004C55EE"/>
    <w:rsid w:val="004C5905"/>
    <w:rsid w:val="004C591C"/>
    <w:rsid w:val="004C592A"/>
    <w:rsid w:val="004C5AA4"/>
    <w:rsid w:val="004C5BF3"/>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9FA"/>
    <w:rsid w:val="004C6B35"/>
    <w:rsid w:val="004C6C2B"/>
    <w:rsid w:val="004C6C6A"/>
    <w:rsid w:val="004C6CE9"/>
    <w:rsid w:val="004C6DB1"/>
    <w:rsid w:val="004C70E7"/>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AEB"/>
    <w:rsid w:val="004D0AF2"/>
    <w:rsid w:val="004D0B13"/>
    <w:rsid w:val="004D0B36"/>
    <w:rsid w:val="004D0C5F"/>
    <w:rsid w:val="004D0CF9"/>
    <w:rsid w:val="004D0D83"/>
    <w:rsid w:val="004D0E9E"/>
    <w:rsid w:val="004D0EB7"/>
    <w:rsid w:val="004D0F37"/>
    <w:rsid w:val="004D0FF3"/>
    <w:rsid w:val="004D1114"/>
    <w:rsid w:val="004D1169"/>
    <w:rsid w:val="004D12B0"/>
    <w:rsid w:val="004D13BD"/>
    <w:rsid w:val="004D1501"/>
    <w:rsid w:val="004D1591"/>
    <w:rsid w:val="004D15A7"/>
    <w:rsid w:val="004D1748"/>
    <w:rsid w:val="004D18BE"/>
    <w:rsid w:val="004D19B4"/>
    <w:rsid w:val="004D19E9"/>
    <w:rsid w:val="004D1EF7"/>
    <w:rsid w:val="004D1FCE"/>
    <w:rsid w:val="004D2099"/>
    <w:rsid w:val="004D2285"/>
    <w:rsid w:val="004D236A"/>
    <w:rsid w:val="004D23BA"/>
    <w:rsid w:val="004D24D7"/>
    <w:rsid w:val="004D2515"/>
    <w:rsid w:val="004D2539"/>
    <w:rsid w:val="004D25A0"/>
    <w:rsid w:val="004D261A"/>
    <w:rsid w:val="004D29B7"/>
    <w:rsid w:val="004D2AE7"/>
    <w:rsid w:val="004D2B47"/>
    <w:rsid w:val="004D2BD4"/>
    <w:rsid w:val="004D2C0F"/>
    <w:rsid w:val="004D2DF4"/>
    <w:rsid w:val="004D2F7F"/>
    <w:rsid w:val="004D3115"/>
    <w:rsid w:val="004D3142"/>
    <w:rsid w:val="004D3175"/>
    <w:rsid w:val="004D32CE"/>
    <w:rsid w:val="004D33C0"/>
    <w:rsid w:val="004D33CB"/>
    <w:rsid w:val="004D34E8"/>
    <w:rsid w:val="004D35C9"/>
    <w:rsid w:val="004D3647"/>
    <w:rsid w:val="004D37C2"/>
    <w:rsid w:val="004D37CD"/>
    <w:rsid w:val="004D37EF"/>
    <w:rsid w:val="004D39A8"/>
    <w:rsid w:val="004D39EC"/>
    <w:rsid w:val="004D3A87"/>
    <w:rsid w:val="004D3B0A"/>
    <w:rsid w:val="004D3C7D"/>
    <w:rsid w:val="004D3D42"/>
    <w:rsid w:val="004D3DDC"/>
    <w:rsid w:val="004D402E"/>
    <w:rsid w:val="004D406D"/>
    <w:rsid w:val="004D4258"/>
    <w:rsid w:val="004D45AE"/>
    <w:rsid w:val="004D46D5"/>
    <w:rsid w:val="004D4713"/>
    <w:rsid w:val="004D4849"/>
    <w:rsid w:val="004D4915"/>
    <w:rsid w:val="004D49EC"/>
    <w:rsid w:val="004D4ACA"/>
    <w:rsid w:val="004D4ADB"/>
    <w:rsid w:val="004D4B48"/>
    <w:rsid w:val="004D4C73"/>
    <w:rsid w:val="004D4C79"/>
    <w:rsid w:val="004D4DD3"/>
    <w:rsid w:val="004D4E6B"/>
    <w:rsid w:val="004D4E72"/>
    <w:rsid w:val="004D4EAA"/>
    <w:rsid w:val="004D4F4A"/>
    <w:rsid w:val="004D50CF"/>
    <w:rsid w:val="004D5215"/>
    <w:rsid w:val="004D522E"/>
    <w:rsid w:val="004D5313"/>
    <w:rsid w:val="004D5369"/>
    <w:rsid w:val="004D5DD3"/>
    <w:rsid w:val="004D5E04"/>
    <w:rsid w:val="004D5E56"/>
    <w:rsid w:val="004D5F38"/>
    <w:rsid w:val="004D5FE6"/>
    <w:rsid w:val="004D605B"/>
    <w:rsid w:val="004D61AC"/>
    <w:rsid w:val="004D65B7"/>
    <w:rsid w:val="004D66F3"/>
    <w:rsid w:val="004D6781"/>
    <w:rsid w:val="004D67AB"/>
    <w:rsid w:val="004D68AF"/>
    <w:rsid w:val="004D68C8"/>
    <w:rsid w:val="004D6B6B"/>
    <w:rsid w:val="004D6B9E"/>
    <w:rsid w:val="004D6EC0"/>
    <w:rsid w:val="004D70F4"/>
    <w:rsid w:val="004D72BD"/>
    <w:rsid w:val="004D749D"/>
    <w:rsid w:val="004D776C"/>
    <w:rsid w:val="004D7A57"/>
    <w:rsid w:val="004D7BBC"/>
    <w:rsid w:val="004D7D9B"/>
    <w:rsid w:val="004D7E3E"/>
    <w:rsid w:val="004D7E4D"/>
    <w:rsid w:val="004D7F8B"/>
    <w:rsid w:val="004E00F4"/>
    <w:rsid w:val="004E0152"/>
    <w:rsid w:val="004E02AE"/>
    <w:rsid w:val="004E02CA"/>
    <w:rsid w:val="004E0687"/>
    <w:rsid w:val="004E0765"/>
    <w:rsid w:val="004E0A72"/>
    <w:rsid w:val="004E0B9C"/>
    <w:rsid w:val="004E0D54"/>
    <w:rsid w:val="004E101A"/>
    <w:rsid w:val="004E103B"/>
    <w:rsid w:val="004E11D1"/>
    <w:rsid w:val="004E13D0"/>
    <w:rsid w:val="004E148A"/>
    <w:rsid w:val="004E1506"/>
    <w:rsid w:val="004E1577"/>
    <w:rsid w:val="004E1580"/>
    <w:rsid w:val="004E15BD"/>
    <w:rsid w:val="004E18CF"/>
    <w:rsid w:val="004E19A6"/>
    <w:rsid w:val="004E1B13"/>
    <w:rsid w:val="004E229B"/>
    <w:rsid w:val="004E22A7"/>
    <w:rsid w:val="004E2481"/>
    <w:rsid w:val="004E285D"/>
    <w:rsid w:val="004E2891"/>
    <w:rsid w:val="004E2957"/>
    <w:rsid w:val="004E29D6"/>
    <w:rsid w:val="004E2A1B"/>
    <w:rsid w:val="004E2A4F"/>
    <w:rsid w:val="004E2AE7"/>
    <w:rsid w:val="004E2BF6"/>
    <w:rsid w:val="004E2CB2"/>
    <w:rsid w:val="004E2D53"/>
    <w:rsid w:val="004E2F0C"/>
    <w:rsid w:val="004E2F1D"/>
    <w:rsid w:val="004E32BA"/>
    <w:rsid w:val="004E3327"/>
    <w:rsid w:val="004E332B"/>
    <w:rsid w:val="004E3472"/>
    <w:rsid w:val="004E3616"/>
    <w:rsid w:val="004E36DC"/>
    <w:rsid w:val="004E376D"/>
    <w:rsid w:val="004E38E3"/>
    <w:rsid w:val="004E3B5E"/>
    <w:rsid w:val="004E3DBA"/>
    <w:rsid w:val="004E3E6B"/>
    <w:rsid w:val="004E3F9A"/>
    <w:rsid w:val="004E3FF0"/>
    <w:rsid w:val="004E4225"/>
    <w:rsid w:val="004E4276"/>
    <w:rsid w:val="004E4326"/>
    <w:rsid w:val="004E44B0"/>
    <w:rsid w:val="004E44FB"/>
    <w:rsid w:val="004E466A"/>
    <w:rsid w:val="004E466E"/>
    <w:rsid w:val="004E48C0"/>
    <w:rsid w:val="004E4A74"/>
    <w:rsid w:val="004E4C7A"/>
    <w:rsid w:val="004E4EFB"/>
    <w:rsid w:val="004E506C"/>
    <w:rsid w:val="004E51EB"/>
    <w:rsid w:val="004E5603"/>
    <w:rsid w:val="004E5B8F"/>
    <w:rsid w:val="004E5F81"/>
    <w:rsid w:val="004E600E"/>
    <w:rsid w:val="004E6175"/>
    <w:rsid w:val="004E6178"/>
    <w:rsid w:val="004E621D"/>
    <w:rsid w:val="004E6399"/>
    <w:rsid w:val="004E63BF"/>
    <w:rsid w:val="004E6464"/>
    <w:rsid w:val="004E64AC"/>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84C"/>
    <w:rsid w:val="004E7B5A"/>
    <w:rsid w:val="004F007C"/>
    <w:rsid w:val="004F008A"/>
    <w:rsid w:val="004F009B"/>
    <w:rsid w:val="004F00A6"/>
    <w:rsid w:val="004F01CC"/>
    <w:rsid w:val="004F02F3"/>
    <w:rsid w:val="004F0314"/>
    <w:rsid w:val="004F0420"/>
    <w:rsid w:val="004F05B0"/>
    <w:rsid w:val="004F063A"/>
    <w:rsid w:val="004F0767"/>
    <w:rsid w:val="004F07FD"/>
    <w:rsid w:val="004F08BE"/>
    <w:rsid w:val="004F091C"/>
    <w:rsid w:val="004F0978"/>
    <w:rsid w:val="004F09A7"/>
    <w:rsid w:val="004F09F7"/>
    <w:rsid w:val="004F0C6D"/>
    <w:rsid w:val="004F0D58"/>
    <w:rsid w:val="004F0F61"/>
    <w:rsid w:val="004F105B"/>
    <w:rsid w:val="004F10CA"/>
    <w:rsid w:val="004F11CF"/>
    <w:rsid w:val="004F11F7"/>
    <w:rsid w:val="004F128F"/>
    <w:rsid w:val="004F12E8"/>
    <w:rsid w:val="004F12EF"/>
    <w:rsid w:val="004F1384"/>
    <w:rsid w:val="004F13ED"/>
    <w:rsid w:val="004F15F9"/>
    <w:rsid w:val="004F1630"/>
    <w:rsid w:val="004F179C"/>
    <w:rsid w:val="004F17E6"/>
    <w:rsid w:val="004F1850"/>
    <w:rsid w:val="004F194E"/>
    <w:rsid w:val="004F1A15"/>
    <w:rsid w:val="004F1B93"/>
    <w:rsid w:val="004F1BC2"/>
    <w:rsid w:val="004F1BE0"/>
    <w:rsid w:val="004F1D10"/>
    <w:rsid w:val="004F1D78"/>
    <w:rsid w:val="004F1DFA"/>
    <w:rsid w:val="004F1E01"/>
    <w:rsid w:val="004F1ED3"/>
    <w:rsid w:val="004F1EF7"/>
    <w:rsid w:val="004F2068"/>
    <w:rsid w:val="004F20C5"/>
    <w:rsid w:val="004F21A9"/>
    <w:rsid w:val="004F21C4"/>
    <w:rsid w:val="004F2272"/>
    <w:rsid w:val="004F22C8"/>
    <w:rsid w:val="004F23C8"/>
    <w:rsid w:val="004F2404"/>
    <w:rsid w:val="004F2432"/>
    <w:rsid w:val="004F24F9"/>
    <w:rsid w:val="004F2586"/>
    <w:rsid w:val="004F2593"/>
    <w:rsid w:val="004F25AA"/>
    <w:rsid w:val="004F2716"/>
    <w:rsid w:val="004F297D"/>
    <w:rsid w:val="004F2A12"/>
    <w:rsid w:val="004F2A53"/>
    <w:rsid w:val="004F2BF7"/>
    <w:rsid w:val="004F2CE4"/>
    <w:rsid w:val="004F2DBE"/>
    <w:rsid w:val="004F31EB"/>
    <w:rsid w:val="004F34D7"/>
    <w:rsid w:val="004F356C"/>
    <w:rsid w:val="004F35B3"/>
    <w:rsid w:val="004F35BE"/>
    <w:rsid w:val="004F363E"/>
    <w:rsid w:val="004F36D4"/>
    <w:rsid w:val="004F36F2"/>
    <w:rsid w:val="004F3959"/>
    <w:rsid w:val="004F39B1"/>
    <w:rsid w:val="004F39E1"/>
    <w:rsid w:val="004F3C09"/>
    <w:rsid w:val="004F3C2F"/>
    <w:rsid w:val="004F3C35"/>
    <w:rsid w:val="004F3D70"/>
    <w:rsid w:val="004F3D74"/>
    <w:rsid w:val="004F3DE2"/>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26F"/>
    <w:rsid w:val="004F5663"/>
    <w:rsid w:val="004F5878"/>
    <w:rsid w:val="004F5D0F"/>
    <w:rsid w:val="004F5DFA"/>
    <w:rsid w:val="004F5DFC"/>
    <w:rsid w:val="004F63C8"/>
    <w:rsid w:val="004F6587"/>
    <w:rsid w:val="004F66BF"/>
    <w:rsid w:val="004F672A"/>
    <w:rsid w:val="004F688C"/>
    <w:rsid w:val="004F6A3B"/>
    <w:rsid w:val="004F6AA6"/>
    <w:rsid w:val="004F6ADB"/>
    <w:rsid w:val="004F6AEC"/>
    <w:rsid w:val="004F6B6A"/>
    <w:rsid w:val="004F6C47"/>
    <w:rsid w:val="004F70A3"/>
    <w:rsid w:val="004F70C1"/>
    <w:rsid w:val="004F70FC"/>
    <w:rsid w:val="004F7733"/>
    <w:rsid w:val="004F77C7"/>
    <w:rsid w:val="004F7878"/>
    <w:rsid w:val="004F7BA5"/>
    <w:rsid w:val="004F7BAE"/>
    <w:rsid w:val="004F7D0D"/>
    <w:rsid w:val="0050007F"/>
    <w:rsid w:val="00500257"/>
    <w:rsid w:val="005003D1"/>
    <w:rsid w:val="005003FA"/>
    <w:rsid w:val="00500449"/>
    <w:rsid w:val="0050058C"/>
    <w:rsid w:val="005006F2"/>
    <w:rsid w:val="00500A23"/>
    <w:rsid w:val="00500A72"/>
    <w:rsid w:val="00500A74"/>
    <w:rsid w:val="00500BC3"/>
    <w:rsid w:val="00500BEC"/>
    <w:rsid w:val="00500E1B"/>
    <w:rsid w:val="00500F23"/>
    <w:rsid w:val="00501255"/>
    <w:rsid w:val="00501276"/>
    <w:rsid w:val="005013C3"/>
    <w:rsid w:val="0050142C"/>
    <w:rsid w:val="0050144B"/>
    <w:rsid w:val="00501535"/>
    <w:rsid w:val="0050179A"/>
    <w:rsid w:val="0050179E"/>
    <w:rsid w:val="005019C7"/>
    <w:rsid w:val="00501A59"/>
    <w:rsid w:val="00501B50"/>
    <w:rsid w:val="00501D0B"/>
    <w:rsid w:val="00501E20"/>
    <w:rsid w:val="00501F10"/>
    <w:rsid w:val="0050201D"/>
    <w:rsid w:val="005020B0"/>
    <w:rsid w:val="005021D1"/>
    <w:rsid w:val="0050224C"/>
    <w:rsid w:val="00502315"/>
    <w:rsid w:val="005023A0"/>
    <w:rsid w:val="0050243B"/>
    <w:rsid w:val="00502518"/>
    <w:rsid w:val="00502901"/>
    <w:rsid w:val="00502929"/>
    <w:rsid w:val="00502A2B"/>
    <w:rsid w:val="00502B24"/>
    <w:rsid w:val="00502B4F"/>
    <w:rsid w:val="00502B91"/>
    <w:rsid w:val="00502BCB"/>
    <w:rsid w:val="00502BF8"/>
    <w:rsid w:val="00502C67"/>
    <w:rsid w:val="00502DF6"/>
    <w:rsid w:val="00502F61"/>
    <w:rsid w:val="0050304E"/>
    <w:rsid w:val="0050311D"/>
    <w:rsid w:val="005033A6"/>
    <w:rsid w:val="00503477"/>
    <w:rsid w:val="0050352D"/>
    <w:rsid w:val="00503567"/>
    <w:rsid w:val="005035E7"/>
    <w:rsid w:val="005035FF"/>
    <w:rsid w:val="005037BF"/>
    <w:rsid w:val="0050386F"/>
    <w:rsid w:val="00503B6E"/>
    <w:rsid w:val="00503C53"/>
    <w:rsid w:val="00503D96"/>
    <w:rsid w:val="00503DB5"/>
    <w:rsid w:val="00503E45"/>
    <w:rsid w:val="00503E87"/>
    <w:rsid w:val="005041C1"/>
    <w:rsid w:val="005042BA"/>
    <w:rsid w:val="00504366"/>
    <w:rsid w:val="0050438A"/>
    <w:rsid w:val="0050445B"/>
    <w:rsid w:val="00504494"/>
    <w:rsid w:val="0050454F"/>
    <w:rsid w:val="005045D3"/>
    <w:rsid w:val="0050472A"/>
    <w:rsid w:val="005047B3"/>
    <w:rsid w:val="0050482A"/>
    <w:rsid w:val="005048F6"/>
    <w:rsid w:val="00504BBC"/>
    <w:rsid w:val="00504BC5"/>
    <w:rsid w:val="00504C04"/>
    <w:rsid w:val="00504C36"/>
    <w:rsid w:val="005051D7"/>
    <w:rsid w:val="0050547F"/>
    <w:rsid w:val="0050556B"/>
    <w:rsid w:val="0050594E"/>
    <w:rsid w:val="00505AA9"/>
    <w:rsid w:val="00505AE6"/>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EBB"/>
    <w:rsid w:val="00506ECE"/>
    <w:rsid w:val="00506F67"/>
    <w:rsid w:val="00506FCB"/>
    <w:rsid w:val="00507012"/>
    <w:rsid w:val="0050703C"/>
    <w:rsid w:val="00507196"/>
    <w:rsid w:val="00507346"/>
    <w:rsid w:val="00507377"/>
    <w:rsid w:val="005073F4"/>
    <w:rsid w:val="00507455"/>
    <w:rsid w:val="005074A5"/>
    <w:rsid w:val="005076C6"/>
    <w:rsid w:val="0050770A"/>
    <w:rsid w:val="0050773F"/>
    <w:rsid w:val="0050796D"/>
    <w:rsid w:val="005079AE"/>
    <w:rsid w:val="00507A9B"/>
    <w:rsid w:val="00507E01"/>
    <w:rsid w:val="00510027"/>
    <w:rsid w:val="0051045C"/>
    <w:rsid w:val="0051067A"/>
    <w:rsid w:val="00510A2B"/>
    <w:rsid w:val="00510B36"/>
    <w:rsid w:val="00510DF0"/>
    <w:rsid w:val="00510FF4"/>
    <w:rsid w:val="00511000"/>
    <w:rsid w:val="00511084"/>
    <w:rsid w:val="005110D8"/>
    <w:rsid w:val="005111CB"/>
    <w:rsid w:val="00511211"/>
    <w:rsid w:val="0051125F"/>
    <w:rsid w:val="005114DF"/>
    <w:rsid w:val="00511585"/>
    <w:rsid w:val="005115B7"/>
    <w:rsid w:val="00511612"/>
    <w:rsid w:val="0051167C"/>
    <w:rsid w:val="005117C1"/>
    <w:rsid w:val="0051186B"/>
    <w:rsid w:val="00511A2C"/>
    <w:rsid w:val="00511A97"/>
    <w:rsid w:val="00511AB9"/>
    <w:rsid w:val="00511CA0"/>
    <w:rsid w:val="00511DCE"/>
    <w:rsid w:val="00511F8E"/>
    <w:rsid w:val="00511F90"/>
    <w:rsid w:val="00511F9E"/>
    <w:rsid w:val="005120EC"/>
    <w:rsid w:val="00512242"/>
    <w:rsid w:val="00512433"/>
    <w:rsid w:val="005125EB"/>
    <w:rsid w:val="005127CB"/>
    <w:rsid w:val="0051290A"/>
    <w:rsid w:val="005129DB"/>
    <w:rsid w:val="00512AF5"/>
    <w:rsid w:val="00512C97"/>
    <w:rsid w:val="00512CB2"/>
    <w:rsid w:val="00512D10"/>
    <w:rsid w:val="00512D9F"/>
    <w:rsid w:val="00512F97"/>
    <w:rsid w:val="005130D7"/>
    <w:rsid w:val="00513158"/>
    <w:rsid w:val="0051327F"/>
    <w:rsid w:val="00513369"/>
    <w:rsid w:val="0051353F"/>
    <w:rsid w:val="005135DE"/>
    <w:rsid w:val="005136D9"/>
    <w:rsid w:val="0051381C"/>
    <w:rsid w:val="00513A8A"/>
    <w:rsid w:val="00513BA4"/>
    <w:rsid w:val="00513BF7"/>
    <w:rsid w:val="00513C66"/>
    <w:rsid w:val="00513D53"/>
    <w:rsid w:val="00513DCD"/>
    <w:rsid w:val="0051404F"/>
    <w:rsid w:val="0051420F"/>
    <w:rsid w:val="00514434"/>
    <w:rsid w:val="0051461E"/>
    <w:rsid w:val="0051474D"/>
    <w:rsid w:val="005147D9"/>
    <w:rsid w:val="005147EC"/>
    <w:rsid w:val="005147F2"/>
    <w:rsid w:val="00514BC2"/>
    <w:rsid w:val="00514BD9"/>
    <w:rsid w:val="00514D6B"/>
    <w:rsid w:val="00514EF2"/>
    <w:rsid w:val="00514F5A"/>
    <w:rsid w:val="00514FB3"/>
    <w:rsid w:val="00515062"/>
    <w:rsid w:val="005150A6"/>
    <w:rsid w:val="00515167"/>
    <w:rsid w:val="00515415"/>
    <w:rsid w:val="005154AF"/>
    <w:rsid w:val="005154FB"/>
    <w:rsid w:val="0051553B"/>
    <w:rsid w:val="00515696"/>
    <w:rsid w:val="0051573D"/>
    <w:rsid w:val="005157D4"/>
    <w:rsid w:val="005158B0"/>
    <w:rsid w:val="0051590E"/>
    <w:rsid w:val="00515B17"/>
    <w:rsid w:val="00515B2C"/>
    <w:rsid w:val="00515F15"/>
    <w:rsid w:val="005161B1"/>
    <w:rsid w:val="0051639A"/>
    <w:rsid w:val="005165EB"/>
    <w:rsid w:val="005166BC"/>
    <w:rsid w:val="00516783"/>
    <w:rsid w:val="00516A15"/>
    <w:rsid w:val="00516A66"/>
    <w:rsid w:val="00516C37"/>
    <w:rsid w:val="00516D46"/>
    <w:rsid w:val="00516E90"/>
    <w:rsid w:val="00516ECF"/>
    <w:rsid w:val="00516FDE"/>
    <w:rsid w:val="00517030"/>
    <w:rsid w:val="005170F0"/>
    <w:rsid w:val="0051713D"/>
    <w:rsid w:val="00517268"/>
    <w:rsid w:val="00517294"/>
    <w:rsid w:val="005172BA"/>
    <w:rsid w:val="005173DE"/>
    <w:rsid w:val="0051744A"/>
    <w:rsid w:val="005174BB"/>
    <w:rsid w:val="005174DA"/>
    <w:rsid w:val="0051758F"/>
    <w:rsid w:val="005175E5"/>
    <w:rsid w:val="005177F3"/>
    <w:rsid w:val="0051786F"/>
    <w:rsid w:val="00517A00"/>
    <w:rsid w:val="00517AFB"/>
    <w:rsid w:val="00517B17"/>
    <w:rsid w:val="00517E78"/>
    <w:rsid w:val="00517EBE"/>
    <w:rsid w:val="00517EF2"/>
    <w:rsid w:val="00517F1C"/>
    <w:rsid w:val="00517F20"/>
    <w:rsid w:val="0052007B"/>
    <w:rsid w:val="00520106"/>
    <w:rsid w:val="0052014D"/>
    <w:rsid w:val="005201A8"/>
    <w:rsid w:val="00520214"/>
    <w:rsid w:val="00520295"/>
    <w:rsid w:val="00520419"/>
    <w:rsid w:val="0052079F"/>
    <w:rsid w:val="00520807"/>
    <w:rsid w:val="00520830"/>
    <w:rsid w:val="00520932"/>
    <w:rsid w:val="005209A7"/>
    <w:rsid w:val="00520A94"/>
    <w:rsid w:val="00520A98"/>
    <w:rsid w:val="00520AAB"/>
    <w:rsid w:val="00520B51"/>
    <w:rsid w:val="00520B84"/>
    <w:rsid w:val="00520BCA"/>
    <w:rsid w:val="00520CE8"/>
    <w:rsid w:val="00520EEB"/>
    <w:rsid w:val="00520F51"/>
    <w:rsid w:val="00521013"/>
    <w:rsid w:val="0052111C"/>
    <w:rsid w:val="0052117F"/>
    <w:rsid w:val="005211FB"/>
    <w:rsid w:val="0052129F"/>
    <w:rsid w:val="005212D1"/>
    <w:rsid w:val="005213F6"/>
    <w:rsid w:val="0052189C"/>
    <w:rsid w:val="005218A2"/>
    <w:rsid w:val="0052190D"/>
    <w:rsid w:val="0052191A"/>
    <w:rsid w:val="00521A24"/>
    <w:rsid w:val="00521B33"/>
    <w:rsid w:val="00521C80"/>
    <w:rsid w:val="00521D55"/>
    <w:rsid w:val="00521D6F"/>
    <w:rsid w:val="00521D8C"/>
    <w:rsid w:val="00521E45"/>
    <w:rsid w:val="0052212B"/>
    <w:rsid w:val="005221C5"/>
    <w:rsid w:val="0052228C"/>
    <w:rsid w:val="005222BC"/>
    <w:rsid w:val="00522406"/>
    <w:rsid w:val="0052272B"/>
    <w:rsid w:val="0052286E"/>
    <w:rsid w:val="00522896"/>
    <w:rsid w:val="0052290E"/>
    <w:rsid w:val="005229FC"/>
    <w:rsid w:val="00522A8C"/>
    <w:rsid w:val="00522B48"/>
    <w:rsid w:val="00522CB4"/>
    <w:rsid w:val="00522CBB"/>
    <w:rsid w:val="00522E55"/>
    <w:rsid w:val="00522E70"/>
    <w:rsid w:val="00522E8C"/>
    <w:rsid w:val="00523030"/>
    <w:rsid w:val="0052308A"/>
    <w:rsid w:val="00523152"/>
    <w:rsid w:val="005231A8"/>
    <w:rsid w:val="00523269"/>
    <w:rsid w:val="005234E3"/>
    <w:rsid w:val="00523531"/>
    <w:rsid w:val="00523738"/>
    <w:rsid w:val="00523747"/>
    <w:rsid w:val="00523A1F"/>
    <w:rsid w:val="00523D02"/>
    <w:rsid w:val="00523D1C"/>
    <w:rsid w:val="00524003"/>
    <w:rsid w:val="005240F1"/>
    <w:rsid w:val="00524292"/>
    <w:rsid w:val="005244FC"/>
    <w:rsid w:val="0052453A"/>
    <w:rsid w:val="00524588"/>
    <w:rsid w:val="005246E2"/>
    <w:rsid w:val="005247C0"/>
    <w:rsid w:val="0052487E"/>
    <w:rsid w:val="00524B04"/>
    <w:rsid w:val="00524B28"/>
    <w:rsid w:val="00524D17"/>
    <w:rsid w:val="00524DA6"/>
    <w:rsid w:val="00524F60"/>
    <w:rsid w:val="00525075"/>
    <w:rsid w:val="005250E5"/>
    <w:rsid w:val="0052510F"/>
    <w:rsid w:val="00525125"/>
    <w:rsid w:val="005251A2"/>
    <w:rsid w:val="005251A3"/>
    <w:rsid w:val="00525258"/>
    <w:rsid w:val="00525515"/>
    <w:rsid w:val="005255DD"/>
    <w:rsid w:val="00525611"/>
    <w:rsid w:val="005256D9"/>
    <w:rsid w:val="005257E8"/>
    <w:rsid w:val="005257EE"/>
    <w:rsid w:val="00525933"/>
    <w:rsid w:val="005259CE"/>
    <w:rsid w:val="00525A5B"/>
    <w:rsid w:val="00525A95"/>
    <w:rsid w:val="00525B54"/>
    <w:rsid w:val="00525DCB"/>
    <w:rsid w:val="0052624F"/>
    <w:rsid w:val="00526400"/>
    <w:rsid w:val="0052644A"/>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8B1"/>
    <w:rsid w:val="00527A29"/>
    <w:rsid w:val="00527B1F"/>
    <w:rsid w:val="00527B23"/>
    <w:rsid w:val="00527B4D"/>
    <w:rsid w:val="00527BF2"/>
    <w:rsid w:val="00527CCF"/>
    <w:rsid w:val="00527D06"/>
    <w:rsid w:val="00527DC7"/>
    <w:rsid w:val="00527E73"/>
    <w:rsid w:val="005301C5"/>
    <w:rsid w:val="0053053F"/>
    <w:rsid w:val="005305E2"/>
    <w:rsid w:val="0053069D"/>
    <w:rsid w:val="00530763"/>
    <w:rsid w:val="005308B8"/>
    <w:rsid w:val="00530975"/>
    <w:rsid w:val="00530A4E"/>
    <w:rsid w:val="00530AD9"/>
    <w:rsid w:val="00530BC3"/>
    <w:rsid w:val="00530BCE"/>
    <w:rsid w:val="00530C56"/>
    <w:rsid w:val="00530D19"/>
    <w:rsid w:val="00530D57"/>
    <w:rsid w:val="00530D84"/>
    <w:rsid w:val="00530E91"/>
    <w:rsid w:val="00530EC9"/>
    <w:rsid w:val="0053115C"/>
    <w:rsid w:val="005311DC"/>
    <w:rsid w:val="005312B5"/>
    <w:rsid w:val="005312E9"/>
    <w:rsid w:val="00531300"/>
    <w:rsid w:val="005313E3"/>
    <w:rsid w:val="00531430"/>
    <w:rsid w:val="00531628"/>
    <w:rsid w:val="00531689"/>
    <w:rsid w:val="00531951"/>
    <w:rsid w:val="00531A73"/>
    <w:rsid w:val="00531AFC"/>
    <w:rsid w:val="00531E50"/>
    <w:rsid w:val="00531E62"/>
    <w:rsid w:val="00531F19"/>
    <w:rsid w:val="00531F63"/>
    <w:rsid w:val="00531F8F"/>
    <w:rsid w:val="00531FE6"/>
    <w:rsid w:val="00531FF8"/>
    <w:rsid w:val="00532201"/>
    <w:rsid w:val="0053229E"/>
    <w:rsid w:val="005322D8"/>
    <w:rsid w:val="005324AC"/>
    <w:rsid w:val="0053251F"/>
    <w:rsid w:val="00532526"/>
    <w:rsid w:val="005326F6"/>
    <w:rsid w:val="00532A8F"/>
    <w:rsid w:val="00532AFF"/>
    <w:rsid w:val="00532B0D"/>
    <w:rsid w:val="00532BB8"/>
    <w:rsid w:val="00532DDC"/>
    <w:rsid w:val="00532E76"/>
    <w:rsid w:val="00533119"/>
    <w:rsid w:val="0053323B"/>
    <w:rsid w:val="00533435"/>
    <w:rsid w:val="00533770"/>
    <w:rsid w:val="005337FC"/>
    <w:rsid w:val="00533813"/>
    <w:rsid w:val="005339E1"/>
    <w:rsid w:val="00533AB7"/>
    <w:rsid w:val="00533B3B"/>
    <w:rsid w:val="00533B7B"/>
    <w:rsid w:val="00533CEE"/>
    <w:rsid w:val="00533D10"/>
    <w:rsid w:val="00533E32"/>
    <w:rsid w:val="00533EB2"/>
    <w:rsid w:val="00533EC2"/>
    <w:rsid w:val="00533F51"/>
    <w:rsid w:val="00533F79"/>
    <w:rsid w:val="00534035"/>
    <w:rsid w:val="00534062"/>
    <w:rsid w:val="00534248"/>
    <w:rsid w:val="00534487"/>
    <w:rsid w:val="005345EF"/>
    <w:rsid w:val="0053463C"/>
    <w:rsid w:val="00534647"/>
    <w:rsid w:val="00534748"/>
    <w:rsid w:val="005347B6"/>
    <w:rsid w:val="00534A20"/>
    <w:rsid w:val="00534A6E"/>
    <w:rsid w:val="00534BD3"/>
    <w:rsid w:val="00534D52"/>
    <w:rsid w:val="00534FA2"/>
    <w:rsid w:val="00534FEA"/>
    <w:rsid w:val="0053500C"/>
    <w:rsid w:val="005350EF"/>
    <w:rsid w:val="005351A2"/>
    <w:rsid w:val="005352AE"/>
    <w:rsid w:val="00535530"/>
    <w:rsid w:val="005355C6"/>
    <w:rsid w:val="005356B9"/>
    <w:rsid w:val="00535A32"/>
    <w:rsid w:val="00535A9F"/>
    <w:rsid w:val="00535AD5"/>
    <w:rsid w:val="00535BE0"/>
    <w:rsid w:val="00535BEA"/>
    <w:rsid w:val="00535CD3"/>
    <w:rsid w:val="00535D7E"/>
    <w:rsid w:val="00535DAE"/>
    <w:rsid w:val="0053607A"/>
    <w:rsid w:val="0053617E"/>
    <w:rsid w:val="005362B3"/>
    <w:rsid w:val="0053634C"/>
    <w:rsid w:val="00536649"/>
    <w:rsid w:val="00536765"/>
    <w:rsid w:val="00536A78"/>
    <w:rsid w:val="00536CA3"/>
    <w:rsid w:val="00536D6B"/>
    <w:rsid w:val="00536E01"/>
    <w:rsid w:val="00536ED7"/>
    <w:rsid w:val="00536F6E"/>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295"/>
    <w:rsid w:val="005402AA"/>
    <w:rsid w:val="005403D1"/>
    <w:rsid w:val="005404A8"/>
    <w:rsid w:val="0054069A"/>
    <w:rsid w:val="005407F7"/>
    <w:rsid w:val="005409E2"/>
    <w:rsid w:val="00540B4B"/>
    <w:rsid w:val="00540C39"/>
    <w:rsid w:val="00540CA4"/>
    <w:rsid w:val="00540E7E"/>
    <w:rsid w:val="00541012"/>
    <w:rsid w:val="0054111C"/>
    <w:rsid w:val="00541180"/>
    <w:rsid w:val="005414F2"/>
    <w:rsid w:val="00541596"/>
    <w:rsid w:val="00541659"/>
    <w:rsid w:val="0054167C"/>
    <w:rsid w:val="00541AC4"/>
    <w:rsid w:val="00541AF6"/>
    <w:rsid w:val="00541CDC"/>
    <w:rsid w:val="00541E2D"/>
    <w:rsid w:val="00541E56"/>
    <w:rsid w:val="00541EA2"/>
    <w:rsid w:val="00541EEA"/>
    <w:rsid w:val="0054229C"/>
    <w:rsid w:val="005423F4"/>
    <w:rsid w:val="00542595"/>
    <w:rsid w:val="0054267C"/>
    <w:rsid w:val="005426AB"/>
    <w:rsid w:val="005427F9"/>
    <w:rsid w:val="005429B9"/>
    <w:rsid w:val="00542B03"/>
    <w:rsid w:val="00542B48"/>
    <w:rsid w:val="00542DC3"/>
    <w:rsid w:val="005430C9"/>
    <w:rsid w:val="005432B3"/>
    <w:rsid w:val="0054330C"/>
    <w:rsid w:val="005433A6"/>
    <w:rsid w:val="005433FA"/>
    <w:rsid w:val="00543493"/>
    <w:rsid w:val="00543571"/>
    <w:rsid w:val="0054365B"/>
    <w:rsid w:val="0054369B"/>
    <w:rsid w:val="0054378F"/>
    <w:rsid w:val="005439EF"/>
    <w:rsid w:val="00543A6B"/>
    <w:rsid w:val="00543B39"/>
    <w:rsid w:val="00543B5E"/>
    <w:rsid w:val="00543B61"/>
    <w:rsid w:val="00543C37"/>
    <w:rsid w:val="00543D55"/>
    <w:rsid w:val="00543E32"/>
    <w:rsid w:val="00543E79"/>
    <w:rsid w:val="00543EA7"/>
    <w:rsid w:val="00543ECC"/>
    <w:rsid w:val="00543F5F"/>
    <w:rsid w:val="00544055"/>
    <w:rsid w:val="005441E3"/>
    <w:rsid w:val="005441E9"/>
    <w:rsid w:val="00544286"/>
    <w:rsid w:val="00544306"/>
    <w:rsid w:val="005443C3"/>
    <w:rsid w:val="0054458A"/>
    <w:rsid w:val="005445B9"/>
    <w:rsid w:val="00544827"/>
    <w:rsid w:val="005448BC"/>
    <w:rsid w:val="005448E8"/>
    <w:rsid w:val="00544A37"/>
    <w:rsid w:val="00544B5A"/>
    <w:rsid w:val="00544C9C"/>
    <w:rsid w:val="00544D17"/>
    <w:rsid w:val="00544F63"/>
    <w:rsid w:val="00545026"/>
    <w:rsid w:val="00545101"/>
    <w:rsid w:val="0054523A"/>
    <w:rsid w:val="005455D3"/>
    <w:rsid w:val="005455E8"/>
    <w:rsid w:val="0054561E"/>
    <w:rsid w:val="0054573D"/>
    <w:rsid w:val="0054583F"/>
    <w:rsid w:val="005458A9"/>
    <w:rsid w:val="00545A86"/>
    <w:rsid w:val="00545CBD"/>
    <w:rsid w:val="00545D8B"/>
    <w:rsid w:val="00545DFA"/>
    <w:rsid w:val="00545E21"/>
    <w:rsid w:val="00545E97"/>
    <w:rsid w:val="00545EBB"/>
    <w:rsid w:val="00546008"/>
    <w:rsid w:val="00546094"/>
    <w:rsid w:val="005461E0"/>
    <w:rsid w:val="005463FF"/>
    <w:rsid w:val="0054648F"/>
    <w:rsid w:val="005464EC"/>
    <w:rsid w:val="005465BA"/>
    <w:rsid w:val="00546661"/>
    <w:rsid w:val="00546721"/>
    <w:rsid w:val="00546742"/>
    <w:rsid w:val="00546819"/>
    <w:rsid w:val="00546846"/>
    <w:rsid w:val="00546863"/>
    <w:rsid w:val="00546941"/>
    <w:rsid w:val="00546952"/>
    <w:rsid w:val="005469F3"/>
    <w:rsid w:val="00546A61"/>
    <w:rsid w:val="00546A74"/>
    <w:rsid w:val="00546CA2"/>
    <w:rsid w:val="00546CEB"/>
    <w:rsid w:val="00546DA6"/>
    <w:rsid w:val="00546E74"/>
    <w:rsid w:val="00547034"/>
    <w:rsid w:val="00547043"/>
    <w:rsid w:val="005470A7"/>
    <w:rsid w:val="005470F3"/>
    <w:rsid w:val="005477FB"/>
    <w:rsid w:val="005478E1"/>
    <w:rsid w:val="005478F5"/>
    <w:rsid w:val="00547933"/>
    <w:rsid w:val="00547A76"/>
    <w:rsid w:val="00547BBC"/>
    <w:rsid w:val="00547DD6"/>
    <w:rsid w:val="00547F5D"/>
    <w:rsid w:val="00547FA3"/>
    <w:rsid w:val="00547FC2"/>
    <w:rsid w:val="005503FC"/>
    <w:rsid w:val="0055047F"/>
    <w:rsid w:val="00550480"/>
    <w:rsid w:val="00550519"/>
    <w:rsid w:val="0055057F"/>
    <w:rsid w:val="00550653"/>
    <w:rsid w:val="00550B1A"/>
    <w:rsid w:val="00550C58"/>
    <w:rsid w:val="00550CBB"/>
    <w:rsid w:val="00550E2C"/>
    <w:rsid w:val="00551092"/>
    <w:rsid w:val="00551361"/>
    <w:rsid w:val="005515BD"/>
    <w:rsid w:val="00551819"/>
    <w:rsid w:val="0055189D"/>
    <w:rsid w:val="00551A7C"/>
    <w:rsid w:val="00551AF2"/>
    <w:rsid w:val="00551F77"/>
    <w:rsid w:val="005520B2"/>
    <w:rsid w:val="0055210F"/>
    <w:rsid w:val="00552203"/>
    <w:rsid w:val="00552318"/>
    <w:rsid w:val="005524A3"/>
    <w:rsid w:val="005524B5"/>
    <w:rsid w:val="005525CF"/>
    <w:rsid w:val="005526D4"/>
    <w:rsid w:val="0055273E"/>
    <w:rsid w:val="00552767"/>
    <w:rsid w:val="0055282D"/>
    <w:rsid w:val="00552875"/>
    <w:rsid w:val="00552BBF"/>
    <w:rsid w:val="00552F27"/>
    <w:rsid w:val="00552F5E"/>
    <w:rsid w:val="0055303F"/>
    <w:rsid w:val="005531FF"/>
    <w:rsid w:val="00553502"/>
    <w:rsid w:val="0055355B"/>
    <w:rsid w:val="0055367C"/>
    <w:rsid w:val="005536C2"/>
    <w:rsid w:val="005537B5"/>
    <w:rsid w:val="005537F4"/>
    <w:rsid w:val="00553890"/>
    <w:rsid w:val="005539E5"/>
    <w:rsid w:val="00553A4A"/>
    <w:rsid w:val="00553A9B"/>
    <w:rsid w:val="00553BB7"/>
    <w:rsid w:val="00553CD4"/>
    <w:rsid w:val="00553CFA"/>
    <w:rsid w:val="00553E75"/>
    <w:rsid w:val="00553F2E"/>
    <w:rsid w:val="00554165"/>
    <w:rsid w:val="00554259"/>
    <w:rsid w:val="005542CE"/>
    <w:rsid w:val="00554322"/>
    <w:rsid w:val="00554349"/>
    <w:rsid w:val="005543E0"/>
    <w:rsid w:val="005544A5"/>
    <w:rsid w:val="005545DA"/>
    <w:rsid w:val="005546C1"/>
    <w:rsid w:val="00554732"/>
    <w:rsid w:val="00554AA3"/>
    <w:rsid w:val="00554B92"/>
    <w:rsid w:val="00554BA3"/>
    <w:rsid w:val="00554D4E"/>
    <w:rsid w:val="00554E6B"/>
    <w:rsid w:val="00554ECF"/>
    <w:rsid w:val="00554ED8"/>
    <w:rsid w:val="00554F9D"/>
    <w:rsid w:val="00554FB5"/>
    <w:rsid w:val="0055501A"/>
    <w:rsid w:val="005551B2"/>
    <w:rsid w:val="005551EA"/>
    <w:rsid w:val="0055525C"/>
    <w:rsid w:val="0055528B"/>
    <w:rsid w:val="00555347"/>
    <w:rsid w:val="005553E6"/>
    <w:rsid w:val="00555422"/>
    <w:rsid w:val="0055544C"/>
    <w:rsid w:val="00555499"/>
    <w:rsid w:val="005555A6"/>
    <w:rsid w:val="0055561A"/>
    <w:rsid w:val="00555622"/>
    <w:rsid w:val="0055565F"/>
    <w:rsid w:val="005556D9"/>
    <w:rsid w:val="005556DE"/>
    <w:rsid w:val="005556E5"/>
    <w:rsid w:val="00555781"/>
    <w:rsid w:val="00555807"/>
    <w:rsid w:val="00555863"/>
    <w:rsid w:val="0055586F"/>
    <w:rsid w:val="00555938"/>
    <w:rsid w:val="00555A71"/>
    <w:rsid w:val="00555AFB"/>
    <w:rsid w:val="00555B51"/>
    <w:rsid w:val="00555D3C"/>
    <w:rsid w:val="00555D3E"/>
    <w:rsid w:val="00555DE6"/>
    <w:rsid w:val="00555EB9"/>
    <w:rsid w:val="00555F31"/>
    <w:rsid w:val="00555F87"/>
    <w:rsid w:val="005561C8"/>
    <w:rsid w:val="00556310"/>
    <w:rsid w:val="005565A2"/>
    <w:rsid w:val="005565DF"/>
    <w:rsid w:val="0055662C"/>
    <w:rsid w:val="0055694C"/>
    <w:rsid w:val="0055697F"/>
    <w:rsid w:val="00556C31"/>
    <w:rsid w:val="00556CB3"/>
    <w:rsid w:val="00556DBC"/>
    <w:rsid w:val="00556DF3"/>
    <w:rsid w:val="00556DFA"/>
    <w:rsid w:val="00556FF6"/>
    <w:rsid w:val="005570FA"/>
    <w:rsid w:val="0055726E"/>
    <w:rsid w:val="005575B1"/>
    <w:rsid w:val="00557636"/>
    <w:rsid w:val="0055763C"/>
    <w:rsid w:val="00557801"/>
    <w:rsid w:val="00557A19"/>
    <w:rsid w:val="00557A2A"/>
    <w:rsid w:val="00557A37"/>
    <w:rsid w:val="00557B9B"/>
    <w:rsid w:val="00557C43"/>
    <w:rsid w:val="00557C97"/>
    <w:rsid w:val="00557D6B"/>
    <w:rsid w:val="00557E6F"/>
    <w:rsid w:val="00557EF4"/>
    <w:rsid w:val="00557F64"/>
    <w:rsid w:val="0056022F"/>
    <w:rsid w:val="00560343"/>
    <w:rsid w:val="00560443"/>
    <w:rsid w:val="00560566"/>
    <w:rsid w:val="005605ED"/>
    <w:rsid w:val="0056065A"/>
    <w:rsid w:val="00560705"/>
    <w:rsid w:val="0056079D"/>
    <w:rsid w:val="0056094D"/>
    <w:rsid w:val="0056097E"/>
    <w:rsid w:val="00560A11"/>
    <w:rsid w:val="00560A57"/>
    <w:rsid w:val="00560B16"/>
    <w:rsid w:val="00560C09"/>
    <w:rsid w:val="00560CA5"/>
    <w:rsid w:val="00560E9D"/>
    <w:rsid w:val="00560F74"/>
    <w:rsid w:val="00561326"/>
    <w:rsid w:val="00561839"/>
    <w:rsid w:val="005619E8"/>
    <w:rsid w:val="00562080"/>
    <w:rsid w:val="00562082"/>
    <w:rsid w:val="005620C5"/>
    <w:rsid w:val="005621A8"/>
    <w:rsid w:val="0056221C"/>
    <w:rsid w:val="005622CD"/>
    <w:rsid w:val="005622D8"/>
    <w:rsid w:val="005622F3"/>
    <w:rsid w:val="005625BC"/>
    <w:rsid w:val="005628B1"/>
    <w:rsid w:val="00562A49"/>
    <w:rsid w:val="00562B63"/>
    <w:rsid w:val="00562C51"/>
    <w:rsid w:val="00562E23"/>
    <w:rsid w:val="00562E3F"/>
    <w:rsid w:val="00562F60"/>
    <w:rsid w:val="00563050"/>
    <w:rsid w:val="00563059"/>
    <w:rsid w:val="00563221"/>
    <w:rsid w:val="00563321"/>
    <w:rsid w:val="005633A9"/>
    <w:rsid w:val="005634CE"/>
    <w:rsid w:val="00563995"/>
    <w:rsid w:val="005639F8"/>
    <w:rsid w:val="00563BFA"/>
    <w:rsid w:val="00563C90"/>
    <w:rsid w:val="00563E7F"/>
    <w:rsid w:val="00563EC5"/>
    <w:rsid w:val="00563F57"/>
    <w:rsid w:val="00563F60"/>
    <w:rsid w:val="0056405B"/>
    <w:rsid w:val="00564096"/>
    <w:rsid w:val="005641DB"/>
    <w:rsid w:val="005645C2"/>
    <w:rsid w:val="005645F5"/>
    <w:rsid w:val="00564672"/>
    <w:rsid w:val="005646B0"/>
    <w:rsid w:val="00564751"/>
    <w:rsid w:val="005648EA"/>
    <w:rsid w:val="005648FA"/>
    <w:rsid w:val="00564BD3"/>
    <w:rsid w:val="00564C11"/>
    <w:rsid w:val="00564E45"/>
    <w:rsid w:val="00564F26"/>
    <w:rsid w:val="0056524E"/>
    <w:rsid w:val="00565509"/>
    <w:rsid w:val="00565619"/>
    <w:rsid w:val="00565649"/>
    <w:rsid w:val="00565652"/>
    <w:rsid w:val="00565779"/>
    <w:rsid w:val="005657B4"/>
    <w:rsid w:val="00565807"/>
    <w:rsid w:val="005659CA"/>
    <w:rsid w:val="00565B11"/>
    <w:rsid w:val="00565CBC"/>
    <w:rsid w:val="00565E2F"/>
    <w:rsid w:val="00565EE4"/>
    <w:rsid w:val="00565F01"/>
    <w:rsid w:val="00565F6B"/>
    <w:rsid w:val="00566049"/>
    <w:rsid w:val="005660DA"/>
    <w:rsid w:val="005661C7"/>
    <w:rsid w:val="0056646A"/>
    <w:rsid w:val="0056646F"/>
    <w:rsid w:val="00566481"/>
    <w:rsid w:val="00566493"/>
    <w:rsid w:val="005667CF"/>
    <w:rsid w:val="005668A2"/>
    <w:rsid w:val="00566A06"/>
    <w:rsid w:val="00566A3A"/>
    <w:rsid w:val="00566BE7"/>
    <w:rsid w:val="00566BFF"/>
    <w:rsid w:val="00566D98"/>
    <w:rsid w:val="00566E3B"/>
    <w:rsid w:val="005671D1"/>
    <w:rsid w:val="00567249"/>
    <w:rsid w:val="00567D1D"/>
    <w:rsid w:val="00567D94"/>
    <w:rsid w:val="00567F4D"/>
    <w:rsid w:val="00567F5A"/>
    <w:rsid w:val="00567F6B"/>
    <w:rsid w:val="00570087"/>
    <w:rsid w:val="00570142"/>
    <w:rsid w:val="005701E0"/>
    <w:rsid w:val="00570299"/>
    <w:rsid w:val="005702AA"/>
    <w:rsid w:val="005704B1"/>
    <w:rsid w:val="005704CD"/>
    <w:rsid w:val="005704F3"/>
    <w:rsid w:val="005705B5"/>
    <w:rsid w:val="00570660"/>
    <w:rsid w:val="00570836"/>
    <w:rsid w:val="00570B58"/>
    <w:rsid w:val="00570B7F"/>
    <w:rsid w:val="00570C8A"/>
    <w:rsid w:val="00570C9F"/>
    <w:rsid w:val="00570EAA"/>
    <w:rsid w:val="00570EFF"/>
    <w:rsid w:val="00570F1F"/>
    <w:rsid w:val="00570F7A"/>
    <w:rsid w:val="0057100C"/>
    <w:rsid w:val="00571010"/>
    <w:rsid w:val="00571147"/>
    <w:rsid w:val="00571237"/>
    <w:rsid w:val="0057131A"/>
    <w:rsid w:val="005713A3"/>
    <w:rsid w:val="0057142F"/>
    <w:rsid w:val="00571478"/>
    <w:rsid w:val="00571497"/>
    <w:rsid w:val="00571606"/>
    <w:rsid w:val="005716B4"/>
    <w:rsid w:val="005717BA"/>
    <w:rsid w:val="00571824"/>
    <w:rsid w:val="0057184D"/>
    <w:rsid w:val="00571CDA"/>
    <w:rsid w:val="00571DF9"/>
    <w:rsid w:val="00571E1D"/>
    <w:rsid w:val="00571E5D"/>
    <w:rsid w:val="00571F5A"/>
    <w:rsid w:val="0057214D"/>
    <w:rsid w:val="00572250"/>
    <w:rsid w:val="00572337"/>
    <w:rsid w:val="0057247B"/>
    <w:rsid w:val="00572555"/>
    <w:rsid w:val="0057259F"/>
    <w:rsid w:val="00572740"/>
    <w:rsid w:val="005727EB"/>
    <w:rsid w:val="005727F2"/>
    <w:rsid w:val="005728A9"/>
    <w:rsid w:val="00572BBF"/>
    <w:rsid w:val="00572C7F"/>
    <w:rsid w:val="00572CE5"/>
    <w:rsid w:val="00572D03"/>
    <w:rsid w:val="00572D77"/>
    <w:rsid w:val="00572E31"/>
    <w:rsid w:val="00572E3A"/>
    <w:rsid w:val="00572E8E"/>
    <w:rsid w:val="00572F3C"/>
    <w:rsid w:val="00573001"/>
    <w:rsid w:val="0057303A"/>
    <w:rsid w:val="005730C4"/>
    <w:rsid w:val="005732F3"/>
    <w:rsid w:val="005733B8"/>
    <w:rsid w:val="005734F3"/>
    <w:rsid w:val="0057353B"/>
    <w:rsid w:val="00573609"/>
    <w:rsid w:val="0057372D"/>
    <w:rsid w:val="005737CE"/>
    <w:rsid w:val="00573A51"/>
    <w:rsid w:val="00573A77"/>
    <w:rsid w:val="00573A96"/>
    <w:rsid w:val="00573A99"/>
    <w:rsid w:val="00573DC6"/>
    <w:rsid w:val="00573EBD"/>
    <w:rsid w:val="00573F31"/>
    <w:rsid w:val="005741C7"/>
    <w:rsid w:val="00574269"/>
    <w:rsid w:val="005744C1"/>
    <w:rsid w:val="0057471D"/>
    <w:rsid w:val="005747CF"/>
    <w:rsid w:val="00574848"/>
    <w:rsid w:val="00574907"/>
    <w:rsid w:val="0057492B"/>
    <w:rsid w:val="00574954"/>
    <w:rsid w:val="00574A12"/>
    <w:rsid w:val="00574B78"/>
    <w:rsid w:val="00574C31"/>
    <w:rsid w:val="00574CD5"/>
    <w:rsid w:val="00574CD8"/>
    <w:rsid w:val="00574E62"/>
    <w:rsid w:val="00574ED3"/>
    <w:rsid w:val="00574F20"/>
    <w:rsid w:val="0057528C"/>
    <w:rsid w:val="0057531B"/>
    <w:rsid w:val="005754C3"/>
    <w:rsid w:val="00575529"/>
    <w:rsid w:val="0057553A"/>
    <w:rsid w:val="005755E3"/>
    <w:rsid w:val="005756AC"/>
    <w:rsid w:val="00575BC6"/>
    <w:rsid w:val="00575CAE"/>
    <w:rsid w:val="00575DBD"/>
    <w:rsid w:val="00575F1A"/>
    <w:rsid w:val="00575FE2"/>
    <w:rsid w:val="00575FF9"/>
    <w:rsid w:val="0057609D"/>
    <w:rsid w:val="005760DA"/>
    <w:rsid w:val="005761CF"/>
    <w:rsid w:val="00576442"/>
    <w:rsid w:val="005764A0"/>
    <w:rsid w:val="005764D6"/>
    <w:rsid w:val="005764F3"/>
    <w:rsid w:val="005766B5"/>
    <w:rsid w:val="00576784"/>
    <w:rsid w:val="0057683B"/>
    <w:rsid w:val="00576B9E"/>
    <w:rsid w:val="00576C1A"/>
    <w:rsid w:val="00576C33"/>
    <w:rsid w:val="00576CE2"/>
    <w:rsid w:val="00576E52"/>
    <w:rsid w:val="00576EE9"/>
    <w:rsid w:val="00576F5F"/>
    <w:rsid w:val="00577096"/>
    <w:rsid w:val="0057721B"/>
    <w:rsid w:val="005772D3"/>
    <w:rsid w:val="005772ED"/>
    <w:rsid w:val="00577314"/>
    <w:rsid w:val="0057733B"/>
    <w:rsid w:val="0057736C"/>
    <w:rsid w:val="00577431"/>
    <w:rsid w:val="00577450"/>
    <w:rsid w:val="005774BE"/>
    <w:rsid w:val="00577579"/>
    <w:rsid w:val="005776C0"/>
    <w:rsid w:val="00577719"/>
    <w:rsid w:val="0057779A"/>
    <w:rsid w:val="00577848"/>
    <w:rsid w:val="005778D2"/>
    <w:rsid w:val="005778F4"/>
    <w:rsid w:val="0057797F"/>
    <w:rsid w:val="00577A6C"/>
    <w:rsid w:val="00577AA7"/>
    <w:rsid w:val="00577AE5"/>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64"/>
    <w:rsid w:val="005807F2"/>
    <w:rsid w:val="00580886"/>
    <w:rsid w:val="00580C6C"/>
    <w:rsid w:val="00580D18"/>
    <w:rsid w:val="00580ECF"/>
    <w:rsid w:val="00580EF2"/>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9E0"/>
    <w:rsid w:val="00581B31"/>
    <w:rsid w:val="00581B4D"/>
    <w:rsid w:val="00581CE5"/>
    <w:rsid w:val="00581DFA"/>
    <w:rsid w:val="00581EAF"/>
    <w:rsid w:val="00581F54"/>
    <w:rsid w:val="0058206B"/>
    <w:rsid w:val="00582094"/>
    <w:rsid w:val="00582310"/>
    <w:rsid w:val="0058238F"/>
    <w:rsid w:val="005824C5"/>
    <w:rsid w:val="005825A9"/>
    <w:rsid w:val="00582692"/>
    <w:rsid w:val="0058280C"/>
    <w:rsid w:val="00582892"/>
    <w:rsid w:val="00582944"/>
    <w:rsid w:val="00582AAB"/>
    <w:rsid w:val="00582AC1"/>
    <w:rsid w:val="00582C5B"/>
    <w:rsid w:val="00582F2E"/>
    <w:rsid w:val="00582FD3"/>
    <w:rsid w:val="0058309C"/>
    <w:rsid w:val="00583135"/>
    <w:rsid w:val="005831EF"/>
    <w:rsid w:val="00583206"/>
    <w:rsid w:val="005832A3"/>
    <w:rsid w:val="005832AA"/>
    <w:rsid w:val="005832B4"/>
    <w:rsid w:val="005832D0"/>
    <w:rsid w:val="0058333A"/>
    <w:rsid w:val="00583489"/>
    <w:rsid w:val="00583895"/>
    <w:rsid w:val="005838D6"/>
    <w:rsid w:val="00583A5D"/>
    <w:rsid w:val="00583A78"/>
    <w:rsid w:val="00583C61"/>
    <w:rsid w:val="00583C6F"/>
    <w:rsid w:val="00583DCA"/>
    <w:rsid w:val="00583E7E"/>
    <w:rsid w:val="00583F2B"/>
    <w:rsid w:val="00584008"/>
    <w:rsid w:val="00584040"/>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E44"/>
    <w:rsid w:val="00584E51"/>
    <w:rsid w:val="00584F8C"/>
    <w:rsid w:val="0058506B"/>
    <w:rsid w:val="005850C8"/>
    <w:rsid w:val="00585193"/>
    <w:rsid w:val="0058547B"/>
    <w:rsid w:val="005854B6"/>
    <w:rsid w:val="00585829"/>
    <w:rsid w:val="00585890"/>
    <w:rsid w:val="005858F2"/>
    <w:rsid w:val="00585AF6"/>
    <w:rsid w:val="00585B54"/>
    <w:rsid w:val="00585CC1"/>
    <w:rsid w:val="00585D67"/>
    <w:rsid w:val="00585E16"/>
    <w:rsid w:val="00585EA0"/>
    <w:rsid w:val="00585F97"/>
    <w:rsid w:val="00585FB8"/>
    <w:rsid w:val="005862A6"/>
    <w:rsid w:val="00586300"/>
    <w:rsid w:val="00586370"/>
    <w:rsid w:val="00586489"/>
    <w:rsid w:val="005864A5"/>
    <w:rsid w:val="00586590"/>
    <w:rsid w:val="00586678"/>
    <w:rsid w:val="0058673D"/>
    <w:rsid w:val="00586934"/>
    <w:rsid w:val="005869E7"/>
    <w:rsid w:val="00586B32"/>
    <w:rsid w:val="00586CD7"/>
    <w:rsid w:val="00586EFE"/>
    <w:rsid w:val="00586FC1"/>
    <w:rsid w:val="00586FE7"/>
    <w:rsid w:val="00587142"/>
    <w:rsid w:val="00587171"/>
    <w:rsid w:val="005871CD"/>
    <w:rsid w:val="005873EE"/>
    <w:rsid w:val="00587744"/>
    <w:rsid w:val="00587800"/>
    <w:rsid w:val="0058789E"/>
    <w:rsid w:val="00587AE6"/>
    <w:rsid w:val="00587BAC"/>
    <w:rsid w:val="00587D60"/>
    <w:rsid w:val="00587EAF"/>
    <w:rsid w:val="00590240"/>
    <w:rsid w:val="00590309"/>
    <w:rsid w:val="00590322"/>
    <w:rsid w:val="005904D7"/>
    <w:rsid w:val="0059061F"/>
    <w:rsid w:val="0059085E"/>
    <w:rsid w:val="005909A2"/>
    <w:rsid w:val="00590A6E"/>
    <w:rsid w:val="00590A93"/>
    <w:rsid w:val="00590C06"/>
    <w:rsid w:val="00590C20"/>
    <w:rsid w:val="00590C44"/>
    <w:rsid w:val="00590D94"/>
    <w:rsid w:val="00590DA8"/>
    <w:rsid w:val="00591134"/>
    <w:rsid w:val="00591173"/>
    <w:rsid w:val="005912C3"/>
    <w:rsid w:val="005912CE"/>
    <w:rsid w:val="00591325"/>
    <w:rsid w:val="005913C4"/>
    <w:rsid w:val="0059158C"/>
    <w:rsid w:val="005915D0"/>
    <w:rsid w:val="00591615"/>
    <w:rsid w:val="005916BD"/>
    <w:rsid w:val="005918AF"/>
    <w:rsid w:val="00591A83"/>
    <w:rsid w:val="00591A96"/>
    <w:rsid w:val="00591B8B"/>
    <w:rsid w:val="00591C29"/>
    <w:rsid w:val="00591EDC"/>
    <w:rsid w:val="00591F93"/>
    <w:rsid w:val="00591FAA"/>
    <w:rsid w:val="00592132"/>
    <w:rsid w:val="00592225"/>
    <w:rsid w:val="005922FE"/>
    <w:rsid w:val="0059236E"/>
    <w:rsid w:val="005924BF"/>
    <w:rsid w:val="00592656"/>
    <w:rsid w:val="005926BF"/>
    <w:rsid w:val="00592737"/>
    <w:rsid w:val="00592870"/>
    <w:rsid w:val="005928AF"/>
    <w:rsid w:val="00592968"/>
    <w:rsid w:val="00592B2D"/>
    <w:rsid w:val="00592C77"/>
    <w:rsid w:val="00592E7E"/>
    <w:rsid w:val="00592EA0"/>
    <w:rsid w:val="005930CC"/>
    <w:rsid w:val="005931A3"/>
    <w:rsid w:val="0059332A"/>
    <w:rsid w:val="005933CE"/>
    <w:rsid w:val="00593404"/>
    <w:rsid w:val="0059340C"/>
    <w:rsid w:val="00593427"/>
    <w:rsid w:val="00593443"/>
    <w:rsid w:val="005936CB"/>
    <w:rsid w:val="0059391A"/>
    <w:rsid w:val="0059391F"/>
    <w:rsid w:val="00593946"/>
    <w:rsid w:val="00593A56"/>
    <w:rsid w:val="00593AF2"/>
    <w:rsid w:val="00593DCC"/>
    <w:rsid w:val="00594059"/>
    <w:rsid w:val="0059408E"/>
    <w:rsid w:val="005940FE"/>
    <w:rsid w:val="00594182"/>
    <w:rsid w:val="0059422F"/>
    <w:rsid w:val="005942B8"/>
    <w:rsid w:val="005944F6"/>
    <w:rsid w:val="005945EA"/>
    <w:rsid w:val="00594643"/>
    <w:rsid w:val="005947DF"/>
    <w:rsid w:val="005948C5"/>
    <w:rsid w:val="005949AA"/>
    <w:rsid w:val="00594AB6"/>
    <w:rsid w:val="00594B55"/>
    <w:rsid w:val="00594CBD"/>
    <w:rsid w:val="00594CC4"/>
    <w:rsid w:val="00594CD7"/>
    <w:rsid w:val="00594D7C"/>
    <w:rsid w:val="00594FF1"/>
    <w:rsid w:val="00595030"/>
    <w:rsid w:val="005950B0"/>
    <w:rsid w:val="00595109"/>
    <w:rsid w:val="00595163"/>
    <w:rsid w:val="00595257"/>
    <w:rsid w:val="0059525F"/>
    <w:rsid w:val="00595371"/>
    <w:rsid w:val="00595459"/>
    <w:rsid w:val="00595756"/>
    <w:rsid w:val="00595798"/>
    <w:rsid w:val="0059589F"/>
    <w:rsid w:val="0059594E"/>
    <w:rsid w:val="00595AD1"/>
    <w:rsid w:val="00595AED"/>
    <w:rsid w:val="00595C47"/>
    <w:rsid w:val="00595CFD"/>
    <w:rsid w:val="00595D54"/>
    <w:rsid w:val="00595E8E"/>
    <w:rsid w:val="00595F59"/>
    <w:rsid w:val="00595FD6"/>
    <w:rsid w:val="005960AE"/>
    <w:rsid w:val="00596134"/>
    <w:rsid w:val="00596435"/>
    <w:rsid w:val="005964AB"/>
    <w:rsid w:val="0059650F"/>
    <w:rsid w:val="00596588"/>
    <w:rsid w:val="005966E1"/>
    <w:rsid w:val="005966E6"/>
    <w:rsid w:val="005967F9"/>
    <w:rsid w:val="00596860"/>
    <w:rsid w:val="0059691D"/>
    <w:rsid w:val="00596B0D"/>
    <w:rsid w:val="00596BEF"/>
    <w:rsid w:val="00596F76"/>
    <w:rsid w:val="00597075"/>
    <w:rsid w:val="005970B6"/>
    <w:rsid w:val="00597232"/>
    <w:rsid w:val="005972A0"/>
    <w:rsid w:val="005973BA"/>
    <w:rsid w:val="005975BE"/>
    <w:rsid w:val="00597637"/>
    <w:rsid w:val="005977A6"/>
    <w:rsid w:val="005978B0"/>
    <w:rsid w:val="00597979"/>
    <w:rsid w:val="00597B11"/>
    <w:rsid w:val="00597B71"/>
    <w:rsid w:val="00597BC4"/>
    <w:rsid w:val="00597D37"/>
    <w:rsid w:val="00597FA9"/>
    <w:rsid w:val="00597FC3"/>
    <w:rsid w:val="005A0088"/>
    <w:rsid w:val="005A00DA"/>
    <w:rsid w:val="005A0154"/>
    <w:rsid w:val="005A020B"/>
    <w:rsid w:val="005A02B5"/>
    <w:rsid w:val="005A02F9"/>
    <w:rsid w:val="005A0371"/>
    <w:rsid w:val="005A0582"/>
    <w:rsid w:val="005A0693"/>
    <w:rsid w:val="005A0799"/>
    <w:rsid w:val="005A08EC"/>
    <w:rsid w:val="005A0A77"/>
    <w:rsid w:val="005A0AD7"/>
    <w:rsid w:val="005A0CB4"/>
    <w:rsid w:val="005A0D3A"/>
    <w:rsid w:val="005A0E89"/>
    <w:rsid w:val="005A1055"/>
    <w:rsid w:val="005A12D4"/>
    <w:rsid w:val="005A1674"/>
    <w:rsid w:val="005A16D4"/>
    <w:rsid w:val="005A1857"/>
    <w:rsid w:val="005A18D1"/>
    <w:rsid w:val="005A1A1A"/>
    <w:rsid w:val="005A1AAD"/>
    <w:rsid w:val="005A1B18"/>
    <w:rsid w:val="005A1B94"/>
    <w:rsid w:val="005A1BE1"/>
    <w:rsid w:val="005A1D5C"/>
    <w:rsid w:val="005A1DF2"/>
    <w:rsid w:val="005A1F2B"/>
    <w:rsid w:val="005A2045"/>
    <w:rsid w:val="005A20E1"/>
    <w:rsid w:val="005A215D"/>
    <w:rsid w:val="005A21E9"/>
    <w:rsid w:val="005A23A9"/>
    <w:rsid w:val="005A2486"/>
    <w:rsid w:val="005A255D"/>
    <w:rsid w:val="005A2932"/>
    <w:rsid w:val="005A2C6C"/>
    <w:rsid w:val="005A2D1F"/>
    <w:rsid w:val="005A2F35"/>
    <w:rsid w:val="005A3025"/>
    <w:rsid w:val="005A30D1"/>
    <w:rsid w:val="005A315E"/>
    <w:rsid w:val="005A31F6"/>
    <w:rsid w:val="005A3388"/>
    <w:rsid w:val="005A34C4"/>
    <w:rsid w:val="005A3880"/>
    <w:rsid w:val="005A3988"/>
    <w:rsid w:val="005A39B0"/>
    <w:rsid w:val="005A3A48"/>
    <w:rsid w:val="005A3C8C"/>
    <w:rsid w:val="005A3C93"/>
    <w:rsid w:val="005A3DFA"/>
    <w:rsid w:val="005A3F1F"/>
    <w:rsid w:val="005A3FDA"/>
    <w:rsid w:val="005A40DE"/>
    <w:rsid w:val="005A417D"/>
    <w:rsid w:val="005A4237"/>
    <w:rsid w:val="005A4395"/>
    <w:rsid w:val="005A4633"/>
    <w:rsid w:val="005A4959"/>
    <w:rsid w:val="005A4C85"/>
    <w:rsid w:val="005A4D52"/>
    <w:rsid w:val="005A4E7F"/>
    <w:rsid w:val="005A4F45"/>
    <w:rsid w:val="005A5146"/>
    <w:rsid w:val="005A54DC"/>
    <w:rsid w:val="005A576F"/>
    <w:rsid w:val="005A5815"/>
    <w:rsid w:val="005A592E"/>
    <w:rsid w:val="005A59B4"/>
    <w:rsid w:val="005A5A46"/>
    <w:rsid w:val="005A5CF2"/>
    <w:rsid w:val="005A5DC6"/>
    <w:rsid w:val="005A5E13"/>
    <w:rsid w:val="005A5E85"/>
    <w:rsid w:val="005A5F72"/>
    <w:rsid w:val="005A5FEA"/>
    <w:rsid w:val="005A607F"/>
    <w:rsid w:val="005A60DE"/>
    <w:rsid w:val="005A60F4"/>
    <w:rsid w:val="005A615E"/>
    <w:rsid w:val="005A62A6"/>
    <w:rsid w:val="005A6435"/>
    <w:rsid w:val="005A6482"/>
    <w:rsid w:val="005A64A9"/>
    <w:rsid w:val="005A6656"/>
    <w:rsid w:val="005A677A"/>
    <w:rsid w:val="005A6984"/>
    <w:rsid w:val="005A69EE"/>
    <w:rsid w:val="005A6A3A"/>
    <w:rsid w:val="005A6B31"/>
    <w:rsid w:val="005A6CDD"/>
    <w:rsid w:val="005A6D15"/>
    <w:rsid w:val="005A6DB7"/>
    <w:rsid w:val="005A6E24"/>
    <w:rsid w:val="005A6EA6"/>
    <w:rsid w:val="005A6F05"/>
    <w:rsid w:val="005A6FCE"/>
    <w:rsid w:val="005A70F1"/>
    <w:rsid w:val="005A70FC"/>
    <w:rsid w:val="005A71BE"/>
    <w:rsid w:val="005A7290"/>
    <w:rsid w:val="005A73A4"/>
    <w:rsid w:val="005A7645"/>
    <w:rsid w:val="005A777F"/>
    <w:rsid w:val="005A7A92"/>
    <w:rsid w:val="005A7AE1"/>
    <w:rsid w:val="005A7F87"/>
    <w:rsid w:val="005A7FF1"/>
    <w:rsid w:val="005B000E"/>
    <w:rsid w:val="005B0012"/>
    <w:rsid w:val="005B010E"/>
    <w:rsid w:val="005B0276"/>
    <w:rsid w:val="005B0413"/>
    <w:rsid w:val="005B04AB"/>
    <w:rsid w:val="005B05FE"/>
    <w:rsid w:val="005B068C"/>
    <w:rsid w:val="005B09C2"/>
    <w:rsid w:val="005B0B9C"/>
    <w:rsid w:val="005B0D10"/>
    <w:rsid w:val="005B0E6B"/>
    <w:rsid w:val="005B0ED9"/>
    <w:rsid w:val="005B0FE5"/>
    <w:rsid w:val="005B102B"/>
    <w:rsid w:val="005B1082"/>
    <w:rsid w:val="005B110F"/>
    <w:rsid w:val="005B118C"/>
    <w:rsid w:val="005B123B"/>
    <w:rsid w:val="005B13A0"/>
    <w:rsid w:val="005B14E1"/>
    <w:rsid w:val="005B1600"/>
    <w:rsid w:val="005B168B"/>
    <w:rsid w:val="005B1829"/>
    <w:rsid w:val="005B1A2A"/>
    <w:rsid w:val="005B1C81"/>
    <w:rsid w:val="005B1D48"/>
    <w:rsid w:val="005B2056"/>
    <w:rsid w:val="005B2064"/>
    <w:rsid w:val="005B20D9"/>
    <w:rsid w:val="005B22F4"/>
    <w:rsid w:val="005B2411"/>
    <w:rsid w:val="005B252F"/>
    <w:rsid w:val="005B2567"/>
    <w:rsid w:val="005B25BF"/>
    <w:rsid w:val="005B2682"/>
    <w:rsid w:val="005B26BB"/>
    <w:rsid w:val="005B2B22"/>
    <w:rsid w:val="005B2D46"/>
    <w:rsid w:val="005B2E21"/>
    <w:rsid w:val="005B3588"/>
    <w:rsid w:val="005B3613"/>
    <w:rsid w:val="005B363C"/>
    <w:rsid w:val="005B3739"/>
    <w:rsid w:val="005B3AE2"/>
    <w:rsid w:val="005B3B2A"/>
    <w:rsid w:val="005B3B49"/>
    <w:rsid w:val="005B3D1F"/>
    <w:rsid w:val="005B419D"/>
    <w:rsid w:val="005B42F4"/>
    <w:rsid w:val="005B4410"/>
    <w:rsid w:val="005B4434"/>
    <w:rsid w:val="005B445F"/>
    <w:rsid w:val="005B4538"/>
    <w:rsid w:val="005B4865"/>
    <w:rsid w:val="005B4A35"/>
    <w:rsid w:val="005B4B7C"/>
    <w:rsid w:val="005B4BEB"/>
    <w:rsid w:val="005B4C69"/>
    <w:rsid w:val="005B4CA7"/>
    <w:rsid w:val="005B4CC2"/>
    <w:rsid w:val="005B4EAD"/>
    <w:rsid w:val="005B4EC3"/>
    <w:rsid w:val="005B4F90"/>
    <w:rsid w:val="005B50AE"/>
    <w:rsid w:val="005B50D0"/>
    <w:rsid w:val="005B5155"/>
    <w:rsid w:val="005B5567"/>
    <w:rsid w:val="005B55BC"/>
    <w:rsid w:val="005B58D0"/>
    <w:rsid w:val="005B5999"/>
    <w:rsid w:val="005B5A20"/>
    <w:rsid w:val="005B5A42"/>
    <w:rsid w:val="005B5AAB"/>
    <w:rsid w:val="005B5BC5"/>
    <w:rsid w:val="005B5E5C"/>
    <w:rsid w:val="005B5E5E"/>
    <w:rsid w:val="005B5E86"/>
    <w:rsid w:val="005B5F5C"/>
    <w:rsid w:val="005B5FF4"/>
    <w:rsid w:val="005B64C6"/>
    <w:rsid w:val="005B64CC"/>
    <w:rsid w:val="005B651A"/>
    <w:rsid w:val="005B677C"/>
    <w:rsid w:val="005B67C0"/>
    <w:rsid w:val="005B6815"/>
    <w:rsid w:val="005B6A0E"/>
    <w:rsid w:val="005B6BE7"/>
    <w:rsid w:val="005B6C44"/>
    <w:rsid w:val="005B6C4B"/>
    <w:rsid w:val="005B6EDE"/>
    <w:rsid w:val="005B6F50"/>
    <w:rsid w:val="005B6F74"/>
    <w:rsid w:val="005B6F90"/>
    <w:rsid w:val="005B7007"/>
    <w:rsid w:val="005B7038"/>
    <w:rsid w:val="005B70AF"/>
    <w:rsid w:val="005B7270"/>
    <w:rsid w:val="005B742B"/>
    <w:rsid w:val="005B7435"/>
    <w:rsid w:val="005B76E6"/>
    <w:rsid w:val="005B7710"/>
    <w:rsid w:val="005B781C"/>
    <w:rsid w:val="005B7827"/>
    <w:rsid w:val="005B78C8"/>
    <w:rsid w:val="005B797B"/>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81"/>
    <w:rsid w:val="005C0B81"/>
    <w:rsid w:val="005C0CB6"/>
    <w:rsid w:val="005C0D55"/>
    <w:rsid w:val="005C0E2E"/>
    <w:rsid w:val="005C0E93"/>
    <w:rsid w:val="005C0F88"/>
    <w:rsid w:val="005C10C1"/>
    <w:rsid w:val="005C11CE"/>
    <w:rsid w:val="005C12EB"/>
    <w:rsid w:val="005C130F"/>
    <w:rsid w:val="005C168F"/>
    <w:rsid w:val="005C1834"/>
    <w:rsid w:val="005C19C2"/>
    <w:rsid w:val="005C1B7E"/>
    <w:rsid w:val="005C1B98"/>
    <w:rsid w:val="005C1BEF"/>
    <w:rsid w:val="005C1C3A"/>
    <w:rsid w:val="005C1ED3"/>
    <w:rsid w:val="005C1EE3"/>
    <w:rsid w:val="005C1F0D"/>
    <w:rsid w:val="005C1F20"/>
    <w:rsid w:val="005C1FE3"/>
    <w:rsid w:val="005C20C7"/>
    <w:rsid w:val="005C21E6"/>
    <w:rsid w:val="005C2274"/>
    <w:rsid w:val="005C229B"/>
    <w:rsid w:val="005C2436"/>
    <w:rsid w:val="005C2537"/>
    <w:rsid w:val="005C2592"/>
    <w:rsid w:val="005C2688"/>
    <w:rsid w:val="005C2A6D"/>
    <w:rsid w:val="005C2BDE"/>
    <w:rsid w:val="005C2CA8"/>
    <w:rsid w:val="005C2D93"/>
    <w:rsid w:val="005C3183"/>
    <w:rsid w:val="005C3367"/>
    <w:rsid w:val="005C3493"/>
    <w:rsid w:val="005C34C9"/>
    <w:rsid w:val="005C3501"/>
    <w:rsid w:val="005C3704"/>
    <w:rsid w:val="005C387F"/>
    <w:rsid w:val="005C3880"/>
    <w:rsid w:val="005C3934"/>
    <w:rsid w:val="005C3A56"/>
    <w:rsid w:val="005C3AA8"/>
    <w:rsid w:val="005C3BFF"/>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B34"/>
    <w:rsid w:val="005C4BC5"/>
    <w:rsid w:val="005C4EA8"/>
    <w:rsid w:val="005C4F91"/>
    <w:rsid w:val="005C4FA6"/>
    <w:rsid w:val="005C4FFF"/>
    <w:rsid w:val="005C5086"/>
    <w:rsid w:val="005C526A"/>
    <w:rsid w:val="005C528A"/>
    <w:rsid w:val="005C528C"/>
    <w:rsid w:val="005C532D"/>
    <w:rsid w:val="005C5438"/>
    <w:rsid w:val="005C5727"/>
    <w:rsid w:val="005C58FB"/>
    <w:rsid w:val="005C5977"/>
    <w:rsid w:val="005C5B14"/>
    <w:rsid w:val="005C5E20"/>
    <w:rsid w:val="005C5F6C"/>
    <w:rsid w:val="005C614C"/>
    <w:rsid w:val="005C6184"/>
    <w:rsid w:val="005C61AC"/>
    <w:rsid w:val="005C6223"/>
    <w:rsid w:val="005C6260"/>
    <w:rsid w:val="005C62BC"/>
    <w:rsid w:val="005C6406"/>
    <w:rsid w:val="005C6442"/>
    <w:rsid w:val="005C6517"/>
    <w:rsid w:val="005C6898"/>
    <w:rsid w:val="005C6B4A"/>
    <w:rsid w:val="005C6CFC"/>
    <w:rsid w:val="005C6D10"/>
    <w:rsid w:val="005C6D96"/>
    <w:rsid w:val="005C6E40"/>
    <w:rsid w:val="005C6F3E"/>
    <w:rsid w:val="005C70A7"/>
    <w:rsid w:val="005C71C1"/>
    <w:rsid w:val="005C7376"/>
    <w:rsid w:val="005C7694"/>
    <w:rsid w:val="005C770E"/>
    <w:rsid w:val="005C776D"/>
    <w:rsid w:val="005C78CF"/>
    <w:rsid w:val="005C7901"/>
    <w:rsid w:val="005C795C"/>
    <w:rsid w:val="005C7B78"/>
    <w:rsid w:val="005C7C37"/>
    <w:rsid w:val="005D00C2"/>
    <w:rsid w:val="005D031D"/>
    <w:rsid w:val="005D03A8"/>
    <w:rsid w:val="005D03C6"/>
    <w:rsid w:val="005D03E8"/>
    <w:rsid w:val="005D0542"/>
    <w:rsid w:val="005D0548"/>
    <w:rsid w:val="005D06FA"/>
    <w:rsid w:val="005D08FF"/>
    <w:rsid w:val="005D093E"/>
    <w:rsid w:val="005D099E"/>
    <w:rsid w:val="005D0B65"/>
    <w:rsid w:val="005D0CA5"/>
    <w:rsid w:val="005D0CC0"/>
    <w:rsid w:val="005D0D03"/>
    <w:rsid w:val="005D0D6B"/>
    <w:rsid w:val="005D0EAE"/>
    <w:rsid w:val="005D0EBC"/>
    <w:rsid w:val="005D1059"/>
    <w:rsid w:val="005D10AE"/>
    <w:rsid w:val="005D1294"/>
    <w:rsid w:val="005D129D"/>
    <w:rsid w:val="005D1315"/>
    <w:rsid w:val="005D1364"/>
    <w:rsid w:val="005D1370"/>
    <w:rsid w:val="005D147A"/>
    <w:rsid w:val="005D1605"/>
    <w:rsid w:val="005D1616"/>
    <w:rsid w:val="005D175A"/>
    <w:rsid w:val="005D18C2"/>
    <w:rsid w:val="005D1C89"/>
    <w:rsid w:val="005D1CC0"/>
    <w:rsid w:val="005D1D41"/>
    <w:rsid w:val="005D1DA0"/>
    <w:rsid w:val="005D1E22"/>
    <w:rsid w:val="005D1E60"/>
    <w:rsid w:val="005D1E7C"/>
    <w:rsid w:val="005D1FEE"/>
    <w:rsid w:val="005D2028"/>
    <w:rsid w:val="005D2142"/>
    <w:rsid w:val="005D22DC"/>
    <w:rsid w:val="005D244E"/>
    <w:rsid w:val="005D2468"/>
    <w:rsid w:val="005D2506"/>
    <w:rsid w:val="005D25AC"/>
    <w:rsid w:val="005D2623"/>
    <w:rsid w:val="005D2654"/>
    <w:rsid w:val="005D277B"/>
    <w:rsid w:val="005D279F"/>
    <w:rsid w:val="005D27EC"/>
    <w:rsid w:val="005D2973"/>
    <w:rsid w:val="005D299C"/>
    <w:rsid w:val="005D29AC"/>
    <w:rsid w:val="005D29C2"/>
    <w:rsid w:val="005D2ADE"/>
    <w:rsid w:val="005D2C6E"/>
    <w:rsid w:val="005D2EB3"/>
    <w:rsid w:val="005D2EDB"/>
    <w:rsid w:val="005D2F56"/>
    <w:rsid w:val="005D30D7"/>
    <w:rsid w:val="005D379E"/>
    <w:rsid w:val="005D37FE"/>
    <w:rsid w:val="005D3987"/>
    <w:rsid w:val="005D3A08"/>
    <w:rsid w:val="005D3A98"/>
    <w:rsid w:val="005D3C34"/>
    <w:rsid w:val="005D3D55"/>
    <w:rsid w:val="005D3F34"/>
    <w:rsid w:val="005D407A"/>
    <w:rsid w:val="005D412F"/>
    <w:rsid w:val="005D4351"/>
    <w:rsid w:val="005D45CC"/>
    <w:rsid w:val="005D47C9"/>
    <w:rsid w:val="005D47EC"/>
    <w:rsid w:val="005D47F4"/>
    <w:rsid w:val="005D48E0"/>
    <w:rsid w:val="005D4908"/>
    <w:rsid w:val="005D4A5A"/>
    <w:rsid w:val="005D4AFE"/>
    <w:rsid w:val="005D4BAE"/>
    <w:rsid w:val="005D4BDD"/>
    <w:rsid w:val="005D4CD0"/>
    <w:rsid w:val="005D51E4"/>
    <w:rsid w:val="005D5694"/>
    <w:rsid w:val="005D5761"/>
    <w:rsid w:val="005D57E8"/>
    <w:rsid w:val="005D57F5"/>
    <w:rsid w:val="005D5864"/>
    <w:rsid w:val="005D58EF"/>
    <w:rsid w:val="005D5A64"/>
    <w:rsid w:val="005D5CE7"/>
    <w:rsid w:val="005D5DC9"/>
    <w:rsid w:val="005D5E13"/>
    <w:rsid w:val="005D5E4A"/>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C06"/>
    <w:rsid w:val="005D7236"/>
    <w:rsid w:val="005D72A8"/>
    <w:rsid w:val="005D72DB"/>
    <w:rsid w:val="005D73D9"/>
    <w:rsid w:val="005D752C"/>
    <w:rsid w:val="005D77DC"/>
    <w:rsid w:val="005D7A8C"/>
    <w:rsid w:val="005D7DD5"/>
    <w:rsid w:val="005D7ED0"/>
    <w:rsid w:val="005D7FEE"/>
    <w:rsid w:val="005E0140"/>
    <w:rsid w:val="005E03C1"/>
    <w:rsid w:val="005E051C"/>
    <w:rsid w:val="005E0719"/>
    <w:rsid w:val="005E0B23"/>
    <w:rsid w:val="005E0B48"/>
    <w:rsid w:val="005E0BDD"/>
    <w:rsid w:val="005E0C45"/>
    <w:rsid w:val="005E0CFA"/>
    <w:rsid w:val="005E0F7C"/>
    <w:rsid w:val="005E0FDA"/>
    <w:rsid w:val="005E10A5"/>
    <w:rsid w:val="005E10E4"/>
    <w:rsid w:val="005E11A7"/>
    <w:rsid w:val="005E160C"/>
    <w:rsid w:val="005E163C"/>
    <w:rsid w:val="005E16A5"/>
    <w:rsid w:val="005E18B1"/>
    <w:rsid w:val="005E1C48"/>
    <w:rsid w:val="005E1CA6"/>
    <w:rsid w:val="005E1CFE"/>
    <w:rsid w:val="005E234A"/>
    <w:rsid w:val="005E23B4"/>
    <w:rsid w:val="005E250E"/>
    <w:rsid w:val="005E26B3"/>
    <w:rsid w:val="005E2954"/>
    <w:rsid w:val="005E2B72"/>
    <w:rsid w:val="005E2BCB"/>
    <w:rsid w:val="005E2BF7"/>
    <w:rsid w:val="005E2C1A"/>
    <w:rsid w:val="005E2D2C"/>
    <w:rsid w:val="005E2D4F"/>
    <w:rsid w:val="005E2F0A"/>
    <w:rsid w:val="005E2F0B"/>
    <w:rsid w:val="005E3145"/>
    <w:rsid w:val="005E32FC"/>
    <w:rsid w:val="005E3404"/>
    <w:rsid w:val="005E3442"/>
    <w:rsid w:val="005E34A2"/>
    <w:rsid w:val="005E3566"/>
    <w:rsid w:val="005E36F7"/>
    <w:rsid w:val="005E3970"/>
    <w:rsid w:val="005E3B3C"/>
    <w:rsid w:val="005E3B4A"/>
    <w:rsid w:val="005E3B54"/>
    <w:rsid w:val="005E3D18"/>
    <w:rsid w:val="005E3EC3"/>
    <w:rsid w:val="005E3ED1"/>
    <w:rsid w:val="005E3F6B"/>
    <w:rsid w:val="005E3FB2"/>
    <w:rsid w:val="005E4083"/>
    <w:rsid w:val="005E418B"/>
    <w:rsid w:val="005E42C1"/>
    <w:rsid w:val="005E44B1"/>
    <w:rsid w:val="005E4513"/>
    <w:rsid w:val="005E45D9"/>
    <w:rsid w:val="005E47C3"/>
    <w:rsid w:val="005E4991"/>
    <w:rsid w:val="005E4B2F"/>
    <w:rsid w:val="005E4BC5"/>
    <w:rsid w:val="005E4C20"/>
    <w:rsid w:val="005E4D52"/>
    <w:rsid w:val="005E4D73"/>
    <w:rsid w:val="005E4EE4"/>
    <w:rsid w:val="005E4F5E"/>
    <w:rsid w:val="005E5117"/>
    <w:rsid w:val="005E527A"/>
    <w:rsid w:val="005E52E2"/>
    <w:rsid w:val="005E5314"/>
    <w:rsid w:val="005E53C2"/>
    <w:rsid w:val="005E55C6"/>
    <w:rsid w:val="005E55EA"/>
    <w:rsid w:val="005E5653"/>
    <w:rsid w:val="005E567C"/>
    <w:rsid w:val="005E5688"/>
    <w:rsid w:val="005E5A17"/>
    <w:rsid w:val="005E5A89"/>
    <w:rsid w:val="005E5AD3"/>
    <w:rsid w:val="005E5E8B"/>
    <w:rsid w:val="005E60FF"/>
    <w:rsid w:val="005E6135"/>
    <w:rsid w:val="005E6211"/>
    <w:rsid w:val="005E639D"/>
    <w:rsid w:val="005E648B"/>
    <w:rsid w:val="005E664E"/>
    <w:rsid w:val="005E66DC"/>
    <w:rsid w:val="005E676B"/>
    <w:rsid w:val="005E6868"/>
    <w:rsid w:val="005E68DE"/>
    <w:rsid w:val="005E691F"/>
    <w:rsid w:val="005E69F5"/>
    <w:rsid w:val="005E6A6E"/>
    <w:rsid w:val="005E6ADE"/>
    <w:rsid w:val="005E6B3A"/>
    <w:rsid w:val="005E6D41"/>
    <w:rsid w:val="005E6EC6"/>
    <w:rsid w:val="005E6F66"/>
    <w:rsid w:val="005E6F84"/>
    <w:rsid w:val="005E6FB3"/>
    <w:rsid w:val="005E7012"/>
    <w:rsid w:val="005E710D"/>
    <w:rsid w:val="005E7124"/>
    <w:rsid w:val="005E728E"/>
    <w:rsid w:val="005E731F"/>
    <w:rsid w:val="005E7373"/>
    <w:rsid w:val="005E75B0"/>
    <w:rsid w:val="005E75B1"/>
    <w:rsid w:val="005E7695"/>
    <w:rsid w:val="005E76A0"/>
    <w:rsid w:val="005E76C9"/>
    <w:rsid w:val="005E76E5"/>
    <w:rsid w:val="005E77FF"/>
    <w:rsid w:val="005E7891"/>
    <w:rsid w:val="005E7913"/>
    <w:rsid w:val="005E797A"/>
    <w:rsid w:val="005E7A6F"/>
    <w:rsid w:val="005E7ADB"/>
    <w:rsid w:val="005E7B1E"/>
    <w:rsid w:val="005E7B40"/>
    <w:rsid w:val="005E7B9E"/>
    <w:rsid w:val="005E7BAA"/>
    <w:rsid w:val="005E7C71"/>
    <w:rsid w:val="005E7EBB"/>
    <w:rsid w:val="005E7EC1"/>
    <w:rsid w:val="005E7FE0"/>
    <w:rsid w:val="005F0146"/>
    <w:rsid w:val="005F0206"/>
    <w:rsid w:val="005F02A4"/>
    <w:rsid w:val="005F035A"/>
    <w:rsid w:val="005F0379"/>
    <w:rsid w:val="005F04CB"/>
    <w:rsid w:val="005F04F3"/>
    <w:rsid w:val="005F0505"/>
    <w:rsid w:val="005F073C"/>
    <w:rsid w:val="005F0741"/>
    <w:rsid w:val="005F07D6"/>
    <w:rsid w:val="005F09E0"/>
    <w:rsid w:val="005F0C06"/>
    <w:rsid w:val="005F0C53"/>
    <w:rsid w:val="005F0D96"/>
    <w:rsid w:val="005F0DEE"/>
    <w:rsid w:val="005F0DF5"/>
    <w:rsid w:val="005F0FA6"/>
    <w:rsid w:val="005F119B"/>
    <w:rsid w:val="005F11AC"/>
    <w:rsid w:val="005F125E"/>
    <w:rsid w:val="005F1290"/>
    <w:rsid w:val="005F12BB"/>
    <w:rsid w:val="005F14F8"/>
    <w:rsid w:val="005F1676"/>
    <w:rsid w:val="005F16D3"/>
    <w:rsid w:val="005F1739"/>
    <w:rsid w:val="005F1837"/>
    <w:rsid w:val="005F1A7D"/>
    <w:rsid w:val="005F1CB3"/>
    <w:rsid w:val="005F1ECE"/>
    <w:rsid w:val="005F20A2"/>
    <w:rsid w:val="005F20C7"/>
    <w:rsid w:val="005F2126"/>
    <w:rsid w:val="005F22F0"/>
    <w:rsid w:val="005F23FF"/>
    <w:rsid w:val="005F256F"/>
    <w:rsid w:val="005F2653"/>
    <w:rsid w:val="005F2690"/>
    <w:rsid w:val="005F26B5"/>
    <w:rsid w:val="005F2708"/>
    <w:rsid w:val="005F273D"/>
    <w:rsid w:val="005F2981"/>
    <w:rsid w:val="005F299D"/>
    <w:rsid w:val="005F2BD4"/>
    <w:rsid w:val="005F2E46"/>
    <w:rsid w:val="005F2F53"/>
    <w:rsid w:val="005F304F"/>
    <w:rsid w:val="005F3054"/>
    <w:rsid w:val="005F31E5"/>
    <w:rsid w:val="005F320F"/>
    <w:rsid w:val="005F32FA"/>
    <w:rsid w:val="005F3322"/>
    <w:rsid w:val="005F33EA"/>
    <w:rsid w:val="005F34F0"/>
    <w:rsid w:val="005F3663"/>
    <w:rsid w:val="005F3885"/>
    <w:rsid w:val="005F3960"/>
    <w:rsid w:val="005F3A3C"/>
    <w:rsid w:val="005F3C62"/>
    <w:rsid w:val="005F3CFC"/>
    <w:rsid w:val="005F3D77"/>
    <w:rsid w:val="005F3D84"/>
    <w:rsid w:val="005F3DB1"/>
    <w:rsid w:val="005F3E6C"/>
    <w:rsid w:val="005F3F6E"/>
    <w:rsid w:val="005F3F89"/>
    <w:rsid w:val="005F3FDD"/>
    <w:rsid w:val="005F434D"/>
    <w:rsid w:val="005F43B7"/>
    <w:rsid w:val="005F43C9"/>
    <w:rsid w:val="005F463B"/>
    <w:rsid w:val="005F481B"/>
    <w:rsid w:val="005F4A08"/>
    <w:rsid w:val="005F4B5E"/>
    <w:rsid w:val="005F4E0B"/>
    <w:rsid w:val="005F4E45"/>
    <w:rsid w:val="005F4FF6"/>
    <w:rsid w:val="005F5091"/>
    <w:rsid w:val="005F513E"/>
    <w:rsid w:val="005F51F8"/>
    <w:rsid w:val="005F5221"/>
    <w:rsid w:val="005F53BC"/>
    <w:rsid w:val="005F53C2"/>
    <w:rsid w:val="005F546A"/>
    <w:rsid w:val="005F5588"/>
    <w:rsid w:val="005F5785"/>
    <w:rsid w:val="005F57DC"/>
    <w:rsid w:val="005F57DD"/>
    <w:rsid w:val="005F584F"/>
    <w:rsid w:val="005F5C5F"/>
    <w:rsid w:val="005F5DFE"/>
    <w:rsid w:val="005F5EA3"/>
    <w:rsid w:val="005F5F77"/>
    <w:rsid w:val="005F60C8"/>
    <w:rsid w:val="005F61AF"/>
    <w:rsid w:val="005F6243"/>
    <w:rsid w:val="005F62C0"/>
    <w:rsid w:val="005F6366"/>
    <w:rsid w:val="005F63D6"/>
    <w:rsid w:val="005F65DB"/>
    <w:rsid w:val="005F66EB"/>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7F6"/>
    <w:rsid w:val="005F78BF"/>
    <w:rsid w:val="005F7978"/>
    <w:rsid w:val="005F7BF5"/>
    <w:rsid w:val="005F7E13"/>
    <w:rsid w:val="005F7F6B"/>
    <w:rsid w:val="005F7FA9"/>
    <w:rsid w:val="005F7FCB"/>
    <w:rsid w:val="006000CA"/>
    <w:rsid w:val="006000DD"/>
    <w:rsid w:val="0060012D"/>
    <w:rsid w:val="0060022C"/>
    <w:rsid w:val="006006F2"/>
    <w:rsid w:val="006007E7"/>
    <w:rsid w:val="00600857"/>
    <w:rsid w:val="006008DB"/>
    <w:rsid w:val="006008F6"/>
    <w:rsid w:val="00600A29"/>
    <w:rsid w:val="00600A4F"/>
    <w:rsid w:val="00600BF3"/>
    <w:rsid w:val="00600C3A"/>
    <w:rsid w:val="00600CF3"/>
    <w:rsid w:val="00600D5E"/>
    <w:rsid w:val="00600E0B"/>
    <w:rsid w:val="00600E14"/>
    <w:rsid w:val="00600E49"/>
    <w:rsid w:val="00601177"/>
    <w:rsid w:val="006011B0"/>
    <w:rsid w:val="0060134A"/>
    <w:rsid w:val="0060151B"/>
    <w:rsid w:val="00601529"/>
    <w:rsid w:val="00601736"/>
    <w:rsid w:val="006019F3"/>
    <w:rsid w:val="00601D22"/>
    <w:rsid w:val="00601DD1"/>
    <w:rsid w:val="00601E35"/>
    <w:rsid w:val="00601F26"/>
    <w:rsid w:val="00602199"/>
    <w:rsid w:val="00602266"/>
    <w:rsid w:val="00602284"/>
    <w:rsid w:val="006022F3"/>
    <w:rsid w:val="006023A6"/>
    <w:rsid w:val="00602799"/>
    <w:rsid w:val="0060282A"/>
    <w:rsid w:val="00602843"/>
    <w:rsid w:val="0060293F"/>
    <w:rsid w:val="00602BDE"/>
    <w:rsid w:val="00602CCD"/>
    <w:rsid w:val="00603299"/>
    <w:rsid w:val="006032C8"/>
    <w:rsid w:val="006035BC"/>
    <w:rsid w:val="00603615"/>
    <w:rsid w:val="0060364B"/>
    <w:rsid w:val="00603915"/>
    <w:rsid w:val="00603983"/>
    <w:rsid w:val="00603B7C"/>
    <w:rsid w:val="00603BD7"/>
    <w:rsid w:val="00603C6E"/>
    <w:rsid w:val="00603E14"/>
    <w:rsid w:val="00603E2C"/>
    <w:rsid w:val="00603E83"/>
    <w:rsid w:val="00603EDC"/>
    <w:rsid w:val="00604018"/>
    <w:rsid w:val="00604152"/>
    <w:rsid w:val="00604252"/>
    <w:rsid w:val="006045DC"/>
    <w:rsid w:val="0060474B"/>
    <w:rsid w:val="00604753"/>
    <w:rsid w:val="006049B0"/>
    <w:rsid w:val="00604C2D"/>
    <w:rsid w:val="00604CB9"/>
    <w:rsid w:val="00604DB9"/>
    <w:rsid w:val="00604EC0"/>
    <w:rsid w:val="00604F19"/>
    <w:rsid w:val="006053A0"/>
    <w:rsid w:val="0060546E"/>
    <w:rsid w:val="00605584"/>
    <w:rsid w:val="006056BA"/>
    <w:rsid w:val="006056F5"/>
    <w:rsid w:val="006057B0"/>
    <w:rsid w:val="006057E2"/>
    <w:rsid w:val="00605B98"/>
    <w:rsid w:val="00605E3F"/>
    <w:rsid w:val="00605E83"/>
    <w:rsid w:val="0060611B"/>
    <w:rsid w:val="006061BA"/>
    <w:rsid w:val="006062A5"/>
    <w:rsid w:val="006062B0"/>
    <w:rsid w:val="0060638A"/>
    <w:rsid w:val="00606638"/>
    <w:rsid w:val="006066EA"/>
    <w:rsid w:val="00606732"/>
    <w:rsid w:val="00606A30"/>
    <w:rsid w:val="00606BFA"/>
    <w:rsid w:val="00606C0F"/>
    <w:rsid w:val="00606C3C"/>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D6B"/>
    <w:rsid w:val="00607D7B"/>
    <w:rsid w:val="00607D9A"/>
    <w:rsid w:val="00607F82"/>
    <w:rsid w:val="00610049"/>
    <w:rsid w:val="006100F8"/>
    <w:rsid w:val="006101D7"/>
    <w:rsid w:val="00610230"/>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13D"/>
    <w:rsid w:val="0061124D"/>
    <w:rsid w:val="00611286"/>
    <w:rsid w:val="006112A1"/>
    <w:rsid w:val="006113A3"/>
    <w:rsid w:val="006113ED"/>
    <w:rsid w:val="00611586"/>
    <w:rsid w:val="00611656"/>
    <w:rsid w:val="0061198B"/>
    <w:rsid w:val="006119AF"/>
    <w:rsid w:val="00611AC8"/>
    <w:rsid w:val="00611D1B"/>
    <w:rsid w:val="00612373"/>
    <w:rsid w:val="006124BF"/>
    <w:rsid w:val="00612535"/>
    <w:rsid w:val="0061257B"/>
    <w:rsid w:val="0061271D"/>
    <w:rsid w:val="006127C2"/>
    <w:rsid w:val="006127DB"/>
    <w:rsid w:val="0061283E"/>
    <w:rsid w:val="00612A93"/>
    <w:rsid w:val="00612AD6"/>
    <w:rsid w:val="00612BD3"/>
    <w:rsid w:val="00612C67"/>
    <w:rsid w:val="00612C9A"/>
    <w:rsid w:val="00612CF1"/>
    <w:rsid w:val="00612E0A"/>
    <w:rsid w:val="00612E67"/>
    <w:rsid w:val="00612FCE"/>
    <w:rsid w:val="00613080"/>
    <w:rsid w:val="00613156"/>
    <w:rsid w:val="00613268"/>
    <w:rsid w:val="0061344D"/>
    <w:rsid w:val="0061373C"/>
    <w:rsid w:val="00613788"/>
    <w:rsid w:val="006137B1"/>
    <w:rsid w:val="00613881"/>
    <w:rsid w:val="00613887"/>
    <w:rsid w:val="00613954"/>
    <w:rsid w:val="0061398F"/>
    <w:rsid w:val="00613A93"/>
    <w:rsid w:val="00613B46"/>
    <w:rsid w:val="00613D0B"/>
    <w:rsid w:val="00613DD1"/>
    <w:rsid w:val="00614057"/>
    <w:rsid w:val="0061405F"/>
    <w:rsid w:val="0061420F"/>
    <w:rsid w:val="006142EB"/>
    <w:rsid w:val="00614390"/>
    <w:rsid w:val="0061439C"/>
    <w:rsid w:val="006143D0"/>
    <w:rsid w:val="006143F3"/>
    <w:rsid w:val="0061445D"/>
    <w:rsid w:val="0061446D"/>
    <w:rsid w:val="006144C5"/>
    <w:rsid w:val="00614548"/>
    <w:rsid w:val="006148C2"/>
    <w:rsid w:val="006148D7"/>
    <w:rsid w:val="00614F4C"/>
    <w:rsid w:val="006150B6"/>
    <w:rsid w:val="00615178"/>
    <w:rsid w:val="006155F9"/>
    <w:rsid w:val="00615668"/>
    <w:rsid w:val="0061566C"/>
    <w:rsid w:val="006157CA"/>
    <w:rsid w:val="006158E1"/>
    <w:rsid w:val="00615B6F"/>
    <w:rsid w:val="00615C39"/>
    <w:rsid w:val="00615DBC"/>
    <w:rsid w:val="00615E0F"/>
    <w:rsid w:val="00615E65"/>
    <w:rsid w:val="00615FE9"/>
    <w:rsid w:val="00615FF3"/>
    <w:rsid w:val="00616028"/>
    <w:rsid w:val="0061612A"/>
    <w:rsid w:val="006161A0"/>
    <w:rsid w:val="00616307"/>
    <w:rsid w:val="0061642C"/>
    <w:rsid w:val="006164E7"/>
    <w:rsid w:val="006165FF"/>
    <w:rsid w:val="00616654"/>
    <w:rsid w:val="0061687C"/>
    <w:rsid w:val="00616B2F"/>
    <w:rsid w:val="00616BB5"/>
    <w:rsid w:val="00617188"/>
    <w:rsid w:val="0061725D"/>
    <w:rsid w:val="00617315"/>
    <w:rsid w:val="00617343"/>
    <w:rsid w:val="00617348"/>
    <w:rsid w:val="006173A2"/>
    <w:rsid w:val="0061745E"/>
    <w:rsid w:val="00617587"/>
    <w:rsid w:val="0061772C"/>
    <w:rsid w:val="006177AD"/>
    <w:rsid w:val="00617919"/>
    <w:rsid w:val="0061797E"/>
    <w:rsid w:val="00617E75"/>
    <w:rsid w:val="00617EA9"/>
    <w:rsid w:val="00617FAB"/>
    <w:rsid w:val="0062001B"/>
    <w:rsid w:val="00620038"/>
    <w:rsid w:val="006206C9"/>
    <w:rsid w:val="006206D1"/>
    <w:rsid w:val="0062091E"/>
    <w:rsid w:val="00620B65"/>
    <w:rsid w:val="00620C52"/>
    <w:rsid w:val="00620C80"/>
    <w:rsid w:val="00620D7F"/>
    <w:rsid w:val="00620DCC"/>
    <w:rsid w:val="00620E4C"/>
    <w:rsid w:val="00620E60"/>
    <w:rsid w:val="00620E63"/>
    <w:rsid w:val="00620FB5"/>
    <w:rsid w:val="0062104A"/>
    <w:rsid w:val="006210FF"/>
    <w:rsid w:val="00621152"/>
    <w:rsid w:val="00621186"/>
    <w:rsid w:val="00621191"/>
    <w:rsid w:val="00621529"/>
    <w:rsid w:val="00621631"/>
    <w:rsid w:val="0062167A"/>
    <w:rsid w:val="00621684"/>
    <w:rsid w:val="006216A9"/>
    <w:rsid w:val="00621725"/>
    <w:rsid w:val="006218AE"/>
    <w:rsid w:val="00621903"/>
    <w:rsid w:val="0062190E"/>
    <w:rsid w:val="00621B93"/>
    <w:rsid w:val="00621E30"/>
    <w:rsid w:val="00621E4A"/>
    <w:rsid w:val="00621EBB"/>
    <w:rsid w:val="00621F92"/>
    <w:rsid w:val="00621FA7"/>
    <w:rsid w:val="0062222B"/>
    <w:rsid w:val="0062224D"/>
    <w:rsid w:val="006223F9"/>
    <w:rsid w:val="00622435"/>
    <w:rsid w:val="00622534"/>
    <w:rsid w:val="0062262E"/>
    <w:rsid w:val="00622646"/>
    <w:rsid w:val="00622675"/>
    <w:rsid w:val="006226A8"/>
    <w:rsid w:val="00622709"/>
    <w:rsid w:val="006227D0"/>
    <w:rsid w:val="006227E8"/>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F3"/>
    <w:rsid w:val="00623A4A"/>
    <w:rsid w:val="00623B46"/>
    <w:rsid w:val="00623B81"/>
    <w:rsid w:val="00623D42"/>
    <w:rsid w:val="00623F05"/>
    <w:rsid w:val="00623FBB"/>
    <w:rsid w:val="00624055"/>
    <w:rsid w:val="00624428"/>
    <w:rsid w:val="006244A6"/>
    <w:rsid w:val="0062472F"/>
    <w:rsid w:val="0062475C"/>
    <w:rsid w:val="00624832"/>
    <w:rsid w:val="00624978"/>
    <w:rsid w:val="00624A2E"/>
    <w:rsid w:val="00624A9C"/>
    <w:rsid w:val="00624AEA"/>
    <w:rsid w:val="00624DB0"/>
    <w:rsid w:val="00624EB3"/>
    <w:rsid w:val="00624EEE"/>
    <w:rsid w:val="00625009"/>
    <w:rsid w:val="006252E9"/>
    <w:rsid w:val="00625630"/>
    <w:rsid w:val="006258BA"/>
    <w:rsid w:val="00625C5D"/>
    <w:rsid w:val="00625D63"/>
    <w:rsid w:val="00625ECF"/>
    <w:rsid w:val="006262AE"/>
    <w:rsid w:val="0062635D"/>
    <w:rsid w:val="006264C7"/>
    <w:rsid w:val="00626500"/>
    <w:rsid w:val="00626532"/>
    <w:rsid w:val="00626598"/>
    <w:rsid w:val="00626639"/>
    <w:rsid w:val="0062666D"/>
    <w:rsid w:val="0062687A"/>
    <w:rsid w:val="006269E9"/>
    <w:rsid w:val="00626A35"/>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897"/>
    <w:rsid w:val="00627917"/>
    <w:rsid w:val="00627B48"/>
    <w:rsid w:val="00627CF7"/>
    <w:rsid w:val="00627DC4"/>
    <w:rsid w:val="0063028A"/>
    <w:rsid w:val="00630447"/>
    <w:rsid w:val="00630C1D"/>
    <w:rsid w:val="00630C56"/>
    <w:rsid w:val="00630ECC"/>
    <w:rsid w:val="00630FA2"/>
    <w:rsid w:val="00630FDA"/>
    <w:rsid w:val="00631252"/>
    <w:rsid w:val="006315BF"/>
    <w:rsid w:val="006316FD"/>
    <w:rsid w:val="00631A74"/>
    <w:rsid w:val="00631B18"/>
    <w:rsid w:val="00631C65"/>
    <w:rsid w:val="00631CDA"/>
    <w:rsid w:val="00631CF6"/>
    <w:rsid w:val="00631E97"/>
    <w:rsid w:val="00631F33"/>
    <w:rsid w:val="0063217D"/>
    <w:rsid w:val="00632284"/>
    <w:rsid w:val="006322D6"/>
    <w:rsid w:val="0063233B"/>
    <w:rsid w:val="00632381"/>
    <w:rsid w:val="006324B4"/>
    <w:rsid w:val="0063254D"/>
    <w:rsid w:val="0063262B"/>
    <w:rsid w:val="00632731"/>
    <w:rsid w:val="00632902"/>
    <w:rsid w:val="00632A03"/>
    <w:rsid w:val="00632A2B"/>
    <w:rsid w:val="00632A51"/>
    <w:rsid w:val="00632A86"/>
    <w:rsid w:val="00632B5B"/>
    <w:rsid w:val="00632B88"/>
    <w:rsid w:val="00632BD7"/>
    <w:rsid w:val="00632BE6"/>
    <w:rsid w:val="00632D62"/>
    <w:rsid w:val="00632E71"/>
    <w:rsid w:val="00633001"/>
    <w:rsid w:val="00633081"/>
    <w:rsid w:val="00633092"/>
    <w:rsid w:val="0063311C"/>
    <w:rsid w:val="006331AD"/>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625"/>
    <w:rsid w:val="006347F6"/>
    <w:rsid w:val="0063489E"/>
    <w:rsid w:val="006348B0"/>
    <w:rsid w:val="006349BF"/>
    <w:rsid w:val="00634AA7"/>
    <w:rsid w:val="00635413"/>
    <w:rsid w:val="006354E0"/>
    <w:rsid w:val="00635560"/>
    <w:rsid w:val="0063561B"/>
    <w:rsid w:val="0063565F"/>
    <w:rsid w:val="00635660"/>
    <w:rsid w:val="006356B8"/>
    <w:rsid w:val="00635888"/>
    <w:rsid w:val="006358D7"/>
    <w:rsid w:val="00635A2E"/>
    <w:rsid w:val="00635B14"/>
    <w:rsid w:val="00635CCE"/>
    <w:rsid w:val="00635D4A"/>
    <w:rsid w:val="00635E96"/>
    <w:rsid w:val="00635F5D"/>
    <w:rsid w:val="0063617D"/>
    <w:rsid w:val="0063619B"/>
    <w:rsid w:val="00636239"/>
    <w:rsid w:val="00636325"/>
    <w:rsid w:val="00636332"/>
    <w:rsid w:val="00636469"/>
    <w:rsid w:val="00636627"/>
    <w:rsid w:val="006366C9"/>
    <w:rsid w:val="006369E0"/>
    <w:rsid w:val="00636D07"/>
    <w:rsid w:val="00636D08"/>
    <w:rsid w:val="00636D40"/>
    <w:rsid w:val="00636FAF"/>
    <w:rsid w:val="00636FB2"/>
    <w:rsid w:val="0063704D"/>
    <w:rsid w:val="00637072"/>
    <w:rsid w:val="006372DA"/>
    <w:rsid w:val="00637432"/>
    <w:rsid w:val="00637561"/>
    <w:rsid w:val="0063762D"/>
    <w:rsid w:val="00637634"/>
    <w:rsid w:val="006376AA"/>
    <w:rsid w:val="006378F8"/>
    <w:rsid w:val="0063798C"/>
    <w:rsid w:val="00637B27"/>
    <w:rsid w:val="00637BCF"/>
    <w:rsid w:val="00637BFD"/>
    <w:rsid w:val="00637CA1"/>
    <w:rsid w:val="00637D96"/>
    <w:rsid w:val="00640003"/>
    <w:rsid w:val="0064014C"/>
    <w:rsid w:val="006401E5"/>
    <w:rsid w:val="0064032A"/>
    <w:rsid w:val="0064032D"/>
    <w:rsid w:val="00640463"/>
    <w:rsid w:val="0064047E"/>
    <w:rsid w:val="006404C4"/>
    <w:rsid w:val="0064060B"/>
    <w:rsid w:val="006406B9"/>
    <w:rsid w:val="00640781"/>
    <w:rsid w:val="006407FD"/>
    <w:rsid w:val="00640B23"/>
    <w:rsid w:val="00640B75"/>
    <w:rsid w:val="00640EB1"/>
    <w:rsid w:val="00640FFE"/>
    <w:rsid w:val="006412C0"/>
    <w:rsid w:val="0064138F"/>
    <w:rsid w:val="00641428"/>
    <w:rsid w:val="00641529"/>
    <w:rsid w:val="0064180B"/>
    <w:rsid w:val="00641876"/>
    <w:rsid w:val="006419D5"/>
    <w:rsid w:val="00641BB8"/>
    <w:rsid w:val="00641DF0"/>
    <w:rsid w:val="00642012"/>
    <w:rsid w:val="006421F4"/>
    <w:rsid w:val="006422A6"/>
    <w:rsid w:val="0064236B"/>
    <w:rsid w:val="0064239B"/>
    <w:rsid w:val="0064246D"/>
    <w:rsid w:val="00642568"/>
    <w:rsid w:val="006425A6"/>
    <w:rsid w:val="006426E9"/>
    <w:rsid w:val="006427D1"/>
    <w:rsid w:val="00642A5D"/>
    <w:rsid w:val="00642AF8"/>
    <w:rsid w:val="00642B10"/>
    <w:rsid w:val="00642B4F"/>
    <w:rsid w:val="00642B55"/>
    <w:rsid w:val="00642CB0"/>
    <w:rsid w:val="00642E8C"/>
    <w:rsid w:val="00642ED4"/>
    <w:rsid w:val="00642EFD"/>
    <w:rsid w:val="0064305C"/>
    <w:rsid w:val="0064308C"/>
    <w:rsid w:val="006430F7"/>
    <w:rsid w:val="00643162"/>
    <w:rsid w:val="0064326F"/>
    <w:rsid w:val="006432BF"/>
    <w:rsid w:val="006433ED"/>
    <w:rsid w:val="0064355C"/>
    <w:rsid w:val="006436A6"/>
    <w:rsid w:val="006436EA"/>
    <w:rsid w:val="006437CC"/>
    <w:rsid w:val="006437D0"/>
    <w:rsid w:val="0064383B"/>
    <w:rsid w:val="00643A3F"/>
    <w:rsid w:val="00643AEF"/>
    <w:rsid w:val="00643BA7"/>
    <w:rsid w:val="00643DAA"/>
    <w:rsid w:val="00643E41"/>
    <w:rsid w:val="00643E92"/>
    <w:rsid w:val="00643F62"/>
    <w:rsid w:val="0064409B"/>
    <w:rsid w:val="006441CF"/>
    <w:rsid w:val="006442A4"/>
    <w:rsid w:val="006442BD"/>
    <w:rsid w:val="0064435A"/>
    <w:rsid w:val="006444C1"/>
    <w:rsid w:val="006444E2"/>
    <w:rsid w:val="006444E5"/>
    <w:rsid w:val="00644628"/>
    <w:rsid w:val="00644672"/>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16D"/>
    <w:rsid w:val="00645202"/>
    <w:rsid w:val="006453D8"/>
    <w:rsid w:val="0064549A"/>
    <w:rsid w:val="006454C4"/>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32"/>
    <w:rsid w:val="006478AB"/>
    <w:rsid w:val="006479BD"/>
    <w:rsid w:val="00647A05"/>
    <w:rsid w:val="00647C5D"/>
    <w:rsid w:val="00647CA6"/>
    <w:rsid w:val="00647D3B"/>
    <w:rsid w:val="00647D40"/>
    <w:rsid w:val="00647FDC"/>
    <w:rsid w:val="006500D3"/>
    <w:rsid w:val="0065030F"/>
    <w:rsid w:val="00650437"/>
    <w:rsid w:val="0065045A"/>
    <w:rsid w:val="006504A4"/>
    <w:rsid w:val="006504F8"/>
    <w:rsid w:val="0065061E"/>
    <w:rsid w:val="006507F7"/>
    <w:rsid w:val="00650812"/>
    <w:rsid w:val="00650846"/>
    <w:rsid w:val="00650CC3"/>
    <w:rsid w:val="00650CEE"/>
    <w:rsid w:val="00650D85"/>
    <w:rsid w:val="00650E55"/>
    <w:rsid w:val="00650F78"/>
    <w:rsid w:val="00651005"/>
    <w:rsid w:val="0065129B"/>
    <w:rsid w:val="00651543"/>
    <w:rsid w:val="006515B8"/>
    <w:rsid w:val="006516E3"/>
    <w:rsid w:val="00651991"/>
    <w:rsid w:val="006519A0"/>
    <w:rsid w:val="00651A5E"/>
    <w:rsid w:val="00651AB2"/>
    <w:rsid w:val="00651ABD"/>
    <w:rsid w:val="00651C16"/>
    <w:rsid w:val="00651C66"/>
    <w:rsid w:val="00651CBD"/>
    <w:rsid w:val="00651D64"/>
    <w:rsid w:val="006521E2"/>
    <w:rsid w:val="00652232"/>
    <w:rsid w:val="00652432"/>
    <w:rsid w:val="00652435"/>
    <w:rsid w:val="006525A0"/>
    <w:rsid w:val="00652A2D"/>
    <w:rsid w:val="00652A42"/>
    <w:rsid w:val="00652A60"/>
    <w:rsid w:val="00652AFE"/>
    <w:rsid w:val="00652BDE"/>
    <w:rsid w:val="00652C84"/>
    <w:rsid w:val="00652CA1"/>
    <w:rsid w:val="00652D69"/>
    <w:rsid w:val="00652F8E"/>
    <w:rsid w:val="00653009"/>
    <w:rsid w:val="0065312F"/>
    <w:rsid w:val="006532D9"/>
    <w:rsid w:val="0065332E"/>
    <w:rsid w:val="0065340A"/>
    <w:rsid w:val="0065353F"/>
    <w:rsid w:val="0065355D"/>
    <w:rsid w:val="00653BC2"/>
    <w:rsid w:val="00653BE2"/>
    <w:rsid w:val="00653EA3"/>
    <w:rsid w:val="00653F46"/>
    <w:rsid w:val="00654209"/>
    <w:rsid w:val="00654448"/>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B7"/>
    <w:rsid w:val="00655749"/>
    <w:rsid w:val="00655783"/>
    <w:rsid w:val="00655846"/>
    <w:rsid w:val="006558DD"/>
    <w:rsid w:val="00655904"/>
    <w:rsid w:val="00655916"/>
    <w:rsid w:val="00655A6C"/>
    <w:rsid w:val="00655B8A"/>
    <w:rsid w:val="00655BBD"/>
    <w:rsid w:val="00655C4A"/>
    <w:rsid w:val="00655C87"/>
    <w:rsid w:val="00655D5C"/>
    <w:rsid w:val="00655DF4"/>
    <w:rsid w:val="0065604F"/>
    <w:rsid w:val="00656093"/>
    <w:rsid w:val="006560E5"/>
    <w:rsid w:val="0065616B"/>
    <w:rsid w:val="00656180"/>
    <w:rsid w:val="00656279"/>
    <w:rsid w:val="00656352"/>
    <w:rsid w:val="00656388"/>
    <w:rsid w:val="00656512"/>
    <w:rsid w:val="006565B1"/>
    <w:rsid w:val="006568C7"/>
    <w:rsid w:val="00656A31"/>
    <w:rsid w:val="00656A9E"/>
    <w:rsid w:val="00656AA7"/>
    <w:rsid w:val="00656C50"/>
    <w:rsid w:val="00656CA8"/>
    <w:rsid w:val="00656D19"/>
    <w:rsid w:val="00656E5B"/>
    <w:rsid w:val="00656F38"/>
    <w:rsid w:val="00656FD5"/>
    <w:rsid w:val="00657064"/>
    <w:rsid w:val="0065715F"/>
    <w:rsid w:val="00657194"/>
    <w:rsid w:val="00657488"/>
    <w:rsid w:val="00657951"/>
    <w:rsid w:val="0065796E"/>
    <w:rsid w:val="00657A1C"/>
    <w:rsid w:val="00657A4E"/>
    <w:rsid w:val="00657A4F"/>
    <w:rsid w:val="00657C88"/>
    <w:rsid w:val="00657DBC"/>
    <w:rsid w:val="006600DD"/>
    <w:rsid w:val="006601E9"/>
    <w:rsid w:val="00660245"/>
    <w:rsid w:val="006605EA"/>
    <w:rsid w:val="0066072B"/>
    <w:rsid w:val="00660773"/>
    <w:rsid w:val="006607E4"/>
    <w:rsid w:val="0066099A"/>
    <w:rsid w:val="00660A70"/>
    <w:rsid w:val="00660AEF"/>
    <w:rsid w:val="00660B0D"/>
    <w:rsid w:val="00660B17"/>
    <w:rsid w:val="00660BD9"/>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D35"/>
    <w:rsid w:val="00661D75"/>
    <w:rsid w:val="00661DE3"/>
    <w:rsid w:val="00661EBF"/>
    <w:rsid w:val="00661F76"/>
    <w:rsid w:val="006621C9"/>
    <w:rsid w:val="00662351"/>
    <w:rsid w:val="0066235F"/>
    <w:rsid w:val="006624F6"/>
    <w:rsid w:val="00662528"/>
    <w:rsid w:val="006627DC"/>
    <w:rsid w:val="006628EB"/>
    <w:rsid w:val="00662AA2"/>
    <w:rsid w:val="00662C51"/>
    <w:rsid w:val="00662D6D"/>
    <w:rsid w:val="00662D9C"/>
    <w:rsid w:val="00662E63"/>
    <w:rsid w:val="00662EC3"/>
    <w:rsid w:val="00662F73"/>
    <w:rsid w:val="00663059"/>
    <w:rsid w:val="00663190"/>
    <w:rsid w:val="006631F8"/>
    <w:rsid w:val="00663407"/>
    <w:rsid w:val="00663507"/>
    <w:rsid w:val="00663576"/>
    <w:rsid w:val="006635B0"/>
    <w:rsid w:val="006636D9"/>
    <w:rsid w:val="00663818"/>
    <w:rsid w:val="00663945"/>
    <w:rsid w:val="00663A3D"/>
    <w:rsid w:val="00663A9B"/>
    <w:rsid w:val="00663AA0"/>
    <w:rsid w:val="00663AFA"/>
    <w:rsid w:val="00663B4F"/>
    <w:rsid w:val="00663D7B"/>
    <w:rsid w:val="00664074"/>
    <w:rsid w:val="0066436D"/>
    <w:rsid w:val="00664402"/>
    <w:rsid w:val="0066443F"/>
    <w:rsid w:val="006645D8"/>
    <w:rsid w:val="006647C7"/>
    <w:rsid w:val="006648F6"/>
    <w:rsid w:val="00664953"/>
    <w:rsid w:val="006649BE"/>
    <w:rsid w:val="00664B2D"/>
    <w:rsid w:val="00664B44"/>
    <w:rsid w:val="00664C62"/>
    <w:rsid w:val="00664D22"/>
    <w:rsid w:val="00664DA6"/>
    <w:rsid w:val="00664FB1"/>
    <w:rsid w:val="00665085"/>
    <w:rsid w:val="00665258"/>
    <w:rsid w:val="00665292"/>
    <w:rsid w:val="00665405"/>
    <w:rsid w:val="00665776"/>
    <w:rsid w:val="00665834"/>
    <w:rsid w:val="00665893"/>
    <w:rsid w:val="0066595F"/>
    <w:rsid w:val="006659A1"/>
    <w:rsid w:val="00665A99"/>
    <w:rsid w:val="00665B91"/>
    <w:rsid w:val="00665EE9"/>
    <w:rsid w:val="006660CD"/>
    <w:rsid w:val="00666163"/>
    <w:rsid w:val="00666252"/>
    <w:rsid w:val="006663D4"/>
    <w:rsid w:val="00666448"/>
    <w:rsid w:val="00666582"/>
    <w:rsid w:val="006665DF"/>
    <w:rsid w:val="006666B7"/>
    <w:rsid w:val="0066691A"/>
    <w:rsid w:val="006669CC"/>
    <w:rsid w:val="00666A58"/>
    <w:rsid w:val="00666A7A"/>
    <w:rsid w:val="00666AA6"/>
    <w:rsid w:val="00666AB7"/>
    <w:rsid w:val="00666EBF"/>
    <w:rsid w:val="00666FC1"/>
    <w:rsid w:val="0066704E"/>
    <w:rsid w:val="00667095"/>
    <w:rsid w:val="00667119"/>
    <w:rsid w:val="006671C1"/>
    <w:rsid w:val="00667218"/>
    <w:rsid w:val="006672A9"/>
    <w:rsid w:val="00667462"/>
    <w:rsid w:val="00667491"/>
    <w:rsid w:val="006675D1"/>
    <w:rsid w:val="00667606"/>
    <w:rsid w:val="0066784A"/>
    <w:rsid w:val="00667A1E"/>
    <w:rsid w:val="00667B61"/>
    <w:rsid w:val="00667C3F"/>
    <w:rsid w:val="00667CB7"/>
    <w:rsid w:val="00667CF8"/>
    <w:rsid w:val="00667DEF"/>
    <w:rsid w:val="0067009A"/>
    <w:rsid w:val="006701DA"/>
    <w:rsid w:val="006703BF"/>
    <w:rsid w:val="006704CD"/>
    <w:rsid w:val="0067053A"/>
    <w:rsid w:val="006705A7"/>
    <w:rsid w:val="006705BF"/>
    <w:rsid w:val="0067062C"/>
    <w:rsid w:val="00670784"/>
    <w:rsid w:val="0067095C"/>
    <w:rsid w:val="006709C7"/>
    <w:rsid w:val="00670A09"/>
    <w:rsid w:val="00670A67"/>
    <w:rsid w:val="00670C57"/>
    <w:rsid w:val="00670CDE"/>
    <w:rsid w:val="00670D3F"/>
    <w:rsid w:val="00670EFE"/>
    <w:rsid w:val="006710AD"/>
    <w:rsid w:val="0067112E"/>
    <w:rsid w:val="0067116A"/>
    <w:rsid w:val="00671270"/>
    <w:rsid w:val="00671429"/>
    <w:rsid w:val="006715B3"/>
    <w:rsid w:val="006716BD"/>
    <w:rsid w:val="00671789"/>
    <w:rsid w:val="00671798"/>
    <w:rsid w:val="006717EB"/>
    <w:rsid w:val="006717F2"/>
    <w:rsid w:val="00671816"/>
    <w:rsid w:val="00671903"/>
    <w:rsid w:val="006719AD"/>
    <w:rsid w:val="006719D1"/>
    <w:rsid w:val="00671A6D"/>
    <w:rsid w:val="00671AB0"/>
    <w:rsid w:val="00671B5C"/>
    <w:rsid w:val="00671C95"/>
    <w:rsid w:val="00671D48"/>
    <w:rsid w:val="00671EB7"/>
    <w:rsid w:val="00671FC9"/>
    <w:rsid w:val="0067201D"/>
    <w:rsid w:val="00672066"/>
    <w:rsid w:val="006721D5"/>
    <w:rsid w:val="0067261C"/>
    <w:rsid w:val="006726B8"/>
    <w:rsid w:val="006726D8"/>
    <w:rsid w:val="006727BB"/>
    <w:rsid w:val="0067281C"/>
    <w:rsid w:val="00672878"/>
    <w:rsid w:val="006728AC"/>
    <w:rsid w:val="006728CE"/>
    <w:rsid w:val="0067292C"/>
    <w:rsid w:val="006729DE"/>
    <w:rsid w:val="00672A55"/>
    <w:rsid w:val="00672A68"/>
    <w:rsid w:val="00672ABD"/>
    <w:rsid w:val="00672C0B"/>
    <w:rsid w:val="00672E91"/>
    <w:rsid w:val="00672E96"/>
    <w:rsid w:val="00672ED7"/>
    <w:rsid w:val="00672F38"/>
    <w:rsid w:val="0067334C"/>
    <w:rsid w:val="0067339F"/>
    <w:rsid w:val="00673426"/>
    <w:rsid w:val="00673499"/>
    <w:rsid w:val="006736BF"/>
    <w:rsid w:val="0067393C"/>
    <w:rsid w:val="00673B21"/>
    <w:rsid w:val="00673CD5"/>
    <w:rsid w:val="00673DFB"/>
    <w:rsid w:val="00673F33"/>
    <w:rsid w:val="00673FD3"/>
    <w:rsid w:val="006742F3"/>
    <w:rsid w:val="006745B9"/>
    <w:rsid w:val="006745F1"/>
    <w:rsid w:val="0067481D"/>
    <w:rsid w:val="006748D7"/>
    <w:rsid w:val="0067492F"/>
    <w:rsid w:val="00674AAA"/>
    <w:rsid w:val="00674C1A"/>
    <w:rsid w:val="00674C42"/>
    <w:rsid w:val="00674C5E"/>
    <w:rsid w:val="00674CDF"/>
    <w:rsid w:val="00674D94"/>
    <w:rsid w:val="00674DA3"/>
    <w:rsid w:val="00675093"/>
    <w:rsid w:val="0067510A"/>
    <w:rsid w:val="0067523D"/>
    <w:rsid w:val="00675328"/>
    <w:rsid w:val="006754D8"/>
    <w:rsid w:val="00675A4F"/>
    <w:rsid w:val="00675B8D"/>
    <w:rsid w:val="00675C75"/>
    <w:rsid w:val="00675CCF"/>
    <w:rsid w:val="00675D60"/>
    <w:rsid w:val="00675F96"/>
    <w:rsid w:val="00675FE1"/>
    <w:rsid w:val="006764F8"/>
    <w:rsid w:val="0067684C"/>
    <w:rsid w:val="006768E4"/>
    <w:rsid w:val="00676BB2"/>
    <w:rsid w:val="00676C7E"/>
    <w:rsid w:val="00676CCE"/>
    <w:rsid w:val="00676EE8"/>
    <w:rsid w:val="00677351"/>
    <w:rsid w:val="006773DB"/>
    <w:rsid w:val="00677479"/>
    <w:rsid w:val="00677714"/>
    <w:rsid w:val="006779CF"/>
    <w:rsid w:val="00677C9B"/>
    <w:rsid w:val="00677D32"/>
    <w:rsid w:val="00677DBA"/>
    <w:rsid w:val="00677DC1"/>
    <w:rsid w:val="00677DED"/>
    <w:rsid w:val="00677E3F"/>
    <w:rsid w:val="00677E70"/>
    <w:rsid w:val="0068021D"/>
    <w:rsid w:val="00680396"/>
    <w:rsid w:val="00680622"/>
    <w:rsid w:val="00680736"/>
    <w:rsid w:val="00680795"/>
    <w:rsid w:val="006807B6"/>
    <w:rsid w:val="006807D7"/>
    <w:rsid w:val="0068087A"/>
    <w:rsid w:val="006808CB"/>
    <w:rsid w:val="006809E6"/>
    <w:rsid w:val="00680A94"/>
    <w:rsid w:val="00680AC9"/>
    <w:rsid w:val="00680BCD"/>
    <w:rsid w:val="00680C1C"/>
    <w:rsid w:val="00680C5C"/>
    <w:rsid w:val="00680D15"/>
    <w:rsid w:val="00680DF1"/>
    <w:rsid w:val="00680E5B"/>
    <w:rsid w:val="00680E97"/>
    <w:rsid w:val="00680F28"/>
    <w:rsid w:val="0068106E"/>
    <w:rsid w:val="006810CD"/>
    <w:rsid w:val="00681207"/>
    <w:rsid w:val="00681231"/>
    <w:rsid w:val="0068126B"/>
    <w:rsid w:val="006812A8"/>
    <w:rsid w:val="006812DA"/>
    <w:rsid w:val="00681342"/>
    <w:rsid w:val="00681419"/>
    <w:rsid w:val="006814CB"/>
    <w:rsid w:val="006815A3"/>
    <w:rsid w:val="00681624"/>
    <w:rsid w:val="00681662"/>
    <w:rsid w:val="00681699"/>
    <w:rsid w:val="006818D8"/>
    <w:rsid w:val="006818EC"/>
    <w:rsid w:val="006819CA"/>
    <w:rsid w:val="00681A50"/>
    <w:rsid w:val="00681B1D"/>
    <w:rsid w:val="00681C0D"/>
    <w:rsid w:val="00681C57"/>
    <w:rsid w:val="00681CA8"/>
    <w:rsid w:val="00681E68"/>
    <w:rsid w:val="00681F4A"/>
    <w:rsid w:val="00682005"/>
    <w:rsid w:val="00682040"/>
    <w:rsid w:val="00682064"/>
    <w:rsid w:val="006823FE"/>
    <w:rsid w:val="00682432"/>
    <w:rsid w:val="006825E7"/>
    <w:rsid w:val="0068271A"/>
    <w:rsid w:val="00682735"/>
    <w:rsid w:val="0068275C"/>
    <w:rsid w:val="0068277E"/>
    <w:rsid w:val="00682884"/>
    <w:rsid w:val="00682A66"/>
    <w:rsid w:val="00682B33"/>
    <w:rsid w:val="00682BFF"/>
    <w:rsid w:val="00682C03"/>
    <w:rsid w:val="00682C87"/>
    <w:rsid w:val="00682DF9"/>
    <w:rsid w:val="00682E0E"/>
    <w:rsid w:val="00682E16"/>
    <w:rsid w:val="00682F9B"/>
    <w:rsid w:val="00683027"/>
    <w:rsid w:val="00683218"/>
    <w:rsid w:val="0068336D"/>
    <w:rsid w:val="0068353B"/>
    <w:rsid w:val="00683572"/>
    <w:rsid w:val="006835E6"/>
    <w:rsid w:val="00683632"/>
    <w:rsid w:val="00683671"/>
    <w:rsid w:val="00683678"/>
    <w:rsid w:val="00683714"/>
    <w:rsid w:val="00683789"/>
    <w:rsid w:val="006837B9"/>
    <w:rsid w:val="006837F5"/>
    <w:rsid w:val="00683B45"/>
    <w:rsid w:val="00683B4A"/>
    <w:rsid w:val="00683C6E"/>
    <w:rsid w:val="00683D0A"/>
    <w:rsid w:val="00683D66"/>
    <w:rsid w:val="00684019"/>
    <w:rsid w:val="00684280"/>
    <w:rsid w:val="006843B2"/>
    <w:rsid w:val="006845B4"/>
    <w:rsid w:val="006845E4"/>
    <w:rsid w:val="00684854"/>
    <w:rsid w:val="00684951"/>
    <w:rsid w:val="0068496B"/>
    <w:rsid w:val="006849CC"/>
    <w:rsid w:val="00684A33"/>
    <w:rsid w:val="00684A75"/>
    <w:rsid w:val="00684AE9"/>
    <w:rsid w:val="00684B0D"/>
    <w:rsid w:val="00684F0F"/>
    <w:rsid w:val="0068509B"/>
    <w:rsid w:val="00685189"/>
    <w:rsid w:val="0068538F"/>
    <w:rsid w:val="00685464"/>
    <w:rsid w:val="006855C9"/>
    <w:rsid w:val="0068564A"/>
    <w:rsid w:val="006856B0"/>
    <w:rsid w:val="00685858"/>
    <w:rsid w:val="0068592B"/>
    <w:rsid w:val="00685A82"/>
    <w:rsid w:val="00685B55"/>
    <w:rsid w:val="00685C6D"/>
    <w:rsid w:val="00685CC6"/>
    <w:rsid w:val="00685E98"/>
    <w:rsid w:val="0068605C"/>
    <w:rsid w:val="006860D4"/>
    <w:rsid w:val="0068630E"/>
    <w:rsid w:val="0068631D"/>
    <w:rsid w:val="00686551"/>
    <w:rsid w:val="0068656F"/>
    <w:rsid w:val="006865BF"/>
    <w:rsid w:val="006865F7"/>
    <w:rsid w:val="0068660D"/>
    <w:rsid w:val="006867F8"/>
    <w:rsid w:val="00686916"/>
    <w:rsid w:val="006869DF"/>
    <w:rsid w:val="006869FB"/>
    <w:rsid w:val="00686C6F"/>
    <w:rsid w:val="00686E30"/>
    <w:rsid w:val="0068729C"/>
    <w:rsid w:val="006872F2"/>
    <w:rsid w:val="0068743C"/>
    <w:rsid w:val="006874DA"/>
    <w:rsid w:val="00687644"/>
    <w:rsid w:val="00687802"/>
    <w:rsid w:val="006879AB"/>
    <w:rsid w:val="00687B13"/>
    <w:rsid w:val="00687F88"/>
    <w:rsid w:val="00690097"/>
    <w:rsid w:val="0069009E"/>
    <w:rsid w:val="00690152"/>
    <w:rsid w:val="00690239"/>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C1"/>
    <w:rsid w:val="0069132B"/>
    <w:rsid w:val="00691570"/>
    <w:rsid w:val="006918FC"/>
    <w:rsid w:val="00691A81"/>
    <w:rsid w:val="00691AF0"/>
    <w:rsid w:val="00691CEC"/>
    <w:rsid w:val="00691D01"/>
    <w:rsid w:val="00692057"/>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4A9"/>
    <w:rsid w:val="00693570"/>
    <w:rsid w:val="00693697"/>
    <w:rsid w:val="006936C8"/>
    <w:rsid w:val="006937A7"/>
    <w:rsid w:val="00693827"/>
    <w:rsid w:val="00693851"/>
    <w:rsid w:val="00693A20"/>
    <w:rsid w:val="00693AD9"/>
    <w:rsid w:val="00693AFD"/>
    <w:rsid w:val="00693CD3"/>
    <w:rsid w:val="00693D75"/>
    <w:rsid w:val="00693E3A"/>
    <w:rsid w:val="00693EA0"/>
    <w:rsid w:val="006940AE"/>
    <w:rsid w:val="00694169"/>
    <w:rsid w:val="00694319"/>
    <w:rsid w:val="0069455E"/>
    <w:rsid w:val="00694711"/>
    <w:rsid w:val="0069479E"/>
    <w:rsid w:val="0069483D"/>
    <w:rsid w:val="00694AF6"/>
    <w:rsid w:val="00694DE1"/>
    <w:rsid w:val="00694DFB"/>
    <w:rsid w:val="00694EC5"/>
    <w:rsid w:val="00694F0A"/>
    <w:rsid w:val="00694FF7"/>
    <w:rsid w:val="006952BC"/>
    <w:rsid w:val="0069536B"/>
    <w:rsid w:val="006954B1"/>
    <w:rsid w:val="0069552C"/>
    <w:rsid w:val="00695619"/>
    <w:rsid w:val="00695788"/>
    <w:rsid w:val="00695813"/>
    <w:rsid w:val="00695872"/>
    <w:rsid w:val="00695955"/>
    <w:rsid w:val="00695B73"/>
    <w:rsid w:val="00695D33"/>
    <w:rsid w:val="00695E12"/>
    <w:rsid w:val="00695FDD"/>
    <w:rsid w:val="0069608D"/>
    <w:rsid w:val="006960E0"/>
    <w:rsid w:val="0069633B"/>
    <w:rsid w:val="00696346"/>
    <w:rsid w:val="006964EF"/>
    <w:rsid w:val="0069672B"/>
    <w:rsid w:val="00696879"/>
    <w:rsid w:val="006969AE"/>
    <w:rsid w:val="00696C8E"/>
    <w:rsid w:val="00697007"/>
    <w:rsid w:val="00697160"/>
    <w:rsid w:val="00697166"/>
    <w:rsid w:val="006971B8"/>
    <w:rsid w:val="0069721F"/>
    <w:rsid w:val="006972DC"/>
    <w:rsid w:val="00697352"/>
    <w:rsid w:val="006973DF"/>
    <w:rsid w:val="006973E4"/>
    <w:rsid w:val="00697450"/>
    <w:rsid w:val="00697488"/>
    <w:rsid w:val="00697611"/>
    <w:rsid w:val="006976AD"/>
    <w:rsid w:val="006979EB"/>
    <w:rsid w:val="00697AD0"/>
    <w:rsid w:val="00697CF5"/>
    <w:rsid w:val="00697CFF"/>
    <w:rsid w:val="00697E75"/>
    <w:rsid w:val="00697EFB"/>
    <w:rsid w:val="006A012B"/>
    <w:rsid w:val="006A02C8"/>
    <w:rsid w:val="006A05C1"/>
    <w:rsid w:val="006A0619"/>
    <w:rsid w:val="006A0780"/>
    <w:rsid w:val="006A0850"/>
    <w:rsid w:val="006A0A8D"/>
    <w:rsid w:val="006A0B1B"/>
    <w:rsid w:val="006A0CB9"/>
    <w:rsid w:val="006A0DB7"/>
    <w:rsid w:val="006A0E76"/>
    <w:rsid w:val="006A1146"/>
    <w:rsid w:val="006A1167"/>
    <w:rsid w:val="006A11EF"/>
    <w:rsid w:val="006A12A7"/>
    <w:rsid w:val="006A12C9"/>
    <w:rsid w:val="006A1492"/>
    <w:rsid w:val="006A1543"/>
    <w:rsid w:val="006A17FE"/>
    <w:rsid w:val="006A18CB"/>
    <w:rsid w:val="006A1A07"/>
    <w:rsid w:val="006A1AE6"/>
    <w:rsid w:val="006A1C24"/>
    <w:rsid w:val="006A1CFE"/>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99A"/>
    <w:rsid w:val="006A2A7E"/>
    <w:rsid w:val="006A2BEF"/>
    <w:rsid w:val="006A2CE2"/>
    <w:rsid w:val="006A2CF4"/>
    <w:rsid w:val="006A2D93"/>
    <w:rsid w:val="006A2DC3"/>
    <w:rsid w:val="006A2DEE"/>
    <w:rsid w:val="006A2ED1"/>
    <w:rsid w:val="006A2FAE"/>
    <w:rsid w:val="006A2FD7"/>
    <w:rsid w:val="006A304C"/>
    <w:rsid w:val="006A30F7"/>
    <w:rsid w:val="006A37B8"/>
    <w:rsid w:val="006A3820"/>
    <w:rsid w:val="006A383E"/>
    <w:rsid w:val="006A3918"/>
    <w:rsid w:val="006A3D29"/>
    <w:rsid w:val="006A3D68"/>
    <w:rsid w:val="006A3DBA"/>
    <w:rsid w:val="006A3EB6"/>
    <w:rsid w:val="006A3FBE"/>
    <w:rsid w:val="006A41EE"/>
    <w:rsid w:val="006A4257"/>
    <w:rsid w:val="006A4383"/>
    <w:rsid w:val="006A4480"/>
    <w:rsid w:val="006A448D"/>
    <w:rsid w:val="006A4659"/>
    <w:rsid w:val="006A47C1"/>
    <w:rsid w:val="006A482B"/>
    <w:rsid w:val="006A4930"/>
    <w:rsid w:val="006A4962"/>
    <w:rsid w:val="006A4981"/>
    <w:rsid w:val="006A498B"/>
    <w:rsid w:val="006A4AC6"/>
    <w:rsid w:val="006A4B17"/>
    <w:rsid w:val="006A4B6F"/>
    <w:rsid w:val="006A4BEA"/>
    <w:rsid w:val="006A4D1F"/>
    <w:rsid w:val="006A4E87"/>
    <w:rsid w:val="006A4F82"/>
    <w:rsid w:val="006A5105"/>
    <w:rsid w:val="006A51D5"/>
    <w:rsid w:val="006A529C"/>
    <w:rsid w:val="006A52ED"/>
    <w:rsid w:val="006A5320"/>
    <w:rsid w:val="006A5549"/>
    <w:rsid w:val="006A55B5"/>
    <w:rsid w:val="006A55F2"/>
    <w:rsid w:val="006A56EB"/>
    <w:rsid w:val="006A5790"/>
    <w:rsid w:val="006A5A7A"/>
    <w:rsid w:val="006A5B76"/>
    <w:rsid w:val="006A5C19"/>
    <w:rsid w:val="006A5C3C"/>
    <w:rsid w:val="006A5C91"/>
    <w:rsid w:val="006A5C97"/>
    <w:rsid w:val="006A5DCD"/>
    <w:rsid w:val="006A5E0E"/>
    <w:rsid w:val="006A5FDF"/>
    <w:rsid w:val="006A62BD"/>
    <w:rsid w:val="006A632F"/>
    <w:rsid w:val="006A63D9"/>
    <w:rsid w:val="006A644D"/>
    <w:rsid w:val="006A64B1"/>
    <w:rsid w:val="006A665F"/>
    <w:rsid w:val="006A6879"/>
    <w:rsid w:val="006A687B"/>
    <w:rsid w:val="006A6A94"/>
    <w:rsid w:val="006A6ACF"/>
    <w:rsid w:val="006A6C02"/>
    <w:rsid w:val="006A6CCE"/>
    <w:rsid w:val="006A6EC4"/>
    <w:rsid w:val="006A6F83"/>
    <w:rsid w:val="006A7088"/>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C"/>
    <w:rsid w:val="006B0B6D"/>
    <w:rsid w:val="006B0C35"/>
    <w:rsid w:val="006B0CC5"/>
    <w:rsid w:val="006B0D7C"/>
    <w:rsid w:val="006B11CF"/>
    <w:rsid w:val="006B12C8"/>
    <w:rsid w:val="006B1329"/>
    <w:rsid w:val="006B1494"/>
    <w:rsid w:val="006B14CC"/>
    <w:rsid w:val="006B14DF"/>
    <w:rsid w:val="006B1755"/>
    <w:rsid w:val="006B1778"/>
    <w:rsid w:val="006B186C"/>
    <w:rsid w:val="006B1D69"/>
    <w:rsid w:val="006B1E87"/>
    <w:rsid w:val="006B1F3E"/>
    <w:rsid w:val="006B2086"/>
    <w:rsid w:val="006B22F5"/>
    <w:rsid w:val="006B255B"/>
    <w:rsid w:val="006B27FE"/>
    <w:rsid w:val="006B2846"/>
    <w:rsid w:val="006B29EA"/>
    <w:rsid w:val="006B2D0B"/>
    <w:rsid w:val="006B3086"/>
    <w:rsid w:val="006B30AF"/>
    <w:rsid w:val="006B312D"/>
    <w:rsid w:val="006B3130"/>
    <w:rsid w:val="006B3330"/>
    <w:rsid w:val="006B34A1"/>
    <w:rsid w:val="006B3507"/>
    <w:rsid w:val="006B35CA"/>
    <w:rsid w:val="006B363D"/>
    <w:rsid w:val="006B36D1"/>
    <w:rsid w:val="006B36DE"/>
    <w:rsid w:val="006B39F5"/>
    <w:rsid w:val="006B3AB4"/>
    <w:rsid w:val="006B3B86"/>
    <w:rsid w:val="006B3BA2"/>
    <w:rsid w:val="006B3BEB"/>
    <w:rsid w:val="006B4287"/>
    <w:rsid w:val="006B435B"/>
    <w:rsid w:val="006B43DF"/>
    <w:rsid w:val="006B472B"/>
    <w:rsid w:val="006B47C6"/>
    <w:rsid w:val="006B49AC"/>
    <w:rsid w:val="006B4A38"/>
    <w:rsid w:val="006B4A3B"/>
    <w:rsid w:val="006B4A87"/>
    <w:rsid w:val="006B4AED"/>
    <w:rsid w:val="006B4C4C"/>
    <w:rsid w:val="006B4C8F"/>
    <w:rsid w:val="006B4E92"/>
    <w:rsid w:val="006B4EC3"/>
    <w:rsid w:val="006B4EF4"/>
    <w:rsid w:val="006B4FAB"/>
    <w:rsid w:val="006B5035"/>
    <w:rsid w:val="006B51D3"/>
    <w:rsid w:val="006B51DC"/>
    <w:rsid w:val="006B522F"/>
    <w:rsid w:val="006B52A9"/>
    <w:rsid w:val="006B549E"/>
    <w:rsid w:val="006B54AA"/>
    <w:rsid w:val="006B5512"/>
    <w:rsid w:val="006B5648"/>
    <w:rsid w:val="006B58E9"/>
    <w:rsid w:val="006B599A"/>
    <w:rsid w:val="006B5AAC"/>
    <w:rsid w:val="006B5B55"/>
    <w:rsid w:val="006B5C8A"/>
    <w:rsid w:val="006B5CDE"/>
    <w:rsid w:val="006B5D01"/>
    <w:rsid w:val="006B5D1F"/>
    <w:rsid w:val="006B5EF2"/>
    <w:rsid w:val="006B5F4C"/>
    <w:rsid w:val="006B6019"/>
    <w:rsid w:val="006B60EE"/>
    <w:rsid w:val="006B619A"/>
    <w:rsid w:val="006B62BC"/>
    <w:rsid w:val="006B64CF"/>
    <w:rsid w:val="006B65E9"/>
    <w:rsid w:val="006B66C6"/>
    <w:rsid w:val="006B66F6"/>
    <w:rsid w:val="006B6983"/>
    <w:rsid w:val="006B6A09"/>
    <w:rsid w:val="006B6CB6"/>
    <w:rsid w:val="006B6D1C"/>
    <w:rsid w:val="006B6F8B"/>
    <w:rsid w:val="006B7159"/>
    <w:rsid w:val="006B7212"/>
    <w:rsid w:val="006B7275"/>
    <w:rsid w:val="006B73A7"/>
    <w:rsid w:val="006B74D4"/>
    <w:rsid w:val="006B7507"/>
    <w:rsid w:val="006B76D2"/>
    <w:rsid w:val="006B76EA"/>
    <w:rsid w:val="006B7726"/>
    <w:rsid w:val="006B7757"/>
    <w:rsid w:val="006B779C"/>
    <w:rsid w:val="006B7A7C"/>
    <w:rsid w:val="006B7AA9"/>
    <w:rsid w:val="006B7B55"/>
    <w:rsid w:val="006B7B97"/>
    <w:rsid w:val="006B7BB4"/>
    <w:rsid w:val="006B7BE8"/>
    <w:rsid w:val="006B7C0F"/>
    <w:rsid w:val="006B7C5C"/>
    <w:rsid w:val="006B7D50"/>
    <w:rsid w:val="006B7D63"/>
    <w:rsid w:val="006B7EE4"/>
    <w:rsid w:val="006B7FE0"/>
    <w:rsid w:val="006C00B3"/>
    <w:rsid w:val="006C030D"/>
    <w:rsid w:val="006C03EC"/>
    <w:rsid w:val="006C040B"/>
    <w:rsid w:val="006C04EA"/>
    <w:rsid w:val="006C057F"/>
    <w:rsid w:val="006C05F0"/>
    <w:rsid w:val="006C063A"/>
    <w:rsid w:val="006C067F"/>
    <w:rsid w:val="006C0716"/>
    <w:rsid w:val="006C0962"/>
    <w:rsid w:val="006C09A7"/>
    <w:rsid w:val="006C09D0"/>
    <w:rsid w:val="006C0A52"/>
    <w:rsid w:val="006C0A5B"/>
    <w:rsid w:val="006C0ACE"/>
    <w:rsid w:val="006C0BD8"/>
    <w:rsid w:val="006C0CD4"/>
    <w:rsid w:val="006C0D73"/>
    <w:rsid w:val="006C0DFD"/>
    <w:rsid w:val="006C0EFD"/>
    <w:rsid w:val="006C0F46"/>
    <w:rsid w:val="006C10D4"/>
    <w:rsid w:val="006C10DA"/>
    <w:rsid w:val="006C114E"/>
    <w:rsid w:val="006C12B2"/>
    <w:rsid w:val="006C141B"/>
    <w:rsid w:val="006C1735"/>
    <w:rsid w:val="006C1897"/>
    <w:rsid w:val="006C1D44"/>
    <w:rsid w:val="006C1E59"/>
    <w:rsid w:val="006C1F03"/>
    <w:rsid w:val="006C1F0E"/>
    <w:rsid w:val="006C2002"/>
    <w:rsid w:val="006C20B6"/>
    <w:rsid w:val="006C2219"/>
    <w:rsid w:val="006C226A"/>
    <w:rsid w:val="006C2353"/>
    <w:rsid w:val="006C2460"/>
    <w:rsid w:val="006C2484"/>
    <w:rsid w:val="006C24A4"/>
    <w:rsid w:val="006C24B2"/>
    <w:rsid w:val="006C253D"/>
    <w:rsid w:val="006C2562"/>
    <w:rsid w:val="006C2637"/>
    <w:rsid w:val="006C2713"/>
    <w:rsid w:val="006C28DA"/>
    <w:rsid w:val="006C290F"/>
    <w:rsid w:val="006C293E"/>
    <w:rsid w:val="006C2AFA"/>
    <w:rsid w:val="006C2B73"/>
    <w:rsid w:val="006C2C3D"/>
    <w:rsid w:val="006C2CBA"/>
    <w:rsid w:val="006C2D2F"/>
    <w:rsid w:val="006C2D3E"/>
    <w:rsid w:val="006C2E16"/>
    <w:rsid w:val="006C2F3A"/>
    <w:rsid w:val="006C32BB"/>
    <w:rsid w:val="006C32E0"/>
    <w:rsid w:val="006C3406"/>
    <w:rsid w:val="006C343B"/>
    <w:rsid w:val="006C34F0"/>
    <w:rsid w:val="006C353A"/>
    <w:rsid w:val="006C36C8"/>
    <w:rsid w:val="006C371D"/>
    <w:rsid w:val="006C383B"/>
    <w:rsid w:val="006C3866"/>
    <w:rsid w:val="006C3911"/>
    <w:rsid w:val="006C3957"/>
    <w:rsid w:val="006C39D2"/>
    <w:rsid w:val="006C3A54"/>
    <w:rsid w:val="006C3A67"/>
    <w:rsid w:val="006C3A93"/>
    <w:rsid w:val="006C3C2B"/>
    <w:rsid w:val="006C3D73"/>
    <w:rsid w:val="006C3DEC"/>
    <w:rsid w:val="006C3F18"/>
    <w:rsid w:val="006C4007"/>
    <w:rsid w:val="006C4092"/>
    <w:rsid w:val="006C419D"/>
    <w:rsid w:val="006C46CA"/>
    <w:rsid w:val="006C4828"/>
    <w:rsid w:val="006C485F"/>
    <w:rsid w:val="006C4944"/>
    <w:rsid w:val="006C4980"/>
    <w:rsid w:val="006C4ADB"/>
    <w:rsid w:val="006C4BCA"/>
    <w:rsid w:val="006C4BD2"/>
    <w:rsid w:val="006C4BF0"/>
    <w:rsid w:val="006C4D08"/>
    <w:rsid w:val="006C4D53"/>
    <w:rsid w:val="006C50F6"/>
    <w:rsid w:val="006C5146"/>
    <w:rsid w:val="006C536D"/>
    <w:rsid w:val="006C53FB"/>
    <w:rsid w:val="006C545E"/>
    <w:rsid w:val="006C554E"/>
    <w:rsid w:val="006C555E"/>
    <w:rsid w:val="006C5767"/>
    <w:rsid w:val="006C5770"/>
    <w:rsid w:val="006C57EA"/>
    <w:rsid w:val="006C5A33"/>
    <w:rsid w:val="006C5A42"/>
    <w:rsid w:val="006C5ACB"/>
    <w:rsid w:val="006C5B60"/>
    <w:rsid w:val="006C5BBC"/>
    <w:rsid w:val="006C5C5E"/>
    <w:rsid w:val="006C5C93"/>
    <w:rsid w:val="006C5D85"/>
    <w:rsid w:val="006C5F40"/>
    <w:rsid w:val="006C5F86"/>
    <w:rsid w:val="006C5FA5"/>
    <w:rsid w:val="006C6476"/>
    <w:rsid w:val="006C64EF"/>
    <w:rsid w:val="006C6558"/>
    <w:rsid w:val="006C664E"/>
    <w:rsid w:val="006C667D"/>
    <w:rsid w:val="006C68DA"/>
    <w:rsid w:val="006C69A3"/>
    <w:rsid w:val="006C6A10"/>
    <w:rsid w:val="006C6ADA"/>
    <w:rsid w:val="006C6AE0"/>
    <w:rsid w:val="006C6E47"/>
    <w:rsid w:val="006C6ED0"/>
    <w:rsid w:val="006C6FA1"/>
    <w:rsid w:val="006C713C"/>
    <w:rsid w:val="006C722F"/>
    <w:rsid w:val="006C7307"/>
    <w:rsid w:val="006C749F"/>
    <w:rsid w:val="006C754E"/>
    <w:rsid w:val="006C7776"/>
    <w:rsid w:val="006C7809"/>
    <w:rsid w:val="006C7924"/>
    <w:rsid w:val="006C798D"/>
    <w:rsid w:val="006C799A"/>
    <w:rsid w:val="006C7B45"/>
    <w:rsid w:val="006C7D81"/>
    <w:rsid w:val="006C7F85"/>
    <w:rsid w:val="006D0118"/>
    <w:rsid w:val="006D025A"/>
    <w:rsid w:val="006D033C"/>
    <w:rsid w:val="006D07C1"/>
    <w:rsid w:val="006D11AF"/>
    <w:rsid w:val="006D1304"/>
    <w:rsid w:val="006D139E"/>
    <w:rsid w:val="006D13AE"/>
    <w:rsid w:val="006D14CD"/>
    <w:rsid w:val="006D1527"/>
    <w:rsid w:val="006D15B4"/>
    <w:rsid w:val="006D16E8"/>
    <w:rsid w:val="006D1712"/>
    <w:rsid w:val="006D1818"/>
    <w:rsid w:val="006D1834"/>
    <w:rsid w:val="006D190E"/>
    <w:rsid w:val="006D1917"/>
    <w:rsid w:val="006D19B1"/>
    <w:rsid w:val="006D1CF9"/>
    <w:rsid w:val="006D1E26"/>
    <w:rsid w:val="006D1EF5"/>
    <w:rsid w:val="006D2067"/>
    <w:rsid w:val="006D20AD"/>
    <w:rsid w:val="006D20C6"/>
    <w:rsid w:val="006D218E"/>
    <w:rsid w:val="006D2243"/>
    <w:rsid w:val="006D225C"/>
    <w:rsid w:val="006D273C"/>
    <w:rsid w:val="006D2740"/>
    <w:rsid w:val="006D2B71"/>
    <w:rsid w:val="006D2D05"/>
    <w:rsid w:val="006D2D29"/>
    <w:rsid w:val="006D31BB"/>
    <w:rsid w:val="006D31DA"/>
    <w:rsid w:val="006D327E"/>
    <w:rsid w:val="006D337C"/>
    <w:rsid w:val="006D33FD"/>
    <w:rsid w:val="006D3443"/>
    <w:rsid w:val="006D3473"/>
    <w:rsid w:val="006D3484"/>
    <w:rsid w:val="006D35BF"/>
    <w:rsid w:val="006D36B8"/>
    <w:rsid w:val="006D36D7"/>
    <w:rsid w:val="006D39A4"/>
    <w:rsid w:val="006D3B8C"/>
    <w:rsid w:val="006D3C84"/>
    <w:rsid w:val="006D3E0B"/>
    <w:rsid w:val="006D40FF"/>
    <w:rsid w:val="006D4290"/>
    <w:rsid w:val="006D45A1"/>
    <w:rsid w:val="006D46D5"/>
    <w:rsid w:val="006D49A6"/>
    <w:rsid w:val="006D4A21"/>
    <w:rsid w:val="006D4B61"/>
    <w:rsid w:val="006D4BF7"/>
    <w:rsid w:val="006D4C81"/>
    <w:rsid w:val="006D4D79"/>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26"/>
    <w:rsid w:val="006D5D89"/>
    <w:rsid w:val="006D5DBE"/>
    <w:rsid w:val="006D61F1"/>
    <w:rsid w:val="006D63F9"/>
    <w:rsid w:val="006D6455"/>
    <w:rsid w:val="006D6595"/>
    <w:rsid w:val="006D6855"/>
    <w:rsid w:val="006D6908"/>
    <w:rsid w:val="006D690F"/>
    <w:rsid w:val="006D6930"/>
    <w:rsid w:val="006D6B8C"/>
    <w:rsid w:val="006D6C32"/>
    <w:rsid w:val="006D6C91"/>
    <w:rsid w:val="006D7095"/>
    <w:rsid w:val="006D72E4"/>
    <w:rsid w:val="006D73E4"/>
    <w:rsid w:val="006D7460"/>
    <w:rsid w:val="006D76CC"/>
    <w:rsid w:val="006D7727"/>
    <w:rsid w:val="006D77E5"/>
    <w:rsid w:val="006D7912"/>
    <w:rsid w:val="006D7BA2"/>
    <w:rsid w:val="006D7BC6"/>
    <w:rsid w:val="006D7CCC"/>
    <w:rsid w:val="006D7D4E"/>
    <w:rsid w:val="006D7DB3"/>
    <w:rsid w:val="006D7DD9"/>
    <w:rsid w:val="006D7DDF"/>
    <w:rsid w:val="006D7E5D"/>
    <w:rsid w:val="006D7FD7"/>
    <w:rsid w:val="006E002D"/>
    <w:rsid w:val="006E00D9"/>
    <w:rsid w:val="006E0166"/>
    <w:rsid w:val="006E016B"/>
    <w:rsid w:val="006E0659"/>
    <w:rsid w:val="006E065A"/>
    <w:rsid w:val="006E0789"/>
    <w:rsid w:val="006E0918"/>
    <w:rsid w:val="006E0CFB"/>
    <w:rsid w:val="006E0DA4"/>
    <w:rsid w:val="006E0DBA"/>
    <w:rsid w:val="006E0F29"/>
    <w:rsid w:val="006E104F"/>
    <w:rsid w:val="006E1130"/>
    <w:rsid w:val="006E1147"/>
    <w:rsid w:val="006E120F"/>
    <w:rsid w:val="006E12E8"/>
    <w:rsid w:val="006E1314"/>
    <w:rsid w:val="006E132E"/>
    <w:rsid w:val="006E1470"/>
    <w:rsid w:val="006E1525"/>
    <w:rsid w:val="006E1641"/>
    <w:rsid w:val="006E1698"/>
    <w:rsid w:val="006E1786"/>
    <w:rsid w:val="006E183A"/>
    <w:rsid w:val="006E1877"/>
    <w:rsid w:val="006E1B0C"/>
    <w:rsid w:val="006E1E8F"/>
    <w:rsid w:val="006E1EDB"/>
    <w:rsid w:val="006E1F9F"/>
    <w:rsid w:val="006E1FB3"/>
    <w:rsid w:val="006E203C"/>
    <w:rsid w:val="006E21C0"/>
    <w:rsid w:val="006E21D4"/>
    <w:rsid w:val="006E2270"/>
    <w:rsid w:val="006E22F1"/>
    <w:rsid w:val="006E23CC"/>
    <w:rsid w:val="006E24DA"/>
    <w:rsid w:val="006E25F6"/>
    <w:rsid w:val="006E26B8"/>
    <w:rsid w:val="006E26CC"/>
    <w:rsid w:val="006E26E5"/>
    <w:rsid w:val="006E298D"/>
    <w:rsid w:val="006E29D4"/>
    <w:rsid w:val="006E2A8B"/>
    <w:rsid w:val="006E2ACA"/>
    <w:rsid w:val="006E2BCF"/>
    <w:rsid w:val="006E2C06"/>
    <w:rsid w:val="006E2DCD"/>
    <w:rsid w:val="006E2EBA"/>
    <w:rsid w:val="006E2EFF"/>
    <w:rsid w:val="006E336A"/>
    <w:rsid w:val="006E336E"/>
    <w:rsid w:val="006E33DC"/>
    <w:rsid w:val="006E343D"/>
    <w:rsid w:val="006E356D"/>
    <w:rsid w:val="006E35DC"/>
    <w:rsid w:val="006E3609"/>
    <w:rsid w:val="006E36F3"/>
    <w:rsid w:val="006E3736"/>
    <w:rsid w:val="006E3821"/>
    <w:rsid w:val="006E38D9"/>
    <w:rsid w:val="006E3C3E"/>
    <w:rsid w:val="006E4116"/>
    <w:rsid w:val="006E41EF"/>
    <w:rsid w:val="006E41FA"/>
    <w:rsid w:val="006E42EC"/>
    <w:rsid w:val="006E4439"/>
    <w:rsid w:val="006E4659"/>
    <w:rsid w:val="006E465E"/>
    <w:rsid w:val="006E4691"/>
    <w:rsid w:val="006E4703"/>
    <w:rsid w:val="006E47AD"/>
    <w:rsid w:val="006E4944"/>
    <w:rsid w:val="006E4984"/>
    <w:rsid w:val="006E4B10"/>
    <w:rsid w:val="006E4B34"/>
    <w:rsid w:val="006E4C2A"/>
    <w:rsid w:val="006E4D8E"/>
    <w:rsid w:val="006E4F2C"/>
    <w:rsid w:val="006E5322"/>
    <w:rsid w:val="006E544F"/>
    <w:rsid w:val="006E5903"/>
    <w:rsid w:val="006E5955"/>
    <w:rsid w:val="006E5D2F"/>
    <w:rsid w:val="006E6113"/>
    <w:rsid w:val="006E613B"/>
    <w:rsid w:val="006E6176"/>
    <w:rsid w:val="006E6185"/>
    <w:rsid w:val="006E619D"/>
    <w:rsid w:val="006E61D4"/>
    <w:rsid w:val="006E623C"/>
    <w:rsid w:val="006E650A"/>
    <w:rsid w:val="006E658F"/>
    <w:rsid w:val="006E6600"/>
    <w:rsid w:val="006E6711"/>
    <w:rsid w:val="006E671A"/>
    <w:rsid w:val="006E695C"/>
    <w:rsid w:val="006E6A23"/>
    <w:rsid w:val="006E6B56"/>
    <w:rsid w:val="006E6DEE"/>
    <w:rsid w:val="006E6E15"/>
    <w:rsid w:val="006E6E55"/>
    <w:rsid w:val="006E7124"/>
    <w:rsid w:val="006E73B2"/>
    <w:rsid w:val="006E74B7"/>
    <w:rsid w:val="006E753F"/>
    <w:rsid w:val="006E7929"/>
    <w:rsid w:val="006E7D19"/>
    <w:rsid w:val="006E7F20"/>
    <w:rsid w:val="006E7F80"/>
    <w:rsid w:val="006F01B3"/>
    <w:rsid w:val="006F033E"/>
    <w:rsid w:val="006F044C"/>
    <w:rsid w:val="006F068F"/>
    <w:rsid w:val="006F0708"/>
    <w:rsid w:val="006F0971"/>
    <w:rsid w:val="006F0A81"/>
    <w:rsid w:val="006F0CB9"/>
    <w:rsid w:val="006F0CE7"/>
    <w:rsid w:val="006F0D81"/>
    <w:rsid w:val="006F0D89"/>
    <w:rsid w:val="006F0DDB"/>
    <w:rsid w:val="006F0E29"/>
    <w:rsid w:val="006F0E50"/>
    <w:rsid w:val="006F0F00"/>
    <w:rsid w:val="006F0F4B"/>
    <w:rsid w:val="006F1062"/>
    <w:rsid w:val="006F11EE"/>
    <w:rsid w:val="006F126D"/>
    <w:rsid w:val="006F157A"/>
    <w:rsid w:val="006F15C0"/>
    <w:rsid w:val="006F1607"/>
    <w:rsid w:val="006F1672"/>
    <w:rsid w:val="006F1735"/>
    <w:rsid w:val="006F1748"/>
    <w:rsid w:val="006F1779"/>
    <w:rsid w:val="006F1878"/>
    <w:rsid w:val="006F1936"/>
    <w:rsid w:val="006F1B93"/>
    <w:rsid w:val="006F1B99"/>
    <w:rsid w:val="006F1C11"/>
    <w:rsid w:val="006F1D41"/>
    <w:rsid w:val="006F1E73"/>
    <w:rsid w:val="006F1E91"/>
    <w:rsid w:val="006F1F0F"/>
    <w:rsid w:val="006F1F24"/>
    <w:rsid w:val="006F2305"/>
    <w:rsid w:val="006F2510"/>
    <w:rsid w:val="006F257A"/>
    <w:rsid w:val="006F2635"/>
    <w:rsid w:val="006F26C3"/>
    <w:rsid w:val="006F2870"/>
    <w:rsid w:val="006F28A2"/>
    <w:rsid w:val="006F2925"/>
    <w:rsid w:val="006F29AF"/>
    <w:rsid w:val="006F2ABC"/>
    <w:rsid w:val="006F2E5F"/>
    <w:rsid w:val="006F2F80"/>
    <w:rsid w:val="006F2FF8"/>
    <w:rsid w:val="006F30CB"/>
    <w:rsid w:val="006F3274"/>
    <w:rsid w:val="006F36F8"/>
    <w:rsid w:val="006F3733"/>
    <w:rsid w:val="006F3B12"/>
    <w:rsid w:val="006F3BCA"/>
    <w:rsid w:val="006F3DE8"/>
    <w:rsid w:val="006F3E31"/>
    <w:rsid w:val="006F3EAD"/>
    <w:rsid w:val="006F4009"/>
    <w:rsid w:val="006F4256"/>
    <w:rsid w:val="006F4263"/>
    <w:rsid w:val="006F44DA"/>
    <w:rsid w:val="006F44F3"/>
    <w:rsid w:val="006F4626"/>
    <w:rsid w:val="006F4A0C"/>
    <w:rsid w:val="006F4A38"/>
    <w:rsid w:val="006F4AB8"/>
    <w:rsid w:val="006F4BED"/>
    <w:rsid w:val="006F4CDF"/>
    <w:rsid w:val="006F4D1E"/>
    <w:rsid w:val="006F4D8A"/>
    <w:rsid w:val="006F5186"/>
    <w:rsid w:val="006F544B"/>
    <w:rsid w:val="006F54F8"/>
    <w:rsid w:val="006F55A9"/>
    <w:rsid w:val="006F55AB"/>
    <w:rsid w:val="006F5700"/>
    <w:rsid w:val="006F583A"/>
    <w:rsid w:val="006F5846"/>
    <w:rsid w:val="006F5864"/>
    <w:rsid w:val="006F5A38"/>
    <w:rsid w:val="006F5A44"/>
    <w:rsid w:val="006F5B15"/>
    <w:rsid w:val="006F5B44"/>
    <w:rsid w:val="006F5C12"/>
    <w:rsid w:val="006F5E1D"/>
    <w:rsid w:val="006F5E1F"/>
    <w:rsid w:val="006F5E91"/>
    <w:rsid w:val="006F5F63"/>
    <w:rsid w:val="006F5FAF"/>
    <w:rsid w:val="006F5FF6"/>
    <w:rsid w:val="006F604A"/>
    <w:rsid w:val="006F6345"/>
    <w:rsid w:val="006F65D0"/>
    <w:rsid w:val="006F675F"/>
    <w:rsid w:val="006F67BD"/>
    <w:rsid w:val="006F67C3"/>
    <w:rsid w:val="006F6AAC"/>
    <w:rsid w:val="006F6C6F"/>
    <w:rsid w:val="006F6DA5"/>
    <w:rsid w:val="006F6E1E"/>
    <w:rsid w:val="006F6EF7"/>
    <w:rsid w:val="006F6FD9"/>
    <w:rsid w:val="006F706E"/>
    <w:rsid w:val="006F7340"/>
    <w:rsid w:val="006F73F3"/>
    <w:rsid w:val="006F741C"/>
    <w:rsid w:val="006F7543"/>
    <w:rsid w:val="006F77C4"/>
    <w:rsid w:val="006F7961"/>
    <w:rsid w:val="006F7B12"/>
    <w:rsid w:val="006F7B7C"/>
    <w:rsid w:val="006F7CB4"/>
    <w:rsid w:val="006F7E86"/>
    <w:rsid w:val="006F7F2E"/>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2043"/>
    <w:rsid w:val="007020AA"/>
    <w:rsid w:val="00702190"/>
    <w:rsid w:val="00702193"/>
    <w:rsid w:val="00702222"/>
    <w:rsid w:val="00702274"/>
    <w:rsid w:val="0070227A"/>
    <w:rsid w:val="007022ED"/>
    <w:rsid w:val="007023A8"/>
    <w:rsid w:val="007023AC"/>
    <w:rsid w:val="00702533"/>
    <w:rsid w:val="00702598"/>
    <w:rsid w:val="007025F3"/>
    <w:rsid w:val="007026E8"/>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5C5"/>
    <w:rsid w:val="007037B3"/>
    <w:rsid w:val="00703890"/>
    <w:rsid w:val="0070390B"/>
    <w:rsid w:val="00703916"/>
    <w:rsid w:val="007039E5"/>
    <w:rsid w:val="00703A52"/>
    <w:rsid w:val="00703B9A"/>
    <w:rsid w:val="00703C7F"/>
    <w:rsid w:val="00703FA4"/>
    <w:rsid w:val="00703FD4"/>
    <w:rsid w:val="007040B5"/>
    <w:rsid w:val="007042D2"/>
    <w:rsid w:val="00704341"/>
    <w:rsid w:val="007044AA"/>
    <w:rsid w:val="00704610"/>
    <w:rsid w:val="00704677"/>
    <w:rsid w:val="007047E3"/>
    <w:rsid w:val="007049B0"/>
    <w:rsid w:val="00704B28"/>
    <w:rsid w:val="00704D6E"/>
    <w:rsid w:val="007050E6"/>
    <w:rsid w:val="007052EA"/>
    <w:rsid w:val="007054E2"/>
    <w:rsid w:val="007054E7"/>
    <w:rsid w:val="00705807"/>
    <w:rsid w:val="00705954"/>
    <w:rsid w:val="0070599F"/>
    <w:rsid w:val="00705A67"/>
    <w:rsid w:val="00705BA9"/>
    <w:rsid w:val="00705BAB"/>
    <w:rsid w:val="00705EDA"/>
    <w:rsid w:val="00705FA4"/>
    <w:rsid w:val="00705FD0"/>
    <w:rsid w:val="0070616F"/>
    <w:rsid w:val="00706189"/>
    <w:rsid w:val="007064B7"/>
    <w:rsid w:val="007064D3"/>
    <w:rsid w:val="0070669B"/>
    <w:rsid w:val="007066FC"/>
    <w:rsid w:val="0070689E"/>
    <w:rsid w:val="007068D7"/>
    <w:rsid w:val="00706A67"/>
    <w:rsid w:val="00706CE1"/>
    <w:rsid w:val="00706DFE"/>
    <w:rsid w:val="00706F95"/>
    <w:rsid w:val="0070705F"/>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07E7C"/>
    <w:rsid w:val="00707EA0"/>
    <w:rsid w:val="0071017F"/>
    <w:rsid w:val="007101E6"/>
    <w:rsid w:val="00710375"/>
    <w:rsid w:val="00710ABD"/>
    <w:rsid w:val="00710B3E"/>
    <w:rsid w:val="00710B6B"/>
    <w:rsid w:val="00710DC9"/>
    <w:rsid w:val="00710E2B"/>
    <w:rsid w:val="00710F16"/>
    <w:rsid w:val="0071100C"/>
    <w:rsid w:val="00711043"/>
    <w:rsid w:val="00711108"/>
    <w:rsid w:val="0071124E"/>
    <w:rsid w:val="0071125B"/>
    <w:rsid w:val="00711273"/>
    <w:rsid w:val="0071158B"/>
    <w:rsid w:val="0071161A"/>
    <w:rsid w:val="007116BF"/>
    <w:rsid w:val="0071174A"/>
    <w:rsid w:val="00711A41"/>
    <w:rsid w:val="00711AEC"/>
    <w:rsid w:val="00711BF4"/>
    <w:rsid w:val="00711D37"/>
    <w:rsid w:val="00711D68"/>
    <w:rsid w:val="00711D88"/>
    <w:rsid w:val="00711DBA"/>
    <w:rsid w:val="00711E27"/>
    <w:rsid w:val="00712055"/>
    <w:rsid w:val="0071216C"/>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8C"/>
    <w:rsid w:val="00712EB1"/>
    <w:rsid w:val="00712EF9"/>
    <w:rsid w:val="00712FE6"/>
    <w:rsid w:val="00713293"/>
    <w:rsid w:val="007132E6"/>
    <w:rsid w:val="00713344"/>
    <w:rsid w:val="00713548"/>
    <w:rsid w:val="0071396B"/>
    <w:rsid w:val="00713986"/>
    <w:rsid w:val="00713CBC"/>
    <w:rsid w:val="00713DE6"/>
    <w:rsid w:val="00713E96"/>
    <w:rsid w:val="00713EE9"/>
    <w:rsid w:val="0071416F"/>
    <w:rsid w:val="0071430B"/>
    <w:rsid w:val="007143D2"/>
    <w:rsid w:val="00714680"/>
    <w:rsid w:val="007146AD"/>
    <w:rsid w:val="007148A0"/>
    <w:rsid w:val="00714D03"/>
    <w:rsid w:val="00714D0F"/>
    <w:rsid w:val="00714FC5"/>
    <w:rsid w:val="00715013"/>
    <w:rsid w:val="00715124"/>
    <w:rsid w:val="0071537E"/>
    <w:rsid w:val="0071582B"/>
    <w:rsid w:val="007158AE"/>
    <w:rsid w:val="00715949"/>
    <w:rsid w:val="00715A76"/>
    <w:rsid w:val="00715C2C"/>
    <w:rsid w:val="00715C8F"/>
    <w:rsid w:val="00715D3A"/>
    <w:rsid w:val="00715EDD"/>
    <w:rsid w:val="007160C3"/>
    <w:rsid w:val="007160E4"/>
    <w:rsid w:val="007161F0"/>
    <w:rsid w:val="007162A5"/>
    <w:rsid w:val="00716358"/>
    <w:rsid w:val="007163F5"/>
    <w:rsid w:val="00716490"/>
    <w:rsid w:val="007167EA"/>
    <w:rsid w:val="00716BE0"/>
    <w:rsid w:val="00716FA3"/>
    <w:rsid w:val="0071720C"/>
    <w:rsid w:val="00717313"/>
    <w:rsid w:val="00717329"/>
    <w:rsid w:val="007173AC"/>
    <w:rsid w:val="007175E7"/>
    <w:rsid w:val="00717630"/>
    <w:rsid w:val="00717693"/>
    <w:rsid w:val="007177DC"/>
    <w:rsid w:val="00717836"/>
    <w:rsid w:val="0071785D"/>
    <w:rsid w:val="00717B05"/>
    <w:rsid w:val="00717D4E"/>
    <w:rsid w:val="00717EC9"/>
    <w:rsid w:val="0072039E"/>
    <w:rsid w:val="007203A3"/>
    <w:rsid w:val="00720447"/>
    <w:rsid w:val="00720498"/>
    <w:rsid w:val="00720519"/>
    <w:rsid w:val="00720AC0"/>
    <w:rsid w:val="00720BDF"/>
    <w:rsid w:val="00720C0E"/>
    <w:rsid w:val="00720C19"/>
    <w:rsid w:val="00720E89"/>
    <w:rsid w:val="00721121"/>
    <w:rsid w:val="00721270"/>
    <w:rsid w:val="00721393"/>
    <w:rsid w:val="007214F2"/>
    <w:rsid w:val="007218B2"/>
    <w:rsid w:val="00721A48"/>
    <w:rsid w:val="00721BDB"/>
    <w:rsid w:val="00721C82"/>
    <w:rsid w:val="00721C9D"/>
    <w:rsid w:val="00721CD8"/>
    <w:rsid w:val="00721CF8"/>
    <w:rsid w:val="00721DB8"/>
    <w:rsid w:val="00721E30"/>
    <w:rsid w:val="007222C8"/>
    <w:rsid w:val="00722333"/>
    <w:rsid w:val="007223FC"/>
    <w:rsid w:val="007224B3"/>
    <w:rsid w:val="0072252E"/>
    <w:rsid w:val="00722780"/>
    <w:rsid w:val="00722944"/>
    <w:rsid w:val="00722A17"/>
    <w:rsid w:val="007230ED"/>
    <w:rsid w:val="00723201"/>
    <w:rsid w:val="0072325C"/>
    <w:rsid w:val="00723282"/>
    <w:rsid w:val="0072333E"/>
    <w:rsid w:val="007233D0"/>
    <w:rsid w:val="0072351D"/>
    <w:rsid w:val="00723630"/>
    <w:rsid w:val="00723751"/>
    <w:rsid w:val="007237C1"/>
    <w:rsid w:val="0072384B"/>
    <w:rsid w:val="007238BD"/>
    <w:rsid w:val="00723A4E"/>
    <w:rsid w:val="00723AEE"/>
    <w:rsid w:val="00723C6A"/>
    <w:rsid w:val="00723CC6"/>
    <w:rsid w:val="00723D12"/>
    <w:rsid w:val="00723D83"/>
    <w:rsid w:val="00723DA4"/>
    <w:rsid w:val="00724017"/>
    <w:rsid w:val="0072406B"/>
    <w:rsid w:val="00724276"/>
    <w:rsid w:val="007245CE"/>
    <w:rsid w:val="007246E9"/>
    <w:rsid w:val="00724864"/>
    <w:rsid w:val="007249B3"/>
    <w:rsid w:val="00724A59"/>
    <w:rsid w:val="00724ABC"/>
    <w:rsid w:val="00724E78"/>
    <w:rsid w:val="00724F22"/>
    <w:rsid w:val="0072522E"/>
    <w:rsid w:val="00725252"/>
    <w:rsid w:val="007254EB"/>
    <w:rsid w:val="007255BD"/>
    <w:rsid w:val="0072577D"/>
    <w:rsid w:val="00725A9A"/>
    <w:rsid w:val="00725A9F"/>
    <w:rsid w:val="00725B15"/>
    <w:rsid w:val="00725C6F"/>
    <w:rsid w:val="00725F23"/>
    <w:rsid w:val="00726035"/>
    <w:rsid w:val="0072605F"/>
    <w:rsid w:val="007260A8"/>
    <w:rsid w:val="00726148"/>
    <w:rsid w:val="0072617C"/>
    <w:rsid w:val="00726204"/>
    <w:rsid w:val="0072626B"/>
    <w:rsid w:val="0072634D"/>
    <w:rsid w:val="00726374"/>
    <w:rsid w:val="00726562"/>
    <w:rsid w:val="00726810"/>
    <w:rsid w:val="007269E2"/>
    <w:rsid w:val="00726A61"/>
    <w:rsid w:val="00726A90"/>
    <w:rsid w:val="00726B12"/>
    <w:rsid w:val="00726D55"/>
    <w:rsid w:val="00726EF1"/>
    <w:rsid w:val="00727079"/>
    <w:rsid w:val="0072726B"/>
    <w:rsid w:val="0072747F"/>
    <w:rsid w:val="0072749A"/>
    <w:rsid w:val="00727528"/>
    <w:rsid w:val="0072764A"/>
    <w:rsid w:val="007276A6"/>
    <w:rsid w:val="0072794A"/>
    <w:rsid w:val="00727995"/>
    <w:rsid w:val="00727A40"/>
    <w:rsid w:val="00727A66"/>
    <w:rsid w:val="00727A9C"/>
    <w:rsid w:val="00727CFD"/>
    <w:rsid w:val="00727D82"/>
    <w:rsid w:val="00727E62"/>
    <w:rsid w:val="00730033"/>
    <w:rsid w:val="00730250"/>
    <w:rsid w:val="00730502"/>
    <w:rsid w:val="00730629"/>
    <w:rsid w:val="0073072E"/>
    <w:rsid w:val="0073075A"/>
    <w:rsid w:val="00730841"/>
    <w:rsid w:val="00730B83"/>
    <w:rsid w:val="00730CDF"/>
    <w:rsid w:val="00730FA8"/>
    <w:rsid w:val="00731166"/>
    <w:rsid w:val="007311FD"/>
    <w:rsid w:val="00731321"/>
    <w:rsid w:val="007314E3"/>
    <w:rsid w:val="00731542"/>
    <w:rsid w:val="007316B7"/>
    <w:rsid w:val="0073171A"/>
    <w:rsid w:val="00731C83"/>
    <w:rsid w:val="00731D25"/>
    <w:rsid w:val="00731E3E"/>
    <w:rsid w:val="0073209F"/>
    <w:rsid w:val="00732189"/>
    <w:rsid w:val="007325A6"/>
    <w:rsid w:val="0073284F"/>
    <w:rsid w:val="00732891"/>
    <w:rsid w:val="00732928"/>
    <w:rsid w:val="007329FB"/>
    <w:rsid w:val="00732A16"/>
    <w:rsid w:val="00732B20"/>
    <w:rsid w:val="00732CC1"/>
    <w:rsid w:val="00732EF9"/>
    <w:rsid w:val="00732F28"/>
    <w:rsid w:val="00733071"/>
    <w:rsid w:val="007330AB"/>
    <w:rsid w:val="0073320B"/>
    <w:rsid w:val="007334C5"/>
    <w:rsid w:val="00733640"/>
    <w:rsid w:val="00733703"/>
    <w:rsid w:val="0073390A"/>
    <w:rsid w:val="00733A15"/>
    <w:rsid w:val="00733AD4"/>
    <w:rsid w:val="00733B5A"/>
    <w:rsid w:val="00733BDE"/>
    <w:rsid w:val="00733CEC"/>
    <w:rsid w:val="00734058"/>
    <w:rsid w:val="00734330"/>
    <w:rsid w:val="0073450A"/>
    <w:rsid w:val="0073452B"/>
    <w:rsid w:val="00734584"/>
    <w:rsid w:val="007348C1"/>
    <w:rsid w:val="00734924"/>
    <w:rsid w:val="007349AD"/>
    <w:rsid w:val="00734B0F"/>
    <w:rsid w:val="00734C45"/>
    <w:rsid w:val="00734CB3"/>
    <w:rsid w:val="00734D32"/>
    <w:rsid w:val="00734F8D"/>
    <w:rsid w:val="00734FB0"/>
    <w:rsid w:val="007351BD"/>
    <w:rsid w:val="0073524E"/>
    <w:rsid w:val="007352D3"/>
    <w:rsid w:val="0073546F"/>
    <w:rsid w:val="00735642"/>
    <w:rsid w:val="00735771"/>
    <w:rsid w:val="0073579B"/>
    <w:rsid w:val="007359A9"/>
    <w:rsid w:val="00735AF6"/>
    <w:rsid w:val="00735C58"/>
    <w:rsid w:val="00735DA7"/>
    <w:rsid w:val="0073607C"/>
    <w:rsid w:val="007360D3"/>
    <w:rsid w:val="0073628B"/>
    <w:rsid w:val="00736352"/>
    <w:rsid w:val="00736375"/>
    <w:rsid w:val="00736386"/>
    <w:rsid w:val="0073643A"/>
    <w:rsid w:val="00736485"/>
    <w:rsid w:val="0073652A"/>
    <w:rsid w:val="0073660A"/>
    <w:rsid w:val="00736719"/>
    <w:rsid w:val="00736B54"/>
    <w:rsid w:val="00736B9E"/>
    <w:rsid w:val="00736CC6"/>
    <w:rsid w:val="00736D01"/>
    <w:rsid w:val="00736D30"/>
    <w:rsid w:val="00736DB5"/>
    <w:rsid w:val="00736EDC"/>
    <w:rsid w:val="00736F17"/>
    <w:rsid w:val="00736F6E"/>
    <w:rsid w:val="00736FDF"/>
    <w:rsid w:val="0073702F"/>
    <w:rsid w:val="00737190"/>
    <w:rsid w:val="00737259"/>
    <w:rsid w:val="0073743E"/>
    <w:rsid w:val="00737848"/>
    <w:rsid w:val="0073786A"/>
    <w:rsid w:val="00737932"/>
    <w:rsid w:val="00737CEB"/>
    <w:rsid w:val="00737D1B"/>
    <w:rsid w:val="00737E5F"/>
    <w:rsid w:val="00737EE3"/>
    <w:rsid w:val="00737FEB"/>
    <w:rsid w:val="00740009"/>
    <w:rsid w:val="00740251"/>
    <w:rsid w:val="007402AA"/>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EDD"/>
    <w:rsid w:val="00740F12"/>
    <w:rsid w:val="007410A3"/>
    <w:rsid w:val="0074110D"/>
    <w:rsid w:val="00741112"/>
    <w:rsid w:val="007411C9"/>
    <w:rsid w:val="007411E7"/>
    <w:rsid w:val="00741868"/>
    <w:rsid w:val="00741949"/>
    <w:rsid w:val="007419E9"/>
    <w:rsid w:val="00741A5B"/>
    <w:rsid w:val="00741BF9"/>
    <w:rsid w:val="00741D03"/>
    <w:rsid w:val="00741DC6"/>
    <w:rsid w:val="0074201A"/>
    <w:rsid w:val="0074216E"/>
    <w:rsid w:val="0074217E"/>
    <w:rsid w:val="007423CD"/>
    <w:rsid w:val="0074246B"/>
    <w:rsid w:val="00742584"/>
    <w:rsid w:val="00742659"/>
    <w:rsid w:val="007427A8"/>
    <w:rsid w:val="007427E0"/>
    <w:rsid w:val="007427E9"/>
    <w:rsid w:val="00742C0A"/>
    <w:rsid w:val="00742CDC"/>
    <w:rsid w:val="00742E32"/>
    <w:rsid w:val="00742E3F"/>
    <w:rsid w:val="00742F52"/>
    <w:rsid w:val="00742F9E"/>
    <w:rsid w:val="00743085"/>
    <w:rsid w:val="00743196"/>
    <w:rsid w:val="0074323D"/>
    <w:rsid w:val="007432C7"/>
    <w:rsid w:val="00743340"/>
    <w:rsid w:val="0074335B"/>
    <w:rsid w:val="007434F8"/>
    <w:rsid w:val="00743635"/>
    <w:rsid w:val="00743665"/>
    <w:rsid w:val="00743763"/>
    <w:rsid w:val="0074378A"/>
    <w:rsid w:val="007438F2"/>
    <w:rsid w:val="00743B74"/>
    <w:rsid w:val="00743C51"/>
    <w:rsid w:val="00743D08"/>
    <w:rsid w:val="00743D79"/>
    <w:rsid w:val="00743E21"/>
    <w:rsid w:val="00743EA8"/>
    <w:rsid w:val="00743EB8"/>
    <w:rsid w:val="00743EEB"/>
    <w:rsid w:val="00743F31"/>
    <w:rsid w:val="00744095"/>
    <w:rsid w:val="007440BB"/>
    <w:rsid w:val="007441C9"/>
    <w:rsid w:val="00744426"/>
    <w:rsid w:val="007449FC"/>
    <w:rsid w:val="00744B23"/>
    <w:rsid w:val="00744D0E"/>
    <w:rsid w:val="00744D52"/>
    <w:rsid w:val="00744D60"/>
    <w:rsid w:val="0074545D"/>
    <w:rsid w:val="007455B0"/>
    <w:rsid w:val="007455D9"/>
    <w:rsid w:val="00745747"/>
    <w:rsid w:val="0074592C"/>
    <w:rsid w:val="00745A0B"/>
    <w:rsid w:val="00745A63"/>
    <w:rsid w:val="00745A83"/>
    <w:rsid w:val="00745CC0"/>
    <w:rsid w:val="00745CE8"/>
    <w:rsid w:val="00745D1A"/>
    <w:rsid w:val="00745D6B"/>
    <w:rsid w:val="00745D9F"/>
    <w:rsid w:val="00746006"/>
    <w:rsid w:val="0074607A"/>
    <w:rsid w:val="007462D8"/>
    <w:rsid w:val="007463CF"/>
    <w:rsid w:val="0074645E"/>
    <w:rsid w:val="007464D4"/>
    <w:rsid w:val="00746741"/>
    <w:rsid w:val="007467B5"/>
    <w:rsid w:val="00746801"/>
    <w:rsid w:val="007468ED"/>
    <w:rsid w:val="007469C0"/>
    <w:rsid w:val="00746A2F"/>
    <w:rsid w:val="00746A84"/>
    <w:rsid w:val="00746B0A"/>
    <w:rsid w:val="00746B52"/>
    <w:rsid w:val="00746BBD"/>
    <w:rsid w:val="00746C09"/>
    <w:rsid w:val="00746C27"/>
    <w:rsid w:val="00746C52"/>
    <w:rsid w:val="0074701D"/>
    <w:rsid w:val="007471B6"/>
    <w:rsid w:val="00747459"/>
    <w:rsid w:val="0074754B"/>
    <w:rsid w:val="00747617"/>
    <w:rsid w:val="00747729"/>
    <w:rsid w:val="0074796C"/>
    <w:rsid w:val="00747A4D"/>
    <w:rsid w:val="00747AD9"/>
    <w:rsid w:val="00747AE2"/>
    <w:rsid w:val="00747BFC"/>
    <w:rsid w:val="00747C42"/>
    <w:rsid w:val="00747C45"/>
    <w:rsid w:val="00747C98"/>
    <w:rsid w:val="00747D56"/>
    <w:rsid w:val="00747E1C"/>
    <w:rsid w:val="00747E41"/>
    <w:rsid w:val="00750036"/>
    <w:rsid w:val="007501F6"/>
    <w:rsid w:val="0075023E"/>
    <w:rsid w:val="0075037F"/>
    <w:rsid w:val="007506C0"/>
    <w:rsid w:val="007508E2"/>
    <w:rsid w:val="007509CF"/>
    <w:rsid w:val="00750B13"/>
    <w:rsid w:val="00750C52"/>
    <w:rsid w:val="00750CEC"/>
    <w:rsid w:val="00750F3F"/>
    <w:rsid w:val="00750F9B"/>
    <w:rsid w:val="00751086"/>
    <w:rsid w:val="00751099"/>
    <w:rsid w:val="007511CE"/>
    <w:rsid w:val="007511F5"/>
    <w:rsid w:val="00751543"/>
    <w:rsid w:val="0075166D"/>
    <w:rsid w:val="00751799"/>
    <w:rsid w:val="007518F1"/>
    <w:rsid w:val="00751B27"/>
    <w:rsid w:val="00751B46"/>
    <w:rsid w:val="00751F02"/>
    <w:rsid w:val="00751FD7"/>
    <w:rsid w:val="007523D1"/>
    <w:rsid w:val="007524DC"/>
    <w:rsid w:val="007525C0"/>
    <w:rsid w:val="0075264D"/>
    <w:rsid w:val="00752713"/>
    <w:rsid w:val="007528B6"/>
    <w:rsid w:val="00752ABA"/>
    <w:rsid w:val="00752B07"/>
    <w:rsid w:val="00752B9F"/>
    <w:rsid w:val="00752CB9"/>
    <w:rsid w:val="00752D66"/>
    <w:rsid w:val="00752D7C"/>
    <w:rsid w:val="00752D8D"/>
    <w:rsid w:val="00752EB3"/>
    <w:rsid w:val="00752ED1"/>
    <w:rsid w:val="00753309"/>
    <w:rsid w:val="00753314"/>
    <w:rsid w:val="00753319"/>
    <w:rsid w:val="00753411"/>
    <w:rsid w:val="0075346F"/>
    <w:rsid w:val="00753494"/>
    <w:rsid w:val="00753696"/>
    <w:rsid w:val="00753717"/>
    <w:rsid w:val="00753841"/>
    <w:rsid w:val="00753894"/>
    <w:rsid w:val="00753958"/>
    <w:rsid w:val="007539E6"/>
    <w:rsid w:val="007539F0"/>
    <w:rsid w:val="00753AF3"/>
    <w:rsid w:val="00753B5D"/>
    <w:rsid w:val="00753BCA"/>
    <w:rsid w:val="00753BE3"/>
    <w:rsid w:val="00753DFA"/>
    <w:rsid w:val="007542D1"/>
    <w:rsid w:val="0075439A"/>
    <w:rsid w:val="007543BF"/>
    <w:rsid w:val="0075487E"/>
    <w:rsid w:val="007548F8"/>
    <w:rsid w:val="00754A52"/>
    <w:rsid w:val="00754C08"/>
    <w:rsid w:val="00754CEF"/>
    <w:rsid w:val="00754D01"/>
    <w:rsid w:val="00754E57"/>
    <w:rsid w:val="00754E73"/>
    <w:rsid w:val="00754EF0"/>
    <w:rsid w:val="00755469"/>
    <w:rsid w:val="0075576B"/>
    <w:rsid w:val="00755858"/>
    <w:rsid w:val="007558D9"/>
    <w:rsid w:val="00755935"/>
    <w:rsid w:val="0075598A"/>
    <w:rsid w:val="007559E3"/>
    <w:rsid w:val="00755AC6"/>
    <w:rsid w:val="00755B27"/>
    <w:rsid w:val="00755C21"/>
    <w:rsid w:val="00755DAF"/>
    <w:rsid w:val="00755E37"/>
    <w:rsid w:val="00755E71"/>
    <w:rsid w:val="00755F7E"/>
    <w:rsid w:val="00756138"/>
    <w:rsid w:val="007561F0"/>
    <w:rsid w:val="007563DA"/>
    <w:rsid w:val="00756441"/>
    <w:rsid w:val="00756660"/>
    <w:rsid w:val="007567F6"/>
    <w:rsid w:val="00756891"/>
    <w:rsid w:val="007568A4"/>
    <w:rsid w:val="00756DB1"/>
    <w:rsid w:val="00757258"/>
    <w:rsid w:val="00757335"/>
    <w:rsid w:val="00757433"/>
    <w:rsid w:val="00757446"/>
    <w:rsid w:val="007574B1"/>
    <w:rsid w:val="007574DF"/>
    <w:rsid w:val="0075754F"/>
    <w:rsid w:val="00757649"/>
    <w:rsid w:val="00757653"/>
    <w:rsid w:val="00757948"/>
    <w:rsid w:val="007579D3"/>
    <w:rsid w:val="00757C96"/>
    <w:rsid w:val="00757CFD"/>
    <w:rsid w:val="00757D2C"/>
    <w:rsid w:val="00757DBD"/>
    <w:rsid w:val="00757F5F"/>
    <w:rsid w:val="007600AE"/>
    <w:rsid w:val="007603A6"/>
    <w:rsid w:val="007603B2"/>
    <w:rsid w:val="00760628"/>
    <w:rsid w:val="0076068D"/>
    <w:rsid w:val="007607E8"/>
    <w:rsid w:val="007607FE"/>
    <w:rsid w:val="007608C9"/>
    <w:rsid w:val="00760900"/>
    <w:rsid w:val="00760A86"/>
    <w:rsid w:val="00760C78"/>
    <w:rsid w:val="00760CF9"/>
    <w:rsid w:val="00760DA5"/>
    <w:rsid w:val="00760E7C"/>
    <w:rsid w:val="00760FAA"/>
    <w:rsid w:val="00760FDD"/>
    <w:rsid w:val="0076103B"/>
    <w:rsid w:val="0076110E"/>
    <w:rsid w:val="00761136"/>
    <w:rsid w:val="00761243"/>
    <w:rsid w:val="007612BC"/>
    <w:rsid w:val="007612CA"/>
    <w:rsid w:val="00761411"/>
    <w:rsid w:val="0076162A"/>
    <w:rsid w:val="0076192D"/>
    <w:rsid w:val="00761958"/>
    <w:rsid w:val="007619DC"/>
    <w:rsid w:val="00761AFD"/>
    <w:rsid w:val="00761CDC"/>
    <w:rsid w:val="00761D7E"/>
    <w:rsid w:val="00761DF0"/>
    <w:rsid w:val="00761E01"/>
    <w:rsid w:val="00761E86"/>
    <w:rsid w:val="00761EA0"/>
    <w:rsid w:val="00761EA7"/>
    <w:rsid w:val="00761F30"/>
    <w:rsid w:val="00761F8F"/>
    <w:rsid w:val="00761FD4"/>
    <w:rsid w:val="007621AB"/>
    <w:rsid w:val="0076220A"/>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340F"/>
    <w:rsid w:val="0076378A"/>
    <w:rsid w:val="0076378B"/>
    <w:rsid w:val="007637E0"/>
    <w:rsid w:val="00763888"/>
    <w:rsid w:val="007638A2"/>
    <w:rsid w:val="007639DC"/>
    <w:rsid w:val="00763B07"/>
    <w:rsid w:val="00763C55"/>
    <w:rsid w:val="00763D69"/>
    <w:rsid w:val="00763E26"/>
    <w:rsid w:val="00763F26"/>
    <w:rsid w:val="00763F29"/>
    <w:rsid w:val="00764053"/>
    <w:rsid w:val="007640E6"/>
    <w:rsid w:val="007642BB"/>
    <w:rsid w:val="00764350"/>
    <w:rsid w:val="00764385"/>
    <w:rsid w:val="007644D1"/>
    <w:rsid w:val="007644E2"/>
    <w:rsid w:val="007645C1"/>
    <w:rsid w:val="00764645"/>
    <w:rsid w:val="00764712"/>
    <w:rsid w:val="007647E6"/>
    <w:rsid w:val="007648CB"/>
    <w:rsid w:val="00764931"/>
    <w:rsid w:val="00764C2A"/>
    <w:rsid w:val="00764CAB"/>
    <w:rsid w:val="00764D05"/>
    <w:rsid w:val="00764E93"/>
    <w:rsid w:val="00764ED2"/>
    <w:rsid w:val="00765211"/>
    <w:rsid w:val="00765339"/>
    <w:rsid w:val="00765443"/>
    <w:rsid w:val="0076555F"/>
    <w:rsid w:val="00765875"/>
    <w:rsid w:val="0076588B"/>
    <w:rsid w:val="0076588F"/>
    <w:rsid w:val="00765899"/>
    <w:rsid w:val="007658EE"/>
    <w:rsid w:val="00765971"/>
    <w:rsid w:val="00765AA7"/>
    <w:rsid w:val="00765AC4"/>
    <w:rsid w:val="00765D1C"/>
    <w:rsid w:val="007662C2"/>
    <w:rsid w:val="0076650D"/>
    <w:rsid w:val="0076665C"/>
    <w:rsid w:val="00766681"/>
    <w:rsid w:val="007666F7"/>
    <w:rsid w:val="007667CF"/>
    <w:rsid w:val="007667DD"/>
    <w:rsid w:val="0076683A"/>
    <w:rsid w:val="00766902"/>
    <w:rsid w:val="00766911"/>
    <w:rsid w:val="0076694F"/>
    <w:rsid w:val="007669C2"/>
    <w:rsid w:val="00766A56"/>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9DE"/>
    <w:rsid w:val="00767B88"/>
    <w:rsid w:val="00767C4E"/>
    <w:rsid w:val="00767D9C"/>
    <w:rsid w:val="007700D1"/>
    <w:rsid w:val="0077026C"/>
    <w:rsid w:val="00770276"/>
    <w:rsid w:val="007702CE"/>
    <w:rsid w:val="007702DC"/>
    <w:rsid w:val="0077031D"/>
    <w:rsid w:val="00770386"/>
    <w:rsid w:val="007704CF"/>
    <w:rsid w:val="007704E3"/>
    <w:rsid w:val="0077062C"/>
    <w:rsid w:val="0077078D"/>
    <w:rsid w:val="007708C0"/>
    <w:rsid w:val="007708E1"/>
    <w:rsid w:val="0077097F"/>
    <w:rsid w:val="00770A60"/>
    <w:rsid w:val="00770A9A"/>
    <w:rsid w:val="00770AAB"/>
    <w:rsid w:val="00770ACF"/>
    <w:rsid w:val="00770ADE"/>
    <w:rsid w:val="00770C26"/>
    <w:rsid w:val="00770CF6"/>
    <w:rsid w:val="00770D08"/>
    <w:rsid w:val="00770DEF"/>
    <w:rsid w:val="00770F5F"/>
    <w:rsid w:val="00770F68"/>
    <w:rsid w:val="0077100A"/>
    <w:rsid w:val="0077103C"/>
    <w:rsid w:val="00771133"/>
    <w:rsid w:val="007713CE"/>
    <w:rsid w:val="0077143C"/>
    <w:rsid w:val="007715AC"/>
    <w:rsid w:val="0077194A"/>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9AA"/>
    <w:rsid w:val="00772AB4"/>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4017"/>
    <w:rsid w:val="00774106"/>
    <w:rsid w:val="00774130"/>
    <w:rsid w:val="007741CD"/>
    <w:rsid w:val="0077428B"/>
    <w:rsid w:val="007743AC"/>
    <w:rsid w:val="00774405"/>
    <w:rsid w:val="007744AE"/>
    <w:rsid w:val="00774610"/>
    <w:rsid w:val="0077468B"/>
    <w:rsid w:val="007746EF"/>
    <w:rsid w:val="00774933"/>
    <w:rsid w:val="00774934"/>
    <w:rsid w:val="00774A97"/>
    <w:rsid w:val="00774D06"/>
    <w:rsid w:val="00774E2F"/>
    <w:rsid w:val="00774E8B"/>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600A"/>
    <w:rsid w:val="007760B4"/>
    <w:rsid w:val="007760E7"/>
    <w:rsid w:val="007761B5"/>
    <w:rsid w:val="00776233"/>
    <w:rsid w:val="00776348"/>
    <w:rsid w:val="0077654B"/>
    <w:rsid w:val="007766CA"/>
    <w:rsid w:val="0077673B"/>
    <w:rsid w:val="007767B6"/>
    <w:rsid w:val="007768F9"/>
    <w:rsid w:val="00776943"/>
    <w:rsid w:val="00776947"/>
    <w:rsid w:val="00776BC8"/>
    <w:rsid w:val="00776C7F"/>
    <w:rsid w:val="00776E98"/>
    <w:rsid w:val="00776ECA"/>
    <w:rsid w:val="0077723E"/>
    <w:rsid w:val="007774BF"/>
    <w:rsid w:val="007774C7"/>
    <w:rsid w:val="00777515"/>
    <w:rsid w:val="007775F4"/>
    <w:rsid w:val="007779CB"/>
    <w:rsid w:val="00777A91"/>
    <w:rsid w:val="00777E9A"/>
    <w:rsid w:val="00777F94"/>
    <w:rsid w:val="00777FE3"/>
    <w:rsid w:val="007800A1"/>
    <w:rsid w:val="00780458"/>
    <w:rsid w:val="007804E6"/>
    <w:rsid w:val="007806D3"/>
    <w:rsid w:val="007809F2"/>
    <w:rsid w:val="00780A61"/>
    <w:rsid w:val="00780A8A"/>
    <w:rsid w:val="00780AE6"/>
    <w:rsid w:val="00780BF1"/>
    <w:rsid w:val="00780C61"/>
    <w:rsid w:val="00780D17"/>
    <w:rsid w:val="00780E99"/>
    <w:rsid w:val="00781038"/>
    <w:rsid w:val="0078108A"/>
    <w:rsid w:val="007814EE"/>
    <w:rsid w:val="007817CB"/>
    <w:rsid w:val="00781955"/>
    <w:rsid w:val="00781B73"/>
    <w:rsid w:val="00781BA2"/>
    <w:rsid w:val="00781C44"/>
    <w:rsid w:val="00781DDA"/>
    <w:rsid w:val="00781ECC"/>
    <w:rsid w:val="00781F57"/>
    <w:rsid w:val="00781F86"/>
    <w:rsid w:val="0078202C"/>
    <w:rsid w:val="00782114"/>
    <w:rsid w:val="0078236C"/>
    <w:rsid w:val="0078247B"/>
    <w:rsid w:val="00782606"/>
    <w:rsid w:val="007829D5"/>
    <w:rsid w:val="00782B7F"/>
    <w:rsid w:val="00782C09"/>
    <w:rsid w:val="00782E23"/>
    <w:rsid w:val="00782E78"/>
    <w:rsid w:val="00782F8A"/>
    <w:rsid w:val="00782F9B"/>
    <w:rsid w:val="00783036"/>
    <w:rsid w:val="0078313A"/>
    <w:rsid w:val="0078316E"/>
    <w:rsid w:val="00783286"/>
    <w:rsid w:val="0078346D"/>
    <w:rsid w:val="0078355B"/>
    <w:rsid w:val="00783796"/>
    <w:rsid w:val="0078384F"/>
    <w:rsid w:val="007838C7"/>
    <w:rsid w:val="007839A8"/>
    <w:rsid w:val="007839C6"/>
    <w:rsid w:val="00783A32"/>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B9E"/>
    <w:rsid w:val="00784BD9"/>
    <w:rsid w:val="00784C06"/>
    <w:rsid w:val="00784C2F"/>
    <w:rsid w:val="00784E89"/>
    <w:rsid w:val="00784EF7"/>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E1B"/>
    <w:rsid w:val="00785EF7"/>
    <w:rsid w:val="00785FDD"/>
    <w:rsid w:val="00786360"/>
    <w:rsid w:val="0078647C"/>
    <w:rsid w:val="007864F9"/>
    <w:rsid w:val="00786586"/>
    <w:rsid w:val="007866BA"/>
    <w:rsid w:val="007868AD"/>
    <w:rsid w:val="00786AC5"/>
    <w:rsid w:val="00786B01"/>
    <w:rsid w:val="00786D94"/>
    <w:rsid w:val="00787132"/>
    <w:rsid w:val="0078735E"/>
    <w:rsid w:val="007873DA"/>
    <w:rsid w:val="00787483"/>
    <w:rsid w:val="007874B7"/>
    <w:rsid w:val="007877BF"/>
    <w:rsid w:val="0078788E"/>
    <w:rsid w:val="007879D7"/>
    <w:rsid w:val="00787B9C"/>
    <w:rsid w:val="00787CB1"/>
    <w:rsid w:val="00787E77"/>
    <w:rsid w:val="00790098"/>
    <w:rsid w:val="0079024A"/>
    <w:rsid w:val="0079038D"/>
    <w:rsid w:val="00790660"/>
    <w:rsid w:val="007906C9"/>
    <w:rsid w:val="007906CF"/>
    <w:rsid w:val="007909C0"/>
    <w:rsid w:val="00790A01"/>
    <w:rsid w:val="00790CB5"/>
    <w:rsid w:val="00791014"/>
    <w:rsid w:val="007910E7"/>
    <w:rsid w:val="00791119"/>
    <w:rsid w:val="007912C2"/>
    <w:rsid w:val="00791432"/>
    <w:rsid w:val="007914BD"/>
    <w:rsid w:val="00791565"/>
    <w:rsid w:val="00791707"/>
    <w:rsid w:val="0079182A"/>
    <w:rsid w:val="00791A54"/>
    <w:rsid w:val="00791BFC"/>
    <w:rsid w:val="00791D11"/>
    <w:rsid w:val="00791FEE"/>
    <w:rsid w:val="0079202C"/>
    <w:rsid w:val="007920AF"/>
    <w:rsid w:val="00792156"/>
    <w:rsid w:val="00792289"/>
    <w:rsid w:val="00792355"/>
    <w:rsid w:val="0079235D"/>
    <w:rsid w:val="00792416"/>
    <w:rsid w:val="0079243D"/>
    <w:rsid w:val="007924B3"/>
    <w:rsid w:val="00792543"/>
    <w:rsid w:val="00792966"/>
    <w:rsid w:val="00792A37"/>
    <w:rsid w:val="00792AE3"/>
    <w:rsid w:val="00792B19"/>
    <w:rsid w:val="00792B5B"/>
    <w:rsid w:val="00792C03"/>
    <w:rsid w:val="00792C07"/>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206"/>
    <w:rsid w:val="007943FF"/>
    <w:rsid w:val="0079448E"/>
    <w:rsid w:val="007944D2"/>
    <w:rsid w:val="0079455E"/>
    <w:rsid w:val="007948D8"/>
    <w:rsid w:val="00794928"/>
    <w:rsid w:val="00794974"/>
    <w:rsid w:val="007949E3"/>
    <w:rsid w:val="00794AE0"/>
    <w:rsid w:val="00794BE7"/>
    <w:rsid w:val="00794CB8"/>
    <w:rsid w:val="00794D71"/>
    <w:rsid w:val="00794D75"/>
    <w:rsid w:val="00794EE7"/>
    <w:rsid w:val="00794FE9"/>
    <w:rsid w:val="007952D4"/>
    <w:rsid w:val="007954EE"/>
    <w:rsid w:val="00795681"/>
    <w:rsid w:val="00795726"/>
    <w:rsid w:val="00795743"/>
    <w:rsid w:val="007957F4"/>
    <w:rsid w:val="0079580C"/>
    <w:rsid w:val="00795826"/>
    <w:rsid w:val="00795A5E"/>
    <w:rsid w:val="00795AE5"/>
    <w:rsid w:val="00795C03"/>
    <w:rsid w:val="00795EE5"/>
    <w:rsid w:val="00795F6C"/>
    <w:rsid w:val="00795FB2"/>
    <w:rsid w:val="00795FEC"/>
    <w:rsid w:val="007962D2"/>
    <w:rsid w:val="0079630A"/>
    <w:rsid w:val="007965AB"/>
    <w:rsid w:val="007966C8"/>
    <w:rsid w:val="00796838"/>
    <w:rsid w:val="0079693A"/>
    <w:rsid w:val="00796990"/>
    <w:rsid w:val="00796CC5"/>
    <w:rsid w:val="00796E58"/>
    <w:rsid w:val="00796FC5"/>
    <w:rsid w:val="00796FC8"/>
    <w:rsid w:val="007973C4"/>
    <w:rsid w:val="00797410"/>
    <w:rsid w:val="007977E7"/>
    <w:rsid w:val="007978B9"/>
    <w:rsid w:val="007978F6"/>
    <w:rsid w:val="00797A8E"/>
    <w:rsid w:val="00797B08"/>
    <w:rsid w:val="00797C28"/>
    <w:rsid w:val="00797C7C"/>
    <w:rsid w:val="00797D18"/>
    <w:rsid w:val="00797DF7"/>
    <w:rsid w:val="00797E60"/>
    <w:rsid w:val="00797EC8"/>
    <w:rsid w:val="007A009A"/>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C3A"/>
    <w:rsid w:val="007A0D12"/>
    <w:rsid w:val="007A131B"/>
    <w:rsid w:val="007A14DF"/>
    <w:rsid w:val="007A1681"/>
    <w:rsid w:val="007A18DC"/>
    <w:rsid w:val="007A1A75"/>
    <w:rsid w:val="007A1ADB"/>
    <w:rsid w:val="007A1C37"/>
    <w:rsid w:val="007A1CA4"/>
    <w:rsid w:val="007A1DE9"/>
    <w:rsid w:val="007A1FE8"/>
    <w:rsid w:val="007A208F"/>
    <w:rsid w:val="007A20C6"/>
    <w:rsid w:val="007A22B9"/>
    <w:rsid w:val="007A25BA"/>
    <w:rsid w:val="007A26A0"/>
    <w:rsid w:val="007A26A5"/>
    <w:rsid w:val="007A27AD"/>
    <w:rsid w:val="007A281E"/>
    <w:rsid w:val="007A2AB1"/>
    <w:rsid w:val="007A2AEF"/>
    <w:rsid w:val="007A2B30"/>
    <w:rsid w:val="007A2BEA"/>
    <w:rsid w:val="007A2C00"/>
    <w:rsid w:val="007A2CD3"/>
    <w:rsid w:val="007A2CDF"/>
    <w:rsid w:val="007A2D2F"/>
    <w:rsid w:val="007A2E70"/>
    <w:rsid w:val="007A2E9C"/>
    <w:rsid w:val="007A2F67"/>
    <w:rsid w:val="007A3109"/>
    <w:rsid w:val="007A3183"/>
    <w:rsid w:val="007A3203"/>
    <w:rsid w:val="007A3267"/>
    <w:rsid w:val="007A3401"/>
    <w:rsid w:val="007A342A"/>
    <w:rsid w:val="007A34E2"/>
    <w:rsid w:val="007A35B0"/>
    <w:rsid w:val="007A3642"/>
    <w:rsid w:val="007A3F80"/>
    <w:rsid w:val="007A3FBA"/>
    <w:rsid w:val="007A402A"/>
    <w:rsid w:val="007A40F4"/>
    <w:rsid w:val="007A40F5"/>
    <w:rsid w:val="007A41A1"/>
    <w:rsid w:val="007A425D"/>
    <w:rsid w:val="007A4410"/>
    <w:rsid w:val="007A4576"/>
    <w:rsid w:val="007A47EC"/>
    <w:rsid w:val="007A48FD"/>
    <w:rsid w:val="007A4977"/>
    <w:rsid w:val="007A4B7A"/>
    <w:rsid w:val="007A4C13"/>
    <w:rsid w:val="007A4CFB"/>
    <w:rsid w:val="007A4D0E"/>
    <w:rsid w:val="007A4ECE"/>
    <w:rsid w:val="007A501C"/>
    <w:rsid w:val="007A50FB"/>
    <w:rsid w:val="007A52D1"/>
    <w:rsid w:val="007A538A"/>
    <w:rsid w:val="007A54BD"/>
    <w:rsid w:val="007A561C"/>
    <w:rsid w:val="007A56E4"/>
    <w:rsid w:val="007A576D"/>
    <w:rsid w:val="007A59AD"/>
    <w:rsid w:val="007A59F1"/>
    <w:rsid w:val="007A5D65"/>
    <w:rsid w:val="007A5E7C"/>
    <w:rsid w:val="007A5F4A"/>
    <w:rsid w:val="007A6071"/>
    <w:rsid w:val="007A613A"/>
    <w:rsid w:val="007A6295"/>
    <w:rsid w:val="007A62B8"/>
    <w:rsid w:val="007A6435"/>
    <w:rsid w:val="007A64D9"/>
    <w:rsid w:val="007A6772"/>
    <w:rsid w:val="007A6780"/>
    <w:rsid w:val="007A6848"/>
    <w:rsid w:val="007A6860"/>
    <w:rsid w:val="007A6B9F"/>
    <w:rsid w:val="007A6C33"/>
    <w:rsid w:val="007A6C81"/>
    <w:rsid w:val="007A6E0C"/>
    <w:rsid w:val="007A6EE6"/>
    <w:rsid w:val="007A7120"/>
    <w:rsid w:val="007A71FB"/>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977"/>
    <w:rsid w:val="007B0BEF"/>
    <w:rsid w:val="007B0D7C"/>
    <w:rsid w:val="007B0F37"/>
    <w:rsid w:val="007B108D"/>
    <w:rsid w:val="007B1128"/>
    <w:rsid w:val="007B1237"/>
    <w:rsid w:val="007B1537"/>
    <w:rsid w:val="007B1577"/>
    <w:rsid w:val="007B1681"/>
    <w:rsid w:val="007B186E"/>
    <w:rsid w:val="007B1887"/>
    <w:rsid w:val="007B18A3"/>
    <w:rsid w:val="007B1923"/>
    <w:rsid w:val="007B19E8"/>
    <w:rsid w:val="007B1A58"/>
    <w:rsid w:val="007B1B0A"/>
    <w:rsid w:val="007B1E87"/>
    <w:rsid w:val="007B1F8F"/>
    <w:rsid w:val="007B2123"/>
    <w:rsid w:val="007B2139"/>
    <w:rsid w:val="007B22D7"/>
    <w:rsid w:val="007B238D"/>
    <w:rsid w:val="007B247D"/>
    <w:rsid w:val="007B24B4"/>
    <w:rsid w:val="007B2518"/>
    <w:rsid w:val="007B2625"/>
    <w:rsid w:val="007B2792"/>
    <w:rsid w:val="007B2843"/>
    <w:rsid w:val="007B28F2"/>
    <w:rsid w:val="007B2B73"/>
    <w:rsid w:val="007B2C13"/>
    <w:rsid w:val="007B2CB8"/>
    <w:rsid w:val="007B2CC2"/>
    <w:rsid w:val="007B2EB4"/>
    <w:rsid w:val="007B30A6"/>
    <w:rsid w:val="007B323A"/>
    <w:rsid w:val="007B3270"/>
    <w:rsid w:val="007B32BF"/>
    <w:rsid w:val="007B3495"/>
    <w:rsid w:val="007B3496"/>
    <w:rsid w:val="007B349E"/>
    <w:rsid w:val="007B39C0"/>
    <w:rsid w:val="007B3A5C"/>
    <w:rsid w:val="007B3B4F"/>
    <w:rsid w:val="007B3BF0"/>
    <w:rsid w:val="007B3BF5"/>
    <w:rsid w:val="007B3CB5"/>
    <w:rsid w:val="007B3D0F"/>
    <w:rsid w:val="007B3F70"/>
    <w:rsid w:val="007B412A"/>
    <w:rsid w:val="007B41AD"/>
    <w:rsid w:val="007B422A"/>
    <w:rsid w:val="007B422F"/>
    <w:rsid w:val="007B42C4"/>
    <w:rsid w:val="007B4403"/>
    <w:rsid w:val="007B4496"/>
    <w:rsid w:val="007B44FC"/>
    <w:rsid w:val="007B452F"/>
    <w:rsid w:val="007B48B1"/>
    <w:rsid w:val="007B4985"/>
    <w:rsid w:val="007B49F7"/>
    <w:rsid w:val="007B4A10"/>
    <w:rsid w:val="007B4ABE"/>
    <w:rsid w:val="007B4C98"/>
    <w:rsid w:val="007B4D1C"/>
    <w:rsid w:val="007B4DC0"/>
    <w:rsid w:val="007B4F17"/>
    <w:rsid w:val="007B539D"/>
    <w:rsid w:val="007B5488"/>
    <w:rsid w:val="007B5504"/>
    <w:rsid w:val="007B55FF"/>
    <w:rsid w:val="007B5653"/>
    <w:rsid w:val="007B5698"/>
    <w:rsid w:val="007B583A"/>
    <w:rsid w:val="007B5CD5"/>
    <w:rsid w:val="007B5F28"/>
    <w:rsid w:val="007B5FAB"/>
    <w:rsid w:val="007B5FDF"/>
    <w:rsid w:val="007B61F7"/>
    <w:rsid w:val="007B652A"/>
    <w:rsid w:val="007B6722"/>
    <w:rsid w:val="007B67C7"/>
    <w:rsid w:val="007B67E8"/>
    <w:rsid w:val="007B68AC"/>
    <w:rsid w:val="007B6B89"/>
    <w:rsid w:val="007B6C30"/>
    <w:rsid w:val="007B6FB8"/>
    <w:rsid w:val="007B6FC4"/>
    <w:rsid w:val="007B737C"/>
    <w:rsid w:val="007B76F5"/>
    <w:rsid w:val="007B7928"/>
    <w:rsid w:val="007B796B"/>
    <w:rsid w:val="007B7979"/>
    <w:rsid w:val="007B7A4F"/>
    <w:rsid w:val="007B7ACE"/>
    <w:rsid w:val="007B7C1D"/>
    <w:rsid w:val="007B7D8A"/>
    <w:rsid w:val="007B7E2A"/>
    <w:rsid w:val="007B7E4E"/>
    <w:rsid w:val="007B7ECF"/>
    <w:rsid w:val="007B7FD0"/>
    <w:rsid w:val="007C016A"/>
    <w:rsid w:val="007C0260"/>
    <w:rsid w:val="007C031B"/>
    <w:rsid w:val="007C0370"/>
    <w:rsid w:val="007C045A"/>
    <w:rsid w:val="007C0515"/>
    <w:rsid w:val="007C0731"/>
    <w:rsid w:val="007C073C"/>
    <w:rsid w:val="007C07C2"/>
    <w:rsid w:val="007C080F"/>
    <w:rsid w:val="007C08BA"/>
    <w:rsid w:val="007C0A66"/>
    <w:rsid w:val="007C0C11"/>
    <w:rsid w:val="007C0D1E"/>
    <w:rsid w:val="007C0D90"/>
    <w:rsid w:val="007C0D94"/>
    <w:rsid w:val="007C0E78"/>
    <w:rsid w:val="007C1042"/>
    <w:rsid w:val="007C1178"/>
    <w:rsid w:val="007C128E"/>
    <w:rsid w:val="007C13A2"/>
    <w:rsid w:val="007C1427"/>
    <w:rsid w:val="007C14C1"/>
    <w:rsid w:val="007C1844"/>
    <w:rsid w:val="007C186B"/>
    <w:rsid w:val="007C19A0"/>
    <w:rsid w:val="007C1A03"/>
    <w:rsid w:val="007C1AD3"/>
    <w:rsid w:val="007C1D20"/>
    <w:rsid w:val="007C1D6B"/>
    <w:rsid w:val="007C1D71"/>
    <w:rsid w:val="007C1DA8"/>
    <w:rsid w:val="007C1EB2"/>
    <w:rsid w:val="007C20E3"/>
    <w:rsid w:val="007C22C3"/>
    <w:rsid w:val="007C234F"/>
    <w:rsid w:val="007C2475"/>
    <w:rsid w:val="007C2887"/>
    <w:rsid w:val="007C2A93"/>
    <w:rsid w:val="007C2CDC"/>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5E5"/>
    <w:rsid w:val="007C36C1"/>
    <w:rsid w:val="007C372A"/>
    <w:rsid w:val="007C3793"/>
    <w:rsid w:val="007C383B"/>
    <w:rsid w:val="007C3A44"/>
    <w:rsid w:val="007C3B60"/>
    <w:rsid w:val="007C3C3C"/>
    <w:rsid w:val="007C3D5B"/>
    <w:rsid w:val="007C3E4A"/>
    <w:rsid w:val="007C4209"/>
    <w:rsid w:val="007C436D"/>
    <w:rsid w:val="007C446F"/>
    <w:rsid w:val="007C4661"/>
    <w:rsid w:val="007C4865"/>
    <w:rsid w:val="007C48E9"/>
    <w:rsid w:val="007C4AA9"/>
    <w:rsid w:val="007C4AE3"/>
    <w:rsid w:val="007C4D33"/>
    <w:rsid w:val="007C4D3B"/>
    <w:rsid w:val="007C4DB9"/>
    <w:rsid w:val="007C4DBD"/>
    <w:rsid w:val="007C4DF6"/>
    <w:rsid w:val="007C4E13"/>
    <w:rsid w:val="007C4E39"/>
    <w:rsid w:val="007C50D9"/>
    <w:rsid w:val="007C5283"/>
    <w:rsid w:val="007C52E9"/>
    <w:rsid w:val="007C536F"/>
    <w:rsid w:val="007C53CC"/>
    <w:rsid w:val="007C53DC"/>
    <w:rsid w:val="007C55AD"/>
    <w:rsid w:val="007C56D8"/>
    <w:rsid w:val="007C5748"/>
    <w:rsid w:val="007C5759"/>
    <w:rsid w:val="007C57B9"/>
    <w:rsid w:val="007C585A"/>
    <w:rsid w:val="007C591A"/>
    <w:rsid w:val="007C5961"/>
    <w:rsid w:val="007C5A76"/>
    <w:rsid w:val="007C5AE9"/>
    <w:rsid w:val="007C5C57"/>
    <w:rsid w:val="007C5C77"/>
    <w:rsid w:val="007C5DA5"/>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A09"/>
    <w:rsid w:val="007C6A70"/>
    <w:rsid w:val="007C6C59"/>
    <w:rsid w:val="007C6E11"/>
    <w:rsid w:val="007C6E32"/>
    <w:rsid w:val="007C6E38"/>
    <w:rsid w:val="007C6E66"/>
    <w:rsid w:val="007C6F31"/>
    <w:rsid w:val="007C6FBA"/>
    <w:rsid w:val="007C7029"/>
    <w:rsid w:val="007C768B"/>
    <w:rsid w:val="007C775E"/>
    <w:rsid w:val="007C7785"/>
    <w:rsid w:val="007C782B"/>
    <w:rsid w:val="007C7878"/>
    <w:rsid w:val="007C797C"/>
    <w:rsid w:val="007C7AC0"/>
    <w:rsid w:val="007C7BC7"/>
    <w:rsid w:val="007C7E7E"/>
    <w:rsid w:val="007D00C2"/>
    <w:rsid w:val="007D0104"/>
    <w:rsid w:val="007D01AA"/>
    <w:rsid w:val="007D02B6"/>
    <w:rsid w:val="007D0478"/>
    <w:rsid w:val="007D0480"/>
    <w:rsid w:val="007D0493"/>
    <w:rsid w:val="007D0506"/>
    <w:rsid w:val="007D05EF"/>
    <w:rsid w:val="007D0AF4"/>
    <w:rsid w:val="007D0C2E"/>
    <w:rsid w:val="007D0C3F"/>
    <w:rsid w:val="007D0E88"/>
    <w:rsid w:val="007D10D1"/>
    <w:rsid w:val="007D12BA"/>
    <w:rsid w:val="007D15C4"/>
    <w:rsid w:val="007D187E"/>
    <w:rsid w:val="007D19C4"/>
    <w:rsid w:val="007D19DD"/>
    <w:rsid w:val="007D1A54"/>
    <w:rsid w:val="007D1A6A"/>
    <w:rsid w:val="007D1A99"/>
    <w:rsid w:val="007D1B35"/>
    <w:rsid w:val="007D1CB4"/>
    <w:rsid w:val="007D1D58"/>
    <w:rsid w:val="007D1D6E"/>
    <w:rsid w:val="007D1F5C"/>
    <w:rsid w:val="007D1F9C"/>
    <w:rsid w:val="007D20F6"/>
    <w:rsid w:val="007D22DE"/>
    <w:rsid w:val="007D2443"/>
    <w:rsid w:val="007D244F"/>
    <w:rsid w:val="007D24ED"/>
    <w:rsid w:val="007D2524"/>
    <w:rsid w:val="007D268E"/>
    <w:rsid w:val="007D278D"/>
    <w:rsid w:val="007D27CA"/>
    <w:rsid w:val="007D2856"/>
    <w:rsid w:val="007D287F"/>
    <w:rsid w:val="007D290C"/>
    <w:rsid w:val="007D2920"/>
    <w:rsid w:val="007D2AF8"/>
    <w:rsid w:val="007D2C94"/>
    <w:rsid w:val="007D2DC7"/>
    <w:rsid w:val="007D2F0A"/>
    <w:rsid w:val="007D2FBE"/>
    <w:rsid w:val="007D3393"/>
    <w:rsid w:val="007D33D5"/>
    <w:rsid w:val="007D33DD"/>
    <w:rsid w:val="007D351A"/>
    <w:rsid w:val="007D3545"/>
    <w:rsid w:val="007D39D4"/>
    <w:rsid w:val="007D3B1D"/>
    <w:rsid w:val="007D3E90"/>
    <w:rsid w:val="007D43DF"/>
    <w:rsid w:val="007D4442"/>
    <w:rsid w:val="007D444D"/>
    <w:rsid w:val="007D4852"/>
    <w:rsid w:val="007D49AD"/>
    <w:rsid w:val="007D49BA"/>
    <w:rsid w:val="007D4AA3"/>
    <w:rsid w:val="007D4AF3"/>
    <w:rsid w:val="007D4B9F"/>
    <w:rsid w:val="007D4D2C"/>
    <w:rsid w:val="007D4D92"/>
    <w:rsid w:val="007D4ECF"/>
    <w:rsid w:val="007D4EF2"/>
    <w:rsid w:val="007D4FBD"/>
    <w:rsid w:val="007D50D3"/>
    <w:rsid w:val="007D5253"/>
    <w:rsid w:val="007D53BD"/>
    <w:rsid w:val="007D5430"/>
    <w:rsid w:val="007D5445"/>
    <w:rsid w:val="007D5830"/>
    <w:rsid w:val="007D597A"/>
    <w:rsid w:val="007D5C2A"/>
    <w:rsid w:val="007D5D81"/>
    <w:rsid w:val="007D5E07"/>
    <w:rsid w:val="007D60D3"/>
    <w:rsid w:val="007D6114"/>
    <w:rsid w:val="007D6155"/>
    <w:rsid w:val="007D6572"/>
    <w:rsid w:val="007D69F0"/>
    <w:rsid w:val="007D69F7"/>
    <w:rsid w:val="007D6AF0"/>
    <w:rsid w:val="007D6B60"/>
    <w:rsid w:val="007D6C12"/>
    <w:rsid w:val="007D6DD3"/>
    <w:rsid w:val="007D6E32"/>
    <w:rsid w:val="007D71B1"/>
    <w:rsid w:val="007D73F2"/>
    <w:rsid w:val="007D75FB"/>
    <w:rsid w:val="007D7734"/>
    <w:rsid w:val="007D77CA"/>
    <w:rsid w:val="007D78E1"/>
    <w:rsid w:val="007D7907"/>
    <w:rsid w:val="007D7976"/>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166"/>
    <w:rsid w:val="007E0324"/>
    <w:rsid w:val="007E0565"/>
    <w:rsid w:val="007E0771"/>
    <w:rsid w:val="007E0789"/>
    <w:rsid w:val="007E07F6"/>
    <w:rsid w:val="007E08D8"/>
    <w:rsid w:val="007E0909"/>
    <w:rsid w:val="007E0988"/>
    <w:rsid w:val="007E09B9"/>
    <w:rsid w:val="007E09F6"/>
    <w:rsid w:val="007E0A13"/>
    <w:rsid w:val="007E0A1A"/>
    <w:rsid w:val="007E0B97"/>
    <w:rsid w:val="007E0D60"/>
    <w:rsid w:val="007E0D9D"/>
    <w:rsid w:val="007E0E09"/>
    <w:rsid w:val="007E0EF8"/>
    <w:rsid w:val="007E1063"/>
    <w:rsid w:val="007E1092"/>
    <w:rsid w:val="007E10D9"/>
    <w:rsid w:val="007E11B5"/>
    <w:rsid w:val="007E125C"/>
    <w:rsid w:val="007E140A"/>
    <w:rsid w:val="007E1538"/>
    <w:rsid w:val="007E1742"/>
    <w:rsid w:val="007E1787"/>
    <w:rsid w:val="007E17D6"/>
    <w:rsid w:val="007E188D"/>
    <w:rsid w:val="007E1D1E"/>
    <w:rsid w:val="007E1E91"/>
    <w:rsid w:val="007E1EBB"/>
    <w:rsid w:val="007E1F1A"/>
    <w:rsid w:val="007E1F20"/>
    <w:rsid w:val="007E1F3F"/>
    <w:rsid w:val="007E1FAF"/>
    <w:rsid w:val="007E216D"/>
    <w:rsid w:val="007E218A"/>
    <w:rsid w:val="007E22E3"/>
    <w:rsid w:val="007E2302"/>
    <w:rsid w:val="007E2461"/>
    <w:rsid w:val="007E26E4"/>
    <w:rsid w:val="007E2700"/>
    <w:rsid w:val="007E27FC"/>
    <w:rsid w:val="007E28AB"/>
    <w:rsid w:val="007E28E2"/>
    <w:rsid w:val="007E2B2D"/>
    <w:rsid w:val="007E2C8A"/>
    <w:rsid w:val="007E2CA1"/>
    <w:rsid w:val="007E2CB4"/>
    <w:rsid w:val="007E2F0B"/>
    <w:rsid w:val="007E30D0"/>
    <w:rsid w:val="007E328D"/>
    <w:rsid w:val="007E3346"/>
    <w:rsid w:val="007E3829"/>
    <w:rsid w:val="007E388B"/>
    <w:rsid w:val="007E3A9B"/>
    <w:rsid w:val="007E3C7F"/>
    <w:rsid w:val="007E3ED7"/>
    <w:rsid w:val="007E3F6D"/>
    <w:rsid w:val="007E43CC"/>
    <w:rsid w:val="007E4426"/>
    <w:rsid w:val="007E456B"/>
    <w:rsid w:val="007E4916"/>
    <w:rsid w:val="007E49F4"/>
    <w:rsid w:val="007E4D32"/>
    <w:rsid w:val="007E4D9B"/>
    <w:rsid w:val="007E4EF7"/>
    <w:rsid w:val="007E520C"/>
    <w:rsid w:val="007E5211"/>
    <w:rsid w:val="007E52BD"/>
    <w:rsid w:val="007E536F"/>
    <w:rsid w:val="007E5409"/>
    <w:rsid w:val="007E54C9"/>
    <w:rsid w:val="007E575D"/>
    <w:rsid w:val="007E5798"/>
    <w:rsid w:val="007E58D7"/>
    <w:rsid w:val="007E5A51"/>
    <w:rsid w:val="007E5BCC"/>
    <w:rsid w:val="007E5C0C"/>
    <w:rsid w:val="007E5DB2"/>
    <w:rsid w:val="007E5E6C"/>
    <w:rsid w:val="007E6007"/>
    <w:rsid w:val="007E600B"/>
    <w:rsid w:val="007E6101"/>
    <w:rsid w:val="007E618A"/>
    <w:rsid w:val="007E633B"/>
    <w:rsid w:val="007E6515"/>
    <w:rsid w:val="007E65D0"/>
    <w:rsid w:val="007E671F"/>
    <w:rsid w:val="007E67C5"/>
    <w:rsid w:val="007E67D7"/>
    <w:rsid w:val="007E698B"/>
    <w:rsid w:val="007E69E2"/>
    <w:rsid w:val="007E6A09"/>
    <w:rsid w:val="007E6BBC"/>
    <w:rsid w:val="007E6D22"/>
    <w:rsid w:val="007E6E3C"/>
    <w:rsid w:val="007E6F95"/>
    <w:rsid w:val="007E6FEB"/>
    <w:rsid w:val="007E704F"/>
    <w:rsid w:val="007E70D2"/>
    <w:rsid w:val="007E716B"/>
    <w:rsid w:val="007E71BA"/>
    <w:rsid w:val="007E7547"/>
    <w:rsid w:val="007E7708"/>
    <w:rsid w:val="007E771C"/>
    <w:rsid w:val="007E7853"/>
    <w:rsid w:val="007E7969"/>
    <w:rsid w:val="007E7BFA"/>
    <w:rsid w:val="007E7E11"/>
    <w:rsid w:val="007E7E53"/>
    <w:rsid w:val="007E7E63"/>
    <w:rsid w:val="007F003E"/>
    <w:rsid w:val="007F00FD"/>
    <w:rsid w:val="007F0230"/>
    <w:rsid w:val="007F0495"/>
    <w:rsid w:val="007F067C"/>
    <w:rsid w:val="007F0BED"/>
    <w:rsid w:val="007F0C1F"/>
    <w:rsid w:val="007F0CA0"/>
    <w:rsid w:val="007F0D25"/>
    <w:rsid w:val="007F0D2D"/>
    <w:rsid w:val="007F0D5C"/>
    <w:rsid w:val="007F0FB0"/>
    <w:rsid w:val="007F1034"/>
    <w:rsid w:val="007F12EA"/>
    <w:rsid w:val="007F1375"/>
    <w:rsid w:val="007F138F"/>
    <w:rsid w:val="007F1589"/>
    <w:rsid w:val="007F173E"/>
    <w:rsid w:val="007F1746"/>
    <w:rsid w:val="007F1776"/>
    <w:rsid w:val="007F1788"/>
    <w:rsid w:val="007F1971"/>
    <w:rsid w:val="007F19F6"/>
    <w:rsid w:val="007F19FF"/>
    <w:rsid w:val="007F1A27"/>
    <w:rsid w:val="007F1ABA"/>
    <w:rsid w:val="007F1B3C"/>
    <w:rsid w:val="007F1BD1"/>
    <w:rsid w:val="007F1C77"/>
    <w:rsid w:val="007F1CEB"/>
    <w:rsid w:val="007F1D04"/>
    <w:rsid w:val="007F2193"/>
    <w:rsid w:val="007F22A8"/>
    <w:rsid w:val="007F2301"/>
    <w:rsid w:val="007F234F"/>
    <w:rsid w:val="007F267F"/>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569"/>
    <w:rsid w:val="007F36C6"/>
    <w:rsid w:val="007F37AD"/>
    <w:rsid w:val="007F3937"/>
    <w:rsid w:val="007F3983"/>
    <w:rsid w:val="007F3A6D"/>
    <w:rsid w:val="007F3C7B"/>
    <w:rsid w:val="007F3CFD"/>
    <w:rsid w:val="007F3D47"/>
    <w:rsid w:val="007F3E33"/>
    <w:rsid w:val="007F3E4B"/>
    <w:rsid w:val="007F3F36"/>
    <w:rsid w:val="007F4075"/>
    <w:rsid w:val="007F413F"/>
    <w:rsid w:val="007F4166"/>
    <w:rsid w:val="007F4384"/>
    <w:rsid w:val="007F449B"/>
    <w:rsid w:val="007F4538"/>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45B"/>
    <w:rsid w:val="007F5590"/>
    <w:rsid w:val="007F56A5"/>
    <w:rsid w:val="007F586F"/>
    <w:rsid w:val="007F58E6"/>
    <w:rsid w:val="007F5BB5"/>
    <w:rsid w:val="007F5D6B"/>
    <w:rsid w:val="007F6051"/>
    <w:rsid w:val="007F60CB"/>
    <w:rsid w:val="007F658F"/>
    <w:rsid w:val="007F6736"/>
    <w:rsid w:val="007F675D"/>
    <w:rsid w:val="007F685C"/>
    <w:rsid w:val="007F689C"/>
    <w:rsid w:val="007F6CC2"/>
    <w:rsid w:val="007F6D88"/>
    <w:rsid w:val="007F6E30"/>
    <w:rsid w:val="007F6E61"/>
    <w:rsid w:val="007F6E8F"/>
    <w:rsid w:val="007F6FC2"/>
    <w:rsid w:val="007F7100"/>
    <w:rsid w:val="007F71DC"/>
    <w:rsid w:val="007F73B4"/>
    <w:rsid w:val="007F73D5"/>
    <w:rsid w:val="007F7680"/>
    <w:rsid w:val="007F7719"/>
    <w:rsid w:val="007F775A"/>
    <w:rsid w:val="007F78B2"/>
    <w:rsid w:val="007F78FE"/>
    <w:rsid w:val="007F7BC7"/>
    <w:rsid w:val="007F7F23"/>
    <w:rsid w:val="007F7F32"/>
    <w:rsid w:val="007F7FEE"/>
    <w:rsid w:val="0080006F"/>
    <w:rsid w:val="00800078"/>
    <w:rsid w:val="0080018C"/>
    <w:rsid w:val="00800195"/>
    <w:rsid w:val="0080019C"/>
    <w:rsid w:val="0080030F"/>
    <w:rsid w:val="0080064C"/>
    <w:rsid w:val="00800854"/>
    <w:rsid w:val="0080099F"/>
    <w:rsid w:val="008009BD"/>
    <w:rsid w:val="00800B2C"/>
    <w:rsid w:val="00800B76"/>
    <w:rsid w:val="00800B8C"/>
    <w:rsid w:val="00800C6E"/>
    <w:rsid w:val="00800F21"/>
    <w:rsid w:val="00800F74"/>
    <w:rsid w:val="00800FC4"/>
    <w:rsid w:val="00801057"/>
    <w:rsid w:val="008010A7"/>
    <w:rsid w:val="008010AA"/>
    <w:rsid w:val="00801105"/>
    <w:rsid w:val="008011CA"/>
    <w:rsid w:val="008011F9"/>
    <w:rsid w:val="00801472"/>
    <w:rsid w:val="008014AB"/>
    <w:rsid w:val="008014CD"/>
    <w:rsid w:val="00801800"/>
    <w:rsid w:val="008018E2"/>
    <w:rsid w:val="008019E7"/>
    <w:rsid w:val="008019FD"/>
    <w:rsid w:val="00801A25"/>
    <w:rsid w:val="00801A59"/>
    <w:rsid w:val="00801A68"/>
    <w:rsid w:val="00801B7D"/>
    <w:rsid w:val="00801BAA"/>
    <w:rsid w:val="00801CD6"/>
    <w:rsid w:val="008020A2"/>
    <w:rsid w:val="0080220E"/>
    <w:rsid w:val="00802444"/>
    <w:rsid w:val="008025E9"/>
    <w:rsid w:val="0080261B"/>
    <w:rsid w:val="00802756"/>
    <w:rsid w:val="008027C0"/>
    <w:rsid w:val="0080281C"/>
    <w:rsid w:val="0080284E"/>
    <w:rsid w:val="00802A39"/>
    <w:rsid w:val="00802B12"/>
    <w:rsid w:val="00802D83"/>
    <w:rsid w:val="00802F67"/>
    <w:rsid w:val="00802F68"/>
    <w:rsid w:val="00802F71"/>
    <w:rsid w:val="00802FB4"/>
    <w:rsid w:val="00802FDB"/>
    <w:rsid w:val="008030BC"/>
    <w:rsid w:val="008031B9"/>
    <w:rsid w:val="008032A8"/>
    <w:rsid w:val="00803367"/>
    <w:rsid w:val="008033A9"/>
    <w:rsid w:val="00803769"/>
    <w:rsid w:val="0080388F"/>
    <w:rsid w:val="008038BF"/>
    <w:rsid w:val="008039DA"/>
    <w:rsid w:val="00803A15"/>
    <w:rsid w:val="00803A44"/>
    <w:rsid w:val="00803A55"/>
    <w:rsid w:val="00803B36"/>
    <w:rsid w:val="00803B6E"/>
    <w:rsid w:val="00803BD4"/>
    <w:rsid w:val="00803DCF"/>
    <w:rsid w:val="00803E9B"/>
    <w:rsid w:val="00803EAF"/>
    <w:rsid w:val="00803F74"/>
    <w:rsid w:val="00803FCF"/>
    <w:rsid w:val="008040D0"/>
    <w:rsid w:val="0080410F"/>
    <w:rsid w:val="008041AA"/>
    <w:rsid w:val="008041D8"/>
    <w:rsid w:val="008041FC"/>
    <w:rsid w:val="00804209"/>
    <w:rsid w:val="00804391"/>
    <w:rsid w:val="008046A5"/>
    <w:rsid w:val="008046B6"/>
    <w:rsid w:val="0080470D"/>
    <w:rsid w:val="00804740"/>
    <w:rsid w:val="00804748"/>
    <w:rsid w:val="008047E5"/>
    <w:rsid w:val="0080481A"/>
    <w:rsid w:val="0080488F"/>
    <w:rsid w:val="0080490A"/>
    <w:rsid w:val="00804926"/>
    <w:rsid w:val="00804A92"/>
    <w:rsid w:val="00804D8A"/>
    <w:rsid w:val="00804D8B"/>
    <w:rsid w:val="00804D92"/>
    <w:rsid w:val="00804F14"/>
    <w:rsid w:val="00804F89"/>
    <w:rsid w:val="00804FD0"/>
    <w:rsid w:val="00805052"/>
    <w:rsid w:val="00805072"/>
    <w:rsid w:val="00805198"/>
    <w:rsid w:val="008052E5"/>
    <w:rsid w:val="0080577B"/>
    <w:rsid w:val="00805840"/>
    <w:rsid w:val="0080588A"/>
    <w:rsid w:val="00805A38"/>
    <w:rsid w:val="00805AA8"/>
    <w:rsid w:val="00805C85"/>
    <w:rsid w:val="00805EB4"/>
    <w:rsid w:val="00805EC9"/>
    <w:rsid w:val="00805EFC"/>
    <w:rsid w:val="00806147"/>
    <w:rsid w:val="008061CE"/>
    <w:rsid w:val="008061F3"/>
    <w:rsid w:val="00806270"/>
    <w:rsid w:val="0080635E"/>
    <w:rsid w:val="0080649F"/>
    <w:rsid w:val="0080671A"/>
    <w:rsid w:val="00806869"/>
    <w:rsid w:val="00806871"/>
    <w:rsid w:val="00806A33"/>
    <w:rsid w:val="00806A59"/>
    <w:rsid w:val="00806C98"/>
    <w:rsid w:val="00806DAC"/>
    <w:rsid w:val="00806F9E"/>
    <w:rsid w:val="00807020"/>
    <w:rsid w:val="00807098"/>
    <w:rsid w:val="0080712B"/>
    <w:rsid w:val="008072AB"/>
    <w:rsid w:val="008073EE"/>
    <w:rsid w:val="00807627"/>
    <w:rsid w:val="00807637"/>
    <w:rsid w:val="0080772E"/>
    <w:rsid w:val="008078B4"/>
    <w:rsid w:val="008078E7"/>
    <w:rsid w:val="008079B7"/>
    <w:rsid w:val="00807A1C"/>
    <w:rsid w:val="00807ADD"/>
    <w:rsid w:val="00807B89"/>
    <w:rsid w:val="00807E01"/>
    <w:rsid w:val="00807EAB"/>
    <w:rsid w:val="00807F0B"/>
    <w:rsid w:val="008102B7"/>
    <w:rsid w:val="00810309"/>
    <w:rsid w:val="008104C9"/>
    <w:rsid w:val="00810533"/>
    <w:rsid w:val="00810774"/>
    <w:rsid w:val="00810780"/>
    <w:rsid w:val="008109E7"/>
    <w:rsid w:val="00810A68"/>
    <w:rsid w:val="00810AD6"/>
    <w:rsid w:val="00810B9F"/>
    <w:rsid w:val="00810C37"/>
    <w:rsid w:val="00810D3D"/>
    <w:rsid w:val="00810E45"/>
    <w:rsid w:val="00810FE6"/>
    <w:rsid w:val="00810FE9"/>
    <w:rsid w:val="0081106C"/>
    <w:rsid w:val="00811325"/>
    <w:rsid w:val="00811438"/>
    <w:rsid w:val="0081149A"/>
    <w:rsid w:val="0081150E"/>
    <w:rsid w:val="008117DB"/>
    <w:rsid w:val="008117F8"/>
    <w:rsid w:val="008118F9"/>
    <w:rsid w:val="00811B30"/>
    <w:rsid w:val="00811B4E"/>
    <w:rsid w:val="00811E4A"/>
    <w:rsid w:val="00811E6A"/>
    <w:rsid w:val="00811EB0"/>
    <w:rsid w:val="00811F53"/>
    <w:rsid w:val="008120AD"/>
    <w:rsid w:val="008120B2"/>
    <w:rsid w:val="00812130"/>
    <w:rsid w:val="008121A5"/>
    <w:rsid w:val="0081220A"/>
    <w:rsid w:val="008122AB"/>
    <w:rsid w:val="00812370"/>
    <w:rsid w:val="00812517"/>
    <w:rsid w:val="008126D1"/>
    <w:rsid w:val="008127A7"/>
    <w:rsid w:val="008127AA"/>
    <w:rsid w:val="008128D3"/>
    <w:rsid w:val="00812966"/>
    <w:rsid w:val="00812969"/>
    <w:rsid w:val="00812ACC"/>
    <w:rsid w:val="00812AEA"/>
    <w:rsid w:val="00812E1F"/>
    <w:rsid w:val="00812E8D"/>
    <w:rsid w:val="00812F16"/>
    <w:rsid w:val="008130AD"/>
    <w:rsid w:val="008133C4"/>
    <w:rsid w:val="00813437"/>
    <w:rsid w:val="00813499"/>
    <w:rsid w:val="00813616"/>
    <w:rsid w:val="008137F2"/>
    <w:rsid w:val="008139B9"/>
    <w:rsid w:val="00813A0B"/>
    <w:rsid w:val="00813BF2"/>
    <w:rsid w:val="00813CB9"/>
    <w:rsid w:val="00813DD0"/>
    <w:rsid w:val="00813ED0"/>
    <w:rsid w:val="00814194"/>
    <w:rsid w:val="0081419D"/>
    <w:rsid w:val="008142F2"/>
    <w:rsid w:val="00814A0E"/>
    <w:rsid w:val="00814B1D"/>
    <w:rsid w:val="00814D27"/>
    <w:rsid w:val="00814EE5"/>
    <w:rsid w:val="00814F8D"/>
    <w:rsid w:val="00814FC9"/>
    <w:rsid w:val="00814FD2"/>
    <w:rsid w:val="00814FDB"/>
    <w:rsid w:val="00815025"/>
    <w:rsid w:val="00815172"/>
    <w:rsid w:val="008151D4"/>
    <w:rsid w:val="00815208"/>
    <w:rsid w:val="00815230"/>
    <w:rsid w:val="00815255"/>
    <w:rsid w:val="00815268"/>
    <w:rsid w:val="00815278"/>
    <w:rsid w:val="008152B8"/>
    <w:rsid w:val="00815397"/>
    <w:rsid w:val="00815428"/>
    <w:rsid w:val="00815430"/>
    <w:rsid w:val="0081552B"/>
    <w:rsid w:val="00815571"/>
    <w:rsid w:val="008155AB"/>
    <w:rsid w:val="0081569B"/>
    <w:rsid w:val="00815702"/>
    <w:rsid w:val="00815876"/>
    <w:rsid w:val="00815888"/>
    <w:rsid w:val="00815957"/>
    <w:rsid w:val="0081599E"/>
    <w:rsid w:val="008159C5"/>
    <w:rsid w:val="00815A50"/>
    <w:rsid w:val="00815A7D"/>
    <w:rsid w:val="00815AFF"/>
    <w:rsid w:val="00815B8A"/>
    <w:rsid w:val="00815C48"/>
    <w:rsid w:val="00815C9D"/>
    <w:rsid w:val="00815D38"/>
    <w:rsid w:val="00815DAC"/>
    <w:rsid w:val="00815DC1"/>
    <w:rsid w:val="00815ECB"/>
    <w:rsid w:val="00815F96"/>
    <w:rsid w:val="008160A6"/>
    <w:rsid w:val="008160AD"/>
    <w:rsid w:val="0081619A"/>
    <w:rsid w:val="0081620C"/>
    <w:rsid w:val="00816312"/>
    <w:rsid w:val="0081636A"/>
    <w:rsid w:val="00816416"/>
    <w:rsid w:val="0081643D"/>
    <w:rsid w:val="0081648C"/>
    <w:rsid w:val="0081655B"/>
    <w:rsid w:val="0081674A"/>
    <w:rsid w:val="008169A7"/>
    <w:rsid w:val="00816B9B"/>
    <w:rsid w:val="00816BA6"/>
    <w:rsid w:val="00816C89"/>
    <w:rsid w:val="00816CC0"/>
    <w:rsid w:val="008170FC"/>
    <w:rsid w:val="00817109"/>
    <w:rsid w:val="00817339"/>
    <w:rsid w:val="008173A2"/>
    <w:rsid w:val="008173D4"/>
    <w:rsid w:val="00817460"/>
    <w:rsid w:val="008177D5"/>
    <w:rsid w:val="0081783B"/>
    <w:rsid w:val="0081791C"/>
    <w:rsid w:val="0081798C"/>
    <w:rsid w:val="00817B7A"/>
    <w:rsid w:val="00817E23"/>
    <w:rsid w:val="00817EED"/>
    <w:rsid w:val="00820216"/>
    <w:rsid w:val="008206AA"/>
    <w:rsid w:val="0082071B"/>
    <w:rsid w:val="00820888"/>
    <w:rsid w:val="00820A63"/>
    <w:rsid w:val="00820C60"/>
    <w:rsid w:val="00820CD6"/>
    <w:rsid w:val="00820DF0"/>
    <w:rsid w:val="00820E53"/>
    <w:rsid w:val="00820E61"/>
    <w:rsid w:val="00820EED"/>
    <w:rsid w:val="00820F2C"/>
    <w:rsid w:val="00820FFC"/>
    <w:rsid w:val="0082109F"/>
    <w:rsid w:val="008210D6"/>
    <w:rsid w:val="00821176"/>
    <w:rsid w:val="00821349"/>
    <w:rsid w:val="00821362"/>
    <w:rsid w:val="00821712"/>
    <w:rsid w:val="00821749"/>
    <w:rsid w:val="0082183D"/>
    <w:rsid w:val="00821948"/>
    <w:rsid w:val="00821B12"/>
    <w:rsid w:val="00821D37"/>
    <w:rsid w:val="00821DCD"/>
    <w:rsid w:val="00821EC9"/>
    <w:rsid w:val="00821FFF"/>
    <w:rsid w:val="008222CE"/>
    <w:rsid w:val="008224FB"/>
    <w:rsid w:val="0082265B"/>
    <w:rsid w:val="008227ED"/>
    <w:rsid w:val="00822B7B"/>
    <w:rsid w:val="00822CEE"/>
    <w:rsid w:val="00822D07"/>
    <w:rsid w:val="00822E4C"/>
    <w:rsid w:val="00822EB4"/>
    <w:rsid w:val="00822F95"/>
    <w:rsid w:val="0082302D"/>
    <w:rsid w:val="0082327A"/>
    <w:rsid w:val="0082331E"/>
    <w:rsid w:val="00823448"/>
    <w:rsid w:val="00823697"/>
    <w:rsid w:val="00823909"/>
    <w:rsid w:val="00823D7F"/>
    <w:rsid w:val="00824103"/>
    <w:rsid w:val="00824147"/>
    <w:rsid w:val="0082417C"/>
    <w:rsid w:val="0082442B"/>
    <w:rsid w:val="00824490"/>
    <w:rsid w:val="0082453D"/>
    <w:rsid w:val="00824554"/>
    <w:rsid w:val="00824712"/>
    <w:rsid w:val="0082484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564"/>
    <w:rsid w:val="0082560B"/>
    <w:rsid w:val="00825666"/>
    <w:rsid w:val="008256C9"/>
    <w:rsid w:val="008257A3"/>
    <w:rsid w:val="0082583B"/>
    <w:rsid w:val="00825863"/>
    <w:rsid w:val="008259CF"/>
    <w:rsid w:val="00825A17"/>
    <w:rsid w:val="00825A32"/>
    <w:rsid w:val="00825AEE"/>
    <w:rsid w:val="00825B22"/>
    <w:rsid w:val="00825B77"/>
    <w:rsid w:val="00825D71"/>
    <w:rsid w:val="00825E31"/>
    <w:rsid w:val="00825EA8"/>
    <w:rsid w:val="00825EB3"/>
    <w:rsid w:val="00825FFF"/>
    <w:rsid w:val="008260C1"/>
    <w:rsid w:val="00826228"/>
    <w:rsid w:val="0082626C"/>
    <w:rsid w:val="008263D1"/>
    <w:rsid w:val="008265A2"/>
    <w:rsid w:val="008265F5"/>
    <w:rsid w:val="0082681D"/>
    <w:rsid w:val="00826959"/>
    <w:rsid w:val="00826A88"/>
    <w:rsid w:val="00826B76"/>
    <w:rsid w:val="00826BCA"/>
    <w:rsid w:val="00826C06"/>
    <w:rsid w:val="00826D4C"/>
    <w:rsid w:val="00826E1F"/>
    <w:rsid w:val="008272DA"/>
    <w:rsid w:val="00827341"/>
    <w:rsid w:val="00827471"/>
    <w:rsid w:val="008276F7"/>
    <w:rsid w:val="00827845"/>
    <w:rsid w:val="00827A11"/>
    <w:rsid w:val="00827A86"/>
    <w:rsid w:val="00827BA5"/>
    <w:rsid w:val="00827D74"/>
    <w:rsid w:val="00827F97"/>
    <w:rsid w:val="00827FF8"/>
    <w:rsid w:val="00830227"/>
    <w:rsid w:val="0083032F"/>
    <w:rsid w:val="008304F1"/>
    <w:rsid w:val="00830667"/>
    <w:rsid w:val="008306B5"/>
    <w:rsid w:val="00830711"/>
    <w:rsid w:val="0083086E"/>
    <w:rsid w:val="00830883"/>
    <w:rsid w:val="008308F6"/>
    <w:rsid w:val="00830A82"/>
    <w:rsid w:val="00830DCA"/>
    <w:rsid w:val="00830DD1"/>
    <w:rsid w:val="00830E9E"/>
    <w:rsid w:val="00830EC4"/>
    <w:rsid w:val="008310F1"/>
    <w:rsid w:val="0083113C"/>
    <w:rsid w:val="008311DA"/>
    <w:rsid w:val="008312C1"/>
    <w:rsid w:val="0083134F"/>
    <w:rsid w:val="008316CA"/>
    <w:rsid w:val="008318B5"/>
    <w:rsid w:val="008318FB"/>
    <w:rsid w:val="0083196A"/>
    <w:rsid w:val="008319AD"/>
    <w:rsid w:val="00831BA2"/>
    <w:rsid w:val="00831DA4"/>
    <w:rsid w:val="008321A9"/>
    <w:rsid w:val="00832256"/>
    <w:rsid w:val="0083240E"/>
    <w:rsid w:val="00832721"/>
    <w:rsid w:val="0083285E"/>
    <w:rsid w:val="00832A1F"/>
    <w:rsid w:val="00832B55"/>
    <w:rsid w:val="00832CC9"/>
    <w:rsid w:val="00832CF4"/>
    <w:rsid w:val="00832FE4"/>
    <w:rsid w:val="0083306D"/>
    <w:rsid w:val="0083318D"/>
    <w:rsid w:val="00833305"/>
    <w:rsid w:val="0083379B"/>
    <w:rsid w:val="008339E9"/>
    <w:rsid w:val="00833AB3"/>
    <w:rsid w:val="00833D8D"/>
    <w:rsid w:val="00833DF4"/>
    <w:rsid w:val="00833E48"/>
    <w:rsid w:val="00833E8D"/>
    <w:rsid w:val="00833FF0"/>
    <w:rsid w:val="008340F9"/>
    <w:rsid w:val="00834125"/>
    <w:rsid w:val="00834142"/>
    <w:rsid w:val="00834171"/>
    <w:rsid w:val="00834217"/>
    <w:rsid w:val="00834406"/>
    <w:rsid w:val="00834591"/>
    <w:rsid w:val="008345EE"/>
    <w:rsid w:val="0083492F"/>
    <w:rsid w:val="0083497E"/>
    <w:rsid w:val="008349CB"/>
    <w:rsid w:val="00834A9C"/>
    <w:rsid w:val="00834AF6"/>
    <w:rsid w:val="00834BF4"/>
    <w:rsid w:val="00834E88"/>
    <w:rsid w:val="008350C5"/>
    <w:rsid w:val="00835117"/>
    <w:rsid w:val="0083525A"/>
    <w:rsid w:val="008352CE"/>
    <w:rsid w:val="00835346"/>
    <w:rsid w:val="0083548A"/>
    <w:rsid w:val="008354C3"/>
    <w:rsid w:val="008355CE"/>
    <w:rsid w:val="00835691"/>
    <w:rsid w:val="00835695"/>
    <w:rsid w:val="008357D9"/>
    <w:rsid w:val="008357E5"/>
    <w:rsid w:val="00835A9E"/>
    <w:rsid w:val="00835CBB"/>
    <w:rsid w:val="00835CF4"/>
    <w:rsid w:val="00835D65"/>
    <w:rsid w:val="00835DD0"/>
    <w:rsid w:val="00835ECA"/>
    <w:rsid w:val="00835F24"/>
    <w:rsid w:val="00835F51"/>
    <w:rsid w:val="00836125"/>
    <w:rsid w:val="008361A1"/>
    <w:rsid w:val="008363A7"/>
    <w:rsid w:val="008363EF"/>
    <w:rsid w:val="00836461"/>
    <w:rsid w:val="00836477"/>
    <w:rsid w:val="008364E2"/>
    <w:rsid w:val="0083650E"/>
    <w:rsid w:val="0083678D"/>
    <w:rsid w:val="0083681D"/>
    <w:rsid w:val="0083682A"/>
    <w:rsid w:val="008368C8"/>
    <w:rsid w:val="00836933"/>
    <w:rsid w:val="00836995"/>
    <w:rsid w:val="00836C9E"/>
    <w:rsid w:val="00836DA7"/>
    <w:rsid w:val="00836E7D"/>
    <w:rsid w:val="00836E9E"/>
    <w:rsid w:val="00836F5B"/>
    <w:rsid w:val="00836FFE"/>
    <w:rsid w:val="00837009"/>
    <w:rsid w:val="0083719E"/>
    <w:rsid w:val="0083731D"/>
    <w:rsid w:val="00837478"/>
    <w:rsid w:val="00837479"/>
    <w:rsid w:val="00837537"/>
    <w:rsid w:val="00837647"/>
    <w:rsid w:val="008377AE"/>
    <w:rsid w:val="008377D1"/>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EB"/>
    <w:rsid w:val="00840C41"/>
    <w:rsid w:val="00840C9B"/>
    <w:rsid w:val="00840E54"/>
    <w:rsid w:val="0084114B"/>
    <w:rsid w:val="00841153"/>
    <w:rsid w:val="00841229"/>
    <w:rsid w:val="008412A5"/>
    <w:rsid w:val="00841323"/>
    <w:rsid w:val="00841465"/>
    <w:rsid w:val="00841474"/>
    <w:rsid w:val="008414BD"/>
    <w:rsid w:val="0084197C"/>
    <w:rsid w:val="00841A21"/>
    <w:rsid w:val="00841AEE"/>
    <w:rsid w:val="00841B6B"/>
    <w:rsid w:val="00841BCC"/>
    <w:rsid w:val="00841CB3"/>
    <w:rsid w:val="00841D10"/>
    <w:rsid w:val="00841D28"/>
    <w:rsid w:val="00841E0D"/>
    <w:rsid w:val="00841F79"/>
    <w:rsid w:val="00841FDF"/>
    <w:rsid w:val="00841FF9"/>
    <w:rsid w:val="0084220E"/>
    <w:rsid w:val="0084240F"/>
    <w:rsid w:val="008424EC"/>
    <w:rsid w:val="008425D1"/>
    <w:rsid w:val="0084266B"/>
    <w:rsid w:val="008426D8"/>
    <w:rsid w:val="00842768"/>
    <w:rsid w:val="00842970"/>
    <w:rsid w:val="008429E1"/>
    <w:rsid w:val="00842AB9"/>
    <w:rsid w:val="00842E75"/>
    <w:rsid w:val="00842F7B"/>
    <w:rsid w:val="0084308A"/>
    <w:rsid w:val="00843143"/>
    <w:rsid w:val="00843180"/>
    <w:rsid w:val="0084319B"/>
    <w:rsid w:val="00843213"/>
    <w:rsid w:val="00843226"/>
    <w:rsid w:val="008433FC"/>
    <w:rsid w:val="008435B7"/>
    <w:rsid w:val="0084361D"/>
    <w:rsid w:val="00843648"/>
    <w:rsid w:val="008438C1"/>
    <w:rsid w:val="008438C8"/>
    <w:rsid w:val="0084390F"/>
    <w:rsid w:val="008439C0"/>
    <w:rsid w:val="008439E2"/>
    <w:rsid w:val="00843B22"/>
    <w:rsid w:val="00843B84"/>
    <w:rsid w:val="00843CFA"/>
    <w:rsid w:val="00843D2C"/>
    <w:rsid w:val="00843DA5"/>
    <w:rsid w:val="00843DDF"/>
    <w:rsid w:val="00843E82"/>
    <w:rsid w:val="00843FEA"/>
    <w:rsid w:val="0084412A"/>
    <w:rsid w:val="00844177"/>
    <w:rsid w:val="008441F0"/>
    <w:rsid w:val="008442BE"/>
    <w:rsid w:val="008443AA"/>
    <w:rsid w:val="008444EC"/>
    <w:rsid w:val="00844509"/>
    <w:rsid w:val="00844579"/>
    <w:rsid w:val="00844621"/>
    <w:rsid w:val="00844670"/>
    <w:rsid w:val="00844861"/>
    <w:rsid w:val="008449DB"/>
    <w:rsid w:val="00844A40"/>
    <w:rsid w:val="00844A8F"/>
    <w:rsid w:val="00844EA0"/>
    <w:rsid w:val="00844EAC"/>
    <w:rsid w:val="00844FAA"/>
    <w:rsid w:val="008453B0"/>
    <w:rsid w:val="00845511"/>
    <w:rsid w:val="00845571"/>
    <w:rsid w:val="00845735"/>
    <w:rsid w:val="00845759"/>
    <w:rsid w:val="0084580A"/>
    <w:rsid w:val="0084582E"/>
    <w:rsid w:val="00845850"/>
    <w:rsid w:val="00845A11"/>
    <w:rsid w:val="00845A4E"/>
    <w:rsid w:val="00845A92"/>
    <w:rsid w:val="00845B39"/>
    <w:rsid w:val="00845CF6"/>
    <w:rsid w:val="00845D84"/>
    <w:rsid w:val="00845E3B"/>
    <w:rsid w:val="00845FBD"/>
    <w:rsid w:val="00846059"/>
    <w:rsid w:val="008460D0"/>
    <w:rsid w:val="00846127"/>
    <w:rsid w:val="00846301"/>
    <w:rsid w:val="008463D9"/>
    <w:rsid w:val="0084645A"/>
    <w:rsid w:val="008464BC"/>
    <w:rsid w:val="0084650C"/>
    <w:rsid w:val="00846686"/>
    <w:rsid w:val="008466D2"/>
    <w:rsid w:val="0084677A"/>
    <w:rsid w:val="0084685E"/>
    <w:rsid w:val="00846A55"/>
    <w:rsid w:val="00846C79"/>
    <w:rsid w:val="00846DC0"/>
    <w:rsid w:val="00846F46"/>
    <w:rsid w:val="00846FAE"/>
    <w:rsid w:val="00847166"/>
    <w:rsid w:val="008471DA"/>
    <w:rsid w:val="00847226"/>
    <w:rsid w:val="00847270"/>
    <w:rsid w:val="008474F5"/>
    <w:rsid w:val="00847510"/>
    <w:rsid w:val="00847563"/>
    <w:rsid w:val="008476A7"/>
    <w:rsid w:val="008476F8"/>
    <w:rsid w:val="00847793"/>
    <w:rsid w:val="0084790D"/>
    <w:rsid w:val="00847967"/>
    <w:rsid w:val="00847981"/>
    <w:rsid w:val="008479C0"/>
    <w:rsid w:val="00847C17"/>
    <w:rsid w:val="00847D4F"/>
    <w:rsid w:val="00847E1C"/>
    <w:rsid w:val="00847E73"/>
    <w:rsid w:val="00847EE6"/>
    <w:rsid w:val="00850054"/>
    <w:rsid w:val="00850626"/>
    <w:rsid w:val="008507CE"/>
    <w:rsid w:val="0085082D"/>
    <w:rsid w:val="00850858"/>
    <w:rsid w:val="00850999"/>
    <w:rsid w:val="00850A69"/>
    <w:rsid w:val="00850AAD"/>
    <w:rsid w:val="00850B72"/>
    <w:rsid w:val="00850BDA"/>
    <w:rsid w:val="00850D9E"/>
    <w:rsid w:val="00850E9B"/>
    <w:rsid w:val="00851005"/>
    <w:rsid w:val="00851365"/>
    <w:rsid w:val="0085149A"/>
    <w:rsid w:val="008514AB"/>
    <w:rsid w:val="008514CC"/>
    <w:rsid w:val="008517E0"/>
    <w:rsid w:val="00851952"/>
    <w:rsid w:val="00851B9A"/>
    <w:rsid w:val="00851BFD"/>
    <w:rsid w:val="00851D47"/>
    <w:rsid w:val="00851E91"/>
    <w:rsid w:val="00852081"/>
    <w:rsid w:val="008520A8"/>
    <w:rsid w:val="008521F0"/>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7AD"/>
    <w:rsid w:val="008537E0"/>
    <w:rsid w:val="0085383F"/>
    <w:rsid w:val="0085395F"/>
    <w:rsid w:val="008539F7"/>
    <w:rsid w:val="00853AF4"/>
    <w:rsid w:val="00853B14"/>
    <w:rsid w:val="00853CB1"/>
    <w:rsid w:val="00853DC4"/>
    <w:rsid w:val="00853E66"/>
    <w:rsid w:val="00853EA3"/>
    <w:rsid w:val="00853FAE"/>
    <w:rsid w:val="00854185"/>
    <w:rsid w:val="00854213"/>
    <w:rsid w:val="00854432"/>
    <w:rsid w:val="00854964"/>
    <w:rsid w:val="00854BF9"/>
    <w:rsid w:val="00854CB2"/>
    <w:rsid w:val="00854CF9"/>
    <w:rsid w:val="00854D36"/>
    <w:rsid w:val="00854DC9"/>
    <w:rsid w:val="00854F21"/>
    <w:rsid w:val="0085518B"/>
    <w:rsid w:val="008553D8"/>
    <w:rsid w:val="00855520"/>
    <w:rsid w:val="008556AF"/>
    <w:rsid w:val="008556C6"/>
    <w:rsid w:val="00855702"/>
    <w:rsid w:val="00855709"/>
    <w:rsid w:val="0085571C"/>
    <w:rsid w:val="00855922"/>
    <w:rsid w:val="00855B22"/>
    <w:rsid w:val="00855B62"/>
    <w:rsid w:val="00855D10"/>
    <w:rsid w:val="00855D2D"/>
    <w:rsid w:val="00855F02"/>
    <w:rsid w:val="00855FCE"/>
    <w:rsid w:val="0085601D"/>
    <w:rsid w:val="00856269"/>
    <w:rsid w:val="008562FF"/>
    <w:rsid w:val="0085659C"/>
    <w:rsid w:val="008566A7"/>
    <w:rsid w:val="008566F3"/>
    <w:rsid w:val="00856827"/>
    <w:rsid w:val="0085696F"/>
    <w:rsid w:val="00856B03"/>
    <w:rsid w:val="00856F70"/>
    <w:rsid w:val="00856FA1"/>
    <w:rsid w:val="00857030"/>
    <w:rsid w:val="00857099"/>
    <w:rsid w:val="00857421"/>
    <w:rsid w:val="00857573"/>
    <w:rsid w:val="008575AE"/>
    <w:rsid w:val="0085760F"/>
    <w:rsid w:val="00857756"/>
    <w:rsid w:val="00857942"/>
    <w:rsid w:val="00857A47"/>
    <w:rsid w:val="00857B37"/>
    <w:rsid w:val="00857BB3"/>
    <w:rsid w:val="00857C33"/>
    <w:rsid w:val="00857C8B"/>
    <w:rsid w:val="00857E4B"/>
    <w:rsid w:val="00857E4D"/>
    <w:rsid w:val="00857F0C"/>
    <w:rsid w:val="008601DD"/>
    <w:rsid w:val="00860217"/>
    <w:rsid w:val="0086025D"/>
    <w:rsid w:val="00860499"/>
    <w:rsid w:val="00860663"/>
    <w:rsid w:val="008606CB"/>
    <w:rsid w:val="008606EB"/>
    <w:rsid w:val="00860716"/>
    <w:rsid w:val="0086075C"/>
    <w:rsid w:val="00860838"/>
    <w:rsid w:val="008608FE"/>
    <w:rsid w:val="00860A8D"/>
    <w:rsid w:val="00860AF4"/>
    <w:rsid w:val="00860D5D"/>
    <w:rsid w:val="00860DD4"/>
    <w:rsid w:val="00860E97"/>
    <w:rsid w:val="0086127B"/>
    <w:rsid w:val="00861386"/>
    <w:rsid w:val="0086149E"/>
    <w:rsid w:val="008614B9"/>
    <w:rsid w:val="00861706"/>
    <w:rsid w:val="0086171B"/>
    <w:rsid w:val="00861894"/>
    <w:rsid w:val="008618A0"/>
    <w:rsid w:val="00861963"/>
    <w:rsid w:val="0086197E"/>
    <w:rsid w:val="0086199C"/>
    <w:rsid w:val="00861A3E"/>
    <w:rsid w:val="00861A8E"/>
    <w:rsid w:val="00861B49"/>
    <w:rsid w:val="00861B5B"/>
    <w:rsid w:val="00861BE0"/>
    <w:rsid w:val="00861D80"/>
    <w:rsid w:val="00861DA1"/>
    <w:rsid w:val="00861DF1"/>
    <w:rsid w:val="008620DC"/>
    <w:rsid w:val="0086215C"/>
    <w:rsid w:val="0086232E"/>
    <w:rsid w:val="00862346"/>
    <w:rsid w:val="00862551"/>
    <w:rsid w:val="0086258B"/>
    <w:rsid w:val="00862814"/>
    <w:rsid w:val="0086282A"/>
    <w:rsid w:val="00862B87"/>
    <w:rsid w:val="00862CC5"/>
    <w:rsid w:val="00862D34"/>
    <w:rsid w:val="00862D43"/>
    <w:rsid w:val="00862FEC"/>
    <w:rsid w:val="00862FF9"/>
    <w:rsid w:val="00863097"/>
    <w:rsid w:val="00863160"/>
    <w:rsid w:val="00863168"/>
    <w:rsid w:val="008632A0"/>
    <w:rsid w:val="00863334"/>
    <w:rsid w:val="0086342B"/>
    <w:rsid w:val="008634C2"/>
    <w:rsid w:val="008634D5"/>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71C"/>
    <w:rsid w:val="008647D2"/>
    <w:rsid w:val="00864819"/>
    <w:rsid w:val="00864D5B"/>
    <w:rsid w:val="00864D64"/>
    <w:rsid w:val="00864E96"/>
    <w:rsid w:val="0086504C"/>
    <w:rsid w:val="00865244"/>
    <w:rsid w:val="0086546F"/>
    <w:rsid w:val="008654D2"/>
    <w:rsid w:val="008654D5"/>
    <w:rsid w:val="0086550E"/>
    <w:rsid w:val="008655B0"/>
    <w:rsid w:val="0086565D"/>
    <w:rsid w:val="008656FC"/>
    <w:rsid w:val="0086584A"/>
    <w:rsid w:val="008658EA"/>
    <w:rsid w:val="0086590F"/>
    <w:rsid w:val="00865952"/>
    <w:rsid w:val="008659E8"/>
    <w:rsid w:val="00865B6B"/>
    <w:rsid w:val="00865FE6"/>
    <w:rsid w:val="0086617B"/>
    <w:rsid w:val="00866195"/>
    <w:rsid w:val="00866342"/>
    <w:rsid w:val="0086635E"/>
    <w:rsid w:val="0086636B"/>
    <w:rsid w:val="008664D6"/>
    <w:rsid w:val="008665A9"/>
    <w:rsid w:val="0086668A"/>
    <w:rsid w:val="008667A1"/>
    <w:rsid w:val="00866A57"/>
    <w:rsid w:val="00866B50"/>
    <w:rsid w:val="00866C45"/>
    <w:rsid w:val="00866CE2"/>
    <w:rsid w:val="00866DF1"/>
    <w:rsid w:val="00867019"/>
    <w:rsid w:val="00867062"/>
    <w:rsid w:val="008670EF"/>
    <w:rsid w:val="00867173"/>
    <w:rsid w:val="0086718B"/>
    <w:rsid w:val="00867276"/>
    <w:rsid w:val="00867383"/>
    <w:rsid w:val="0086749A"/>
    <w:rsid w:val="008674E8"/>
    <w:rsid w:val="008674EF"/>
    <w:rsid w:val="008675F6"/>
    <w:rsid w:val="0086774E"/>
    <w:rsid w:val="008677D4"/>
    <w:rsid w:val="00867861"/>
    <w:rsid w:val="008678D2"/>
    <w:rsid w:val="008679D3"/>
    <w:rsid w:val="00867A1C"/>
    <w:rsid w:val="00867A8B"/>
    <w:rsid w:val="00867BCF"/>
    <w:rsid w:val="00867CC4"/>
    <w:rsid w:val="00867E13"/>
    <w:rsid w:val="008700B4"/>
    <w:rsid w:val="008700FE"/>
    <w:rsid w:val="00870123"/>
    <w:rsid w:val="00870226"/>
    <w:rsid w:val="008704D3"/>
    <w:rsid w:val="0087055D"/>
    <w:rsid w:val="0087080F"/>
    <w:rsid w:val="008709FE"/>
    <w:rsid w:val="00870ACF"/>
    <w:rsid w:val="00870CD5"/>
    <w:rsid w:val="00870DD2"/>
    <w:rsid w:val="00871000"/>
    <w:rsid w:val="0087126C"/>
    <w:rsid w:val="008715C3"/>
    <w:rsid w:val="0087178F"/>
    <w:rsid w:val="00871A15"/>
    <w:rsid w:val="00871A26"/>
    <w:rsid w:val="00871C16"/>
    <w:rsid w:val="00871EA3"/>
    <w:rsid w:val="00871EF4"/>
    <w:rsid w:val="008722A8"/>
    <w:rsid w:val="008723EB"/>
    <w:rsid w:val="00872519"/>
    <w:rsid w:val="008725B5"/>
    <w:rsid w:val="0087265A"/>
    <w:rsid w:val="00872724"/>
    <w:rsid w:val="008727F9"/>
    <w:rsid w:val="008729A2"/>
    <w:rsid w:val="00872AB2"/>
    <w:rsid w:val="00872D78"/>
    <w:rsid w:val="00872D9D"/>
    <w:rsid w:val="00872E52"/>
    <w:rsid w:val="008730DA"/>
    <w:rsid w:val="008730F4"/>
    <w:rsid w:val="00873109"/>
    <w:rsid w:val="00873218"/>
    <w:rsid w:val="00873238"/>
    <w:rsid w:val="00873607"/>
    <w:rsid w:val="0087360F"/>
    <w:rsid w:val="008736D8"/>
    <w:rsid w:val="00873751"/>
    <w:rsid w:val="00873801"/>
    <w:rsid w:val="0087389E"/>
    <w:rsid w:val="00873998"/>
    <w:rsid w:val="00873B79"/>
    <w:rsid w:val="00873BC3"/>
    <w:rsid w:val="00873CDE"/>
    <w:rsid w:val="00873E18"/>
    <w:rsid w:val="00873EEA"/>
    <w:rsid w:val="00873FB7"/>
    <w:rsid w:val="008740B9"/>
    <w:rsid w:val="008740D3"/>
    <w:rsid w:val="008741FB"/>
    <w:rsid w:val="00874235"/>
    <w:rsid w:val="008742BB"/>
    <w:rsid w:val="008746BB"/>
    <w:rsid w:val="00874771"/>
    <w:rsid w:val="0087490B"/>
    <w:rsid w:val="008749CC"/>
    <w:rsid w:val="00874A97"/>
    <w:rsid w:val="00874BF2"/>
    <w:rsid w:val="00874CC4"/>
    <w:rsid w:val="00874D1F"/>
    <w:rsid w:val="00874FEE"/>
    <w:rsid w:val="008750B5"/>
    <w:rsid w:val="00875136"/>
    <w:rsid w:val="0087522C"/>
    <w:rsid w:val="00875304"/>
    <w:rsid w:val="008753CA"/>
    <w:rsid w:val="0087550C"/>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555"/>
    <w:rsid w:val="00876702"/>
    <w:rsid w:val="0087671D"/>
    <w:rsid w:val="008767CF"/>
    <w:rsid w:val="008769FE"/>
    <w:rsid w:val="008769FF"/>
    <w:rsid w:val="00876B69"/>
    <w:rsid w:val="00876B75"/>
    <w:rsid w:val="00876BF1"/>
    <w:rsid w:val="00876C05"/>
    <w:rsid w:val="00876C31"/>
    <w:rsid w:val="00876CE8"/>
    <w:rsid w:val="00876FCA"/>
    <w:rsid w:val="00876FCF"/>
    <w:rsid w:val="0087704F"/>
    <w:rsid w:val="00877167"/>
    <w:rsid w:val="008771B8"/>
    <w:rsid w:val="008771C9"/>
    <w:rsid w:val="00877240"/>
    <w:rsid w:val="008773D6"/>
    <w:rsid w:val="008773F6"/>
    <w:rsid w:val="008774A1"/>
    <w:rsid w:val="00877604"/>
    <w:rsid w:val="00877692"/>
    <w:rsid w:val="008776AB"/>
    <w:rsid w:val="00877777"/>
    <w:rsid w:val="008777F1"/>
    <w:rsid w:val="00877868"/>
    <w:rsid w:val="00877892"/>
    <w:rsid w:val="008778F4"/>
    <w:rsid w:val="00877A53"/>
    <w:rsid w:val="00877A6A"/>
    <w:rsid w:val="00877DE9"/>
    <w:rsid w:val="00877ECE"/>
    <w:rsid w:val="00877F74"/>
    <w:rsid w:val="00877FEF"/>
    <w:rsid w:val="00880078"/>
    <w:rsid w:val="00880273"/>
    <w:rsid w:val="00880883"/>
    <w:rsid w:val="00880908"/>
    <w:rsid w:val="00880950"/>
    <w:rsid w:val="008809E7"/>
    <w:rsid w:val="00880CAB"/>
    <w:rsid w:val="00880D5C"/>
    <w:rsid w:val="00880D9D"/>
    <w:rsid w:val="00880E5F"/>
    <w:rsid w:val="00881182"/>
    <w:rsid w:val="00881388"/>
    <w:rsid w:val="00881485"/>
    <w:rsid w:val="0088187C"/>
    <w:rsid w:val="008818A8"/>
    <w:rsid w:val="00881926"/>
    <w:rsid w:val="00881B70"/>
    <w:rsid w:val="00881C41"/>
    <w:rsid w:val="00881CA0"/>
    <w:rsid w:val="00881D06"/>
    <w:rsid w:val="00881EC1"/>
    <w:rsid w:val="0088209B"/>
    <w:rsid w:val="008822AB"/>
    <w:rsid w:val="00882360"/>
    <w:rsid w:val="008823CA"/>
    <w:rsid w:val="008823FD"/>
    <w:rsid w:val="00882439"/>
    <w:rsid w:val="008824BB"/>
    <w:rsid w:val="00882549"/>
    <w:rsid w:val="0088254D"/>
    <w:rsid w:val="008827B7"/>
    <w:rsid w:val="00882872"/>
    <w:rsid w:val="00882A93"/>
    <w:rsid w:val="00882B2A"/>
    <w:rsid w:val="00882E15"/>
    <w:rsid w:val="0088301B"/>
    <w:rsid w:val="008832C6"/>
    <w:rsid w:val="00883489"/>
    <w:rsid w:val="0088351C"/>
    <w:rsid w:val="008835AE"/>
    <w:rsid w:val="008835DD"/>
    <w:rsid w:val="008835DF"/>
    <w:rsid w:val="00883966"/>
    <w:rsid w:val="00883AB5"/>
    <w:rsid w:val="00883C22"/>
    <w:rsid w:val="00883E8A"/>
    <w:rsid w:val="00884438"/>
    <w:rsid w:val="00884553"/>
    <w:rsid w:val="0088460A"/>
    <w:rsid w:val="0088479E"/>
    <w:rsid w:val="00884B40"/>
    <w:rsid w:val="00884E87"/>
    <w:rsid w:val="008850EC"/>
    <w:rsid w:val="00885155"/>
    <w:rsid w:val="008851E2"/>
    <w:rsid w:val="00885206"/>
    <w:rsid w:val="00885381"/>
    <w:rsid w:val="00885397"/>
    <w:rsid w:val="008853BF"/>
    <w:rsid w:val="008854F8"/>
    <w:rsid w:val="00885599"/>
    <w:rsid w:val="0088573E"/>
    <w:rsid w:val="00885914"/>
    <w:rsid w:val="008859A8"/>
    <w:rsid w:val="00885A1E"/>
    <w:rsid w:val="00885B02"/>
    <w:rsid w:val="00885BDE"/>
    <w:rsid w:val="00885BEF"/>
    <w:rsid w:val="00885CFF"/>
    <w:rsid w:val="00885D64"/>
    <w:rsid w:val="00885FBF"/>
    <w:rsid w:val="00886161"/>
    <w:rsid w:val="0088624E"/>
    <w:rsid w:val="008864B6"/>
    <w:rsid w:val="0088651F"/>
    <w:rsid w:val="0088669C"/>
    <w:rsid w:val="008866EA"/>
    <w:rsid w:val="008869BA"/>
    <w:rsid w:val="00886D72"/>
    <w:rsid w:val="00886E34"/>
    <w:rsid w:val="0088702B"/>
    <w:rsid w:val="0088719A"/>
    <w:rsid w:val="008871B3"/>
    <w:rsid w:val="008871E3"/>
    <w:rsid w:val="0088722E"/>
    <w:rsid w:val="00887341"/>
    <w:rsid w:val="00887450"/>
    <w:rsid w:val="008876FF"/>
    <w:rsid w:val="008878CD"/>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900"/>
    <w:rsid w:val="00891951"/>
    <w:rsid w:val="00891964"/>
    <w:rsid w:val="00891968"/>
    <w:rsid w:val="00891B3D"/>
    <w:rsid w:val="00891D6E"/>
    <w:rsid w:val="00891F13"/>
    <w:rsid w:val="00891F74"/>
    <w:rsid w:val="00892009"/>
    <w:rsid w:val="00892037"/>
    <w:rsid w:val="00892161"/>
    <w:rsid w:val="008921AC"/>
    <w:rsid w:val="00892381"/>
    <w:rsid w:val="0089238D"/>
    <w:rsid w:val="00892449"/>
    <w:rsid w:val="008924F0"/>
    <w:rsid w:val="008924FA"/>
    <w:rsid w:val="00892679"/>
    <w:rsid w:val="00892814"/>
    <w:rsid w:val="008929A9"/>
    <w:rsid w:val="00892A2C"/>
    <w:rsid w:val="00892A75"/>
    <w:rsid w:val="00892BB7"/>
    <w:rsid w:val="00892C5E"/>
    <w:rsid w:val="00892CEA"/>
    <w:rsid w:val="00892D2E"/>
    <w:rsid w:val="00892DB3"/>
    <w:rsid w:val="00892FEC"/>
    <w:rsid w:val="0089302A"/>
    <w:rsid w:val="00893037"/>
    <w:rsid w:val="0089303A"/>
    <w:rsid w:val="008930DF"/>
    <w:rsid w:val="008931BD"/>
    <w:rsid w:val="008931D7"/>
    <w:rsid w:val="00893276"/>
    <w:rsid w:val="0089327B"/>
    <w:rsid w:val="008932EF"/>
    <w:rsid w:val="00893332"/>
    <w:rsid w:val="00893425"/>
    <w:rsid w:val="0089343C"/>
    <w:rsid w:val="0089349C"/>
    <w:rsid w:val="00893511"/>
    <w:rsid w:val="008935EC"/>
    <w:rsid w:val="00893669"/>
    <w:rsid w:val="008936CE"/>
    <w:rsid w:val="0089371F"/>
    <w:rsid w:val="00893AD2"/>
    <w:rsid w:val="00893C65"/>
    <w:rsid w:val="00893D58"/>
    <w:rsid w:val="00893F7C"/>
    <w:rsid w:val="00893F97"/>
    <w:rsid w:val="00894108"/>
    <w:rsid w:val="00894260"/>
    <w:rsid w:val="008942C3"/>
    <w:rsid w:val="00894651"/>
    <w:rsid w:val="00894667"/>
    <w:rsid w:val="00894747"/>
    <w:rsid w:val="0089486D"/>
    <w:rsid w:val="008948D7"/>
    <w:rsid w:val="0089492F"/>
    <w:rsid w:val="00894A05"/>
    <w:rsid w:val="00894B5E"/>
    <w:rsid w:val="00894BBC"/>
    <w:rsid w:val="00894CB1"/>
    <w:rsid w:val="00894CEC"/>
    <w:rsid w:val="00894D32"/>
    <w:rsid w:val="00894D7D"/>
    <w:rsid w:val="00894F4B"/>
    <w:rsid w:val="00894F72"/>
    <w:rsid w:val="00895160"/>
    <w:rsid w:val="00895197"/>
    <w:rsid w:val="00895265"/>
    <w:rsid w:val="008953BD"/>
    <w:rsid w:val="0089574E"/>
    <w:rsid w:val="008957A7"/>
    <w:rsid w:val="008957C9"/>
    <w:rsid w:val="00895869"/>
    <w:rsid w:val="00895954"/>
    <w:rsid w:val="00895B20"/>
    <w:rsid w:val="00895B4F"/>
    <w:rsid w:val="00895BC0"/>
    <w:rsid w:val="00895C10"/>
    <w:rsid w:val="00895D58"/>
    <w:rsid w:val="008960AE"/>
    <w:rsid w:val="0089614B"/>
    <w:rsid w:val="008961E9"/>
    <w:rsid w:val="00896265"/>
    <w:rsid w:val="008965A0"/>
    <w:rsid w:val="008967EC"/>
    <w:rsid w:val="00896866"/>
    <w:rsid w:val="0089688D"/>
    <w:rsid w:val="008968CA"/>
    <w:rsid w:val="008969E3"/>
    <w:rsid w:val="00896A8D"/>
    <w:rsid w:val="00896BDC"/>
    <w:rsid w:val="00896D09"/>
    <w:rsid w:val="00896EA5"/>
    <w:rsid w:val="00896F25"/>
    <w:rsid w:val="00897076"/>
    <w:rsid w:val="00897256"/>
    <w:rsid w:val="00897294"/>
    <w:rsid w:val="008972E0"/>
    <w:rsid w:val="008973DD"/>
    <w:rsid w:val="00897443"/>
    <w:rsid w:val="00897656"/>
    <w:rsid w:val="0089771C"/>
    <w:rsid w:val="008977B9"/>
    <w:rsid w:val="00897839"/>
    <w:rsid w:val="00897955"/>
    <w:rsid w:val="00897A69"/>
    <w:rsid w:val="00897C71"/>
    <w:rsid w:val="00897D10"/>
    <w:rsid w:val="00897F04"/>
    <w:rsid w:val="008A00FD"/>
    <w:rsid w:val="008A0287"/>
    <w:rsid w:val="008A0293"/>
    <w:rsid w:val="008A042E"/>
    <w:rsid w:val="008A04F1"/>
    <w:rsid w:val="008A04FF"/>
    <w:rsid w:val="008A057E"/>
    <w:rsid w:val="008A068A"/>
    <w:rsid w:val="008A079D"/>
    <w:rsid w:val="008A0985"/>
    <w:rsid w:val="008A09B6"/>
    <w:rsid w:val="008A09FB"/>
    <w:rsid w:val="008A0A20"/>
    <w:rsid w:val="008A0EB8"/>
    <w:rsid w:val="008A12D2"/>
    <w:rsid w:val="008A15B1"/>
    <w:rsid w:val="008A164F"/>
    <w:rsid w:val="008A17C1"/>
    <w:rsid w:val="008A17E7"/>
    <w:rsid w:val="008A1943"/>
    <w:rsid w:val="008A1CAE"/>
    <w:rsid w:val="008A1EAE"/>
    <w:rsid w:val="008A1FB8"/>
    <w:rsid w:val="008A1FFC"/>
    <w:rsid w:val="008A2045"/>
    <w:rsid w:val="008A215F"/>
    <w:rsid w:val="008A21DB"/>
    <w:rsid w:val="008A21EA"/>
    <w:rsid w:val="008A2275"/>
    <w:rsid w:val="008A239C"/>
    <w:rsid w:val="008A2609"/>
    <w:rsid w:val="008A262B"/>
    <w:rsid w:val="008A2648"/>
    <w:rsid w:val="008A28B5"/>
    <w:rsid w:val="008A28FE"/>
    <w:rsid w:val="008A2955"/>
    <w:rsid w:val="008A2963"/>
    <w:rsid w:val="008A2982"/>
    <w:rsid w:val="008A29F0"/>
    <w:rsid w:val="008A2A93"/>
    <w:rsid w:val="008A2AC4"/>
    <w:rsid w:val="008A2C1B"/>
    <w:rsid w:val="008A2D6F"/>
    <w:rsid w:val="008A2DCC"/>
    <w:rsid w:val="008A2EB6"/>
    <w:rsid w:val="008A2F10"/>
    <w:rsid w:val="008A2F62"/>
    <w:rsid w:val="008A3061"/>
    <w:rsid w:val="008A3153"/>
    <w:rsid w:val="008A31DB"/>
    <w:rsid w:val="008A32C4"/>
    <w:rsid w:val="008A346B"/>
    <w:rsid w:val="008A34E4"/>
    <w:rsid w:val="008A35DF"/>
    <w:rsid w:val="008A38C0"/>
    <w:rsid w:val="008A3913"/>
    <w:rsid w:val="008A3B14"/>
    <w:rsid w:val="008A3C47"/>
    <w:rsid w:val="008A3D18"/>
    <w:rsid w:val="008A3D4E"/>
    <w:rsid w:val="008A402B"/>
    <w:rsid w:val="008A40CA"/>
    <w:rsid w:val="008A419B"/>
    <w:rsid w:val="008A41E1"/>
    <w:rsid w:val="008A4278"/>
    <w:rsid w:val="008A4281"/>
    <w:rsid w:val="008A443A"/>
    <w:rsid w:val="008A45C4"/>
    <w:rsid w:val="008A48E1"/>
    <w:rsid w:val="008A492D"/>
    <w:rsid w:val="008A494B"/>
    <w:rsid w:val="008A4CCF"/>
    <w:rsid w:val="008A510B"/>
    <w:rsid w:val="008A513C"/>
    <w:rsid w:val="008A5184"/>
    <w:rsid w:val="008A530F"/>
    <w:rsid w:val="008A54CB"/>
    <w:rsid w:val="008A5597"/>
    <w:rsid w:val="008A5693"/>
    <w:rsid w:val="008A5704"/>
    <w:rsid w:val="008A5868"/>
    <w:rsid w:val="008A588C"/>
    <w:rsid w:val="008A58CC"/>
    <w:rsid w:val="008A58D4"/>
    <w:rsid w:val="008A599F"/>
    <w:rsid w:val="008A5C93"/>
    <w:rsid w:val="008A5D6F"/>
    <w:rsid w:val="008A5E55"/>
    <w:rsid w:val="008A5EC8"/>
    <w:rsid w:val="008A5F00"/>
    <w:rsid w:val="008A5FEC"/>
    <w:rsid w:val="008A6091"/>
    <w:rsid w:val="008A60F0"/>
    <w:rsid w:val="008A60F1"/>
    <w:rsid w:val="008A6151"/>
    <w:rsid w:val="008A6233"/>
    <w:rsid w:val="008A6235"/>
    <w:rsid w:val="008A6342"/>
    <w:rsid w:val="008A6350"/>
    <w:rsid w:val="008A63DF"/>
    <w:rsid w:val="008A6476"/>
    <w:rsid w:val="008A64AD"/>
    <w:rsid w:val="008A65B5"/>
    <w:rsid w:val="008A65E4"/>
    <w:rsid w:val="008A6640"/>
    <w:rsid w:val="008A672A"/>
    <w:rsid w:val="008A690D"/>
    <w:rsid w:val="008A69BE"/>
    <w:rsid w:val="008A6D4B"/>
    <w:rsid w:val="008A6D5C"/>
    <w:rsid w:val="008A6D5E"/>
    <w:rsid w:val="008A6FE6"/>
    <w:rsid w:val="008A7195"/>
    <w:rsid w:val="008A7236"/>
    <w:rsid w:val="008A7274"/>
    <w:rsid w:val="008A732D"/>
    <w:rsid w:val="008A734E"/>
    <w:rsid w:val="008A73FE"/>
    <w:rsid w:val="008A7584"/>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D5D"/>
    <w:rsid w:val="008B0D75"/>
    <w:rsid w:val="008B0DBC"/>
    <w:rsid w:val="008B0E50"/>
    <w:rsid w:val="008B0EE5"/>
    <w:rsid w:val="008B168F"/>
    <w:rsid w:val="008B16F7"/>
    <w:rsid w:val="008B1840"/>
    <w:rsid w:val="008B1870"/>
    <w:rsid w:val="008B1B00"/>
    <w:rsid w:val="008B1C0B"/>
    <w:rsid w:val="008B1CBE"/>
    <w:rsid w:val="008B1E51"/>
    <w:rsid w:val="008B1E92"/>
    <w:rsid w:val="008B1E98"/>
    <w:rsid w:val="008B1FC1"/>
    <w:rsid w:val="008B205A"/>
    <w:rsid w:val="008B2127"/>
    <w:rsid w:val="008B2354"/>
    <w:rsid w:val="008B2376"/>
    <w:rsid w:val="008B23D5"/>
    <w:rsid w:val="008B2405"/>
    <w:rsid w:val="008B25DE"/>
    <w:rsid w:val="008B25EB"/>
    <w:rsid w:val="008B2601"/>
    <w:rsid w:val="008B268D"/>
    <w:rsid w:val="008B2711"/>
    <w:rsid w:val="008B2808"/>
    <w:rsid w:val="008B297D"/>
    <w:rsid w:val="008B2BD6"/>
    <w:rsid w:val="008B2C4E"/>
    <w:rsid w:val="008B2CB2"/>
    <w:rsid w:val="008B2CB5"/>
    <w:rsid w:val="008B2E69"/>
    <w:rsid w:val="008B2F9F"/>
    <w:rsid w:val="008B2FF4"/>
    <w:rsid w:val="008B3024"/>
    <w:rsid w:val="008B3237"/>
    <w:rsid w:val="008B32DA"/>
    <w:rsid w:val="008B336C"/>
    <w:rsid w:val="008B34BA"/>
    <w:rsid w:val="008B39E3"/>
    <w:rsid w:val="008B3B1F"/>
    <w:rsid w:val="008B3B82"/>
    <w:rsid w:val="008B3BE0"/>
    <w:rsid w:val="008B3C27"/>
    <w:rsid w:val="008B3D0C"/>
    <w:rsid w:val="008B3D59"/>
    <w:rsid w:val="008B3ECF"/>
    <w:rsid w:val="008B3EFF"/>
    <w:rsid w:val="008B3F42"/>
    <w:rsid w:val="008B41FE"/>
    <w:rsid w:val="008B4298"/>
    <w:rsid w:val="008B453B"/>
    <w:rsid w:val="008B47C5"/>
    <w:rsid w:val="008B48F1"/>
    <w:rsid w:val="008B49A8"/>
    <w:rsid w:val="008B4AE6"/>
    <w:rsid w:val="008B4B15"/>
    <w:rsid w:val="008B4BB4"/>
    <w:rsid w:val="008B4BC9"/>
    <w:rsid w:val="008B4CCC"/>
    <w:rsid w:val="008B4D9D"/>
    <w:rsid w:val="008B4E99"/>
    <w:rsid w:val="008B4EB8"/>
    <w:rsid w:val="008B4EC4"/>
    <w:rsid w:val="008B4FC0"/>
    <w:rsid w:val="008B4FEC"/>
    <w:rsid w:val="008B5025"/>
    <w:rsid w:val="008B5243"/>
    <w:rsid w:val="008B52BC"/>
    <w:rsid w:val="008B533D"/>
    <w:rsid w:val="008B5465"/>
    <w:rsid w:val="008B5745"/>
    <w:rsid w:val="008B57AC"/>
    <w:rsid w:val="008B584C"/>
    <w:rsid w:val="008B59DF"/>
    <w:rsid w:val="008B5B10"/>
    <w:rsid w:val="008B5BB8"/>
    <w:rsid w:val="008B5BFB"/>
    <w:rsid w:val="008B5C2E"/>
    <w:rsid w:val="008B5C88"/>
    <w:rsid w:val="008B5E05"/>
    <w:rsid w:val="008B5E1E"/>
    <w:rsid w:val="008B5F1D"/>
    <w:rsid w:val="008B600C"/>
    <w:rsid w:val="008B6120"/>
    <w:rsid w:val="008B6523"/>
    <w:rsid w:val="008B683E"/>
    <w:rsid w:val="008B6A31"/>
    <w:rsid w:val="008B6BC9"/>
    <w:rsid w:val="008B6C19"/>
    <w:rsid w:val="008B6D58"/>
    <w:rsid w:val="008B6F61"/>
    <w:rsid w:val="008B75D4"/>
    <w:rsid w:val="008B769E"/>
    <w:rsid w:val="008B76AE"/>
    <w:rsid w:val="008B7944"/>
    <w:rsid w:val="008B7CBB"/>
    <w:rsid w:val="008B7CBE"/>
    <w:rsid w:val="008B7ED7"/>
    <w:rsid w:val="008C035B"/>
    <w:rsid w:val="008C046C"/>
    <w:rsid w:val="008C04ED"/>
    <w:rsid w:val="008C08D0"/>
    <w:rsid w:val="008C0A49"/>
    <w:rsid w:val="008C0B1C"/>
    <w:rsid w:val="008C0C34"/>
    <w:rsid w:val="008C0C3E"/>
    <w:rsid w:val="008C0CB5"/>
    <w:rsid w:val="008C0D20"/>
    <w:rsid w:val="008C0D30"/>
    <w:rsid w:val="008C0D3C"/>
    <w:rsid w:val="008C0E7E"/>
    <w:rsid w:val="008C113B"/>
    <w:rsid w:val="008C115A"/>
    <w:rsid w:val="008C1217"/>
    <w:rsid w:val="008C1265"/>
    <w:rsid w:val="008C1331"/>
    <w:rsid w:val="008C139A"/>
    <w:rsid w:val="008C13D8"/>
    <w:rsid w:val="008C14EF"/>
    <w:rsid w:val="008C1667"/>
    <w:rsid w:val="008C16D4"/>
    <w:rsid w:val="008C1833"/>
    <w:rsid w:val="008C18A3"/>
    <w:rsid w:val="008C1936"/>
    <w:rsid w:val="008C1C17"/>
    <w:rsid w:val="008C1C65"/>
    <w:rsid w:val="008C1EAE"/>
    <w:rsid w:val="008C1EED"/>
    <w:rsid w:val="008C2026"/>
    <w:rsid w:val="008C212D"/>
    <w:rsid w:val="008C214E"/>
    <w:rsid w:val="008C23ED"/>
    <w:rsid w:val="008C2422"/>
    <w:rsid w:val="008C2B79"/>
    <w:rsid w:val="008C2BE9"/>
    <w:rsid w:val="008C2C65"/>
    <w:rsid w:val="008C2DC6"/>
    <w:rsid w:val="008C2E68"/>
    <w:rsid w:val="008C2F33"/>
    <w:rsid w:val="008C2F91"/>
    <w:rsid w:val="008C2FF7"/>
    <w:rsid w:val="008C31AE"/>
    <w:rsid w:val="008C3209"/>
    <w:rsid w:val="008C32A3"/>
    <w:rsid w:val="008C3596"/>
    <w:rsid w:val="008C383C"/>
    <w:rsid w:val="008C3978"/>
    <w:rsid w:val="008C3B81"/>
    <w:rsid w:val="008C3BFA"/>
    <w:rsid w:val="008C3D33"/>
    <w:rsid w:val="008C3E58"/>
    <w:rsid w:val="008C3EDB"/>
    <w:rsid w:val="008C3EDD"/>
    <w:rsid w:val="008C3F95"/>
    <w:rsid w:val="008C4090"/>
    <w:rsid w:val="008C4342"/>
    <w:rsid w:val="008C44C8"/>
    <w:rsid w:val="008C457F"/>
    <w:rsid w:val="008C45AE"/>
    <w:rsid w:val="008C4737"/>
    <w:rsid w:val="008C4832"/>
    <w:rsid w:val="008C4A02"/>
    <w:rsid w:val="008C4E7E"/>
    <w:rsid w:val="008C4EE3"/>
    <w:rsid w:val="008C4FC1"/>
    <w:rsid w:val="008C50B1"/>
    <w:rsid w:val="008C5128"/>
    <w:rsid w:val="008C52C9"/>
    <w:rsid w:val="008C52CE"/>
    <w:rsid w:val="008C533C"/>
    <w:rsid w:val="008C53BC"/>
    <w:rsid w:val="008C5695"/>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60"/>
    <w:rsid w:val="008C6887"/>
    <w:rsid w:val="008C6939"/>
    <w:rsid w:val="008C6984"/>
    <w:rsid w:val="008C6ABB"/>
    <w:rsid w:val="008C6B0A"/>
    <w:rsid w:val="008C6DB1"/>
    <w:rsid w:val="008C6E20"/>
    <w:rsid w:val="008C6FED"/>
    <w:rsid w:val="008C700D"/>
    <w:rsid w:val="008C74C7"/>
    <w:rsid w:val="008C7837"/>
    <w:rsid w:val="008C789A"/>
    <w:rsid w:val="008C78B8"/>
    <w:rsid w:val="008C7CD2"/>
    <w:rsid w:val="008D0026"/>
    <w:rsid w:val="008D006A"/>
    <w:rsid w:val="008D0082"/>
    <w:rsid w:val="008D0196"/>
    <w:rsid w:val="008D0202"/>
    <w:rsid w:val="008D0245"/>
    <w:rsid w:val="008D0330"/>
    <w:rsid w:val="008D035A"/>
    <w:rsid w:val="008D03D9"/>
    <w:rsid w:val="008D04E0"/>
    <w:rsid w:val="008D0525"/>
    <w:rsid w:val="008D07B3"/>
    <w:rsid w:val="008D0841"/>
    <w:rsid w:val="008D08A1"/>
    <w:rsid w:val="008D0946"/>
    <w:rsid w:val="008D09E7"/>
    <w:rsid w:val="008D0B76"/>
    <w:rsid w:val="008D0C30"/>
    <w:rsid w:val="008D0E88"/>
    <w:rsid w:val="008D0F2E"/>
    <w:rsid w:val="008D0F31"/>
    <w:rsid w:val="008D0FCE"/>
    <w:rsid w:val="008D1041"/>
    <w:rsid w:val="008D135F"/>
    <w:rsid w:val="008D144C"/>
    <w:rsid w:val="008D16C4"/>
    <w:rsid w:val="008D1773"/>
    <w:rsid w:val="008D17AB"/>
    <w:rsid w:val="008D199B"/>
    <w:rsid w:val="008D1AA8"/>
    <w:rsid w:val="008D1AC1"/>
    <w:rsid w:val="008D1D54"/>
    <w:rsid w:val="008D1DB6"/>
    <w:rsid w:val="008D1DD5"/>
    <w:rsid w:val="008D1E69"/>
    <w:rsid w:val="008D1F22"/>
    <w:rsid w:val="008D20CC"/>
    <w:rsid w:val="008D20F1"/>
    <w:rsid w:val="008D2104"/>
    <w:rsid w:val="008D21BB"/>
    <w:rsid w:val="008D229B"/>
    <w:rsid w:val="008D244B"/>
    <w:rsid w:val="008D2569"/>
    <w:rsid w:val="008D2786"/>
    <w:rsid w:val="008D2888"/>
    <w:rsid w:val="008D2949"/>
    <w:rsid w:val="008D29BD"/>
    <w:rsid w:val="008D29C0"/>
    <w:rsid w:val="008D2C68"/>
    <w:rsid w:val="008D2CB3"/>
    <w:rsid w:val="008D2D89"/>
    <w:rsid w:val="008D2D95"/>
    <w:rsid w:val="008D2E4E"/>
    <w:rsid w:val="008D2F95"/>
    <w:rsid w:val="008D3153"/>
    <w:rsid w:val="008D3341"/>
    <w:rsid w:val="008D3431"/>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ED"/>
    <w:rsid w:val="008D4844"/>
    <w:rsid w:val="008D49C9"/>
    <w:rsid w:val="008D4A3F"/>
    <w:rsid w:val="008D4AF4"/>
    <w:rsid w:val="008D4CED"/>
    <w:rsid w:val="008D4F5C"/>
    <w:rsid w:val="008D54D9"/>
    <w:rsid w:val="008D57E5"/>
    <w:rsid w:val="008D57FB"/>
    <w:rsid w:val="008D582C"/>
    <w:rsid w:val="008D58EC"/>
    <w:rsid w:val="008D58F5"/>
    <w:rsid w:val="008D5915"/>
    <w:rsid w:val="008D5AE0"/>
    <w:rsid w:val="008D5B23"/>
    <w:rsid w:val="008D5BE2"/>
    <w:rsid w:val="008D5F3A"/>
    <w:rsid w:val="008D5F48"/>
    <w:rsid w:val="008D5F97"/>
    <w:rsid w:val="008D5FA2"/>
    <w:rsid w:val="008D60BF"/>
    <w:rsid w:val="008D60DE"/>
    <w:rsid w:val="008D6353"/>
    <w:rsid w:val="008D6455"/>
    <w:rsid w:val="008D6477"/>
    <w:rsid w:val="008D656F"/>
    <w:rsid w:val="008D6705"/>
    <w:rsid w:val="008D67A6"/>
    <w:rsid w:val="008D67AA"/>
    <w:rsid w:val="008D67BB"/>
    <w:rsid w:val="008D6B67"/>
    <w:rsid w:val="008D6C4B"/>
    <w:rsid w:val="008D6D39"/>
    <w:rsid w:val="008D6DBA"/>
    <w:rsid w:val="008D6E6A"/>
    <w:rsid w:val="008D6E86"/>
    <w:rsid w:val="008D6FB7"/>
    <w:rsid w:val="008D7004"/>
    <w:rsid w:val="008D72C3"/>
    <w:rsid w:val="008D72EA"/>
    <w:rsid w:val="008D77C6"/>
    <w:rsid w:val="008D7B74"/>
    <w:rsid w:val="008D7B88"/>
    <w:rsid w:val="008D7C04"/>
    <w:rsid w:val="008D7D14"/>
    <w:rsid w:val="008D7DD1"/>
    <w:rsid w:val="008D7EB6"/>
    <w:rsid w:val="008D7ECC"/>
    <w:rsid w:val="008D7EDA"/>
    <w:rsid w:val="008E001C"/>
    <w:rsid w:val="008E0055"/>
    <w:rsid w:val="008E018A"/>
    <w:rsid w:val="008E06DF"/>
    <w:rsid w:val="008E07B0"/>
    <w:rsid w:val="008E0952"/>
    <w:rsid w:val="008E0955"/>
    <w:rsid w:val="008E0A64"/>
    <w:rsid w:val="008E0AC2"/>
    <w:rsid w:val="008E0BE5"/>
    <w:rsid w:val="008E0CB0"/>
    <w:rsid w:val="008E0EB7"/>
    <w:rsid w:val="008E1046"/>
    <w:rsid w:val="008E1256"/>
    <w:rsid w:val="008E13C6"/>
    <w:rsid w:val="008E1471"/>
    <w:rsid w:val="008E147B"/>
    <w:rsid w:val="008E14FE"/>
    <w:rsid w:val="008E159C"/>
    <w:rsid w:val="008E15A9"/>
    <w:rsid w:val="008E15E0"/>
    <w:rsid w:val="008E170C"/>
    <w:rsid w:val="008E17F4"/>
    <w:rsid w:val="008E1852"/>
    <w:rsid w:val="008E1865"/>
    <w:rsid w:val="008E19B4"/>
    <w:rsid w:val="008E2139"/>
    <w:rsid w:val="008E2271"/>
    <w:rsid w:val="008E22AA"/>
    <w:rsid w:val="008E265C"/>
    <w:rsid w:val="008E2BC4"/>
    <w:rsid w:val="008E2E32"/>
    <w:rsid w:val="008E2FCB"/>
    <w:rsid w:val="008E3071"/>
    <w:rsid w:val="008E3216"/>
    <w:rsid w:val="008E33C6"/>
    <w:rsid w:val="008E33D8"/>
    <w:rsid w:val="008E34ED"/>
    <w:rsid w:val="008E3580"/>
    <w:rsid w:val="008E35EE"/>
    <w:rsid w:val="008E3621"/>
    <w:rsid w:val="008E364F"/>
    <w:rsid w:val="008E369C"/>
    <w:rsid w:val="008E371A"/>
    <w:rsid w:val="008E395A"/>
    <w:rsid w:val="008E39E4"/>
    <w:rsid w:val="008E3B98"/>
    <w:rsid w:val="008E3BAF"/>
    <w:rsid w:val="008E3BD2"/>
    <w:rsid w:val="008E3C28"/>
    <w:rsid w:val="008E3DA2"/>
    <w:rsid w:val="008E3FD8"/>
    <w:rsid w:val="008E4032"/>
    <w:rsid w:val="008E4239"/>
    <w:rsid w:val="008E426E"/>
    <w:rsid w:val="008E43F9"/>
    <w:rsid w:val="008E43FE"/>
    <w:rsid w:val="008E4408"/>
    <w:rsid w:val="008E4519"/>
    <w:rsid w:val="008E46BA"/>
    <w:rsid w:val="008E4700"/>
    <w:rsid w:val="008E4815"/>
    <w:rsid w:val="008E4CDC"/>
    <w:rsid w:val="008E500F"/>
    <w:rsid w:val="008E5053"/>
    <w:rsid w:val="008E51F2"/>
    <w:rsid w:val="008E521F"/>
    <w:rsid w:val="008E524F"/>
    <w:rsid w:val="008E53B6"/>
    <w:rsid w:val="008E53FF"/>
    <w:rsid w:val="008E5467"/>
    <w:rsid w:val="008E546A"/>
    <w:rsid w:val="008E5600"/>
    <w:rsid w:val="008E5828"/>
    <w:rsid w:val="008E5AA1"/>
    <w:rsid w:val="008E5ACA"/>
    <w:rsid w:val="008E5C13"/>
    <w:rsid w:val="008E5E25"/>
    <w:rsid w:val="008E5ECE"/>
    <w:rsid w:val="008E5F2E"/>
    <w:rsid w:val="008E5F49"/>
    <w:rsid w:val="008E5F4F"/>
    <w:rsid w:val="008E5F82"/>
    <w:rsid w:val="008E60C2"/>
    <w:rsid w:val="008E613B"/>
    <w:rsid w:val="008E61C3"/>
    <w:rsid w:val="008E626B"/>
    <w:rsid w:val="008E6786"/>
    <w:rsid w:val="008E6856"/>
    <w:rsid w:val="008E69A8"/>
    <w:rsid w:val="008E6B4F"/>
    <w:rsid w:val="008E6D2A"/>
    <w:rsid w:val="008E6D33"/>
    <w:rsid w:val="008E6D37"/>
    <w:rsid w:val="008E6ED6"/>
    <w:rsid w:val="008E6EE9"/>
    <w:rsid w:val="008E6F74"/>
    <w:rsid w:val="008E715E"/>
    <w:rsid w:val="008E74D7"/>
    <w:rsid w:val="008E78C6"/>
    <w:rsid w:val="008E7956"/>
    <w:rsid w:val="008E7A04"/>
    <w:rsid w:val="008E7A57"/>
    <w:rsid w:val="008E7B96"/>
    <w:rsid w:val="008E7BD9"/>
    <w:rsid w:val="008E7F82"/>
    <w:rsid w:val="008F01D0"/>
    <w:rsid w:val="008F02D9"/>
    <w:rsid w:val="008F034E"/>
    <w:rsid w:val="008F03D2"/>
    <w:rsid w:val="008F03F5"/>
    <w:rsid w:val="008F05FF"/>
    <w:rsid w:val="008F0778"/>
    <w:rsid w:val="008F0877"/>
    <w:rsid w:val="008F0B3E"/>
    <w:rsid w:val="008F0B5F"/>
    <w:rsid w:val="008F0BA1"/>
    <w:rsid w:val="008F0BEE"/>
    <w:rsid w:val="008F1128"/>
    <w:rsid w:val="008F11F2"/>
    <w:rsid w:val="008F138C"/>
    <w:rsid w:val="008F157D"/>
    <w:rsid w:val="008F1615"/>
    <w:rsid w:val="008F1902"/>
    <w:rsid w:val="008F191D"/>
    <w:rsid w:val="008F1940"/>
    <w:rsid w:val="008F1A33"/>
    <w:rsid w:val="008F1C4A"/>
    <w:rsid w:val="008F1D51"/>
    <w:rsid w:val="008F1DD5"/>
    <w:rsid w:val="008F1EC4"/>
    <w:rsid w:val="008F1EE2"/>
    <w:rsid w:val="008F1F1E"/>
    <w:rsid w:val="008F2054"/>
    <w:rsid w:val="008F2174"/>
    <w:rsid w:val="008F24C3"/>
    <w:rsid w:val="008F24CA"/>
    <w:rsid w:val="008F24DC"/>
    <w:rsid w:val="008F2531"/>
    <w:rsid w:val="008F25F9"/>
    <w:rsid w:val="008F2630"/>
    <w:rsid w:val="008F265C"/>
    <w:rsid w:val="008F2692"/>
    <w:rsid w:val="008F27B0"/>
    <w:rsid w:val="008F2841"/>
    <w:rsid w:val="008F2A01"/>
    <w:rsid w:val="008F2A03"/>
    <w:rsid w:val="008F2C8F"/>
    <w:rsid w:val="008F2EBC"/>
    <w:rsid w:val="008F2F32"/>
    <w:rsid w:val="008F3073"/>
    <w:rsid w:val="008F3100"/>
    <w:rsid w:val="008F3234"/>
    <w:rsid w:val="008F3346"/>
    <w:rsid w:val="008F34AA"/>
    <w:rsid w:val="008F3506"/>
    <w:rsid w:val="008F355C"/>
    <w:rsid w:val="008F37DC"/>
    <w:rsid w:val="008F3966"/>
    <w:rsid w:val="008F3AA9"/>
    <w:rsid w:val="008F3B9D"/>
    <w:rsid w:val="008F3BD4"/>
    <w:rsid w:val="008F3D25"/>
    <w:rsid w:val="008F3E8D"/>
    <w:rsid w:val="008F3F2A"/>
    <w:rsid w:val="008F3FAF"/>
    <w:rsid w:val="008F40FE"/>
    <w:rsid w:val="008F41EF"/>
    <w:rsid w:val="008F438E"/>
    <w:rsid w:val="008F4428"/>
    <w:rsid w:val="008F446E"/>
    <w:rsid w:val="008F44DD"/>
    <w:rsid w:val="008F4531"/>
    <w:rsid w:val="008F4699"/>
    <w:rsid w:val="008F46C6"/>
    <w:rsid w:val="008F4827"/>
    <w:rsid w:val="008F4941"/>
    <w:rsid w:val="008F4BBB"/>
    <w:rsid w:val="008F4C6B"/>
    <w:rsid w:val="008F4E19"/>
    <w:rsid w:val="008F4E7A"/>
    <w:rsid w:val="008F5120"/>
    <w:rsid w:val="008F512F"/>
    <w:rsid w:val="008F5366"/>
    <w:rsid w:val="008F536A"/>
    <w:rsid w:val="008F5377"/>
    <w:rsid w:val="008F53AE"/>
    <w:rsid w:val="008F545B"/>
    <w:rsid w:val="008F545D"/>
    <w:rsid w:val="008F54CE"/>
    <w:rsid w:val="008F54E1"/>
    <w:rsid w:val="008F55AC"/>
    <w:rsid w:val="008F566C"/>
    <w:rsid w:val="008F580D"/>
    <w:rsid w:val="008F5856"/>
    <w:rsid w:val="008F591E"/>
    <w:rsid w:val="008F5A2F"/>
    <w:rsid w:val="008F5C46"/>
    <w:rsid w:val="008F5C59"/>
    <w:rsid w:val="008F5CB2"/>
    <w:rsid w:val="008F5CBF"/>
    <w:rsid w:val="008F5D57"/>
    <w:rsid w:val="008F5D96"/>
    <w:rsid w:val="008F5D9D"/>
    <w:rsid w:val="008F5E06"/>
    <w:rsid w:val="008F5E6F"/>
    <w:rsid w:val="008F604A"/>
    <w:rsid w:val="008F636A"/>
    <w:rsid w:val="008F65DE"/>
    <w:rsid w:val="008F66F0"/>
    <w:rsid w:val="008F681E"/>
    <w:rsid w:val="008F6971"/>
    <w:rsid w:val="008F6975"/>
    <w:rsid w:val="008F7000"/>
    <w:rsid w:val="008F7027"/>
    <w:rsid w:val="008F7037"/>
    <w:rsid w:val="008F712C"/>
    <w:rsid w:val="008F718A"/>
    <w:rsid w:val="008F73AB"/>
    <w:rsid w:val="008F7560"/>
    <w:rsid w:val="008F767B"/>
    <w:rsid w:val="008F78B2"/>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97B"/>
    <w:rsid w:val="00900A0F"/>
    <w:rsid w:val="00900AD1"/>
    <w:rsid w:val="00900AEB"/>
    <w:rsid w:val="00900B5A"/>
    <w:rsid w:val="00900C40"/>
    <w:rsid w:val="00900CD1"/>
    <w:rsid w:val="00900CE8"/>
    <w:rsid w:val="00900DEE"/>
    <w:rsid w:val="00900EE8"/>
    <w:rsid w:val="00900F29"/>
    <w:rsid w:val="00900FCD"/>
    <w:rsid w:val="00901080"/>
    <w:rsid w:val="009011EE"/>
    <w:rsid w:val="009012D5"/>
    <w:rsid w:val="0090130F"/>
    <w:rsid w:val="0090148D"/>
    <w:rsid w:val="009014E2"/>
    <w:rsid w:val="0090155F"/>
    <w:rsid w:val="009015A9"/>
    <w:rsid w:val="009016F8"/>
    <w:rsid w:val="00901738"/>
    <w:rsid w:val="009017F8"/>
    <w:rsid w:val="0090186A"/>
    <w:rsid w:val="00901A7B"/>
    <w:rsid w:val="00901C3D"/>
    <w:rsid w:val="00901C62"/>
    <w:rsid w:val="00901CFE"/>
    <w:rsid w:val="00901DB9"/>
    <w:rsid w:val="00901EE3"/>
    <w:rsid w:val="0090206C"/>
    <w:rsid w:val="009020A9"/>
    <w:rsid w:val="0090215B"/>
    <w:rsid w:val="00902221"/>
    <w:rsid w:val="009022A2"/>
    <w:rsid w:val="0090230C"/>
    <w:rsid w:val="00902410"/>
    <w:rsid w:val="009025FD"/>
    <w:rsid w:val="00902691"/>
    <w:rsid w:val="00902763"/>
    <w:rsid w:val="009027FB"/>
    <w:rsid w:val="0090283F"/>
    <w:rsid w:val="009028E9"/>
    <w:rsid w:val="0090292C"/>
    <w:rsid w:val="00902A66"/>
    <w:rsid w:val="00902A9B"/>
    <w:rsid w:val="00902AAA"/>
    <w:rsid w:val="00902CF1"/>
    <w:rsid w:val="00902D88"/>
    <w:rsid w:val="00902DF4"/>
    <w:rsid w:val="00902DFC"/>
    <w:rsid w:val="00902F26"/>
    <w:rsid w:val="00902FF0"/>
    <w:rsid w:val="00903084"/>
    <w:rsid w:val="009030A0"/>
    <w:rsid w:val="00903260"/>
    <w:rsid w:val="009032D7"/>
    <w:rsid w:val="00903323"/>
    <w:rsid w:val="00903475"/>
    <w:rsid w:val="009034C2"/>
    <w:rsid w:val="009034F1"/>
    <w:rsid w:val="00903530"/>
    <w:rsid w:val="00903719"/>
    <w:rsid w:val="009037C4"/>
    <w:rsid w:val="00903808"/>
    <w:rsid w:val="00903846"/>
    <w:rsid w:val="009038A5"/>
    <w:rsid w:val="00903A25"/>
    <w:rsid w:val="00903AF0"/>
    <w:rsid w:val="00903D47"/>
    <w:rsid w:val="00903DB4"/>
    <w:rsid w:val="00903FCD"/>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D5B"/>
    <w:rsid w:val="00904D81"/>
    <w:rsid w:val="00904D92"/>
    <w:rsid w:val="00904E90"/>
    <w:rsid w:val="00904EA6"/>
    <w:rsid w:val="00904F96"/>
    <w:rsid w:val="0090509B"/>
    <w:rsid w:val="00905125"/>
    <w:rsid w:val="009051C1"/>
    <w:rsid w:val="00905552"/>
    <w:rsid w:val="009055AF"/>
    <w:rsid w:val="009055F0"/>
    <w:rsid w:val="0090577F"/>
    <w:rsid w:val="0090592C"/>
    <w:rsid w:val="00905AB8"/>
    <w:rsid w:val="00905E13"/>
    <w:rsid w:val="00905F81"/>
    <w:rsid w:val="00906134"/>
    <w:rsid w:val="009064C0"/>
    <w:rsid w:val="009064CC"/>
    <w:rsid w:val="00906577"/>
    <w:rsid w:val="0090657B"/>
    <w:rsid w:val="009066D2"/>
    <w:rsid w:val="009067CE"/>
    <w:rsid w:val="009068BF"/>
    <w:rsid w:val="00906ECF"/>
    <w:rsid w:val="00907075"/>
    <w:rsid w:val="0090728F"/>
    <w:rsid w:val="009072FF"/>
    <w:rsid w:val="00907386"/>
    <w:rsid w:val="00907435"/>
    <w:rsid w:val="0090746A"/>
    <w:rsid w:val="009074AB"/>
    <w:rsid w:val="00907521"/>
    <w:rsid w:val="009075B7"/>
    <w:rsid w:val="00907611"/>
    <w:rsid w:val="009076DE"/>
    <w:rsid w:val="009078C9"/>
    <w:rsid w:val="0090799F"/>
    <w:rsid w:val="00907A57"/>
    <w:rsid w:val="00907A64"/>
    <w:rsid w:val="00907A83"/>
    <w:rsid w:val="00907D0D"/>
    <w:rsid w:val="00907F20"/>
    <w:rsid w:val="00907F69"/>
    <w:rsid w:val="00910178"/>
    <w:rsid w:val="00910470"/>
    <w:rsid w:val="00910588"/>
    <w:rsid w:val="00910758"/>
    <w:rsid w:val="00910796"/>
    <w:rsid w:val="00910855"/>
    <w:rsid w:val="00910948"/>
    <w:rsid w:val="00910BD5"/>
    <w:rsid w:val="00910C09"/>
    <w:rsid w:val="00910C94"/>
    <w:rsid w:val="00911098"/>
    <w:rsid w:val="0091112E"/>
    <w:rsid w:val="009111CA"/>
    <w:rsid w:val="009112A9"/>
    <w:rsid w:val="009112E4"/>
    <w:rsid w:val="009112FD"/>
    <w:rsid w:val="009113BB"/>
    <w:rsid w:val="00911418"/>
    <w:rsid w:val="0091148A"/>
    <w:rsid w:val="0091148E"/>
    <w:rsid w:val="0091165C"/>
    <w:rsid w:val="009116E2"/>
    <w:rsid w:val="00911700"/>
    <w:rsid w:val="00911956"/>
    <w:rsid w:val="00911A93"/>
    <w:rsid w:val="00911B5A"/>
    <w:rsid w:val="00911B86"/>
    <w:rsid w:val="00911CDC"/>
    <w:rsid w:val="00911DB7"/>
    <w:rsid w:val="00911F77"/>
    <w:rsid w:val="00911F91"/>
    <w:rsid w:val="00912303"/>
    <w:rsid w:val="009123DC"/>
    <w:rsid w:val="009125AC"/>
    <w:rsid w:val="009125B1"/>
    <w:rsid w:val="009125F2"/>
    <w:rsid w:val="0091299A"/>
    <w:rsid w:val="00912B5C"/>
    <w:rsid w:val="00912B85"/>
    <w:rsid w:val="00912BDC"/>
    <w:rsid w:val="00912D81"/>
    <w:rsid w:val="00912D8B"/>
    <w:rsid w:val="00912F89"/>
    <w:rsid w:val="0091309F"/>
    <w:rsid w:val="009130ED"/>
    <w:rsid w:val="0091312A"/>
    <w:rsid w:val="009134F7"/>
    <w:rsid w:val="009135AE"/>
    <w:rsid w:val="0091379F"/>
    <w:rsid w:val="009137D5"/>
    <w:rsid w:val="0091380A"/>
    <w:rsid w:val="00913970"/>
    <w:rsid w:val="00913A12"/>
    <w:rsid w:val="00913D79"/>
    <w:rsid w:val="00913DFD"/>
    <w:rsid w:val="00913F87"/>
    <w:rsid w:val="0091445F"/>
    <w:rsid w:val="00914514"/>
    <w:rsid w:val="00914582"/>
    <w:rsid w:val="009145EC"/>
    <w:rsid w:val="0091462F"/>
    <w:rsid w:val="00914704"/>
    <w:rsid w:val="0091499C"/>
    <w:rsid w:val="00914A98"/>
    <w:rsid w:val="00914B0A"/>
    <w:rsid w:val="00914C72"/>
    <w:rsid w:val="00914D9F"/>
    <w:rsid w:val="00914DE7"/>
    <w:rsid w:val="00914E14"/>
    <w:rsid w:val="00914E6F"/>
    <w:rsid w:val="00914EA8"/>
    <w:rsid w:val="00914EF6"/>
    <w:rsid w:val="009151E5"/>
    <w:rsid w:val="00915353"/>
    <w:rsid w:val="00915406"/>
    <w:rsid w:val="0091550F"/>
    <w:rsid w:val="009156BA"/>
    <w:rsid w:val="00915816"/>
    <w:rsid w:val="00915A5E"/>
    <w:rsid w:val="00915D2C"/>
    <w:rsid w:val="00915D53"/>
    <w:rsid w:val="00915D59"/>
    <w:rsid w:val="00915DA6"/>
    <w:rsid w:val="00915DC4"/>
    <w:rsid w:val="00915DE8"/>
    <w:rsid w:val="00915F76"/>
    <w:rsid w:val="009160C6"/>
    <w:rsid w:val="009160DE"/>
    <w:rsid w:val="009161E1"/>
    <w:rsid w:val="0091627D"/>
    <w:rsid w:val="0091647C"/>
    <w:rsid w:val="00916599"/>
    <w:rsid w:val="00916779"/>
    <w:rsid w:val="00916865"/>
    <w:rsid w:val="0091691D"/>
    <w:rsid w:val="00916932"/>
    <w:rsid w:val="00916999"/>
    <w:rsid w:val="00916A36"/>
    <w:rsid w:val="00916A5B"/>
    <w:rsid w:val="00916B12"/>
    <w:rsid w:val="00916B8D"/>
    <w:rsid w:val="00916BB4"/>
    <w:rsid w:val="00916D6C"/>
    <w:rsid w:val="00916D80"/>
    <w:rsid w:val="00916E0E"/>
    <w:rsid w:val="00916FE5"/>
    <w:rsid w:val="0091703D"/>
    <w:rsid w:val="00917186"/>
    <w:rsid w:val="00917291"/>
    <w:rsid w:val="00917311"/>
    <w:rsid w:val="009173B8"/>
    <w:rsid w:val="009173FD"/>
    <w:rsid w:val="009175F6"/>
    <w:rsid w:val="009177BC"/>
    <w:rsid w:val="009178D5"/>
    <w:rsid w:val="0091799C"/>
    <w:rsid w:val="009179CB"/>
    <w:rsid w:val="00917A5F"/>
    <w:rsid w:val="00917A9A"/>
    <w:rsid w:val="00917AEA"/>
    <w:rsid w:val="00917B26"/>
    <w:rsid w:val="00917B42"/>
    <w:rsid w:val="00917D77"/>
    <w:rsid w:val="00920058"/>
    <w:rsid w:val="0092006D"/>
    <w:rsid w:val="00920348"/>
    <w:rsid w:val="009203DF"/>
    <w:rsid w:val="0092058B"/>
    <w:rsid w:val="00920655"/>
    <w:rsid w:val="00920853"/>
    <w:rsid w:val="0092085F"/>
    <w:rsid w:val="00920998"/>
    <w:rsid w:val="00920B47"/>
    <w:rsid w:val="00920E3E"/>
    <w:rsid w:val="0092110A"/>
    <w:rsid w:val="0092115B"/>
    <w:rsid w:val="00921298"/>
    <w:rsid w:val="00921318"/>
    <w:rsid w:val="0092135A"/>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566"/>
    <w:rsid w:val="009225E5"/>
    <w:rsid w:val="0092266A"/>
    <w:rsid w:val="009226A3"/>
    <w:rsid w:val="009228A0"/>
    <w:rsid w:val="00922994"/>
    <w:rsid w:val="00922BC9"/>
    <w:rsid w:val="00922C93"/>
    <w:rsid w:val="00922CD2"/>
    <w:rsid w:val="00923191"/>
    <w:rsid w:val="0092326F"/>
    <w:rsid w:val="009232B6"/>
    <w:rsid w:val="009232BE"/>
    <w:rsid w:val="00923370"/>
    <w:rsid w:val="009236CC"/>
    <w:rsid w:val="00923738"/>
    <w:rsid w:val="00923826"/>
    <w:rsid w:val="00923993"/>
    <w:rsid w:val="009239E3"/>
    <w:rsid w:val="00923A4F"/>
    <w:rsid w:val="00923A5B"/>
    <w:rsid w:val="00923AC0"/>
    <w:rsid w:val="00923C59"/>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D5B"/>
    <w:rsid w:val="00924ED3"/>
    <w:rsid w:val="00924FCE"/>
    <w:rsid w:val="0092509B"/>
    <w:rsid w:val="009250F2"/>
    <w:rsid w:val="00925113"/>
    <w:rsid w:val="0092514E"/>
    <w:rsid w:val="00925154"/>
    <w:rsid w:val="009251C6"/>
    <w:rsid w:val="009251EF"/>
    <w:rsid w:val="00925361"/>
    <w:rsid w:val="0092536E"/>
    <w:rsid w:val="00925425"/>
    <w:rsid w:val="0092548B"/>
    <w:rsid w:val="009256F3"/>
    <w:rsid w:val="00925728"/>
    <w:rsid w:val="00925C2E"/>
    <w:rsid w:val="00925C40"/>
    <w:rsid w:val="00925C56"/>
    <w:rsid w:val="00926029"/>
    <w:rsid w:val="0092603E"/>
    <w:rsid w:val="0092605B"/>
    <w:rsid w:val="00926093"/>
    <w:rsid w:val="00926337"/>
    <w:rsid w:val="00926470"/>
    <w:rsid w:val="009266A1"/>
    <w:rsid w:val="00926784"/>
    <w:rsid w:val="00926787"/>
    <w:rsid w:val="00926863"/>
    <w:rsid w:val="0092693F"/>
    <w:rsid w:val="00926A41"/>
    <w:rsid w:val="00926ABB"/>
    <w:rsid w:val="00926AD8"/>
    <w:rsid w:val="00926BAA"/>
    <w:rsid w:val="00926BCA"/>
    <w:rsid w:val="00926C4E"/>
    <w:rsid w:val="00926C52"/>
    <w:rsid w:val="00926DC3"/>
    <w:rsid w:val="00926FF4"/>
    <w:rsid w:val="0092710C"/>
    <w:rsid w:val="00927167"/>
    <w:rsid w:val="0092721F"/>
    <w:rsid w:val="00927233"/>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76A"/>
    <w:rsid w:val="00930771"/>
    <w:rsid w:val="009307C0"/>
    <w:rsid w:val="00930C1E"/>
    <w:rsid w:val="00930DE0"/>
    <w:rsid w:val="009310C0"/>
    <w:rsid w:val="00931176"/>
    <w:rsid w:val="00931499"/>
    <w:rsid w:val="009314F5"/>
    <w:rsid w:val="00931624"/>
    <w:rsid w:val="0093168F"/>
    <w:rsid w:val="009316EB"/>
    <w:rsid w:val="00931764"/>
    <w:rsid w:val="009317E8"/>
    <w:rsid w:val="00931800"/>
    <w:rsid w:val="0093189A"/>
    <w:rsid w:val="00931D5C"/>
    <w:rsid w:val="00931DD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304C"/>
    <w:rsid w:val="009331F8"/>
    <w:rsid w:val="00933246"/>
    <w:rsid w:val="009332C4"/>
    <w:rsid w:val="0093340D"/>
    <w:rsid w:val="009334CF"/>
    <w:rsid w:val="00933548"/>
    <w:rsid w:val="0093356B"/>
    <w:rsid w:val="00933620"/>
    <w:rsid w:val="009337BB"/>
    <w:rsid w:val="0093389C"/>
    <w:rsid w:val="0093397A"/>
    <w:rsid w:val="009339E7"/>
    <w:rsid w:val="00933CDD"/>
    <w:rsid w:val="00933E3D"/>
    <w:rsid w:val="00933EC6"/>
    <w:rsid w:val="00933F00"/>
    <w:rsid w:val="00933F21"/>
    <w:rsid w:val="00933FBA"/>
    <w:rsid w:val="009340E0"/>
    <w:rsid w:val="00934204"/>
    <w:rsid w:val="00934262"/>
    <w:rsid w:val="00934331"/>
    <w:rsid w:val="009343B3"/>
    <w:rsid w:val="00934654"/>
    <w:rsid w:val="009347FE"/>
    <w:rsid w:val="009348A4"/>
    <w:rsid w:val="00934A34"/>
    <w:rsid w:val="00934A76"/>
    <w:rsid w:val="00934AA6"/>
    <w:rsid w:val="00934AB6"/>
    <w:rsid w:val="00934ABD"/>
    <w:rsid w:val="00934B36"/>
    <w:rsid w:val="00934C22"/>
    <w:rsid w:val="00934C42"/>
    <w:rsid w:val="00934E2E"/>
    <w:rsid w:val="00934F26"/>
    <w:rsid w:val="0093504E"/>
    <w:rsid w:val="009350F5"/>
    <w:rsid w:val="009352A4"/>
    <w:rsid w:val="00935579"/>
    <w:rsid w:val="009356B4"/>
    <w:rsid w:val="0093575C"/>
    <w:rsid w:val="0093586D"/>
    <w:rsid w:val="00935A48"/>
    <w:rsid w:val="00935B42"/>
    <w:rsid w:val="00935C22"/>
    <w:rsid w:val="00935CA4"/>
    <w:rsid w:val="00935D49"/>
    <w:rsid w:val="00935EEB"/>
    <w:rsid w:val="00935F8A"/>
    <w:rsid w:val="00935FD5"/>
    <w:rsid w:val="00936268"/>
    <w:rsid w:val="009362AF"/>
    <w:rsid w:val="009363CD"/>
    <w:rsid w:val="00936731"/>
    <w:rsid w:val="00936918"/>
    <w:rsid w:val="009369F3"/>
    <w:rsid w:val="00936A2D"/>
    <w:rsid w:val="00936B85"/>
    <w:rsid w:val="00936BF6"/>
    <w:rsid w:val="00936CC1"/>
    <w:rsid w:val="00936E52"/>
    <w:rsid w:val="00936E7D"/>
    <w:rsid w:val="00936F23"/>
    <w:rsid w:val="00936FD6"/>
    <w:rsid w:val="009370C1"/>
    <w:rsid w:val="009373AD"/>
    <w:rsid w:val="00937539"/>
    <w:rsid w:val="0093757D"/>
    <w:rsid w:val="00937588"/>
    <w:rsid w:val="00937658"/>
    <w:rsid w:val="00937689"/>
    <w:rsid w:val="00937780"/>
    <w:rsid w:val="009378A2"/>
    <w:rsid w:val="0093790F"/>
    <w:rsid w:val="0093791F"/>
    <w:rsid w:val="00937A4D"/>
    <w:rsid w:val="00937C3E"/>
    <w:rsid w:val="00937CB1"/>
    <w:rsid w:val="00937CC3"/>
    <w:rsid w:val="00940248"/>
    <w:rsid w:val="00940391"/>
    <w:rsid w:val="0094041B"/>
    <w:rsid w:val="0094050C"/>
    <w:rsid w:val="00940606"/>
    <w:rsid w:val="0094063E"/>
    <w:rsid w:val="00940669"/>
    <w:rsid w:val="00940687"/>
    <w:rsid w:val="00940834"/>
    <w:rsid w:val="00940888"/>
    <w:rsid w:val="009408EB"/>
    <w:rsid w:val="009409A8"/>
    <w:rsid w:val="00940B03"/>
    <w:rsid w:val="00940CB2"/>
    <w:rsid w:val="00940CF9"/>
    <w:rsid w:val="00940E38"/>
    <w:rsid w:val="00940EA0"/>
    <w:rsid w:val="00940FC0"/>
    <w:rsid w:val="0094102E"/>
    <w:rsid w:val="00941069"/>
    <w:rsid w:val="0094114F"/>
    <w:rsid w:val="00941211"/>
    <w:rsid w:val="00941338"/>
    <w:rsid w:val="0094145F"/>
    <w:rsid w:val="009414F7"/>
    <w:rsid w:val="0094166A"/>
    <w:rsid w:val="00941680"/>
    <w:rsid w:val="009416F5"/>
    <w:rsid w:val="00941777"/>
    <w:rsid w:val="00941780"/>
    <w:rsid w:val="009417F8"/>
    <w:rsid w:val="00941816"/>
    <w:rsid w:val="0094181A"/>
    <w:rsid w:val="009418F3"/>
    <w:rsid w:val="00941AAF"/>
    <w:rsid w:val="00941B19"/>
    <w:rsid w:val="00941BC1"/>
    <w:rsid w:val="00941C32"/>
    <w:rsid w:val="00941D36"/>
    <w:rsid w:val="00941E29"/>
    <w:rsid w:val="009422E5"/>
    <w:rsid w:val="00942412"/>
    <w:rsid w:val="00942443"/>
    <w:rsid w:val="009426CA"/>
    <w:rsid w:val="0094273A"/>
    <w:rsid w:val="009427BA"/>
    <w:rsid w:val="0094297D"/>
    <w:rsid w:val="009429AC"/>
    <w:rsid w:val="00942A03"/>
    <w:rsid w:val="00942A24"/>
    <w:rsid w:val="00942A5A"/>
    <w:rsid w:val="00942B03"/>
    <w:rsid w:val="00942C2F"/>
    <w:rsid w:val="00942CA2"/>
    <w:rsid w:val="00942D0F"/>
    <w:rsid w:val="00942D30"/>
    <w:rsid w:val="0094307E"/>
    <w:rsid w:val="00943479"/>
    <w:rsid w:val="00943499"/>
    <w:rsid w:val="00943837"/>
    <w:rsid w:val="0094394D"/>
    <w:rsid w:val="009439AB"/>
    <w:rsid w:val="009439FD"/>
    <w:rsid w:val="00943A74"/>
    <w:rsid w:val="00943E95"/>
    <w:rsid w:val="009441C9"/>
    <w:rsid w:val="00944310"/>
    <w:rsid w:val="00944345"/>
    <w:rsid w:val="00944401"/>
    <w:rsid w:val="0094446B"/>
    <w:rsid w:val="009445DF"/>
    <w:rsid w:val="009447BF"/>
    <w:rsid w:val="00944A6E"/>
    <w:rsid w:val="00944B2F"/>
    <w:rsid w:val="00944B35"/>
    <w:rsid w:val="00944B63"/>
    <w:rsid w:val="00944BA6"/>
    <w:rsid w:val="00944BC6"/>
    <w:rsid w:val="00944C40"/>
    <w:rsid w:val="00944C50"/>
    <w:rsid w:val="00944E22"/>
    <w:rsid w:val="00944EA7"/>
    <w:rsid w:val="009450E7"/>
    <w:rsid w:val="00945B35"/>
    <w:rsid w:val="00945BF9"/>
    <w:rsid w:val="00945E37"/>
    <w:rsid w:val="00945E85"/>
    <w:rsid w:val="009461E5"/>
    <w:rsid w:val="009461F3"/>
    <w:rsid w:val="009462FD"/>
    <w:rsid w:val="009463F7"/>
    <w:rsid w:val="00946493"/>
    <w:rsid w:val="009464F9"/>
    <w:rsid w:val="009465CB"/>
    <w:rsid w:val="00946925"/>
    <w:rsid w:val="00946ED5"/>
    <w:rsid w:val="00947092"/>
    <w:rsid w:val="00947531"/>
    <w:rsid w:val="0094769B"/>
    <w:rsid w:val="0094769D"/>
    <w:rsid w:val="009478B8"/>
    <w:rsid w:val="009478C3"/>
    <w:rsid w:val="00947B17"/>
    <w:rsid w:val="00947B64"/>
    <w:rsid w:val="00947C70"/>
    <w:rsid w:val="00947E9E"/>
    <w:rsid w:val="009500D6"/>
    <w:rsid w:val="00950168"/>
    <w:rsid w:val="0095027B"/>
    <w:rsid w:val="0095077C"/>
    <w:rsid w:val="00950860"/>
    <w:rsid w:val="0095095D"/>
    <w:rsid w:val="00950BC1"/>
    <w:rsid w:val="00950C38"/>
    <w:rsid w:val="00950C57"/>
    <w:rsid w:val="00950CBC"/>
    <w:rsid w:val="00950CEC"/>
    <w:rsid w:val="00950E6D"/>
    <w:rsid w:val="00950F77"/>
    <w:rsid w:val="00950FB3"/>
    <w:rsid w:val="0095109A"/>
    <w:rsid w:val="009510B0"/>
    <w:rsid w:val="00951126"/>
    <w:rsid w:val="0095127C"/>
    <w:rsid w:val="0095133F"/>
    <w:rsid w:val="00951354"/>
    <w:rsid w:val="00951864"/>
    <w:rsid w:val="00951994"/>
    <w:rsid w:val="00951B54"/>
    <w:rsid w:val="00951E4A"/>
    <w:rsid w:val="00951E5A"/>
    <w:rsid w:val="00951E7F"/>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BF2"/>
    <w:rsid w:val="00953102"/>
    <w:rsid w:val="0095322A"/>
    <w:rsid w:val="0095356C"/>
    <w:rsid w:val="009535C1"/>
    <w:rsid w:val="009535F1"/>
    <w:rsid w:val="009536F2"/>
    <w:rsid w:val="0095370E"/>
    <w:rsid w:val="00953720"/>
    <w:rsid w:val="00953751"/>
    <w:rsid w:val="00953757"/>
    <w:rsid w:val="00953922"/>
    <w:rsid w:val="0095397B"/>
    <w:rsid w:val="009539B0"/>
    <w:rsid w:val="00953A63"/>
    <w:rsid w:val="00953BDB"/>
    <w:rsid w:val="00953C78"/>
    <w:rsid w:val="00953C8E"/>
    <w:rsid w:val="009542CC"/>
    <w:rsid w:val="00954476"/>
    <w:rsid w:val="00954582"/>
    <w:rsid w:val="00954704"/>
    <w:rsid w:val="009547BC"/>
    <w:rsid w:val="009547D4"/>
    <w:rsid w:val="00954815"/>
    <w:rsid w:val="009549B3"/>
    <w:rsid w:val="00954A42"/>
    <w:rsid w:val="00954ACF"/>
    <w:rsid w:val="00954C59"/>
    <w:rsid w:val="00954CA1"/>
    <w:rsid w:val="00954DBA"/>
    <w:rsid w:val="0095504C"/>
    <w:rsid w:val="009550A3"/>
    <w:rsid w:val="0095510C"/>
    <w:rsid w:val="00955124"/>
    <w:rsid w:val="00955146"/>
    <w:rsid w:val="0095522A"/>
    <w:rsid w:val="00955238"/>
    <w:rsid w:val="0095526B"/>
    <w:rsid w:val="00955304"/>
    <w:rsid w:val="00955334"/>
    <w:rsid w:val="0095553E"/>
    <w:rsid w:val="009558B5"/>
    <w:rsid w:val="009558FD"/>
    <w:rsid w:val="00955903"/>
    <w:rsid w:val="00955D2E"/>
    <w:rsid w:val="00955D72"/>
    <w:rsid w:val="00955DBA"/>
    <w:rsid w:val="00956021"/>
    <w:rsid w:val="009560A8"/>
    <w:rsid w:val="009560B5"/>
    <w:rsid w:val="009560E3"/>
    <w:rsid w:val="0095612B"/>
    <w:rsid w:val="00956183"/>
    <w:rsid w:val="009561A0"/>
    <w:rsid w:val="00956394"/>
    <w:rsid w:val="0095642C"/>
    <w:rsid w:val="0095645F"/>
    <w:rsid w:val="00956687"/>
    <w:rsid w:val="009566E5"/>
    <w:rsid w:val="0095677F"/>
    <w:rsid w:val="00956973"/>
    <w:rsid w:val="009569FC"/>
    <w:rsid w:val="00956B84"/>
    <w:rsid w:val="00956D4E"/>
    <w:rsid w:val="00956DDF"/>
    <w:rsid w:val="00956EB9"/>
    <w:rsid w:val="0095713E"/>
    <w:rsid w:val="00957149"/>
    <w:rsid w:val="009571BA"/>
    <w:rsid w:val="0095727C"/>
    <w:rsid w:val="009574B8"/>
    <w:rsid w:val="00957522"/>
    <w:rsid w:val="0095795E"/>
    <w:rsid w:val="00957F8D"/>
    <w:rsid w:val="00957FE1"/>
    <w:rsid w:val="00957FEC"/>
    <w:rsid w:val="009601A0"/>
    <w:rsid w:val="00960448"/>
    <w:rsid w:val="0096047E"/>
    <w:rsid w:val="009604AA"/>
    <w:rsid w:val="00960806"/>
    <w:rsid w:val="009608C9"/>
    <w:rsid w:val="00960928"/>
    <w:rsid w:val="009609CB"/>
    <w:rsid w:val="00960A49"/>
    <w:rsid w:val="00960CE3"/>
    <w:rsid w:val="00960E7E"/>
    <w:rsid w:val="00960ECD"/>
    <w:rsid w:val="00961161"/>
    <w:rsid w:val="00961185"/>
    <w:rsid w:val="0096121A"/>
    <w:rsid w:val="00961273"/>
    <w:rsid w:val="00961548"/>
    <w:rsid w:val="0096181E"/>
    <w:rsid w:val="0096186C"/>
    <w:rsid w:val="00961908"/>
    <w:rsid w:val="00961B39"/>
    <w:rsid w:val="00961BA5"/>
    <w:rsid w:val="00961D35"/>
    <w:rsid w:val="00961DFC"/>
    <w:rsid w:val="0096200A"/>
    <w:rsid w:val="009622AC"/>
    <w:rsid w:val="0096232A"/>
    <w:rsid w:val="009624FA"/>
    <w:rsid w:val="009625FE"/>
    <w:rsid w:val="00962611"/>
    <w:rsid w:val="0096269E"/>
    <w:rsid w:val="009626B1"/>
    <w:rsid w:val="00962966"/>
    <w:rsid w:val="00962AAF"/>
    <w:rsid w:val="00962CA1"/>
    <w:rsid w:val="00962CA8"/>
    <w:rsid w:val="00962E24"/>
    <w:rsid w:val="00962F14"/>
    <w:rsid w:val="00963461"/>
    <w:rsid w:val="00963473"/>
    <w:rsid w:val="00963500"/>
    <w:rsid w:val="009635E0"/>
    <w:rsid w:val="009638CB"/>
    <w:rsid w:val="00963987"/>
    <w:rsid w:val="00963B5A"/>
    <w:rsid w:val="00963C28"/>
    <w:rsid w:val="00963D0C"/>
    <w:rsid w:val="00963E81"/>
    <w:rsid w:val="0096400A"/>
    <w:rsid w:val="0096404C"/>
    <w:rsid w:val="00964051"/>
    <w:rsid w:val="0096411D"/>
    <w:rsid w:val="009643AA"/>
    <w:rsid w:val="009645B4"/>
    <w:rsid w:val="00964605"/>
    <w:rsid w:val="00964634"/>
    <w:rsid w:val="00964762"/>
    <w:rsid w:val="009647EB"/>
    <w:rsid w:val="0096485B"/>
    <w:rsid w:val="0096487A"/>
    <w:rsid w:val="009648F0"/>
    <w:rsid w:val="00964912"/>
    <w:rsid w:val="0096499B"/>
    <w:rsid w:val="00964CF2"/>
    <w:rsid w:val="00964FF4"/>
    <w:rsid w:val="009651E7"/>
    <w:rsid w:val="009651FF"/>
    <w:rsid w:val="00965227"/>
    <w:rsid w:val="00965316"/>
    <w:rsid w:val="00965333"/>
    <w:rsid w:val="009653D7"/>
    <w:rsid w:val="009653DE"/>
    <w:rsid w:val="0096543D"/>
    <w:rsid w:val="00965572"/>
    <w:rsid w:val="009656E7"/>
    <w:rsid w:val="0096579C"/>
    <w:rsid w:val="00965C9E"/>
    <w:rsid w:val="00965D80"/>
    <w:rsid w:val="00965E3B"/>
    <w:rsid w:val="00965E6D"/>
    <w:rsid w:val="00965E9D"/>
    <w:rsid w:val="00965EBD"/>
    <w:rsid w:val="00965F3C"/>
    <w:rsid w:val="00965F76"/>
    <w:rsid w:val="00965F97"/>
    <w:rsid w:val="00966263"/>
    <w:rsid w:val="009662DB"/>
    <w:rsid w:val="009662E4"/>
    <w:rsid w:val="00966312"/>
    <w:rsid w:val="009663CD"/>
    <w:rsid w:val="00966471"/>
    <w:rsid w:val="00966510"/>
    <w:rsid w:val="00966542"/>
    <w:rsid w:val="009665FD"/>
    <w:rsid w:val="0096662D"/>
    <w:rsid w:val="00966AB3"/>
    <w:rsid w:val="00966B1D"/>
    <w:rsid w:val="00966DB4"/>
    <w:rsid w:val="00967152"/>
    <w:rsid w:val="00967258"/>
    <w:rsid w:val="0096734A"/>
    <w:rsid w:val="00967403"/>
    <w:rsid w:val="009675BE"/>
    <w:rsid w:val="0096766B"/>
    <w:rsid w:val="0096796A"/>
    <w:rsid w:val="00967AD9"/>
    <w:rsid w:val="00967B33"/>
    <w:rsid w:val="00967C66"/>
    <w:rsid w:val="00967CD6"/>
    <w:rsid w:val="00967D1D"/>
    <w:rsid w:val="00967D33"/>
    <w:rsid w:val="00967DD0"/>
    <w:rsid w:val="00967E20"/>
    <w:rsid w:val="00967F9A"/>
    <w:rsid w:val="00970213"/>
    <w:rsid w:val="009702B4"/>
    <w:rsid w:val="00970540"/>
    <w:rsid w:val="00970630"/>
    <w:rsid w:val="009706A3"/>
    <w:rsid w:val="00970777"/>
    <w:rsid w:val="009707D4"/>
    <w:rsid w:val="0097099E"/>
    <w:rsid w:val="00970AC8"/>
    <w:rsid w:val="00970BC7"/>
    <w:rsid w:val="00970CDA"/>
    <w:rsid w:val="00970D7B"/>
    <w:rsid w:val="00970DDC"/>
    <w:rsid w:val="009710F0"/>
    <w:rsid w:val="0097113C"/>
    <w:rsid w:val="00971209"/>
    <w:rsid w:val="009713AA"/>
    <w:rsid w:val="0097141E"/>
    <w:rsid w:val="009714AC"/>
    <w:rsid w:val="0097151F"/>
    <w:rsid w:val="009716B9"/>
    <w:rsid w:val="00971F33"/>
    <w:rsid w:val="00971FA2"/>
    <w:rsid w:val="00972094"/>
    <w:rsid w:val="009723AA"/>
    <w:rsid w:val="00972422"/>
    <w:rsid w:val="009724DD"/>
    <w:rsid w:val="00972535"/>
    <w:rsid w:val="0097259C"/>
    <w:rsid w:val="009725B7"/>
    <w:rsid w:val="009726A6"/>
    <w:rsid w:val="0097288A"/>
    <w:rsid w:val="009729FB"/>
    <w:rsid w:val="00972A9A"/>
    <w:rsid w:val="00972BBC"/>
    <w:rsid w:val="00972EC0"/>
    <w:rsid w:val="00972FB9"/>
    <w:rsid w:val="0097302D"/>
    <w:rsid w:val="00973067"/>
    <w:rsid w:val="0097319C"/>
    <w:rsid w:val="0097330E"/>
    <w:rsid w:val="00973319"/>
    <w:rsid w:val="009733ED"/>
    <w:rsid w:val="0097359D"/>
    <w:rsid w:val="0097380C"/>
    <w:rsid w:val="00973973"/>
    <w:rsid w:val="009739C0"/>
    <w:rsid w:val="00973C8A"/>
    <w:rsid w:val="00973D92"/>
    <w:rsid w:val="00973DA8"/>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4E7B"/>
    <w:rsid w:val="009750A2"/>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BE"/>
    <w:rsid w:val="009765F3"/>
    <w:rsid w:val="00976724"/>
    <w:rsid w:val="0097673E"/>
    <w:rsid w:val="009768CA"/>
    <w:rsid w:val="009769BE"/>
    <w:rsid w:val="00976A53"/>
    <w:rsid w:val="00976B89"/>
    <w:rsid w:val="00976DA7"/>
    <w:rsid w:val="00976DCC"/>
    <w:rsid w:val="0097712E"/>
    <w:rsid w:val="00977151"/>
    <w:rsid w:val="009771AA"/>
    <w:rsid w:val="00977280"/>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96"/>
    <w:rsid w:val="00980272"/>
    <w:rsid w:val="0098041D"/>
    <w:rsid w:val="009805B0"/>
    <w:rsid w:val="00980652"/>
    <w:rsid w:val="009806FC"/>
    <w:rsid w:val="00980754"/>
    <w:rsid w:val="00980857"/>
    <w:rsid w:val="00980938"/>
    <w:rsid w:val="0098096A"/>
    <w:rsid w:val="009809D3"/>
    <w:rsid w:val="00980E71"/>
    <w:rsid w:val="00981253"/>
    <w:rsid w:val="0098143D"/>
    <w:rsid w:val="009814D7"/>
    <w:rsid w:val="009815DC"/>
    <w:rsid w:val="00981725"/>
    <w:rsid w:val="00981894"/>
    <w:rsid w:val="0098190D"/>
    <w:rsid w:val="00981B3A"/>
    <w:rsid w:val="00981BE3"/>
    <w:rsid w:val="00981C39"/>
    <w:rsid w:val="00981C8B"/>
    <w:rsid w:val="00981CA9"/>
    <w:rsid w:val="00981D16"/>
    <w:rsid w:val="00981D23"/>
    <w:rsid w:val="00981E9C"/>
    <w:rsid w:val="009820FA"/>
    <w:rsid w:val="00982163"/>
    <w:rsid w:val="009821D9"/>
    <w:rsid w:val="0098221C"/>
    <w:rsid w:val="00982296"/>
    <w:rsid w:val="0098233D"/>
    <w:rsid w:val="009823B6"/>
    <w:rsid w:val="009827D9"/>
    <w:rsid w:val="0098288D"/>
    <w:rsid w:val="00982936"/>
    <w:rsid w:val="00982946"/>
    <w:rsid w:val="00982AD2"/>
    <w:rsid w:val="00982ADC"/>
    <w:rsid w:val="00982BC1"/>
    <w:rsid w:val="00982BD0"/>
    <w:rsid w:val="00982CB7"/>
    <w:rsid w:val="00982CFA"/>
    <w:rsid w:val="00982D43"/>
    <w:rsid w:val="00982D83"/>
    <w:rsid w:val="00982F6F"/>
    <w:rsid w:val="00982FAD"/>
    <w:rsid w:val="009832DA"/>
    <w:rsid w:val="0098340D"/>
    <w:rsid w:val="00983648"/>
    <w:rsid w:val="009836F1"/>
    <w:rsid w:val="009837B8"/>
    <w:rsid w:val="009837DD"/>
    <w:rsid w:val="0098385D"/>
    <w:rsid w:val="00983A13"/>
    <w:rsid w:val="00983B2C"/>
    <w:rsid w:val="00983C06"/>
    <w:rsid w:val="00983DC9"/>
    <w:rsid w:val="00983E4C"/>
    <w:rsid w:val="00983ECC"/>
    <w:rsid w:val="00983ED5"/>
    <w:rsid w:val="00983F43"/>
    <w:rsid w:val="00983F90"/>
    <w:rsid w:val="00984071"/>
    <w:rsid w:val="009841C3"/>
    <w:rsid w:val="00984208"/>
    <w:rsid w:val="009844C9"/>
    <w:rsid w:val="009844F9"/>
    <w:rsid w:val="00984533"/>
    <w:rsid w:val="00984671"/>
    <w:rsid w:val="009847E0"/>
    <w:rsid w:val="009847F8"/>
    <w:rsid w:val="00984C54"/>
    <w:rsid w:val="00984D13"/>
    <w:rsid w:val="00985071"/>
    <w:rsid w:val="00985269"/>
    <w:rsid w:val="009852D5"/>
    <w:rsid w:val="0098535A"/>
    <w:rsid w:val="009854FF"/>
    <w:rsid w:val="00985517"/>
    <w:rsid w:val="0098556F"/>
    <w:rsid w:val="00985604"/>
    <w:rsid w:val="009856E3"/>
    <w:rsid w:val="00985867"/>
    <w:rsid w:val="009858CC"/>
    <w:rsid w:val="009859C9"/>
    <w:rsid w:val="00985C5F"/>
    <w:rsid w:val="00985D30"/>
    <w:rsid w:val="00985D49"/>
    <w:rsid w:val="00986197"/>
    <w:rsid w:val="00986470"/>
    <w:rsid w:val="009864FB"/>
    <w:rsid w:val="0098659E"/>
    <w:rsid w:val="009868DB"/>
    <w:rsid w:val="00986918"/>
    <w:rsid w:val="009869D3"/>
    <w:rsid w:val="00986A7F"/>
    <w:rsid w:val="00986BD5"/>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DE6"/>
    <w:rsid w:val="00990E06"/>
    <w:rsid w:val="00990E0C"/>
    <w:rsid w:val="00990E62"/>
    <w:rsid w:val="00990FA6"/>
    <w:rsid w:val="00990FDD"/>
    <w:rsid w:val="009910A5"/>
    <w:rsid w:val="009910CB"/>
    <w:rsid w:val="00991148"/>
    <w:rsid w:val="00991492"/>
    <w:rsid w:val="00991503"/>
    <w:rsid w:val="0099152C"/>
    <w:rsid w:val="009915F9"/>
    <w:rsid w:val="009918C2"/>
    <w:rsid w:val="009918EC"/>
    <w:rsid w:val="00991B23"/>
    <w:rsid w:val="00991EA8"/>
    <w:rsid w:val="009921FE"/>
    <w:rsid w:val="00992236"/>
    <w:rsid w:val="0099240A"/>
    <w:rsid w:val="00992451"/>
    <w:rsid w:val="00992561"/>
    <w:rsid w:val="009925E6"/>
    <w:rsid w:val="00992846"/>
    <w:rsid w:val="009928A3"/>
    <w:rsid w:val="00992934"/>
    <w:rsid w:val="00992999"/>
    <w:rsid w:val="00992A6E"/>
    <w:rsid w:val="00992BD3"/>
    <w:rsid w:val="00992BE4"/>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96"/>
    <w:rsid w:val="00993B1D"/>
    <w:rsid w:val="00993B60"/>
    <w:rsid w:val="00993BC8"/>
    <w:rsid w:val="00993D57"/>
    <w:rsid w:val="00993D87"/>
    <w:rsid w:val="00993D9A"/>
    <w:rsid w:val="00993E3C"/>
    <w:rsid w:val="00993ED3"/>
    <w:rsid w:val="00993EF4"/>
    <w:rsid w:val="0099426E"/>
    <w:rsid w:val="009942C9"/>
    <w:rsid w:val="00994354"/>
    <w:rsid w:val="009944D5"/>
    <w:rsid w:val="009944EB"/>
    <w:rsid w:val="00994575"/>
    <w:rsid w:val="00994807"/>
    <w:rsid w:val="0099484F"/>
    <w:rsid w:val="0099486B"/>
    <w:rsid w:val="00994907"/>
    <w:rsid w:val="00994A2A"/>
    <w:rsid w:val="00994D3C"/>
    <w:rsid w:val="0099532C"/>
    <w:rsid w:val="009953CE"/>
    <w:rsid w:val="00995407"/>
    <w:rsid w:val="009954B5"/>
    <w:rsid w:val="0099559A"/>
    <w:rsid w:val="00995603"/>
    <w:rsid w:val="009956D4"/>
    <w:rsid w:val="009959D2"/>
    <w:rsid w:val="00995A00"/>
    <w:rsid w:val="00995AF8"/>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CF1"/>
    <w:rsid w:val="00996FCA"/>
    <w:rsid w:val="00996FF5"/>
    <w:rsid w:val="0099711F"/>
    <w:rsid w:val="0099723F"/>
    <w:rsid w:val="0099751F"/>
    <w:rsid w:val="0099764C"/>
    <w:rsid w:val="009976B9"/>
    <w:rsid w:val="009976CD"/>
    <w:rsid w:val="00997762"/>
    <w:rsid w:val="009978DE"/>
    <w:rsid w:val="00997A39"/>
    <w:rsid w:val="00997A6E"/>
    <w:rsid w:val="00997B05"/>
    <w:rsid w:val="00997E68"/>
    <w:rsid w:val="00997EBC"/>
    <w:rsid w:val="00997EE7"/>
    <w:rsid w:val="009A0043"/>
    <w:rsid w:val="009A0061"/>
    <w:rsid w:val="009A009F"/>
    <w:rsid w:val="009A01F3"/>
    <w:rsid w:val="009A02A1"/>
    <w:rsid w:val="009A02DF"/>
    <w:rsid w:val="009A0792"/>
    <w:rsid w:val="009A0978"/>
    <w:rsid w:val="009A0A2E"/>
    <w:rsid w:val="009A0AC1"/>
    <w:rsid w:val="009A0D44"/>
    <w:rsid w:val="009A0D4B"/>
    <w:rsid w:val="009A0F3C"/>
    <w:rsid w:val="009A0F77"/>
    <w:rsid w:val="009A0FA9"/>
    <w:rsid w:val="009A1266"/>
    <w:rsid w:val="009A128E"/>
    <w:rsid w:val="009A129A"/>
    <w:rsid w:val="009A144D"/>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7C"/>
    <w:rsid w:val="009A26D6"/>
    <w:rsid w:val="009A2810"/>
    <w:rsid w:val="009A28A3"/>
    <w:rsid w:val="009A28E3"/>
    <w:rsid w:val="009A2DBA"/>
    <w:rsid w:val="009A2E23"/>
    <w:rsid w:val="009A2F61"/>
    <w:rsid w:val="009A2F91"/>
    <w:rsid w:val="009A2FDF"/>
    <w:rsid w:val="009A32AB"/>
    <w:rsid w:val="009A32B1"/>
    <w:rsid w:val="009A3303"/>
    <w:rsid w:val="009A33B2"/>
    <w:rsid w:val="009A3557"/>
    <w:rsid w:val="009A359B"/>
    <w:rsid w:val="009A36A1"/>
    <w:rsid w:val="009A36F9"/>
    <w:rsid w:val="009A38DB"/>
    <w:rsid w:val="009A38FF"/>
    <w:rsid w:val="009A3923"/>
    <w:rsid w:val="009A392C"/>
    <w:rsid w:val="009A39E5"/>
    <w:rsid w:val="009A3B2C"/>
    <w:rsid w:val="009A3B50"/>
    <w:rsid w:val="009A3CB7"/>
    <w:rsid w:val="009A3D9A"/>
    <w:rsid w:val="009A4031"/>
    <w:rsid w:val="009A40B9"/>
    <w:rsid w:val="009A40D6"/>
    <w:rsid w:val="009A4126"/>
    <w:rsid w:val="009A4218"/>
    <w:rsid w:val="009A425A"/>
    <w:rsid w:val="009A442A"/>
    <w:rsid w:val="009A4482"/>
    <w:rsid w:val="009A4684"/>
    <w:rsid w:val="009A47D4"/>
    <w:rsid w:val="009A47F8"/>
    <w:rsid w:val="009A492A"/>
    <w:rsid w:val="009A4AA6"/>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07A"/>
    <w:rsid w:val="009A61B4"/>
    <w:rsid w:val="009A6230"/>
    <w:rsid w:val="009A626A"/>
    <w:rsid w:val="009A631A"/>
    <w:rsid w:val="009A6546"/>
    <w:rsid w:val="009A6705"/>
    <w:rsid w:val="009A6711"/>
    <w:rsid w:val="009A6762"/>
    <w:rsid w:val="009A6899"/>
    <w:rsid w:val="009A69BA"/>
    <w:rsid w:val="009A6A69"/>
    <w:rsid w:val="009A6B11"/>
    <w:rsid w:val="009A6C23"/>
    <w:rsid w:val="009A6C9A"/>
    <w:rsid w:val="009A70EA"/>
    <w:rsid w:val="009A7258"/>
    <w:rsid w:val="009A73A3"/>
    <w:rsid w:val="009A73B0"/>
    <w:rsid w:val="009A7615"/>
    <w:rsid w:val="009A7627"/>
    <w:rsid w:val="009A763A"/>
    <w:rsid w:val="009A767A"/>
    <w:rsid w:val="009A78E3"/>
    <w:rsid w:val="009A7E70"/>
    <w:rsid w:val="009A7E87"/>
    <w:rsid w:val="009A7E89"/>
    <w:rsid w:val="009A7F76"/>
    <w:rsid w:val="009A7FE1"/>
    <w:rsid w:val="009B0012"/>
    <w:rsid w:val="009B0061"/>
    <w:rsid w:val="009B0116"/>
    <w:rsid w:val="009B0143"/>
    <w:rsid w:val="009B01E1"/>
    <w:rsid w:val="009B03A3"/>
    <w:rsid w:val="009B0405"/>
    <w:rsid w:val="009B0476"/>
    <w:rsid w:val="009B089D"/>
    <w:rsid w:val="009B09D2"/>
    <w:rsid w:val="009B0A43"/>
    <w:rsid w:val="009B0B5B"/>
    <w:rsid w:val="009B0B60"/>
    <w:rsid w:val="009B0CAA"/>
    <w:rsid w:val="009B0D00"/>
    <w:rsid w:val="009B0DAB"/>
    <w:rsid w:val="009B1004"/>
    <w:rsid w:val="009B105E"/>
    <w:rsid w:val="009B11DA"/>
    <w:rsid w:val="009B12AF"/>
    <w:rsid w:val="009B13DD"/>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205"/>
    <w:rsid w:val="009B223E"/>
    <w:rsid w:val="009B2264"/>
    <w:rsid w:val="009B248A"/>
    <w:rsid w:val="009B260A"/>
    <w:rsid w:val="009B2701"/>
    <w:rsid w:val="009B2759"/>
    <w:rsid w:val="009B28AE"/>
    <w:rsid w:val="009B2A16"/>
    <w:rsid w:val="009B2A1B"/>
    <w:rsid w:val="009B2B27"/>
    <w:rsid w:val="009B2BB2"/>
    <w:rsid w:val="009B2D7B"/>
    <w:rsid w:val="009B2D8A"/>
    <w:rsid w:val="009B2F8B"/>
    <w:rsid w:val="009B31DB"/>
    <w:rsid w:val="009B323A"/>
    <w:rsid w:val="009B32C0"/>
    <w:rsid w:val="009B32ED"/>
    <w:rsid w:val="009B333D"/>
    <w:rsid w:val="009B3364"/>
    <w:rsid w:val="009B3644"/>
    <w:rsid w:val="009B3650"/>
    <w:rsid w:val="009B36E9"/>
    <w:rsid w:val="009B3986"/>
    <w:rsid w:val="009B3BFB"/>
    <w:rsid w:val="009B3F54"/>
    <w:rsid w:val="009B3FF1"/>
    <w:rsid w:val="009B4130"/>
    <w:rsid w:val="009B4324"/>
    <w:rsid w:val="009B44C5"/>
    <w:rsid w:val="009B45D5"/>
    <w:rsid w:val="009B45E8"/>
    <w:rsid w:val="009B46E7"/>
    <w:rsid w:val="009B494B"/>
    <w:rsid w:val="009B4CE1"/>
    <w:rsid w:val="009B4D14"/>
    <w:rsid w:val="009B4DB4"/>
    <w:rsid w:val="009B4E27"/>
    <w:rsid w:val="009B5049"/>
    <w:rsid w:val="009B514B"/>
    <w:rsid w:val="009B53D3"/>
    <w:rsid w:val="009B53D4"/>
    <w:rsid w:val="009B5417"/>
    <w:rsid w:val="009B553A"/>
    <w:rsid w:val="009B5612"/>
    <w:rsid w:val="009B562B"/>
    <w:rsid w:val="009B5684"/>
    <w:rsid w:val="009B56F2"/>
    <w:rsid w:val="009B56F7"/>
    <w:rsid w:val="009B5816"/>
    <w:rsid w:val="009B58AD"/>
    <w:rsid w:val="009B592A"/>
    <w:rsid w:val="009B595B"/>
    <w:rsid w:val="009B59AC"/>
    <w:rsid w:val="009B5ADC"/>
    <w:rsid w:val="009B5AF5"/>
    <w:rsid w:val="009B5B3E"/>
    <w:rsid w:val="009B5F09"/>
    <w:rsid w:val="009B60B9"/>
    <w:rsid w:val="009B60D4"/>
    <w:rsid w:val="009B62E6"/>
    <w:rsid w:val="009B6505"/>
    <w:rsid w:val="009B650D"/>
    <w:rsid w:val="009B65F8"/>
    <w:rsid w:val="009B6737"/>
    <w:rsid w:val="009B6942"/>
    <w:rsid w:val="009B69F8"/>
    <w:rsid w:val="009B6B81"/>
    <w:rsid w:val="009B6B86"/>
    <w:rsid w:val="009B6BA2"/>
    <w:rsid w:val="009B6F11"/>
    <w:rsid w:val="009B6F63"/>
    <w:rsid w:val="009B6FB0"/>
    <w:rsid w:val="009B7050"/>
    <w:rsid w:val="009B70B5"/>
    <w:rsid w:val="009B7213"/>
    <w:rsid w:val="009B73D6"/>
    <w:rsid w:val="009B74C8"/>
    <w:rsid w:val="009B74EB"/>
    <w:rsid w:val="009B76F5"/>
    <w:rsid w:val="009B78C3"/>
    <w:rsid w:val="009B7AAB"/>
    <w:rsid w:val="009B7EBF"/>
    <w:rsid w:val="009B7EC5"/>
    <w:rsid w:val="009B7FE0"/>
    <w:rsid w:val="009C00F0"/>
    <w:rsid w:val="009C00F9"/>
    <w:rsid w:val="009C020B"/>
    <w:rsid w:val="009C0338"/>
    <w:rsid w:val="009C0383"/>
    <w:rsid w:val="009C0511"/>
    <w:rsid w:val="009C0552"/>
    <w:rsid w:val="009C05A1"/>
    <w:rsid w:val="009C082C"/>
    <w:rsid w:val="009C0A5B"/>
    <w:rsid w:val="009C0AE2"/>
    <w:rsid w:val="009C0D51"/>
    <w:rsid w:val="009C0D57"/>
    <w:rsid w:val="009C0D7E"/>
    <w:rsid w:val="009C0E94"/>
    <w:rsid w:val="009C0F69"/>
    <w:rsid w:val="009C0FD0"/>
    <w:rsid w:val="009C1051"/>
    <w:rsid w:val="009C11C7"/>
    <w:rsid w:val="009C1420"/>
    <w:rsid w:val="009C1432"/>
    <w:rsid w:val="009C1439"/>
    <w:rsid w:val="009C14B0"/>
    <w:rsid w:val="009C14B7"/>
    <w:rsid w:val="009C1509"/>
    <w:rsid w:val="009C15C7"/>
    <w:rsid w:val="009C16E1"/>
    <w:rsid w:val="009C172F"/>
    <w:rsid w:val="009C18D5"/>
    <w:rsid w:val="009C1BC8"/>
    <w:rsid w:val="009C1D0B"/>
    <w:rsid w:val="009C1D22"/>
    <w:rsid w:val="009C1D2A"/>
    <w:rsid w:val="009C1D5B"/>
    <w:rsid w:val="009C1D71"/>
    <w:rsid w:val="009C1D9B"/>
    <w:rsid w:val="009C21E8"/>
    <w:rsid w:val="009C23A7"/>
    <w:rsid w:val="009C243A"/>
    <w:rsid w:val="009C270E"/>
    <w:rsid w:val="009C2854"/>
    <w:rsid w:val="009C2948"/>
    <w:rsid w:val="009C2AF3"/>
    <w:rsid w:val="009C2E96"/>
    <w:rsid w:val="009C2F18"/>
    <w:rsid w:val="009C2F8F"/>
    <w:rsid w:val="009C2FF5"/>
    <w:rsid w:val="009C32AF"/>
    <w:rsid w:val="009C336A"/>
    <w:rsid w:val="009C33E8"/>
    <w:rsid w:val="009C33F1"/>
    <w:rsid w:val="009C342C"/>
    <w:rsid w:val="009C34BF"/>
    <w:rsid w:val="009C3639"/>
    <w:rsid w:val="009C3749"/>
    <w:rsid w:val="009C38DC"/>
    <w:rsid w:val="009C3A18"/>
    <w:rsid w:val="009C3AFE"/>
    <w:rsid w:val="009C3DFF"/>
    <w:rsid w:val="009C3ED6"/>
    <w:rsid w:val="009C41FF"/>
    <w:rsid w:val="009C424F"/>
    <w:rsid w:val="009C4288"/>
    <w:rsid w:val="009C428F"/>
    <w:rsid w:val="009C4391"/>
    <w:rsid w:val="009C4565"/>
    <w:rsid w:val="009C45AD"/>
    <w:rsid w:val="009C45B6"/>
    <w:rsid w:val="009C468D"/>
    <w:rsid w:val="009C46C6"/>
    <w:rsid w:val="009C4916"/>
    <w:rsid w:val="009C4B9B"/>
    <w:rsid w:val="009C4C9B"/>
    <w:rsid w:val="009C4DC3"/>
    <w:rsid w:val="009C4FEF"/>
    <w:rsid w:val="009C50BD"/>
    <w:rsid w:val="009C532C"/>
    <w:rsid w:val="009C5331"/>
    <w:rsid w:val="009C5381"/>
    <w:rsid w:val="009C54D5"/>
    <w:rsid w:val="009C55AA"/>
    <w:rsid w:val="009C55D5"/>
    <w:rsid w:val="009C5641"/>
    <w:rsid w:val="009C5685"/>
    <w:rsid w:val="009C5B5E"/>
    <w:rsid w:val="009C5C3E"/>
    <w:rsid w:val="009C5CBB"/>
    <w:rsid w:val="009C5D80"/>
    <w:rsid w:val="009C5DF2"/>
    <w:rsid w:val="009C5EF8"/>
    <w:rsid w:val="009C5F9C"/>
    <w:rsid w:val="009C6082"/>
    <w:rsid w:val="009C61AC"/>
    <w:rsid w:val="009C622A"/>
    <w:rsid w:val="009C622E"/>
    <w:rsid w:val="009C6263"/>
    <w:rsid w:val="009C637E"/>
    <w:rsid w:val="009C6424"/>
    <w:rsid w:val="009C655F"/>
    <w:rsid w:val="009C65A4"/>
    <w:rsid w:val="009C681E"/>
    <w:rsid w:val="009C6993"/>
    <w:rsid w:val="009C6A8B"/>
    <w:rsid w:val="009C6BB0"/>
    <w:rsid w:val="009C6C44"/>
    <w:rsid w:val="009C6C86"/>
    <w:rsid w:val="009C6CEF"/>
    <w:rsid w:val="009C6E93"/>
    <w:rsid w:val="009C6EEC"/>
    <w:rsid w:val="009C710F"/>
    <w:rsid w:val="009C7412"/>
    <w:rsid w:val="009C7589"/>
    <w:rsid w:val="009C76E1"/>
    <w:rsid w:val="009C7953"/>
    <w:rsid w:val="009C795A"/>
    <w:rsid w:val="009C7A2F"/>
    <w:rsid w:val="009C7C68"/>
    <w:rsid w:val="009D0080"/>
    <w:rsid w:val="009D009E"/>
    <w:rsid w:val="009D00FA"/>
    <w:rsid w:val="009D01C3"/>
    <w:rsid w:val="009D0231"/>
    <w:rsid w:val="009D03DB"/>
    <w:rsid w:val="009D0455"/>
    <w:rsid w:val="009D0503"/>
    <w:rsid w:val="009D0509"/>
    <w:rsid w:val="009D0539"/>
    <w:rsid w:val="009D062F"/>
    <w:rsid w:val="009D0881"/>
    <w:rsid w:val="009D0BEA"/>
    <w:rsid w:val="009D0D66"/>
    <w:rsid w:val="009D0DB8"/>
    <w:rsid w:val="009D102E"/>
    <w:rsid w:val="009D10B7"/>
    <w:rsid w:val="009D10D5"/>
    <w:rsid w:val="009D113D"/>
    <w:rsid w:val="009D1176"/>
    <w:rsid w:val="009D1469"/>
    <w:rsid w:val="009D15C7"/>
    <w:rsid w:val="009D1731"/>
    <w:rsid w:val="009D196C"/>
    <w:rsid w:val="009D19BF"/>
    <w:rsid w:val="009D1AA0"/>
    <w:rsid w:val="009D1B75"/>
    <w:rsid w:val="009D1CC5"/>
    <w:rsid w:val="009D1CDC"/>
    <w:rsid w:val="009D1E4E"/>
    <w:rsid w:val="009D1E9F"/>
    <w:rsid w:val="009D2162"/>
    <w:rsid w:val="009D224D"/>
    <w:rsid w:val="009D2276"/>
    <w:rsid w:val="009D22EC"/>
    <w:rsid w:val="009D2376"/>
    <w:rsid w:val="009D23FF"/>
    <w:rsid w:val="009D2517"/>
    <w:rsid w:val="009D2712"/>
    <w:rsid w:val="009D28F1"/>
    <w:rsid w:val="009D2A65"/>
    <w:rsid w:val="009D2A8E"/>
    <w:rsid w:val="009D2BA1"/>
    <w:rsid w:val="009D2C2C"/>
    <w:rsid w:val="009D2CF2"/>
    <w:rsid w:val="009D2D59"/>
    <w:rsid w:val="009D2F15"/>
    <w:rsid w:val="009D2FB5"/>
    <w:rsid w:val="009D3226"/>
    <w:rsid w:val="009D322E"/>
    <w:rsid w:val="009D33D8"/>
    <w:rsid w:val="009D3549"/>
    <w:rsid w:val="009D357D"/>
    <w:rsid w:val="009D3583"/>
    <w:rsid w:val="009D36BF"/>
    <w:rsid w:val="009D3744"/>
    <w:rsid w:val="009D37E5"/>
    <w:rsid w:val="009D383A"/>
    <w:rsid w:val="009D38B6"/>
    <w:rsid w:val="009D38FE"/>
    <w:rsid w:val="009D3906"/>
    <w:rsid w:val="009D395E"/>
    <w:rsid w:val="009D39CC"/>
    <w:rsid w:val="009D3FC1"/>
    <w:rsid w:val="009D40B6"/>
    <w:rsid w:val="009D41DF"/>
    <w:rsid w:val="009D4266"/>
    <w:rsid w:val="009D42C0"/>
    <w:rsid w:val="009D437D"/>
    <w:rsid w:val="009D4415"/>
    <w:rsid w:val="009D44EB"/>
    <w:rsid w:val="009D480D"/>
    <w:rsid w:val="009D4931"/>
    <w:rsid w:val="009D4A71"/>
    <w:rsid w:val="009D4B26"/>
    <w:rsid w:val="009D4BAE"/>
    <w:rsid w:val="009D4BEF"/>
    <w:rsid w:val="009D4C4D"/>
    <w:rsid w:val="009D4CD3"/>
    <w:rsid w:val="009D5030"/>
    <w:rsid w:val="009D51AA"/>
    <w:rsid w:val="009D535F"/>
    <w:rsid w:val="009D541A"/>
    <w:rsid w:val="009D54BC"/>
    <w:rsid w:val="009D55A5"/>
    <w:rsid w:val="009D5715"/>
    <w:rsid w:val="009D5902"/>
    <w:rsid w:val="009D5A9C"/>
    <w:rsid w:val="009D5B26"/>
    <w:rsid w:val="009D5B43"/>
    <w:rsid w:val="009D5C33"/>
    <w:rsid w:val="009D5C9C"/>
    <w:rsid w:val="009D5CA0"/>
    <w:rsid w:val="009D5CBD"/>
    <w:rsid w:val="009D5DB7"/>
    <w:rsid w:val="009D5DDA"/>
    <w:rsid w:val="009D5E5E"/>
    <w:rsid w:val="009D5F45"/>
    <w:rsid w:val="009D60E2"/>
    <w:rsid w:val="009D6294"/>
    <w:rsid w:val="009D6434"/>
    <w:rsid w:val="009D645B"/>
    <w:rsid w:val="009D65FC"/>
    <w:rsid w:val="009D66F5"/>
    <w:rsid w:val="009D6976"/>
    <w:rsid w:val="009D6A03"/>
    <w:rsid w:val="009D6ABE"/>
    <w:rsid w:val="009D6B30"/>
    <w:rsid w:val="009D6CF6"/>
    <w:rsid w:val="009D6D99"/>
    <w:rsid w:val="009D6E61"/>
    <w:rsid w:val="009D6F45"/>
    <w:rsid w:val="009D6F9C"/>
    <w:rsid w:val="009D70C7"/>
    <w:rsid w:val="009D7264"/>
    <w:rsid w:val="009D72DC"/>
    <w:rsid w:val="009D7351"/>
    <w:rsid w:val="009D7362"/>
    <w:rsid w:val="009D74AC"/>
    <w:rsid w:val="009D7751"/>
    <w:rsid w:val="009D77B9"/>
    <w:rsid w:val="009D783B"/>
    <w:rsid w:val="009D7884"/>
    <w:rsid w:val="009D7973"/>
    <w:rsid w:val="009D7B4B"/>
    <w:rsid w:val="009D7C58"/>
    <w:rsid w:val="009D7F4E"/>
    <w:rsid w:val="009D7F5D"/>
    <w:rsid w:val="009E0020"/>
    <w:rsid w:val="009E0094"/>
    <w:rsid w:val="009E0140"/>
    <w:rsid w:val="009E035C"/>
    <w:rsid w:val="009E037B"/>
    <w:rsid w:val="009E03DE"/>
    <w:rsid w:val="009E04F4"/>
    <w:rsid w:val="009E05E2"/>
    <w:rsid w:val="009E0719"/>
    <w:rsid w:val="009E0783"/>
    <w:rsid w:val="009E0789"/>
    <w:rsid w:val="009E0859"/>
    <w:rsid w:val="009E08A1"/>
    <w:rsid w:val="009E0ABD"/>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E1F"/>
    <w:rsid w:val="009E1EF1"/>
    <w:rsid w:val="009E1F1B"/>
    <w:rsid w:val="009E202B"/>
    <w:rsid w:val="009E207F"/>
    <w:rsid w:val="009E208A"/>
    <w:rsid w:val="009E2229"/>
    <w:rsid w:val="009E2354"/>
    <w:rsid w:val="009E29D0"/>
    <w:rsid w:val="009E2A36"/>
    <w:rsid w:val="009E2D7D"/>
    <w:rsid w:val="009E2F5D"/>
    <w:rsid w:val="009E3092"/>
    <w:rsid w:val="009E31A1"/>
    <w:rsid w:val="009E3338"/>
    <w:rsid w:val="009E3458"/>
    <w:rsid w:val="009E349B"/>
    <w:rsid w:val="009E3514"/>
    <w:rsid w:val="009E361B"/>
    <w:rsid w:val="009E395C"/>
    <w:rsid w:val="009E39A2"/>
    <w:rsid w:val="009E3A9D"/>
    <w:rsid w:val="009E3CC1"/>
    <w:rsid w:val="009E3D5C"/>
    <w:rsid w:val="009E437F"/>
    <w:rsid w:val="009E44A5"/>
    <w:rsid w:val="009E44DF"/>
    <w:rsid w:val="009E461D"/>
    <w:rsid w:val="009E465E"/>
    <w:rsid w:val="009E46FF"/>
    <w:rsid w:val="009E494C"/>
    <w:rsid w:val="009E49F5"/>
    <w:rsid w:val="009E4A3C"/>
    <w:rsid w:val="009E4D16"/>
    <w:rsid w:val="009E4EE4"/>
    <w:rsid w:val="009E4F31"/>
    <w:rsid w:val="009E4F36"/>
    <w:rsid w:val="009E50CE"/>
    <w:rsid w:val="009E5261"/>
    <w:rsid w:val="009E527C"/>
    <w:rsid w:val="009E527E"/>
    <w:rsid w:val="009E530D"/>
    <w:rsid w:val="009E556D"/>
    <w:rsid w:val="009E55B2"/>
    <w:rsid w:val="009E576C"/>
    <w:rsid w:val="009E5773"/>
    <w:rsid w:val="009E57AD"/>
    <w:rsid w:val="009E57BA"/>
    <w:rsid w:val="009E58E2"/>
    <w:rsid w:val="009E590D"/>
    <w:rsid w:val="009E599B"/>
    <w:rsid w:val="009E5A32"/>
    <w:rsid w:val="009E5B2A"/>
    <w:rsid w:val="009E5FCD"/>
    <w:rsid w:val="009E5FE0"/>
    <w:rsid w:val="009E6002"/>
    <w:rsid w:val="009E6052"/>
    <w:rsid w:val="009E617B"/>
    <w:rsid w:val="009E62A5"/>
    <w:rsid w:val="009E6406"/>
    <w:rsid w:val="009E6471"/>
    <w:rsid w:val="009E65E9"/>
    <w:rsid w:val="009E66FB"/>
    <w:rsid w:val="009E67BC"/>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B6B"/>
    <w:rsid w:val="009E7BE9"/>
    <w:rsid w:val="009E7EB5"/>
    <w:rsid w:val="009E7ED3"/>
    <w:rsid w:val="009F0292"/>
    <w:rsid w:val="009F02F3"/>
    <w:rsid w:val="009F03AE"/>
    <w:rsid w:val="009F03CB"/>
    <w:rsid w:val="009F07A7"/>
    <w:rsid w:val="009F0860"/>
    <w:rsid w:val="009F0A90"/>
    <w:rsid w:val="009F0B97"/>
    <w:rsid w:val="009F0CE5"/>
    <w:rsid w:val="009F11B4"/>
    <w:rsid w:val="009F1266"/>
    <w:rsid w:val="009F12DD"/>
    <w:rsid w:val="009F14EC"/>
    <w:rsid w:val="009F15C0"/>
    <w:rsid w:val="009F15FC"/>
    <w:rsid w:val="009F1645"/>
    <w:rsid w:val="009F1663"/>
    <w:rsid w:val="009F173A"/>
    <w:rsid w:val="009F1AAE"/>
    <w:rsid w:val="009F1ABF"/>
    <w:rsid w:val="009F1BE1"/>
    <w:rsid w:val="009F1D62"/>
    <w:rsid w:val="009F1E55"/>
    <w:rsid w:val="009F1F1F"/>
    <w:rsid w:val="009F2114"/>
    <w:rsid w:val="009F230C"/>
    <w:rsid w:val="009F23C6"/>
    <w:rsid w:val="009F257B"/>
    <w:rsid w:val="009F25A6"/>
    <w:rsid w:val="009F2635"/>
    <w:rsid w:val="009F2712"/>
    <w:rsid w:val="009F28A6"/>
    <w:rsid w:val="009F2A1D"/>
    <w:rsid w:val="009F2B37"/>
    <w:rsid w:val="009F2F16"/>
    <w:rsid w:val="009F30EB"/>
    <w:rsid w:val="009F3341"/>
    <w:rsid w:val="009F34EF"/>
    <w:rsid w:val="009F357A"/>
    <w:rsid w:val="009F369C"/>
    <w:rsid w:val="009F37DD"/>
    <w:rsid w:val="009F38E7"/>
    <w:rsid w:val="009F3AA6"/>
    <w:rsid w:val="009F3AAA"/>
    <w:rsid w:val="009F3B17"/>
    <w:rsid w:val="009F3DEE"/>
    <w:rsid w:val="009F3F4C"/>
    <w:rsid w:val="009F419F"/>
    <w:rsid w:val="009F4360"/>
    <w:rsid w:val="009F4453"/>
    <w:rsid w:val="009F4544"/>
    <w:rsid w:val="009F4610"/>
    <w:rsid w:val="009F471F"/>
    <w:rsid w:val="009F48DB"/>
    <w:rsid w:val="009F48EB"/>
    <w:rsid w:val="009F49B3"/>
    <w:rsid w:val="009F4A17"/>
    <w:rsid w:val="009F4A1E"/>
    <w:rsid w:val="009F4AC2"/>
    <w:rsid w:val="009F4B19"/>
    <w:rsid w:val="009F4C3D"/>
    <w:rsid w:val="009F4CDC"/>
    <w:rsid w:val="009F4D18"/>
    <w:rsid w:val="009F4D70"/>
    <w:rsid w:val="009F4ECB"/>
    <w:rsid w:val="009F506F"/>
    <w:rsid w:val="009F52F9"/>
    <w:rsid w:val="009F5557"/>
    <w:rsid w:val="009F55B0"/>
    <w:rsid w:val="009F58B7"/>
    <w:rsid w:val="009F595A"/>
    <w:rsid w:val="009F5B27"/>
    <w:rsid w:val="009F5B96"/>
    <w:rsid w:val="009F5BB2"/>
    <w:rsid w:val="009F5BBD"/>
    <w:rsid w:val="009F5FE4"/>
    <w:rsid w:val="009F622B"/>
    <w:rsid w:val="009F62DE"/>
    <w:rsid w:val="009F630F"/>
    <w:rsid w:val="009F635D"/>
    <w:rsid w:val="009F63E7"/>
    <w:rsid w:val="009F63F1"/>
    <w:rsid w:val="009F641D"/>
    <w:rsid w:val="009F6508"/>
    <w:rsid w:val="009F66C3"/>
    <w:rsid w:val="009F66DA"/>
    <w:rsid w:val="009F6929"/>
    <w:rsid w:val="009F698E"/>
    <w:rsid w:val="009F6A86"/>
    <w:rsid w:val="009F6AAD"/>
    <w:rsid w:val="009F6B35"/>
    <w:rsid w:val="009F6B47"/>
    <w:rsid w:val="009F6D0C"/>
    <w:rsid w:val="009F6E29"/>
    <w:rsid w:val="009F6E81"/>
    <w:rsid w:val="009F70F1"/>
    <w:rsid w:val="009F719B"/>
    <w:rsid w:val="009F75E2"/>
    <w:rsid w:val="009F762E"/>
    <w:rsid w:val="009F76B9"/>
    <w:rsid w:val="009F785D"/>
    <w:rsid w:val="009F78E5"/>
    <w:rsid w:val="009F7909"/>
    <w:rsid w:val="009F7A27"/>
    <w:rsid w:val="009F7A3C"/>
    <w:rsid w:val="009F7B1A"/>
    <w:rsid w:val="009F7BEF"/>
    <w:rsid w:val="009F7DBB"/>
    <w:rsid w:val="009F7DBD"/>
    <w:rsid w:val="009F7DE6"/>
    <w:rsid w:val="009F7F0A"/>
    <w:rsid w:val="009F7F86"/>
    <w:rsid w:val="009F7F98"/>
    <w:rsid w:val="009F7FFE"/>
    <w:rsid w:val="00A000EC"/>
    <w:rsid w:val="00A00114"/>
    <w:rsid w:val="00A00139"/>
    <w:rsid w:val="00A00193"/>
    <w:rsid w:val="00A0024F"/>
    <w:rsid w:val="00A00435"/>
    <w:rsid w:val="00A005B7"/>
    <w:rsid w:val="00A007B8"/>
    <w:rsid w:val="00A0098B"/>
    <w:rsid w:val="00A009D9"/>
    <w:rsid w:val="00A00E0E"/>
    <w:rsid w:val="00A00EF4"/>
    <w:rsid w:val="00A0103E"/>
    <w:rsid w:val="00A0116C"/>
    <w:rsid w:val="00A01361"/>
    <w:rsid w:val="00A01592"/>
    <w:rsid w:val="00A015FC"/>
    <w:rsid w:val="00A01701"/>
    <w:rsid w:val="00A01802"/>
    <w:rsid w:val="00A01903"/>
    <w:rsid w:val="00A01B2B"/>
    <w:rsid w:val="00A01C0D"/>
    <w:rsid w:val="00A01C46"/>
    <w:rsid w:val="00A02021"/>
    <w:rsid w:val="00A02235"/>
    <w:rsid w:val="00A0225B"/>
    <w:rsid w:val="00A0243A"/>
    <w:rsid w:val="00A02445"/>
    <w:rsid w:val="00A02519"/>
    <w:rsid w:val="00A02736"/>
    <w:rsid w:val="00A028FF"/>
    <w:rsid w:val="00A029DB"/>
    <w:rsid w:val="00A02A50"/>
    <w:rsid w:val="00A02A96"/>
    <w:rsid w:val="00A02C1D"/>
    <w:rsid w:val="00A02C98"/>
    <w:rsid w:val="00A02F86"/>
    <w:rsid w:val="00A0316E"/>
    <w:rsid w:val="00A031E4"/>
    <w:rsid w:val="00A031F4"/>
    <w:rsid w:val="00A032CA"/>
    <w:rsid w:val="00A03313"/>
    <w:rsid w:val="00A03397"/>
    <w:rsid w:val="00A03489"/>
    <w:rsid w:val="00A0359C"/>
    <w:rsid w:val="00A03643"/>
    <w:rsid w:val="00A03722"/>
    <w:rsid w:val="00A038EA"/>
    <w:rsid w:val="00A0397C"/>
    <w:rsid w:val="00A03A59"/>
    <w:rsid w:val="00A03A99"/>
    <w:rsid w:val="00A03B32"/>
    <w:rsid w:val="00A03BDA"/>
    <w:rsid w:val="00A03D58"/>
    <w:rsid w:val="00A03D5D"/>
    <w:rsid w:val="00A03F0E"/>
    <w:rsid w:val="00A041CB"/>
    <w:rsid w:val="00A043B1"/>
    <w:rsid w:val="00A0456B"/>
    <w:rsid w:val="00A04618"/>
    <w:rsid w:val="00A046AE"/>
    <w:rsid w:val="00A047B2"/>
    <w:rsid w:val="00A049B9"/>
    <w:rsid w:val="00A04AFD"/>
    <w:rsid w:val="00A04CAA"/>
    <w:rsid w:val="00A04D75"/>
    <w:rsid w:val="00A04DCE"/>
    <w:rsid w:val="00A04FE8"/>
    <w:rsid w:val="00A05268"/>
    <w:rsid w:val="00A052C3"/>
    <w:rsid w:val="00A0537F"/>
    <w:rsid w:val="00A0538F"/>
    <w:rsid w:val="00A054C0"/>
    <w:rsid w:val="00A058A5"/>
    <w:rsid w:val="00A059BC"/>
    <w:rsid w:val="00A05A88"/>
    <w:rsid w:val="00A05BB9"/>
    <w:rsid w:val="00A05CEF"/>
    <w:rsid w:val="00A05E27"/>
    <w:rsid w:val="00A05EAD"/>
    <w:rsid w:val="00A05F8C"/>
    <w:rsid w:val="00A05FA0"/>
    <w:rsid w:val="00A06104"/>
    <w:rsid w:val="00A06312"/>
    <w:rsid w:val="00A063C5"/>
    <w:rsid w:val="00A06535"/>
    <w:rsid w:val="00A065AF"/>
    <w:rsid w:val="00A06665"/>
    <w:rsid w:val="00A06749"/>
    <w:rsid w:val="00A06774"/>
    <w:rsid w:val="00A0682A"/>
    <w:rsid w:val="00A0688A"/>
    <w:rsid w:val="00A06894"/>
    <w:rsid w:val="00A068B3"/>
    <w:rsid w:val="00A069B7"/>
    <w:rsid w:val="00A06AC8"/>
    <w:rsid w:val="00A06AD8"/>
    <w:rsid w:val="00A06CAB"/>
    <w:rsid w:val="00A06DA7"/>
    <w:rsid w:val="00A06DCC"/>
    <w:rsid w:val="00A06EA4"/>
    <w:rsid w:val="00A07158"/>
    <w:rsid w:val="00A0741F"/>
    <w:rsid w:val="00A07432"/>
    <w:rsid w:val="00A0747E"/>
    <w:rsid w:val="00A0749E"/>
    <w:rsid w:val="00A076AE"/>
    <w:rsid w:val="00A077FB"/>
    <w:rsid w:val="00A07A99"/>
    <w:rsid w:val="00A07A9F"/>
    <w:rsid w:val="00A07AB0"/>
    <w:rsid w:val="00A07C27"/>
    <w:rsid w:val="00A07E06"/>
    <w:rsid w:val="00A10037"/>
    <w:rsid w:val="00A10247"/>
    <w:rsid w:val="00A1042E"/>
    <w:rsid w:val="00A1044E"/>
    <w:rsid w:val="00A104E8"/>
    <w:rsid w:val="00A105FC"/>
    <w:rsid w:val="00A1070D"/>
    <w:rsid w:val="00A107EE"/>
    <w:rsid w:val="00A10AD7"/>
    <w:rsid w:val="00A10C97"/>
    <w:rsid w:val="00A10D3B"/>
    <w:rsid w:val="00A10D64"/>
    <w:rsid w:val="00A10F0F"/>
    <w:rsid w:val="00A1120E"/>
    <w:rsid w:val="00A112B4"/>
    <w:rsid w:val="00A1167E"/>
    <w:rsid w:val="00A116E6"/>
    <w:rsid w:val="00A11B11"/>
    <w:rsid w:val="00A12065"/>
    <w:rsid w:val="00A123AF"/>
    <w:rsid w:val="00A1254E"/>
    <w:rsid w:val="00A12564"/>
    <w:rsid w:val="00A12566"/>
    <w:rsid w:val="00A1262F"/>
    <w:rsid w:val="00A126F0"/>
    <w:rsid w:val="00A12953"/>
    <w:rsid w:val="00A12D9E"/>
    <w:rsid w:val="00A12E4F"/>
    <w:rsid w:val="00A12F0A"/>
    <w:rsid w:val="00A1308F"/>
    <w:rsid w:val="00A13135"/>
    <w:rsid w:val="00A131E4"/>
    <w:rsid w:val="00A132A3"/>
    <w:rsid w:val="00A13316"/>
    <w:rsid w:val="00A1362B"/>
    <w:rsid w:val="00A137E7"/>
    <w:rsid w:val="00A13863"/>
    <w:rsid w:val="00A13AE7"/>
    <w:rsid w:val="00A13BA0"/>
    <w:rsid w:val="00A13BA6"/>
    <w:rsid w:val="00A13D89"/>
    <w:rsid w:val="00A13D91"/>
    <w:rsid w:val="00A13DD7"/>
    <w:rsid w:val="00A13EE4"/>
    <w:rsid w:val="00A1403F"/>
    <w:rsid w:val="00A142ED"/>
    <w:rsid w:val="00A14383"/>
    <w:rsid w:val="00A1444F"/>
    <w:rsid w:val="00A14483"/>
    <w:rsid w:val="00A1448C"/>
    <w:rsid w:val="00A145C6"/>
    <w:rsid w:val="00A145ED"/>
    <w:rsid w:val="00A145F3"/>
    <w:rsid w:val="00A14617"/>
    <w:rsid w:val="00A146AE"/>
    <w:rsid w:val="00A14735"/>
    <w:rsid w:val="00A147FD"/>
    <w:rsid w:val="00A14940"/>
    <w:rsid w:val="00A149D6"/>
    <w:rsid w:val="00A14A12"/>
    <w:rsid w:val="00A14ADB"/>
    <w:rsid w:val="00A14CA9"/>
    <w:rsid w:val="00A14D04"/>
    <w:rsid w:val="00A14D51"/>
    <w:rsid w:val="00A14F92"/>
    <w:rsid w:val="00A14FA8"/>
    <w:rsid w:val="00A1503C"/>
    <w:rsid w:val="00A15292"/>
    <w:rsid w:val="00A152E0"/>
    <w:rsid w:val="00A15524"/>
    <w:rsid w:val="00A1555A"/>
    <w:rsid w:val="00A15562"/>
    <w:rsid w:val="00A156E2"/>
    <w:rsid w:val="00A15999"/>
    <w:rsid w:val="00A15C1D"/>
    <w:rsid w:val="00A15C2C"/>
    <w:rsid w:val="00A15C9B"/>
    <w:rsid w:val="00A15E47"/>
    <w:rsid w:val="00A15E97"/>
    <w:rsid w:val="00A160E1"/>
    <w:rsid w:val="00A163AC"/>
    <w:rsid w:val="00A1643A"/>
    <w:rsid w:val="00A1649B"/>
    <w:rsid w:val="00A16617"/>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708"/>
    <w:rsid w:val="00A17744"/>
    <w:rsid w:val="00A17745"/>
    <w:rsid w:val="00A1779A"/>
    <w:rsid w:val="00A177FC"/>
    <w:rsid w:val="00A17849"/>
    <w:rsid w:val="00A178E7"/>
    <w:rsid w:val="00A178F2"/>
    <w:rsid w:val="00A17939"/>
    <w:rsid w:val="00A17A96"/>
    <w:rsid w:val="00A17BAD"/>
    <w:rsid w:val="00A20029"/>
    <w:rsid w:val="00A2028C"/>
    <w:rsid w:val="00A20542"/>
    <w:rsid w:val="00A20691"/>
    <w:rsid w:val="00A20979"/>
    <w:rsid w:val="00A209D7"/>
    <w:rsid w:val="00A20C34"/>
    <w:rsid w:val="00A20D22"/>
    <w:rsid w:val="00A20D52"/>
    <w:rsid w:val="00A20DA7"/>
    <w:rsid w:val="00A20E81"/>
    <w:rsid w:val="00A20EEE"/>
    <w:rsid w:val="00A21336"/>
    <w:rsid w:val="00A21435"/>
    <w:rsid w:val="00A2146E"/>
    <w:rsid w:val="00A215FC"/>
    <w:rsid w:val="00A21AC0"/>
    <w:rsid w:val="00A21E1A"/>
    <w:rsid w:val="00A21EC4"/>
    <w:rsid w:val="00A21FDD"/>
    <w:rsid w:val="00A22024"/>
    <w:rsid w:val="00A22049"/>
    <w:rsid w:val="00A2204F"/>
    <w:rsid w:val="00A22082"/>
    <w:rsid w:val="00A220BD"/>
    <w:rsid w:val="00A22671"/>
    <w:rsid w:val="00A22878"/>
    <w:rsid w:val="00A22880"/>
    <w:rsid w:val="00A228BF"/>
    <w:rsid w:val="00A228C9"/>
    <w:rsid w:val="00A228DA"/>
    <w:rsid w:val="00A22A83"/>
    <w:rsid w:val="00A22B66"/>
    <w:rsid w:val="00A22B7D"/>
    <w:rsid w:val="00A22C01"/>
    <w:rsid w:val="00A22C94"/>
    <w:rsid w:val="00A2331D"/>
    <w:rsid w:val="00A23348"/>
    <w:rsid w:val="00A23361"/>
    <w:rsid w:val="00A2336B"/>
    <w:rsid w:val="00A233F0"/>
    <w:rsid w:val="00A234D0"/>
    <w:rsid w:val="00A235D3"/>
    <w:rsid w:val="00A2367F"/>
    <w:rsid w:val="00A236D1"/>
    <w:rsid w:val="00A23817"/>
    <w:rsid w:val="00A2382B"/>
    <w:rsid w:val="00A23A7E"/>
    <w:rsid w:val="00A23C22"/>
    <w:rsid w:val="00A23CF2"/>
    <w:rsid w:val="00A23CFD"/>
    <w:rsid w:val="00A23DBA"/>
    <w:rsid w:val="00A23EDE"/>
    <w:rsid w:val="00A24131"/>
    <w:rsid w:val="00A24167"/>
    <w:rsid w:val="00A242A2"/>
    <w:rsid w:val="00A242F7"/>
    <w:rsid w:val="00A243C1"/>
    <w:rsid w:val="00A24495"/>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565"/>
    <w:rsid w:val="00A25569"/>
    <w:rsid w:val="00A255C2"/>
    <w:rsid w:val="00A2578D"/>
    <w:rsid w:val="00A25ABF"/>
    <w:rsid w:val="00A25BC8"/>
    <w:rsid w:val="00A25C07"/>
    <w:rsid w:val="00A25C22"/>
    <w:rsid w:val="00A25D28"/>
    <w:rsid w:val="00A25F54"/>
    <w:rsid w:val="00A2626B"/>
    <w:rsid w:val="00A262A0"/>
    <w:rsid w:val="00A2633F"/>
    <w:rsid w:val="00A2647E"/>
    <w:rsid w:val="00A2658D"/>
    <w:rsid w:val="00A26642"/>
    <w:rsid w:val="00A26665"/>
    <w:rsid w:val="00A26769"/>
    <w:rsid w:val="00A268B8"/>
    <w:rsid w:val="00A26A4B"/>
    <w:rsid w:val="00A26D95"/>
    <w:rsid w:val="00A26E95"/>
    <w:rsid w:val="00A2712B"/>
    <w:rsid w:val="00A27182"/>
    <w:rsid w:val="00A271B4"/>
    <w:rsid w:val="00A271F2"/>
    <w:rsid w:val="00A27298"/>
    <w:rsid w:val="00A27434"/>
    <w:rsid w:val="00A2774A"/>
    <w:rsid w:val="00A2777B"/>
    <w:rsid w:val="00A277CD"/>
    <w:rsid w:val="00A2787C"/>
    <w:rsid w:val="00A27A0A"/>
    <w:rsid w:val="00A27ADF"/>
    <w:rsid w:val="00A27B47"/>
    <w:rsid w:val="00A27CA1"/>
    <w:rsid w:val="00A27D04"/>
    <w:rsid w:val="00A27D76"/>
    <w:rsid w:val="00A27E16"/>
    <w:rsid w:val="00A27F7F"/>
    <w:rsid w:val="00A27FA1"/>
    <w:rsid w:val="00A27FB3"/>
    <w:rsid w:val="00A30126"/>
    <w:rsid w:val="00A301B5"/>
    <w:rsid w:val="00A301EB"/>
    <w:rsid w:val="00A3034B"/>
    <w:rsid w:val="00A30488"/>
    <w:rsid w:val="00A3054A"/>
    <w:rsid w:val="00A305C3"/>
    <w:rsid w:val="00A3094F"/>
    <w:rsid w:val="00A30A4C"/>
    <w:rsid w:val="00A30B6D"/>
    <w:rsid w:val="00A30CE0"/>
    <w:rsid w:val="00A30D66"/>
    <w:rsid w:val="00A30E83"/>
    <w:rsid w:val="00A30EA8"/>
    <w:rsid w:val="00A30F8C"/>
    <w:rsid w:val="00A30FEA"/>
    <w:rsid w:val="00A31131"/>
    <w:rsid w:val="00A31300"/>
    <w:rsid w:val="00A316D9"/>
    <w:rsid w:val="00A317B5"/>
    <w:rsid w:val="00A31B25"/>
    <w:rsid w:val="00A31BBC"/>
    <w:rsid w:val="00A31BBD"/>
    <w:rsid w:val="00A31C1D"/>
    <w:rsid w:val="00A31C34"/>
    <w:rsid w:val="00A31D22"/>
    <w:rsid w:val="00A31D9F"/>
    <w:rsid w:val="00A31DCC"/>
    <w:rsid w:val="00A31EB5"/>
    <w:rsid w:val="00A31FAC"/>
    <w:rsid w:val="00A3201E"/>
    <w:rsid w:val="00A3212A"/>
    <w:rsid w:val="00A321FD"/>
    <w:rsid w:val="00A32297"/>
    <w:rsid w:val="00A322A1"/>
    <w:rsid w:val="00A323B4"/>
    <w:rsid w:val="00A32510"/>
    <w:rsid w:val="00A325B5"/>
    <w:rsid w:val="00A3278A"/>
    <w:rsid w:val="00A3288E"/>
    <w:rsid w:val="00A329C5"/>
    <w:rsid w:val="00A32B9F"/>
    <w:rsid w:val="00A32C75"/>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C1"/>
    <w:rsid w:val="00A33ACE"/>
    <w:rsid w:val="00A33E5B"/>
    <w:rsid w:val="00A33E6B"/>
    <w:rsid w:val="00A33F02"/>
    <w:rsid w:val="00A340E2"/>
    <w:rsid w:val="00A34405"/>
    <w:rsid w:val="00A34783"/>
    <w:rsid w:val="00A34818"/>
    <w:rsid w:val="00A3496F"/>
    <w:rsid w:val="00A34A67"/>
    <w:rsid w:val="00A34ED3"/>
    <w:rsid w:val="00A34F10"/>
    <w:rsid w:val="00A34FCC"/>
    <w:rsid w:val="00A34FE6"/>
    <w:rsid w:val="00A352AE"/>
    <w:rsid w:val="00A352C1"/>
    <w:rsid w:val="00A35B59"/>
    <w:rsid w:val="00A35C0D"/>
    <w:rsid w:val="00A35C20"/>
    <w:rsid w:val="00A35C51"/>
    <w:rsid w:val="00A35D53"/>
    <w:rsid w:val="00A35E68"/>
    <w:rsid w:val="00A35ECF"/>
    <w:rsid w:val="00A3603D"/>
    <w:rsid w:val="00A360AB"/>
    <w:rsid w:val="00A360AE"/>
    <w:rsid w:val="00A36165"/>
    <w:rsid w:val="00A36376"/>
    <w:rsid w:val="00A364E0"/>
    <w:rsid w:val="00A3669B"/>
    <w:rsid w:val="00A3673B"/>
    <w:rsid w:val="00A367CE"/>
    <w:rsid w:val="00A369F6"/>
    <w:rsid w:val="00A36A05"/>
    <w:rsid w:val="00A36A20"/>
    <w:rsid w:val="00A36A23"/>
    <w:rsid w:val="00A36BA7"/>
    <w:rsid w:val="00A36C16"/>
    <w:rsid w:val="00A36D96"/>
    <w:rsid w:val="00A37259"/>
    <w:rsid w:val="00A3725B"/>
    <w:rsid w:val="00A37461"/>
    <w:rsid w:val="00A374FB"/>
    <w:rsid w:val="00A375F2"/>
    <w:rsid w:val="00A37606"/>
    <w:rsid w:val="00A37608"/>
    <w:rsid w:val="00A37A82"/>
    <w:rsid w:val="00A37B03"/>
    <w:rsid w:val="00A37BC2"/>
    <w:rsid w:val="00A37C70"/>
    <w:rsid w:val="00A37FD3"/>
    <w:rsid w:val="00A400DE"/>
    <w:rsid w:val="00A40165"/>
    <w:rsid w:val="00A4027A"/>
    <w:rsid w:val="00A405EC"/>
    <w:rsid w:val="00A40605"/>
    <w:rsid w:val="00A40631"/>
    <w:rsid w:val="00A4064C"/>
    <w:rsid w:val="00A40874"/>
    <w:rsid w:val="00A4095F"/>
    <w:rsid w:val="00A40AE4"/>
    <w:rsid w:val="00A40B92"/>
    <w:rsid w:val="00A40B9B"/>
    <w:rsid w:val="00A40C09"/>
    <w:rsid w:val="00A4129A"/>
    <w:rsid w:val="00A4129D"/>
    <w:rsid w:val="00A4135C"/>
    <w:rsid w:val="00A41439"/>
    <w:rsid w:val="00A415E1"/>
    <w:rsid w:val="00A41668"/>
    <w:rsid w:val="00A41711"/>
    <w:rsid w:val="00A41818"/>
    <w:rsid w:val="00A41905"/>
    <w:rsid w:val="00A419AA"/>
    <w:rsid w:val="00A419EF"/>
    <w:rsid w:val="00A41ACC"/>
    <w:rsid w:val="00A41B73"/>
    <w:rsid w:val="00A41BA8"/>
    <w:rsid w:val="00A41CF1"/>
    <w:rsid w:val="00A41D10"/>
    <w:rsid w:val="00A41D64"/>
    <w:rsid w:val="00A41E04"/>
    <w:rsid w:val="00A41E06"/>
    <w:rsid w:val="00A422C6"/>
    <w:rsid w:val="00A423AC"/>
    <w:rsid w:val="00A42457"/>
    <w:rsid w:val="00A424DA"/>
    <w:rsid w:val="00A424EB"/>
    <w:rsid w:val="00A4251A"/>
    <w:rsid w:val="00A42553"/>
    <w:rsid w:val="00A426BD"/>
    <w:rsid w:val="00A426EE"/>
    <w:rsid w:val="00A42A1E"/>
    <w:rsid w:val="00A42ABC"/>
    <w:rsid w:val="00A42B75"/>
    <w:rsid w:val="00A42D7F"/>
    <w:rsid w:val="00A42DF3"/>
    <w:rsid w:val="00A42E4E"/>
    <w:rsid w:val="00A42F40"/>
    <w:rsid w:val="00A42F6A"/>
    <w:rsid w:val="00A43036"/>
    <w:rsid w:val="00A430C7"/>
    <w:rsid w:val="00A4353B"/>
    <w:rsid w:val="00A43622"/>
    <w:rsid w:val="00A437DE"/>
    <w:rsid w:val="00A437FC"/>
    <w:rsid w:val="00A438F5"/>
    <w:rsid w:val="00A43919"/>
    <w:rsid w:val="00A43963"/>
    <w:rsid w:val="00A43A50"/>
    <w:rsid w:val="00A43BFB"/>
    <w:rsid w:val="00A43C09"/>
    <w:rsid w:val="00A43D90"/>
    <w:rsid w:val="00A43F87"/>
    <w:rsid w:val="00A4400A"/>
    <w:rsid w:val="00A4401D"/>
    <w:rsid w:val="00A44142"/>
    <w:rsid w:val="00A44188"/>
    <w:rsid w:val="00A44205"/>
    <w:rsid w:val="00A4423A"/>
    <w:rsid w:val="00A44272"/>
    <w:rsid w:val="00A443B1"/>
    <w:rsid w:val="00A4451F"/>
    <w:rsid w:val="00A4455A"/>
    <w:rsid w:val="00A44712"/>
    <w:rsid w:val="00A4494D"/>
    <w:rsid w:val="00A44A30"/>
    <w:rsid w:val="00A44A8D"/>
    <w:rsid w:val="00A44B46"/>
    <w:rsid w:val="00A44C90"/>
    <w:rsid w:val="00A44D4D"/>
    <w:rsid w:val="00A44FE3"/>
    <w:rsid w:val="00A4521B"/>
    <w:rsid w:val="00A45222"/>
    <w:rsid w:val="00A4527E"/>
    <w:rsid w:val="00A4529D"/>
    <w:rsid w:val="00A45308"/>
    <w:rsid w:val="00A455A7"/>
    <w:rsid w:val="00A456AB"/>
    <w:rsid w:val="00A457B1"/>
    <w:rsid w:val="00A457D0"/>
    <w:rsid w:val="00A4584A"/>
    <w:rsid w:val="00A458C0"/>
    <w:rsid w:val="00A458C1"/>
    <w:rsid w:val="00A45917"/>
    <w:rsid w:val="00A45A48"/>
    <w:rsid w:val="00A45B74"/>
    <w:rsid w:val="00A45BC5"/>
    <w:rsid w:val="00A45CFB"/>
    <w:rsid w:val="00A45ED8"/>
    <w:rsid w:val="00A4625A"/>
    <w:rsid w:val="00A46290"/>
    <w:rsid w:val="00A46302"/>
    <w:rsid w:val="00A464A4"/>
    <w:rsid w:val="00A464DF"/>
    <w:rsid w:val="00A465AF"/>
    <w:rsid w:val="00A465D0"/>
    <w:rsid w:val="00A46633"/>
    <w:rsid w:val="00A46649"/>
    <w:rsid w:val="00A46674"/>
    <w:rsid w:val="00A466B4"/>
    <w:rsid w:val="00A4674B"/>
    <w:rsid w:val="00A46765"/>
    <w:rsid w:val="00A46780"/>
    <w:rsid w:val="00A46789"/>
    <w:rsid w:val="00A4693D"/>
    <w:rsid w:val="00A469F3"/>
    <w:rsid w:val="00A46BB4"/>
    <w:rsid w:val="00A46BE5"/>
    <w:rsid w:val="00A46C88"/>
    <w:rsid w:val="00A46CB3"/>
    <w:rsid w:val="00A46D59"/>
    <w:rsid w:val="00A46D73"/>
    <w:rsid w:val="00A46EC3"/>
    <w:rsid w:val="00A46FD2"/>
    <w:rsid w:val="00A472A8"/>
    <w:rsid w:val="00A473C1"/>
    <w:rsid w:val="00A47409"/>
    <w:rsid w:val="00A47454"/>
    <w:rsid w:val="00A47491"/>
    <w:rsid w:val="00A47661"/>
    <w:rsid w:val="00A4767C"/>
    <w:rsid w:val="00A476B9"/>
    <w:rsid w:val="00A47815"/>
    <w:rsid w:val="00A4788D"/>
    <w:rsid w:val="00A47B05"/>
    <w:rsid w:val="00A47BA0"/>
    <w:rsid w:val="00A47C44"/>
    <w:rsid w:val="00A47C96"/>
    <w:rsid w:val="00A47CB0"/>
    <w:rsid w:val="00A47DA2"/>
    <w:rsid w:val="00A50210"/>
    <w:rsid w:val="00A5021B"/>
    <w:rsid w:val="00A50246"/>
    <w:rsid w:val="00A502F9"/>
    <w:rsid w:val="00A5060D"/>
    <w:rsid w:val="00A506C9"/>
    <w:rsid w:val="00A5081B"/>
    <w:rsid w:val="00A5097C"/>
    <w:rsid w:val="00A50D1B"/>
    <w:rsid w:val="00A512EE"/>
    <w:rsid w:val="00A515CB"/>
    <w:rsid w:val="00A517C3"/>
    <w:rsid w:val="00A51806"/>
    <w:rsid w:val="00A518E1"/>
    <w:rsid w:val="00A51A2F"/>
    <w:rsid w:val="00A51A4C"/>
    <w:rsid w:val="00A51AFE"/>
    <w:rsid w:val="00A51CB0"/>
    <w:rsid w:val="00A520AA"/>
    <w:rsid w:val="00A520C9"/>
    <w:rsid w:val="00A521F0"/>
    <w:rsid w:val="00A52267"/>
    <w:rsid w:val="00A522A3"/>
    <w:rsid w:val="00A52382"/>
    <w:rsid w:val="00A52383"/>
    <w:rsid w:val="00A52501"/>
    <w:rsid w:val="00A5256A"/>
    <w:rsid w:val="00A52672"/>
    <w:rsid w:val="00A526B8"/>
    <w:rsid w:val="00A526C8"/>
    <w:rsid w:val="00A52777"/>
    <w:rsid w:val="00A528D4"/>
    <w:rsid w:val="00A52A41"/>
    <w:rsid w:val="00A52A4C"/>
    <w:rsid w:val="00A52AAC"/>
    <w:rsid w:val="00A52D48"/>
    <w:rsid w:val="00A52F83"/>
    <w:rsid w:val="00A5302B"/>
    <w:rsid w:val="00A5316D"/>
    <w:rsid w:val="00A53171"/>
    <w:rsid w:val="00A5339D"/>
    <w:rsid w:val="00A533C0"/>
    <w:rsid w:val="00A533E8"/>
    <w:rsid w:val="00A534D4"/>
    <w:rsid w:val="00A53542"/>
    <w:rsid w:val="00A535EA"/>
    <w:rsid w:val="00A537CF"/>
    <w:rsid w:val="00A53851"/>
    <w:rsid w:val="00A53C7D"/>
    <w:rsid w:val="00A53DAA"/>
    <w:rsid w:val="00A53E3C"/>
    <w:rsid w:val="00A53E8E"/>
    <w:rsid w:val="00A53E92"/>
    <w:rsid w:val="00A53F4F"/>
    <w:rsid w:val="00A53FE6"/>
    <w:rsid w:val="00A54078"/>
    <w:rsid w:val="00A540C5"/>
    <w:rsid w:val="00A540E5"/>
    <w:rsid w:val="00A5427E"/>
    <w:rsid w:val="00A542CC"/>
    <w:rsid w:val="00A542CE"/>
    <w:rsid w:val="00A542D0"/>
    <w:rsid w:val="00A5442A"/>
    <w:rsid w:val="00A54729"/>
    <w:rsid w:val="00A54986"/>
    <w:rsid w:val="00A54B35"/>
    <w:rsid w:val="00A54CED"/>
    <w:rsid w:val="00A54DB7"/>
    <w:rsid w:val="00A54E04"/>
    <w:rsid w:val="00A54EDF"/>
    <w:rsid w:val="00A54F9A"/>
    <w:rsid w:val="00A55102"/>
    <w:rsid w:val="00A55230"/>
    <w:rsid w:val="00A55430"/>
    <w:rsid w:val="00A5562B"/>
    <w:rsid w:val="00A55810"/>
    <w:rsid w:val="00A55A8D"/>
    <w:rsid w:val="00A55AD7"/>
    <w:rsid w:val="00A55E55"/>
    <w:rsid w:val="00A55F48"/>
    <w:rsid w:val="00A55FDC"/>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7197"/>
    <w:rsid w:val="00A571BA"/>
    <w:rsid w:val="00A5723F"/>
    <w:rsid w:val="00A577FD"/>
    <w:rsid w:val="00A578E4"/>
    <w:rsid w:val="00A579B6"/>
    <w:rsid w:val="00A57AB7"/>
    <w:rsid w:val="00A57B2D"/>
    <w:rsid w:val="00A57B6F"/>
    <w:rsid w:val="00A57B74"/>
    <w:rsid w:val="00A57B8F"/>
    <w:rsid w:val="00A57C19"/>
    <w:rsid w:val="00A57C8E"/>
    <w:rsid w:val="00A57D95"/>
    <w:rsid w:val="00A60505"/>
    <w:rsid w:val="00A6056A"/>
    <w:rsid w:val="00A609F5"/>
    <w:rsid w:val="00A60AE9"/>
    <w:rsid w:val="00A60BAD"/>
    <w:rsid w:val="00A60DEC"/>
    <w:rsid w:val="00A61084"/>
    <w:rsid w:val="00A6138B"/>
    <w:rsid w:val="00A6138F"/>
    <w:rsid w:val="00A613EB"/>
    <w:rsid w:val="00A61447"/>
    <w:rsid w:val="00A6152E"/>
    <w:rsid w:val="00A615D6"/>
    <w:rsid w:val="00A615F1"/>
    <w:rsid w:val="00A616D2"/>
    <w:rsid w:val="00A61703"/>
    <w:rsid w:val="00A6170F"/>
    <w:rsid w:val="00A61790"/>
    <w:rsid w:val="00A617C3"/>
    <w:rsid w:val="00A61828"/>
    <w:rsid w:val="00A61950"/>
    <w:rsid w:val="00A619D7"/>
    <w:rsid w:val="00A61D2C"/>
    <w:rsid w:val="00A61D9D"/>
    <w:rsid w:val="00A61E94"/>
    <w:rsid w:val="00A61F29"/>
    <w:rsid w:val="00A62273"/>
    <w:rsid w:val="00A622FC"/>
    <w:rsid w:val="00A62506"/>
    <w:rsid w:val="00A6251F"/>
    <w:rsid w:val="00A62632"/>
    <w:rsid w:val="00A62660"/>
    <w:rsid w:val="00A6278E"/>
    <w:rsid w:val="00A627D3"/>
    <w:rsid w:val="00A62809"/>
    <w:rsid w:val="00A6289B"/>
    <w:rsid w:val="00A62CF6"/>
    <w:rsid w:val="00A6325C"/>
    <w:rsid w:val="00A63314"/>
    <w:rsid w:val="00A6332E"/>
    <w:rsid w:val="00A63586"/>
    <w:rsid w:val="00A635A5"/>
    <w:rsid w:val="00A6376A"/>
    <w:rsid w:val="00A63FCB"/>
    <w:rsid w:val="00A64282"/>
    <w:rsid w:val="00A6441A"/>
    <w:rsid w:val="00A64496"/>
    <w:rsid w:val="00A6478D"/>
    <w:rsid w:val="00A648EE"/>
    <w:rsid w:val="00A649DE"/>
    <w:rsid w:val="00A64A82"/>
    <w:rsid w:val="00A64C07"/>
    <w:rsid w:val="00A64F44"/>
    <w:rsid w:val="00A64F5A"/>
    <w:rsid w:val="00A6500D"/>
    <w:rsid w:val="00A6506F"/>
    <w:rsid w:val="00A65074"/>
    <w:rsid w:val="00A65115"/>
    <w:rsid w:val="00A65143"/>
    <w:rsid w:val="00A653C0"/>
    <w:rsid w:val="00A65416"/>
    <w:rsid w:val="00A65484"/>
    <w:rsid w:val="00A6548E"/>
    <w:rsid w:val="00A65741"/>
    <w:rsid w:val="00A6590A"/>
    <w:rsid w:val="00A65B52"/>
    <w:rsid w:val="00A65BB2"/>
    <w:rsid w:val="00A65C9A"/>
    <w:rsid w:val="00A65F10"/>
    <w:rsid w:val="00A65F7B"/>
    <w:rsid w:val="00A65FD9"/>
    <w:rsid w:val="00A66189"/>
    <w:rsid w:val="00A66756"/>
    <w:rsid w:val="00A66833"/>
    <w:rsid w:val="00A668F5"/>
    <w:rsid w:val="00A66958"/>
    <w:rsid w:val="00A669BC"/>
    <w:rsid w:val="00A66ACB"/>
    <w:rsid w:val="00A66B73"/>
    <w:rsid w:val="00A66BA2"/>
    <w:rsid w:val="00A66C4E"/>
    <w:rsid w:val="00A66F00"/>
    <w:rsid w:val="00A66F48"/>
    <w:rsid w:val="00A66FF6"/>
    <w:rsid w:val="00A671B1"/>
    <w:rsid w:val="00A671D4"/>
    <w:rsid w:val="00A67231"/>
    <w:rsid w:val="00A672A9"/>
    <w:rsid w:val="00A67309"/>
    <w:rsid w:val="00A674F8"/>
    <w:rsid w:val="00A67765"/>
    <w:rsid w:val="00A67A88"/>
    <w:rsid w:val="00A67C8C"/>
    <w:rsid w:val="00A67CEB"/>
    <w:rsid w:val="00A67D44"/>
    <w:rsid w:val="00A67F3B"/>
    <w:rsid w:val="00A67F4D"/>
    <w:rsid w:val="00A67FBA"/>
    <w:rsid w:val="00A7004C"/>
    <w:rsid w:val="00A700F7"/>
    <w:rsid w:val="00A702ED"/>
    <w:rsid w:val="00A705D0"/>
    <w:rsid w:val="00A70796"/>
    <w:rsid w:val="00A708AE"/>
    <w:rsid w:val="00A708C7"/>
    <w:rsid w:val="00A7095F"/>
    <w:rsid w:val="00A70979"/>
    <w:rsid w:val="00A70AD0"/>
    <w:rsid w:val="00A70B24"/>
    <w:rsid w:val="00A70D41"/>
    <w:rsid w:val="00A70E89"/>
    <w:rsid w:val="00A70EB5"/>
    <w:rsid w:val="00A70F70"/>
    <w:rsid w:val="00A70FF2"/>
    <w:rsid w:val="00A71035"/>
    <w:rsid w:val="00A7106A"/>
    <w:rsid w:val="00A71160"/>
    <w:rsid w:val="00A7123E"/>
    <w:rsid w:val="00A714E3"/>
    <w:rsid w:val="00A71520"/>
    <w:rsid w:val="00A715EF"/>
    <w:rsid w:val="00A716F6"/>
    <w:rsid w:val="00A71722"/>
    <w:rsid w:val="00A71A37"/>
    <w:rsid w:val="00A71CC6"/>
    <w:rsid w:val="00A71D82"/>
    <w:rsid w:val="00A71DD6"/>
    <w:rsid w:val="00A71F1E"/>
    <w:rsid w:val="00A720FB"/>
    <w:rsid w:val="00A7223E"/>
    <w:rsid w:val="00A72374"/>
    <w:rsid w:val="00A72385"/>
    <w:rsid w:val="00A7238D"/>
    <w:rsid w:val="00A723A5"/>
    <w:rsid w:val="00A725E3"/>
    <w:rsid w:val="00A7261A"/>
    <w:rsid w:val="00A72663"/>
    <w:rsid w:val="00A7280E"/>
    <w:rsid w:val="00A72AAA"/>
    <w:rsid w:val="00A72BBF"/>
    <w:rsid w:val="00A72D96"/>
    <w:rsid w:val="00A72F40"/>
    <w:rsid w:val="00A72FA4"/>
    <w:rsid w:val="00A73005"/>
    <w:rsid w:val="00A73030"/>
    <w:rsid w:val="00A73035"/>
    <w:rsid w:val="00A7311D"/>
    <w:rsid w:val="00A7313F"/>
    <w:rsid w:val="00A73380"/>
    <w:rsid w:val="00A73501"/>
    <w:rsid w:val="00A735E7"/>
    <w:rsid w:val="00A7365F"/>
    <w:rsid w:val="00A73667"/>
    <w:rsid w:val="00A7366A"/>
    <w:rsid w:val="00A736EF"/>
    <w:rsid w:val="00A73728"/>
    <w:rsid w:val="00A73744"/>
    <w:rsid w:val="00A737CA"/>
    <w:rsid w:val="00A738E6"/>
    <w:rsid w:val="00A73B2B"/>
    <w:rsid w:val="00A73B32"/>
    <w:rsid w:val="00A73BA5"/>
    <w:rsid w:val="00A73CD1"/>
    <w:rsid w:val="00A73CEE"/>
    <w:rsid w:val="00A73D9C"/>
    <w:rsid w:val="00A73E00"/>
    <w:rsid w:val="00A73F2A"/>
    <w:rsid w:val="00A73F6E"/>
    <w:rsid w:val="00A740BA"/>
    <w:rsid w:val="00A743D0"/>
    <w:rsid w:val="00A745A8"/>
    <w:rsid w:val="00A745CD"/>
    <w:rsid w:val="00A745DE"/>
    <w:rsid w:val="00A745F0"/>
    <w:rsid w:val="00A74621"/>
    <w:rsid w:val="00A74654"/>
    <w:rsid w:val="00A7473A"/>
    <w:rsid w:val="00A7483F"/>
    <w:rsid w:val="00A7484B"/>
    <w:rsid w:val="00A748A5"/>
    <w:rsid w:val="00A748E9"/>
    <w:rsid w:val="00A74A6D"/>
    <w:rsid w:val="00A74ADC"/>
    <w:rsid w:val="00A74B63"/>
    <w:rsid w:val="00A74B71"/>
    <w:rsid w:val="00A74C2D"/>
    <w:rsid w:val="00A75204"/>
    <w:rsid w:val="00A75615"/>
    <w:rsid w:val="00A758E9"/>
    <w:rsid w:val="00A75978"/>
    <w:rsid w:val="00A759A3"/>
    <w:rsid w:val="00A75A16"/>
    <w:rsid w:val="00A75F6C"/>
    <w:rsid w:val="00A76168"/>
    <w:rsid w:val="00A762A1"/>
    <w:rsid w:val="00A7639B"/>
    <w:rsid w:val="00A76506"/>
    <w:rsid w:val="00A767C5"/>
    <w:rsid w:val="00A76910"/>
    <w:rsid w:val="00A76B92"/>
    <w:rsid w:val="00A76C26"/>
    <w:rsid w:val="00A76E34"/>
    <w:rsid w:val="00A76EAD"/>
    <w:rsid w:val="00A770DD"/>
    <w:rsid w:val="00A770F7"/>
    <w:rsid w:val="00A77133"/>
    <w:rsid w:val="00A77141"/>
    <w:rsid w:val="00A771E3"/>
    <w:rsid w:val="00A77301"/>
    <w:rsid w:val="00A773DE"/>
    <w:rsid w:val="00A775EB"/>
    <w:rsid w:val="00A77620"/>
    <w:rsid w:val="00A77690"/>
    <w:rsid w:val="00A7772D"/>
    <w:rsid w:val="00A777BC"/>
    <w:rsid w:val="00A77A63"/>
    <w:rsid w:val="00A77BC5"/>
    <w:rsid w:val="00A77C20"/>
    <w:rsid w:val="00A77C2E"/>
    <w:rsid w:val="00A77C6F"/>
    <w:rsid w:val="00A77D06"/>
    <w:rsid w:val="00A77D83"/>
    <w:rsid w:val="00A77E41"/>
    <w:rsid w:val="00A77ED6"/>
    <w:rsid w:val="00A77EE6"/>
    <w:rsid w:val="00A77F28"/>
    <w:rsid w:val="00A77F40"/>
    <w:rsid w:val="00A800E4"/>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0E7C"/>
    <w:rsid w:val="00A8106A"/>
    <w:rsid w:val="00A810D8"/>
    <w:rsid w:val="00A811D1"/>
    <w:rsid w:val="00A8133A"/>
    <w:rsid w:val="00A813D1"/>
    <w:rsid w:val="00A813F3"/>
    <w:rsid w:val="00A81400"/>
    <w:rsid w:val="00A81444"/>
    <w:rsid w:val="00A814B7"/>
    <w:rsid w:val="00A814D1"/>
    <w:rsid w:val="00A81708"/>
    <w:rsid w:val="00A817A5"/>
    <w:rsid w:val="00A8183A"/>
    <w:rsid w:val="00A81C42"/>
    <w:rsid w:val="00A81C7B"/>
    <w:rsid w:val="00A81CAD"/>
    <w:rsid w:val="00A81F81"/>
    <w:rsid w:val="00A81FFF"/>
    <w:rsid w:val="00A8202B"/>
    <w:rsid w:val="00A82228"/>
    <w:rsid w:val="00A8236E"/>
    <w:rsid w:val="00A82669"/>
    <w:rsid w:val="00A82865"/>
    <w:rsid w:val="00A82869"/>
    <w:rsid w:val="00A829E1"/>
    <w:rsid w:val="00A82ABC"/>
    <w:rsid w:val="00A82B16"/>
    <w:rsid w:val="00A82C07"/>
    <w:rsid w:val="00A82DF5"/>
    <w:rsid w:val="00A82E10"/>
    <w:rsid w:val="00A82EFD"/>
    <w:rsid w:val="00A82F31"/>
    <w:rsid w:val="00A82FC0"/>
    <w:rsid w:val="00A82FF8"/>
    <w:rsid w:val="00A831A1"/>
    <w:rsid w:val="00A83222"/>
    <w:rsid w:val="00A8323B"/>
    <w:rsid w:val="00A832C1"/>
    <w:rsid w:val="00A83394"/>
    <w:rsid w:val="00A83411"/>
    <w:rsid w:val="00A83482"/>
    <w:rsid w:val="00A8348D"/>
    <w:rsid w:val="00A8384A"/>
    <w:rsid w:val="00A83899"/>
    <w:rsid w:val="00A8398E"/>
    <w:rsid w:val="00A83EBF"/>
    <w:rsid w:val="00A83EFB"/>
    <w:rsid w:val="00A840D5"/>
    <w:rsid w:val="00A842B0"/>
    <w:rsid w:val="00A84370"/>
    <w:rsid w:val="00A843B6"/>
    <w:rsid w:val="00A8448B"/>
    <w:rsid w:val="00A8449B"/>
    <w:rsid w:val="00A8452B"/>
    <w:rsid w:val="00A84584"/>
    <w:rsid w:val="00A8459B"/>
    <w:rsid w:val="00A845BB"/>
    <w:rsid w:val="00A84655"/>
    <w:rsid w:val="00A847EC"/>
    <w:rsid w:val="00A84A60"/>
    <w:rsid w:val="00A84BF4"/>
    <w:rsid w:val="00A84D07"/>
    <w:rsid w:val="00A84F1F"/>
    <w:rsid w:val="00A84F86"/>
    <w:rsid w:val="00A85381"/>
    <w:rsid w:val="00A855B7"/>
    <w:rsid w:val="00A85633"/>
    <w:rsid w:val="00A8564A"/>
    <w:rsid w:val="00A858A4"/>
    <w:rsid w:val="00A859E7"/>
    <w:rsid w:val="00A85A29"/>
    <w:rsid w:val="00A85A31"/>
    <w:rsid w:val="00A85B2A"/>
    <w:rsid w:val="00A85C33"/>
    <w:rsid w:val="00A85C79"/>
    <w:rsid w:val="00A85D76"/>
    <w:rsid w:val="00A860A1"/>
    <w:rsid w:val="00A86169"/>
    <w:rsid w:val="00A86193"/>
    <w:rsid w:val="00A86209"/>
    <w:rsid w:val="00A8624A"/>
    <w:rsid w:val="00A862B3"/>
    <w:rsid w:val="00A863EC"/>
    <w:rsid w:val="00A864D2"/>
    <w:rsid w:val="00A8653F"/>
    <w:rsid w:val="00A8658E"/>
    <w:rsid w:val="00A86B5C"/>
    <w:rsid w:val="00A86C6B"/>
    <w:rsid w:val="00A86E5D"/>
    <w:rsid w:val="00A86F01"/>
    <w:rsid w:val="00A86F8C"/>
    <w:rsid w:val="00A86FA8"/>
    <w:rsid w:val="00A8707B"/>
    <w:rsid w:val="00A8709E"/>
    <w:rsid w:val="00A871F0"/>
    <w:rsid w:val="00A873F8"/>
    <w:rsid w:val="00A8748E"/>
    <w:rsid w:val="00A87584"/>
    <w:rsid w:val="00A875AF"/>
    <w:rsid w:val="00A87775"/>
    <w:rsid w:val="00A87819"/>
    <w:rsid w:val="00A878E2"/>
    <w:rsid w:val="00A878F3"/>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E4"/>
    <w:rsid w:val="00A907E9"/>
    <w:rsid w:val="00A9081E"/>
    <w:rsid w:val="00A90844"/>
    <w:rsid w:val="00A909DE"/>
    <w:rsid w:val="00A909EB"/>
    <w:rsid w:val="00A90A9B"/>
    <w:rsid w:val="00A90B8D"/>
    <w:rsid w:val="00A90C54"/>
    <w:rsid w:val="00A90FF1"/>
    <w:rsid w:val="00A91020"/>
    <w:rsid w:val="00A910DC"/>
    <w:rsid w:val="00A910F5"/>
    <w:rsid w:val="00A91136"/>
    <w:rsid w:val="00A912D0"/>
    <w:rsid w:val="00A91376"/>
    <w:rsid w:val="00A913C2"/>
    <w:rsid w:val="00A91630"/>
    <w:rsid w:val="00A91815"/>
    <w:rsid w:val="00A91869"/>
    <w:rsid w:val="00A91956"/>
    <w:rsid w:val="00A91B22"/>
    <w:rsid w:val="00A91B9E"/>
    <w:rsid w:val="00A91D62"/>
    <w:rsid w:val="00A91E05"/>
    <w:rsid w:val="00A91E55"/>
    <w:rsid w:val="00A91FF0"/>
    <w:rsid w:val="00A92061"/>
    <w:rsid w:val="00A92164"/>
    <w:rsid w:val="00A925F3"/>
    <w:rsid w:val="00A92698"/>
    <w:rsid w:val="00A927A2"/>
    <w:rsid w:val="00A928A8"/>
    <w:rsid w:val="00A9298B"/>
    <w:rsid w:val="00A92A3E"/>
    <w:rsid w:val="00A92C9E"/>
    <w:rsid w:val="00A92D44"/>
    <w:rsid w:val="00A92F7F"/>
    <w:rsid w:val="00A92FB7"/>
    <w:rsid w:val="00A9300A"/>
    <w:rsid w:val="00A93030"/>
    <w:rsid w:val="00A93039"/>
    <w:rsid w:val="00A933AF"/>
    <w:rsid w:val="00A934D9"/>
    <w:rsid w:val="00A93693"/>
    <w:rsid w:val="00A93699"/>
    <w:rsid w:val="00A93713"/>
    <w:rsid w:val="00A937B3"/>
    <w:rsid w:val="00A938A2"/>
    <w:rsid w:val="00A93B9E"/>
    <w:rsid w:val="00A93C8E"/>
    <w:rsid w:val="00A93D00"/>
    <w:rsid w:val="00A93E68"/>
    <w:rsid w:val="00A93F56"/>
    <w:rsid w:val="00A941B2"/>
    <w:rsid w:val="00A941C4"/>
    <w:rsid w:val="00A94218"/>
    <w:rsid w:val="00A94271"/>
    <w:rsid w:val="00A943BC"/>
    <w:rsid w:val="00A943F3"/>
    <w:rsid w:val="00A94403"/>
    <w:rsid w:val="00A94529"/>
    <w:rsid w:val="00A94531"/>
    <w:rsid w:val="00A9455F"/>
    <w:rsid w:val="00A9457B"/>
    <w:rsid w:val="00A9471A"/>
    <w:rsid w:val="00A94827"/>
    <w:rsid w:val="00A94BBA"/>
    <w:rsid w:val="00A94D07"/>
    <w:rsid w:val="00A94EE1"/>
    <w:rsid w:val="00A94F5A"/>
    <w:rsid w:val="00A94F76"/>
    <w:rsid w:val="00A94FEB"/>
    <w:rsid w:val="00A95183"/>
    <w:rsid w:val="00A951B5"/>
    <w:rsid w:val="00A9527C"/>
    <w:rsid w:val="00A953A7"/>
    <w:rsid w:val="00A953D2"/>
    <w:rsid w:val="00A95421"/>
    <w:rsid w:val="00A95741"/>
    <w:rsid w:val="00A9581D"/>
    <w:rsid w:val="00A95EC8"/>
    <w:rsid w:val="00A95F26"/>
    <w:rsid w:val="00A95F44"/>
    <w:rsid w:val="00A960E4"/>
    <w:rsid w:val="00A962CB"/>
    <w:rsid w:val="00A962FE"/>
    <w:rsid w:val="00A963E3"/>
    <w:rsid w:val="00A964BC"/>
    <w:rsid w:val="00A964FB"/>
    <w:rsid w:val="00A9658D"/>
    <w:rsid w:val="00A967C4"/>
    <w:rsid w:val="00A968FF"/>
    <w:rsid w:val="00A96985"/>
    <w:rsid w:val="00A96A50"/>
    <w:rsid w:val="00A96AE8"/>
    <w:rsid w:val="00A96B4E"/>
    <w:rsid w:val="00A96C7A"/>
    <w:rsid w:val="00A96E20"/>
    <w:rsid w:val="00A96E5B"/>
    <w:rsid w:val="00A96FD4"/>
    <w:rsid w:val="00A9735A"/>
    <w:rsid w:val="00A9749E"/>
    <w:rsid w:val="00A97587"/>
    <w:rsid w:val="00A975AF"/>
    <w:rsid w:val="00A97852"/>
    <w:rsid w:val="00A97A04"/>
    <w:rsid w:val="00A97A0F"/>
    <w:rsid w:val="00A97A4C"/>
    <w:rsid w:val="00A97A90"/>
    <w:rsid w:val="00A97AA6"/>
    <w:rsid w:val="00A97BBB"/>
    <w:rsid w:val="00A97C11"/>
    <w:rsid w:val="00A97E9E"/>
    <w:rsid w:val="00AA004A"/>
    <w:rsid w:val="00AA057F"/>
    <w:rsid w:val="00AA0780"/>
    <w:rsid w:val="00AA084D"/>
    <w:rsid w:val="00AA0949"/>
    <w:rsid w:val="00AA0A73"/>
    <w:rsid w:val="00AA0B07"/>
    <w:rsid w:val="00AA0B5D"/>
    <w:rsid w:val="00AA0B66"/>
    <w:rsid w:val="00AA0D7F"/>
    <w:rsid w:val="00AA0DF7"/>
    <w:rsid w:val="00AA0E31"/>
    <w:rsid w:val="00AA0F03"/>
    <w:rsid w:val="00AA11F1"/>
    <w:rsid w:val="00AA12A9"/>
    <w:rsid w:val="00AA13B7"/>
    <w:rsid w:val="00AA141C"/>
    <w:rsid w:val="00AA151F"/>
    <w:rsid w:val="00AA1850"/>
    <w:rsid w:val="00AA1891"/>
    <w:rsid w:val="00AA1913"/>
    <w:rsid w:val="00AA1A86"/>
    <w:rsid w:val="00AA1AB9"/>
    <w:rsid w:val="00AA1D50"/>
    <w:rsid w:val="00AA1DD6"/>
    <w:rsid w:val="00AA2105"/>
    <w:rsid w:val="00AA2115"/>
    <w:rsid w:val="00AA220F"/>
    <w:rsid w:val="00AA22A2"/>
    <w:rsid w:val="00AA22DA"/>
    <w:rsid w:val="00AA261D"/>
    <w:rsid w:val="00AA2735"/>
    <w:rsid w:val="00AA2B6C"/>
    <w:rsid w:val="00AA2BF2"/>
    <w:rsid w:val="00AA2E3E"/>
    <w:rsid w:val="00AA321D"/>
    <w:rsid w:val="00AA3617"/>
    <w:rsid w:val="00AA3715"/>
    <w:rsid w:val="00AA3764"/>
    <w:rsid w:val="00AA37F3"/>
    <w:rsid w:val="00AA383B"/>
    <w:rsid w:val="00AA3906"/>
    <w:rsid w:val="00AA3A0F"/>
    <w:rsid w:val="00AA3A40"/>
    <w:rsid w:val="00AA3B0E"/>
    <w:rsid w:val="00AA3D62"/>
    <w:rsid w:val="00AA3EA0"/>
    <w:rsid w:val="00AA3F68"/>
    <w:rsid w:val="00AA3F95"/>
    <w:rsid w:val="00AA404F"/>
    <w:rsid w:val="00AA42E8"/>
    <w:rsid w:val="00AA435B"/>
    <w:rsid w:val="00AA4593"/>
    <w:rsid w:val="00AA477A"/>
    <w:rsid w:val="00AA47D7"/>
    <w:rsid w:val="00AA4982"/>
    <w:rsid w:val="00AA4B7A"/>
    <w:rsid w:val="00AA4B8F"/>
    <w:rsid w:val="00AA4BA4"/>
    <w:rsid w:val="00AA4C02"/>
    <w:rsid w:val="00AA4C41"/>
    <w:rsid w:val="00AA4CEB"/>
    <w:rsid w:val="00AA4E97"/>
    <w:rsid w:val="00AA4EA8"/>
    <w:rsid w:val="00AA4F66"/>
    <w:rsid w:val="00AA4FBF"/>
    <w:rsid w:val="00AA512B"/>
    <w:rsid w:val="00AA51BE"/>
    <w:rsid w:val="00AA5255"/>
    <w:rsid w:val="00AA5274"/>
    <w:rsid w:val="00AA5350"/>
    <w:rsid w:val="00AA548D"/>
    <w:rsid w:val="00AA55CF"/>
    <w:rsid w:val="00AA567F"/>
    <w:rsid w:val="00AA56C4"/>
    <w:rsid w:val="00AA5708"/>
    <w:rsid w:val="00AA594B"/>
    <w:rsid w:val="00AA5975"/>
    <w:rsid w:val="00AA5B46"/>
    <w:rsid w:val="00AA5B59"/>
    <w:rsid w:val="00AA5D2E"/>
    <w:rsid w:val="00AA5DAB"/>
    <w:rsid w:val="00AA5F68"/>
    <w:rsid w:val="00AA5F6A"/>
    <w:rsid w:val="00AA5F88"/>
    <w:rsid w:val="00AA6056"/>
    <w:rsid w:val="00AA605D"/>
    <w:rsid w:val="00AA60FD"/>
    <w:rsid w:val="00AA6136"/>
    <w:rsid w:val="00AA614C"/>
    <w:rsid w:val="00AA6260"/>
    <w:rsid w:val="00AA6422"/>
    <w:rsid w:val="00AA6A81"/>
    <w:rsid w:val="00AA6B9D"/>
    <w:rsid w:val="00AA6C63"/>
    <w:rsid w:val="00AA6E0D"/>
    <w:rsid w:val="00AA7018"/>
    <w:rsid w:val="00AA708F"/>
    <w:rsid w:val="00AA70B2"/>
    <w:rsid w:val="00AA70B4"/>
    <w:rsid w:val="00AA70D6"/>
    <w:rsid w:val="00AA7170"/>
    <w:rsid w:val="00AA7244"/>
    <w:rsid w:val="00AA72EC"/>
    <w:rsid w:val="00AA734B"/>
    <w:rsid w:val="00AA74ED"/>
    <w:rsid w:val="00AA75FC"/>
    <w:rsid w:val="00AA76FB"/>
    <w:rsid w:val="00AA7788"/>
    <w:rsid w:val="00AA792C"/>
    <w:rsid w:val="00AA7985"/>
    <w:rsid w:val="00AA79F5"/>
    <w:rsid w:val="00AA7A46"/>
    <w:rsid w:val="00AA7ACB"/>
    <w:rsid w:val="00AA7B2D"/>
    <w:rsid w:val="00AA7C38"/>
    <w:rsid w:val="00AA7C48"/>
    <w:rsid w:val="00AB011C"/>
    <w:rsid w:val="00AB0122"/>
    <w:rsid w:val="00AB0395"/>
    <w:rsid w:val="00AB0501"/>
    <w:rsid w:val="00AB050E"/>
    <w:rsid w:val="00AB062B"/>
    <w:rsid w:val="00AB071B"/>
    <w:rsid w:val="00AB08F3"/>
    <w:rsid w:val="00AB097D"/>
    <w:rsid w:val="00AB0D4C"/>
    <w:rsid w:val="00AB10B7"/>
    <w:rsid w:val="00AB10BB"/>
    <w:rsid w:val="00AB10D4"/>
    <w:rsid w:val="00AB11BC"/>
    <w:rsid w:val="00AB1351"/>
    <w:rsid w:val="00AB14B2"/>
    <w:rsid w:val="00AB157A"/>
    <w:rsid w:val="00AB1665"/>
    <w:rsid w:val="00AB17B5"/>
    <w:rsid w:val="00AB1BE0"/>
    <w:rsid w:val="00AB1C3C"/>
    <w:rsid w:val="00AB1C48"/>
    <w:rsid w:val="00AB1C91"/>
    <w:rsid w:val="00AB1D15"/>
    <w:rsid w:val="00AB1DAF"/>
    <w:rsid w:val="00AB1E0F"/>
    <w:rsid w:val="00AB1F6C"/>
    <w:rsid w:val="00AB242E"/>
    <w:rsid w:val="00AB2523"/>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EA"/>
    <w:rsid w:val="00AB38BE"/>
    <w:rsid w:val="00AB3A28"/>
    <w:rsid w:val="00AB3A3F"/>
    <w:rsid w:val="00AB3A63"/>
    <w:rsid w:val="00AB3A9D"/>
    <w:rsid w:val="00AB3B7F"/>
    <w:rsid w:val="00AB4039"/>
    <w:rsid w:val="00AB408B"/>
    <w:rsid w:val="00AB4230"/>
    <w:rsid w:val="00AB429C"/>
    <w:rsid w:val="00AB4382"/>
    <w:rsid w:val="00AB4694"/>
    <w:rsid w:val="00AB47A9"/>
    <w:rsid w:val="00AB492B"/>
    <w:rsid w:val="00AB4996"/>
    <w:rsid w:val="00AB4A2D"/>
    <w:rsid w:val="00AB4A72"/>
    <w:rsid w:val="00AB4C06"/>
    <w:rsid w:val="00AB4C6A"/>
    <w:rsid w:val="00AB4DCF"/>
    <w:rsid w:val="00AB4E71"/>
    <w:rsid w:val="00AB4FA4"/>
    <w:rsid w:val="00AB5023"/>
    <w:rsid w:val="00AB5073"/>
    <w:rsid w:val="00AB5091"/>
    <w:rsid w:val="00AB5099"/>
    <w:rsid w:val="00AB510B"/>
    <w:rsid w:val="00AB511B"/>
    <w:rsid w:val="00AB541C"/>
    <w:rsid w:val="00AB552E"/>
    <w:rsid w:val="00AB556B"/>
    <w:rsid w:val="00AB5732"/>
    <w:rsid w:val="00AB5829"/>
    <w:rsid w:val="00AB585A"/>
    <w:rsid w:val="00AB596B"/>
    <w:rsid w:val="00AB6050"/>
    <w:rsid w:val="00AB61BC"/>
    <w:rsid w:val="00AB61C7"/>
    <w:rsid w:val="00AB620F"/>
    <w:rsid w:val="00AB62EF"/>
    <w:rsid w:val="00AB633E"/>
    <w:rsid w:val="00AB64FE"/>
    <w:rsid w:val="00AB662F"/>
    <w:rsid w:val="00AB69A0"/>
    <w:rsid w:val="00AB6B76"/>
    <w:rsid w:val="00AB6BCE"/>
    <w:rsid w:val="00AB6CE4"/>
    <w:rsid w:val="00AB6F60"/>
    <w:rsid w:val="00AB6FE0"/>
    <w:rsid w:val="00AB73F0"/>
    <w:rsid w:val="00AB73F3"/>
    <w:rsid w:val="00AB744E"/>
    <w:rsid w:val="00AB7997"/>
    <w:rsid w:val="00AB7B31"/>
    <w:rsid w:val="00AB7B80"/>
    <w:rsid w:val="00AB7BD0"/>
    <w:rsid w:val="00AB7FBA"/>
    <w:rsid w:val="00ABBC80"/>
    <w:rsid w:val="00AC0057"/>
    <w:rsid w:val="00AC0314"/>
    <w:rsid w:val="00AC063E"/>
    <w:rsid w:val="00AC06FF"/>
    <w:rsid w:val="00AC0795"/>
    <w:rsid w:val="00AC090E"/>
    <w:rsid w:val="00AC0C8A"/>
    <w:rsid w:val="00AC0D9C"/>
    <w:rsid w:val="00AC0FD0"/>
    <w:rsid w:val="00AC0FE8"/>
    <w:rsid w:val="00AC1001"/>
    <w:rsid w:val="00AC10A1"/>
    <w:rsid w:val="00AC1128"/>
    <w:rsid w:val="00AC12D1"/>
    <w:rsid w:val="00AC1779"/>
    <w:rsid w:val="00AC1962"/>
    <w:rsid w:val="00AC1A5F"/>
    <w:rsid w:val="00AC1B20"/>
    <w:rsid w:val="00AC1BE3"/>
    <w:rsid w:val="00AC1DAC"/>
    <w:rsid w:val="00AC1E61"/>
    <w:rsid w:val="00AC1F6C"/>
    <w:rsid w:val="00AC1FA6"/>
    <w:rsid w:val="00AC1FAB"/>
    <w:rsid w:val="00AC1FBC"/>
    <w:rsid w:val="00AC20A5"/>
    <w:rsid w:val="00AC20D7"/>
    <w:rsid w:val="00AC2377"/>
    <w:rsid w:val="00AC251F"/>
    <w:rsid w:val="00AC25AA"/>
    <w:rsid w:val="00AC26B3"/>
    <w:rsid w:val="00AC2860"/>
    <w:rsid w:val="00AC28AE"/>
    <w:rsid w:val="00AC2958"/>
    <w:rsid w:val="00AC2A64"/>
    <w:rsid w:val="00AC2B43"/>
    <w:rsid w:val="00AC2B55"/>
    <w:rsid w:val="00AC2F5D"/>
    <w:rsid w:val="00AC2FC1"/>
    <w:rsid w:val="00AC31B6"/>
    <w:rsid w:val="00AC3306"/>
    <w:rsid w:val="00AC3389"/>
    <w:rsid w:val="00AC346B"/>
    <w:rsid w:val="00AC34BF"/>
    <w:rsid w:val="00AC35AE"/>
    <w:rsid w:val="00AC382B"/>
    <w:rsid w:val="00AC3931"/>
    <w:rsid w:val="00AC39D1"/>
    <w:rsid w:val="00AC39DE"/>
    <w:rsid w:val="00AC4233"/>
    <w:rsid w:val="00AC427F"/>
    <w:rsid w:val="00AC42F6"/>
    <w:rsid w:val="00AC430F"/>
    <w:rsid w:val="00AC4389"/>
    <w:rsid w:val="00AC4808"/>
    <w:rsid w:val="00AC4869"/>
    <w:rsid w:val="00AC48EB"/>
    <w:rsid w:val="00AC49CF"/>
    <w:rsid w:val="00AC49FD"/>
    <w:rsid w:val="00AC4C43"/>
    <w:rsid w:val="00AC4CE7"/>
    <w:rsid w:val="00AC4EB8"/>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D1"/>
    <w:rsid w:val="00AC69F3"/>
    <w:rsid w:val="00AC6AC1"/>
    <w:rsid w:val="00AC6BCD"/>
    <w:rsid w:val="00AC6BE9"/>
    <w:rsid w:val="00AC6D1F"/>
    <w:rsid w:val="00AC6F62"/>
    <w:rsid w:val="00AC7296"/>
    <w:rsid w:val="00AC72DF"/>
    <w:rsid w:val="00AC738D"/>
    <w:rsid w:val="00AC73B0"/>
    <w:rsid w:val="00AC746B"/>
    <w:rsid w:val="00AC7487"/>
    <w:rsid w:val="00AC770F"/>
    <w:rsid w:val="00AC77C3"/>
    <w:rsid w:val="00AC783D"/>
    <w:rsid w:val="00AC795D"/>
    <w:rsid w:val="00AC796F"/>
    <w:rsid w:val="00AC7975"/>
    <w:rsid w:val="00AC7A3C"/>
    <w:rsid w:val="00AC7AD8"/>
    <w:rsid w:val="00AC7C4E"/>
    <w:rsid w:val="00AC7D17"/>
    <w:rsid w:val="00AC7E67"/>
    <w:rsid w:val="00AC7E7C"/>
    <w:rsid w:val="00AC7FD7"/>
    <w:rsid w:val="00AD005C"/>
    <w:rsid w:val="00AD0168"/>
    <w:rsid w:val="00AD0187"/>
    <w:rsid w:val="00AD0345"/>
    <w:rsid w:val="00AD03CC"/>
    <w:rsid w:val="00AD0566"/>
    <w:rsid w:val="00AD0567"/>
    <w:rsid w:val="00AD0781"/>
    <w:rsid w:val="00AD0844"/>
    <w:rsid w:val="00AD0A64"/>
    <w:rsid w:val="00AD0B48"/>
    <w:rsid w:val="00AD0D08"/>
    <w:rsid w:val="00AD0D0A"/>
    <w:rsid w:val="00AD0D11"/>
    <w:rsid w:val="00AD0D70"/>
    <w:rsid w:val="00AD0E61"/>
    <w:rsid w:val="00AD0FB8"/>
    <w:rsid w:val="00AD1038"/>
    <w:rsid w:val="00AD10BD"/>
    <w:rsid w:val="00AD1253"/>
    <w:rsid w:val="00AD1308"/>
    <w:rsid w:val="00AD1349"/>
    <w:rsid w:val="00AD1358"/>
    <w:rsid w:val="00AD13F6"/>
    <w:rsid w:val="00AD144A"/>
    <w:rsid w:val="00AD1515"/>
    <w:rsid w:val="00AD1520"/>
    <w:rsid w:val="00AD1596"/>
    <w:rsid w:val="00AD15FE"/>
    <w:rsid w:val="00AD1603"/>
    <w:rsid w:val="00AD16D0"/>
    <w:rsid w:val="00AD19C1"/>
    <w:rsid w:val="00AD1AA6"/>
    <w:rsid w:val="00AD1B15"/>
    <w:rsid w:val="00AD1B2D"/>
    <w:rsid w:val="00AD1EEF"/>
    <w:rsid w:val="00AD204E"/>
    <w:rsid w:val="00AD21C5"/>
    <w:rsid w:val="00AD2239"/>
    <w:rsid w:val="00AD2328"/>
    <w:rsid w:val="00AD24B9"/>
    <w:rsid w:val="00AD2767"/>
    <w:rsid w:val="00AD2803"/>
    <w:rsid w:val="00AD28F9"/>
    <w:rsid w:val="00AD291E"/>
    <w:rsid w:val="00AD2A5B"/>
    <w:rsid w:val="00AD2D39"/>
    <w:rsid w:val="00AD2D45"/>
    <w:rsid w:val="00AD2D85"/>
    <w:rsid w:val="00AD2D94"/>
    <w:rsid w:val="00AD2E19"/>
    <w:rsid w:val="00AD2E3D"/>
    <w:rsid w:val="00AD2E4F"/>
    <w:rsid w:val="00AD2F1C"/>
    <w:rsid w:val="00AD2F21"/>
    <w:rsid w:val="00AD3074"/>
    <w:rsid w:val="00AD3289"/>
    <w:rsid w:val="00AD3386"/>
    <w:rsid w:val="00AD33DA"/>
    <w:rsid w:val="00AD3685"/>
    <w:rsid w:val="00AD3811"/>
    <w:rsid w:val="00AD38B3"/>
    <w:rsid w:val="00AD39AA"/>
    <w:rsid w:val="00AD3A25"/>
    <w:rsid w:val="00AD3AFE"/>
    <w:rsid w:val="00AD3BC1"/>
    <w:rsid w:val="00AD3E9D"/>
    <w:rsid w:val="00AD3F18"/>
    <w:rsid w:val="00AD40D6"/>
    <w:rsid w:val="00AD4213"/>
    <w:rsid w:val="00AD4245"/>
    <w:rsid w:val="00AD42F0"/>
    <w:rsid w:val="00AD432D"/>
    <w:rsid w:val="00AD43C0"/>
    <w:rsid w:val="00AD455A"/>
    <w:rsid w:val="00AD466F"/>
    <w:rsid w:val="00AD47C8"/>
    <w:rsid w:val="00AD48F8"/>
    <w:rsid w:val="00AD49C8"/>
    <w:rsid w:val="00AD4A0C"/>
    <w:rsid w:val="00AD4D80"/>
    <w:rsid w:val="00AD4F06"/>
    <w:rsid w:val="00AD4FD4"/>
    <w:rsid w:val="00AD5135"/>
    <w:rsid w:val="00AD5610"/>
    <w:rsid w:val="00AD5681"/>
    <w:rsid w:val="00AD5780"/>
    <w:rsid w:val="00AD5A25"/>
    <w:rsid w:val="00AD5BE0"/>
    <w:rsid w:val="00AD5C1F"/>
    <w:rsid w:val="00AD5ED9"/>
    <w:rsid w:val="00AD5F23"/>
    <w:rsid w:val="00AD6032"/>
    <w:rsid w:val="00AD60EE"/>
    <w:rsid w:val="00AD6182"/>
    <w:rsid w:val="00AD6245"/>
    <w:rsid w:val="00AD654F"/>
    <w:rsid w:val="00AD6634"/>
    <w:rsid w:val="00AD6726"/>
    <w:rsid w:val="00AD6756"/>
    <w:rsid w:val="00AD68AD"/>
    <w:rsid w:val="00AD69F3"/>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207"/>
    <w:rsid w:val="00AE0232"/>
    <w:rsid w:val="00AE04B0"/>
    <w:rsid w:val="00AE0507"/>
    <w:rsid w:val="00AE087C"/>
    <w:rsid w:val="00AE09FE"/>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717"/>
    <w:rsid w:val="00AE189A"/>
    <w:rsid w:val="00AE1A6C"/>
    <w:rsid w:val="00AE1BE5"/>
    <w:rsid w:val="00AE1D04"/>
    <w:rsid w:val="00AE1D4B"/>
    <w:rsid w:val="00AE1ED9"/>
    <w:rsid w:val="00AE1F04"/>
    <w:rsid w:val="00AE1FC4"/>
    <w:rsid w:val="00AE20D6"/>
    <w:rsid w:val="00AE2123"/>
    <w:rsid w:val="00AE216B"/>
    <w:rsid w:val="00AE2194"/>
    <w:rsid w:val="00AE21B2"/>
    <w:rsid w:val="00AE2305"/>
    <w:rsid w:val="00AE242B"/>
    <w:rsid w:val="00AE2503"/>
    <w:rsid w:val="00AE2639"/>
    <w:rsid w:val="00AE2B51"/>
    <w:rsid w:val="00AE2CAE"/>
    <w:rsid w:val="00AE2F6D"/>
    <w:rsid w:val="00AE31F1"/>
    <w:rsid w:val="00AE3209"/>
    <w:rsid w:val="00AE3274"/>
    <w:rsid w:val="00AE3287"/>
    <w:rsid w:val="00AE333C"/>
    <w:rsid w:val="00AE33C4"/>
    <w:rsid w:val="00AE342E"/>
    <w:rsid w:val="00AE3601"/>
    <w:rsid w:val="00AE366D"/>
    <w:rsid w:val="00AE36C9"/>
    <w:rsid w:val="00AE373D"/>
    <w:rsid w:val="00AE3994"/>
    <w:rsid w:val="00AE3A33"/>
    <w:rsid w:val="00AE3B30"/>
    <w:rsid w:val="00AE3D90"/>
    <w:rsid w:val="00AE3F0A"/>
    <w:rsid w:val="00AE3FA7"/>
    <w:rsid w:val="00AE4187"/>
    <w:rsid w:val="00AE42CB"/>
    <w:rsid w:val="00AE4528"/>
    <w:rsid w:val="00AE4685"/>
    <w:rsid w:val="00AE46F0"/>
    <w:rsid w:val="00AE4929"/>
    <w:rsid w:val="00AE495D"/>
    <w:rsid w:val="00AE4AF4"/>
    <w:rsid w:val="00AE4B44"/>
    <w:rsid w:val="00AE4B8E"/>
    <w:rsid w:val="00AE4C43"/>
    <w:rsid w:val="00AE4E0D"/>
    <w:rsid w:val="00AE4F33"/>
    <w:rsid w:val="00AE4FCB"/>
    <w:rsid w:val="00AE5096"/>
    <w:rsid w:val="00AE511B"/>
    <w:rsid w:val="00AE5157"/>
    <w:rsid w:val="00AE51A6"/>
    <w:rsid w:val="00AE5227"/>
    <w:rsid w:val="00AE52F1"/>
    <w:rsid w:val="00AE54D9"/>
    <w:rsid w:val="00AE5651"/>
    <w:rsid w:val="00AE578A"/>
    <w:rsid w:val="00AE5807"/>
    <w:rsid w:val="00AE5836"/>
    <w:rsid w:val="00AE5AD1"/>
    <w:rsid w:val="00AE5B34"/>
    <w:rsid w:val="00AE5C5E"/>
    <w:rsid w:val="00AE5D00"/>
    <w:rsid w:val="00AE5DAA"/>
    <w:rsid w:val="00AE6011"/>
    <w:rsid w:val="00AE6013"/>
    <w:rsid w:val="00AE60A0"/>
    <w:rsid w:val="00AE611F"/>
    <w:rsid w:val="00AE61FD"/>
    <w:rsid w:val="00AE6229"/>
    <w:rsid w:val="00AE6264"/>
    <w:rsid w:val="00AE6283"/>
    <w:rsid w:val="00AE6284"/>
    <w:rsid w:val="00AE6320"/>
    <w:rsid w:val="00AE63B2"/>
    <w:rsid w:val="00AE6672"/>
    <w:rsid w:val="00AE68B2"/>
    <w:rsid w:val="00AE69E0"/>
    <w:rsid w:val="00AE6B90"/>
    <w:rsid w:val="00AE6D6E"/>
    <w:rsid w:val="00AE7491"/>
    <w:rsid w:val="00AE7647"/>
    <w:rsid w:val="00AE7898"/>
    <w:rsid w:val="00AE7900"/>
    <w:rsid w:val="00AE7B76"/>
    <w:rsid w:val="00AE7B9C"/>
    <w:rsid w:val="00AE7CC8"/>
    <w:rsid w:val="00AE7D1F"/>
    <w:rsid w:val="00AE7D76"/>
    <w:rsid w:val="00AE7FC2"/>
    <w:rsid w:val="00AF0130"/>
    <w:rsid w:val="00AF016B"/>
    <w:rsid w:val="00AF017A"/>
    <w:rsid w:val="00AF0476"/>
    <w:rsid w:val="00AF048C"/>
    <w:rsid w:val="00AF04B6"/>
    <w:rsid w:val="00AF0740"/>
    <w:rsid w:val="00AF07D8"/>
    <w:rsid w:val="00AF080C"/>
    <w:rsid w:val="00AF0956"/>
    <w:rsid w:val="00AF09F6"/>
    <w:rsid w:val="00AF0AA1"/>
    <w:rsid w:val="00AF0C6C"/>
    <w:rsid w:val="00AF0C7D"/>
    <w:rsid w:val="00AF0CCA"/>
    <w:rsid w:val="00AF0CF2"/>
    <w:rsid w:val="00AF0D4F"/>
    <w:rsid w:val="00AF0FA2"/>
    <w:rsid w:val="00AF1007"/>
    <w:rsid w:val="00AF1071"/>
    <w:rsid w:val="00AF1095"/>
    <w:rsid w:val="00AF11BD"/>
    <w:rsid w:val="00AF1250"/>
    <w:rsid w:val="00AF152D"/>
    <w:rsid w:val="00AF1567"/>
    <w:rsid w:val="00AF1881"/>
    <w:rsid w:val="00AF1AD3"/>
    <w:rsid w:val="00AF1B1C"/>
    <w:rsid w:val="00AF1B7B"/>
    <w:rsid w:val="00AF1BCE"/>
    <w:rsid w:val="00AF1D49"/>
    <w:rsid w:val="00AF1EC0"/>
    <w:rsid w:val="00AF1F7F"/>
    <w:rsid w:val="00AF2381"/>
    <w:rsid w:val="00AF2471"/>
    <w:rsid w:val="00AF2490"/>
    <w:rsid w:val="00AF253E"/>
    <w:rsid w:val="00AF2633"/>
    <w:rsid w:val="00AF27C9"/>
    <w:rsid w:val="00AF2808"/>
    <w:rsid w:val="00AF280A"/>
    <w:rsid w:val="00AF282F"/>
    <w:rsid w:val="00AF287B"/>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763"/>
    <w:rsid w:val="00AF3824"/>
    <w:rsid w:val="00AF387C"/>
    <w:rsid w:val="00AF39BB"/>
    <w:rsid w:val="00AF3A2D"/>
    <w:rsid w:val="00AF3CEC"/>
    <w:rsid w:val="00AF3D4D"/>
    <w:rsid w:val="00AF40F4"/>
    <w:rsid w:val="00AF412E"/>
    <w:rsid w:val="00AF44C3"/>
    <w:rsid w:val="00AF4575"/>
    <w:rsid w:val="00AF477E"/>
    <w:rsid w:val="00AF49E5"/>
    <w:rsid w:val="00AF4AD9"/>
    <w:rsid w:val="00AF4B9D"/>
    <w:rsid w:val="00AF4C1B"/>
    <w:rsid w:val="00AF4C5B"/>
    <w:rsid w:val="00AF4C98"/>
    <w:rsid w:val="00AF514C"/>
    <w:rsid w:val="00AF515E"/>
    <w:rsid w:val="00AF5233"/>
    <w:rsid w:val="00AF52AC"/>
    <w:rsid w:val="00AF5334"/>
    <w:rsid w:val="00AF548A"/>
    <w:rsid w:val="00AF54CE"/>
    <w:rsid w:val="00AF55CD"/>
    <w:rsid w:val="00AF56EA"/>
    <w:rsid w:val="00AF58B0"/>
    <w:rsid w:val="00AF5BF5"/>
    <w:rsid w:val="00AF5CBF"/>
    <w:rsid w:val="00AF5CFE"/>
    <w:rsid w:val="00AF5D69"/>
    <w:rsid w:val="00AF5D82"/>
    <w:rsid w:val="00AF5DD0"/>
    <w:rsid w:val="00AF5EE9"/>
    <w:rsid w:val="00AF60B3"/>
    <w:rsid w:val="00AF6110"/>
    <w:rsid w:val="00AF61DE"/>
    <w:rsid w:val="00AF6274"/>
    <w:rsid w:val="00AF627A"/>
    <w:rsid w:val="00AF6325"/>
    <w:rsid w:val="00AF637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53E"/>
    <w:rsid w:val="00B00700"/>
    <w:rsid w:val="00B0083F"/>
    <w:rsid w:val="00B00842"/>
    <w:rsid w:val="00B00B52"/>
    <w:rsid w:val="00B00C92"/>
    <w:rsid w:val="00B00CB5"/>
    <w:rsid w:val="00B00D1F"/>
    <w:rsid w:val="00B00D50"/>
    <w:rsid w:val="00B00D62"/>
    <w:rsid w:val="00B01112"/>
    <w:rsid w:val="00B01291"/>
    <w:rsid w:val="00B012C1"/>
    <w:rsid w:val="00B012DD"/>
    <w:rsid w:val="00B012F7"/>
    <w:rsid w:val="00B01642"/>
    <w:rsid w:val="00B01925"/>
    <w:rsid w:val="00B01A94"/>
    <w:rsid w:val="00B01AB4"/>
    <w:rsid w:val="00B01E38"/>
    <w:rsid w:val="00B01EDA"/>
    <w:rsid w:val="00B01F04"/>
    <w:rsid w:val="00B01F55"/>
    <w:rsid w:val="00B02049"/>
    <w:rsid w:val="00B02221"/>
    <w:rsid w:val="00B022D1"/>
    <w:rsid w:val="00B02424"/>
    <w:rsid w:val="00B02539"/>
    <w:rsid w:val="00B02661"/>
    <w:rsid w:val="00B026B3"/>
    <w:rsid w:val="00B027CC"/>
    <w:rsid w:val="00B02821"/>
    <w:rsid w:val="00B02BA8"/>
    <w:rsid w:val="00B02BB9"/>
    <w:rsid w:val="00B02ECC"/>
    <w:rsid w:val="00B02F9D"/>
    <w:rsid w:val="00B03068"/>
    <w:rsid w:val="00B033D0"/>
    <w:rsid w:val="00B034D3"/>
    <w:rsid w:val="00B03524"/>
    <w:rsid w:val="00B03619"/>
    <w:rsid w:val="00B0378E"/>
    <w:rsid w:val="00B037FA"/>
    <w:rsid w:val="00B038FE"/>
    <w:rsid w:val="00B03B57"/>
    <w:rsid w:val="00B03BD9"/>
    <w:rsid w:val="00B03C86"/>
    <w:rsid w:val="00B03CCE"/>
    <w:rsid w:val="00B03D45"/>
    <w:rsid w:val="00B03E10"/>
    <w:rsid w:val="00B03E4D"/>
    <w:rsid w:val="00B03E73"/>
    <w:rsid w:val="00B040CE"/>
    <w:rsid w:val="00B04135"/>
    <w:rsid w:val="00B0424A"/>
    <w:rsid w:val="00B042E9"/>
    <w:rsid w:val="00B04322"/>
    <w:rsid w:val="00B0442E"/>
    <w:rsid w:val="00B0461D"/>
    <w:rsid w:val="00B046F1"/>
    <w:rsid w:val="00B047EE"/>
    <w:rsid w:val="00B049F9"/>
    <w:rsid w:val="00B04A4E"/>
    <w:rsid w:val="00B04B2A"/>
    <w:rsid w:val="00B04BE1"/>
    <w:rsid w:val="00B04C8B"/>
    <w:rsid w:val="00B04CCD"/>
    <w:rsid w:val="00B04F2A"/>
    <w:rsid w:val="00B04F6F"/>
    <w:rsid w:val="00B0500F"/>
    <w:rsid w:val="00B05262"/>
    <w:rsid w:val="00B052A8"/>
    <w:rsid w:val="00B05394"/>
    <w:rsid w:val="00B0545D"/>
    <w:rsid w:val="00B055BA"/>
    <w:rsid w:val="00B055C3"/>
    <w:rsid w:val="00B05669"/>
    <w:rsid w:val="00B05671"/>
    <w:rsid w:val="00B0589B"/>
    <w:rsid w:val="00B059AF"/>
    <w:rsid w:val="00B059D5"/>
    <w:rsid w:val="00B05AE8"/>
    <w:rsid w:val="00B05B3A"/>
    <w:rsid w:val="00B05D52"/>
    <w:rsid w:val="00B06266"/>
    <w:rsid w:val="00B0637C"/>
    <w:rsid w:val="00B0640F"/>
    <w:rsid w:val="00B06644"/>
    <w:rsid w:val="00B0677D"/>
    <w:rsid w:val="00B0679F"/>
    <w:rsid w:val="00B06851"/>
    <w:rsid w:val="00B06889"/>
    <w:rsid w:val="00B069BC"/>
    <w:rsid w:val="00B06A91"/>
    <w:rsid w:val="00B06ABB"/>
    <w:rsid w:val="00B06EF3"/>
    <w:rsid w:val="00B06F8C"/>
    <w:rsid w:val="00B07039"/>
    <w:rsid w:val="00B07123"/>
    <w:rsid w:val="00B071BB"/>
    <w:rsid w:val="00B073E3"/>
    <w:rsid w:val="00B0749E"/>
    <w:rsid w:val="00B0771A"/>
    <w:rsid w:val="00B077F1"/>
    <w:rsid w:val="00B07893"/>
    <w:rsid w:val="00B078F2"/>
    <w:rsid w:val="00B079BF"/>
    <w:rsid w:val="00B07A34"/>
    <w:rsid w:val="00B07A36"/>
    <w:rsid w:val="00B07C35"/>
    <w:rsid w:val="00B07C51"/>
    <w:rsid w:val="00B07DDC"/>
    <w:rsid w:val="00B07E35"/>
    <w:rsid w:val="00B07E7B"/>
    <w:rsid w:val="00B07F97"/>
    <w:rsid w:val="00B10428"/>
    <w:rsid w:val="00B10459"/>
    <w:rsid w:val="00B104E9"/>
    <w:rsid w:val="00B10537"/>
    <w:rsid w:val="00B1057A"/>
    <w:rsid w:val="00B10BFA"/>
    <w:rsid w:val="00B10C52"/>
    <w:rsid w:val="00B10CFF"/>
    <w:rsid w:val="00B1104B"/>
    <w:rsid w:val="00B11055"/>
    <w:rsid w:val="00B11059"/>
    <w:rsid w:val="00B11091"/>
    <w:rsid w:val="00B1113F"/>
    <w:rsid w:val="00B11270"/>
    <w:rsid w:val="00B112C0"/>
    <w:rsid w:val="00B112EA"/>
    <w:rsid w:val="00B1130B"/>
    <w:rsid w:val="00B1133B"/>
    <w:rsid w:val="00B113A0"/>
    <w:rsid w:val="00B11475"/>
    <w:rsid w:val="00B114B3"/>
    <w:rsid w:val="00B11523"/>
    <w:rsid w:val="00B11843"/>
    <w:rsid w:val="00B11BA4"/>
    <w:rsid w:val="00B11E5D"/>
    <w:rsid w:val="00B11F57"/>
    <w:rsid w:val="00B11F7F"/>
    <w:rsid w:val="00B12169"/>
    <w:rsid w:val="00B12262"/>
    <w:rsid w:val="00B12325"/>
    <w:rsid w:val="00B12479"/>
    <w:rsid w:val="00B124C7"/>
    <w:rsid w:val="00B12A33"/>
    <w:rsid w:val="00B12B20"/>
    <w:rsid w:val="00B12CDE"/>
    <w:rsid w:val="00B12D44"/>
    <w:rsid w:val="00B13082"/>
    <w:rsid w:val="00B132BB"/>
    <w:rsid w:val="00B13364"/>
    <w:rsid w:val="00B13375"/>
    <w:rsid w:val="00B134C4"/>
    <w:rsid w:val="00B13574"/>
    <w:rsid w:val="00B135C1"/>
    <w:rsid w:val="00B1368D"/>
    <w:rsid w:val="00B137F1"/>
    <w:rsid w:val="00B1389B"/>
    <w:rsid w:val="00B13A32"/>
    <w:rsid w:val="00B13AFF"/>
    <w:rsid w:val="00B13F0E"/>
    <w:rsid w:val="00B1405F"/>
    <w:rsid w:val="00B140A0"/>
    <w:rsid w:val="00B14189"/>
    <w:rsid w:val="00B14341"/>
    <w:rsid w:val="00B14413"/>
    <w:rsid w:val="00B14418"/>
    <w:rsid w:val="00B1448E"/>
    <w:rsid w:val="00B1455B"/>
    <w:rsid w:val="00B1478D"/>
    <w:rsid w:val="00B14942"/>
    <w:rsid w:val="00B14A49"/>
    <w:rsid w:val="00B14C25"/>
    <w:rsid w:val="00B14CD6"/>
    <w:rsid w:val="00B14CE8"/>
    <w:rsid w:val="00B14D2F"/>
    <w:rsid w:val="00B14F1D"/>
    <w:rsid w:val="00B150FF"/>
    <w:rsid w:val="00B151AF"/>
    <w:rsid w:val="00B151B9"/>
    <w:rsid w:val="00B151D9"/>
    <w:rsid w:val="00B15243"/>
    <w:rsid w:val="00B15316"/>
    <w:rsid w:val="00B154AF"/>
    <w:rsid w:val="00B15513"/>
    <w:rsid w:val="00B1570D"/>
    <w:rsid w:val="00B15875"/>
    <w:rsid w:val="00B15879"/>
    <w:rsid w:val="00B15889"/>
    <w:rsid w:val="00B15942"/>
    <w:rsid w:val="00B15971"/>
    <w:rsid w:val="00B15A4B"/>
    <w:rsid w:val="00B15A7D"/>
    <w:rsid w:val="00B15AD3"/>
    <w:rsid w:val="00B15BBB"/>
    <w:rsid w:val="00B15BC7"/>
    <w:rsid w:val="00B15C1E"/>
    <w:rsid w:val="00B15D51"/>
    <w:rsid w:val="00B15ECD"/>
    <w:rsid w:val="00B16142"/>
    <w:rsid w:val="00B16174"/>
    <w:rsid w:val="00B162AB"/>
    <w:rsid w:val="00B162EB"/>
    <w:rsid w:val="00B16360"/>
    <w:rsid w:val="00B16525"/>
    <w:rsid w:val="00B165A1"/>
    <w:rsid w:val="00B16869"/>
    <w:rsid w:val="00B16AED"/>
    <w:rsid w:val="00B16B19"/>
    <w:rsid w:val="00B16B53"/>
    <w:rsid w:val="00B16BA9"/>
    <w:rsid w:val="00B16E02"/>
    <w:rsid w:val="00B16FA4"/>
    <w:rsid w:val="00B170C5"/>
    <w:rsid w:val="00B1715A"/>
    <w:rsid w:val="00B172E3"/>
    <w:rsid w:val="00B172F3"/>
    <w:rsid w:val="00B1736A"/>
    <w:rsid w:val="00B17489"/>
    <w:rsid w:val="00B17510"/>
    <w:rsid w:val="00B17657"/>
    <w:rsid w:val="00B1768F"/>
    <w:rsid w:val="00B176DF"/>
    <w:rsid w:val="00B17741"/>
    <w:rsid w:val="00B1782B"/>
    <w:rsid w:val="00B179A9"/>
    <w:rsid w:val="00B17BC0"/>
    <w:rsid w:val="00B17D1B"/>
    <w:rsid w:val="00B200EC"/>
    <w:rsid w:val="00B2027C"/>
    <w:rsid w:val="00B205EE"/>
    <w:rsid w:val="00B20660"/>
    <w:rsid w:val="00B20997"/>
    <w:rsid w:val="00B20CFC"/>
    <w:rsid w:val="00B20D47"/>
    <w:rsid w:val="00B20DDC"/>
    <w:rsid w:val="00B20DF9"/>
    <w:rsid w:val="00B20EB1"/>
    <w:rsid w:val="00B21032"/>
    <w:rsid w:val="00B21245"/>
    <w:rsid w:val="00B212C6"/>
    <w:rsid w:val="00B218F1"/>
    <w:rsid w:val="00B21C13"/>
    <w:rsid w:val="00B21C31"/>
    <w:rsid w:val="00B21CE8"/>
    <w:rsid w:val="00B21D0C"/>
    <w:rsid w:val="00B2202F"/>
    <w:rsid w:val="00B22071"/>
    <w:rsid w:val="00B22129"/>
    <w:rsid w:val="00B22323"/>
    <w:rsid w:val="00B2267B"/>
    <w:rsid w:val="00B22729"/>
    <w:rsid w:val="00B227CA"/>
    <w:rsid w:val="00B227E0"/>
    <w:rsid w:val="00B229BF"/>
    <w:rsid w:val="00B22A2D"/>
    <w:rsid w:val="00B22C08"/>
    <w:rsid w:val="00B22C20"/>
    <w:rsid w:val="00B22D7C"/>
    <w:rsid w:val="00B22F07"/>
    <w:rsid w:val="00B22F3F"/>
    <w:rsid w:val="00B22F4B"/>
    <w:rsid w:val="00B22F4D"/>
    <w:rsid w:val="00B22FE4"/>
    <w:rsid w:val="00B2310F"/>
    <w:rsid w:val="00B23300"/>
    <w:rsid w:val="00B234A6"/>
    <w:rsid w:val="00B235B5"/>
    <w:rsid w:val="00B23778"/>
    <w:rsid w:val="00B237A6"/>
    <w:rsid w:val="00B23999"/>
    <w:rsid w:val="00B239C3"/>
    <w:rsid w:val="00B23BF9"/>
    <w:rsid w:val="00B23D28"/>
    <w:rsid w:val="00B23E26"/>
    <w:rsid w:val="00B23E4A"/>
    <w:rsid w:val="00B23FDE"/>
    <w:rsid w:val="00B24067"/>
    <w:rsid w:val="00B24158"/>
    <w:rsid w:val="00B24181"/>
    <w:rsid w:val="00B241BC"/>
    <w:rsid w:val="00B2444E"/>
    <w:rsid w:val="00B2454A"/>
    <w:rsid w:val="00B2474E"/>
    <w:rsid w:val="00B24962"/>
    <w:rsid w:val="00B24AF4"/>
    <w:rsid w:val="00B24B95"/>
    <w:rsid w:val="00B24BA2"/>
    <w:rsid w:val="00B24D29"/>
    <w:rsid w:val="00B24D3D"/>
    <w:rsid w:val="00B24DCF"/>
    <w:rsid w:val="00B24F98"/>
    <w:rsid w:val="00B24FDD"/>
    <w:rsid w:val="00B2505A"/>
    <w:rsid w:val="00B2520A"/>
    <w:rsid w:val="00B25215"/>
    <w:rsid w:val="00B25269"/>
    <w:rsid w:val="00B253E2"/>
    <w:rsid w:val="00B25591"/>
    <w:rsid w:val="00B256B2"/>
    <w:rsid w:val="00B2584A"/>
    <w:rsid w:val="00B25A68"/>
    <w:rsid w:val="00B25B0C"/>
    <w:rsid w:val="00B25C5F"/>
    <w:rsid w:val="00B25D24"/>
    <w:rsid w:val="00B25FA2"/>
    <w:rsid w:val="00B2601B"/>
    <w:rsid w:val="00B2610F"/>
    <w:rsid w:val="00B26124"/>
    <w:rsid w:val="00B265C1"/>
    <w:rsid w:val="00B266B7"/>
    <w:rsid w:val="00B2676A"/>
    <w:rsid w:val="00B26865"/>
    <w:rsid w:val="00B268AD"/>
    <w:rsid w:val="00B268BA"/>
    <w:rsid w:val="00B269F2"/>
    <w:rsid w:val="00B269F3"/>
    <w:rsid w:val="00B26A7F"/>
    <w:rsid w:val="00B26B3C"/>
    <w:rsid w:val="00B26D43"/>
    <w:rsid w:val="00B26D61"/>
    <w:rsid w:val="00B26DAA"/>
    <w:rsid w:val="00B26DE2"/>
    <w:rsid w:val="00B270A4"/>
    <w:rsid w:val="00B27138"/>
    <w:rsid w:val="00B27280"/>
    <w:rsid w:val="00B273E2"/>
    <w:rsid w:val="00B275C6"/>
    <w:rsid w:val="00B2769A"/>
    <w:rsid w:val="00B2777E"/>
    <w:rsid w:val="00B27783"/>
    <w:rsid w:val="00B2783C"/>
    <w:rsid w:val="00B27930"/>
    <w:rsid w:val="00B279E6"/>
    <w:rsid w:val="00B27BE3"/>
    <w:rsid w:val="00B27D2B"/>
    <w:rsid w:val="00B27D5C"/>
    <w:rsid w:val="00B27E94"/>
    <w:rsid w:val="00B3004F"/>
    <w:rsid w:val="00B3007E"/>
    <w:rsid w:val="00B30200"/>
    <w:rsid w:val="00B303B6"/>
    <w:rsid w:val="00B3043E"/>
    <w:rsid w:val="00B30501"/>
    <w:rsid w:val="00B30867"/>
    <w:rsid w:val="00B30986"/>
    <w:rsid w:val="00B30A0D"/>
    <w:rsid w:val="00B30A2E"/>
    <w:rsid w:val="00B30B03"/>
    <w:rsid w:val="00B30C11"/>
    <w:rsid w:val="00B30CD8"/>
    <w:rsid w:val="00B30DAA"/>
    <w:rsid w:val="00B30DBF"/>
    <w:rsid w:val="00B31006"/>
    <w:rsid w:val="00B3110C"/>
    <w:rsid w:val="00B3111F"/>
    <w:rsid w:val="00B31158"/>
    <w:rsid w:val="00B31229"/>
    <w:rsid w:val="00B312FF"/>
    <w:rsid w:val="00B315BB"/>
    <w:rsid w:val="00B3161C"/>
    <w:rsid w:val="00B318C8"/>
    <w:rsid w:val="00B318CC"/>
    <w:rsid w:val="00B31982"/>
    <w:rsid w:val="00B319C2"/>
    <w:rsid w:val="00B319D7"/>
    <w:rsid w:val="00B31AFA"/>
    <w:rsid w:val="00B31B04"/>
    <w:rsid w:val="00B31BAA"/>
    <w:rsid w:val="00B31C65"/>
    <w:rsid w:val="00B31D10"/>
    <w:rsid w:val="00B31EE3"/>
    <w:rsid w:val="00B31EFD"/>
    <w:rsid w:val="00B31F2A"/>
    <w:rsid w:val="00B32098"/>
    <w:rsid w:val="00B3244B"/>
    <w:rsid w:val="00B32530"/>
    <w:rsid w:val="00B32545"/>
    <w:rsid w:val="00B32664"/>
    <w:rsid w:val="00B32698"/>
    <w:rsid w:val="00B32719"/>
    <w:rsid w:val="00B329E1"/>
    <w:rsid w:val="00B32A7E"/>
    <w:rsid w:val="00B32B33"/>
    <w:rsid w:val="00B32CAA"/>
    <w:rsid w:val="00B32EB0"/>
    <w:rsid w:val="00B33039"/>
    <w:rsid w:val="00B33155"/>
    <w:rsid w:val="00B333D8"/>
    <w:rsid w:val="00B33551"/>
    <w:rsid w:val="00B335BE"/>
    <w:rsid w:val="00B335F7"/>
    <w:rsid w:val="00B33615"/>
    <w:rsid w:val="00B3381E"/>
    <w:rsid w:val="00B339D7"/>
    <w:rsid w:val="00B33B30"/>
    <w:rsid w:val="00B33C0D"/>
    <w:rsid w:val="00B33F2E"/>
    <w:rsid w:val="00B342B5"/>
    <w:rsid w:val="00B34525"/>
    <w:rsid w:val="00B345C9"/>
    <w:rsid w:val="00B34738"/>
    <w:rsid w:val="00B34786"/>
    <w:rsid w:val="00B348C1"/>
    <w:rsid w:val="00B348CA"/>
    <w:rsid w:val="00B348D1"/>
    <w:rsid w:val="00B348EF"/>
    <w:rsid w:val="00B34934"/>
    <w:rsid w:val="00B34A1F"/>
    <w:rsid w:val="00B34A5C"/>
    <w:rsid w:val="00B34D5F"/>
    <w:rsid w:val="00B34D60"/>
    <w:rsid w:val="00B34E6A"/>
    <w:rsid w:val="00B34EF1"/>
    <w:rsid w:val="00B34F32"/>
    <w:rsid w:val="00B35053"/>
    <w:rsid w:val="00B35100"/>
    <w:rsid w:val="00B351CA"/>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60"/>
    <w:rsid w:val="00B35CF9"/>
    <w:rsid w:val="00B35E0E"/>
    <w:rsid w:val="00B35F23"/>
    <w:rsid w:val="00B35FD4"/>
    <w:rsid w:val="00B36082"/>
    <w:rsid w:val="00B362D3"/>
    <w:rsid w:val="00B362E1"/>
    <w:rsid w:val="00B36359"/>
    <w:rsid w:val="00B36387"/>
    <w:rsid w:val="00B363AD"/>
    <w:rsid w:val="00B36536"/>
    <w:rsid w:val="00B36548"/>
    <w:rsid w:val="00B366B0"/>
    <w:rsid w:val="00B36705"/>
    <w:rsid w:val="00B368C1"/>
    <w:rsid w:val="00B36925"/>
    <w:rsid w:val="00B36968"/>
    <w:rsid w:val="00B36B1B"/>
    <w:rsid w:val="00B36C35"/>
    <w:rsid w:val="00B36C79"/>
    <w:rsid w:val="00B36C7E"/>
    <w:rsid w:val="00B36C86"/>
    <w:rsid w:val="00B36D99"/>
    <w:rsid w:val="00B36E2B"/>
    <w:rsid w:val="00B36E6F"/>
    <w:rsid w:val="00B36EA5"/>
    <w:rsid w:val="00B36F5D"/>
    <w:rsid w:val="00B36FDF"/>
    <w:rsid w:val="00B370B5"/>
    <w:rsid w:val="00B37115"/>
    <w:rsid w:val="00B37183"/>
    <w:rsid w:val="00B3741A"/>
    <w:rsid w:val="00B37654"/>
    <w:rsid w:val="00B3773F"/>
    <w:rsid w:val="00B378B7"/>
    <w:rsid w:val="00B37A41"/>
    <w:rsid w:val="00B37A67"/>
    <w:rsid w:val="00B37B13"/>
    <w:rsid w:val="00B37F68"/>
    <w:rsid w:val="00B400EA"/>
    <w:rsid w:val="00B404B7"/>
    <w:rsid w:val="00B4064C"/>
    <w:rsid w:val="00B4066E"/>
    <w:rsid w:val="00B406F6"/>
    <w:rsid w:val="00B4070C"/>
    <w:rsid w:val="00B4086C"/>
    <w:rsid w:val="00B408F4"/>
    <w:rsid w:val="00B4090A"/>
    <w:rsid w:val="00B40995"/>
    <w:rsid w:val="00B40A89"/>
    <w:rsid w:val="00B40B07"/>
    <w:rsid w:val="00B40EE9"/>
    <w:rsid w:val="00B410CB"/>
    <w:rsid w:val="00B41147"/>
    <w:rsid w:val="00B412CF"/>
    <w:rsid w:val="00B4158F"/>
    <w:rsid w:val="00B419BE"/>
    <w:rsid w:val="00B41A9B"/>
    <w:rsid w:val="00B41CF7"/>
    <w:rsid w:val="00B41D25"/>
    <w:rsid w:val="00B41D64"/>
    <w:rsid w:val="00B41DB6"/>
    <w:rsid w:val="00B41DC5"/>
    <w:rsid w:val="00B41E72"/>
    <w:rsid w:val="00B41FF7"/>
    <w:rsid w:val="00B421B5"/>
    <w:rsid w:val="00B42368"/>
    <w:rsid w:val="00B4252E"/>
    <w:rsid w:val="00B42609"/>
    <w:rsid w:val="00B4270B"/>
    <w:rsid w:val="00B4270C"/>
    <w:rsid w:val="00B42884"/>
    <w:rsid w:val="00B428D4"/>
    <w:rsid w:val="00B4294D"/>
    <w:rsid w:val="00B42C4E"/>
    <w:rsid w:val="00B42DED"/>
    <w:rsid w:val="00B42E16"/>
    <w:rsid w:val="00B42F62"/>
    <w:rsid w:val="00B4317C"/>
    <w:rsid w:val="00B43251"/>
    <w:rsid w:val="00B43267"/>
    <w:rsid w:val="00B435E0"/>
    <w:rsid w:val="00B43639"/>
    <w:rsid w:val="00B4366C"/>
    <w:rsid w:val="00B43676"/>
    <w:rsid w:val="00B4368E"/>
    <w:rsid w:val="00B43707"/>
    <w:rsid w:val="00B4384B"/>
    <w:rsid w:val="00B4389A"/>
    <w:rsid w:val="00B43A76"/>
    <w:rsid w:val="00B43AA9"/>
    <w:rsid w:val="00B43BA9"/>
    <w:rsid w:val="00B43C4B"/>
    <w:rsid w:val="00B43D7D"/>
    <w:rsid w:val="00B43E20"/>
    <w:rsid w:val="00B43EAD"/>
    <w:rsid w:val="00B43EDA"/>
    <w:rsid w:val="00B44049"/>
    <w:rsid w:val="00B441F7"/>
    <w:rsid w:val="00B441FE"/>
    <w:rsid w:val="00B442B5"/>
    <w:rsid w:val="00B44304"/>
    <w:rsid w:val="00B4444C"/>
    <w:rsid w:val="00B44576"/>
    <w:rsid w:val="00B44651"/>
    <w:rsid w:val="00B446DF"/>
    <w:rsid w:val="00B447FE"/>
    <w:rsid w:val="00B44809"/>
    <w:rsid w:val="00B44900"/>
    <w:rsid w:val="00B44925"/>
    <w:rsid w:val="00B44C11"/>
    <w:rsid w:val="00B4520B"/>
    <w:rsid w:val="00B454EC"/>
    <w:rsid w:val="00B45507"/>
    <w:rsid w:val="00B455F7"/>
    <w:rsid w:val="00B45665"/>
    <w:rsid w:val="00B45A24"/>
    <w:rsid w:val="00B45A51"/>
    <w:rsid w:val="00B45C3A"/>
    <w:rsid w:val="00B45CE1"/>
    <w:rsid w:val="00B45F65"/>
    <w:rsid w:val="00B461AF"/>
    <w:rsid w:val="00B461C6"/>
    <w:rsid w:val="00B461F6"/>
    <w:rsid w:val="00B46389"/>
    <w:rsid w:val="00B464CA"/>
    <w:rsid w:val="00B46657"/>
    <w:rsid w:val="00B4674E"/>
    <w:rsid w:val="00B4687C"/>
    <w:rsid w:val="00B469D8"/>
    <w:rsid w:val="00B46B32"/>
    <w:rsid w:val="00B46B3B"/>
    <w:rsid w:val="00B46B92"/>
    <w:rsid w:val="00B46E1F"/>
    <w:rsid w:val="00B46EB5"/>
    <w:rsid w:val="00B46FA2"/>
    <w:rsid w:val="00B46FD2"/>
    <w:rsid w:val="00B472F8"/>
    <w:rsid w:val="00B474BE"/>
    <w:rsid w:val="00B47573"/>
    <w:rsid w:val="00B47594"/>
    <w:rsid w:val="00B477DD"/>
    <w:rsid w:val="00B47845"/>
    <w:rsid w:val="00B479E4"/>
    <w:rsid w:val="00B47A1E"/>
    <w:rsid w:val="00B47B03"/>
    <w:rsid w:val="00B47BF6"/>
    <w:rsid w:val="00B47CCC"/>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47A"/>
    <w:rsid w:val="00B51607"/>
    <w:rsid w:val="00B5166D"/>
    <w:rsid w:val="00B51796"/>
    <w:rsid w:val="00B51938"/>
    <w:rsid w:val="00B51974"/>
    <w:rsid w:val="00B519D4"/>
    <w:rsid w:val="00B51A04"/>
    <w:rsid w:val="00B51B79"/>
    <w:rsid w:val="00B51B85"/>
    <w:rsid w:val="00B51BEA"/>
    <w:rsid w:val="00B51F87"/>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8A"/>
    <w:rsid w:val="00B5359C"/>
    <w:rsid w:val="00B536A3"/>
    <w:rsid w:val="00B53757"/>
    <w:rsid w:val="00B5384B"/>
    <w:rsid w:val="00B53990"/>
    <w:rsid w:val="00B53E55"/>
    <w:rsid w:val="00B53F43"/>
    <w:rsid w:val="00B53F51"/>
    <w:rsid w:val="00B53F63"/>
    <w:rsid w:val="00B53FB5"/>
    <w:rsid w:val="00B54125"/>
    <w:rsid w:val="00B541D9"/>
    <w:rsid w:val="00B54409"/>
    <w:rsid w:val="00B54695"/>
    <w:rsid w:val="00B5478F"/>
    <w:rsid w:val="00B54ABF"/>
    <w:rsid w:val="00B54AEC"/>
    <w:rsid w:val="00B54B78"/>
    <w:rsid w:val="00B54C2D"/>
    <w:rsid w:val="00B54DC6"/>
    <w:rsid w:val="00B54F62"/>
    <w:rsid w:val="00B5514F"/>
    <w:rsid w:val="00B55184"/>
    <w:rsid w:val="00B55299"/>
    <w:rsid w:val="00B552C2"/>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F7D"/>
    <w:rsid w:val="00B560A0"/>
    <w:rsid w:val="00B560BF"/>
    <w:rsid w:val="00B560FA"/>
    <w:rsid w:val="00B561B9"/>
    <w:rsid w:val="00B56261"/>
    <w:rsid w:val="00B56327"/>
    <w:rsid w:val="00B56454"/>
    <w:rsid w:val="00B564FD"/>
    <w:rsid w:val="00B56607"/>
    <w:rsid w:val="00B566F5"/>
    <w:rsid w:val="00B56920"/>
    <w:rsid w:val="00B56A16"/>
    <w:rsid w:val="00B56A1F"/>
    <w:rsid w:val="00B56AAF"/>
    <w:rsid w:val="00B56B1A"/>
    <w:rsid w:val="00B56FEB"/>
    <w:rsid w:val="00B56FF6"/>
    <w:rsid w:val="00B571E0"/>
    <w:rsid w:val="00B575A6"/>
    <w:rsid w:val="00B5764D"/>
    <w:rsid w:val="00B57730"/>
    <w:rsid w:val="00B57801"/>
    <w:rsid w:val="00B578A6"/>
    <w:rsid w:val="00B57B5C"/>
    <w:rsid w:val="00B57BC5"/>
    <w:rsid w:val="00B57C52"/>
    <w:rsid w:val="00B57CAE"/>
    <w:rsid w:val="00B57CAF"/>
    <w:rsid w:val="00B57D23"/>
    <w:rsid w:val="00B6012E"/>
    <w:rsid w:val="00B601D3"/>
    <w:rsid w:val="00B6046B"/>
    <w:rsid w:val="00B606DE"/>
    <w:rsid w:val="00B607E5"/>
    <w:rsid w:val="00B60944"/>
    <w:rsid w:val="00B60AFA"/>
    <w:rsid w:val="00B60D00"/>
    <w:rsid w:val="00B60F2C"/>
    <w:rsid w:val="00B611C6"/>
    <w:rsid w:val="00B61292"/>
    <w:rsid w:val="00B612B3"/>
    <w:rsid w:val="00B6131E"/>
    <w:rsid w:val="00B61372"/>
    <w:rsid w:val="00B618B7"/>
    <w:rsid w:val="00B61A52"/>
    <w:rsid w:val="00B61BF2"/>
    <w:rsid w:val="00B61BF8"/>
    <w:rsid w:val="00B61C27"/>
    <w:rsid w:val="00B61DD8"/>
    <w:rsid w:val="00B61EBF"/>
    <w:rsid w:val="00B621B4"/>
    <w:rsid w:val="00B6234C"/>
    <w:rsid w:val="00B62355"/>
    <w:rsid w:val="00B624E3"/>
    <w:rsid w:val="00B6253C"/>
    <w:rsid w:val="00B6277F"/>
    <w:rsid w:val="00B627CF"/>
    <w:rsid w:val="00B62D77"/>
    <w:rsid w:val="00B62D9F"/>
    <w:rsid w:val="00B62DBC"/>
    <w:rsid w:val="00B62E66"/>
    <w:rsid w:val="00B62FA5"/>
    <w:rsid w:val="00B6300C"/>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CF"/>
    <w:rsid w:val="00B646E5"/>
    <w:rsid w:val="00B64885"/>
    <w:rsid w:val="00B6489C"/>
    <w:rsid w:val="00B64B13"/>
    <w:rsid w:val="00B64BE7"/>
    <w:rsid w:val="00B64CD7"/>
    <w:rsid w:val="00B64D89"/>
    <w:rsid w:val="00B64E0D"/>
    <w:rsid w:val="00B64EFB"/>
    <w:rsid w:val="00B64F46"/>
    <w:rsid w:val="00B64F9D"/>
    <w:rsid w:val="00B65133"/>
    <w:rsid w:val="00B6514D"/>
    <w:rsid w:val="00B651AE"/>
    <w:rsid w:val="00B65296"/>
    <w:rsid w:val="00B65297"/>
    <w:rsid w:val="00B65361"/>
    <w:rsid w:val="00B654DE"/>
    <w:rsid w:val="00B65916"/>
    <w:rsid w:val="00B6591C"/>
    <w:rsid w:val="00B65922"/>
    <w:rsid w:val="00B659BF"/>
    <w:rsid w:val="00B65B38"/>
    <w:rsid w:val="00B65B56"/>
    <w:rsid w:val="00B65BC5"/>
    <w:rsid w:val="00B65C15"/>
    <w:rsid w:val="00B65D1B"/>
    <w:rsid w:val="00B65D51"/>
    <w:rsid w:val="00B65DAC"/>
    <w:rsid w:val="00B6605C"/>
    <w:rsid w:val="00B660FA"/>
    <w:rsid w:val="00B66128"/>
    <w:rsid w:val="00B6612F"/>
    <w:rsid w:val="00B6628E"/>
    <w:rsid w:val="00B6630E"/>
    <w:rsid w:val="00B66427"/>
    <w:rsid w:val="00B66547"/>
    <w:rsid w:val="00B667BB"/>
    <w:rsid w:val="00B6683C"/>
    <w:rsid w:val="00B66909"/>
    <w:rsid w:val="00B66921"/>
    <w:rsid w:val="00B66969"/>
    <w:rsid w:val="00B669A5"/>
    <w:rsid w:val="00B66C13"/>
    <w:rsid w:val="00B66C95"/>
    <w:rsid w:val="00B66DFD"/>
    <w:rsid w:val="00B66F06"/>
    <w:rsid w:val="00B66FA6"/>
    <w:rsid w:val="00B670AC"/>
    <w:rsid w:val="00B671DC"/>
    <w:rsid w:val="00B6748D"/>
    <w:rsid w:val="00B674B3"/>
    <w:rsid w:val="00B674B8"/>
    <w:rsid w:val="00B675F0"/>
    <w:rsid w:val="00B675FE"/>
    <w:rsid w:val="00B6782F"/>
    <w:rsid w:val="00B67927"/>
    <w:rsid w:val="00B67B7A"/>
    <w:rsid w:val="00B67E41"/>
    <w:rsid w:val="00B7013B"/>
    <w:rsid w:val="00B7025C"/>
    <w:rsid w:val="00B70532"/>
    <w:rsid w:val="00B70614"/>
    <w:rsid w:val="00B707DE"/>
    <w:rsid w:val="00B70887"/>
    <w:rsid w:val="00B70ADD"/>
    <w:rsid w:val="00B70B20"/>
    <w:rsid w:val="00B70CAD"/>
    <w:rsid w:val="00B70D05"/>
    <w:rsid w:val="00B70DB9"/>
    <w:rsid w:val="00B71327"/>
    <w:rsid w:val="00B7141F"/>
    <w:rsid w:val="00B7144F"/>
    <w:rsid w:val="00B7147B"/>
    <w:rsid w:val="00B71638"/>
    <w:rsid w:val="00B717EA"/>
    <w:rsid w:val="00B71884"/>
    <w:rsid w:val="00B719A3"/>
    <w:rsid w:val="00B719E4"/>
    <w:rsid w:val="00B71DA6"/>
    <w:rsid w:val="00B71F22"/>
    <w:rsid w:val="00B72138"/>
    <w:rsid w:val="00B72239"/>
    <w:rsid w:val="00B72288"/>
    <w:rsid w:val="00B722A6"/>
    <w:rsid w:val="00B722BB"/>
    <w:rsid w:val="00B722F1"/>
    <w:rsid w:val="00B72553"/>
    <w:rsid w:val="00B7263F"/>
    <w:rsid w:val="00B72667"/>
    <w:rsid w:val="00B72ACD"/>
    <w:rsid w:val="00B72AD3"/>
    <w:rsid w:val="00B72C60"/>
    <w:rsid w:val="00B72C84"/>
    <w:rsid w:val="00B72D10"/>
    <w:rsid w:val="00B72DC7"/>
    <w:rsid w:val="00B72EF9"/>
    <w:rsid w:val="00B72EFB"/>
    <w:rsid w:val="00B72F53"/>
    <w:rsid w:val="00B72FD0"/>
    <w:rsid w:val="00B732C9"/>
    <w:rsid w:val="00B7342C"/>
    <w:rsid w:val="00B7351F"/>
    <w:rsid w:val="00B737D5"/>
    <w:rsid w:val="00B73D5E"/>
    <w:rsid w:val="00B7403C"/>
    <w:rsid w:val="00B74086"/>
    <w:rsid w:val="00B74099"/>
    <w:rsid w:val="00B74160"/>
    <w:rsid w:val="00B74184"/>
    <w:rsid w:val="00B7430F"/>
    <w:rsid w:val="00B74317"/>
    <w:rsid w:val="00B7442A"/>
    <w:rsid w:val="00B745C0"/>
    <w:rsid w:val="00B745DA"/>
    <w:rsid w:val="00B746A7"/>
    <w:rsid w:val="00B7479A"/>
    <w:rsid w:val="00B7482D"/>
    <w:rsid w:val="00B74A55"/>
    <w:rsid w:val="00B74CC2"/>
    <w:rsid w:val="00B74FBD"/>
    <w:rsid w:val="00B753CF"/>
    <w:rsid w:val="00B755FB"/>
    <w:rsid w:val="00B7568C"/>
    <w:rsid w:val="00B7572D"/>
    <w:rsid w:val="00B75A29"/>
    <w:rsid w:val="00B75A83"/>
    <w:rsid w:val="00B75AA5"/>
    <w:rsid w:val="00B75B27"/>
    <w:rsid w:val="00B75BEA"/>
    <w:rsid w:val="00B75DAD"/>
    <w:rsid w:val="00B75E7C"/>
    <w:rsid w:val="00B760FA"/>
    <w:rsid w:val="00B76122"/>
    <w:rsid w:val="00B76222"/>
    <w:rsid w:val="00B762AC"/>
    <w:rsid w:val="00B762DD"/>
    <w:rsid w:val="00B7646B"/>
    <w:rsid w:val="00B764C3"/>
    <w:rsid w:val="00B768B7"/>
    <w:rsid w:val="00B7690D"/>
    <w:rsid w:val="00B7697E"/>
    <w:rsid w:val="00B76C1E"/>
    <w:rsid w:val="00B76D34"/>
    <w:rsid w:val="00B76DE7"/>
    <w:rsid w:val="00B770B9"/>
    <w:rsid w:val="00B771CC"/>
    <w:rsid w:val="00B7720D"/>
    <w:rsid w:val="00B77213"/>
    <w:rsid w:val="00B77222"/>
    <w:rsid w:val="00B772B2"/>
    <w:rsid w:val="00B7751C"/>
    <w:rsid w:val="00B7761A"/>
    <w:rsid w:val="00B7784F"/>
    <w:rsid w:val="00B778E1"/>
    <w:rsid w:val="00B77921"/>
    <w:rsid w:val="00B77AE4"/>
    <w:rsid w:val="00B77AFC"/>
    <w:rsid w:val="00B77CE3"/>
    <w:rsid w:val="00B77DB5"/>
    <w:rsid w:val="00B77E0F"/>
    <w:rsid w:val="00B8030F"/>
    <w:rsid w:val="00B8036C"/>
    <w:rsid w:val="00B8045E"/>
    <w:rsid w:val="00B804A7"/>
    <w:rsid w:val="00B805B6"/>
    <w:rsid w:val="00B806FE"/>
    <w:rsid w:val="00B809E6"/>
    <w:rsid w:val="00B80A6C"/>
    <w:rsid w:val="00B80C91"/>
    <w:rsid w:val="00B80CCA"/>
    <w:rsid w:val="00B80E38"/>
    <w:rsid w:val="00B80E3A"/>
    <w:rsid w:val="00B80F0E"/>
    <w:rsid w:val="00B80F25"/>
    <w:rsid w:val="00B8103A"/>
    <w:rsid w:val="00B8123B"/>
    <w:rsid w:val="00B8139C"/>
    <w:rsid w:val="00B813E6"/>
    <w:rsid w:val="00B814AD"/>
    <w:rsid w:val="00B81528"/>
    <w:rsid w:val="00B816C5"/>
    <w:rsid w:val="00B81710"/>
    <w:rsid w:val="00B8171A"/>
    <w:rsid w:val="00B817A6"/>
    <w:rsid w:val="00B817B6"/>
    <w:rsid w:val="00B81921"/>
    <w:rsid w:val="00B8199E"/>
    <w:rsid w:val="00B819CA"/>
    <w:rsid w:val="00B81A0B"/>
    <w:rsid w:val="00B81A2F"/>
    <w:rsid w:val="00B81CAE"/>
    <w:rsid w:val="00B82192"/>
    <w:rsid w:val="00B821A6"/>
    <w:rsid w:val="00B82210"/>
    <w:rsid w:val="00B82314"/>
    <w:rsid w:val="00B8233D"/>
    <w:rsid w:val="00B8240C"/>
    <w:rsid w:val="00B824E7"/>
    <w:rsid w:val="00B8258D"/>
    <w:rsid w:val="00B82827"/>
    <w:rsid w:val="00B8298A"/>
    <w:rsid w:val="00B82A0D"/>
    <w:rsid w:val="00B82A13"/>
    <w:rsid w:val="00B82AF0"/>
    <w:rsid w:val="00B82B1E"/>
    <w:rsid w:val="00B82B2A"/>
    <w:rsid w:val="00B82C6E"/>
    <w:rsid w:val="00B82E6E"/>
    <w:rsid w:val="00B82F99"/>
    <w:rsid w:val="00B83006"/>
    <w:rsid w:val="00B832B5"/>
    <w:rsid w:val="00B83539"/>
    <w:rsid w:val="00B83846"/>
    <w:rsid w:val="00B8384C"/>
    <w:rsid w:val="00B8388C"/>
    <w:rsid w:val="00B83C9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5042"/>
    <w:rsid w:val="00B851A3"/>
    <w:rsid w:val="00B85505"/>
    <w:rsid w:val="00B855AE"/>
    <w:rsid w:val="00B856DE"/>
    <w:rsid w:val="00B856F0"/>
    <w:rsid w:val="00B857A8"/>
    <w:rsid w:val="00B858C8"/>
    <w:rsid w:val="00B85AFF"/>
    <w:rsid w:val="00B85BC5"/>
    <w:rsid w:val="00B85DDD"/>
    <w:rsid w:val="00B85E9B"/>
    <w:rsid w:val="00B85EBB"/>
    <w:rsid w:val="00B85F7B"/>
    <w:rsid w:val="00B86024"/>
    <w:rsid w:val="00B8619E"/>
    <w:rsid w:val="00B862E1"/>
    <w:rsid w:val="00B863FE"/>
    <w:rsid w:val="00B8650D"/>
    <w:rsid w:val="00B866AE"/>
    <w:rsid w:val="00B866FA"/>
    <w:rsid w:val="00B867B1"/>
    <w:rsid w:val="00B8697B"/>
    <w:rsid w:val="00B86988"/>
    <w:rsid w:val="00B86A04"/>
    <w:rsid w:val="00B86A6E"/>
    <w:rsid w:val="00B870DF"/>
    <w:rsid w:val="00B87105"/>
    <w:rsid w:val="00B87195"/>
    <w:rsid w:val="00B87202"/>
    <w:rsid w:val="00B87304"/>
    <w:rsid w:val="00B87381"/>
    <w:rsid w:val="00B877D8"/>
    <w:rsid w:val="00B87804"/>
    <w:rsid w:val="00B8791D"/>
    <w:rsid w:val="00B87A37"/>
    <w:rsid w:val="00B87BA4"/>
    <w:rsid w:val="00B87BF5"/>
    <w:rsid w:val="00B87D6D"/>
    <w:rsid w:val="00B87F31"/>
    <w:rsid w:val="00B90220"/>
    <w:rsid w:val="00B90260"/>
    <w:rsid w:val="00B90477"/>
    <w:rsid w:val="00B905E6"/>
    <w:rsid w:val="00B90752"/>
    <w:rsid w:val="00B9085B"/>
    <w:rsid w:val="00B9095D"/>
    <w:rsid w:val="00B90B28"/>
    <w:rsid w:val="00B90B57"/>
    <w:rsid w:val="00B90BDF"/>
    <w:rsid w:val="00B90D9F"/>
    <w:rsid w:val="00B90F0D"/>
    <w:rsid w:val="00B9120E"/>
    <w:rsid w:val="00B913A0"/>
    <w:rsid w:val="00B91440"/>
    <w:rsid w:val="00B91538"/>
    <w:rsid w:val="00B91631"/>
    <w:rsid w:val="00B91780"/>
    <w:rsid w:val="00B91800"/>
    <w:rsid w:val="00B918F9"/>
    <w:rsid w:val="00B9194F"/>
    <w:rsid w:val="00B91B39"/>
    <w:rsid w:val="00B91D5C"/>
    <w:rsid w:val="00B91ED6"/>
    <w:rsid w:val="00B923E9"/>
    <w:rsid w:val="00B92491"/>
    <w:rsid w:val="00B92496"/>
    <w:rsid w:val="00B9258A"/>
    <w:rsid w:val="00B925A7"/>
    <w:rsid w:val="00B9279E"/>
    <w:rsid w:val="00B927EE"/>
    <w:rsid w:val="00B92809"/>
    <w:rsid w:val="00B9283A"/>
    <w:rsid w:val="00B928CA"/>
    <w:rsid w:val="00B928FB"/>
    <w:rsid w:val="00B92955"/>
    <w:rsid w:val="00B929C1"/>
    <w:rsid w:val="00B92E3E"/>
    <w:rsid w:val="00B92F47"/>
    <w:rsid w:val="00B92FB5"/>
    <w:rsid w:val="00B93061"/>
    <w:rsid w:val="00B9311A"/>
    <w:rsid w:val="00B93209"/>
    <w:rsid w:val="00B934E3"/>
    <w:rsid w:val="00B936BB"/>
    <w:rsid w:val="00B936DB"/>
    <w:rsid w:val="00B937E4"/>
    <w:rsid w:val="00B9382F"/>
    <w:rsid w:val="00B93AD8"/>
    <w:rsid w:val="00B93D11"/>
    <w:rsid w:val="00B93DED"/>
    <w:rsid w:val="00B93F09"/>
    <w:rsid w:val="00B93F2F"/>
    <w:rsid w:val="00B93FBA"/>
    <w:rsid w:val="00B94051"/>
    <w:rsid w:val="00B9410C"/>
    <w:rsid w:val="00B942CE"/>
    <w:rsid w:val="00B94315"/>
    <w:rsid w:val="00B943BE"/>
    <w:rsid w:val="00B944A3"/>
    <w:rsid w:val="00B944A9"/>
    <w:rsid w:val="00B94545"/>
    <w:rsid w:val="00B94743"/>
    <w:rsid w:val="00B947CC"/>
    <w:rsid w:val="00B947D9"/>
    <w:rsid w:val="00B949EF"/>
    <w:rsid w:val="00B95074"/>
    <w:rsid w:val="00B950AE"/>
    <w:rsid w:val="00B951E4"/>
    <w:rsid w:val="00B9538B"/>
    <w:rsid w:val="00B953CF"/>
    <w:rsid w:val="00B9547D"/>
    <w:rsid w:val="00B956ED"/>
    <w:rsid w:val="00B95751"/>
    <w:rsid w:val="00B957BA"/>
    <w:rsid w:val="00B95850"/>
    <w:rsid w:val="00B95864"/>
    <w:rsid w:val="00B95951"/>
    <w:rsid w:val="00B95DBD"/>
    <w:rsid w:val="00B95ECA"/>
    <w:rsid w:val="00B95F65"/>
    <w:rsid w:val="00B96052"/>
    <w:rsid w:val="00B9605B"/>
    <w:rsid w:val="00B9645B"/>
    <w:rsid w:val="00B96698"/>
    <w:rsid w:val="00B9678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FD"/>
    <w:rsid w:val="00B97736"/>
    <w:rsid w:val="00B97841"/>
    <w:rsid w:val="00B979B6"/>
    <w:rsid w:val="00B97B0D"/>
    <w:rsid w:val="00B97B61"/>
    <w:rsid w:val="00B97BC5"/>
    <w:rsid w:val="00BA00AA"/>
    <w:rsid w:val="00BA011F"/>
    <w:rsid w:val="00BA021E"/>
    <w:rsid w:val="00BA032F"/>
    <w:rsid w:val="00BA03C7"/>
    <w:rsid w:val="00BA0457"/>
    <w:rsid w:val="00BA048E"/>
    <w:rsid w:val="00BA04E9"/>
    <w:rsid w:val="00BA0507"/>
    <w:rsid w:val="00BA056D"/>
    <w:rsid w:val="00BA081D"/>
    <w:rsid w:val="00BA0974"/>
    <w:rsid w:val="00BA0990"/>
    <w:rsid w:val="00BA0C02"/>
    <w:rsid w:val="00BA0C3E"/>
    <w:rsid w:val="00BA0D83"/>
    <w:rsid w:val="00BA0DCD"/>
    <w:rsid w:val="00BA0F28"/>
    <w:rsid w:val="00BA1033"/>
    <w:rsid w:val="00BA103D"/>
    <w:rsid w:val="00BA10A0"/>
    <w:rsid w:val="00BA119F"/>
    <w:rsid w:val="00BA1269"/>
    <w:rsid w:val="00BA132B"/>
    <w:rsid w:val="00BA14E8"/>
    <w:rsid w:val="00BA158C"/>
    <w:rsid w:val="00BA15B8"/>
    <w:rsid w:val="00BA173A"/>
    <w:rsid w:val="00BA175D"/>
    <w:rsid w:val="00BA187A"/>
    <w:rsid w:val="00BA18FB"/>
    <w:rsid w:val="00BA1B45"/>
    <w:rsid w:val="00BA1C57"/>
    <w:rsid w:val="00BA1C85"/>
    <w:rsid w:val="00BA1C8C"/>
    <w:rsid w:val="00BA1FD4"/>
    <w:rsid w:val="00BA20D6"/>
    <w:rsid w:val="00BA2199"/>
    <w:rsid w:val="00BA21DA"/>
    <w:rsid w:val="00BA245B"/>
    <w:rsid w:val="00BA2498"/>
    <w:rsid w:val="00BA29B2"/>
    <w:rsid w:val="00BA2BCE"/>
    <w:rsid w:val="00BA2BFB"/>
    <w:rsid w:val="00BA2C85"/>
    <w:rsid w:val="00BA2D61"/>
    <w:rsid w:val="00BA2DCF"/>
    <w:rsid w:val="00BA2E12"/>
    <w:rsid w:val="00BA2E86"/>
    <w:rsid w:val="00BA2F1F"/>
    <w:rsid w:val="00BA30BE"/>
    <w:rsid w:val="00BA311A"/>
    <w:rsid w:val="00BA323C"/>
    <w:rsid w:val="00BA3561"/>
    <w:rsid w:val="00BA3922"/>
    <w:rsid w:val="00BA3EE4"/>
    <w:rsid w:val="00BA3F1C"/>
    <w:rsid w:val="00BA3F4A"/>
    <w:rsid w:val="00BA434C"/>
    <w:rsid w:val="00BA4503"/>
    <w:rsid w:val="00BA450F"/>
    <w:rsid w:val="00BA452A"/>
    <w:rsid w:val="00BA48A9"/>
    <w:rsid w:val="00BA4A44"/>
    <w:rsid w:val="00BA4B63"/>
    <w:rsid w:val="00BA4BDF"/>
    <w:rsid w:val="00BA4C13"/>
    <w:rsid w:val="00BA4CCF"/>
    <w:rsid w:val="00BA4D01"/>
    <w:rsid w:val="00BA4DC6"/>
    <w:rsid w:val="00BA4FBB"/>
    <w:rsid w:val="00BA510C"/>
    <w:rsid w:val="00BA521C"/>
    <w:rsid w:val="00BA52D5"/>
    <w:rsid w:val="00BA5383"/>
    <w:rsid w:val="00BA5388"/>
    <w:rsid w:val="00BA53DE"/>
    <w:rsid w:val="00BA5911"/>
    <w:rsid w:val="00BA5943"/>
    <w:rsid w:val="00BA5C47"/>
    <w:rsid w:val="00BA5E82"/>
    <w:rsid w:val="00BA5FEF"/>
    <w:rsid w:val="00BA6052"/>
    <w:rsid w:val="00BA6053"/>
    <w:rsid w:val="00BA6222"/>
    <w:rsid w:val="00BA6356"/>
    <w:rsid w:val="00BA63FF"/>
    <w:rsid w:val="00BA65DE"/>
    <w:rsid w:val="00BA6667"/>
    <w:rsid w:val="00BA6703"/>
    <w:rsid w:val="00BA676E"/>
    <w:rsid w:val="00BA67CF"/>
    <w:rsid w:val="00BA68F4"/>
    <w:rsid w:val="00BA69C0"/>
    <w:rsid w:val="00BA6BCF"/>
    <w:rsid w:val="00BA6BDC"/>
    <w:rsid w:val="00BA6C4B"/>
    <w:rsid w:val="00BA6CBA"/>
    <w:rsid w:val="00BA6FA6"/>
    <w:rsid w:val="00BA6FF4"/>
    <w:rsid w:val="00BA70E5"/>
    <w:rsid w:val="00BA741C"/>
    <w:rsid w:val="00BA7458"/>
    <w:rsid w:val="00BA746E"/>
    <w:rsid w:val="00BA748F"/>
    <w:rsid w:val="00BA74DF"/>
    <w:rsid w:val="00BA7544"/>
    <w:rsid w:val="00BA771E"/>
    <w:rsid w:val="00BA7831"/>
    <w:rsid w:val="00BA7908"/>
    <w:rsid w:val="00BA79E3"/>
    <w:rsid w:val="00BA7A03"/>
    <w:rsid w:val="00BA7C07"/>
    <w:rsid w:val="00BA7CE8"/>
    <w:rsid w:val="00BA7DE4"/>
    <w:rsid w:val="00BA7E38"/>
    <w:rsid w:val="00BA7ED8"/>
    <w:rsid w:val="00BA7EE7"/>
    <w:rsid w:val="00BB019E"/>
    <w:rsid w:val="00BB035E"/>
    <w:rsid w:val="00BB03FC"/>
    <w:rsid w:val="00BB0458"/>
    <w:rsid w:val="00BB0557"/>
    <w:rsid w:val="00BB0692"/>
    <w:rsid w:val="00BB06F8"/>
    <w:rsid w:val="00BB0845"/>
    <w:rsid w:val="00BB0A79"/>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B51"/>
    <w:rsid w:val="00BB1D0B"/>
    <w:rsid w:val="00BB1D32"/>
    <w:rsid w:val="00BB1DE2"/>
    <w:rsid w:val="00BB208C"/>
    <w:rsid w:val="00BB2207"/>
    <w:rsid w:val="00BB225B"/>
    <w:rsid w:val="00BB228E"/>
    <w:rsid w:val="00BB231D"/>
    <w:rsid w:val="00BB238B"/>
    <w:rsid w:val="00BB24CD"/>
    <w:rsid w:val="00BB25BA"/>
    <w:rsid w:val="00BB265B"/>
    <w:rsid w:val="00BB27E7"/>
    <w:rsid w:val="00BB287A"/>
    <w:rsid w:val="00BB2ACC"/>
    <w:rsid w:val="00BB2B06"/>
    <w:rsid w:val="00BB2BE9"/>
    <w:rsid w:val="00BB2CBC"/>
    <w:rsid w:val="00BB2DD8"/>
    <w:rsid w:val="00BB2E33"/>
    <w:rsid w:val="00BB3054"/>
    <w:rsid w:val="00BB315E"/>
    <w:rsid w:val="00BB32E2"/>
    <w:rsid w:val="00BB34FB"/>
    <w:rsid w:val="00BB3583"/>
    <w:rsid w:val="00BB35D2"/>
    <w:rsid w:val="00BB3665"/>
    <w:rsid w:val="00BB381E"/>
    <w:rsid w:val="00BB394D"/>
    <w:rsid w:val="00BB3971"/>
    <w:rsid w:val="00BB3E1C"/>
    <w:rsid w:val="00BB3E21"/>
    <w:rsid w:val="00BB426D"/>
    <w:rsid w:val="00BB4310"/>
    <w:rsid w:val="00BB43AA"/>
    <w:rsid w:val="00BB43B0"/>
    <w:rsid w:val="00BB44A8"/>
    <w:rsid w:val="00BB4503"/>
    <w:rsid w:val="00BB457B"/>
    <w:rsid w:val="00BB47CB"/>
    <w:rsid w:val="00BB480C"/>
    <w:rsid w:val="00BB4852"/>
    <w:rsid w:val="00BB4904"/>
    <w:rsid w:val="00BB4933"/>
    <w:rsid w:val="00BB4A09"/>
    <w:rsid w:val="00BB4A4E"/>
    <w:rsid w:val="00BB515A"/>
    <w:rsid w:val="00BB549F"/>
    <w:rsid w:val="00BB569F"/>
    <w:rsid w:val="00BB56BF"/>
    <w:rsid w:val="00BB5782"/>
    <w:rsid w:val="00BB579B"/>
    <w:rsid w:val="00BB594F"/>
    <w:rsid w:val="00BB595C"/>
    <w:rsid w:val="00BB59BA"/>
    <w:rsid w:val="00BB5C73"/>
    <w:rsid w:val="00BB5DF8"/>
    <w:rsid w:val="00BB5E60"/>
    <w:rsid w:val="00BB5F0B"/>
    <w:rsid w:val="00BB5F3E"/>
    <w:rsid w:val="00BB5F73"/>
    <w:rsid w:val="00BB61CB"/>
    <w:rsid w:val="00BB632E"/>
    <w:rsid w:val="00BB633A"/>
    <w:rsid w:val="00BB651D"/>
    <w:rsid w:val="00BB6577"/>
    <w:rsid w:val="00BB65F8"/>
    <w:rsid w:val="00BB6948"/>
    <w:rsid w:val="00BB6A05"/>
    <w:rsid w:val="00BB6A43"/>
    <w:rsid w:val="00BB6A7C"/>
    <w:rsid w:val="00BB6A9E"/>
    <w:rsid w:val="00BB70B0"/>
    <w:rsid w:val="00BB70FF"/>
    <w:rsid w:val="00BB7189"/>
    <w:rsid w:val="00BB7215"/>
    <w:rsid w:val="00BB724D"/>
    <w:rsid w:val="00BB7290"/>
    <w:rsid w:val="00BB753B"/>
    <w:rsid w:val="00BB7549"/>
    <w:rsid w:val="00BB76A6"/>
    <w:rsid w:val="00BB7915"/>
    <w:rsid w:val="00BB7988"/>
    <w:rsid w:val="00BB7BA4"/>
    <w:rsid w:val="00BB7BCB"/>
    <w:rsid w:val="00BB7BE1"/>
    <w:rsid w:val="00BB7DB4"/>
    <w:rsid w:val="00BB7F67"/>
    <w:rsid w:val="00BC00D6"/>
    <w:rsid w:val="00BC024C"/>
    <w:rsid w:val="00BC03F4"/>
    <w:rsid w:val="00BC04D6"/>
    <w:rsid w:val="00BC050B"/>
    <w:rsid w:val="00BC060D"/>
    <w:rsid w:val="00BC0661"/>
    <w:rsid w:val="00BC07D1"/>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84F"/>
    <w:rsid w:val="00BC185A"/>
    <w:rsid w:val="00BC18F7"/>
    <w:rsid w:val="00BC1B3C"/>
    <w:rsid w:val="00BC1BB2"/>
    <w:rsid w:val="00BC1EFC"/>
    <w:rsid w:val="00BC2092"/>
    <w:rsid w:val="00BC20D5"/>
    <w:rsid w:val="00BC2253"/>
    <w:rsid w:val="00BC244D"/>
    <w:rsid w:val="00BC25C0"/>
    <w:rsid w:val="00BC2712"/>
    <w:rsid w:val="00BC2780"/>
    <w:rsid w:val="00BC2809"/>
    <w:rsid w:val="00BC2848"/>
    <w:rsid w:val="00BC2903"/>
    <w:rsid w:val="00BC2D73"/>
    <w:rsid w:val="00BC2E98"/>
    <w:rsid w:val="00BC31B5"/>
    <w:rsid w:val="00BC32EC"/>
    <w:rsid w:val="00BC35EB"/>
    <w:rsid w:val="00BC36B9"/>
    <w:rsid w:val="00BC3712"/>
    <w:rsid w:val="00BC374B"/>
    <w:rsid w:val="00BC3765"/>
    <w:rsid w:val="00BC37A2"/>
    <w:rsid w:val="00BC38A7"/>
    <w:rsid w:val="00BC3910"/>
    <w:rsid w:val="00BC3942"/>
    <w:rsid w:val="00BC3B1D"/>
    <w:rsid w:val="00BC3C6F"/>
    <w:rsid w:val="00BC3DAC"/>
    <w:rsid w:val="00BC3E1F"/>
    <w:rsid w:val="00BC4011"/>
    <w:rsid w:val="00BC406E"/>
    <w:rsid w:val="00BC408D"/>
    <w:rsid w:val="00BC40CA"/>
    <w:rsid w:val="00BC426F"/>
    <w:rsid w:val="00BC4284"/>
    <w:rsid w:val="00BC43C9"/>
    <w:rsid w:val="00BC4428"/>
    <w:rsid w:val="00BC4681"/>
    <w:rsid w:val="00BC46E6"/>
    <w:rsid w:val="00BC47A6"/>
    <w:rsid w:val="00BC49B5"/>
    <w:rsid w:val="00BC49CA"/>
    <w:rsid w:val="00BC4CB6"/>
    <w:rsid w:val="00BC4CE0"/>
    <w:rsid w:val="00BC4D58"/>
    <w:rsid w:val="00BC4E54"/>
    <w:rsid w:val="00BC504F"/>
    <w:rsid w:val="00BC5072"/>
    <w:rsid w:val="00BC50E0"/>
    <w:rsid w:val="00BC50F6"/>
    <w:rsid w:val="00BC51CD"/>
    <w:rsid w:val="00BC5232"/>
    <w:rsid w:val="00BC52BA"/>
    <w:rsid w:val="00BC5331"/>
    <w:rsid w:val="00BC53C3"/>
    <w:rsid w:val="00BC576F"/>
    <w:rsid w:val="00BC57F1"/>
    <w:rsid w:val="00BC59D8"/>
    <w:rsid w:val="00BC59EE"/>
    <w:rsid w:val="00BC5A56"/>
    <w:rsid w:val="00BC5AF5"/>
    <w:rsid w:val="00BC5B87"/>
    <w:rsid w:val="00BC5DC4"/>
    <w:rsid w:val="00BC5E2B"/>
    <w:rsid w:val="00BC5E40"/>
    <w:rsid w:val="00BC5E80"/>
    <w:rsid w:val="00BC6023"/>
    <w:rsid w:val="00BC60F2"/>
    <w:rsid w:val="00BC6257"/>
    <w:rsid w:val="00BC62EB"/>
    <w:rsid w:val="00BC62FE"/>
    <w:rsid w:val="00BC67C2"/>
    <w:rsid w:val="00BC683B"/>
    <w:rsid w:val="00BC68E6"/>
    <w:rsid w:val="00BC693E"/>
    <w:rsid w:val="00BC69AB"/>
    <w:rsid w:val="00BC6A9E"/>
    <w:rsid w:val="00BC6B36"/>
    <w:rsid w:val="00BC6C96"/>
    <w:rsid w:val="00BC6D02"/>
    <w:rsid w:val="00BC6E88"/>
    <w:rsid w:val="00BC71C1"/>
    <w:rsid w:val="00BC71E3"/>
    <w:rsid w:val="00BC71E9"/>
    <w:rsid w:val="00BC7236"/>
    <w:rsid w:val="00BC7338"/>
    <w:rsid w:val="00BC7377"/>
    <w:rsid w:val="00BC73F3"/>
    <w:rsid w:val="00BC7441"/>
    <w:rsid w:val="00BC7445"/>
    <w:rsid w:val="00BC769C"/>
    <w:rsid w:val="00BC76C0"/>
    <w:rsid w:val="00BC7711"/>
    <w:rsid w:val="00BC78A0"/>
    <w:rsid w:val="00BC78CE"/>
    <w:rsid w:val="00BC799E"/>
    <w:rsid w:val="00BC7B14"/>
    <w:rsid w:val="00BC7B48"/>
    <w:rsid w:val="00BC7BB1"/>
    <w:rsid w:val="00BC7D96"/>
    <w:rsid w:val="00BC7F0B"/>
    <w:rsid w:val="00BC7FA4"/>
    <w:rsid w:val="00BD0267"/>
    <w:rsid w:val="00BD02DB"/>
    <w:rsid w:val="00BD03B1"/>
    <w:rsid w:val="00BD0634"/>
    <w:rsid w:val="00BD06B8"/>
    <w:rsid w:val="00BD07B7"/>
    <w:rsid w:val="00BD095A"/>
    <w:rsid w:val="00BD09C8"/>
    <w:rsid w:val="00BD0BDE"/>
    <w:rsid w:val="00BD0C21"/>
    <w:rsid w:val="00BD0C6D"/>
    <w:rsid w:val="00BD0C71"/>
    <w:rsid w:val="00BD0DCE"/>
    <w:rsid w:val="00BD0E98"/>
    <w:rsid w:val="00BD0EBD"/>
    <w:rsid w:val="00BD0FD0"/>
    <w:rsid w:val="00BD1223"/>
    <w:rsid w:val="00BD1593"/>
    <w:rsid w:val="00BD161B"/>
    <w:rsid w:val="00BD1701"/>
    <w:rsid w:val="00BD1786"/>
    <w:rsid w:val="00BD17EE"/>
    <w:rsid w:val="00BD1854"/>
    <w:rsid w:val="00BD186F"/>
    <w:rsid w:val="00BD1923"/>
    <w:rsid w:val="00BD198B"/>
    <w:rsid w:val="00BD19EE"/>
    <w:rsid w:val="00BD1B33"/>
    <w:rsid w:val="00BD1CFA"/>
    <w:rsid w:val="00BD1DD6"/>
    <w:rsid w:val="00BD1F63"/>
    <w:rsid w:val="00BD2076"/>
    <w:rsid w:val="00BD21DE"/>
    <w:rsid w:val="00BD2223"/>
    <w:rsid w:val="00BD22DC"/>
    <w:rsid w:val="00BD26B8"/>
    <w:rsid w:val="00BD26E7"/>
    <w:rsid w:val="00BD274E"/>
    <w:rsid w:val="00BD27BB"/>
    <w:rsid w:val="00BD29AC"/>
    <w:rsid w:val="00BD2A4F"/>
    <w:rsid w:val="00BD2AC5"/>
    <w:rsid w:val="00BD2B19"/>
    <w:rsid w:val="00BD2B36"/>
    <w:rsid w:val="00BD2BA1"/>
    <w:rsid w:val="00BD2BA7"/>
    <w:rsid w:val="00BD30C3"/>
    <w:rsid w:val="00BD31BD"/>
    <w:rsid w:val="00BD341F"/>
    <w:rsid w:val="00BD3627"/>
    <w:rsid w:val="00BD36A1"/>
    <w:rsid w:val="00BD372F"/>
    <w:rsid w:val="00BD39C7"/>
    <w:rsid w:val="00BD3D8E"/>
    <w:rsid w:val="00BD3DC1"/>
    <w:rsid w:val="00BD3F5F"/>
    <w:rsid w:val="00BD4042"/>
    <w:rsid w:val="00BD404F"/>
    <w:rsid w:val="00BD43A9"/>
    <w:rsid w:val="00BD43EF"/>
    <w:rsid w:val="00BD4821"/>
    <w:rsid w:val="00BD4938"/>
    <w:rsid w:val="00BD4A4C"/>
    <w:rsid w:val="00BD4ADF"/>
    <w:rsid w:val="00BD4B76"/>
    <w:rsid w:val="00BD4B77"/>
    <w:rsid w:val="00BD4E90"/>
    <w:rsid w:val="00BD4E98"/>
    <w:rsid w:val="00BD4ECD"/>
    <w:rsid w:val="00BD4EE4"/>
    <w:rsid w:val="00BD50BD"/>
    <w:rsid w:val="00BD5427"/>
    <w:rsid w:val="00BD5499"/>
    <w:rsid w:val="00BD54B0"/>
    <w:rsid w:val="00BD55F8"/>
    <w:rsid w:val="00BD56D6"/>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83"/>
    <w:rsid w:val="00BD75DE"/>
    <w:rsid w:val="00BD75FD"/>
    <w:rsid w:val="00BD7620"/>
    <w:rsid w:val="00BD7679"/>
    <w:rsid w:val="00BD76E0"/>
    <w:rsid w:val="00BD7823"/>
    <w:rsid w:val="00BD7A9B"/>
    <w:rsid w:val="00BD7C1F"/>
    <w:rsid w:val="00BD7CC8"/>
    <w:rsid w:val="00BD7CED"/>
    <w:rsid w:val="00BD7DF2"/>
    <w:rsid w:val="00BD7ECB"/>
    <w:rsid w:val="00BD7EF4"/>
    <w:rsid w:val="00BE0113"/>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1146"/>
    <w:rsid w:val="00BE1681"/>
    <w:rsid w:val="00BE17C1"/>
    <w:rsid w:val="00BE17FA"/>
    <w:rsid w:val="00BE1801"/>
    <w:rsid w:val="00BE1845"/>
    <w:rsid w:val="00BE186C"/>
    <w:rsid w:val="00BE18B9"/>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43"/>
    <w:rsid w:val="00BE2A53"/>
    <w:rsid w:val="00BE2AE7"/>
    <w:rsid w:val="00BE2AF2"/>
    <w:rsid w:val="00BE2B12"/>
    <w:rsid w:val="00BE2DFF"/>
    <w:rsid w:val="00BE2E13"/>
    <w:rsid w:val="00BE2E65"/>
    <w:rsid w:val="00BE313C"/>
    <w:rsid w:val="00BE3364"/>
    <w:rsid w:val="00BE35A9"/>
    <w:rsid w:val="00BE3754"/>
    <w:rsid w:val="00BE37B7"/>
    <w:rsid w:val="00BE387F"/>
    <w:rsid w:val="00BE38DE"/>
    <w:rsid w:val="00BE394C"/>
    <w:rsid w:val="00BE39A0"/>
    <w:rsid w:val="00BE3A0A"/>
    <w:rsid w:val="00BE3A37"/>
    <w:rsid w:val="00BE3C1A"/>
    <w:rsid w:val="00BE3CB2"/>
    <w:rsid w:val="00BE3F42"/>
    <w:rsid w:val="00BE412C"/>
    <w:rsid w:val="00BE4241"/>
    <w:rsid w:val="00BE4279"/>
    <w:rsid w:val="00BE42F2"/>
    <w:rsid w:val="00BE43A6"/>
    <w:rsid w:val="00BE443B"/>
    <w:rsid w:val="00BE444F"/>
    <w:rsid w:val="00BE47E0"/>
    <w:rsid w:val="00BE485D"/>
    <w:rsid w:val="00BE485E"/>
    <w:rsid w:val="00BE48EF"/>
    <w:rsid w:val="00BE4D2F"/>
    <w:rsid w:val="00BE4E9F"/>
    <w:rsid w:val="00BE5258"/>
    <w:rsid w:val="00BE52AB"/>
    <w:rsid w:val="00BE5505"/>
    <w:rsid w:val="00BE55E4"/>
    <w:rsid w:val="00BE5E18"/>
    <w:rsid w:val="00BE650F"/>
    <w:rsid w:val="00BE6525"/>
    <w:rsid w:val="00BE65C9"/>
    <w:rsid w:val="00BE674D"/>
    <w:rsid w:val="00BE6839"/>
    <w:rsid w:val="00BE6AAD"/>
    <w:rsid w:val="00BE6BD0"/>
    <w:rsid w:val="00BE6CBC"/>
    <w:rsid w:val="00BE6D7E"/>
    <w:rsid w:val="00BE6D80"/>
    <w:rsid w:val="00BE6F1C"/>
    <w:rsid w:val="00BE724E"/>
    <w:rsid w:val="00BE7376"/>
    <w:rsid w:val="00BE738D"/>
    <w:rsid w:val="00BE73C5"/>
    <w:rsid w:val="00BE7433"/>
    <w:rsid w:val="00BE76DB"/>
    <w:rsid w:val="00BE77AA"/>
    <w:rsid w:val="00BE77DF"/>
    <w:rsid w:val="00BE780E"/>
    <w:rsid w:val="00BE7837"/>
    <w:rsid w:val="00BE7AF6"/>
    <w:rsid w:val="00BE7D48"/>
    <w:rsid w:val="00BE7D85"/>
    <w:rsid w:val="00BE7DE0"/>
    <w:rsid w:val="00BE7EDF"/>
    <w:rsid w:val="00BE7F98"/>
    <w:rsid w:val="00BF0027"/>
    <w:rsid w:val="00BF0079"/>
    <w:rsid w:val="00BF0158"/>
    <w:rsid w:val="00BF0163"/>
    <w:rsid w:val="00BF018F"/>
    <w:rsid w:val="00BF0426"/>
    <w:rsid w:val="00BF06A4"/>
    <w:rsid w:val="00BF06BC"/>
    <w:rsid w:val="00BF0824"/>
    <w:rsid w:val="00BF0832"/>
    <w:rsid w:val="00BF0A7E"/>
    <w:rsid w:val="00BF0AB5"/>
    <w:rsid w:val="00BF0C0A"/>
    <w:rsid w:val="00BF0CD2"/>
    <w:rsid w:val="00BF0D30"/>
    <w:rsid w:val="00BF0E4F"/>
    <w:rsid w:val="00BF1008"/>
    <w:rsid w:val="00BF11E7"/>
    <w:rsid w:val="00BF12FD"/>
    <w:rsid w:val="00BF130D"/>
    <w:rsid w:val="00BF1374"/>
    <w:rsid w:val="00BF14B3"/>
    <w:rsid w:val="00BF16A2"/>
    <w:rsid w:val="00BF16B0"/>
    <w:rsid w:val="00BF178B"/>
    <w:rsid w:val="00BF183B"/>
    <w:rsid w:val="00BF1887"/>
    <w:rsid w:val="00BF1ADE"/>
    <w:rsid w:val="00BF1BBC"/>
    <w:rsid w:val="00BF1C01"/>
    <w:rsid w:val="00BF1C3B"/>
    <w:rsid w:val="00BF1ED7"/>
    <w:rsid w:val="00BF1F20"/>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EB7"/>
    <w:rsid w:val="00BF2EBB"/>
    <w:rsid w:val="00BF2F07"/>
    <w:rsid w:val="00BF2F3A"/>
    <w:rsid w:val="00BF3061"/>
    <w:rsid w:val="00BF3284"/>
    <w:rsid w:val="00BF33E7"/>
    <w:rsid w:val="00BF35C1"/>
    <w:rsid w:val="00BF369A"/>
    <w:rsid w:val="00BF370B"/>
    <w:rsid w:val="00BF3A7F"/>
    <w:rsid w:val="00BF3BEA"/>
    <w:rsid w:val="00BF3C32"/>
    <w:rsid w:val="00BF3D85"/>
    <w:rsid w:val="00BF3E5B"/>
    <w:rsid w:val="00BF403E"/>
    <w:rsid w:val="00BF4063"/>
    <w:rsid w:val="00BF461F"/>
    <w:rsid w:val="00BF464D"/>
    <w:rsid w:val="00BF475D"/>
    <w:rsid w:val="00BF4777"/>
    <w:rsid w:val="00BF487E"/>
    <w:rsid w:val="00BF495A"/>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45A"/>
    <w:rsid w:val="00BF5756"/>
    <w:rsid w:val="00BF5765"/>
    <w:rsid w:val="00BF57B4"/>
    <w:rsid w:val="00BF58FC"/>
    <w:rsid w:val="00BF5A5B"/>
    <w:rsid w:val="00BF5B34"/>
    <w:rsid w:val="00BF5B73"/>
    <w:rsid w:val="00BF5C32"/>
    <w:rsid w:val="00BF5C85"/>
    <w:rsid w:val="00BF5E58"/>
    <w:rsid w:val="00BF5E9E"/>
    <w:rsid w:val="00BF5EC8"/>
    <w:rsid w:val="00BF5F9B"/>
    <w:rsid w:val="00BF60B1"/>
    <w:rsid w:val="00BF60FF"/>
    <w:rsid w:val="00BF62AE"/>
    <w:rsid w:val="00BF63BC"/>
    <w:rsid w:val="00BF64B4"/>
    <w:rsid w:val="00BF6505"/>
    <w:rsid w:val="00BF658C"/>
    <w:rsid w:val="00BF66EE"/>
    <w:rsid w:val="00BF6778"/>
    <w:rsid w:val="00BF677F"/>
    <w:rsid w:val="00BF680C"/>
    <w:rsid w:val="00BF6822"/>
    <w:rsid w:val="00BF6AE6"/>
    <w:rsid w:val="00BF6DF7"/>
    <w:rsid w:val="00BF6E81"/>
    <w:rsid w:val="00BF7031"/>
    <w:rsid w:val="00BF7046"/>
    <w:rsid w:val="00BF70A1"/>
    <w:rsid w:val="00BF71CD"/>
    <w:rsid w:val="00BF767F"/>
    <w:rsid w:val="00BF7746"/>
    <w:rsid w:val="00BF7767"/>
    <w:rsid w:val="00BF7899"/>
    <w:rsid w:val="00BF78F2"/>
    <w:rsid w:val="00BF791F"/>
    <w:rsid w:val="00BF7965"/>
    <w:rsid w:val="00BF798F"/>
    <w:rsid w:val="00BF7E8B"/>
    <w:rsid w:val="00BF7F56"/>
    <w:rsid w:val="00C00298"/>
    <w:rsid w:val="00C003B7"/>
    <w:rsid w:val="00C00636"/>
    <w:rsid w:val="00C006C1"/>
    <w:rsid w:val="00C0077E"/>
    <w:rsid w:val="00C0084A"/>
    <w:rsid w:val="00C0085E"/>
    <w:rsid w:val="00C008C1"/>
    <w:rsid w:val="00C0091E"/>
    <w:rsid w:val="00C00BDF"/>
    <w:rsid w:val="00C00C9C"/>
    <w:rsid w:val="00C00DA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CD6"/>
    <w:rsid w:val="00C01E4F"/>
    <w:rsid w:val="00C01FC7"/>
    <w:rsid w:val="00C020B3"/>
    <w:rsid w:val="00C021E1"/>
    <w:rsid w:val="00C02257"/>
    <w:rsid w:val="00C022D9"/>
    <w:rsid w:val="00C023A5"/>
    <w:rsid w:val="00C02756"/>
    <w:rsid w:val="00C02796"/>
    <w:rsid w:val="00C027F2"/>
    <w:rsid w:val="00C02907"/>
    <w:rsid w:val="00C02A32"/>
    <w:rsid w:val="00C02BAE"/>
    <w:rsid w:val="00C02CF7"/>
    <w:rsid w:val="00C02DE7"/>
    <w:rsid w:val="00C02DFA"/>
    <w:rsid w:val="00C02EBC"/>
    <w:rsid w:val="00C02FCC"/>
    <w:rsid w:val="00C030C0"/>
    <w:rsid w:val="00C0310D"/>
    <w:rsid w:val="00C03223"/>
    <w:rsid w:val="00C03272"/>
    <w:rsid w:val="00C033F3"/>
    <w:rsid w:val="00C034F0"/>
    <w:rsid w:val="00C036C6"/>
    <w:rsid w:val="00C0389B"/>
    <w:rsid w:val="00C03929"/>
    <w:rsid w:val="00C03DDF"/>
    <w:rsid w:val="00C03EFD"/>
    <w:rsid w:val="00C0433A"/>
    <w:rsid w:val="00C0438D"/>
    <w:rsid w:val="00C045F8"/>
    <w:rsid w:val="00C0467F"/>
    <w:rsid w:val="00C04786"/>
    <w:rsid w:val="00C048C3"/>
    <w:rsid w:val="00C04979"/>
    <w:rsid w:val="00C049EF"/>
    <w:rsid w:val="00C04B15"/>
    <w:rsid w:val="00C04B7B"/>
    <w:rsid w:val="00C04BB5"/>
    <w:rsid w:val="00C04C18"/>
    <w:rsid w:val="00C04D87"/>
    <w:rsid w:val="00C04E56"/>
    <w:rsid w:val="00C0517E"/>
    <w:rsid w:val="00C051E2"/>
    <w:rsid w:val="00C05220"/>
    <w:rsid w:val="00C05547"/>
    <w:rsid w:val="00C05ACF"/>
    <w:rsid w:val="00C05B04"/>
    <w:rsid w:val="00C05BDE"/>
    <w:rsid w:val="00C05D58"/>
    <w:rsid w:val="00C05DC3"/>
    <w:rsid w:val="00C05EBA"/>
    <w:rsid w:val="00C05F5E"/>
    <w:rsid w:val="00C05F78"/>
    <w:rsid w:val="00C05F8F"/>
    <w:rsid w:val="00C060A0"/>
    <w:rsid w:val="00C060BD"/>
    <w:rsid w:val="00C060CC"/>
    <w:rsid w:val="00C061BE"/>
    <w:rsid w:val="00C06208"/>
    <w:rsid w:val="00C062B2"/>
    <w:rsid w:val="00C06310"/>
    <w:rsid w:val="00C0642E"/>
    <w:rsid w:val="00C06492"/>
    <w:rsid w:val="00C06598"/>
    <w:rsid w:val="00C065D0"/>
    <w:rsid w:val="00C065D1"/>
    <w:rsid w:val="00C06738"/>
    <w:rsid w:val="00C069B7"/>
    <w:rsid w:val="00C06A1C"/>
    <w:rsid w:val="00C06AB9"/>
    <w:rsid w:val="00C06B84"/>
    <w:rsid w:val="00C06D00"/>
    <w:rsid w:val="00C06DC8"/>
    <w:rsid w:val="00C06FB7"/>
    <w:rsid w:val="00C07034"/>
    <w:rsid w:val="00C0709E"/>
    <w:rsid w:val="00C070A5"/>
    <w:rsid w:val="00C072E3"/>
    <w:rsid w:val="00C07303"/>
    <w:rsid w:val="00C07438"/>
    <w:rsid w:val="00C074A2"/>
    <w:rsid w:val="00C0769A"/>
    <w:rsid w:val="00C07808"/>
    <w:rsid w:val="00C07A35"/>
    <w:rsid w:val="00C07C2E"/>
    <w:rsid w:val="00C07D16"/>
    <w:rsid w:val="00C07D4A"/>
    <w:rsid w:val="00C07ED2"/>
    <w:rsid w:val="00C100AD"/>
    <w:rsid w:val="00C104BA"/>
    <w:rsid w:val="00C10503"/>
    <w:rsid w:val="00C10660"/>
    <w:rsid w:val="00C106C3"/>
    <w:rsid w:val="00C1094F"/>
    <w:rsid w:val="00C10A7E"/>
    <w:rsid w:val="00C10A8F"/>
    <w:rsid w:val="00C10C88"/>
    <w:rsid w:val="00C10E61"/>
    <w:rsid w:val="00C11080"/>
    <w:rsid w:val="00C110AB"/>
    <w:rsid w:val="00C1113D"/>
    <w:rsid w:val="00C11161"/>
    <w:rsid w:val="00C11191"/>
    <w:rsid w:val="00C11219"/>
    <w:rsid w:val="00C11361"/>
    <w:rsid w:val="00C114A5"/>
    <w:rsid w:val="00C115FE"/>
    <w:rsid w:val="00C1178B"/>
    <w:rsid w:val="00C117DF"/>
    <w:rsid w:val="00C1182A"/>
    <w:rsid w:val="00C118A3"/>
    <w:rsid w:val="00C11ABC"/>
    <w:rsid w:val="00C11C07"/>
    <w:rsid w:val="00C11DC6"/>
    <w:rsid w:val="00C11F17"/>
    <w:rsid w:val="00C11F52"/>
    <w:rsid w:val="00C121C8"/>
    <w:rsid w:val="00C121E2"/>
    <w:rsid w:val="00C122BB"/>
    <w:rsid w:val="00C122D3"/>
    <w:rsid w:val="00C12513"/>
    <w:rsid w:val="00C12753"/>
    <w:rsid w:val="00C1276B"/>
    <w:rsid w:val="00C128A0"/>
    <w:rsid w:val="00C12947"/>
    <w:rsid w:val="00C12975"/>
    <w:rsid w:val="00C12A27"/>
    <w:rsid w:val="00C12A35"/>
    <w:rsid w:val="00C12B7C"/>
    <w:rsid w:val="00C12C72"/>
    <w:rsid w:val="00C12CD0"/>
    <w:rsid w:val="00C12D03"/>
    <w:rsid w:val="00C12D59"/>
    <w:rsid w:val="00C12DE5"/>
    <w:rsid w:val="00C12E4B"/>
    <w:rsid w:val="00C12E91"/>
    <w:rsid w:val="00C12E9D"/>
    <w:rsid w:val="00C12EC2"/>
    <w:rsid w:val="00C12F56"/>
    <w:rsid w:val="00C13016"/>
    <w:rsid w:val="00C130CE"/>
    <w:rsid w:val="00C132F9"/>
    <w:rsid w:val="00C135F2"/>
    <w:rsid w:val="00C13600"/>
    <w:rsid w:val="00C13788"/>
    <w:rsid w:val="00C13854"/>
    <w:rsid w:val="00C138C4"/>
    <w:rsid w:val="00C139A4"/>
    <w:rsid w:val="00C13CBC"/>
    <w:rsid w:val="00C1420B"/>
    <w:rsid w:val="00C1438E"/>
    <w:rsid w:val="00C143A4"/>
    <w:rsid w:val="00C1461F"/>
    <w:rsid w:val="00C1478E"/>
    <w:rsid w:val="00C1495E"/>
    <w:rsid w:val="00C14A1C"/>
    <w:rsid w:val="00C14A46"/>
    <w:rsid w:val="00C14AC9"/>
    <w:rsid w:val="00C14AE8"/>
    <w:rsid w:val="00C14C9C"/>
    <w:rsid w:val="00C14D2B"/>
    <w:rsid w:val="00C14DCB"/>
    <w:rsid w:val="00C153C1"/>
    <w:rsid w:val="00C1555C"/>
    <w:rsid w:val="00C1566C"/>
    <w:rsid w:val="00C15708"/>
    <w:rsid w:val="00C15B13"/>
    <w:rsid w:val="00C15B45"/>
    <w:rsid w:val="00C15D53"/>
    <w:rsid w:val="00C15D94"/>
    <w:rsid w:val="00C15DA3"/>
    <w:rsid w:val="00C15DC2"/>
    <w:rsid w:val="00C15DD2"/>
    <w:rsid w:val="00C16069"/>
    <w:rsid w:val="00C1607F"/>
    <w:rsid w:val="00C16145"/>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581"/>
    <w:rsid w:val="00C176EB"/>
    <w:rsid w:val="00C176EC"/>
    <w:rsid w:val="00C17921"/>
    <w:rsid w:val="00C17973"/>
    <w:rsid w:val="00C179EE"/>
    <w:rsid w:val="00C17BCD"/>
    <w:rsid w:val="00C17C08"/>
    <w:rsid w:val="00C17D12"/>
    <w:rsid w:val="00C17D8C"/>
    <w:rsid w:val="00C17E75"/>
    <w:rsid w:val="00C17E97"/>
    <w:rsid w:val="00C17EA9"/>
    <w:rsid w:val="00C20102"/>
    <w:rsid w:val="00C20241"/>
    <w:rsid w:val="00C20312"/>
    <w:rsid w:val="00C20316"/>
    <w:rsid w:val="00C20336"/>
    <w:rsid w:val="00C20377"/>
    <w:rsid w:val="00C20412"/>
    <w:rsid w:val="00C2072D"/>
    <w:rsid w:val="00C2073E"/>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5F7"/>
    <w:rsid w:val="00C21758"/>
    <w:rsid w:val="00C21942"/>
    <w:rsid w:val="00C21990"/>
    <w:rsid w:val="00C21A9F"/>
    <w:rsid w:val="00C21BB3"/>
    <w:rsid w:val="00C21C3E"/>
    <w:rsid w:val="00C21C77"/>
    <w:rsid w:val="00C21D0E"/>
    <w:rsid w:val="00C21D62"/>
    <w:rsid w:val="00C21F52"/>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F"/>
    <w:rsid w:val="00C23529"/>
    <w:rsid w:val="00C2365B"/>
    <w:rsid w:val="00C23739"/>
    <w:rsid w:val="00C23852"/>
    <w:rsid w:val="00C23AE6"/>
    <w:rsid w:val="00C23B36"/>
    <w:rsid w:val="00C23C98"/>
    <w:rsid w:val="00C23D4C"/>
    <w:rsid w:val="00C23D69"/>
    <w:rsid w:val="00C23DF3"/>
    <w:rsid w:val="00C23E27"/>
    <w:rsid w:val="00C23F0E"/>
    <w:rsid w:val="00C24001"/>
    <w:rsid w:val="00C241A3"/>
    <w:rsid w:val="00C241D9"/>
    <w:rsid w:val="00C24230"/>
    <w:rsid w:val="00C2426B"/>
    <w:rsid w:val="00C2431D"/>
    <w:rsid w:val="00C243B8"/>
    <w:rsid w:val="00C24410"/>
    <w:rsid w:val="00C244FF"/>
    <w:rsid w:val="00C245CD"/>
    <w:rsid w:val="00C24755"/>
    <w:rsid w:val="00C2475D"/>
    <w:rsid w:val="00C2478B"/>
    <w:rsid w:val="00C24998"/>
    <w:rsid w:val="00C24A16"/>
    <w:rsid w:val="00C24ADE"/>
    <w:rsid w:val="00C24BD5"/>
    <w:rsid w:val="00C24C57"/>
    <w:rsid w:val="00C24F74"/>
    <w:rsid w:val="00C2526B"/>
    <w:rsid w:val="00C25437"/>
    <w:rsid w:val="00C2546C"/>
    <w:rsid w:val="00C25475"/>
    <w:rsid w:val="00C2548D"/>
    <w:rsid w:val="00C2555B"/>
    <w:rsid w:val="00C25568"/>
    <w:rsid w:val="00C256EB"/>
    <w:rsid w:val="00C25703"/>
    <w:rsid w:val="00C2572C"/>
    <w:rsid w:val="00C25872"/>
    <w:rsid w:val="00C259CD"/>
    <w:rsid w:val="00C25A31"/>
    <w:rsid w:val="00C25AC9"/>
    <w:rsid w:val="00C25ADE"/>
    <w:rsid w:val="00C25CF0"/>
    <w:rsid w:val="00C25D51"/>
    <w:rsid w:val="00C25F18"/>
    <w:rsid w:val="00C2607A"/>
    <w:rsid w:val="00C261E8"/>
    <w:rsid w:val="00C263AD"/>
    <w:rsid w:val="00C26442"/>
    <w:rsid w:val="00C26482"/>
    <w:rsid w:val="00C264EE"/>
    <w:rsid w:val="00C268FD"/>
    <w:rsid w:val="00C269A1"/>
    <w:rsid w:val="00C26A29"/>
    <w:rsid w:val="00C26BF3"/>
    <w:rsid w:val="00C26DA8"/>
    <w:rsid w:val="00C26E00"/>
    <w:rsid w:val="00C26F29"/>
    <w:rsid w:val="00C270CD"/>
    <w:rsid w:val="00C27180"/>
    <w:rsid w:val="00C271F0"/>
    <w:rsid w:val="00C272CF"/>
    <w:rsid w:val="00C272EA"/>
    <w:rsid w:val="00C2734A"/>
    <w:rsid w:val="00C27398"/>
    <w:rsid w:val="00C273F0"/>
    <w:rsid w:val="00C27429"/>
    <w:rsid w:val="00C275C1"/>
    <w:rsid w:val="00C27683"/>
    <w:rsid w:val="00C27743"/>
    <w:rsid w:val="00C2796E"/>
    <w:rsid w:val="00C27976"/>
    <w:rsid w:val="00C27B8B"/>
    <w:rsid w:val="00C27BA8"/>
    <w:rsid w:val="00C27BAC"/>
    <w:rsid w:val="00C27D79"/>
    <w:rsid w:val="00C3004C"/>
    <w:rsid w:val="00C30075"/>
    <w:rsid w:val="00C3013A"/>
    <w:rsid w:val="00C30315"/>
    <w:rsid w:val="00C304F7"/>
    <w:rsid w:val="00C30643"/>
    <w:rsid w:val="00C30834"/>
    <w:rsid w:val="00C30983"/>
    <w:rsid w:val="00C30AC1"/>
    <w:rsid w:val="00C30ACB"/>
    <w:rsid w:val="00C30CEB"/>
    <w:rsid w:val="00C30D6B"/>
    <w:rsid w:val="00C30F9F"/>
    <w:rsid w:val="00C3109D"/>
    <w:rsid w:val="00C31100"/>
    <w:rsid w:val="00C3113D"/>
    <w:rsid w:val="00C312E1"/>
    <w:rsid w:val="00C31740"/>
    <w:rsid w:val="00C31982"/>
    <w:rsid w:val="00C31B00"/>
    <w:rsid w:val="00C31B93"/>
    <w:rsid w:val="00C31BB7"/>
    <w:rsid w:val="00C31D8A"/>
    <w:rsid w:val="00C31F0C"/>
    <w:rsid w:val="00C320BC"/>
    <w:rsid w:val="00C32116"/>
    <w:rsid w:val="00C3229A"/>
    <w:rsid w:val="00C3233A"/>
    <w:rsid w:val="00C3235D"/>
    <w:rsid w:val="00C323F3"/>
    <w:rsid w:val="00C32467"/>
    <w:rsid w:val="00C3273F"/>
    <w:rsid w:val="00C32938"/>
    <w:rsid w:val="00C32B4D"/>
    <w:rsid w:val="00C32BA4"/>
    <w:rsid w:val="00C32DA6"/>
    <w:rsid w:val="00C32F17"/>
    <w:rsid w:val="00C32FD4"/>
    <w:rsid w:val="00C330B4"/>
    <w:rsid w:val="00C33216"/>
    <w:rsid w:val="00C33422"/>
    <w:rsid w:val="00C334C5"/>
    <w:rsid w:val="00C33864"/>
    <w:rsid w:val="00C33875"/>
    <w:rsid w:val="00C33A82"/>
    <w:rsid w:val="00C33A85"/>
    <w:rsid w:val="00C33AFF"/>
    <w:rsid w:val="00C33C76"/>
    <w:rsid w:val="00C33F28"/>
    <w:rsid w:val="00C33F75"/>
    <w:rsid w:val="00C34004"/>
    <w:rsid w:val="00C3406C"/>
    <w:rsid w:val="00C34086"/>
    <w:rsid w:val="00C340D2"/>
    <w:rsid w:val="00C341A6"/>
    <w:rsid w:val="00C341F6"/>
    <w:rsid w:val="00C342FE"/>
    <w:rsid w:val="00C34330"/>
    <w:rsid w:val="00C343D4"/>
    <w:rsid w:val="00C344A4"/>
    <w:rsid w:val="00C345DC"/>
    <w:rsid w:val="00C346DD"/>
    <w:rsid w:val="00C3477F"/>
    <w:rsid w:val="00C348B3"/>
    <w:rsid w:val="00C3494D"/>
    <w:rsid w:val="00C34AAA"/>
    <w:rsid w:val="00C34B3B"/>
    <w:rsid w:val="00C34B58"/>
    <w:rsid w:val="00C34CC0"/>
    <w:rsid w:val="00C34DA3"/>
    <w:rsid w:val="00C34DD0"/>
    <w:rsid w:val="00C34E22"/>
    <w:rsid w:val="00C34F58"/>
    <w:rsid w:val="00C350A0"/>
    <w:rsid w:val="00C35295"/>
    <w:rsid w:val="00C352BD"/>
    <w:rsid w:val="00C354C0"/>
    <w:rsid w:val="00C35597"/>
    <w:rsid w:val="00C35601"/>
    <w:rsid w:val="00C3560B"/>
    <w:rsid w:val="00C35614"/>
    <w:rsid w:val="00C35673"/>
    <w:rsid w:val="00C35B8A"/>
    <w:rsid w:val="00C35B8B"/>
    <w:rsid w:val="00C35C56"/>
    <w:rsid w:val="00C35D83"/>
    <w:rsid w:val="00C35EAA"/>
    <w:rsid w:val="00C36066"/>
    <w:rsid w:val="00C36281"/>
    <w:rsid w:val="00C363E6"/>
    <w:rsid w:val="00C36554"/>
    <w:rsid w:val="00C36644"/>
    <w:rsid w:val="00C3664D"/>
    <w:rsid w:val="00C3667D"/>
    <w:rsid w:val="00C36731"/>
    <w:rsid w:val="00C36747"/>
    <w:rsid w:val="00C369F1"/>
    <w:rsid w:val="00C36AA6"/>
    <w:rsid w:val="00C36CEF"/>
    <w:rsid w:val="00C36D25"/>
    <w:rsid w:val="00C37064"/>
    <w:rsid w:val="00C3714E"/>
    <w:rsid w:val="00C37164"/>
    <w:rsid w:val="00C37179"/>
    <w:rsid w:val="00C371C0"/>
    <w:rsid w:val="00C37570"/>
    <w:rsid w:val="00C37618"/>
    <w:rsid w:val="00C37777"/>
    <w:rsid w:val="00C37861"/>
    <w:rsid w:val="00C3789C"/>
    <w:rsid w:val="00C37A2D"/>
    <w:rsid w:val="00C37ACC"/>
    <w:rsid w:val="00C37B73"/>
    <w:rsid w:val="00C37BA3"/>
    <w:rsid w:val="00C37E09"/>
    <w:rsid w:val="00C37E6B"/>
    <w:rsid w:val="00C37EE0"/>
    <w:rsid w:val="00C4005F"/>
    <w:rsid w:val="00C40073"/>
    <w:rsid w:val="00C40319"/>
    <w:rsid w:val="00C4033F"/>
    <w:rsid w:val="00C4044C"/>
    <w:rsid w:val="00C404D0"/>
    <w:rsid w:val="00C40533"/>
    <w:rsid w:val="00C40583"/>
    <w:rsid w:val="00C407EB"/>
    <w:rsid w:val="00C4096C"/>
    <w:rsid w:val="00C409FE"/>
    <w:rsid w:val="00C40BFC"/>
    <w:rsid w:val="00C40DA0"/>
    <w:rsid w:val="00C40E5B"/>
    <w:rsid w:val="00C40EFC"/>
    <w:rsid w:val="00C40F59"/>
    <w:rsid w:val="00C41069"/>
    <w:rsid w:val="00C41173"/>
    <w:rsid w:val="00C41189"/>
    <w:rsid w:val="00C412E5"/>
    <w:rsid w:val="00C414D0"/>
    <w:rsid w:val="00C4175F"/>
    <w:rsid w:val="00C41B96"/>
    <w:rsid w:val="00C41CCD"/>
    <w:rsid w:val="00C41D22"/>
    <w:rsid w:val="00C41DD9"/>
    <w:rsid w:val="00C41DFD"/>
    <w:rsid w:val="00C41FB1"/>
    <w:rsid w:val="00C4201B"/>
    <w:rsid w:val="00C420C5"/>
    <w:rsid w:val="00C42118"/>
    <w:rsid w:val="00C42654"/>
    <w:rsid w:val="00C42664"/>
    <w:rsid w:val="00C42711"/>
    <w:rsid w:val="00C427A2"/>
    <w:rsid w:val="00C4287E"/>
    <w:rsid w:val="00C429F1"/>
    <w:rsid w:val="00C42A05"/>
    <w:rsid w:val="00C42C97"/>
    <w:rsid w:val="00C42CE3"/>
    <w:rsid w:val="00C42D14"/>
    <w:rsid w:val="00C42D80"/>
    <w:rsid w:val="00C42E81"/>
    <w:rsid w:val="00C42FAB"/>
    <w:rsid w:val="00C430BE"/>
    <w:rsid w:val="00C432F0"/>
    <w:rsid w:val="00C432FA"/>
    <w:rsid w:val="00C4339B"/>
    <w:rsid w:val="00C435C4"/>
    <w:rsid w:val="00C4361B"/>
    <w:rsid w:val="00C436DE"/>
    <w:rsid w:val="00C43763"/>
    <w:rsid w:val="00C4377D"/>
    <w:rsid w:val="00C43822"/>
    <w:rsid w:val="00C43919"/>
    <w:rsid w:val="00C43A92"/>
    <w:rsid w:val="00C43C89"/>
    <w:rsid w:val="00C43EDA"/>
    <w:rsid w:val="00C43F6B"/>
    <w:rsid w:val="00C43FC3"/>
    <w:rsid w:val="00C442E3"/>
    <w:rsid w:val="00C4444E"/>
    <w:rsid w:val="00C44491"/>
    <w:rsid w:val="00C444B6"/>
    <w:rsid w:val="00C444E8"/>
    <w:rsid w:val="00C446DA"/>
    <w:rsid w:val="00C44747"/>
    <w:rsid w:val="00C44825"/>
    <w:rsid w:val="00C44872"/>
    <w:rsid w:val="00C449F1"/>
    <w:rsid w:val="00C44A86"/>
    <w:rsid w:val="00C44AD1"/>
    <w:rsid w:val="00C44AF1"/>
    <w:rsid w:val="00C44B1C"/>
    <w:rsid w:val="00C44B1D"/>
    <w:rsid w:val="00C44BE4"/>
    <w:rsid w:val="00C44DEE"/>
    <w:rsid w:val="00C45017"/>
    <w:rsid w:val="00C45052"/>
    <w:rsid w:val="00C4507B"/>
    <w:rsid w:val="00C45093"/>
    <w:rsid w:val="00C45100"/>
    <w:rsid w:val="00C451D0"/>
    <w:rsid w:val="00C45246"/>
    <w:rsid w:val="00C45250"/>
    <w:rsid w:val="00C4558C"/>
    <w:rsid w:val="00C457A4"/>
    <w:rsid w:val="00C45C99"/>
    <w:rsid w:val="00C45DEE"/>
    <w:rsid w:val="00C45E79"/>
    <w:rsid w:val="00C45EDC"/>
    <w:rsid w:val="00C460C9"/>
    <w:rsid w:val="00C460FA"/>
    <w:rsid w:val="00C46226"/>
    <w:rsid w:val="00C46495"/>
    <w:rsid w:val="00C4655D"/>
    <w:rsid w:val="00C46560"/>
    <w:rsid w:val="00C46751"/>
    <w:rsid w:val="00C4679E"/>
    <w:rsid w:val="00C46A5F"/>
    <w:rsid w:val="00C46B88"/>
    <w:rsid w:val="00C46C3D"/>
    <w:rsid w:val="00C46FAC"/>
    <w:rsid w:val="00C4708C"/>
    <w:rsid w:val="00C47124"/>
    <w:rsid w:val="00C47198"/>
    <w:rsid w:val="00C472DE"/>
    <w:rsid w:val="00C473AF"/>
    <w:rsid w:val="00C47425"/>
    <w:rsid w:val="00C4746C"/>
    <w:rsid w:val="00C474C1"/>
    <w:rsid w:val="00C47757"/>
    <w:rsid w:val="00C4775A"/>
    <w:rsid w:val="00C47879"/>
    <w:rsid w:val="00C47937"/>
    <w:rsid w:val="00C47943"/>
    <w:rsid w:val="00C47950"/>
    <w:rsid w:val="00C47992"/>
    <w:rsid w:val="00C479FE"/>
    <w:rsid w:val="00C47A36"/>
    <w:rsid w:val="00C47C04"/>
    <w:rsid w:val="00C47D54"/>
    <w:rsid w:val="00C47D76"/>
    <w:rsid w:val="00C500BC"/>
    <w:rsid w:val="00C50184"/>
    <w:rsid w:val="00C501A4"/>
    <w:rsid w:val="00C502CA"/>
    <w:rsid w:val="00C5032D"/>
    <w:rsid w:val="00C50382"/>
    <w:rsid w:val="00C5068B"/>
    <w:rsid w:val="00C5072A"/>
    <w:rsid w:val="00C5080F"/>
    <w:rsid w:val="00C5092F"/>
    <w:rsid w:val="00C50983"/>
    <w:rsid w:val="00C50999"/>
    <w:rsid w:val="00C50AE1"/>
    <w:rsid w:val="00C50BA4"/>
    <w:rsid w:val="00C50BF3"/>
    <w:rsid w:val="00C50BF6"/>
    <w:rsid w:val="00C50CC1"/>
    <w:rsid w:val="00C50CCD"/>
    <w:rsid w:val="00C50D37"/>
    <w:rsid w:val="00C50D43"/>
    <w:rsid w:val="00C50DA2"/>
    <w:rsid w:val="00C51213"/>
    <w:rsid w:val="00C51298"/>
    <w:rsid w:val="00C51366"/>
    <w:rsid w:val="00C513E2"/>
    <w:rsid w:val="00C513F4"/>
    <w:rsid w:val="00C5143F"/>
    <w:rsid w:val="00C51450"/>
    <w:rsid w:val="00C51585"/>
    <w:rsid w:val="00C51684"/>
    <w:rsid w:val="00C5182D"/>
    <w:rsid w:val="00C5191E"/>
    <w:rsid w:val="00C51A3F"/>
    <w:rsid w:val="00C51B58"/>
    <w:rsid w:val="00C51C49"/>
    <w:rsid w:val="00C51D59"/>
    <w:rsid w:val="00C51F06"/>
    <w:rsid w:val="00C51F41"/>
    <w:rsid w:val="00C5208C"/>
    <w:rsid w:val="00C520E2"/>
    <w:rsid w:val="00C524AF"/>
    <w:rsid w:val="00C525CF"/>
    <w:rsid w:val="00C525EB"/>
    <w:rsid w:val="00C52712"/>
    <w:rsid w:val="00C5283A"/>
    <w:rsid w:val="00C529E9"/>
    <w:rsid w:val="00C52A53"/>
    <w:rsid w:val="00C52B18"/>
    <w:rsid w:val="00C52B99"/>
    <w:rsid w:val="00C52D3D"/>
    <w:rsid w:val="00C52FE5"/>
    <w:rsid w:val="00C53132"/>
    <w:rsid w:val="00C53199"/>
    <w:rsid w:val="00C531A5"/>
    <w:rsid w:val="00C532C5"/>
    <w:rsid w:val="00C5342C"/>
    <w:rsid w:val="00C5345D"/>
    <w:rsid w:val="00C53467"/>
    <w:rsid w:val="00C5359C"/>
    <w:rsid w:val="00C53605"/>
    <w:rsid w:val="00C53741"/>
    <w:rsid w:val="00C53AAD"/>
    <w:rsid w:val="00C53BE3"/>
    <w:rsid w:val="00C53BF6"/>
    <w:rsid w:val="00C53D1A"/>
    <w:rsid w:val="00C53DBB"/>
    <w:rsid w:val="00C5404F"/>
    <w:rsid w:val="00C540DF"/>
    <w:rsid w:val="00C54401"/>
    <w:rsid w:val="00C545A4"/>
    <w:rsid w:val="00C548C6"/>
    <w:rsid w:val="00C549F2"/>
    <w:rsid w:val="00C54A0E"/>
    <w:rsid w:val="00C54D8C"/>
    <w:rsid w:val="00C55087"/>
    <w:rsid w:val="00C55337"/>
    <w:rsid w:val="00C5559B"/>
    <w:rsid w:val="00C55634"/>
    <w:rsid w:val="00C558DD"/>
    <w:rsid w:val="00C55980"/>
    <w:rsid w:val="00C55994"/>
    <w:rsid w:val="00C55BBC"/>
    <w:rsid w:val="00C55BBE"/>
    <w:rsid w:val="00C55C07"/>
    <w:rsid w:val="00C55CB8"/>
    <w:rsid w:val="00C55D41"/>
    <w:rsid w:val="00C55ECC"/>
    <w:rsid w:val="00C55F37"/>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B51"/>
    <w:rsid w:val="00C56B93"/>
    <w:rsid w:val="00C56BB0"/>
    <w:rsid w:val="00C56D35"/>
    <w:rsid w:val="00C56E9B"/>
    <w:rsid w:val="00C56FC1"/>
    <w:rsid w:val="00C5705D"/>
    <w:rsid w:val="00C57362"/>
    <w:rsid w:val="00C57400"/>
    <w:rsid w:val="00C57464"/>
    <w:rsid w:val="00C5753A"/>
    <w:rsid w:val="00C575E1"/>
    <w:rsid w:val="00C5770B"/>
    <w:rsid w:val="00C5776A"/>
    <w:rsid w:val="00C5776B"/>
    <w:rsid w:val="00C57865"/>
    <w:rsid w:val="00C578AB"/>
    <w:rsid w:val="00C5795B"/>
    <w:rsid w:val="00C57A4A"/>
    <w:rsid w:val="00C57AEF"/>
    <w:rsid w:val="00C57EE1"/>
    <w:rsid w:val="00C57F8E"/>
    <w:rsid w:val="00C600D8"/>
    <w:rsid w:val="00C60341"/>
    <w:rsid w:val="00C60398"/>
    <w:rsid w:val="00C603C6"/>
    <w:rsid w:val="00C60509"/>
    <w:rsid w:val="00C60641"/>
    <w:rsid w:val="00C606FA"/>
    <w:rsid w:val="00C60704"/>
    <w:rsid w:val="00C6073D"/>
    <w:rsid w:val="00C60863"/>
    <w:rsid w:val="00C60914"/>
    <w:rsid w:val="00C60976"/>
    <w:rsid w:val="00C60B96"/>
    <w:rsid w:val="00C60CAE"/>
    <w:rsid w:val="00C60F1F"/>
    <w:rsid w:val="00C6108E"/>
    <w:rsid w:val="00C614BA"/>
    <w:rsid w:val="00C61681"/>
    <w:rsid w:val="00C61A77"/>
    <w:rsid w:val="00C61EC9"/>
    <w:rsid w:val="00C61F1C"/>
    <w:rsid w:val="00C61F8E"/>
    <w:rsid w:val="00C620CC"/>
    <w:rsid w:val="00C62245"/>
    <w:rsid w:val="00C6234B"/>
    <w:rsid w:val="00C62588"/>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46B"/>
    <w:rsid w:val="00C637A9"/>
    <w:rsid w:val="00C63947"/>
    <w:rsid w:val="00C63F17"/>
    <w:rsid w:val="00C63F45"/>
    <w:rsid w:val="00C63F51"/>
    <w:rsid w:val="00C63FF6"/>
    <w:rsid w:val="00C640E7"/>
    <w:rsid w:val="00C641C3"/>
    <w:rsid w:val="00C64223"/>
    <w:rsid w:val="00C64231"/>
    <w:rsid w:val="00C646E2"/>
    <w:rsid w:val="00C64770"/>
    <w:rsid w:val="00C648F9"/>
    <w:rsid w:val="00C64906"/>
    <w:rsid w:val="00C64922"/>
    <w:rsid w:val="00C649B8"/>
    <w:rsid w:val="00C64DC5"/>
    <w:rsid w:val="00C64FE6"/>
    <w:rsid w:val="00C6509A"/>
    <w:rsid w:val="00C650A4"/>
    <w:rsid w:val="00C65112"/>
    <w:rsid w:val="00C65296"/>
    <w:rsid w:val="00C65553"/>
    <w:rsid w:val="00C65574"/>
    <w:rsid w:val="00C6563E"/>
    <w:rsid w:val="00C65703"/>
    <w:rsid w:val="00C658C9"/>
    <w:rsid w:val="00C659E3"/>
    <w:rsid w:val="00C65CA7"/>
    <w:rsid w:val="00C65D12"/>
    <w:rsid w:val="00C65E4B"/>
    <w:rsid w:val="00C65EA6"/>
    <w:rsid w:val="00C660BF"/>
    <w:rsid w:val="00C66152"/>
    <w:rsid w:val="00C66347"/>
    <w:rsid w:val="00C66401"/>
    <w:rsid w:val="00C6646C"/>
    <w:rsid w:val="00C6663F"/>
    <w:rsid w:val="00C667B7"/>
    <w:rsid w:val="00C66905"/>
    <w:rsid w:val="00C669B1"/>
    <w:rsid w:val="00C66A6E"/>
    <w:rsid w:val="00C66AB8"/>
    <w:rsid w:val="00C66AD6"/>
    <w:rsid w:val="00C66B04"/>
    <w:rsid w:val="00C66BFB"/>
    <w:rsid w:val="00C66DA8"/>
    <w:rsid w:val="00C6701D"/>
    <w:rsid w:val="00C67260"/>
    <w:rsid w:val="00C672FA"/>
    <w:rsid w:val="00C67356"/>
    <w:rsid w:val="00C6763A"/>
    <w:rsid w:val="00C678F0"/>
    <w:rsid w:val="00C67928"/>
    <w:rsid w:val="00C67E48"/>
    <w:rsid w:val="00C67FC8"/>
    <w:rsid w:val="00C7058D"/>
    <w:rsid w:val="00C70698"/>
    <w:rsid w:val="00C707C2"/>
    <w:rsid w:val="00C7090E"/>
    <w:rsid w:val="00C70A7E"/>
    <w:rsid w:val="00C70B27"/>
    <w:rsid w:val="00C70D83"/>
    <w:rsid w:val="00C70E63"/>
    <w:rsid w:val="00C70FE2"/>
    <w:rsid w:val="00C71189"/>
    <w:rsid w:val="00C711D1"/>
    <w:rsid w:val="00C71577"/>
    <w:rsid w:val="00C7182B"/>
    <w:rsid w:val="00C71968"/>
    <w:rsid w:val="00C71998"/>
    <w:rsid w:val="00C71A19"/>
    <w:rsid w:val="00C71A27"/>
    <w:rsid w:val="00C71C74"/>
    <w:rsid w:val="00C71C81"/>
    <w:rsid w:val="00C71CB2"/>
    <w:rsid w:val="00C71D04"/>
    <w:rsid w:val="00C71D5B"/>
    <w:rsid w:val="00C72043"/>
    <w:rsid w:val="00C72290"/>
    <w:rsid w:val="00C727F2"/>
    <w:rsid w:val="00C7287D"/>
    <w:rsid w:val="00C72D0E"/>
    <w:rsid w:val="00C72D60"/>
    <w:rsid w:val="00C72D9E"/>
    <w:rsid w:val="00C72E92"/>
    <w:rsid w:val="00C73181"/>
    <w:rsid w:val="00C7334C"/>
    <w:rsid w:val="00C733F4"/>
    <w:rsid w:val="00C7342F"/>
    <w:rsid w:val="00C7365D"/>
    <w:rsid w:val="00C736CA"/>
    <w:rsid w:val="00C737ED"/>
    <w:rsid w:val="00C7380E"/>
    <w:rsid w:val="00C7392A"/>
    <w:rsid w:val="00C739FC"/>
    <w:rsid w:val="00C73BB3"/>
    <w:rsid w:val="00C73D6A"/>
    <w:rsid w:val="00C73DAD"/>
    <w:rsid w:val="00C73E6B"/>
    <w:rsid w:val="00C73F63"/>
    <w:rsid w:val="00C74028"/>
    <w:rsid w:val="00C7415B"/>
    <w:rsid w:val="00C741D9"/>
    <w:rsid w:val="00C74246"/>
    <w:rsid w:val="00C74595"/>
    <w:rsid w:val="00C7470A"/>
    <w:rsid w:val="00C74C34"/>
    <w:rsid w:val="00C74CC7"/>
    <w:rsid w:val="00C74E41"/>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E64"/>
    <w:rsid w:val="00C75F35"/>
    <w:rsid w:val="00C761A2"/>
    <w:rsid w:val="00C762E2"/>
    <w:rsid w:val="00C763D0"/>
    <w:rsid w:val="00C763F6"/>
    <w:rsid w:val="00C7655D"/>
    <w:rsid w:val="00C766F5"/>
    <w:rsid w:val="00C76928"/>
    <w:rsid w:val="00C76930"/>
    <w:rsid w:val="00C76B43"/>
    <w:rsid w:val="00C76D98"/>
    <w:rsid w:val="00C76E7B"/>
    <w:rsid w:val="00C76F00"/>
    <w:rsid w:val="00C7704D"/>
    <w:rsid w:val="00C7724F"/>
    <w:rsid w:val="00C7725B"/>
    <w:rsid w:val="00C7738B"/>
    <w:rsid w:val="00C77510"/>
    <w:rsid w:val="00C7762E"/>
    <w:rsid w:val="00C77777"/>
    <w:rsid w:val="00C7784B"/>
    <w:rsid w:val="00C778DF"/>
    <w:rsid w:val="00C77A48"/>
    <w:rsid w:val="00C77A74"/>
    <w:rsid w:val="00C77A83"/>
    <w:rsid w:val="00C77C5C"/>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83A"/>
    <w:rsid w:val="00C80AB5"/>
    <w:rsid w:val="00C80B29"/>
    <w:rsid w:val="00C80C8C"/>
    <w:rsid w:val="00C80E44"/>
    <w:rsid w:val="00C80E80"/>
    <w:rsid w:val="00C81172"/>
    <w:rsid w:val="00C811F5"/>
    <w:rsid w:val="00C8131F"/>
    <w:rsid w:val="00C8134D"/>
    <w:rsid w:val="00C81765"/>
    <w:rsid w:val="00C817EF"/>
    <w:rsid w:val="00C819D2"/>
    <w:rsid w:val="00C81BCE"/>
    <w:rsid w:val="00C81ED2"/>
    <w:rsid w:val="00C81F04"/>
    <w:rsid w:val="00C81F4A"/>
    <w:rsid w:val="00C820A5"/>
    <w:rsid w:val="00C82157"/>
    <w:rsid w:val="00C82515"/>
    <w:rsid w:val="00C8263D"/>
    <w:rsid w:val="00C827D2"/>
    <w:rsid w:val="00C828C1"/>
    <w:rsid w:val="00C82A9D"/>
    <w:rsid w:val="00C82BDB"/>
    <w:rsid w:val="00C82D3C"/>
    <w:rsid w:val="00C82ECF"/>
    <w:rsid w:val="00C83228"/>
    <w:rsid w:val="00C83236"/>
    <w:rsid w:val="00C83774"/>
    <w:rsid w:val="00C837FD"/>
    <w:rsid w:val="00C839CF"/>
    <w:rsid w:val="00C83AAB"/>
    <w:rsid w:val="00C83B32"/>
    <w:rsid w:val="00C83B51"/>
    <w:rsid w:val="00C83B89"/>
    <w:rsid w:val="00C83C8F"/>
    <w:rsid w:val="00C83FE3"/>
    <w:rsid w:val="00C8408E"/>
    <w:rsid w:val="00C8479E"/>
    <w:rsid w:val="00C84820"/>
    <w:rsid w:val="00C848CD"/>
    <w:rsid w:val="00C84B2C"/>
    <w:rsid w:val="00C84B84"/>
    <w:rsid w:val="00C84C55"/>
    <w:rsid w:val="00C84CAD"/>
    <w:rsid w:val="00C84DD4"/>
    <w:rsid w:val="00C84E10"/>
    <w:rsid w:val="00C852B1"/>
    <w:rsid w:val="00C8534A"/>
    <w:rsid w:val="00C853BF"/>
    <w:rsid w:val="00C855B8"/>
    <w:rsid w:val="00C85654"/>
    <w:rsid w:val="00C859E3"/>
    <w:rsid w:val="00C85B05"/>
    <w:rsid w:val="00C85B8D"/>
    <w:rsid w:val="00C85E26"/>
    <w:rsid w:val="00C85E33"/>
    <w:rsid w:val="00C85E71"/>
    <w:rsid w:val="00C86149"/>
    <w:rsid w:val="00C86285"/>
    <w:rsid w:val="00C8643D"/>
    <w:rsid w:val="00C86446"/>
    <w:rsid w:val="00C865A4"/>
    <w:rsid w:val="00C865D4"/>
    <w:rsid w:val="00C86656"/>
    <w:rsid w:val="00C86F27"/>
    <w:rsid w:val="00C86F5E"/>
    <w:rsid w:val="00C86FE7"/>
    <w:rsid w:val="00C8707D"/>
    <w:rsid w:val="00C871E6"/>
    <w:rsid w:val="00C87266"/>
    <w:rsid w:val="00C8732E"/>
    <w:rsid w:val="00C873FE"/>
    <w:rsid w:val="00C87552"/>
    <w:rsid w:val="00C8772D"/>
    <w:rsid w:val="00C87786"/>
    <w:rsid w:val="00C87A3C"/>
    <w:rsid w:val="00C87A7B"/>
    <w:rsid w:val="00C87AD3"/>
    <w:rsid w:val="00C87B3F"/>
    <w:rsid w:val="00C87CCC"/>
    <w:rsid w:val="00C87D1E"/>
    <w:rsid w:val="00C87F63"/>
    <w:rsid w:val="00C901C0"/>
    <w:rsid w:val="00C90219"/>
    <w:rsid w:val="00C90668"/>
    <w:rsid w:val="00C906D3"/>
    <w:rsid w:val="00C90731"/>
    <w:rsid w:val="00C90774"/>
    <w:rsid w:val="00C907BF"/>
    <w:rsid w:val="00C907D8"/>
    <w:rsid w:val="00C9081C"/>
    <w:rsid w:val="00C90867"/>
    <w:rsid w:val="00C909B2"/>
    <w:rsid w:val="00C90E75"/>
    <w:rsid w:val="00C90F4F"/>
    <w:rsid w:val="00C91009"/>
    <w:rsid w:val="00C91214"/>
    <w:rsid w:val="00C91294"/>
    <w:rsid w:val="00C915DC"/>
    <w:rsid w:val="00C9166D"/>
    <w:rsid w:val="00C91678"/>
    <w:rsid w:val="00C916ED"/>
    <w:rsid w:val="00C9171C"/>
    <w:rsid w:val="00C9179C"/>
    <w:rsid w:val="00C91926"/>
    <w:rsid w:val="00C9194E"/>
    <w:rsid w:val="00C9196F"/>
    <w:rsid w:val="00C919B2"/>
    <w:rsid w:val="00C91D0D"/>
    <w:rsid w:val="00C91E4F"/>
    <w:rsid w:val="00C91ECE"/>
    <w:rsid w:val="00C91FDF"/>
    <w:rsid w:val="00C9200F"/>
    <w:rsid w:val="00C9215D"/>
    <w:rsid w:val="00C922E7"/>
    <w:rsid w:val="00C9259A"/>
    <w:rsid w:val="00C928C1"/>
    <w:rsid w:val="00C92951"/>
    <w:rsid w:val="00C92957"/>
    <w:rsid w:val="00C929C7"/>
    <w:rsid w:val="00C92E77"/>
    <w:rsid w:val="00C92FAE"/>
    <w:rsid w:val="00C92FBC"/>
    <w:rsid w:val="00C92FE6"/>
    <w:rsid w:val="00C9325D"/>
    <w:rsid w:val="00C933DF"/>
    <w:rsid w:val="00C93560"/>
    <w:rsid w:val="00C935D4"/>
    <w:rsid w:val="00C93683"/>
    <w:rsid w:val="00C93758"/>
    <w:rsid w:val="00C93847"/>
    <w:rsid w:val="00C9392D"/>
    <w:rsid w:val="00C942BA"/>
    <w:rsid w:val="00C9437E"/>
    <w:rsid w:val="00C944BB"/>
    <w:rsid w:val="00C94780"/>
    <w:rsid w:val="00C94786"/>
    <w:rsid w:val="00C9483E"/>
    <w:rsid w:val="00C94967"/>
    <w:rsid w:val="00C94A15"/>
    <w:rsid w:val="00C94B64"/>
    <w:rsid w:val="00C94CE1"/>
    <w:rsid w:val="00C94D0D"/>
    <w:rsid w:val="00C94E60"/>
    <w:rsid w:val="00C9502C"/>
    <w:rsid w:val="00C951C2"/>
    <w:rsid w:val="00C951ED"/>
    <w:rsid w:val="00C95348"/>
    <w:rsid w:val="00C954B6"/>
    <w:rsid w:val="00C95563"/>
    <w:rsid w:val="00C95695"/>
    <w:rsid w:val="00C9572F"/>
    <w:rsid w:val="00C95748"/>
    <w:rsid w:val="00C95795"/>
    <w:rsid w:val="00C958AD"/>
    <w:rsid w:val="00C958B3"/>
    <w:rsid w:val="00C958F0"/>
    <w:rsid w:val="00C959FE"/>
    <w:rsid w:val="00C95A6A"/>
    <w:rsid w:val="00C95ADD"/>
    <w:rsid w:val="00C95C7C"/>
    <w:rsid w:val="00C95EA3"/>
    <w:rsid w:val="00C95F5F"/>
    <w:rsid w:val="00C95F9D"/>
    <w:rsid w:val="00C95FCA"/>
    <w:rsid w:val="00C961D5"/>
    <w:rsid w:val="00C961F5"/>
    <w:rsid w:val="00C96309"/>
    <w:rsid w:val="00C963F7"/>
    <w:rsid w:val="00C96566"/>
    <w:rsid w:val="00C96597"/>
    <w:rsid w:val="00C96693"/>
    <w:rsid w:val="00C967FA"/>
    <w:rsid w:val="00C96946"/>
    <w:rsid w:val="00C96A02"/>
    <w:rsid w:val="00C96A5C"/>
    <w:rsid w:val="00C96AD1"/>
    <w:rsid w:val="00C96AF0"/>
    <w:rsid w:val="00C96BCA"/>
    <w:rsid w:val="00C96E15"/>
    <w:rsid w:val="00C96E1E"/>
    <w:rsid w:val="00C96E4F"/>
    <w:rsid w:val="00C96F04"/>
    <w:rsid w:val="00C96F20"/>
    <w:rsid w:val="00C96F34"/>
    <w:rsid w:val="00C9707D"/>
    <w:rsid w:val="00C9719E"/>
    <w:rsid w:val="00C971D4"/>
    <w:rsid w:val="00C97286"/>
    <w:rsid w:val="00C97388"/>
    <w:rsid w:val="00C975DD"/>
    <w:rsid w:val="00C9766B"/>
    <w:rsid w:val="00C97674"/>
    <w:rsid w:val="00C976AB"/>
    <w:rsid w:val="00C978B0"/>
    <w:rsid w:val="00C979EE"/>
    <w:rsid w:val="00C97A3C"/>
    <w:rsid w:val="00C97ACF"/>
    <w:rsid w:val="00C97B49"/>
    <w:rsid w:val="00C97D64"/>
    <w:rsid w:val="00C97D78"/>
    <w:rsid w:val="00C97EF8"/>
    <w:rsid w:val="00CA0051"/>
    <w:rsid w:val="00CA0163"/>
    <w:rsid w:val="00CA02C4"/>
    <w:rsid w:val="00CA054B"/>
    <w:rsid w:val="00CA07CE"/>
    <w:rsid w:val="00CA0A4B"/>
    <w:rsid w:val="00CA0A4D"/>
    <w:rsid w:val="00CA0A98"/>
    <w:rsid w:val="00CA0C34"/>
    <w:rsid w:val="00CA0C3E"/>
    <w:rsid w:val="00CA0C4B"/>
    <w:rsid w:val="00CA0C90"/>
    <w:rsid w:val="00CA0D4B"/>
    <w:rsid w:val="00CA0DF2"/>
    <w:rsid w:val="00CA0EC6"/>
    <w:rsid w:val="00CA119C"/>
    <w:rsid w:val="00CA11B2"/>
    <w:rsid w:val="00CA125C"/>
    <w:rsid w:val="00CA12E0"/>
    <w:rsid w:val="00CA152F"/>
    <w:rsid w:val="00CA1557"/>
    <w:rsid w:val="00CA182E"/>
    <w:rsid w:val="00CA1898"/>
    <w:rsid w:val="00CA1BC4"/>
    <w:rsid w:val="00CA1F58"/>
    <w:rsid w:val="00CA1F6F"/>
    <w:rsid w:val="00CA2065"/>
    <w:rsid w:val="00CA20D8"/>
    <w:rsid w:val="00CA2103"/>
    <w:rsid w:val="00CA2231"/>
    <w:rsid w:val="00CA2255"/>
    <w:rsid w:val="00CA22AB"/>
    <w:rsid w:val="00CA245E"/>
    <w:rsid w:val="00CA2472"/>
    <w:rsid w:val="00CA24EB"/>
    <w:rsid w:val="00CA258D"/>
    <w:rsid w:val="00CA28E8"/>
    <w:rsid w:val="00CA2939"/>
    <w:rsid w:val="00CA2E95"/>
    <w:rsid w:val="00CA2EEF"/>
    <w:rsid w:val="00CA2F0D"/>
    <w:rsid w:val="00CA3073"/>
    <w:rsid w:val="00CA3179"/>
    <w:rsid w:val="00CA322F"/>
    <w:rsid w:val="00CA32B7"/>
    <w:rsid w:val="00CA33E6"/>
    <w:rsid w:val="00CA366B"/>
    <w:rsid w:val="00CA3700"/>
    <w:rsid w:val="00CA3814"/>
    <w:rsid w:val="00CA383C"/>
    <w:rsid w:val="00CA387D"/>
    <w:rsid w:val="00CA3990"/>
    <w:rsid w:val="00CA39F9"/>
    <w:rsid w:val="00CA3AB4"/>
    <w:rsid w:val="00CA3ABB"/>
    <w:rsid w:val="00CA3D15"/>
    <w:rsid w:val="00CA4033"/>
    <w:rsid w:val="00CA4140"/>
    <w:rsid w:val="00CA41BF"/>
    <w:rsid w:val="00CA4411"/>
    <w:rsid w:val="00CA44A8"/>
    <w:rsid w:val="00CA4527"/>
    <w:rsid w:val="00CA4B13"/>
    <w:rsid w:val="00CA4DBF"/>
    <w:rsid w:val="00CA4F0C"/>
    <w:rsid w:val="00CA4F85"/>
    <w:rsid w:val="00CA4F86"/>
    <w:rsid w:val="00CA50CF"/>
    <w:rsid w:val="00CA51C2"/>
    <w:rsid w:val="00CA520C"/>
    <w:rsid w:val="00CA54CC"/>
    <w:rsid w:val="00CA5583"/>
    <w:rsid w:val="00CA5586"/>
    <w:rsid w:val="00CA59BA"/>
    <w:rsid w:val="00CA5B68"/>
    <w:rsid w:val="00CA609E"/>
    <w:rsid w:val="00CA60A9"/>
    <w:rsid w:val="00CA60F3"/>
    <w:rsid w:val="00CA61B9"/>
    <w:rsid w:val="00CA62B1"/>
    <w:rsid w:val="00CA6459"/>
    <w:rsid w:val="00CA65AB"/>
    <w:rsid w:val="00CA65F3"/>
    <w:rsid w:val="00CA68B7"/>
    <w:rsid w:val="00CA6C5A"/>
    <w:rsid w:val="00CA6D00"/>
    <w:rsid w:val="00CA712E"/>
    <w:rsid w:val="00CA719C"/>
    <w:rsid w:val="00CA71D6"/>
    <w:rsid w:val="00CA73B5"/>
    <w:rsid w:val="00CA7452"/>
    <w:rsid w:val="00CA746A"/>
    <w:rsid w:val="00CA7576"/>
    <w:rsid w:val="00CA7695"/>
    <w:rsid w:val="00CA782D"/>
    <w:rsid w:val="00CA7951"/>
    <w:rsid w:val="00CA79F1"/>
    <w:rsid w:val="00CA7A28"/>
    <w:rsid w:val="00CA7CDE"/>
    <w:rsid w:val="00CA7CE0"/>
    <w:rsid w:val="00CA7CE7"/>
    <w:rsid w:val="00CA7E1D"/>
    <w:rsid w:val="00CA7E46"/>
    <w:rsid w:val="00CA7E49"/>
    <w:rsid w:val="00CA7E7D"/>
    <w:rsid w:val="00CB0180"/>
    <w:rsid w:val="00CB0361"/>
    <w:rsid w:val="00CB0488"/>
    <w:rsid w:val="00CB08CD"/>
    <w:rsid w:val="00CB0DD0"/>
    <w:rsid w:val="00CB0E68"/>
    <w:rsid w:val="00CB0EFC"/>
    <w:rsid w:val="00CB1380"/>
    <w:rsid w:val="00CB14A4"/>
    <w:rsid w:val="00CB1599"/>
    <w:rsid w:val="00CB1761"/>
    <w:rsid w:val="00CB186A"/>
    <w:rsid w:val="00CB1B69"/>
    <w:rsid w:val="00CB1C5E"/>
    <w:rsid w:val="00CB1CA6"/>
    <w:rsid w:val="00CB1D0A"/>
    <w:rsid w:val="00CB1E88"/>
    <w:rsid w:val="00CB209B"/>
    <w:rsid w:val="00CB2188"/>
    <w:rsid w:val="00CB2270"/>
    <w:rsid w:val="00CB2418"/>
    <w:rsid w:val="00CB2449"/>
    <w:rsid w:val="00CB25AD"/>
    <w:rsid w:val="00CB29BA"/>
    <w:rsid w:val="00CB2D5A"/>
    <w:rsid w:val="00CB2E06"/>
    <w:rsid w:val="00CB2EBD"/>
    <w:rsid w:val="00CB301C"/>
    <w:rsid w:val="00CB3040"/>
    <w:rsid w:val="00CB31A7"/>
    <w:rsid w:val="00CB3273"/>
    <w:rsid w:val="00CB32A4"/>
    <w:rsid w:val="00CB32D3"/>
    <w:rsid w:val="00CB34A7"/>
    <w:rsid w:val="00CB34DB"/>
    <w:rsid w:val="00CB3599"/>
    <w:rsid w:val="00CB35AD"/>
    <w:rsid w:val="00CB3628"/>
    <w:rsid w:val="00CB3634"/>
    <w:rsid w:val="00CB37A7"/>
    <w:rsid w:val="00CB3838"/>
    <w:rsid w:val="00CB3923"/>
    <w:rsid w:val="00CB3964"/>
    <w:rsid w:val="00CB3A69"/>
    <w:rsid w:val="00CB3BD6"/>
    <w:rsid w:val="00CB3C2E"/>
    <w:rsid w:val="00CB3C42"/>
    <w:rsid w:val="00CB3D2C"/>
    <w:rsid w:val="00CB3D62"/>
    <w:rsid w:val="00CB3D8C"/>
    <w:rsid w:val="00CB3DAC"/>
    <w:rsid w:val="00CB3EA4"/>
    <w:rsid w:val="00CB3F9E"/>
    <w:rsid w:val="00CB420F"/>
    <w:rsid w:val="00CB4212"/>
    <w:rsid w:val="00CB4324"/>
    <w:rsid w:val="00CB4529"/>
    <w:rsid w:val="00CB4717"/>
    <w:rsid w:val="00CB473F"/>
    <w:rsid w:val="00CB48EF"/>
    <w:rsid w:val="00CB49F8"/>
    <w:rsid w:val="00CB4B74"/>
    <w:rsid w:val="00CB4C7E"/>
    <w:rsid w:val="00CB5103"/>
    <w:rsid w:val="00CB5167"/>
    <w:rsid w:val="00CB5240"/>
    <w:rsid w:val="00CB54BA"/>
    <w:rsid w:val="00CB54E3"/>
    <w:rsid w:val="00CB5629"/>
    <w:rsid w:val="00CB5635"/>
    <w:rsid w:val="00CB5715"/>
    <w:rsid w:val="00CB5777"/>
    <w:rsid w:val="00CB58DE"/>
    <w:rsid w:val="00CB5968"/>
    <w:rsid w:val="00CB5B17"/>
    <w:rsid w:val="00CB5B9C"/>
    <w:rsid w:val="00CB5DB2"/>
    <w:rsid w:val="00CB5DDE"/>
    <w:rsid w:val="00CB6368"/>
    <w:rsid w:val="00CB648E"/>
    <w:rsid w:val="00CB6493"/>
    <w:rsid w:val="00CB6506"/>
    <w:rsid w:val="00CB657C"/>
    <w:rsid w:val="00CB66D3"/>
    <w:rsid w:val="00CB67B9"/>
    <w:rsid w:val="00CB68E8"/>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503"/>
    <w:rsid w:val="00CB7600"/>
    <w:rsid w:val="00CB787A"/>
    <w:rsid w:val="00CB79E0"/>
    <w:rsid w:val="00CB7AB6"/>
    <w:rsid w:val="00CB7B26"/>
    <w:rsid w:val="00CB7B4D"/>
    <w:rsid w:val="00CB7BDC"/>
    <w:rsid w:val="00CB7D97"/>
    <w:rsid w:val="00CC0175"/>
    <w:rsid w:val="00CC01B4"/>
    <w:rsid w:val="00CC0338"/>
    <w:rsid w:val="00CC0948"/>
    <w:rsid w:val="00CC098E"/>
    <w:rsid w:val="00CC0A86"/>
    <w:rsid w:val="00CC10F8"/>
    <w:rsid w:val="00CC11D9"/>
    <w:rsid w:val="00CC121A"/>
    <w:rsid w:val="00CC129F"/>
    <w:rsid w:val="00CC12BB"/>
    <w:rsid w:val="00CC13EB"/>
    <w:rsid w:val="00CC1446"/>
    <w:rsid w:val="00CC1741"/>
    <w:rsid w:val="00CC17FF"/>
    <w:rsid w:val="00CC1832"/>
    <w:rsid w:val="00CC1847"/>
    <w:rsid w:val="00CC1AAC"/>
    <w:rsid w:val="00CC1C00"/>
    <w:rsid w:val="00CC1D6C"/>
    <w:rsid w:val="00CC1E3A"/>
    <w:rsid w:val="00CC1FB0"/>
    <w:rsid w:val="00CC2017"/>
    <w:rsid w:val="00CC20DE"/>
    <w:rsid w:val="00CC2172"/>
    <w:rsid w:val="00CC2206"/>
    <w:rsid w:val="00CC2249"/>
    <w:rsid w:val="00CC2265"/>
    <w:rsid w:val="00CC2497"/>
    <w:rsid w:val="00CC2628"/>
    <w:rsid w:val="00CC26B7"/>
    <w:rsid w:val="00CC273C"/>
    <w:rsid w:val="00CC299F"/>
    <w:rsid w:val="00CC2D79"/>
    <w:rsid w:val="00CC2D93"/>
    <w:rsid w:val="00CC2F17"/>
    <w:rsid w:val="00CC2FD7"/>
    <w:rsid w:val="00CC3238"/>
    <w:rsid w:val="00CC326F"/>
    <w:rsid w:val="00CC347F"/>
    <w:rsid w:val="00CC34B2"/>
    <w:rsid w:val="00CC34CF"/>
    <w:rsid w:val="00CC34F3"/>
    <w:rsid w:val="00CC360A"/>
    <w:rsid w:val="00CC361D"/>
    <w:rsid w:val="00CC36FE"/>
    <w:rsid w:val="00CC37AB"/>
    <w:rsid w:val="00CC3867"/>
    <w:rsid w:val="00CC38BE"/>
    <w:rsid w:val="00CC3A44"/>
    <w:rsid w:val="00CC3A6B"/>
    <w:rsid w:val="00CC3AA8"/>
    <w:rsid w:val="00CC3BE5"/>
    <w:rsid w:val="00CC3D31"/>
    <w:rsid w:val="00CC3D36"/>
    <w:rsid w:val="00CC3DEC"/>
    <w:rsid w:val="00CC3E26"/>
    <w:rsid w:val="00CC3E9C"/>
    <w:rsid w:val="00CC3F39"/>
    <w:rsid w:val="00CC3FDD"/>
    <w:rsid w:val="00CC402A"/>
    <w:rsid w:val="00CC403F"/>
    <w:rsid w:val="00CC40EA"/>
    <w:rsid w:val="00CC41C6"/>
    <w:rsid w:val="00CC41FB"/>
    <w:rsid w:val="00CC4241"/>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500D"/>
    <w:rsid w:val="00CC5202"/>
    <w:rsid w:val="00CC52F3"/>
    <w:rsid w:val="00CC53EA"/>
    <w:rsid w:val="00CC5453"/>
    <w:rsid w:val="00CC57CC"/>
    <w:rsid w:val="00CC58AB"/>
    <w:rsid w:val="00CC58E8"/>
    <w:rsid w:val="00CC5B6E"/>
    <w:rsid w:val="00CC5C68"/>
    <w:rsid w:val="00CC5D1B"/>
    <w:rsid w:val="00CC5FCE"/>
    <w:rsid w:val="00CC605A"/>
    <w:rsid w:val="00CC61E4"/>
    <w:rsid w:val="00CC6375"/>
    <w:rsid w:val="00CC64AA"/>
    <w:rsid w:val="00CC662A"/>
    <w:rsid w:val="00CC6762"/>
    <w:rsid w:val="00CC694A"/>
    <w:rsid w:val="00CC6B98"/>
    <w:rsid w:val="00CC6CBD"/>
    <w:rsid w:val="00CC6D3B"/>
    <w:rsid w:val="00CC6FF6"/>
    <w:rsid w:val="00CC7027"/>
    <w:rsid w:val="00CC70FD"/>
    <w:rsid w:val="00CC717F"/>
    <w:rsid w:val="00CC722C"/>
    <w:rsid w:val="00CC7447"/>
    <w:rsid w:val="00CC75FA"/>
    <w:rsid w:val="00CC762F"/>
    <w:rsid w:val="00CC7651"/>
    <w:rsid w:val="00CC7808"/>
    <w:rsid w:val="00CC782D"/>
    <w:rsid w:val="00CC7B43"/>
    <w:rsid w:val="00CC7C42"/>
    <w:rsid w:val="00CC7CCE"/>
    <w:rsid w:val="00CC7E9C"/>
    <w:rsid w:val="00CC7F14"/>
    <w:rsid w:val="00CD00B3"/>
    <w:rsid w:val="00CD0145"/>
    <w:rsid w:val="00CD01AD"/>
    <w:rsid w:val="00CD02B1"/>
    <w:rsid w:val="00CD02D0"/>
    <w:rsid w:val="00CD03E0"/>
    <w:rsid w:val="00CD04E7"/>
    <w:rsid w:val="00CD0560"/>
    <w:rsid w:val="00CD07C7"/>
    <w:rsid w:val="00CD0845"/>
    <w:rsid w:val="00CD09DA"/>
    <w:rsid w:val="00CD09E2"/>
    <w:rsid w:val="00CD09FA"/>
    <w:rsid w:val="00CD10EE"/>
    <w:rsid w:val="00CD12C2"/>
    <w:rsid w:val="00CD1634"/>
    <w:rsid w:val="00CD1680"/>
    <w:rsid w:val="00CD16BE"/>
    <w:rsid w:val="00CD1745"/>
    <w:rsid w:val="00CD197F"/>
    <w:rsid w:val="00CD199F"/>
    <w:rsid w:val="00CD19E9"/>
    <w:rsid w:val="00CD1A0A"/>
    <w:rsid w:val="00CD1C17"/>
    <w:rsid w:val="00CD1D15"/>
    <w:rsid w:val="00CD1E78"/>
    <w:rsid w:val="00CD1FCD"/>
    <w:rsid w:val="00CD2118"/>
    <w:rsid w:val="00CD21A4"/>
    <w:rsid w:val="00CD21E6"/>
    <w:rsid w:val="00CD22DB"/>
    <w:rsid w:val="00CD2504"/>
    <w:rsid w:val="00CD263C"/>
    <w:rsid w:val="00CD2799"/>
    <w:rsid w:val="00CD27E6"/>
    <w:rsid w:val="00CD2BC9"/>
    <w:rsid w:val="00CD2CF4"/>
    <w:rsid w:val="00CD2E15"/>
    <w:rsid w:val="00CD2EEE"/>
    <w:rsid w:val="00CD2F26"/>
    <w:rsid w:val="00CD2F3D"/>
    <w:rsid w:val="00CD3065"/>
    <w:rsid w:val="00CD30B6"/>
    <w:rsid w:val="00CD3118"/>
    <w:rsid w:val="00CD3178"/>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A7D"/>
    <w:rsid w:val="00CD4AA3"/>
    <w:rsid w:val="00CD4DF2"/>
    <w:rsid w:val="00CD4E20"/>
    <w:rsid w:val="00CD4FAB"/>
    <w:rsid w:val="00CD5066"/>
    <w:rsid w:val="00CD50AF"/>
    <w:rsid w:val="00CD51CF"/>
    <w:rsid w:val="00CD5307"/>
    <w:rsid w:val="00CD53D5"/>
    <w:rsid w:val="00CD543D"/>
    <w:rsid w:val="00CD5463"/>
    <w:rsid w:val="00CD556B"/>
    <w:rsid w:val="00CD573B"/>
    <w:rsid w:val="00CD577E"/>
    <w:rsid w:val="00CD57F6"/>
    <w:rsid w:val="00CD58B0"/>
    <w:rsid w:val="00CD5AEC"/>
    <w:rsid w:val="00CD5DFB"/>
    <w:rsid w:val="00CD5E00"/>
    <w:rsid w:val="00CD5F1D"/>
    <w:rsid w:val="00CD5F7D"/>
    <w:rsid w:val="00CD609A"/>
    <w:rsid w:val="00CD6246"/>
    <w:rsid w:val="00CD62FD"/>
    <w:rsid w:val="00CD633E"/>
    <w:rsid w:val="00CD6695"/>
    <w:rsid w:val="00CD67B7"/>
    <w:rsid w:val="00CD69B5"/>
    <w:rsid w:val="00CD6A9D"/>
    <w:rsid w:val="00CD6AF2"/>
    <w:rsid w:val="00CD6C06"/>
    <w:rsid w:val="00CD6C2A"/>
    <w:rsid w:val="00CD6D01"/>
    <w:rsid w:val="00CD6E27"/>
    <w:rsid w:val="00CD6E7B"/>
    <w:rsid w:val="00CD6E81"/>
    <w:rsid w:val="00CD6F87"/>
    <w:rsid w:val="00CD715E"/>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F59"/>
    <w:rsid w:val="00CE0FC7"/>
    <w:rsid w:val="00CE10E4"/>
    <w:rsid w:val="00CE110B"/>
    <w:rsid w:val="00CE114C"/>
    <w:rsid w:val="00CE121E"/>
    <w:rsid w:val="00CE14E6"/>
    <w:rsid w:val="00CE15D3"/>
    <w:rsid w:val="00CE1731"/>
    <w:rsid w:val="00CE17A9"/>
    <w:rsid w:val="00CE17F0"/>
    <w:rsid w:val="00CE1802"/>
    <w:rsid w:val="00CE1806"/>
    <w:rsid w:val="00CE1863"/>
    <w:rsid w:val="00CE18F2"/>
    <w:rsid w:val="00CE1904"/>
    <w:rsid w:val="00CE1A20"/>
    <w:rsid w:val="00CE1C2A"/>
    <w:rsid w:val="00CE1E0D"/>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37C"/>
    <w:rsid w:val="00CE33C0"/>
    <w:rsid w:val="00CE377D"/>
    <w:rsid w:val="00CE3978"/>
    <w:rsid w:val="00CE3ABC"/>
    <w:rsid w:val="00CE3B63"/>
    <w:rsid w:val="00CE3C10"/>
    <w:rsid w:val="00CE3D5C"/>
    <w:rsid w:val="00CE3EC2"/>
    <w:rsid w:val="00CE3EEB"/>
    <w:rsid w:val="00CE3EF9"/>
    <w:rsid w:val="00CE401F"/>
    <w:rsid w:val="00CE41BA"/>
    <w:rsid w:val="00CE426A"/>
    <w:rsid w:val="00CE4345"/>
    <w:rsid w:val="00CE4437"/>
    <w:rsid w:val="00CE4466"/>
    <w:rsid w:val="00CE46E7"/>
    <w:rsid w:val="00CE4730"/>
    <w:rsid w:val="00CE4746"/>
    <w:rsid w:val="00CE4A19"/>
    <w:rsid w:val="00CE4B06"/>
    <w:rsid w:val="00CE4B1E"/>
    <w:rsid w:val="00CE4B78"/>
    <w:rsid w:val="00CE4B99"/>
    <w:rsid w:val="00CE4BE6"/>
    <w:rsid w:val="00CE5211"/>
    <w:rsid w:val="00CE5526"/>
    <w:rsid w:val="00CE55AA"/>
    <w:rsid w:val="00CE5724"/>
    <w:rsid w:val="00CE57A4"/>
    <w:rsid w:val="00CE58B3"/>
    <w:rsid w:val="00CE5903"/>
    <w:rsid w:val="00CE59CF"/>
    <w:rsid w:val="00CE5CC7"/>
    <w:rsid w:val="00CE5CEA"/>
    <w:rsid w:val="00CE62C7"/>
    <w:rsid w:val="00CE643F"/>
    <w:rsid w:val="00CE6821"/>
    <w:rsid w:val="00CE68C6"/>
    <w:rsid w:val="00CE69F9"/>
    <w:rsid w:val="00CE6AD6"/>
    <w:rsid w:val="00CE6BE8"/>
    <w:rsid w:val="00CE6C88"/>
    <w:rsid w:val="00CE6C9F"/>
    <w:rsid w:val="00CE6CD8"/>
    <w:rsid w:val="00CE7026"/>
    <w:rsid w:val="00CE706B"/>
    <w:rsid w:val="00CE72A6"/>
    <w:rsid w:val="00CE73A6"/>
    <w:rsid w:val="00CE76FE"/>
    <w:rsid w:val="00CE77DB"/>
    <w:rsid w:val="00CE7914"/>
    <w:rsid w:val="00CE79F4"/>
    <w:rsid w:val="00CE7A99"/>
    <w:rsid w:val="00CE7B0F"/>
    <w:rsid w:val="00CE7B4C"/>
    <w:rsid w:val="00CE7CD7"/>
    <w:rsid w:val="00CE7D07"/>
    <w:rsid w:val="00CE7E3D"/>
    <w:rsid w:val="00CE7FC6"/>
    <w:rsid w:val="00CF0129"/>
    <w:rsid w:val="00CF026D"/>
    <w:rsid w:val="00CF0357"/>
    <w:rsid w:val="00CF0397"/>
    <w:rsid w:val="00CF03BE"/>
    <w:rsid w:val="00CF0577"/>
    <w:rsid w:val="00CF05B7"/>
    <w:rsid w:val="00CF072C"/>
    <w:rsid w:val="00CF076C"/>
    <w:rsid w:val="00CF078B"/>
    <w:rsid w:val="00CF07E3"/>
    <w:rsid w:val="00CF0951"/>
    <w:rsid w:val="00CF09D7"/>
    <w:rsid w:val="00CF0B02"/>
    <w:rsid w:val="00CF0B75"/>
    <w:rsid w:val="00CF0F0C"/>
    <w:rsid w:val="00CF0FF2"/>
    <w:rsid w:val="00CF107C"/>
    <w:rsid w:val="00CF1292"/>
    <w:rsid w:val="00CF151B"/>
    <w:rsid w:val="00CF1850"/>
    <w:rsid w:val="00CF1851"/>
    <w:rsid w:val="00CF1934"/>
    <w:rsid w:val="00CF193A"/>
    <w:rsid w:val="00CF1AD2"/>
    <w:rsid w:val="00CF1ADF"/>
    <w:rsid w:val="00CF1F34"/>
    <w:rsid w:val="00CF2181"/>
    <w:rsid w:val="00CF2182"/>
    <w:rsid w:val="00CF21DA"/>
    <w:rsid w:val="00CF230B"/>
    <w:rsid w:val="00CF247A"/>
    <w:rsid w:val="00CF24C9"/>
    <w:rsid w:val="00CF255E"/>
    <w:rsid w:val="00CF2851"/>
    <w:rsid w:val="00CF289D"/>
    <w:rsid w:val="00CF2913"/>
    <w:rsid w:val="00CF292E"/>
    <w:rsid w:val="00CF2AC9"/>
    <w:rsid w:val="00CF2AF8"/>
    <w:rsid w:val="00CF2B92"/>
    <w:rsid w:val="00CF2CDF"/>
    <w:rsid w:val="00CF2D5F"/>
    <w:rsid w:val="00CF2F8B"/>
    <w:rsid w:val="00CF344B"/>
    <w:rsid w:val="00CF3496"/>
    <w:rsid w:val="00CF36E8"/>
    <w:rsid w:val="00CF3935"/>
    <w:rsid w:val="00CF3D0C"/>
    <w:rsid w:val="00CF3D99"/>
    <w:rsid w:val="00CF3EF7"/>
    <w:rsid w:val="00CF4157"/>
    <w:rsid w:val="00CF41D6"/>
    <w:rsid w:val="00CF41F4"/>
    <w:rsid w:val="00CF435E"/>
    <w:rsid w:val="00CF4667"/>
    <w:rsid w:val="00CF47D3"/>
    <w:rsid w:val="00CF4A76"/>
    <w:rsid w:val="00CF4AB3"/>
    <w:rsid w:val="00CF4E4B"/>
    <w:rsid w:val="00CF4F17"/>
    <w:rsid w:val="00CF4FBC"/>
    <w:rsid w:val="00CF5058"/>
    <w:rsid w:val="00CF5196"/>
    <w:rsid w:val="00CF53B7"/>
    <w:rsid w:val="00CF541B"/>
    <w:rsid w:val="00CF5440"/>
    <w:rsid w:val="00CF5602"/>
    <w:rsid w:val="00CF5778"/>
    <w:rsid w:val="00CF578D"/>
    <w:rsid w:val="00CF58AF"/>
    <w:rsid w:val="00CF59F1"/>
    <w:rsid w:val="00CF5A09"/>
    <w:rsid w:val="00CF5B2A"/>
    <w:rsid w:val="00CF5ECA"/>
    <w:rsid w:val="00CF611C"/>
    <w:rsid w:val="00CF61FC"/>
    <w:rsid w:val="00CF658A"/>
    <w:rsid w:val="00CF6627"/>
    <w:rsid w:val="00CF689E"/>
    <w:rsid w:val="00CF6995"/>
    <w:rsid w:val="00CF69B3"/>
    <w:rsid w:val="00CF6B2E"/>
    <w:rsid w:val="00CF6D14"/>
    <w:rsid w:val="00CF6D5C"/>
    <w:rsid w:val="00CF6F4A"/>
    <w:rsid w:val="00CF6FF4"/>
    <w:rsid w:val="00CF720B"/>
    <w:rsid w:val="00CF73B8"/>
    <w:rsid w:val="00CF762A"/>
    <w:rsid w:val="00CF768E"/>
    <w:rsid w:val="00CF7699"/>
    <w:rsid w:val="00CF76F4"/>
    <w:rsid w:val="00CF78B6"/>
    <w:rsid w:val="00CF79CE"/>
    <w:rsid w:val="00CF7A67"/>
    <w:rsid w:val="00CF7A81"/>
    <w:rsid w:val="00CF7B65"/>
    <w:rsid w:val="00CF7B92"/>
    <w:rsid w:val="00CF7DC0"/>
    <w:rsid w:val="00CF7E2A"/>
    <w:rsid w:val="00CF7F24"/>
    <w:rsid w:val="00CF7FAB"/>
    <w:rsid w:val="00D00091"/>
    <w:rsid w:val="00D0013E"/>
    <w:rsid w:val="00D0014A"/>
    <w:rsid w:val="00D001D1"/>
    <w:rsid w:val="00D001D7"/>
    <w:rsid w:val="00D00212"/>
    <w:rsid w:val="00D002B1"/>
    <w:rsid w:val="00D0030B"/>
    <w:rsid w:val="00D003F4"/>
    <w:rsid w:val="00D00565"/>
    <w:rsid w:val="00D005BC"/>
    <w:rsid w:val="00D008D1"/>
    <w:rsid w:val="00D00E50"/>
    <w:rsid w:val="00D01028"/>
    <w:rsid w:val="00D010C9"/>
    <w:rsid w:val="00D010CC"/>
    <w:rsid w:val="00D011F8"/>
    <w:rsid w:val="00D01568"/>
    <w:rsid w:val="00D0157C"/>
    <w:rsid w:val="00D01593"/>
    <w:rsid w:val="00D0159C"/>
    <w:rsid w:val="00D015FE"/>
    <w:rsid w:val="00D0164F"/>
    <w:rsid w:val="00D01738"/>
    <w:rsid w:val="00D01855"/>
    <w:rsid w:val="00D019E2"/>
    <w:rsid w:val="00D01B2E"/>
    <w:rsid w:val="00D01C19"/>
    <w:rsid w:val="00D01E99"/>
    <w:rsid w:val="00D01F72"/>
    <w:rsid w:val="00D023AC"/>
    <w:rsid w:val="00D025A5"/>
    <w:rsid w:val="00D0263D"/>
    <w:rsid w:val="00D02646"/>
    <w:rsid w:val="00D0266A"/>
    <w:rsid w:val="00D0276D"/>
    <w:rsid w:val="00D02785"/>
    <w:rsid w:val="00D02867"/>
    <w:rsid w:val="00D02C45"/>
    <w:rsid w:val="00D02E91"/>
    <w:rsid w:val="00D02F0D"/>
    <w:rsid w:val="00D0310C"/>
    <w:rsid w:val="00D03321"/>
    <w:rsid w:val="00D033CD"/>
    <w:rsid w:val="00D03428"/>
    <w:rsid w:val="00D03479"/>
    <w:rsid w:val="00D0350C"/>
    <w:rsid w:val="00D036F1"/>
    <w:rsid w:val="00D036FD"/>
    <w:rsid w:val="00D037BA"/>
    <w:rsid w:val="00D037D2"/>
    <w:rsid w:val="00D0382D"/>
    <w:rsid w:val="00D0383C"/>
    <w:rsid w:val="00D03863"/>
    <w:rsid w:val="00D03AFF"/>
    <w:rsid w:val="00D03B06"/>
    <w:rsid w:val="00D03C1F"/>
    <w:rsid w:val="00D03EFA"/>
    <w:rsid w:val="00D03F2E"/>
    <w:rsid w:val="00D0402B"/>
    <w:rsid w:val="00D040A4"/>
    <w:rsid w:val="00D0433B"/>
    <w:rsid w:val="00D04717"/>
    <w:rsid w:val="00D04746"/>
    <w:rsid w:val="00D04767"/>
    <w:rsid w:val="00D047F2"/>
    <w:rsid w:val="00D04947"/>
    <w:rsid w:val="00D04976"/>
    <w:rsid w:val="00D049FE"/>
    <w:rsid w:val="00D04BB9"/>
    <w:rsid w:val="00D04CA8"/>
    <w:rsid w:val="00D04DA8"/>
    <w:rsid w:val="00D04DC2"/>
    <w:rsid w:val="00D04DF0"/>
    <w:rsid w:val="00D04F35"/>
    <w:rsid w:val="00D04FC1"/>
    <w:rsid w:val="00D04FD6"/>
    <w:rsid w:val="00D051BD"/>
    <w:rsid w:val="00D05269"/>
    <w:rsid w:val="00D052A6"/>
    <w:rsid w:val="00D05334"/>
    <w:rsid w:val="00D053B6"/>
    <w:rsid w:val="00D05432"/>
    <w:rsid w:val="00D05462"/>
    <w:rsid w:val="00D05508"/>
    <w:rsid w:val="00D0555E"/>
    <w:rsid w:val="00D055F9"/>
    <w:rsid w:val="00D05892"/>
    <w:rsid w:val="00D05A4F"/>
    <w:rsid w:val="00D05E3E"/>
    <w:rsid w:val="00D05E8C"/>
    <w:rsid w:val="00D05F3C"/>
    <w:rsid w:val="00D065EE"/>
    <w:rsid w:val="00D065FB"/>
    <w:rsid w:val="00D06633"/>
    <w:rsid w:val="00D068E5"/>
    <w:rsid w:val="00D0693E"/>
    <w:rsid w:val="00D06951"/>
    <w:rsid w:val="00D06BFF"/>
    <w:rsid w:val="00D06C33"/>
    <w:rsid w:val="00D06D6F"/>
    <w:rsid w:val="00D06DC0"/>
    <w:rsid w:val="00D06DC6"/>
    <w:rsid w:val="00D06E43"/>
    <w:rsid w:val="00D06F5F"/>
    <w:rsid w:val="00D07093"/>
    <w:rsid w:val="00D070BE"/>
    <w:rsid w:val="00D070DD"/>
    <w:rsid w:val="00D07191"/>
    <w:rsid w:val="00D07882"/>
    <w:rsid w:val="00D078D9"/>
    <w:rsid w:val="00D07910"/>
    <w:rsid w:val="00D07942"/>
    <w:rsid w:val="00D07A83"/>
    <w:rsid w:val="00D07B36"/>
    <w:rsid w:val="00D07BD5"/>
    <w:rsid w:val="00D07DD9"/>
    <w:rsid w:val="00D07ED9"/>
    <w:rsid w:val="00D10062"/>
    <w:rsid w:val="00D101BE"/>
    <w:rsid w:val="00D101C6"/>
    <w:rsid w:val="00D10202"/>
    <w:rsid w:val="00D1021E"/>
    <w:rsid w:val="00D1052A"/>
    <w:rsid w:val="00D10903"/>
    <w:rsid w:val="00D10C49"/>
    <w:rsid w:val="00D10CE0"/>
    <w:rsid w:val="00D10E47"/>
    <w:rsid w:val="00D10EFF"/>
    <w:rsid w:val="00D1103C"/>
    <w:rsid w:val="00D110CD"/>
    <w:rsid w:val="00D110EA"/>
    <w:rsid w:val="00D11123"/>
    <w:rsid w:val="00D112E1"/>
    <w:rsid w:val="00D1134C"/>
    <w:rsid w:val="00D113F6"/>
    <w:rsid w:val="00D1145C"/>
    <w:rsid w:val="00D1147A"/>
    <w:rsid w:val="00D118B8"/>
    <w:rsid w:val="00D1196A"/>
    <w:rsid w:val="00D119EF"/>
    <w:rsid w:val="00D11A48"/>
    <w:rsid w:val="00D11A68"/>
    <w:rsid w:val="00D11B2F"/>
    <w:rsid w:val="00D11BCE"/>
    <w:rsid w:val="00D11BF3"/>
    <w:rsid w:val="00D11D07"/>
    <w:rsid w:val="00D11D4B"/>
    <w:rsid w:val="00D12061"/>
    <w:rsid w:val="00D120B6"/>
    <w:rsid w:val="00D12136"/>
    <w:rsid w:val="00D12161"/>
    <w:rsid w:val="00D121D3"/>
    <w:rsid w:val="00D12235"/>
    <w:rsid w:val="00D12372"/>
    <w:rsid w:val="00D124B7"/>
    <w:rsid w:val="00D124C8"/>
    <w:rsid w:val="00D12500"/>
    <w:rsid w:val="00D1251A"/>
    <w:rsid w:val="00D12558"/>
    <w:rsid w:val="00D125ED"/>
    <w:rsid w:val="00D125F7"/>
    <w:rsid w:val="00D12653"/>
    <w:rsid w:val="00D12699"/>
    <w:rsid w:val="00D126DA"/>
    <w:rsid w:val="00D12706"/>
    <w:rsid w:val="00D127F1"/>
    <w:rsid w:val="00D1290D"/>
    <w:rsid w:val="00D12B06"/>
    <w:rsid w:val="00D12B86"/>
    <w:rsid w:val="00D12C9B"/>
    <w:rsid w:val="00D12D1B"/>
    <w:rsid w:val="00D12D30"/>
    <w:rsid w:val="00D12DB0"/>
    <w:rsid w:val="00D12E8D"/>
    <w:rsid w:val="00D12FA9"/>
    <w:rsid w:val="00D1300F"/>
    <w:rsid w:val="00D130E3"/>
    <w:rsid w:val="00D13141"/>
    <w:rsid w:val="00D13460"/>
    <w:rsid w:val="00D136B0"/>
    <w:rsid w:val="00D136D5"/>
    <w:rsid w:val="00D13742"/>
    <w:rsid w:val="00D137C7"/>
    <w:rsid w:val="00D13805"/>
    <w:rsid w:val="00D138B4"/>
    <w:rsid w:val="00D13B51"/>
    <w:rsid w:val="00D13D23"/>
    <w:rsid w:val="00D13D41"/>
    <w:rsid w:val="00D13D52"/>
    <w:rsid w:val="00D13F15"/>
    <w:rsid w:val="00D14171"/>
    <w:rsid w:val="00D141F5"/>
    <w:rsid w:val="00D1422B"/>
    <w:rsid w:val="00D1428B"/>
    <w:rsid w:val="00D14335"/>
    <w:rsid w:val="00D1444C"/>
    <w:rsid w:val="00D145E0"/>
    <w:rsid w:val="00D1462A"/>
    <w:rsid w:val="00D146BF"/>
    <w:rsid w:val="00D14772"/>
    <w:rsid w:val="00D14944"/>
    <w:rsid w:val="00D14DB6"/>
    <w:rsid w:val="00D14E04"/>
    <w:rsid w:val="00D14E1A"/>
    <w:rsid w:val="00D14E70"/>
    <w:rsid w:val="00D14E8A"/>
    <w:rsid w:val="00D1500A"/>
    <w:rsid w:val="00D151C8"/>
    <w:rsid w:val="00D155C5"/>
    <w:rsid w:val="00D1566C"/>
    <w:rsid w:val="00D156AE"/>
    <w:rsid w:val="00D15711"/>
    <w:rsid w:val="00D157E8"/>
    <w:rsid w:val="00D1587D"/>
    <w:rsid w:val="00D158D9"/>
    <w:rsid w:val="00D158E5"/>
    <w:rsid w:val="00D1597A"/>
    <w:rsid w:val="00D159B5"/>
    <w:rsid w:val="00D15C32"/>
    <w:rsid w:val="00D15F35"/>
    <w:rsid w:val="00D15F3A"/>
    <w:rsid w:val="00D15F97"/>
    <w:rsid w:val="00D15FA5"/>
    <w:rsid w:val="00D160DA"/>
    <w:rsid w:val="00D161B5"/>
    <w:rsid w:val="00D161E2"/>
    <w:rsid w:val="00D164AF"/>
    <w:rsid w:val="00D1652E"/>
    <w:rsid w:val="00D167C7"/>
    <w:rsid w:val="00D16C44"/>
    <w:rsid w:val="00D16CE7"/>
    <w:rsid w:val="00D16D1D"/>
    <w:rsid w:val="00D16E46"/>
    <w:rsid w:val="00D16ED2"/>
    <w:rsid w:val="00D17078"/>
    <w:rsid w:val="00D1730B"/>
    <w:rsid w:val="00D173C2"/>
    <w:rsid w:val="00D1740F"/>
    <w:rsid w:val="00D1742B"/>
    <w:rsid w:val="00D17442"/>
    <w:rsid w:val="00D174BC"/>
    <w:rsid w:val="00D17591"/>
    <w:rsid w:val="00D175BF"/>
    <w:rsid w:val="00D17660"/>
    <w:rsid w:val="00D176CD"/>
    <w:rsid w:val="00D178F3"/>
    <w:rsid w:val="00D17993"/>
    <w:rsid w:val="00D179C3"/>
    <w:rsid w:val="00D17B1F"/>
    <w:rsid w:val="00D17CD9"/>
    <w:rsid w:val="00D17F49"/>
    <w:rsid w:val="00D20034"/>
    <w:rsid w:val="00D20047"/>
    <w:rsid w:val="00D200C1"/>
    <w:rsid w:val="00D2035D"/>
    <w:rsid w:val="00D204FB"/>
    <w:rsid w:val="00D205BF"/>
    <w:rsid w:val="00D20772"/>
    <w:rsid w:val="00D207CF"/>
    <w:rsid w:val="00D207F8"/>
    <w:rsid w:val="00D208D2"/>
    <w:rsid w:val="00D20981"/>
    <w:rsid w:val="00D20A80"/>
    <w:rsid w:val="00D20B53"/>
    <w:rsid w:val="00D20B8B"/>
    <w:rsid w:val="00D20C77"/>
    <w:rsid w:val="00D20D46"/>
    <w:rsid w:val="00D20D75"/>
    <w:rsid w:val="00D20F39"/>
    <w:rsid w:val="00D20F46"/>
    <w:rsid w:val="00D210A1"/>
    <w:rsid w:val="00D21169"/>
    <w:rsid w:val="00D2137B"/>
    <w:rsid w:val="00D213F2"/>
    <w:rsid w:val="00D21542"/>
    <w:rsid w:val="00D215A0"/>
    <w:rsid w:val="00D216ED"/>
    <w:rsid w:val="00D21718"/>
    <w:rsid w:val="00D21AEC"/>
    <w:rsid w:val="00D21CE1"/>
    <w:rsid w:val="00D21D7F"/>
    <w:rsid w:val="00D21ED5"/>
    <w:rsid w:val="00D21F3B"/>
    <w:rsid w:val="00D22047"/>
    <w:rsid w:val="00D220F8"/>
    <w:rsid w:val="00D2216A"/>
    <w:rsid w:val="00D222A4"/>
    <w:rsid w:val="00D22404"/>
    <w:rsid w:val="00D22678"/>
    <w:rsid w:val="00D22695"/>
    <w:rsid w:val="00D226F4"/>
    <w:rsid w:val="00D227AA"/>
    <w:rsid w:val="00D2283D"/>
    <w:rsid w:val="00D228DD"/>
    <w:rsid w:val="00D228DF"/>
    <w:rsid w:val="00D229F9"/>
    <w:rsid w:val="00D22A64"/>
    <w:rsid w:val="00D22A9B"/>
    <w:rsid w:val="00D22C13"/>
    <w:rsid w:val="00D22CEB"/>
    <w:rsid w:val="00D22E13"/>
    <w:rsid w:val="00D22E70"/>
    <w:rsid w:val="00D22E7D"/>
    <w:rsid w:val="00D22E82"/>
    <w:rsid w:val="00D22E9C"/>
    <w:rsid w:val="00D22EC1"/>
    <w:rsid w:val="00D22FC5"/>
    <w:rsid w:val="00D230A6"/>
    <w:rsid w:val="00D23344"/>
    <w:rsid w:val="00D23370"/>
    <w:rsid w:val="00D2341B"/>
    <w:rsid w:val="00D23494"/>
    <w:rsid w:val="00D2360C"/>
    <w:rsid w:val="00D2376B"/>
    <w:rsid w:val="00D237E8"/>
    <w:rsid w:val="00D23969"/>
    <w:rsid w:val="00D23BC1"/>
    <w:rsid w:val="00D23C0D"/>
    <w:rsid w:val="00D23C34"/>
    <w:rsid w:val="00D23C80"/>
    <w:rsid w:val="00D2400D"/>
    <w:rsid w:val="00D241C6"/>
    <w:rsid w:val="00D241DE"/>
    <w:rsid w:val="00D244A5"/>
    <w:rsid w:val="00D244AC"/>
    <w:rsid w:val="00D24593"/>
    <w:rsid w:val="00D24596"/>
    <w:rsid w:val="00D24D32"/>
    <w:rsid w:val="00D24E30"/>
    <w:rsid w:val="00D24FBD"/>
    <w:rsid w:val="00D250E5"/>
    <w:rsid w:val="00D25159"/>
    <w:rsid w:val="00D25166"/>
    <w:rsid w:val="00D25279"/>
    <w:rsid w:val="00D2590A"/>
    <w:rsid w:val="00D25962"/>
    <w:rsid w:val="00D259AB"/>
    <w:rsid w:val="00D259C5"/>
    <w:rsid w:val="00D259D9"/>
    <w:rsid w:val="00D25C76"/>
    <w:rsid w:val="00D25E3B"/>
    <w:rsid w:val="00D26289"/>
    <w:rsid w:val="00D263CF"/>
    <w:rsid w:val="00D26608"/>
    <w:rsid w:val="00D26761"/>
    <w:rsid w:val="00D267FA"/>
    <w:rsid w:val="00D26883"/>
    <w:rsid w:val="00D268D6"/>
    <w:rsid w:val="00D26A61"/>
    <w:rsid w:val="00D26B48"/>
    <w:rsid w:val="00D26BAC"/>
    <w:rsid w:val="00D26C9B"/>
    <w:rsid w:val="00D26D48"/>
    <w:rsid w:val="00D26F44"/>
    <w:rsid w:val="00D27049"/>
    <w:rsid w:val="00D275E1"/>
    <w:rsid w:val="00D2767B"/>
    <w:rsid w:val="00D27708"/>
    <w:rsid w:val="00D27784"/>
    <w:rsid w:val="00D277A0"/>
    <w:rsid w:val="00D278B5"/>
    <w:rsid w:val="00D2797F"/>
    <w:rsid w:val="00D27D9C"/>
    <w:rsid w:val="00D27EE9"/>
    <w:rsid w:val="00D27F1B"/>
    <w:rsid w:val="00D27F9E"/>
    <w:rsid w:val="00D300A9"/>
    <w:rsid w:val="00D300C0"/>
    <w:rsid w:val="00D302DC"/>
    <w:rsid w:val="00D30577"/>
    <w:rsid w:val="00D30908"/>
    <w:rsid w:val="00D3090E"/>
    <w:rsid w:val="00D30A20"/>
    <w:rsid w:val="00D30C66"/>
    <w:rsid w:val="00D30CCD"/>
    <w:rsid w:val="00D30CF2"/>
    <w:rsid w:val="00D30D5A"/>
    <w:rsid w:val="00D31098"/>
    <w:rsid w:val="00D3117A"/>
    <w:rsid w:val="00D3118C"/>
    <w:rsid w:val="00D31388"/>
    <w:rsid w:val="00D313D3"/>
    <w:rsid w:val="00D31425"/>
    <w:rsid w:val="00D316F5"/>
    <w:rsid w:val="00D31748"/>
    <w:rsid w:val="00D3178B"/>
    <w:rsid w:val="00D317EE"/>
    <w:rsid w:val="00D31853"/>
    <w:rsid w:val="00D31975"/>
    <w:rsid w:val="00D31A20"/>
    <w:rsid w:val="00D31B25"/>
    <w:rsid w:val="00D31BC3"/>
    <w:rsid w:val="00D31C6F"/>
    <w:rsid w:val="00D31D3D"/>
    <w:rsid w:val="00D31E26"/>
    <w:rsid w:val="00D31F3C"/>
    <w:rsid w:val="00D31FA1"/>
    <w:rsid w:val="00D32031"/>
    <w:rsid w:val="00D321D9"/>
    <w:rsid w:val="00D323A6"/>
    <w:rsid w:val="00D323CA"/>
    <w:rsid w:val="00D323E0"/>
    <w:rsid w:val="00D32484"/>
    <w:rsid w:val="00D325B3"/>
    <w:rsid w:val="00D325C8"/>
    <w:rsid w:val="00D326EE"/>
    <w:rsid w:val="00D3273D"/>
    <w:rsid w:val="00D327EF"/>
    <w:rsid w:val="00D32857"/>
    <w:rsid w:val="00D3295C"/>
    <w:rsid w:val="00D3297D"/>
    <w:rsid w:val="00D329B4"/>
    <w:rsid w:val="00D32A9A"/>
    <w:rsid w:val="00D32AC8"/>
    <w:rsid w:val="00D32AE0"/>
    <w:rsid w:val="00D32B33"/>
    <w:rsid w:val="00D32C75"/>
    <w:rsid w:val="00D32EAD"/>
    <w:rsid w:val="00D32EC0"/>
    <w:rsid w:val="00D32EDA"/>
    <w:rsid w:val="00D330EF"/>
    <w:rsid w:val="00D333A3"/>
    <w:rsid w:val="00D33480"/>
    <w:rsid w:val="00D33498"/>
    <w:rsid w:val="00D3362F"/>
    <w:rsid w:val="00D337B3"/>
    <w:rsid w:val="00D338E6"/>
    <w:rsid w:val="00D338FE"/>
    <w:rsid w:val="00D33905"/>
    <w:rsid w:val="00D3394B"/>
    <w:rsid w:val="00D33A18"/>
    <w:rsid w:val="00D33A90"/>
    <w:rsid w:val="00D33C52"/>
    <w:rsid w:val="00D33CF2"/>
    <w:rsid w:val="00D33DFD"/>
    <w:rsid w:val="00D33F25"/>
    <w:rsid w:val="00D33F61"/>
    <w:rsid w:val="00D33FC3"/>
    <w:rsid w:val="00D340C9"/>
    <w:rsid w:val="00D34144"/>
    <w:rsid w:val="00D34350"/>
    <w:rsid w:val="00D34414"/>
    <w:rsid w:val="00D34434"/>
    <w:rsid w:val="00D34495"/>
    <w:rsid w:val="00D3467D"/>
    <w:rsid w:val="00D346CD"/>
    <w:rsid w:val="00D349CE"/>
    <w:rsid w:val="00D349EC"/>
    <w:rsid w:val="00D34A94"/>
    <w:rsid w:val="00D34AA4"/>
    <w:rsid w:val="00D34BD8"/>
    <w:rsid w:val="00D34D2C"/>
    <w:rsid w:val="00D34E2D"/>
    <w:rsid w:val="00D34E4A"/>
    <w:rsid w:val="00D35079"/>
    <w:rsid w:val="00D350EF"/>
    <w:rsid w:val="00D35174"/>
    <w:rsid w:val="00D352BC"/>
    <w:rsid w:val="00D354ED"/>
    <w:rsid w:val="00D35500"/>
    <w:rsid w:val="00D35576"/>
    <w:rsid w:val="00D35579"/>
    <w:rsid w:val="00D35593"/>
    <w:rsid w:val="00D355C5"/>
    <w:rsid w:val="00D35744"/>
    <w:rsid w:val="00D357D3"/>
    <w:rsid w:val="00D35BF3"/>
    <w:rsid w:val="00D35F6B"/>
    <w:rsid w:val="00D35FF0"/>
    <w:rsid w:val="00D3612A"/>
    <w:rsid w:val="00D361F5"/>
    <w:rsid w:val="00D362A2"/>
    <w:rsid w:val="00D3642D"/>
    <w:rsid w:val="00D364B7"/>
    <w:rsid w:val="00D3659E"/>
    <w:rsid w:val="00D365AB"/>
    <w:rsid w:val="00D365F3"/>
    <w:rsid w:val="00D368B2"/>
    <w:rsid w:val="00D3690C"/>
    <w:rsid w:val="00D3696D"/>
    <w:rsid w:val="00D36DBC"/>
    <w:rsid w:val="00D36DFD"/>
    <w:rsid w:val="00D36E1E"/>
    <w:rsid w:val="00D37176"/>
    <w:rsid w:val="00D37229"/>
    <w:rsid w:val="00D37311"/>
    <w:rsid w:val="00D37355"/>
    <w:rsid w:val="00D37445"/>
    <w:rsid w:val="00D376A2"/>
    <w:rsid w:val="00D378A1"/>
    <w:rsid w:val="00D37958"/>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B7"/>
    <w:rsid w:val="00D40ACC"/>
    <w:rsid w:val="00D40AF4"/>
    <w:rsid w:val="00D40B10"/>
    <w:rsid w:val="00D40BB1"/>
    <w:rsid w:val="00D40BE3"/>
    <w:rsid w:val="00D40C58"/>
    <w:rsid w:val="00D40E4F"/>
    <w:rsid w:val="00D40E73"/>
    <w:rsid w:val="00D410BA"/>
    <w:rsid w:val="00D410F6"/>
    <w:rsid w:val="00D411B6"/>
    <w:rsid w:val="00D41264"/>
    <w:rsid w:val="00D41375"/>
    <w:rsid w:val="00D4141E"/>
    <w:rsid w:val="00D4154C"/>
    <w:rsid w:val="00D4158D"/>
    <w:rsid w:val="00D41666"/>
    <w:rsid w:val="00D4175F"/>
    <w:rsid w:val="00D41771"/>
    <w:rsid w:val="00D41837"/>
    <w:rsid w:val="00D41869"/>
    <w:rsid w:val="00D41877"/>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EAD"/>
    <w:rsid w:val="00D43EDA"/>
    <w:rsid w:val="00D43EF3"/>
    <w:rsid w:val="00D43FDB"/>
    <w:rsid w:val="00D4402B"/>
    <w:rsid w:val="00D4409E"/>
    <w:rsid w:val="00D441CB"/>
    <w:rsid w:val="00D442B2"/>
    <w:rsid w:val="00D445EF"/>
    <w:rsid w:val="00D44676"/>
    <w:rsid w:val="00D44746"/>
    <w:rsid w:val="00D449E2"/>
    <w:rsid w:val="00D44A80"/>
    <w:rsid w:val="00D44B9A"/>
    <w:rsid w:val="00D44E8A"/>
    <w:rsid w:val="00D44E90"/>
    <w:rsid w:val="00D44F28"/>
    <w:rsid w:val="00D4513B"/>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83F"/>
    <w:rsid w:val="00D46919"/>
    <w:rsid w:val="00D469B5"/>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DE7"/>
    <w:rsid w:val="00D47E57"/>
    <w:rsid w:val="00D500A7"/>
    <w:rsid w:val="00D50217"/>
    <w:rsid w:val="00D5042E"/>
    <w:rsid w:val="00D504C7"/>
    <w:rsid w:val="00D506D2"/>
    <w:rsid w:val="00D5071F"/>
    <w:rsid w:val="00D50943"/>
    <w:rsid w:val="00D50AAA"/>
    <w:rsid w:val="00D50DF9"/>
    <w:rsid w:val="00D50EA5"/>
    <w:rsid w:val="00D50FC8"/>
    <w:rsid w:val="00D51045"/>
    <w:rsid w:val="00D51093"/>
    <w:rsid w:val="00D511CD"/>
    <w:rsid w:val="00D51386"/>
    <w:rsid w:val="00D514E8"/>
    <w:rsid w:val="00D51658"/>
    <w:rsid w:val="00D51A9E"/>
    <w:rsid w:val="00D51CF1"/>
    <w:rsid w:val="00D51DC8"/>
    <w:rsid w:val="00D52025"/>
    <w:rsid w:val="00D521F1"/>
    <w:rsid w:val="00D5275F"/>
    <w:rsid w:val="00D5283E"/>
    <w:rsid w:val="00D52A54"/>
    <w:rsid w:val="00D52C32"/>
    <w:rsid w:val="00D52C9C"/>
    <w:rsid w:val="00D52D6B"/>
    <w:rsid w:val="00D52DA5"/>
    <w:rsid w:val="00D52EB4"/>
    <w:rsid w:val="00D52F63"/>
    <w:rsid w:val="00D53160"/>
    <w:rsid w:val="00D53289"/>
    <w:rsid w:val="00D532BC"/>
    <w:rsid w:val="00D53462"/>
    <w:rsid w:val="00D534D4"/>
    <w:rsid w:val="00D535E7"/>
    <w:rsid w:val="00D538BE"/>
    <w:rsid w:val="00D53925"/>
    <w:rsid w:val="00D53A1D"/>
    <w:rsid w:val="00D53C9C"/>
    <w:rsid w:val="00D53E47"/>
    <w:rsid w:val="00D53EC9"/>
    <w:rsid w:val="00D53F8B"/>
    <w:rsid w:val="00D5402E"/>
    <w:rsid w:val="00D54048"/>
    <w:rsid w:val="00D5410C"/>
    <w:rsid w:val="00D54297"/>
    <w:rsid w:val="00D54308"/>
    <w:rsid w:val="00D54320"/>
    <w:rsid w:val="00D543F2"/>
    <w:rsid w:val="00D54432"/>
    <w:rsid w:val="00D54447"/>
    <w:rsid w:val="00D544D6"/>
    <w:rsid w:val="00D546C5"/>
    <w:rsid w:val="00D54841"/>
    <w:rsid w:val="00D548EC"/>
    <w:rsid w:val="00D5495C"/>
    <w:rsid w:val="00D54B2C"/>
    <w:rsid w:val="00D54BE6"/>
    <w:rsid w:val="00D54C5B"/>
    <w:rsid w:val="00D5505D"/>
    <w:rsid w:val="00D551FB"/>
    <w:rsid w:val="00D5528F"/>
    <w:rsid w:val="00D55292"/>
    <w:rsid w:val="00D552C1"/>
    <w:rsid w:val="00D55345"/>
    <w:rsid w:val="00D55478"/>
    <w:rsid w:val="00D554C0"/>
    <w:rsid w:val="00D555ED"/>
    <w:rsid w:val="00D55718"/>
    <w:rsid w:val="00D55A41"/>
    <w:rsid w:val="00D55A43"/>
    <w:rsid w:val="00D55ABB"/>
    <w:rsid w:val="00D55DC5"/>
    <w:rsid w:val="00D55EE0"/>
    <w:rsid w:val="00D55EF7"/>
    <w:rsid w:val="00D55F76"/>
    <w:rsid w:val="00D55F96"/>
    <w:rsid w:val="00D564A8"/>
    <w:rsid w:val="00D565E0"/>
    <w:rsid w:val="00D56757"/>
    <w:rsid w:val="00D56A1E"/>
    <w:rsid w:val="00D56B22"/>
    <w:rsid w:val="00D56D12"/>
    <w:rsid w:val="00D56D43"/>
    <w:rsid w:val="00D56DEB"/>
    <w:rsid w:val="00D570CA"/>
    <w:rsid w:val="00D57349"/>
    <w:rsid w:val="00D57539"/>
    <w:rsid w:val="00D5754D"/>
    <w:rsid w:val="00D576A4"/>
    <w:rsid w:val="00D57736"/>
    <w:rsid w:val="00D5773F"/>
    <w:rsid w:val="00D5795C"/>
    <w:rsid w:val="00D57A19"/>
    <w:rsid w:val="00D57A8D"/>
    <w:rsid w:val="00D57B62"/>
    <w:rsid w:val="00D57E06"/>
    <w:rsid w:val="00D57E3A"/>
    <w:rsid w:val="00D57F02"/>
    <w:rsid w:val="00D57FA2"/>
    <w:rsid w:val="00D57FFC"/>
    <w:rsid w:val="00D6014A"/>
    <w:rsid w:val="00D6026A"/>
    <w:rsid w:val="00D602E3"/>
    <w:rsid w:val="00D60491"/>
    <w:rsid w:val="00D6057F"/>
    <w:rsid w:val="00D6059D"/>
    <w:rsid w:val="00D605A0"/>
    <w:rsid w:val="00D608F7"/>
    <w:rsid w:val="00D60904"/>
    <w:rsid w:val="00D60968"/>
    <w:rsid w:val="00D609C3"/>
    <w:rsid w:val="00D60BBC"/>
    <w:rsid w:val="00D60C66"/>
    <w:rsid w:val="00D60D52"/>
    <w:rsid w:val="00D60FE1"/>
    <w:rsid w:val="00D610E9"/>
    <w:rsid w:val="00D61319"/>
    <w:rsid w:val="00D614A2"/>
    <w:rsid w:val="00D6153A"/>
    <w:rsid w:val="00D6156E"/>
    <w:rsid w:val="00D615FC"/>
    <w:rsid w:val="00D61771"/>
    <w:rsid w:val="00D61825"/>
    <w:rsid w:val="00D618AA"/>
    <w:rsid w:val="00D618FA"/>
    <w:rsid w:val="00D6195A"/>
    <w:rsid w:val="00D61B10"/>
    <w:rsid w:val="00D61C22"/>
    <w:rsid w:val="00D61C9B"/>
    <w:rsid w:val="00D61D3E"/>
    <w:rsid w:val="00D61E41"/>
    <w:rsid w:val="00D61F0E"/>
    <w:rsid w:val="00D62004"/>
    <w:rsid w:val="00D620D9"/>
    <w:rsid w:val="00D62190"/>
    <w:rsid w:val="00D6233D"/>
    <w:rsid w:val="00D62392"/>
    <w:rsid w:val="00D623E0"/>
    <w:rsid w:val="00D6246B"/>
    <w:rsid w:val="00D62509"/>
    <w:rsid w:val="00D625A4"/>
    <w:rsid w:val="00D626AB"/>
    <w:rsid w:val="00D62729"/>
    <w:rsid w:val="00D62796"/>
    <w:rsid w:val="00D627C9"/>
    <w:rsid w:val="00D628AF"/>
    <w:rsid w:val="00D6295D"/>
    <w:rsid w:val="00D62A55"/>
    <w:rsid w:val="00D62BA2"/>
    <w:rsid w:val="00D62D2B"/>
    <w:rsid w:val="00D62F29"/>
    <w:rsid w:val="00D62F62"/>
    <w:rsid w:val="00D62F78"/>
    <w:rsid w:val="00D63136"/>
    <w:rsid w:val="00D631A1"/>
    <w:rsid w:val="00D631C6"/>
    <w:rsid w:val="00D631E1"/>
    <w:rsid w:val="00D63206"/>
    <w:rsid w:val="00D632BD"/>
    <w:rsid w:val="00D633A1"/>
    <w:rsid w:val="00D63655"/>
    <w:rsid w:val="00D63677"/>
    <w:rsid w:val="00D637DE"/>
    <w:rsid w:val="00D6384B"/>
    <w:rsid w:val="00D63874"/>
    <w:rsid w:val="00D638AF"/>
    <w:rsid w:val="00D63C2B"/>
    <w:rsid w:val="00D63C40"/>
    <w:rsid w:val="00D63C60"/>
    <w:rsid w:val="00D63E5D"/>
    <w:rsid w:val="00D640B6"/>
    <w:rsid w:val="00D6425D"/>
    <w:rsid w:val="00D643C7"/>
    <w:rsid w:val="00D6446F"/>
    <w:rsid w:val="00D64524"/>
    <w:rsid w:val="00D64781"/>
    <w:rsid w:val="00D64809"/>
    <w:rsid w:val="00D64882"/>
    <w:rsid w:val="00D648DD"/>
    <w:rsid w:val="00D649DC"/>
    <w:rsid w:val="00D64A8F"/>
    <w:rsid w:val="00D64BAC"/>
    <w:rsid w:val="00D64C84"/>
    <w:rsid w:val="00D64E20"/>
    <w:rsid w:val="00D64E44"/>
    <w:rsid w:val="00D64E6A"/>
    <w:rsid w:val="00D64F19"/>
    <w:rsid w:val="00D650FE"/>
    <w:rsid w:val="00D65194"/>
    <w:rsid w:val="00D651E5"/>
    <w:rsid w:val="00D65315"/>
    <w:rsid w:val="00D65483"/>
    <w:rsid w:val="00D654B9"/>
    <w:rsid w:val="00D65608"/>
    <w:rsid w:val="00D65622"/>
    <w:rsid w:val="00D656F2"/>
    <w:rsid w:val="00D656F8"/>
    <w:rsid w:val="00D65858"/>
    <w:rsid w:val="00D658E3"/>
    <w:rsid w:val="00D65966"/>
    <w:rsid w:val="00D659E7"/>
    <w:rsid w:val="00D65A02"/>
    <w:rsid w:val="00D65A33"/>
    <w:rsid w:val="00D65A79"/>
    <w:rsid w:val="00D65F51"/>
    <w:rsid w:val="00D66139"/>
    <w:rsid w:val="00D66180"/>
    <w:rsid w:val="00D6625D"/>
    <w:rsid w:val="00D662FF"/>
    <w:rsid w:val="00D6633B"/>
    <w:rsid w:val="00D66357"/>
    <w:rsid w:val="00D66464"/>
    <w:rsid w:val="00D66580"/>
    <w:rsid w:val="00D666F6"/>
    <w:rsid w:val="00D66A35"/>
    <w:rsid w:val="00D66A81"/>
    <w:rsid w:val="00D66A88"/>
    <w:rsid w:val="00D66AA3"/>
    <w:rsid w:val="00D66AF8"/>
    <w:rsid w:val="00D66BDE"/>
    <w:rsid w:val="00D66C23"/>
    <w:rsid w:val="00D66C9D"/>
    <w:rsid w:val="00D66CB0"/>
    <w:rsid w:val="00D66D33"/>
    <w:rsid w:val="00D66E4F"/>
    <w:rsid w:val="00D66FE3"/>
    <w:rsid w:val="00D670AB"/>
    <w:rsid w:val="00D671E9"/>
    <w:rsid w:val="00D674D2"/>
    <w:rsid w:val="00D6756A"/>
    <w:rsid w:val="00D675EA"/>
    <w:rsid w:val="00D676BD"/>
    <w:rsid w:val="00D679A7"/>
    <w:rsid w:val="00D67A34"/>
    <w:rsid w:val="00D67A3B"/>
    <w:rsid w:val="00D67AE0"/>
    <w:rsid w:val="00D67AFD"/>
    <w:rsid w:val="00D67CB6"/>
    <w:rsid w:val="00D70240"/>
    <w:rsid w:val="00D7028D"/>
    <w:rsid w:val="00D702A1"/>
    <w:rsid w:val="00D702F4"/>
    <w:rsid w:val="00D70306"/>
    <w:rsid w:val="00D703D0"/>
    <w:rsid w:val="00D703F2"/>
    <w:rsid w:val="00D7040E"/>
    <w:rsid w:val="00D70575"/>
    <w:rsid w:val="00D70612"/>
    <w:rsid w:val="00D70648"/>
    <w:rsid w:val="00D706A4"/>
    <w:rsid w:val="00D708D6"/>
    <w:rsid w:val="00D70910"/>
    <w:rsid w:val="00D70947"/>
    <w:rsid w:val="00D70999"/>
    <w:rsid w:val="00D709FB"/>
    <w:rsid w:val="00D70B04"/>
    <w:rsid w:val="00D70EA7"/>
    <w:rsid w:val="00D70EE9"/>
    <w:rsid w:val="00D710B6"/>
    <w:rsid w:val="00D710EB"/>
    <w:rsid w:val="00D7138B"/>
    <w:rsid w:val="00D71806"/>
    <w:rsid w:val="00D71830"/>
    <w:rsid w:val="00D718F3"/>
    <w:rsid w:val="00D71A63"/>
    <w:rsid w:val="00D71A86"/>
    <w:rsid w:val="00D71A8A"/>
    <w:rsid w:val="00D71B1C"/>
    <w:rsid w:val="00D71BE4"/>
    <w:rsid w:val="00D71C69"/>
    <w:rsid w:val="00D71F23"/>
    <w:rsid w:val="00D720EE"/>
    <w:rsid w:val="00D72187"/>
    <w:rsid w:val="00D721E6"/>
    <w:rsid w:val="00D72216"/>
    <w:rsid w:val="00D7223B"/>
    <w:rsid w:val="00D722F3"/>
    <w:rsid w:val="00D72400"/>
    <w:rsid w:val="00D725A8"/>
    <w:rsid w:val="00D72686"/>
    <w:rsid w:val="00D72729"/>
    <w:rsid w:val="00D7284E"/>
    <w:rsid w:val="00D728DE"/>
    <w:rsid w:val="00D7291D"/>
    <w:rsid w:val="00D729B1"/>
    <w:rsid w:val="00D729C4"/>
    <w:rsid w:val="00D72B0C"/>
    <w:rsid w:val="00D73003"/>
    <w:rsid w:val="00D7321C"/>
    <w:rsid w:val="00D7343D"/>
    <w:rsid w:val="00D73491"/>
    <w:rsid w:val="00D734CB"/>
    <w:rsid w:val="00D73808"/>
    <w:rsid w:val="00D73B2D"/>
    <w:rsid w:val="00D73B30"/>
    <w:rsid w:val="00D73B6B"/>
    <w:rsid w:val="00D73C0B"/>
    <w:rsid w:val="00D73CDD"/>
    <w:rsid w:val="00D73DEA"/>
    <w:rsid w:val="00D73E4E"/>
    <w:rsid w:val="00D73ECD"/>
    <w:rsid w:val="00D73F92"/>
    <w:rsid w:val="00D73FED"/>
    <w:rsid w:val="00D7443F"/>
    <w:rsid w:val="00D74582"/>
    <w:rsid w:val="00D7460B"/>
    <w:rsid w:val="00D74763"/>
    <w:rsid w:val="00D74852"/>
    <w:rsid w:val="00D748C3"/>
    <w:rsid w:val="00D748CD"/>
    <w:rsid w:val="00D74979"/>
    <w:rsid w:val="00D74985"/>
    <w:rsid w:val="00D74ADB"/>
    <w:rsid w:val="00D74B24"/>
    <w:rsid w:val="00D74C38"/>
    <w:rsid w:val="00D74DC6"/>
    <w:rsid w:val="00D74ECE"/>
    <w:rsid w:val="00D74F6B"/>
    <w:rsid w:val="00D7500B"/>
    <w:rsid w:val="00D7513B"/>
    <w:rsid w:val="00D75561"/>
    <w:rsid w:val="00D756D2"/>
    <w:rsid w:val="00D7592F"/>
    <w:rsid w:val="00D759B4"/>
    <w:rsid w:val="00D75BD9"/>
    <w:rsid w:val="00D75CF8"/>
    <w:rsid w:val="00D75DAC"/>
    <w:rsid w:val="00D75DBF"/>
    <w:rsid w:val="00D75E1E"/>
    <w:rsid w:val="00D76290"/>
    <w:rsid w:val="00D76355"/>
    <w:rsid w:val="00D763D1"/>
    <w:rsid w:val="00D76605"/>
    <w:rsid w:val="00D76658"/>
    <w:rsid w:val="00D766A6"/>
    <w:rsid w:val="00D76737"/>
    <w:rsid w:val="00D767FA"/>
    <w:rsid w:val="00D768D9"/>
    <w:rsid w:val="00D76957"/>
    <w:rsid w:val="00D76992"/>
    <w:rsid w:val="00D76AF9"/>
    <w:rsid w:val="00D76CB2"/>
    <w:rsid w:val="00D76F6A"/>
    <w:rsid w:val="00D770BC"/>
    <w:rsid w:val="00D77421"/>
    <w:rsid w:val="00D775DE"/>
    <w:rsid w:val="00D77671"/>
    <w:rsid w:val="00D77793"/>
    <w:rsid w:val="00D77885"/>
    <w:rsid w:val="00D778AB"/>
    <w:rsid w:val="00D778D7"/>
    <w:rsid w:val="00D779AA"/>
    <w:rsid w:val="00D801D3"/>
    <w:rsid w:val="00D8026F"/>
    <w:rsid w:val="00D803E9"/>
    <w:rsid w:val="00D804CA"/>
    <w:rsid w:val="00D804D2"/>
    <w:rsid w:val="00D804D9"/>
    <w:rsid w:val="00D80702"/>
    <w:rsid w:val="00D807B0"/>
    <w:rsid w:val="00D807D5"/>
    <w:rsid w:val="00D808E4"/>
    <w:rsid w:val="00D808FC"/>
    <w:rsid w:val="00D80BE0"/>
    <w:rsid w:val="00D80CE6"/>
    <w:rsid w:val="00D80CFE"/>
    <w:rsid w:val="00D80D89"/>
    <w:rsid w:val="00D81166"/>
    <w:rsid w:val="00D81301"/>
    <w:rsid w:val="00D81394"/>
    <w:rsid w:val="00D813AD"/>
    <w:rsid w:val="00D813F0"/>
    <w:rsid w:val="00D816B0"/>
    <w:rsid w:val="00D816ED"/>
    <w:rsid w:val="00D817B3"/>
    <w:rsid w:val="00D81837"/>
    <w:rsid w:val="00D81873"/>
    <w:rsid w:val="00D818E4"/>
    <w:rsid w:val="00D81935"/>
    <w:rsid w:val="00D81978"/>
    <w:rsid w:val="00D819A0"/>
    <w:rsid w:val="00D81A09"/>
    <w:rsid w:val="00D81D3E"/>
    <w:rsid w:val="00D81EA0"/>
    <w:rsid w:val="00D81F7D"/>
    <w:rsid w:val="00D823BE"/>
    <w:rsid w:val="00D823F7"/>
    <w:rsid w:val="00D8240E"/>
    <w:rsid w:val="00D82457"/>
    <w:rsid w:val="00D824CB"/>
    <w:rsid w:val="00D826FF"/>
    <w:rsid w:val="00D828D9"/>
    <w:rsid w:val="00D82908"/>
    <w:rsid w:val="00D8291D"/>
    <w:rsid w:val="00D82996"/>
    <w:rsid w:val="00D829A7"/>
    <w:rsid w:val="00D829DC"/>
    <w:rsid w:val="00D82A4D"/>
    <w:rsid w:val="00D82B53"/>
    <w:rsid w:val="00D82BCF"/>
    <w:rsid w:val="00D82C5B"/>
    <w:rsid w:val="00D82D4E"/>
    <w:rsid w:val="00D82EE3"/>
    <w:rsid w:val="00D82F18"/>
    <w:rsid w:val="00D830A5"/>
    <w:rsid w:val="00D8313B"/>
    <w:rsid w:val="00D83148"/>
    <w:rsid w:val="00D831B7"/>
    <w:rsid w:val="00D832C8"/>
    <w:rsid w:val="00D8354A"/>
    <w:rsid w:val="00D8358B"/>
    <w:rsid w:val="00D838CB"/>
    <w:rsid w:val="00D83957"/>
    <w:rsid w:val="00D83BE0"/>
    <w:rsid w:val="00D83BFC"/>
    <w:rsid w:val="00D83C0E"/>
    <w:rsid w:val="00D83D83"/>
    <w:rsid w:val="00D83DB4"/>
    <w:rsid w:val="00D83EDF"/>
    <w:rsid w:val="00D83FDD"/>
    <w:rsid w:val="00D842D8"/>
    <w:rsid w:val="00D842E5"/>
    <w:rsid w:val="00D842FE"/>
    <w:rsid w:val="00D8434A"/>
    <w:rsid w:val="00D8435A"/>
    <w:rsid w:val="00D843CB"/>
    <w:rsid w:val="00D8449C"/>
    <w:rsid w:val="00D844DD"/>
    <w:rsid w:val="00D845C5"/>
    <w:rsid w:val="00D846E8"/>
    <w:rsid w:val="00D84793"/>
    <w:rsid w:val="00D84863"/>
    <w:rsid w:val="00D848B2"/>
    <w:rsid w:val="00D8499E"/>
    <w:rsid w:val="00D84A4B"/>
    <w:rsid w:val="00D84B1D"/>
    <w:rsid w:val="00D84BD3"/>
    <w:rsid w:val="00D84F0D"/>
    <w:rsid w:val="00D84FA6"/>
    <w:rsid w:val="00D84FC8"/>
    <w:rsid w:val="00D850A9"/>
    <w:rsid w:val="00D85165"/>
    <w:rsid w:val="00D85401"/>
    <w:rsid w:val="00D8550A"/>
    <w:rsid w:val="00D8561F"/>
    <w:rsid w:val="00D8564D"/>
    <w:rsid w:val="00D8565C"/>
    <w:rsid w:val="00D85896"/>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C"/>
    <w:rsid w:val="00D86633"/>
    <w:rsid w:val="00D867F4"/>
    <w:rsid w:val="00D86878"/>
    <w:rsid w:val="00D869EC"/>
    <w:rsid w:val="00D86BD5"/>
    <w:rsid w:val="00D86D6E"/>
    <w:rsid w:val="00D86DC9"/>
    <w:rsid w:val="00D86EFB"/>
    <w:rsid w:val="00D8704B"/>
    <w:rsid w:val="00D87070"/>
    <w:rsid w:val="00D870E5"/>
    <w:rsid w:val="00D8711C"/>
    <w:rsid w:val="00D8719C"/>
    <w:rsid w:val="00D871A5"/>
    <w:rsid w:val="00D87298"/>
    <w:rsid w:val="00D87313"/>
    <w:rsid w:val="00D8732C"/>
    <w:rsid w:val="00D8752E"/>
    <w:rsid w:val="00D875CF"/>
    <w:rsid w:val="00D876BF"/>
    <w:rsid w:val="00D876DA"/>
    <w:rsid w:val="00D87764"/>
    <w:rsid w:val="00D877A1"/>
    <w:rsid w:val="00D877B5"/>
    <w:rsid w:val="00D877F0"/>
    <w:rsid w:val="00D87801"/>
    <w:rsid w:val="00D87A03"/>
    <w:rsid w:val="00D87AB6"/>
    <w:rsid w:val="00D87AE8"/>
    <w:rsid w:val="00D87CE4"/>
    <w:rsid w:val="00D87D20"/>
    <w:rsid w:val="00D87E14"/>
    <w:rsid w:val="00D87EE6"/>
    <w:rsid w:val="00D87FC1"/>
    <w:rsid w:val="00D901A5"/>
    <w:rsid w:val="00D90246"/>
    <w:rsid w:val="00D90413"/>
    <w:rsid w:val="00D90423"/>
    <w:rsid w:val="00D9050E"/>
    <w:rsid w:val="00D9065A"/>
    <w:rsid w:val="00D9066B"/>
    <w:rsid w:val="00D907DF"/>
    <w:rsid w:val="00D90965"/>
    <w:rsid w:val="00D90980"/>
    <w:rsid w:val="00D909DF"/>
    <w:rsid w:val="00D90A4F"/>
    <w:rsid w:val="00D90C27"/>
    <w:rsid w:val="00D90CD3"/>
    <w:rsid w:val="00D90D77"/>
    <w:rsid w:val="00D90F11"/>
    <w:rsid w:val="00D90F76"/>
    <w:rsid w:val="00D90FB6"/>
    <w:rsid w:val="00D91019"/>
    <w:rsid w:val="00D91034"/>
    <w:rsid w:val="00D913C1"/>
    <w:rsid w:val="00D9157D"/>
    <w:rsid w:val="00D916DE"/>
    <w:rsid w:val="00D916EA"/>
    <w:rsid w:val="00D9194B"/>
    <w:rsid w:val="00D919A8"/>
    <w:rsid w:val="00D919ED"/>
    <w:rsid w:val="00D91AFB"/>
    <w:rsid w:val="00D91B2D"/>
    <w:rsid w:val="00D91B47"/>
    <w:rsid w:val="00D91C50"/>
    <w:rsid w:val="00D91C98"/>
    <w:rsid w:val="00D91CD5"/>
    <w:rsid w:val="00D91CFA"/>
    <w:rsid w:val="00D91EDD"/>
    <w:rsid w:val="00D91EF9"/>
    <w:rsid w:val="00D91F9C"/>
    <w:rsid w:val="00D9218B"/>
    <w:rsid w:val="00D92389"/>
    <w:rsid w:val="00D924F3"/>
    <w:rsid w:val="00D9270C"/>
    <w:rsid w:val="00D9277E"/>
    <w:rsid w:val="00D927F1"/>
    <w:rsid w:val="00D92866"/>
    <w:rsid w:val="00D92949"/>
    <w:rsid w:val="00D92954"/>
    <w:rsid w:val="00D9299D"/>
    <w:rsid w:val="00D92A37"/>
    <w:rsid w:val="00D92C56"/>
    <w:rsid w:val="00D92CE2"/>
    <w:rsid w:val="00D92DE3"/>
    <w:rsid w:val="00D92E0D"/>
    <w:rsid w:val="00D92EDD"/>
    <w:rsid w:val="00D92EEC"/>
    <w:rsid w:val="00D92F63"/>
    <w:rsid w:val="00D93095"/>
    <w:rsid w:val="00D930A6"/>
    <w:rsid w:val="00D93179"/>
    <w:rsid w:val="00D932DF"/>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42C8"/>
    <w:rsid w:val="00D942E2"/>
    <w:rsid w:val="00D942EE"/>
    <w:rsid w:val="00D942F7"/>
    <w:rsid w:val="00D9441C"/>
    <w:rsid w:val="00D94548"/>
    <w:rsid w:val="00D94679"/>
    <w:rsid w:val="00D946A9"/>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F16"/>
    <w:rsid w:val="00D95FC7"/>
    <w:rsid w:val="00D96262"/>
    <w:rsid w:val="00D96301"/>
    <w:rsid w:val="00D964AE"/>
    <w:rsid w:val="00D965B3"/>
    <w:rsid w:val="00D966D8"/>
    <w:rsid w:val="00D969CF"/>
    <w:rsid w:val="00D96ABA"/>
    <w:rsid w:val="00D96AED"/>
    <w:rsid w:val="00D96E3B"/>
    <w:rsid w:val="00D96E4F"/>
    <w:rsid w:val="00D96E6C"/>
    <w:rsid w:val="00D970AF"/>
    <w:rsid w:val="00D970E5"/>
    <w:rsid w:val="00D972B0"/>
    <w:rsid w:val="00D9732B"/>
    <w:rsid w:val="00D973EB"/>
    <w:rsid w:val="00D97427"/>
    <w:rsid w:val="00D9749A"/>
    <w:rsid w:val="00D975E7"/>
    <w:rsid w:val="00D97896"/>
    <w:rsid w:val="00D97A58"/>
    <w:rsid w:val="00D97B75"/>
    <w:rsid w:val="00D97BE3"/>
    <w:rsid w:val="00D97F8E"/>
    <w:rsid w:val="00DA0161"/>
    <w:rsid w:val="00DA022B"/>
    <w:rsid w:val="00DA03A7"/>
    <w:rsid w:val="00DA0471"/>
    <w:rsid w:val="00DA0694"/>
    <w:rsid w:val="00DA0787"/>
    <w:rsid w:val="00DA0993"/>
    <w:rsid w:val="00DA09A8"/>
    <w:rsid w:val="00DA0B0C"/>
    <w:rsid w:val="00DA0B9B"/>
    <w:rsid w:val="00DA0D53"/>
    <w:rsid w:val="00DA0DFD"/>
    <w:rsid w:val="00DA0EA8"/>
    <w:rsid w:val="00DA105E"/>
    <w:rsid w:val="00DA10A1"/>
    <w:rsid w:val="00DA1287"/>
    <w:rsid w:val="00DA1303"/>
    <w:rsid w:val="00DA164B"/>
    <w:rsid w:val="00DA1765"/>
    <w:rsid w:val="00DA1795"/>
    <w:rsid w:val="00DA180F"/>
    <w:rsid w:val="00DA1853"/>
    <w:rsid w:val="00DA19BA"/>
    <w:rsid w:val="00DA1A98"/>
    <w:rsid w:val="00DA1AD8"/>
    <w:rsid w:val="00DA1B9B"/>
    <w:rsid w:val="00DA1EC7"/>
    <w:rsid w:val="00DA1ED8"/>
    <w:rsid w:val="00DA1F0B"/>
    <w:rsid w:val="00DA20F5"/>
    <w:rsid w:val="00DA2114"/>
    <w:rsid w:val="00DA225A"/>
    <w:rsid w:val="00DA2323"/>
    <w:rsid w:val="00DA23EF"/>
    <w:rsid w:val="00DA2504"/>
    <w:rsid w:val="00DA278F"/>
    <w:rsid w:val="00DA299D"/>
    <w:rsid w:val="00DA2B92"/>
    <w:rsid w:val="00DA2B93"/>
    <w:rsid w:val="00DA2BEE"/>
    <w:rsid w:val="00DA2D37"/>
    <w:rsid w:val="00DA304A"/>
    <w:rsid w:val="00DA3059"/>
    <w:rsid w:val="00DA313C"/>
    <w:rsid w:val="00DA3155"/>
    <w:rsid w:val="00DA3233"/>
    <w:rsid w:val="00DA3251"/>
    <w:rsid w:val="00DA3303"/>
    <w:rsid w:val="00DA33DE"/>
    <w:rsid w:val="00DA33E8"/>
    <w:rsid w:val="00DA3471"/>
    <w:rsid w:val="00DA3555"/>
    <w:rsid w:val="00DA35F6"/>
    <w:rsid w:val="00DA3AAC"/>
    <w:rsid w:val="00DA3AE8"/>
    <w:rsid w:val="00DA3B6B"/>
    <w:rsid w:val="00DA3C95"/>
    <w:rsid w:val="00DA3C99"/>
    <w:rsid w:val="00DA3C9A"/>
    <w:rsid w:val="00DA3CB5"/>
    <w:rsid w:val="00DA3E0C"/>
    <w:rsid w:val="00DA3EEC"/>
    <w:rsid w:val="00DA403C"/>
    <w:rsid w:val="00DA426A"/>
    <w:rsid w:val="00DA458E"/>
    <w:rsid w:val="00DA46BE"/>
    <w:rsid w:val="00DA46F4"/>
    <w:rsid w:val="00DA4811"/>
    <w:rsid w:val="00DA4922"/>
    <w:rsid w:val="00DA4A36"/>
    <w:rsid w:val="00DA4B81"/>
    <w:rsid w:val="00DA4C0C"/>
    <w:rsid w:val="00DA4D67"/>
    <w:rsid w:val="00DA4DAD"/>
    <w:rsid w:val="00DA4E34"/>
    <w:rsid w:val="00DA4E7C"/>
    <w:rsid w:val="00DA4EEF"/>
    <w:rsid w:val="00DA4F3F"/>
    <w:rsid w:val="00DA4F65"/>
    <w:rsid w:val="00DA52E6"/>
    <w:rsid w:val="00DA53B5"/>
    <w:rsid w:val="00DA53CC"/>
    <w:rsid w:val="00DA5423"/>
    <w:rsid w:val="00DA5437"/>
    <w:rsid w:val="00DA5459"/>
    <w:rsid w:val="00DA547A"/>
    <w:rsid w:val="00DA54A6"/>
    <w:rsid w:val="00DA5569"/>
    <w:rsid w:val="00DA55B9"/>
    <w:rsid w:val="00DA5654"/>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1A8"/>
    <w:rsid w:val="00DA62F1"/>
    <w:rsid w:val="00DA6532"/>
    <w:rsid w:val="00DA66B7"/>
    <w:rsid w:val="00DA670D"/>
    <w:rsid w:val="00DA6879"/>
    <w:rsid w:val="00DA6F3C"/>
    <w:rsid w:val="00DA6F70"/>
    <w:rsid w:val="00DA6F9A"/>
    <w:rsid w:val="00DA705D"/>
    <w:rsid w:val="00DA7307"/>
    <w:rsid w:val="00DA73B9"/>
    <w:rsid w:val="00DA75BC"/>
    <w:rsid w:val="00DA75F8"/>
    <w:rsid w:val="00DA7840"/>
    <w:rsid w:val="00DA7876"/>
    <w:rsid w:val="00DA7895"/>
    <w:rsid w:val="00DA78B7"/>
    <w:rsid w:val="00DA78E5"/>
    <w:rsid w:val="00DA7B02"/>
    <w:rsid w:val="00DA7CAF"/>
    <w:rsid w:val="00DA7D49"/>
    <w:rsid w:val="00DA7D9B"/>
    <w:rsid w:val="00DB008B"/>
    <w:rsid w:val="00DB01DE"/>
    <w:rsid w:val="00DB0257"/>
    <w:rsid w:val="00DB04C1"/>
    <w:rsid w:val="00DB05E5"/>
    <w:rsid w:val="00DB0733"/>
    <w:rsid w:val="00DB07C0"/>
    <w:rsid w:val="00DB0A3B"/>
    <w:rsid w:val="00DB0AB6"/>
    <w:rsid w:val="00DB0B07"/>
    <w:rsid w:val="00DB0B57"/>
    <w:rsid w:val="00DB0BB0"/>
    <w:rsid w:val="00DB0C27"/>
    <w:rsid w:val="00DB0E9A"/>
    <w:rsid w:val="00DB0F65"/>
    <w:rsid w:val="00DB117E"/>
    <w:rsid w:val="00DB11F2"/>
    <w:rsid w:val="00DB1237"/>
    <w:rsid w:val="00DB177A"/>
    <w:rsid w:val="00DB1926"/>
    <w:rsid w:val="00DB1B0D"/>
    <w:rsid w:val="00DB1B95"/>
    <w:rsid w:val="00DB1BA0"/>
    <w:rsid w:val="00DB1CE3"/>
    <w:rsid w:val="00DB1DE7"/>
    <w:rsid w:val="00DB1E14"/>
    <w:rsid w:val="00DB21A2"/>
    <w:rsid w:val="00DB2203"/>
    <w:rsid w:val="00DB22CE"/>
    <w:rsid w:val="00DB23B7"/>
    <w:rsid w:val="00DB2495"/>
    <w:rsid w:val="00DB24FC"/>
    <w:rsid w:val="00DB263F"/>
    <w:rsid w:val="00DB2800"/>
    <w:rsid w:val="00DB2846"/>
    <w:rsid w:val="00DB2A61"/>
    <w:rsid w:val="00DB2A8A"/>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61A"/>
    <w:rsid w:val="00DB3675"/>
    <w:rsid w:val="00DB36FB"/>
    <w:rsid w:val="00DB3AAE"/>
    <w:rsid w:val="00DB4263"/>
    <w:rsid w:val="00DB44DA"/>
    <w:rsid w:val="00DB45BE"/>
    <w:rsid w:val="00DB466A"/>
    <w:rsid w:val="00DB46E4"/>
    <w:rsid w:val="00DB4819"/>
    <w:rsid w:val="00DB4929"/>
    <w:rsid w:val="00DB4A7A"/>
    <w:rsid w:val="00DB4ACD"/>
    <w:rsid w:val="00DB4DC6"/>
    <w:rsid w:val="00DB4E8A"/>
    <w:rsid w:val="00DB4EC6"/>
    <w:rsid w:val="00DB4EF6"/>
    <w:rsid w:val="00DB51FE"/>
    <w:rsid w:val="00DB5262"/>
    <w:rsid w:val="00DB52C5"/>
    <w:rsid w:val="00DB5419"/>
    <w:rsid w:val="00DB547C"/>
    <w:rsid w:val="00DB548B"/>
    <w:rsid w:val="00DB551C"/>
    <w:rsid w:val="00DB56F0"/>
    <w:rsid w:val="00DB5704"/>
    <w:rsid w:val="00DB5D73"/>
    <w:rsid w:val="00DB5E94"/>
    <w:rsid w:val="00DB5F6E"/>
    <w:rsid w:val="00DB6007"/>
    <w:rsid w:val="00DB6153"/>
    <w:rsid w:val="00DB61AB"/>
    <w:rsid w:val="00DB61D0"/>
    <w:rsid w:val="00DB6242"/>
    <w:rsid w:val="00DB6264"/>
    <w:rsid w:val="00DB64E7"/>
    <w:rsid w:val="00DB6A09"/>
    <w:rsid w:val="00DB6ABF"/>
    <w:rsid w:val="00DB6C6D"/>
    <w:rsid w:val="00DB6C94"/>
    <w:rsid w:val="00DB6DE4"/>
    <w:rsid w:val="00DB6E0B"/>
    <w:rsid w:val="00DB7037"/>
    <w:rsid w:val="00DB71A6"/>
    <w:rsid w:val="00DB7383"/>
    <w:rsid w:val="00DB73AB"/>
    <w:rsid w:val="00DB73BE"/>
    <w:rsid w:val="00DB73EC"/>
    <w:rsid w:val="00DB7464"/>
    <w:rsid w:val="00DB74FC"/>
    <w:rsid w:val="00DB7505"/>
    <w:rsid w:val="00DB752D"/>
    <w:rsid w:val="00DB761D"/>
    <w:rsid w:val="00DB7755"/>
    <w:rsid w:val="00DB79DB"/>
    <w:rsid w:val="00DB7A37"/>
    <w:rsid w:val="00DB7CFB"/>
    <w:rsid w:val="00DB7D23"/>
    <w:rsid w:val="00DB7D55"/>
    <w:rsid w:val="00DC0030"/>
    <w:rsid w:val="00DC004E"/>
    <w:rsid w:val="00DC00F2"/>
    <w:rsid w:val="00DC014C"/>
    <w:rsid w:val="00DC02BC"/>
    <w:rsid w:val="00DC0348"/>
    <w:rsid w:val="00DC039B"/>
    <w:rsid w:val="00DC06D5"/>
    <w:rsid w:val="00DC06E7"/>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EA"/>
    <w:rsid w:val="00DC181A"/>
    <w:rsid w:val="00DC18DB"/>
    <w:rsid w:val="00DC193B"/>
    <w:rsid w:val="00DC19CA"/>
    <w:rsid w:val="00DC1E14"/>
    <w:rsid w:val="00DC1E91"/>
    <w:rsid w:val="00DC2185"/>
    <w:rsid w:val="00DC21B2"/>
    <w:rsid w:val="00DC2276"/>
    <w:rsid w:val="00DC235E"/>
    <w:rsid w:val="00DC242A"/>
    <w:rsid w:val="00DC29F1"/>
    <w:rsid w:val="00DC2E26"/>
    <w:rsid w:val="00DC2F89"/>
    <w:rsid w:val="00DC31FD"/>
    <w:rsid w:val="00DC32C5"/>
    <w:rsid w:val="00DC349E"/>
    <w:rsid w:val="00DC35EC"/>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6DD"/>
    <w:rsid w:val="00DC4866"/>
    <w:rsid w:val="00DC4960"/>
    <w:rsid w:val="00DC49E4"/>
    <w:rsid w:val="00DC4A50"/>
    <w:rsid w:val="00DC4C40"/>
    <w:rsid w:val="00DC4C9E"/>
    <w:rsid w:val="00DC4F2E"/>
    <w:rsid w:val="00DC500E"/>
    <w:rsid w:val="00DC5317"/>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6144"/>
    <w:rsid w:val="00DC6237"/>
    <w:rsid w:val="00DC623D"/>
    <w:rsid w:val="00DC62E6"/>
    <w:rsid w:val="00DC63BE"/>
    <w:rsid w:val="00DC63D6"/>
    <w:rsid w:val="00DC6509"/>
    <w:rsid w:val="00DC65D4"/>
    <w:rsid w:val="00DC66FE"/>
    <w:rsid w:val="00DC6758"/>
    <w:rsid w:val="00DC680F"/>
    <w:rsid w:val="00DC6D32"/>
    <w:rsid w:val="00DC6DDC"/>
    <w:rsid w:val="00DC6FF8"/>
    <w:rsid w:val="00DC707D"/>
    <w:rsid w:val="00DC7205"/>
    <w:rsid w:val="00DC7309"/>
    <w:rsid w:val="00DC73ED"/>
    <w:rsid w:val="00DC7656"/>
    <w:rsid w:val="00DC7887"/>
    <w:rsid w:val="00DC78B4"/>
    <w:rsid w:val="00DC7995"/>
    <w:rsid w:val="00DC7A45"/>
    <w:rsid w:val="00DC7B35"/>
    <w:rsid w:val="00DC7BFA"/>
    <w:rsid w:val="00DC7C18"/>
    <w:rsid w:val="00DC7DBD"/>
    <w:rsid w:val="00DC7E32"/>
    <w:rsid w:val="00DC7ECE"/>
    <w:rsid w:val="00DC7F56"/>
    <w:rsid w:val="00DD0392"/>
    <w:rsid w:val="00DD03AE"/>
    <w:rsid w:val="00DD05F0"/>
    <w:rsid w:val="00DD0630"/>
    <w:rsid w:val="00DD068D"/>
    <w:rsid w:val="00DD069C"/>
    <w:rsid w:val="00DD08E9"/>
    <w:rsid w:val="00DD0C8D"/>
    <w:rsid w:val="00DD0D46"/>
    <w:rsid w:val="00DD0D90"/>
    <w:rsid w:val="00DD0F60"/>
    <w:rsid w:val="00DD11D8"/>
    <w:rsid w:val="00DD124B"/>
    <w:rsid w:val="00DD1254"/>
    <w:rsid w:val="00DD1293"/>
    <w:rsid w:val="00DD13BB"/>
    <w:rsid w:val="00DD1476"/>
    <w:rsid w:val="00DD1517"/>
    <w:rsid w:val="00DD1593"/>
    <w:rsid w:val="00DD16C4"/>
    <w:rsid w:val="00DD173A"/>
    <w:rsid w:val="00DD1781"/>
    <w:rsid w:val="00DD17F4"/>
    <w:rsid w:val="00DD1857"/>
    <w:rsid w:val="00DD192A"/>
    <w:rsid w:val="00DD1E6A"/>
    <w:rsid w:val="00DD1F19"/>
    <w:rsid w:val="00DD1FA3"/>
    <w:rsid w:val="00DD20F7"/>
    <w:rsid w:val="00DD21AE"/>
    <w:rsid w:val="00DD221A"/>
    <w:rsid w:val="00DD2387"/>
    <w:rsid w:val="00DD2459"/>
    <w:rsid w:val="00DD25C0"/>
    <w:rsid w:val="00DD2656"/>
    <w:rsid w:val="00DD26F6"/>
    <w:rsid w:val="00DD287A"/>
    <w:rsid w:val="00DD28DC"/>
    <w:rsid w:val="00DD2937"/>
    <w:rsid w:val="00DD29A8"/>
    <w:rsid w:val="00DD2A0D"/>
    <w:rsid w:val="00DD2B8C"/>
    <w:rsid w:val="00DD2BDB"/>
    <w:rsid w:val="00DD2C6F"/>
    <w:rsid w:val="00DD2CC7"/>
    <w:rsid w:val="00DD2DBB"/>
    <w:rsid w:val="00DD2EA7"/>
    <w:rsid w:val="00DD2FA6"/>
    <w:rsid w:val="00DD300B"/>
    <w:rsid w:val="00DD3186"/>
    <w:rsid w:val="00DD324C"/>
    <w:rsid w:val="00DD333D"/>
    <w:rsid w:val="00DD3354"/>
    <w:rsid w:val="00DD3397"/>
    <w:rsid w:val="00DD3443"/>
    <w:rsid w:val="00DD3525"/>
    <w:rsid w:val="00DD3563"/>
    <w:rsid w:val="00DD3642"/>
    <w:rsid w:val="00DD3671"/>
    <w:rsid w:val="00DD368C"/>
    <w:rsid w:val="00DD3A39"/>
    <w:rsid w:val="00DD3EA9"/>
    <w:rsid w:val="00DD3F44"/>
    <w:rsid w:val="00DD3FBD"/>
    <w:rsid w:val="00DD3FEE"/>
    <w:rsid w:val="00DD4088"/>
    <w:rsid w:val="00DD40C5"/>
    <w:rsid w:val="00DD43B9"/>
    <w:rsid w:val="00DD43D0"/>
    <w:rsid w:val="00DD445A"/>
    <w:rsid w:val="00DD44F4"/>
    <w:rsid w:val="00DD47E5"/>
    <w:rsid w:val="00DD4903"/>
    <w:rsid w:val="00DD49C9"/>
    <w:rsid w:val="00DD4A25"/>
    <w:rsid w:val="00DD4C4B"/>
    <w:rsid w:val="00DD4C6A"/>
    <w:rsid w:val="00DD4C97"/>
    <w:rsid w:val="00DD4DB6"/>
    <w:rsid w:val="00DD4DC5"/>
    <w:rsid w:val="00DD4F99"/>
    <w:rsid w:val="00DD4FCD"/>
    <w:rsid w:val="00DD52D4"/>
    <w:rsid w:val="00DD54A5"/>
    <w:rsid w:val="00DD54EB"/>
    <w:rsid w:val="00DD589E"/>
    <w:rsid w:val="00DD58F7"/>
    <w:rsid w:val="00DD59B4"/>
    <w:rsid w:val="00DD5AEB"/>
    <w:rsid w:val="00DD5C76"/>
    <w:rsid w:val="00DD5D0D"/>
    <w:rsid w:val="00DD5F02"/>
    <w:rsid w:val="00DD5F73"/>
    <w:rsid w:val="00DD60B9"/>
    <w:rsid w:val="00DD6159"/>
    <w:rsid w:val="00DD6226"/>
    <w:rsid w:val="00DD6424"/>
    <w:rsid w:val="00DD668B"/>
    <w:rsid w:val="00DD68D0"/>
    <w:rsid w:val="00DD6925"/>
    <w:rsid w:val="00DD692F"/>
    <w:rsid w:val="00DD69F9"/>
    <w:rsid w:val="00DD6A48"/>
    <w:rsid w:val="00DD6B14"/>
    <w:rsid w:val="00DD6B1F"/>
    <w:rsid w:val="00DD6B6E"/>
    <w:rsid w:val="00DD6BC5"/>
    <w:rsid w:val="00DD6D14"/>
    <w:rsid w:val="00DD6D6D"/>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85"/>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2044"/>
    <w:rsid w:val="00DE21F5"/>
    <w:rsid w:val="00DE2232"/>
    <w:rsid w:val="00DE2255"/>
    <w:rsid w:val="00DE22E8"/>
    <w:rsid w:val="00DE23D2"/>
    <w:rsid w:val="00DE2495"/>
    <w:rsid w:val="00DE2681"/>
    <w:rsid w:val="00DE2783"/>
    <w:rsid w:val="00DE2895"/>
    <w:rsid w:val="00DE2C15"/>
    <w:rsid w:val="00DE2CA9"/>
    <w:rsid w:val="00DE2CEF"/>
    <w:rsid w:val="00DE2D63"/>
    <w:rsid w:val="00DE2D68"/>
    <w:rsid w:val="00DE2DE1"/>
    <w:rsid w:val="00DE2E89"/>
    <w:rsid w:val="00DE2F0C"/>
    <w:rsid w:val="00DE2FA3"/>
    <w:rsid w:val="00DE2FB2"/>
    <w:rsid w:val="00DE315E"/>
    <w:rsid w:val="00DE316B"/>
    <w:rsid w:val="00DE327C"/>
    <w:rsid w:val="00DE3518"/>
    <w:rsid w:val="00DE365A"/>
    <w:rsid w:val="00DE39A5"/>
    <w:rsid w:val="00DE3B7C"/>
    <w:rsid w:val="00DE3D14"/>
    <w:rsid w:val="00DE3D45"/>
    <w:rsid w:val="00DE3FB5"/>
    <w:rsid w:val="00DE3FFE"/>
    <w:rsid w:val="00DE402D"/>
    <w:rsid w:val="00DE40AF"/>
    <w:rsid w:val="00DE40B8"/>
    <w:rsid w:val="00DE414B"/>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21F"/>
    <w:rsid w:val="00DE523B"/>
    <w:rsid w:val="00DE5300"/>
    <w:rsid w:val="00DE540D"/>
    <w:rsid w:val="00DE543B"/>
    <w:rsid w:val="00DE558B"/>
    <w:rsid w:val="00DE55C8"/>
    <w:rsid w:val="00DE56D0"/>
    <w:rsid w:val="00DE5728"/>
    <w:rsid w:val="00DE577A"/>
    <w:rsid w:val="00DE5811"/>
    <w:rsid w:val="00DE5978"/>
    <w:rsid w:val="00DE5A24"/>
    <w:rsid w:val="00DE5B4D"/>
    <w:rsid w:val="00DE5BE2"/>
    <w:rsid w:val="00DE5EF8"/>
    <w:rsid w:val="00DE60B8"/>
    <w:rsid w:val="00DE61E8"/>
    <w:rsid w:val="00DE6256"/>
    <w:rsid w:val="00DE6335"/>
    <w:rsid w:val="00DE646B"/>
    <w:rsid w:val="00DE6501"/>
    <w:rsid w:val="00DE65CA"/>
    <w:rsid w:val="00DE688B"/>
    <w:rsid w:val="00DE68DD"/>
    <w:rsid w:val="00DE6943"/>
    <w:rsid w:val="00DE6A76"/>
    <w:rsid w:val="00DE6ABE"/>
    <w:rsid w:val="00DE6CC7"/>
    <w:rsid w:val="00DE6D27"/>
    <w:rsid w:val="00DE6E44"/>
    <w:rsid w:val="00DE6F10"/>
    <w:rsid w:val="00DE6F66"/>
    <w:rsid w:val="00DE6F99"/>
    <w:rsid w:val="00DE7113"/>
    <w:rsid w:val="00DE717B"/>
    <w:rsid w:val="00DE7448"/>
    <w:rsid w:val="00DE7543"/>
    <w:rsid w:val="00DE7586"/>
    <w:rsid w:val="00DE75B7"/>
    <w:rsid w:val="00DE765B"/>
    <w:rsid w:val="00DE7661"/>
    <w:rsid w:val="00DE7724"/>
    <w:rsid w:val="00DE7766"/>
    <w:rsid w:val="00DE798C"/>
    <w:rsid w:val="00DE79D5"/>
    <w:rsid w:val="00DE7B3E"/>
    <w:rsid w:val="00DE7C1D"/>
    <w:rsid w:val="00DE7C8F"/>
    <w:rsid w:val="00DE7D76"/>
    <w:rsid w:val="00DE7EDE"/>
    <w:rsid w:val="00DF0165"/>
    <w:rsid w:val="00DF01EA"/>
    <w:rsid w:val="00DF021F"/>
    <w:rsid w:val="00DF0375"/>
    <w:rsid w:val="00DF03BC"/>
    <w:rsid w:val="00DF05DE"/>
    <w:rsid w:val="00DF065A"/>
    <w:rsid w:val="00DF0709"/>
    <w:rsid w:val="00DF080F"/>
    <w:rsid w:val="00DF086E"/>
    <w:rsid w:val="00DF0B4E"/>
    <w:rsid w:val="00DF0B52"/>
    <w:rsid w:val="00DF0C58"/>
    <w:rsid w:val="00DF0DAE"/>
    <w:rsid w:val="00DF0E6E"/>
    <w:rsid w:val="00DF0E75"/>
    <w:rsid w:val="00DF0F7A"/>
    <w:rsid w:val="00DF12AC"/>
    <w:rsid w:val="00DF136E"/>
    <w:rsid w:val="00DF1485"/>
    <w:rsid w:val="00DF14F0"/>
    <w:rsid w:val="00DF15D9"/>
    <w:rsid w:val="00DF177D"/>
    <w:rsid w:val="00DF1852"/>
    <w:rsid w:val="00DF1C74"/>
    <w:rsid w:val="00DF1D12"/>
    <w:rsid w:val="00DF1E20"/>
    <w:rsid w:val="00DF1FF4"/>
    <w:rsid w:val="00DF2156"/>
    <w:rsid w:val="00DF23D6"/>
    <w:rsid w:val="00DF23EC"/>
    <w:rsid w:val="00DF254B"/>
    <w:rsid w:val="00DF2569"/>
    <w:rsid w:val="00DF260A"/>
    <w:rsid w:val="00DF2A4D"/>
    <w:rsid w:val="00DF2AAC"/>
    <w:rsid w:val="00DF2D16"/>
    <w:rsid w:val="00DF2F71"/>
    <w:rsid w:val="00DF3322"/>
    <w:rsid w:val="00DF33B7"/>
    <w:rsid w:val="00DF33CA"/>
    <w:rsid w:val="00DF34EA"/>
    <w:rsid w:val="00DF3507"/>
    <w:rsid w:val="00DF36A0"/>
    <w:rsid w:val="00DF36B8"/>
    <w:rsid w:val="00DF3918"/>
    <w:rsid w:val="00DF3A06"/>
    <w:rsid w:val="00DF3B19"/>
    <w:rsid w:val="00DF3B44"/>
    <w:rsid w:val="00DF3DA8"/>
    <w:rsid w:val="00DF40C4"/>
    <w:rsid w:val="00DF41B1"/>
    <w:rsid w:val="00DF438F"/>
    <w:rsid w:val="00DF43AF"/>
    <w:rsid w:val="00DF43B5"/>
    <w:rsid w:val="00DF43D3"/>
    <w:rsid w:val="00DF446C"/>
    <w:rsid w:val="00DF44A1"/>
    <w:rsid w:val="00DF4592"/>
    <w:rsid w:val="00DF45CF"/>
    <w:rsid w:val="00DF4674"/>
    <w:rsid w:val="00DF479B"/>
    <w:rsid w:val="00DF4896"/>
    <w:rsid w:val="00DF49FA"/>
    <w:rsid w:val="00DF4C8D"/>
    <w:rsid w:val="00DF4CB2"/>
    <w:rsid w:val="00DF4D38"/>
    <w:rsid w:val="00DF4D47"/>
    <w:rsid w:val="00DF4E7D"/>
    <w:rsid w:val="00DF552F"/>
    <w:rsid w:val="00DF556A"/>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06"/>
    <w:rsid w:val="00DF655D"/>
    <w:rsid w:val="00DF65D8"/>
    <w:rsid w:val="00DF663D"/>
    <w:rsid w:val="00DF68D4"/>
    <w:rsid w:val="00DF690F"/>
    <w:rsid w:val="00DF69E9"/>
    <w:rsid w:val="00DF6AA9"/>
    <w:rsid w:val="00DF6B28"/>
    <w:rsid w:val="00DF6BA3"/>
    <w:rsid w:val="00DF6DB1"/>
    <w:rsid w:val="00DF6DD8"/>
    <w:rsid w:val="00DF6FBE"/>
    <w:rsid w:val="00DF72F3"/>
    <w:rsid w:val="00DF766C"/>
    <w:rsid w:val="00DF76FE"/>
    <w:rsid w:val="00DF77EA"/>
    <w:rsid w:val="00DF78F5"/>
    <w:rsid w:val="00DF793F"/>
    <w:rsid w:val="00DF7AF4"/>
    <w:rsid w:val="00DF7C39"/>
    <w:rsid w:val="00E000EE"/>
    <w:rsid w:val="00E00151"/>
    <w:rsid w:val="00E001E6"/>
    <w:rsid w:val="00E004EC"/>
    <w:rsid w:val="00E0062C"/>
    <w:rsid w:val="00E00A0D"/>
    <w:rsid w:val="00E00B67"/>
    <w:rsid w:val="00E00C3D"/>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E1"/>
    <w:rsid w:val="00E01BC3"/>
    <w:rsid w:val="00E01BEB"/>
    <w:rsid w:val="00E01C00"/>
    <w:rsid w:val="00E01F5E"/>
    <w:rsid w:val="00E01FB1"/>
    <w:rsid w:val="00E02014"/>
    <w:rsid w:val="00E020C7"/>
    <w:rsid w:val="00E02106"/>
    <w:rsid w:val="00E0212F"/>
    <w:rsid w:val="00E02258"/>
    <w:rsid w:val="00E022D0"/>
    <w:rsid w:val="00E02310"/>
    <w:rsid w:val="00E023D8"/>
    <w:rsid w:val="00E02428"/>
    <w:rsid w:val="00E0251A"/>
    <w:rsid w:val="00E025D3"/>
    <w:rsid w:val="00E025D8"/>
    <w:rsid w:val="00E0267A"/>
    <w:rsid w:val="00E02812"/>
    <w:rsid w:val="00E0296B"/>
    <w:rsid w:val="00E029BB"/>
    <w:rsid w:val="00E029F0"/>
    <w:rsid w:val="00E02AA6"/>
    <w:rsid w:val="00E02B0D"/>
    <w:rsid w:val="00E02C30"/>
    <w:rsid w:val="00E02CE4"/>
    <w:rsid w:val="00E02CED"/>
    <w:rsid w:val="00E02D6A"/>
    <w:rsid w:val="00E02D7F"/>
    <w:rsid w:val="00E02F26"/>
    <w:rsid w:val="00E02FA5"/>
    <w:rsid w:val="00E03077"/>
    <w:rsid w:val="00E0314C"/>
    <w:rsid w:val="00E03167"/>
    <w:rsid w:val="00E03352"/>
    <w:rsid w:val="00E034B8"/>
    <w:rsid w:val="00E035D0"/>
    <w:rsid w:val="00E035EA"/>
    <w:rsid w:val="00E03A01"/>
    <w:rsid w:val="00E03ABE"/>
    <w:rsid w:val="00E03C34"/>
    <w:rsid w:val="00E03DA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112"/>
    <w:rsid w:val="00E051EF"/>
    <w:rsid w:val="00E0528B"/>
    <w:rsid w:val="00E054ED"/>
    <w:rsid w:val="00E055E7"/>
    <w:rsid w:val="00E059A5"/>
    <w:rsid w:val="00E059B7"/>
    <w:rsid w:val="00E059C1"/>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8E8"/>
    <w:rsid w:val="00E06948"/>
    <w:rsid w:val="00E06A0C"/>
    <w:rsid w:val="00E06BD5"/>
    <w:rsid w:val="00E06C45"/>
    <w:rsid w:val="00E06C65"/>
    <w:rsid w:val="00E06CA0"/>
    <w:rsid w:val="00E06D14"/>
    <w:rsid w:val="00E06DA4"/>
    <w:rsid w:val="00E06DE6"/>
    <w:rsid w:val="00E06ED7"/>
    <w:rsid w:val="00E06FE8"/>
    <w:rsid w:val="00E07084"/>
    <w:rsid w:val="00E07164"/>
    <w:rsid w:val="00E07329"/>
    <w:rsid w:val="00E0733E"/>
    <w:rsid w:val="00E07376"/>
    <w:rsid w:val="00E073B4"/>
    <w:rsid w:val="00E073F8"/>
    <w:rsid w:val="00E07554"/>
    <w:rsid w:val="00E075BA"/>
    <w:rsid w:val="00E076CE"/>
    <w:rsid w:val="00E0770D"/>
    <w:rsid w:val="00E07981"/>
    <w:rsid w:val="00E07AD5"/>
    <w:rsid w:val="00E07BBC"/>
    <w:rsid w:val="00E07D5E"/>
    <w:rsid w:val="00E07DC3"/>
    <w:rsid w:val="00E07F83"/>
    <w:rsid w:val="00E10053"/>
    <w:rsid w:val="00E10054"/>
    <w:rsid w:val="00E10219"/>
    <w:rsid w:val="00E10272"/>
    <w:rsid w:val="00E103A0"/>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F00"/>
    <w:rsid w:val="00E11018"/>
    <w:rsid w:val="00E11096"/>
    <w:rsid w:val="00E1109A"/>
    <w:rsid w:val="00E112F9"/>
    <w:rsid w:val="00E114BC"/>
    <w:rsid w:val="00E11503"/>
    <w:rsid w:val="00E115BC"/>
    <w:rsid w:val="00E115D8"/>
    <w:rsid w:val="00E1162A"/>
    <w:rsid w:val="00E1175C"/>
    <w:rsid w:val="00E11793"/>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88"/>
    <w:rsid w:val="00E12338"/>
    <w:rsid w:val="00E12348"/>
    <w:rsid w:val="00E12565"/>
    <w:rsid w:val="00E12594"/>
    <w:rsid w:val="00E125E3"/>
    <w:rsid w:val="00E12638"/>
    <w:rsid w:val="00E12692"/>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5E"/>
    <w:rsid w:val="00E13CDE"/>
    <w:rsid w:val="00E13D1C"/>
    <w:rsid w:val="00E13D22"/>
    <w:rsid w:val="00E13E12"/>
    <w:rsid w:val="00E13E17"/>
    <w:rsid w:val="00E13E8B"/>
    <w:rsid w:val="00E1403D"/>
    <w:rsid w:val="00E1408E"/>
    <w:rsid w:val="00E14284"/>
    <w:rsid w:val="00E1428B"/>
    <w:rsid w:val="00E14299"/>
    <w:rsid w:val="00E142AB"/>
    <w:rsid w:val="00E14488"/>
    <w:rsid w:val="00E14507"/>
    <w:rsid w:val="00E1467A"/>
    <w:rsid w:val="00E146B1"/>
    <w:rsid w:val="00E14805"/>
    <w:rsid w:val="00E14846"/>
    <w:rsid w:val="00E14A0E"/>
    <w:rsid w:val="00E14BBF"/>
    <w:rsid w:val="00E14C82"/>
    <w:rsid w:val="00E14E0A"/>
    <w:rsid w:val="00E14EE0"/>
    <w:rsid w:val="00E14EED"/>
    <w:rsid w:val="00E15354"/>
    <w:rsid w:val="00E15418"/>
    <w:rsid w:val="00E154DA"/>
    <w:rsid w:val="00E1556F"/>
    <w:rsid w:val="00E15689"/>
    <w:rsid w:val="00E157D6"/>
    <w:rsid w:val="00E15800"/>
    <w:rsid w:val="00E158CD"/>
    <w:rsid w:val="00E15AED"/>
    <w:rsid w:val="00E15CB4"/>
    <w:rsid w:val="00E15D1B"/>
    <w:rsid w:val="00E15E3F"/>
    <w:rsid w:val="00E15F83"/>
    <w:rsid w:val="00E160A5"/>
    <w:rsid w:val="00E160D3"/>
    <w:rsid w:val="00E160D7"/>
    <w:rsid w:val="00E16138"/>
    <w:rsid w:val="00E1621B"/>
    <w:rsid w:val="00E16351"/>
    <w:rsid w:val="00E16643"/>
    <w:rsid w:val="00E1668B"/>
    <w:rsid w:val="00E1682E"/>
    <w:rsid w:val="00E16926"/>
    <w:rsid w:val="00E1698F"/>
    <w:rsid w:val="00E16A2F"/>
    <w:rsid w:val="00E16B7C"/>
    <w:rsid w:val="00E16C72"/>
    <w:rsid w:val="00E16CCE"/>
    <w:rsid w:val="00E16D9C"/>
    <w:rsid w:val="00E16DD3"/>
    <w:rsid w:val="00E16FF8"/>
    <w:rsid w:val="00E1740D"/>
    <w:rsid w:val="00E17517"/>
    <w:rsid w:val="00E17573"/>
    <w:rsid w:val="00E177F6"/>
    <w:rsid w:val="00E17862"/>
    <w:rsid w:val="00E1798A"/>
    <w:rsid w:val="00E17993"/>
    <w:rsid w:val="00E179BA"/>
    <w:rsid w:val="00E17B2C"/>
    <w:rsid w:val="00E17B79"/>
    <w:rsid w:val="00E17BBB"/>
    <w:rsid w:val="00E17E12"/>
    <w:rsid w:val="00E20092"/>
    <w:rsid w:val="00E200D2"/>
    <w:rsid w:val="00E200E2"/>
    <w:rsid w:val="00E20260"/>
    <w:rsid w:val="00E202A3"/>
    <w:rsid w:val="00E203E6"/>
    <w:rsid w:val="00E205F2"/>
    <w:rsid w:val="00E206D7"/>
    <w:rsid w:val="00E20728"/>
    <w:rsid w:val="00E208DF"/>
    <w:rsid w:val="00E209EA"/>
    <w:rsid w:val="00E20B30"/>
    <w:rsid w:val="00E20BF4"/>
    <w:rsid w:val="00E20D47"/>
    <w:rsid w:val="00E20E71"/>
    <w:rsid w:val="00E21152"/>
    <w:rsid w:val="00E2123A"/>
    <w:rsid w:val="00E21398"/>
    <w:rsid w:val="00E213EA"/>
    <w:rsid w:val="00E2141E"/>
    <w:rsid w:val="00E21455"/>
    <w:rsid w:val="00E21457"/>
    <w:rsid w:val="00E215BC"/>
    <w:rsid w:val="00E218FD"/>
    <w:rsid w:val="00E21957"/>
    <w:rsid w:val="00E219D1"/>
    <w:rsid w:val="00E21BEB"/>
    <w:rsid w:val="00E21CEC"/>
    <w:rsid w:val="00E21DA8"/>
    <w:rsid w:val="00E21F1E"/>
    <w:rsid w:val="00E21F75"/>
    <w:rsid w:val="00E22010"/>
    <w:rsid w:val="00E22293"/>
    <w:rsid w:val="00E22379"/>
    <w:rsid w:val="00E22485"/>
    <w:rsid w:val="00E22584"/>
    <w:rsid w:val="00E22638"/>
    <w:rsid w:val="00E22654"/>
    <w:rsid w:val="00E22689"/>
    <w:rsid w:val="00E22776"/>
    <w:rsid w:val="00E22930"/>
    <w:rsid w:val="00E22B46"/>
    <w:rsid w:val="00E22B5E"/>
    <w:rsid w:val="00E22DA8"/>
    <w:rsid w:val="00E22DD8"/>
    <w:rsid w:val="00E22F30"/>
    <w:rsid w:val="00E22F51"/>
    <w:rsid w:val="00E2302C"/>
    <w:rsid w:val="00E231E6"/>
    <w:rsid w:val="00E232B8"/>
    <w:rsid w:val="00E232C7"/>
    <w:rsid w:val="00E23423"/>
    <w:rsid w:val="00E23500"/>
    <w:rsid w:val="00E2370B"/>
    <w:rsid w:val="00E237E7"/>
    <w:rsid w:val="00E238C6"/>
    <w:rsid w:val="00E23911"/>
    <w:rsid w:val="00E23AD0"/>
    <w:rsid w:val="00E23B61"/>
    <w:rsid w:val="00E23B6A"/>
    <w:rsid w:val="00E23D17"/>
    <w:rsid w:val="00E23D59"/>
    <w:rsid w:val="00E23DCC"/>
    <w:rsid w:val="00E23E39"/>
    <w:rsid w:val="00E23FBB"/>
    <w:rsid w:val="00E24097"/>
    <w:rsid w:val="00E2444B"/>
    <w:rsid w:val="00E2444D"/>
    <w:rsid w:val="00E24509"/>
    <w:rsid w:val="00E24740"/>
    <w:rsid w:val="00E2493F"/>
    <w:rsid w:val="00E24AD8"/>
    <w:rsid w:val="00E24BAE"/>
    <w:rsid w:val="00E24C0C"/>
    <w:rsid w:val="00E24C7A"/>
    <w:rsid w:val="00E24CAD"/>
    <w:rsid w:val="00E24CCB"/>
    <w:rsid w:val="00E24DD6"/>
    <w:rsid w:val="00E24E0B"/>
    <w:rsid w:val="00E24F6F"/>
    <w:rsid w:val="00E25006"/>
    <w:rsid w:val="00E2504C"/>
    <w:rsid w:val="00E250BF"/>
    <w:rsid w:val="00E2519A"/>
    <w:rsid w:val="00E2524E"/>
    <w:rsid w:val="00E25250"/>
    <w:rsid w:val="00E252DE"/>
    <w:rsid w:val="00E2535A"/>
    <w:rsid w:val="00E253A7"/>
    <w:rsid w:val="00E2543A"/>
    <w:rsid w:val="00E254FF"/>
    <w:rsid w:val="00E25584"/>
    <w:rsid w:val="00E25687"/>
    <w:rsid w:val="00E25748"/>
    <w:rsid w:val="00E257FA"/>
    <w:rsid w:val="00E25932"/>
    <w:rsid w:val="00E259BF"/>
    <w:rsid w:val="00E25AC6"/>
    <w:rsid w:val="00E25BE9"/>
    <w:rsid w:val="00E25CC0"/>
    <w:rsid w:val="00E25DE2"/>
    <w:rsid w:val="00E25E51"/>
    <w:rsid w:val="00E25FF2"/>
    <w:rsid w:val="00E260C4"/>
    <w:rsid w:val="00E2614F"/>
    <w:rsid w:val="00E26151"/>
    <w:rsid w:val="00E26355"/>
    <w:rsid w:val="00E2638A"/>
    <w:rsid w:val="00E2648C"/>
    <w:rsid w:val="00E264D6"/>
    <w:rsid w:val="00E2653E"/>
    <w:rsid w:val="00E26593"/>
    <w:rsid w:val="00E26721"/>
    <w:rsid w:val="00E2676D"/>
    <w:rsid w:val="00E267C3"/>
    <w:rsid w:val="00E267DA"/>
    <w:rsid w:val="00E2686B"/>
    <w:rsid w:val="00E2694D"/>
    <w:rsid w:val="00E269F1"/>
    <w:rsid w:val="00E26A17"/>
    <w:rsid w:val="00E26AFE"/>
    <w:rsid w:val="00E26B5F"/>
    <w:rsid w:val="00E26CFD"/>
    <w:rsid w:val="00E26DC7"/>
    <w:rsid w:val="00E26DD2"/>
    <w:rsid w:val="00E26DD7"/>
    <w:rsid w:val="00E26F34"/>
    <w:rsid w:val="00E26FE7"/>
    <w:rsid w:val="00E27068"/>
    <w:rsid w:val="00E272DD"/>
    <w:rsid w:val="00E272F5"/>
    <w:rsid w:val="00E27391"/>
    <w:rsid w:val="00E2748C"/>
    <w:rsid w:val="00E27530"/>
    <w:rsid w:val="00E275B8"/>
    <w:rsid w:val="00E275F2"/>
    <w:rsid w:val="00E27835"/>
    <w:rsid w:val="00E27867"/>
    <w:rsid w:val="00E27993"/>
    <w:rsid w:val="00E27A82"/>
    <w:rsid w:val="00E27B2B"/>
    <w:rsid w:val="00E27EFF"/>
    <w:rsid w:val="00E30294"/>
    <w:rsid w:val="00E30319"/>
    <w:rsid w:val="00E30446"/>
    <w:rsid w:val="00E3050F"/>
    <w:rsid w:val="00E3057B"/>
    <w:rsid w:val="00E30647"/>
    <w:rsid w:val="00E30705"/>
    <w:rsid w:val="00E3070E"/>
    <w:rsid w:val="00E307F0"/>
    <w:rsid w:val="00E30874"/>
    <w:rsid w:val="00E3088B"/>
    <w:rsid w:val="00E308A1"/>
    <w:rsid w:val="00E3090D"/>
    <w:rsid w:val="00E30956"/>
    <w:rsid w:val="00E3097A"/>
    <w:rsid w:val="00E30A3D"/>
    <w:rsid w:val="00E30B1D"/>
    <w:rsid w:val="00E30B48"/>
    <w:rsid w:val="00E30BB2"/>
    <w:rsid w:val="00E30D4C"/>
    <w:rsid w:val="00E30E52"/>
    <w:rsid w:val="00E30E63"/>
    <w:rsid w:val="00E30FFE"/>
    <w:rsid w:val="00E3111C"/>
    <w:rsid w:val="00E311BF"/>
    <w:rsid w:val="00E31239"/>
    <w:rsid w:val="00E3135C"/>
    <w:rsid w:val="00E31362"/>
    <w:rsid w:val="00E313B4"/>
    <w:rsid w:val="00E3145F"/>
    <w:rsid w:val="00E31577"/>
    <w:rsid w:val="00E31618"/>
    <w:rsid w:val="00E31AA6"/>
    <w:rsid w:val="00E31BC6"/>
    <w:rsid w:val="00E31BDC"/>
    <w:rsid w:val="00E31D64"/>
    <w:rsid w:val="00E31D9E"/>
    <w:rsid w:val="00E31DA9"/>
    <w:rsid w:val="00E31EAE"/>
    <w:rsid w:val="00E31EE6"/>
    <w:rsid w:val="00E31F26"/>
    <w:rsid w:val="00E31F72"/>
    <w:rsid w:val="00E3201C"/>
    <w:rsid w:val="00E321BB"/>
    <w:rsid w:val="00E32258"/>
    <w:rsid w:val="00E32322"/>
    <w:rsid w:val="00E32701"/>
    <w:rsid w:val="00E32BB7"/>
    <w:rsid w:val="00E32D84"/>
    <w:rsid w:val="00E32D87"/>
    <w:rsid w:val="00E330A5"/>
    <w:rsid w:val="00E330A6"/>
    <w:rsid w:val="00E332B4"/>
    <w:rsid w:val="00E335EF"/>
    <w:rsid w:val="00E336DB"/>
    <w:rsid w:val="00E3376E"/>
    <w:rsid w:val="00E33819"/>
    <w:rsid w:val="00E33861"/>
    <w:rsid w:val="00E33997"/>
    <w:rsid w:val="00E33AC9"/>
    <w:rsid w:val="00E33B63"/>
    <w:rsid w:val="00E33C2B"/>
    <w:rsid w:val="00E33CD2"/>
    <w:rsid w:val="00E33D72"/>
    <w:rsid w:val="00E33DDB"/>
    <w:rsid w:val="00E33EEF"/>
    <w:rsid w:val="00E33F47"/>
    <w:rsid w:val="00E34234"/>
    <w:rsid w:val="00E344F9"/>
    <w:rsid w:val="00E3460D"/>
    <w:rsid w:val="00E34723"/>
    <w:rsid w:val="00E347B6"/>
    <w:rsid w:val="00E347DE"/>
    <w:rsid w:val="00E3489E"/>
    <w:rsid w:val="00E349FC"/>
    <w:rsid w:val="00E34AC0"/>
    <w:rsid w:val="00E34CFC"/>
    <w:rsid w:val="00E34D55"/>
    <w:rsid w:val="00E34EB2"/>
    <w:rsid w:val="00E34F87"/>
    <w:rsid w:val="00E35035"/>
    <w:rsid w:val="00E35145"/>
    <w:rsid w:val="00E352ED"/>
    <w:rsid w:val="00E3533A"/>
    <w:rsid w:val="00E354D2"/>
    <w:rsid w:val="00E35820"/>
    <w:rsid w:val="00E3585F"/>
    <w:rsid w:val="00E35A15"/>
    <w:rsid w:val="00E35A82"/>
    <w:rsid w:val="00E35A9C"/>
    <w:rsid w:val="00E35AE2"/>
    <w:rsid w:val="00E35B0F"/>
    <w:rsid w:val="00E35D11"/>
    <w:rsid w:val="00E35F04"/>
    <w:rsid w:val="00E362A2"/>
    <w:rsid w:val="00E362F7"/>
    <w:rsid w:val="00E363B0"/>
    <w:rsid w:val="00E3640C"/>
    <w:rsid w:val="00E3647B"/>
    <w:rsid w:val="00E364B6"/>
    <w:rsid w:val="00E3664B"/>
    <w:rsid w:val="00E36679"/>
    <w:rsid w:val="00E3677C"/>
    <w:rsid w:val="00E36C72"/>
    <w:rsid w:val="00E36DB6"/>
    <w:rsid w:val="00E36EE3"/>
    <w:rsid w:val="00E37040"/>
    <w:rsid w:val="00E3725C"/>
    <w:rsid w:val="00E3745F"/>
    <w:rsid w:val="00E374E5"/>
    <w:rsid w:val="00E37650"/>
    <w:rsid w:val="00E3773C"/>
    <w:rsid w:val="00E377E7"/>
    <w:rsid w:val="00E37808"/>
    <w:rsid w:val="00E378B2"/>
    <w:rsid w:val="00E37A3B"/>
    <w:rsid w:val="00E37AEC"/>
    <w:rsid w:val="00E37B24"/>
    <w:rsid w:val="00E37D85"/>
    <w:rsid w:val="00E40061"/>
    <w:rsid w:val="00E401B8"/>
    <w:rsid w:val="00E4021C"/>
    <w:rsid w:val="00E402A1"/>
    <w:rsid w:val="00E40403"/>
    <w:rsid w:val="00E405D4"/>
    <w:rsid w:val="00E40698"/>
    <w:rsid w:val="00E407B3"/>
    <w:rsid w:val="00E409F5"/>
    <w:rsid w:val="00E40A6F"/>
    <w:rsid w:val="00E40A84"/>
    <w:rsid w:val="00E40B2E"/>
    <w:rsid w:val="00E40DA7"/>
    <w:rsid w:val="00E40E94"/>
    <w:rsid w:val="00E40EA2"/>
    <w:rsid w:val="00E40F5D"/>
    <w:rsid w:val="00E412FF"/>
    <w:rsid w:val="00E41322"/>
    <w:rsid w:val="00E4140B"/>
    <w:rsid w:val="00E41619"/>
    <w:rsid w:val="00E417AA"/>
    <w:rsid w:val="00E417D9"/>
    <w:rsid w:val="00E41812"/>
    <w:rsid w:val="00E419AB"/>
    <w:rsid w:val="00E41A02"/>
    <w:rsid w:val="00E41B3D"/>
    <w:rsid w:val="00E41C56"/>
    <w:rsid w:val="00E41EBB"/>
    <w:rsid w:val="00E41FFA"/>
    <w:rsid w:val="00E4205C"/>
    <w:rsid w:val="00E4207F"/>
    <w:rsid w:val="00E42094"/>
    <w:rsid w:val="00E421B9"/>
    <w:rsid w:val="00E42261"/>
    <w:rsid w:val="00E4248B"/>
    <w:rsid w:val="00E4272F"/>
    <w:rsid w:val="00E42776"/>
    <w:rsid w:val="00E42820"/>
    <w:rsid w:val="00E4288D"/>
    <w:rsid w:val="00E42A15"/>
    <w:rsid w:val="00E42D67"/>
    <w:rsid w:val="00E42E12"/>
    <w:rsid w:val="00E42F63"/>
    <w:rsid w:val="00E42FF9"/>
    <w:rsid w:val="00E43175"/>
    <w:rsid w:val="00E433BC"/>
    <w:rsid w:val="00E433D9"/>
    <w:rsid w:val="00E435DE"/>
    <w:rsid w:val="00E43687"/>
    <w:rsid w:val="00E43951"/>
    <w:rsid w:val="00E43B11"/>
    <w:rsid w:val="00E43BDC"/>
    <w:rsid w:val="00E43C35"/>
    <w:rsid w:val="00E43D76"/>
    <w:rsid w:val="00E4403A"/>
    <w:rsid w:val="00E4404D"/>
    <w:rsid w:val="00E44265"/>
    <w:rsid w:val="00E442BB"/>
    <w:rsid w:val="00E446AD"/>
    <w:rsid w:val="00E44724"/>
    <w:rsid w:val="00E44AAE"/>
    <w:rsid w:val="00E44BEA"/>
    <w:rsid w:val="00E44F5D"/>
    <w:rsid w:val="00E450D3"/>
    <w:rsid w:val="00E45293"/>
    <w:rsid w:val="00E45350"/>
    <w:rsid w:val="00E45404"/>
    <w:rsid w:val="00E45A20"/>
    <w:rsid w:val="00E45B82"/>
    <w:rsid w:val="00E45BA2"/>
    <w:rsid w:val="00E45BEC"/>
    <w:rsid w:val="00E45D06"/>
    <w:rsid w:val="00E45EA7"/>
    <w:rsid w:val="00E45F42"/>
    <w:rsid w:val="00E45F6C"/>
    <w:rsid w:val="00E45FAF"/>
    <w:rsid w:val="00E46032"/>
    <w:rsid w:val="00E46102"/>
    <w:rsid w:val="00E46181"/>
    <w:rsid w:val="00E4630F"/>
    <w:rsid w:val="00E46438"/>
    <w:rsid w:val="00E4684D"/>
    <w:rsid w:val="00E46906"/>
    <w:rsid w:val="00E46B13"/>
    <w:rsid w:val="00E46B79"/>
    <w:rsid w:val="00E46BB8"/>
    <w:rsid w:val="00E46D1D"/>
    <w:rsid w:val="00E46D56"/>
    <w:rsid w:val="00E46EB7"/>
    <w:rsid w:val="00E46EDA"/>
    <w:rsid w:val="00E46F5D"/>
    <w:rsid w:val="00E470CC"/>
    <w:rsid w:val="00E47137"/>
    <w:rsid w:val="00E472E3"/>
    <w:rsid w:val="00E478A1"/>
    <w:rsid w:val="00E47A16"/>
    <w:rsid w:val="00E47A30"/>
    <w:rsid w:val="00E47BA7"/>
    <w:rsid w:val="00E47C34"/>
    <w:rsid w:val="00E47C79"/>
    <w:rsid w:val="00E47C85"/>
    <w:rsid w:val="00E47C8C"/>
    <w:rsid w:val="00E47CAB"/>
    <w:rsid w:val="00E501BB"/>
    <w:rsid w:val="00E502F7"/>
    <w:rsid w:val="00E5038F"/>
    <w:rsid w:val="00E504B6"/>
    <w:rsid w:val="00E507A0"/>
    <w:rsid w:val="00E5099A"/>
    <w:rsid w:val="00E509A0"/>
    <w:rsid w:val="00E509A1"/>
    <w:rsid w:val="00E50CE0"/>
    <w:rsid w:val="00E50D91"/>
    <w:rsid w:val="00E50DAB"/>
    <w:rsid w:val="00E50F96"/>
    <w:rsid w:val="00E5113D"/>
    <w:rsid w:val="00E51226"/>
    <w:rsid w:val="00E5144C"/>
    <w:rsid w:val="00E515FE"/>
    <w:rsid w:val="00E516C0"/>
    <w:rsid w:val="00E51717"/>
    <w:rsid w:val="00E5176D"/>
    <w:rsid w:val="00E517D5"/>
    <w:rsid w:val="00E5185D"/>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FC"/>
    <w:rsid w:val="00E52DFE"/>
    <w:rsid w:val="00E52E43"/>
    <w:rsid w:val="00E5306B"/>
    <w:rsid w:val="00E530B7"/>
    <w:rsid w:val="00E531CF"/>
    <w:rsid w:val="00E53460"/>
    <w:rsid w:val="00E534DE"/>
    <w:rsid w:val="00E534FB"/>
    <w:rsid w:val="00E53539"/>
    <w:rsid w:val="00E53548"/>
    <w:rsid w:val="00E535BA"/>
    <w:rsid w:val="00E5377D"/>
    <w:rsid w:val="00E537AC"/>
    <w:rsid w:val="00E537B7"/>
    <w:rsid w:val="00E53882"/>
    <w:rsid w:val="00E53906"/>
    <w:rsid w:val="00E53DB0"/>
    <w:rsid w:val="00E53DE5"/>
    <w:rsid w:val="00E540FA"/>
    <w:rsid w:val="00E54129"/>
    <w:rsid w:val="00E541D7"/>
    <w:rsid w:val="00E54394"/>
    <w:rsid w:val="00E54A4C"/>
    <w:rsid w:val="00E54A4F"/>
    <w:rsid w:val="00E54AFA"/>
    <w:rsid w:val="00E54B9E"/>
    <w:rsid w:val="00E54BD3"/>
    <w:rsid w:val="00E54CFA"/>
    <w:rsid w:val="00E54D60"/>
    <w:rsid w:val="00E54E6B"/>
    <w:rsid w:val="00E54EBC"/>
    <w:rsid w:val="00E54F60"/>
    <w:rsid w:val="00E54FA7"/>
    <w:rsid w:val="00E55118"/>
    <w:rsid w:val="00E5515C"/>
    <w:rsid w:val="00E55233"/>
    <w:rsid w:val="00E55245"/>
    <w:rsid w:val="00E55290"/>
    <w:rsid w:val="00E55363"/>
    <w:rsid w:val="00E554C7"/>
    <w:rsid w:val="00E55602"/>
    <w:rsid w:val="00E556E4"/>
    <w:rsid w:val="00E557FA"/>
    <w:rsid w:val="00E5596E"/>
    <w:rsid w:val="00E55B14"/>
    <w:rsid w:val="00E55C96"/>
    <w:rsid w:val="00E55CBD"/>
    <w:rsid w:val="00E55CD9"/>
    <w:rsid w:val="00E55D74"/>
    <w:rsid w:val="00E56006"/>
    <w:rsid w:val="00E56048"/>
    <w:rsid w:val="00E56066"/>
    <w:rsid w:val="00E560DE"/>
    <w:rsid w:val="00E56135"/>
    <w:rsid w:val="00E5616F"/>
    <w:rsid w:val="00E56248"/>
    <w:rsid w:val="00E56582"/>
    <w:rsid w:val="00E56629"/>
    <w:rsid w:val="00E567E3"/>
    <w:rsid w:val="00E568FE"/>
    <w:rsid w:val="00E5693B"/>
    <w:rsid w:val="00E56A31"/>
    <w:rsid w:val="00E56CF9"/>
    <w:rsid w:val="00E56D45"/>
    <w:rsid w:val="00E56D59"/>
    <w:rsid w:val="00E56F8A"/>
    <w:rsid w:val="00E570DD"/>
    <w:rsid w:val="00E57200"/>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A7"/>
    <w:rsid w:val="00E57F2F"/>
    <w:rsid w:val="00E6005C"/>
    <w:rsid w:val="00E600E7"/>
    <w:rsid w:val="00E601B7"/>
    <w:rsid w:val="00E60286"/>
    <w:rsid w:val="00E604FF"/>
    <w:rsid w:val="00E60511"/>
    <w:rsid w:val="00E6055F"/>
    <w:rsid w:val="00E60740"/>
    <w:rsid w:val="00E60742"/>
    <w:rsid w:val="00E607AF"/>
    <w:rsid w:val="00E609FB"/>
    <w:rsid w:val="00E60C4A"/>
    <w:rsid w:val="00E60C7B"/>
    <w:rsid w:val="00E60C84"/>
    <w:rsid w:val="00E60F8E"/>
    <w:rsid w:val="00E610F5"/>
    <w:rsid w:val="00E6113A"/>
    <w:rsid w:val="00E61262"/>
    <w:rsid w:val="00E61428"/>
    <w:rsid w:val="00E616EF"/>
    <w:rsid w:val="00E6175D"/>
    <w:rsid w:val="00E6184D"/>
    <w:rsid w:val="00E618E6"/>
    <w:rsid w:val="00E618F5"/>
    <w:rsid w:val="00E61923"/>
    <w:rsid w:val="00E61B94"/>
    <w:rsid w:val="00E61BCC"/>
    <w:rsid w:val="00E61C07"/>
    <w:rsid w:val="00E61C42"/>
    <w:rsid w:val="00E61D55"/>
    <w:rsid w:val="00E61DB4"/>
    <w:rsid w:val="00E61DEC"/>
    <w:rsid w:val="00E61E1F"/>
    <w:rsid w:val="00E61E75"/>
    <w:rsid w:val="00E61FE4"/>
    <w:rsid w:val="00E62067"/>
    <w:rsid w:val="00E62147"/>
    <w:rsid w:val="00E621DB"/>
    <w:rsid w:val="00E621DE"/>
    <w:rsid w:val="00E624EE"/>
    <w:rsid w:val="00E625D0"/>
    <w:rsid w:val="00E626F5"/>
    <w:rsid w:val="00E6286A"/>
    <w:rsid w:val="00E6287B"/>
    <w:rsid w:val="00E628A5"/>
    <w:rsid w:val="00E629B0"/>
    <w:rsid w:val="00E62AF2"/>
    <w:rsid w:val="00E62D65"/>
    <w:rsid w:val="00E62D83"/>
    <w:rsid w:val="00E63151"/>
    <w:rsid w:val="00E6325B"/>
    <w:rsid w:val="00E63328"/>
    <w:rsid w:val="00E633D5"/>
    <w:rsid w:val="00E633F4"/>
    <w:rsid w:val="00E63449"/>
    <w:rsid w:val="00E634B0"/>
    <w:rsid w:val="00E635E1"/>
    <w:rsid w:val="00E63774"/>
    <w:rsid w:val="00E63801"/>
    <w:rsid w:val="00E63983"/>
    <w:rsid w:val="00E63B0E"/>
    <w:rsid w:val="00E63B41"/>
    <w:rsid w:val="00E63D6D"/>
    <w:rsid w:val="00E63E04"/>
    <w:rsid w:val="00E63F1E"/>
    <w:rsid w:val="00E64216"/>
    <w:rsid w:val="00E64414"/>
    <w:rsid w:val="00E6449E"/>
    <w:rsid w:val="00E646C8"/>
    <w:rsid w:val="00E646E4"/>
    <w:rsid w:val="00E648C3"/>
    <w:rsid w:val="00E64A82"/>
    <w:rsid w:val="00E64C7F"/>
    <w:rsid w:val="00E64F16"/>
    <w:rsid w:val="00E65059"/>
    <w:rsid w:val="00E653D0"/>
    <w:rsid w:val="00E6546F"/>
    <w:rsid w:val="00E65678"/>
    <w:rsid w:val="00E657CD"/>
    <w:rsid w:val="00E65B0F"/>
    <w:rsid w:val="00E65B2B"/>
    <w:rsid w:val="00E65B4C"/>
    <w:rsid w:val="00E65C1F"/>
    <w:rsid w:val="00E65F75"/>
    <w:rsid w:val="00E6613C"/>
    <w:rsid w:val="00E66223"/>
    <w:rsid w:val="00E6627C"/>
    <w:rsid w:val="00E6629A"/>
    <w:rsid w:val="00E6649E"/>
    <w:rsid w:val="00E665C3"/>
    <w:rsid w:val="00E665CE"/>
    <w:rsid w:val="00E6666B"/>
    <w:rsid w:val="00E666B4"/>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A8A"/>
    <w:rsid w:val="00E67BC6"/>
    <w:rsid w:val="00E67DD6"/>
    <w:rsid w:val="00E67DFD"/>
    <w:rsid w:val="00E67F2E"/>
    <w:rsid w:val="00E70177"/>
    <w:rsid w:val="00E70243"/>
    <w:rsid w:val="00E7064D"/>
    <w:rsid w:val="00E70710"/>
    <w:rsid w:val="00E70790"/>
    <w:rsid w:val="00E707D8"/>
    <w:rsid w:val="00E70B42"/>
    <w:rsid w:val="00E70BF2"/>
    <w:rsid w:val="00E70C09"/>
    <w:rsid w:val="00E70C9A"/>
    <w:rsid w:val="00E70D7D"/>
    <w:rsid w:val="00E710FF"/>
    <w:rsid w:val="00E711A9"/>
    <w:rsid w:val="00E712B2"/>
    <w:rsid w:val="00E7132A"/>
    <w:rsid w:val="00E7133C"/>
    <w:rsid w:val="00E71500"/>
    <w:rsid w:val="00E71610"/>
    <w:rsid w:val="00E716F5"/>
    <w:rsid w:val="00E71820"/>
    <w:rsid w:val="00E71A58"/>
    <w:rsid w:val="00E71AEC"/>
    <w:rsid w:val="00E71B18"/>
    <w:rsid w:val="00E71C6D"/>
    <w:rsid w:val="00E71CE2"/>
    <w:rsid w:val="00E71D7F"/>
    <w:rsid w:val="00E71DD3"/>
    <w:rsid w:val="00E71F49"/>
    <w:rsid w:val="00E72159"/>
    <w:rsid w:val="00E72240"/>
    <w:rsid w:val="00E723CF"/>
    <w:rsid w:val="00E72502"/>
    <w:rsid w:val="00E7279B"/>
    <w:rsid w:val="00E7281D"/>
    <w:rsid w:val="00E72868"/>
    <w:rsid w:val="00E72885"/>
    <w:rsid w:val="00E72886"/>
    <w:rsid w:val="00E728FF"/>
    <w:rsid w:val="00E72A66"/>
    <w:rsid w:val="00E72C30"/>
    <w:rsid w:val="00E72D49"/>
    <w:rsid w:val="00E72F7D"/>
    <w:rsid w:val="00E73042"/>
    <w:rsid w:val="00E73142"/>
    <w:rsid w:val="00E731E1"/>
    <w:rsid w:val="00E73661"/>
    <w:rsid w:val="00E73786"/>
    <w:rsid w:val="00E7388F"/>
    <w:rsid w:val="00E738DE"/>
    <w:rsid w:val="00E738F8"/>
    <w:rsid w:val="00E7397B"/>
    <w:rsid w:val="00E73B7F"/>
    <w:rsid w:val="00E73CDE"/>
    <w:rsid w:val="00E73D8B"/>
    <w:rsid w:val="00E73ECC"/>
    <w:rsid w:val="00E73EE4"/>
    <w:rsid w:val="00E74101"/>
    <w:rsid w:val="00E74152"/>
    <w:rsid w:val="00E74680"/>
    <w:rsid w:val="00E74912"/>
    <w:rsid w:val="00E749CD"/>
    <w:rsid w:val="00E74A58"/>
    <w:rsid w:val="00E74AA5"/>
    <w:rsid w:val="00E74AD9"/>
    <w:rsid w:val="00E74B57"/>
    <w:rsid w:val="00E74C40"/>
    <w:rsid w:val="00E74C86"/>
    <w:rsid w:val="00E74D5C"/>
    <w:rsid w:val="00E74EBC"/>
    <w:rsid w:val="00E75142"/>
    <w:rsid w:val="00E751DF"/>
    <w:rsid w:val="00E75267"/>
    <w:rsid w:val="00E75321"/>
    <w:rsid w:val="00E7534F"/>
    <w:rsid w:val="00E755E6"/>
    <w:rsid w:val="00E7566D"/>
    <w:rsid w:val="00E757F9"/>
    <w:rsid w:val="00E75997"/>
    <w:rsid w:val="00E75A52"/>
    <w:rsid w:val="00E75AF8"/>
    <w:rsid w:val="00E75D0F"/>
    <w:rsid w:val="00E75DE2"/>
    <w:rsid w:val="00E75DEC"/>
    <w:rsid w:val="00E75F13"/>
    <w:rsid w:val="00E75FAB"/>
    <w:rsid w:val="00E7600A"/>
    <w:rsid w:val="00E76469"/>
    <w:rsid w:val="00E764B3"/>
    <w:rsid w:val="00E76514"/>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1E8"/>
    <w:rsid w:val="00E7749E"/>
    <w:rsid w:val="00E774B4"/>
    <w:rsid w:val="00E7761B"/>
    <w:rsid w:val="00E77669"/>
    <w:rsid w:val="00E776C9"/>
    <w:rsid w:val="00E77779"/>
    <w:rsid w:val="00E77992"/>
    <w:rsid w:val="00E77A77"/>
    <w:rsid w:val="00E77B14"/>
    <w:rsid w:val="00E77B16"/>
    <w:rsid w:val="00E77BF4"/>
    <w:rsid w:val="00E77CB0"/>
    <w:rsid w:val="00E80091"/>
    <w:rsid w:val="00E800FD"/>
    <w:rsid w:val="00E80182"/>
    <w:rsid w:val="00E801FA"/>
    <w:rsid w:val="00E80307"/>
    <w:rsid w:val="00E8060F"/>
    <w:rsid w:val="00E80A3E"/>
    <w:rsid w:val="00E80ABB"/>
    <w:rsid w:val="00E80B20"/>
    <w:rsid w:val="00E80FF8"/>
    <w:rsid w:val="00E80FFC"/>
    <w:rsid w:val="00E81014"/>
    <w:rsid w:val="00E8114C"/>
    <w:rsid w:val="00E8117C"/>
    <w:rsid w:val="00E81252"/>
    <w:rsid w:val="00E812B0"/>
    <w:rsid w:val="00E8133A"/>
    <w:rsid w:val="00E816BF"/>
    <w:rsid w:val="00E816D1"/>
    <w:rsid w:val="00E8199A"/>
    <w:rsid w:val="00E81A8E"/>
    <w:rsid w:val="00E81B78"/>
    <w:rsid w:val="00E81CBA"/>
    <w:rsid w:val="00E81E30"/>
    <w:rsid w:val="00E81E82"/>
    <w:rsid w:val="00E8201C"/>
    <w:rsid w:val="00E82143"/>
    <w:rsid w:val="00E822B9"/>
    <w:rsid w:val="00E822FD"/>
    <w:rsid w:val="00E82443"/>
    <w:rsid w:val="00E82B3F"/>
    <w:rsid w:val="00E82C16"/>
    <w:rsid w:val="00E82D3E"/>
    <w:rsid w:val="00E82DA5"/>
    <w:rsid w:val="00E82E63"/>
    <w:rsid w:val="00E8307B"/>
    <w:rsid w:val="00E830D7"/>
    <w:rsid w:val="00E8345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194"/>
    <w:rsid w:val="00E84198"/>
    <w:rsid w:val="00E84223"/>
    <w:rsid w:val="00E8422D"/>
    <w:rsid w:val="00E84241"/>
    <w:rsid w:val="00E84410"/>
    <w:rsid w:val="00E8447E"/>
    <w:rsid w:val="00E844F6"/>
    <w:rsid w:val="00E846A9"/>
    <w:rsid w:val="00E84712"/>
    <w:rsid w:val="00E84870"/>
    <w:rsid w:val="00E848D8"/>
    <w:rsid w:val="00E8492A"/>
    <w:rsid w:val="00E8493F"/>
    <w:rsid w:val="00E84A5E"/>
    <w:rsid w:val="00E84B8F"/>
    <w:rsid w:val="00E84BD5"/>
    <w:rsid w:val="00E84C83"/>
    <w:rsid w:val="00E84D4C"/>
    <w:rsid w:val="00E84D67"/>
    <w:rsid w:val="00E84F48"/>
    <w:rsid w:val="00E850FF"/>
    <w:rsid w:val="00E8532E"/>
    <w:rsid w:val="00E85333"/>
    <w:rsid w:val="00E854AC"/>
    <w:rsid w:val="00E85573"/>
    <w:rsid w:val="00E855F2"/>
    <w:rsid w:val="00E85876"/>
    <w:rsid w:val="00E8589E"/>
    <w:rsid w:val="00E85951"/>
    <w:rsid w:val="00E85D38"/>
    <w:rsid w:val="00E85D69"/>
    <w:rsid w:val="00E85DFC"/>
    <w:rsid w:val="00E85E8B"/>
    <w:rsid w:val="00E85EF6"/>
    <w:rsid w:val="00E86123"/>
    <w:rsid w:val="00E8618C"/>
    <w:rsid w:val="00E863E3"/>
    <w:rsid w:val="00E86407"/>
    <w:rsid w:val="00E8652F"/>
    <w:rsid w:val="00E86700"/>
    <w:rsid w:val="00E867A8"/>
    <w:rsid w:val="00E86810"/>
    <w:rsid w:val="00E86815"/>
    <w:rsid w:val="00E86907"/>
    <w:rsid w:val="00E8692C"/>
    <w:rsid w:val="00E869A6"/>
    <w:rsid w:val="00E86A57"/>
    <w:rsid w:val="00E86B14"/>
    <w:rsid w:val="00E86BB9"/>
    <w:rsid w:val="00E86BE1"/>
    <w:rsid w:val="00E86D01"/>
    <w:rsid w:val="00E86D07"/>
    <w:rsid w:val="00E86D6A"/>
    <w:rsid w:val="00E86F87"/>
    <w:rsid w:val="00E87098"/>
    <w:rsid w:val="00E8709B"/>
    <w:rsid w:val="00E870D8"/>
    <w:rsid w:val="00E87172"/>
    <w:rsid w:val="00E871FD"/>
    <w:rsid w:val="00E8722B"/>
    <w:rsid w:val="00E87488"/>
    <w:rsid w:val="00E87538"/>
    <w:rsid w:val="00E875CB"/>
    <w:rsid w:val="00E877FA"/>
    <w:rsid w:val="00E879DF"/>
    <w:rsid w:val="00E87ACA"/>
    <w:rsid w:val="00E87B21"/>
    <w:rsid w:val="00E87B3C"/>
    <w:rsid w:val="00E87B64"/>
    <w:rsid w:val="00E87C2C"/>
    <w:rsid w:val="00E87CE9"/>
    <w:rsid w:val="00E87D45"/>
    <w:rsid w:val="00E87D8A"/>
    <w:rsid w:val="00E87E3E"/>
    <w:rsid w:val="00E87FC0"/>
    <w:rsid w:val="00E87FDA"/>
    <w:rsid w:val="00E90008"/>
    <w:rsid w:val="00E90106"/>
    <w:rsid w:val="00E904A5"/>
    <w:rsid w:val="00E9059B"/>
    <w:rsid w:val="00E90603"/>
    <w:rsid w:val="00E90737"/>
    <w:rsid w:val="00E9093A"/>
    <w:rsid w:val="00E90A64"/>
    <w:rsid w:val="00E90AFE"/>
    <w:rsid w:val="00E90C0F"/>
    <w:rsid w:val="00E90C3C"/>
    <w:rsid w:val="00E90C53"/>
    <w:rsid w:val="00E90D6C"/>
    <w:rsid w:val="00E911A2"/>
    <w:rsid w:val="00E915C8"/>
    <w:rsid w:val="00E91660"/>
    <w:rsid w:val="00E916E2"/>
    <w:rsid w:val="00E91751"/>
    <w:rsid w:val="00E919B5"/>
    <w:rsid w:val="00E91CD6"/>
    <w:rsid w:val="00E91F52"/>
    <w:rsid w:val="00E920CD"/>
    <w:rsid w:val="00E922F3"/>
    <w:rsid w:val="00E923EC"/>
    <w:rsid w:val="00E9253C"/>
    <w:rsid w:val="00E92578"/>
    <w:rsid w:val="00E92617"/>
    <w:rsid w:val="00E92631"/>
    <w:rsid w:val="00E926D2"/>
    <w:rsid w:val="00E927B9"/>
    <w:rsid w:val="00E9282C"/>
    <w:rsid w:val="00E9299A"/>
    <w:rsid w:val="00E92C47"/>
    <w:rsid w:val="00E92D1B"/>
    <w:rsid w:val="00E93090"/>
    <w:rsid w:val="00E930F0"/>
    <w:rsid w:val="00E932CB"/>
    <w:rsid w:val="00E935CD"/>
    <w:rsid w:val="00E9381A"/>
    <w:rsid w:val="00E93CA6"/>
    <w:rsid w:val="00E93CF8"/>
    <w:rsid w:val="00E93D12"/>
    <w:rsid w:val="00E93D93"/>
    <w:rsid w:val="00E93E27"/>
    <w:rsid w:val="00E93E40"/>
    <w:rsid w:val="00E93E4E"/>
    <w:rsid w:val="00E93EA5"/>
    <w:rsid w:val="00E93EC4"/>
    <w:rsid w:val="00E93F9D"/>
    <w:rsid w:val="00E94097"/>
    <w:rsid w:val="00E94293"/>
    <w:rsid w:val="00E942D4"/>
    <w:rsid w:val="00E9446D"/>
    <w:rsid w:val="00E94831"/>
    <w:rsid w:val="00E94A6A"/>
    <w:rsid w:val="00E94AA4"/>
    <w:rsid w:val="00E94AD9"/>
    <w:rsid w:val="00E94C2A"/>
    <w:rsid w:val="00E94D5F"/>
    <w:rsid w:val="00E94E30"/>
    <w:rsid w:val="00E94EC7"/>
    <w:rsid w:val="00E94F68"/>
    <w:rsid w:val="00E9510E"/>
    <w:rsid w:val="00E95293"/>
    <w:rsid w:val="00E954A4"/>
    <w:rsid w:val="00E95621"/>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601"/>
    <w:rsid w:val="00E967F9"/>
    <w:rsid w:val="00E9689E"/>
    <w:rsid w:val="00E96996"/>
    <w:rsid w:val="00E96A32"/>
    <w:rsid w:val="00E96A7A"/>
    <w:rsid w:val="00E96B6C"/>
    <w:rsid w:val="00E96BD6"/>
    <w:rsid w:val="00E96D1E"/>
    <w:rsid w:val="00E96D34"/>
    <w:rsid w:val="00E96D97"/>
    <w:rsid w:val="00E96EC0"/>
    <w:rsid w:val="00E96F74"/>
    <w:rsid w:val="00E972C3"/>
    <w:rsid w:val="00E974FC"/>
    <w:rsid w:val="00E9759E"/>
    <w:rsid w:val="00E9774A"/>
    <w:rsid w:val="00E97754"/>
    <w:rsid w:val="00E977EE"/>
    <w:rsid w:val="00E978C6"/>
    <w:rsid w:val="00E97A2D"/>
    <w:rsid w:val="00E97BEC"/>
    <w:rsid w:val="00E97C00"/>
    <w:rsid w:val="00E97CC2"/>
    <w:rsid w:val="00E97CD3"/>
    <w:rsid w:val="00E97CFC"/>
    <w:rsid w:val="00E97D65"/>
    <w:rsid w:val="00E97FE2"/>
    <w:rsid w:val="00EA0032"/>
    <w:rsid w:val="00EA0377"/>
    <w:rsid w:val="00EA03D0"/>
    <w:rsid w:val="00EA059A"/>
    <w:rsid w:val="00EA05E6"/>
    <w:rsid w:val="00EA067C"/>
    <w:rsid w:val="00EA098D"/>
    <w:rsid w:val="00EA0B04"/>
    <w:rsid w:val="00EA0C60"/>
    <w:rsid w:val="00EA0C8A"/>
    <w:rsid w:val="00EA0CEA"/>
    <w:rsid w:val="00EA0E81"/>
    <w:rsid w:val="00EA1090"/>
    <w:rsid w:val="00EA1098"/>
    <w:rsid w:val="00EA1170"/>
    <w:rsid w:val="00EA1193"/>
    <w:rsid w:val="00EA11AE"/>
    <w:rsid w:val="00EA123D"/>
    <w:rsid w:val="00EA12D5"/>
    <w:rsid w:val="00EA12FF"/>
    <w:rsid w:val="00EA13D2"/>
    <w:rsid w:val="00EA14B1"/>
    <w:rsid w:val="00EA1575"/>
    <w:rsid w:val="00EA168F"/>
    <w:rsid w:val="00EA19A1"/>
    <w:rsid w:val="00EA1AFD"/>
    <w:rsid w:val="00EA1B83"/>
    <w:rsid w:val="00EA1DC2"/>
    <w:rsid w:val="00EA1F1C"/>
    <w:rsid w:val="00EA1F6E"/>
    <w:rsid w:val="00EA2056"/>
    <w:rsid w:val="00EA20E2"/>
    <w:rsid w:val="00EA20FF"/>
    <w:rsid w:val="00EA21C3"/>
    <w:rsid w:val="00EA22E8"/>
    <w:rsid w:val="00EA2308"/>
    <w:rsid w:val="00EA24A3"/>
    <w:rsid w:val="00EA2596"/>
    <w:rsid w:val="00EA2864"/>
    <w:rsid w:val="00EA2944"/>
    <w:rsid w:val="00EA2A13"/>
    <w:rsid w:val="00EA2A4B"/>
    <w:rsid w:val="00EA2A6B"/>
    <w:rsid w:val="00EA2D3E"/>
    <w:rsid w:val="00EA307B"/>
    <w:rsid w:val="00EA30C0"/>
    <w:rsid w:val="00EA30E6"/>
    <w:rsid w:val="00EA3273"/>
    <w:rsid w:val="00EA32B8"/>
    <w:rsid w:val="00EA3567"/>
    <w:rsid w:val="00EA36CA"/>
    <w:rsid w:val="00EA378D"/>
    <w:rsid w:val="00EA383E"/>
    <w:rsid w:val="00EA3873"/>
    <w:rsid w:val="00EA3981"/>
    <w:rsid w:val="00EA3A24"/>
    <w:rsid w:val="00EA3A63"/>
    <w:rsid w:val="00EA3D4D"/>
    <w:rsid w:val="00EA3E9A"/>
    <w:rsid w:val="00EA3EA7"/>
    <w:rsid w:val="00EA3EBC"/>
    <w:rsid w:val="00EA3EFA"/>
    <w:rsid w:val="00EA4047"/>
    <w:rsid w:val="00EA40CF"/>
    <w:rsid w:val="00EA4161"/>
    <w:rsid w:val="00EA4282"/>
    <w:rsid w:val="00EA4759"/>
    <w:rsid w:val="00EA47CD"/>
    <w:rsid w:val="00EA4894"/>
    <w:rsid w:val="00EA4AF7"/>
    <w:rsid w:val="00EA4C1E"/>
    <w:rsid w:val="00EA4F57"/>
    <w:rsid w:val="00EA50BB"/>
    <w:rsid w:val="00EA5122"/>
    <w:rsid w:val="00EA5244"/>
    <w:rsid w:val="00EA5275"/>
    <w:rsid w:val="00EA5314"/>
    <w:rsid w:val="00EA542D"/>
    <w:rsid w:val="00EA55F1"/>
    <w:rsid w:val="00EA563B"/>
    <w:rsid w:val="00EA5858"/>
    <w:rsid w:val="00EA5E77"/>
    <w:rsid w:val="00EA5EF1"/>
    <w:rsid w:val="00EA5F59"/>
    <w:rsid w:val="00EA5FAA"/>
    <w:rsid w:val="00EA62AD"/>
    <w:rsid w:val="00EA62AF"/>
    <w:rsid w:val="00EA66E8"/>
    <w:rsid w:val="00EA671A"/>
    <w:rsid w:val="00EA674B"/>
    <w:rsid w:val="00EA6769"/>
    <w:rsid w:val="00EA69BC"/>
    <w:rsid w:val="00EA69EE"/>
    <w:rsid w:val="00EA6A50"/>
    <w:rsid w:val="00EA6A5A"/>
    <w:rsid w:val="00EA6DCA"/>
    <w:rsid w:val="00EA6E60"/>
    <w:rsid w:val="00EA7081"/>
    <w:rsid w:val="00EA71CD"/>
    <w:rsid w:val="00EA7320"/>
    <w:rsid w:val="00EA7332"/>
    <w:rsid w:val="00EA73DE"/>
    <w:rsid w:val="00EA7598"/>
    <w:rsid w:val="00EA768F"/>
    <w:rsid w:val="00EA76E5"/>
    <w:rsid w:val="00EA7765"/>
    <w:rsid w:val="00EA78FA"/>
    <w:rsid w:val="00EA78FF"/>
    <w:rsid w:val="00EA79FE"/>
    <w:rsid w:val="00EA7A1B"/>
    <w:rsid w:val="00EA7B4F"/>
    <w:rsid w:val="00EA7B7D"/>
    <w:rsid w:val="00EA7C3F"/>
    <w:rsid w:val="00EA7C5C"/>
    <w:rsid w:val="00EA7EAE"/>
    <w:rsid w:val="00EA7EC1"/>
    <w:rsid w:val="00EA7F9F"/>
    <w:rsid w:val="00EB02A0"/>
    <w:rsid w:val="00EB0370"/>
    <w:rsid w:val="00EB049C"/>
    <w:rsid w:val="00EB056C"/>
    <w:rsid w:val="00EB0635"/>
    <w:rsid w:val="00EB0679"/>
    <w:rsid w:val="00EB07E6"/>
    <w:rsid w:val="00EB087B"/>
    <w:rsid w:val="00EB0976"/>
    <w:rsid w:val="00EB0A9B"/>
    <w:rsid w:val="00EB0CD2"/>
    <w:rsid w:val="00EB0D7C"/>
    <w:rsid w:val="00EB0D82"/>
    <w:rsid w:val="00EB0E1F"/>
    <w:rsid w:val="00EB0E30"/>
    <w:rsid w:val="00EB0E39"/>
    <w:rsid w:val="00EB103A"/>
    <w:rsid w:val="00EB11EB"/>
    <w:rsid w:val="00EB1277"/>
    <w:rsid w:val="00EB1437"/>
    <w:rsid w:val="00EB15DD"/>
    <w:rsid w:val="00EB1879"/>
    <w:rsid w:val="00EB1901"/>
    <w:rsid w:val="00EB190F"/>
    <w:rsid w:val="00EB1B44"/>
    <w:rsid w:val="00EB1EB8"/>
    <w:rsid w:val="00EB1F7B"/>
    <w:rsid w:val="00EB1FE9"/>
    <w:rsid w:val="00EB2066"/>
    <w:rsid w:val="00EB221F"/>
    <w:rsid w:val="00EB223E"/>
    <w:rsid w:val="00EB2339"/>
    <w:rsid w:val="00EB2354"/>
    <w:rsid w:val="00EB24CB"/>
    <w:rsid w:val="00EB2508"/>
    <w:rsid w:val="00EB254F"/>
    <w:rsid w:val="00EB274C"/>
    <w:rsid w:val="00EB29E8"/>
    <w:rsid w:val="00EB2B52"/>
    <w:rsid w:val="00EB2D50"/>
    <w:rsid w:val="00EB2DA2"/>
    <w:rsid w:val="00EB2EC8"/>
    <w:rsid w:val="00EB3377"/>
    <w:rsid w:val="00EB355D"/>
    <w:rsid w:val="00EB37D5"/>
    <w:rsid w:val="00EB38FC"/>
    <w:rsid w:val="00EB3908"/>
    <w:rsid w:val="00EB3A8D"/>
    <w:rsid w:val="00EB3CDF"/>
    <w:rsid w:val="00EB41C4"/>
    <w:rsid w:val="00EB4250"/>
    <w:rsid w:val="00EB45F3"/>
    <w:rsid w:val="00EB46BB"/>
    <w:rsid w:val="00EB47E2"/>
    <w:rsid w:val="00EB499B"/>
    <w:rsid w:val="00EB4A2F"/>
    <w:rsid w:val="00EB4C71"/>
    <w:rsid w:val="00EB4CA8"/>
    <w:rsid w:val="00EB4CB4"/>
    <w:rsid w:val="00EB4CE4"/>
    <w:rsid w:val="00EB503B"/>
    <w:rsid w:val="00EB5207"/>
    <w:rsid w:val="00EB5649"/>
    <w:rsid w:val="00EB58B9"/>
    <w:rsid w:val="00EB59CF"/>
    <w:rsid w:val="00EB5A91"/>
    <w:rsid w:val="00EB5C40"/>
    <w:rsid w:val="00EB5F35"/>
    <w:rsid w:val="00EB5F7B"/>
    <w:rsid w:val="00EB5F93"/>
    <w:rsid w:val="00EB5FC3"/>
    <w:rsid w:val="00EB60C9"/>
    <w:rsid w:val="00EB612B"/>
    <w:rsid w:val="00EB62F9"/>
    <w:rsid w:val="00EB6507"/>
    <w:rsid w:val="00EB6580"/>
    <w:rsid w:val="00EB671F"/>
    <w:rsid w:val="00EB6736"/>
    <w:rsid w:val="00EB67B5"/>
    <w:rsid w:val="00EB68A2"/>
    <w:rsid w:val="00EB68BF"/>
    <w:rsid w:val="00EB6DD2"/>
    <w:rsid w:val="00EB6E27"/>
    <w:rsid w:val="00EB6F08"/>
    <w:rsid w:val="00EB6F42"/>
    <w:rsid w:val="00EB71A8"/>
    <w:rsid w:val="00EB72AB"/>
    <w:rsid w:val="00EB73D1"/>
    <w:rsid w:val="00EB7428"/>
    <w:rsid w:val="00EB753E"/>
    <w:rsid w:val="00EB7553"/>
    <w:rsid w:val="00EB760D"/>
    <w:rsid w:val="00EB7672"/>
    <w:rsid w:val="00EB76F8"/>
    <w:rsid w:val="00EB77F5"/>
    <w:rsid w:val="00EB7876"/>
    <w:rsid w:val="00EB7993"/>
    <w:rsid w:val="00EB7994"/>
    <w:rsid w:val="00EB7A75"/>
    <w:rsid w:val="00EB7A9A"/>
    <w:rsid w:val="00EB7F45"/>
    <w:rsid w:val="00EC008C"/>
    <w:rsid w:val="00EC00A2"/>
    <w:rsid w:val="00EC02DE"/>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1306"/>
    <w:rsid w:val="00EC1321"/>
    <w:rsid w:val="00EC1418"/>
    <w:rsid w:val="00EC145C"/>
    <w:rsid w:val="00EC152D"/>
    <w:rsid w:val="00EC1697"/>
    <w:rsid w:val="00EC17AA"/>
    <w:rsid w:val="00EC19D4"/>
    <w:rsid w:val="00EC1A38"/>
    <w:rsid w:val="00EC1BCE"/>
    <w:rsid w:val="00EC1D48"/>
    <w:rsid w:val="00EC1D6C"/>
    <w:rsid w:val="00EC1EAD"/>
    <w:rsid w:val="00EC1F50"/>
    <w:rsid w:val="00EC1F75"/>
    <w:rsid w:val="00EC2049"/>
    <w:rsid w:val="00EC20EC"/>
    <w:rsid w:val="00EC218B"/>
    <w:rsid w:val="00EC2559"/>
    <w:rsid w:val="00EC2883"/>
    <w:rsid w:val="00EC299F"/>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54D"/>
    <w:rsid w:val="00EC3655"/>
    <w:rsid w:val="00EC3871"/>
    <w:rsid w:val="00EC39DE"/>
    <w:rsid w:val="00EC3B5B"/>
    <w:rsid w:val="00EC3CF2"/>
    <w:rsid w:val="00EC3D01"/>
    <w:rsid w:val="00EC3E72"/>
    <w:rsid w:val="00EC4233"/>
    <w:rsid w:val="00EC42B7"/>
    <w:rsid w:val="00EC44CA"/>
    <w:rsid w:val="00EC4516"/>
    <w:rsid w:val="00EC46DB"/>
    <w:rsid w:val="00EC4BAA"/>
    <w:rsid w:val="00EC4C7D"/>
    <w:rsid w:val="00EC4D6F"/>
    <w:rsid w:val="00EC510A"/>
    <w:rsid w:val="00EC517F"/>
    <w:rsid w:val="00EC51B1"/>
    <w:rsid w:val="00EC51D9"/>
    <w:rsid w:val="00EC527C"/>
    <w:rsid w:val="00EC52AC"/>
    <w:rsid w:val="00EC54A0"/>
    <w:rsid w:val="00EC560C"/>
    <w:rsid w:val="00EC581E"/>
    <w:rsid w:val="00EC5888"/>
    <w:rsid w:val="00EC5895"/>
    <w:rsid w:val="00EC592C"/>
    <w:rsid w:val="00EC5AC3"/>
    <w:rsid w:val="00EC5B90"/>
    <w:rsid w:val="00EC5C01"/>
    <w:rsid w:val="00EC5C7A"/>
    <w:rsid w:val="00EC5DB8"/>
    <w:rsid w:val="00EC5E42"/>
    <w:rsid w:val="00EC60A7"/>
    <w:rsid w:val="00EC61F6"/>
    <w:rsid w:val="00EC6282"/>
    <w:rsid w:val="00EC647E"/>
    <w:rsid w:val="00EC65B9"/>
    <w:rsid w:val="00EC6620"/>
    <w:rsid w:val="00EC6842"/>
    <w:rsid w:val="00EC6919"/>
    <w:rsid w:val="00EC695A"/>
    <w:rsid w:val="00EC6A46"/>
    <w:rsid w:val="00EC6AF6"/>
    <w:rsid w:val="00EC6C4C"/>
    <w:rsid w:val="00EC71B3"/>
    <w:rsid w:val="00EC725B"/>
    <w:rsid w:val="00EC7415"/>
    <w:rsid w:val="00EC7634"/>
    <w:rsid w:val="00EC7766"/>
    <w:rsid w:val="00EC77D9"/>
    <w:rsid w:val="00EC7986"/>
    <w:rsid w:val="00EC7A0C"/>
    <w:rsid w:val="00EC7A97"/>
    <w:rsid w:val="00EC7B21"/>
    <w:rsid w:val="00EC7B51"/>
    <w:rsid w:val="00EC7D0A"/>
    <w:rsid w:val="00EC7E0B"/>
    <w:rsid w:val="00EC7FD2"/>
    <w:rsid w:val="00ED00B6"/>
    <w:rsid w:val="00ED0121"/>
    <w:rsid w:val="00ED0157"/>
    <w:rsid w:val="00ED01BB"/>
    <w:rsid w:val="00ED01F1"/>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54"/>
    <w:rsid w:val="00ED0C63"/>
    <w:rsid w:val="00ED0C8C"/>
    <w:rsid w:val="00ED0CAA"/>
    <w:rsid w:val="00ED0CFC"/>
    <w:rsid w:val="00ED0DAF"/>
    <w:rsid w:val="00ED0DC5"/>
    <w:rsid w:val="00ED0F5B"/>
    <w:rsid w:val="00ED0F8B"/>
    <w:rsid w:val="00ED1005"/>
    <w:rsid w:val="00ED1068"/>
    <w:rsid w:val="00ED10BF"/>
    <w:rsid w:val="00ED10FD"/>
    <w:rsid w:val="00ED1122"/>
    <w:rsid w:val="00ED12D4"/>
    <w:rsid w:val="00ED1348"/>
    <w:rsid w:val="00ED1380"/>
    <w:rsid w:val="00ED13C5"/>
    <w:rsid w:val="00ED13ED"/>
    <w:rsid w:val="00ED1439"/>
    <w:rsid w:val="00ED151E"/>
    <w:rsid w:val="00ED15B0"/>
    <w:rsid w:val="00ED15CC"/>
    <w:rsid w:val="00ED16E9"/>
    <w:rsid w:val="00ED1A59"/>
    <w:rsid w:val="00ED1AAA"/>
    <w:rsid w:val="00ED1C6D"/>
    <w:rsid w:val="00ED1F37"/>
    <w:rsid w:val="00ED1F86"/>
    <w:rsid w:val="00ED20F4"/>
    <w:rsid w:val="00ED2308"/>
    <w:rsid w:val="00ED234C"/>
    <w:rsid w:val="00ED257A"/>
    <w:rsid w:val="00ED2599"/>
    <w:rsid w:val="00ED25D8"/>
    <w:rsid w:val="00ED25E6"/>
    <w:rsid w:val="00ED26BF"/>
    <w:rsid w:val="00ED28D7"/>
    <w:rsid w:val="00ED2962"/>
    <w:rsid w:val="00ED2985"/>
    <w:rsid w:val="00ED2BAB"/>
    <w:rsid w:val="00ED2D7E"/>
    <w:rsid w:val="00ED2FA8"/>
    <w:rsid w:val="00ED3022"/>
    <w:rsid w:val="00ED30C1"/>
    <w:rsid w:val="00ED310E"/>
    <w:rsid w:val="00ED3259"/>
    <w:rsid w:val="00ED32A4"/>
    <w:rsid w:val="00ED352B"/>
    <w:rsid w:val="00ED35FC"/>
    <w:rsid w:val="00ED379D"/>
    <w:rsid w:val="00ED3898"/>
    <w:rsid w:val="00ED3A52"/>
    <w:rsid w:val="00ED3A8D"/>
    <w:rsid w:val="00ED3F8F"/>
    <w:rsid w:val="00ED3FAC"/>
    <w:rsid w:val="00ED43E8"/>
    <w:rsid w:val="00ED454D"/>
    <w:rsid w:val="00ED472F"/>
    <w:rsid w:val="00ED486C"/>
    <w:rsid w:val="00ED4A17"/>
    <w:rsid w:val="00ED4EBC"/>
    <w:rsid w:val="00ED4EEB"/>
    <w:rsid w:val="00ED5176"/>
    <w:rsid w:val="00ED524D"/>
    <w:rsid w:val="00ED5356"/>
    <w:rsid w:val="00ED54FA"/>
    <w:rsid w:val="00ED55F3"/>
    <w:rsid w:val="00ED56A1"/>
    <w:rsid w:val="00ED589C"/>
    <w:rsid w:val="00ED5BAF"/>
    <w:rsid w:val="00ED5D92"/>
    <w:rsid w:val="00ED5EFF"/>
    <w:rsid w:val="00ED6244"/>
    <w:rsid w:val="00ED6318"/>
    <w:rsid w:val="00ED6435"/>
    <w:rsid w:val="00ED6486"/>
    <w:rsid w:val="00ED64AE"/>
    <w:rsid w:val="00ED661A"/>
    <w:rsid w:val="00ED66A4"/>
    <w:rsid w:val="00ED686F"/>
    <w:rsid w:val="00ED6D5C"/>
    <w:rsid w:val="00ED6E4D"/>
    <w:rsid w:val="00ED6FA2"/>
    <w:rsid w:val="00ED6FA9"/>
    <w:rsid w:val="00ED70BD"/>
    <w:rsid w:val="00ED70C0"/>
    <w:rsid w:val="00ED740E"/>
    <w:rsid w:val="00ED74AE"/>
    <w:rsid w:val="00ED76E2"/>
    <w:rsid w:val="00ED7738"/>
    <w:rsid w:val="00ED774E"/>
    <w:rsid w:val="00ED7765"/>
    <w:rsid w:val="00ED7909"/>
    <w:rsid w:val="00ED792C"/>
    <w:rsid w:val="00ED796D"/>
    <w:rsid w:val="00ED7AA1"/>
    <w:rsid w:val="00ED7B53"/>
    <w:rsid w:val="00ED7CAA"/>
    <w:rsid w:val="00ED7D63"/>
    <w:rsid w:val="00ED7DB0"/>
    <w:rsid w:val="00EE0005"/>
    <w:rsid w:val="00EE0007"/>
    <w:rsid w:val="00EE01C8"/>
    <w:rsid w:val="00EE01FF"/>
    <w:rsid w:val="00EE021E"/>
    <w:rsid w:val="00EE028B"/>
    <w:rsid w:val="00EE029C"/>
    <w:rsid w:val="00EE0461"/>
    <w:rsid w:val="00EE04A4"/>
    <w:rsid w:val="00EE052B"/>
    <w:rsid w:val="00EE068D"/>
    <w:rsid w:val="00EE06A0"/>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3D1"/>
    <w:rsid w:val="00EE14E7"/>
    <w:rsid w:val="00EE1622"/>
    <w:rsid w:val="00EE1763"/>
    <w:rsid w:val="00EE17DA"/>
    <w:rsid w:val="00EE1923"/>
    <w:rsid w:val="00EE1A1C"/>
    <w:rsid w:val="00EE1AA1"/>
    <w:rsid w:val="00EE1BBE"/>
    <w:rsid w:val="00EE1C09"/>
    <w:rsid w:val="00EE1CF4"/>
    <w:rsid w:val="00EE203F"/>
    <w:rsid w:val="00EE20ED"/>
    <w:rsid w:val="00EE2187"/>
    <w:rsid w:val="00EE2349"/>
    <w:rsid w:val="00EE2539"/>
    <w:rsid w:val="00EE254A"/>
    <w:rsid w:val="00EE2641"/>
    <w:rsid w:val="00EE2B6E"/>
    <w:rsid w:val="00EE2D0E"/>
    <w:rsid w:val="00EE2D33"/>
    <w:rsid w:val="00EE2F60"/>
    <w:rsid w:val="00EE2F6A"/>
    <w:rsid w:val="00EE31F3"/>
    <w:rsid w:val="00EE3330"/>
    <w:rsid w:val="00EE33A1"/>
    <w:rsid w:val="00EE3514"/>
    <w:rsid w:val="00EE351D"/>
    <w:rsid w:val="00EE3770"/>
    <w:rsid w:val="00EE3818"/>
    <w:rsid w:val="00EE39DE"/>
    <w:rsid w:val="00EE3BE3"/>
    <w:rsid w:val="00EE3CFE"/>
    <w:rsid w:val="00EE3D2E"/>
    <w:rsid w:val="00EE3E76"/>
    <w:rsid w:val="00EE4108"/>
    <w:rsid w:val="00EE417D"/>
    <w:rsid w:val="00EE4443"/>
    <w:rsid w:val="00EE44F1"/>
    <w:rsid w:val="00EE4767"/>
    <w:rsid w:val="00EE481A"/>
    <w:rsid w:val="00EE481E"/>
    <w:rsid w:val="00EE4A85"/>
    <w:rsid w:val="00EE4BA8"/>
    <w:rsid w:val="00EE4BFF"/>
    <w:rsid w:val="00EE4CD0"/>
    <w:rsid w:val="00EE4D5F"/>
    <w:rsid w:val="00EE4D9C"/>
    <w:rsid w:val="00EE5061"/>
    <w:rsid w:val="00EE537D"/>
    <w:rsid w:val="00EE557D"/>
    <w:rsid w:val="00EE56C4"/>
    <w:rsid w:val="00EE56D0"/>
    <w:rsid w:val="00EE5C2C"/>
    <w:rsid w:val="00EE5ECD"/>
    <w:rsid w:val="00EE6223"/>
    <w:rsid w:val="00EE642B"/>
    <w:rsid w:val="00EE64B9"/>
    <w:rsid w:val="00EE6618"/>
    <w:rsid w:val="00EE663C"/>
    <w:rsid w:val="00EE66E5"/>
    <w:rsid w:val="00EE6770"/>
    <w:rsid w:val="00EE6774"/>
    <w:rsid w:val="00EE6864"/>
    <w:rsid w:val="00EE69C7"/>
    <w:rsid w:val="00EE69D7"/>
    <w:rsid w:val="00EE6C59"/>
    <w:rsid w:val="00EE6EDA"/>
    <w:rsid w:val="00EE6F38"/>
    <w:rsid w:val="00EE6FFF"/>
    <w:rsid w:val="00EE708F"/>
    <w:rsid w:val="00EE70A6"/>
    <w:rsid w:val="00EE71AB"/>
    <w:rsid w:val="00EE724E"/>
    <w:rsid w:val="00EE733D"/>
    <w:rsid w:val="00EE73DC"/>
    <w:rsid w:val="00EE7435"/>
    <w:rsid w:val="00EE7765"/>
    <w:rsid w:val="00EE77D0"/>
    <w:rsid w:val="00EE799A"/>
    <w:rsid w:val="00EE79A3"/>
    <w:rsid w:val="00EE79C7"/>
    <w:rsid w:val="00EE7A20"/>
    <w:rsid w:val="00EE7BD4"/>
    <w:rsid w:val="00EE7C1A"/>
    <w:rsid w:val="00EE7CD3"/>
    <w:rsid w:val="00EE7D29"/>
    <w:rsid w:val="00EE7DCB"/>
    <w:rsid w:val="00EE7ED9"/>
    <w:rsid w:val="00EE7FA3"/>
    <w:rsid w:val="00EF000C"/>
    <w:rsid w:val="00EF00BF"/>
    <w:rsid w:val="00EF01D2"/>
    <w:rsid w:val="00EF0334"/>
    <w:rsid w:val="00EF034B"/>
    <w:rsid w:val="00EF047C"/>
    <w:rsid w:val="00EF0511"/>
    <w:rsid w:val="00EF055B"/>
    <w:rsid w:val="00EF05E3"/>
    <w:rsid w:val="00EF0708"/>
    <w:rsid w:val="00EF0CBB"/>
    <w:rsid w:val="00EF0DF3"/>
    <w:rsid w:val="00EF0EDB"/>
    <w:rsid w:val="00EF1197"/>
    <w:rsid w:val="00EF11E4"/>
    <w:rsid w:val="00EF13BF"/>
    <w:rsid w:val="00EF1447"/>
    <w:rsid w:val="00EF149C"/>
    <w:rsid w:val="00EF1554"/>
    <w:rsid w:val="00EF1560"/>
    <w:rsid w:val="00EF160D"/>
    <w:rsid w:val="00EF161E"/>
    <w:rsid w:val="00EF173E"/>
    <w:rsid w:val="00EF178E"/>
    <w:rsid w:val="00EF1B36"/>
    <w:rsid w:val="00EF1CF4"/>
    <w:rsid w:val="00EF1E86"/>
    <w:rsid w:val="00EF2270"/>
    <w:rsid w:val="00EF22B1"/>
    <w:rsid w:val="00EF23BE"/>
    <w:rsid w:val="00EF240A"/>
    <w:rsid w:val="00EF2469"/>
    <w:rsid w:val="00EF2488"/>
    <w:rsid w:val="00EF248C"/>
    <w:rsid w:val="00EF259D"/>
    <w:rsid w:val="00EF25EE"/>
    <w:rsid w:val="00EF261A"/>
    <w:rsid w:val="00EF2744"/>
    <w:rsid w:val="00EF281F"/>
    <w:rsid w:val="00EF2862"/>
    <w:rsid w:val="00EF2B43"/>
    <w:rsid w:val="00EF2C26"/>
    <w:rsid w:val="00EF2C31"/>
    <w:rsid w:val="00EF2D45"/>
    <w:rsid w:val="00EF2EA4"/>
    <w:rsid w:val="00EF2EEE"/>
    <w:rsid w:val="00EF2F85"/>
    <w:rsid w:val="00EF2FB7"/>
    <w:rsid w:val="00EF3255"/>
    <w:rsid w:val="00EF335B"/>
    <w:rsid w:val="00EF354E"/>
    <w:rsid w:val="00EF3586"/>
    <w:rsid w:val="00EF35D4"/>
    <w:rsid w:val="00EF35FE"/>
    <w:rsid w:val="00EF3639"/>
    <w:rsid w:val="00EF373F"/>
    <w:rsid w:val="00EF3744"/>
    <w:rsid w:val="00EF37E2"/>
    <w:rsid w:val="00EF37F8"/>
    <w:rsid w:val="00EF3933"/>
    <w:rsid w:val="00EF39A8"/>
    <w:rsid w:val="00EF3A45"/>
    <w:rsid w:val="00EF3AF4"/>
    <w:rsid w:val="00EF3B5E"/>
    <w:rsid w:val="00EF3CDC"/>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A2"/>
    <w:rsid w:val="00EF4C05"/>
    <w:rsid w:val="00EF4C39"/>
    <w:rsid w:val="00EF4D53"/>
    <w:rsid w:val="00EF4F5B"/>
    <w:rsid w:val="00EF50B4"/>
    <w:rsid w:val="00EF5277"/>
    <w:rsid w:val="00EF5535"/>
    <w:rsid w:val="00EF5593"/>
    <w:rsid w:val="00EF58D6"/>
    <w:rsid w:val="00EF5AA0"/>
    <w:rsid w:val="00EF5BEB"/>
    <w:rsid w:val="00EF5C8A"/>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9B4"/>
    <w:rsid w:val="00EF6BB6"/>
    <w:rsid w:val="00EF6D32"/>
    <w:rsid w:val="00EF7072"/>
    <w:rsid w:val="00EF7194"/>
    <w:rsid w:val="00EF7208"/>
    <w:rsid w:val="00EF72DE"/>
    <w:rsid w:val="00EF7385"/>
    <w:rsid w:val="00EF740C"/>
    <w:rsid w:val="00EF7492"/>
    <w:rsid w:val="00EF7603"/>
    <w:rsid w:val="00EF7765"/>
    <w:rsid w:val="00EF776F"/>
    <w:rsid w:val="00EF77F2"/>
    <w:rsid w:val="00EF78D4"/>
    <w:rsid w:val="00EF78FA"/>
    <w:rsid w:val="00EF7A11"/>
    <w:rsid w:val="00EF7A38"/>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E6"/>
    <w:rsid w:val="00F01174"/>
    <w:rsid w:val="00F012FA"/>
    <w:rsid w:val="00F0150C"/>
    <w:rsid w:val="00F015E7"/>
    <w:rsid w:val="00F01634"/>
    <w:rsid w:val="00F01682"/>
    <w:rsid w:val="00F016E6"/>
    <w:rsid w:val="00F01708"/>
    <w:rsid w:val="00F0178B"/>
    <w:rsid w:val="00F01C53"/>
    <w:rsid w:val="00F01E19"/>
    <w:rsid w:val="00F01EF7"/>
    <w:rsid w:val="00F01FAE"/>
    <w:rsid w:val="00F01FF9"/>
    <w:rsid w:val="00F02047"/>
    <w:rsid w:val="00F02232"/>
    <w:rsid w:val="00F02471"/>
    <w:rsid w:val="00F024A4"/>
    <w:rsid w:val="00F02540"/>
    <w:rsid w:val="00F02562"/>
    <w:rsid w:val="00F02788"/>
    <w:rsid w:val="00F02B4A"/>
    <w:rsid w:val="00F02BA9"/>
    <w:rsid w:val="00F02BFF"/>
    <w:rsid w:val="00F02CA4"/>
    <w:rsid w:val="00F02D1F"/>
    <w:rsid w:val="00F03056"/>
    <w:rsid w:val="00F0352C"/>
    <w:rsid w:val="00F0361A"/>
    <w:rsid w:val="00F038A5"/>
    <w:rsid w:val="00F03A0A"/>
    <w:rsid w:val="00F03B8C"/>
    <w:rsid w:val="00F03C9C"/>
    <w:rsid w:val="00F03D07"/>
    <w:rsid w:val="00F03EA5"/>
    <w:rsid w:val="00F03EF5"/>
    <w:rsid w:val="00F03F06"/>
    <w:rsid w:val="00F03F6B"/>
    <w:rsid w:val="00F041F2"/>
    <w:rsid w:val="00F04265"/>
    <w:rsid w:val="00F04344"/>
    <w:rsid w:val="00F04597"/>
    <w:rsid w:val="00F046CA"/>
    <w:rsid w:val="00F047E7"/>
    <w:rsid w:val="00F0480A"/>
    <w:rsid w:val="00F048C2"/>
    <w:rsid w:val="00F04921"/>
    <w:rsid w:val="00F04AE0"/>
    <w:rsid w:val="00F04C7C"/>
    <w:rsid w:val="00F04CFF"/>
    <w:rsid w:val="00F04EA6"/>
    <w:rsid w:val="00F04F2F"/>
    <w:rsid w:val="00F05057"/>
    <w:rsid w:val="00F050DA"/>
    <w:rsid w:val="00F051D0"/>
    <w:rsid w:val="00F0527C"/>
    <w:rsid w:val="00F054DE"/>
    <w:rsid w:val="00F055CA"/>
    <w:rsid w:val="00F05706"/>
    <w:rsid w:val="00F057B9"/>
    <w:rsid w:val="00F0598E"/>
    <w:rsid w:val="00F059E8"/>
    <w:rsid w:val="00F05A80"/>
    <w:rsid w:val="00F05B08"/>
    <w:rsid w:val="00F05D30"/>
    <w:rsid w:val="00F05F0D"/>
    <w:rsid w:val="00F061E1"/>
    <w:rsid w:val="00F0623F"/>
    <w:rsid w:val="00F062DB"/>
    <w:rsid w:val="00F0656C"/>
    <w:rsid w:val="00F0681F"/>
    <w:rsid w:val="00F06886"/>
    <w:rsid w:val="00F068BC"/>
    <w:rsid w:val="00F06C55"/>
    <w:rsid w:val="00F06C6C"/>
    <w:rsid w:val="00F06CEF"/>
    <w:rsid w:val="00F06D16"/>
    <w:rsid w:val="00F06D7F"/>
    <w:rsid w:val="00F06FCE"/>
    <w:rsid w:val="00F07170"/>
    <w:rsid w:val="00F071D1"/>
    <w:rsid w:val="00F072EF"/>
    <w:rsid w:val="00F07462"/>
    <w:rsid w:val="00F07481"/>
    <w:rsid w:val="00F07679"/>
    <w:rsid w:val="00F078BB"/>
    <w:rsid w:val="00F07966"/>
    <w:rsid w:val="00F079DD"/>
    <w:rsid w:val="00F07A78"/>
    <w:rsid w:val="00F07CF6"/>
    <w:rsid w:val="00F07E79"/>
    <w:rsid w:val="00F07FF9"/>
    <w:rsid w:val="00F100AC"/>
    <w:rsid w:val="00F10263"/>
    <w:rsid w:val="00F102F6"/>
    <w:rsid w:val="00F10517"/>
    <w:rsid w:val="00F10712"/>
    <w:rsid w:val="00F107FD"/>
    <w:rsid w:val="00F10AD4"/>
    <w:rsid w:val="00F10B44"/>
    <w:rsid w:val="00F10C3A"/>
    <w:rsid w:val="00F10C57"/>
    <w:rsid w:val="00F10C69"/>
    <w:rsid w:val="00F10D0B"/>
    <w:rsid w:val="00F10DB4"/>
    <w:rsid w:val="00F110F7"/>
    <w:rsid w:val="00F111D0"/>
    <w:rsid w:val="00F1129A"/>
    <w:rsid w:val="00F112E3"/>
    <w:rsid w:val="00F11354"/>
    <w:rsid w:val="00F11447"/>
    <w:rsid w:val="00F11697"/>
    <w:rsid w:val="00F11807"/>
    <w:rsid w:val="00F1180B"/>
    <w:rsid w:val="00F11838"/>
    <w:rsid w:val="00F11BD9"/>
    <w:rsid w:val="00F11C0F"/>
    <w:rsid w:val="00F11C67"/>
    <w:rsid w:val="00F1203B"/>
    <w:rsid w:val="00F120E4"/>
    <w:rsid w:val="00F12187"/>
    <w:rsid w:val="00F122AD"/>
    <w:rsid w:val="00F122E0"/>
    <w:rsid w:val="00F12300"/>
    <w:rsid w:val="00F1241A"/>
    <w:rsid w:val="00F125C7"/>
    <w:rsid w:val="00F12699"/>
    <w:rsid w:val="00F12768"/>
    <w:rsid w:val="00F12A39"/>
    <w:rsid w:val="00F12ABB"/>
    <w:rsid w:val="00F12CDE"/>
    <w:rsid w:val="00F12CF4"/>
    <w:rsid w:val="00F12EE1"/>
    <w:rsid w:val="00F12F5A"/>
    <w:rsid w:val="00F12F5B"/>
    <w:rsid w:val="00F13086"/>
    <w:rsid w:val="00F13091"/>
    <w:rsid w:val="00F1323A"/>
    <w:rsid w:val="00F13250"/>
    <w:rsid w:val="00F133D3"/>
    <w:rsid w:val="00F13480"/>
    <w:rsid w:val="00F134F0"/>
    <w:rsid w:val="00F13593"/>
    <w:rsid w:val="00F1370B"/>
    <w:rsid w:val="00F1372D"/>
    <w:rsid w:val="00F138A8"/>
    <w:rsid w:val="00F13980"/>
    <w:rsid w:val="00F13A37"/>
    <w:rsid w:val="00F13A8B"/>
    <w:rsid w:val="00F13B6C"/>
    <w:rsid w:val="00F13C54"/>
    <w:rsid w:val="00F13C64"/>
    <w:rsid w:val="00F13F0C"/>
    <w:rsid w:val="00F14087"/>
    <w:rsid w:val="00F140E1"/>
    <w:rsid w:val="00F142AA"/>
    <w:rsid w:val="00F142F9"/>
    <w:rsid w:val="00F1434A"/>
    <w:rsid w:val="00F144BE"/>
    <w:rsid w:val="00F1458E"/>
    <w:rsid w:val="00F145F0"/>
    <w:rsid w:val="00F147A4"/>
    <w:rsid w:val="00F147AC"/>
    <w:rsid w:val="00F148CA"/>
    <w:rsid w:val="00F14928"/>
    <w:rsid w:val="00F1493F"/>
    <w:rsid w:val="00F14B94"/>
    <w:rsid w:val="00F14F13"/>
    <w:rsid w:val="00F14F71"/>
    <w:rsid w:val="00F150AB"/>
    <w:rsid w:val="00F150EE"/>
    <w:rsid w:val="00F1523A"/>
    <w:rsid w:val="00F15349"/>
    <w:rsid w:val="00F153A1"/>
    <w:rsid w:val="00F153A7"/>
    <w:rsid w:val="00F153F8"/>
    <w:rsid w:val="00F15659"/>
    <w:rsid w:val="00F15719"/>
    <w:rsid w:val="00F15A1A"/>
    <w:rsid w:val="00F15AE4"/>
    <w:rsid w:val="00F15E66"/>
    <w:rsid w:val="00F15F34"/>
    <w:rsid w:val="00F16162"/>
    <w:rsid w:val="00F16317"/>
    <w:rsid w:val="00F16463"/>
    <w:rsid w:val="00F16545"/>
    <w:rsid w:val="00F16753"/>
    <w:rsid w:val="00F16774"/>
    <w:rsid w:val="00F168E2"/>
    <w:rsid w:val="00F16A58"/>
    <w:rsid w:val="00F16BA5"/>
    <w:rsid w:val="00F16BF3"/>
    <w:rsid w:val="00F16C3D"/>
    <w:rsid w:val="00F16FE3"/>
    <w:rsid w:val="00F16FFD"/>
    <w:rsid w:val="00F1731C"/>
    <w:rsid w:val="00F17642"/>
    <w:rsid w:val="00F17675"/>
    <w:rsid w:val="00F1771E"/>
    <w:rsid w:val="00F177A3"/>
    <w:rsid w:val="00F17A33"/>
    <w:rsid w:val="00F17AD9"/>
    <w:rsid w:val="00F17B8E"/>
    <w:rsid w:val="00F17C4E"/>
    <w:rsid w:val="00F17D38"/>
    <w:rsid w:val="00F17E17"/>
    <w:rsid w:val="00F17FBA"/>
    <w:rsid w:val="00F17FBC"/>
    <w:rsid w:val="00F17FFC"/>
    <w:rsid w:val="00F2010D"/>
    <w:rsid w:val="00F20720"/>
    <w:rsid w:val="00F2078E"/>
    <w:rsid w:val="00F208DB"/>
    <w:rsid w:val="00F20920"/>
    <w:rsid w:val="00F2092A"/>
    <w:rsid w:val="00F209F1"/>
    <w:rsid w:val="00F20C20"/>
    <w:rsid w:val="00F20C43"/>
    <w:rsid w:val="00F20D0E"/>
    <w:rsid w:val="00F20FE6"/>
    <w:rsid w:val="00F21343"/>
    <w:rsid w:val="00F2143B"/>
    <w:rsid w:val="00F2154B"/>
    <w:rsid w:val="00F2157D"/>
    <w:rsid w:val="00F21859"/>
    <w:rsid w:val="00F218FC"/>
    <w:rsid w:val="00F21C00"/>
    <w:rsid w:val="00F21E01"/>
    <w:rsid w:val="00F21E95"/>
    <w:rsid w:val="00F22023"/>
    <w:rsid w:val="00F22054"/>
    <w:rsid w:val="00F2207D"/>
    <w:rsid w:val="00F220B7"/>
    <w:rsid w:val="00F221AD"/>
    <w:rsid w:val="00F2230F"/>
    <w:rsid w:val="00F224E0"/>
    <w:rsid w:val="00F224F7"/>
    <w:rsid w:val="00F2287B"/>
    <w:rsid w:val="00F228AF"/>
    <w:rsid w:val="00F229F2"/>
    <w:rsid w:val="00F22A81"/>
    <w:rsid w:val="00F22CF3"/>
    <w:rsid w:val="00F22D78"/>
    <w:rsid w:val="00F22E20"/>
    <w:rsid w:val="00F22E2F"/>
    <w:rsid w:val="00F22F63"/>
    <w:rsid w:val="00F23013"/>
    <w:rsid w:val="00F231AD"/>
    <w:rsid w:val="00F231C8"/>
    <w:rsid w:val="00F231E6"/>
    <w:rsid w:val="00F2336F"/>
    <w:rsid w:val="00F2339F"/>
    <w:rsid w:val="00F235ED"/>
    <w:rsid w:val="00F236C2"/>
    <w:rsid w:val="00F23797"/>
    <w:rsid w:val="00F23860"/>
    <w:rsid w:val="00F23A5C"/>
    <w:rsid w:val="00F23C96"/>
    <w:rsid w:val="00F23CB3"/>
    <w:rsid w:val="00F23D9A"/>
    <w:rsid w:val="00F23E7E"/>
    <w:rsid w:val="00F24250"/>
    <w:rsid w:val="00F242BA"/>
    <w:rsid w:val="00F2444A"/>
    <w:rsid w:val="00F24484"/>
    <w:rsid w:val="00F244FE"/>
    <w:rsid w:val="00F246DF"/>
    <w:rsid w:val="00F24719"/>
    <w:rsid w:val="00F24783"/>
    <w:rsid w:val="00F24804"/>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A9E"/>
    <w:rsid w:val="00F25B01"/>
    <w:rsid w:val="00F25BF1"/>
    <w:rsid w:val="00F25C90"/>
    <w:rsid w:val="00F25D9E"/>
    <w:rsid w:val="00F25E11"/>
    <w:rsid w:val="00F25E42"/>
    <w:rsid w:val="00F25EAC"/>
    <w:rsid w:val="00F25F8B"/>
    <w:rsid w:val="00F2601F"/>
    <w:rsid w:val="00F26603"/>
    <w:rsid w:val="00F2663C"/>
    <w:rsid w:val="00F2670E"/>
    <w:rsid w:val="00F26744"/>
    <w:rsid w:val="00F267B5"/>
    <w:rsid w:val="00F26AB5"/>
    <w:rsid w:val="00F26C23"/>
    <w:rsid w:val="00F26DB6"/>
    <w:rsid w:val="00F26DED"/>
    <w:rsid w:val="00F26E03"/>
    <w:rsid w:val="00F270C3"/>
    <w:rsid w:val="00F270FA"/>
    <w:rsid w:val="00F27168"/>
    <w:rsid w:val="00F2717E"/>
    <w:rsid w:val="00F2756E"/>
    <w:rsid w:val="00F2768C"/>
    <w:rsid w:val="00F27698"/>
    <w:rsid w:val="00F278E0"/>
    <w:rsid w:val="00F27A8F"/>
    <w:rsid w:val="00F27BC8"/>
    <w:rsid w:val="00F27C41"/>
    <w:rsid w:val="00F27CF6"/>
    <w:rsid w:val="00F27FEF"/>
    <w:rsid w:val="00F30203"/>
    <w:rsid w:val="00F30346"/>
    <w:rsid w:val="00F3042C"/>
    <w:rsid w:val="00F30454"/>
    <w:rsid w:val="00F30474"/>
    <w:rsid w:val="00F30566"/>
    <w:rsid w:val="00F309DF"/>
    <w:rsid w:val="00F30ACB"/>
    <w:rsid w:val="00F30B06"/>
    <w:rsid w:val="00F30DAD"/>
    <w:rsid w:val="00F30F0A"/>
    <w:rsid w:val="00F30F8C"/>
    <w:rsid w:val="00F30FB0"/>
    <w:rsid w:val="00F31262"/>
    <w:rsid w:val="00F3127F"/>
    <w:rsid w:val="00F315D5"/>
    <w:rsid w:val="00F31682"/>
    <w:rsid w:val="00F3182E"/>
    <w:rsid w:val="00F3187C"/>
    <w:rsid w:val="00F3197F"/>
    <w:rsid w:val="00F31AEC"/>
    <w:rsid w:val="00F31AF4"/>
    <w:rsid w:val="00F31C63"/>
    <w:rsid w:val="00F31DC3"/>
    <w:rsid w:val="00F3215E"/>
    <w:rsid w:val="00F32169"/>
    <w:rsid w:val="00F321D9"/>
    <w:rsid w:val="00F322CC"/>
    <w:rsid w:val="00F32596"/>
    <w:rsid w:val="00F32660"/>
    <w:rsid w:val="00F32739"/>
    <w:rsid w:val="00F328DE"/>
    <w:rsid w:val="00F32A11"/>
    <w:rsid w:val="00F32A2C"/>
    <w:rsid w:val="00F32AC1"/>
    <w:rsid w:val="00F32C6A"/>
    <w:rsid w:val="00F32E49"/>
    <w:rsid w:val="00F32EEF"/>
    <w:rsid w:val="00F330D2"/>
    <w:rsid w:val="00F33112"/>
    <w:rsid w:val="00F334D0"/>
    <w:rsid w:val="00F33566"/>
    <w:rsid w:val="00F33621"/>
    <w:rsid w:val="00F336F0"/>
    <w:rsid w:val="00F337C3"/>
    <w:rsid w:val="00F338B2"/>
    <w:rsid w:val="00F33AAA"/>
    <w:rsid w:val="00F33BE2"/>
    <w:rsid w:val="00F33C29"/>
    <w:rsid w:val="00F33CD5"/>
    <w:rsid w:val="00F33D75"/>
    <w:rsid w:val="00F33D83"/>
    <w:rsid w:val="00F33DAB"/>
    <w:rsid w:val="00F33DC5"/>
    <w:rsid w:val="00F33DEB"/>
    <w:rsid w:val="00F341AB"/>
    <w:rsid w:val="00F34439"/>
    <w:rsid w:val="00F347C4"/>
    <w:rsid w:val="00F34852"/>
    <w:rsid w:val="00F349D5"/>
    <w:rsid w:val="00F34B9C"/>
    <w:rsid w:val="00F34BB2"/>
    <w:rsid w:val="00F34C0B"/>
    <w:rsid w:val="00F34D5B"/>
    <w:rsid w:val="00F34D5C"/>
    <w:rsid w:val="00F34F1B"/>
    <w:rsid w:val="00F34FA4"/>
    <w:rsid w:val="00F34FA9"/>
    <w:rsid w:val="00F350AC"/>
    <w:rsid w:val="00F3525D"/>
    <w:rsid w:val="00F35262"/>
    <w:rsid w:val="00F35302"/>
    <w:rsid w:val="00F354C5"/>
    <w:rsid w:val="00F355B1"/>
    <w:rsid w:val="00F3571B"/>
    <w:rsid w:val="00F3589A"/>
    <w:rsid w:val="00F359AA"/>
    <w:rsid w:val="00F35A12"/>
    <w:rsid w:val="00F35A1A"/>
    <w:rsid w:val="00F35A63"/>
    <w:rsid w:val="00F35B3C"/>
    <w:rsid w:val="00F35BBC"/>
    <w:rsid w:val="00F35CE8"/>
    <w:rsid w:val="00F35CF8"/>
    <w:rsid w:val="00F35D08"/>
    <w:rsid w:val="00F35DFD"/>
    <w:rsid w:val="00F35E84"/>
    <w:rsid w:val="00F35EC8"/>
    <w:rsid w:val="00F35F40"/>
    <w:rsid w:val="00F36092"/>
    <w:rsid w:val="00F36097"/>
    <w:rsid w:val="00F3625E"/>
    <w:rsid w:val="00F363D0"/>
    <w:rsid w:val="00F363D4"/>
    <w:rsid w:val="00F364EC"/>
    <w:rsid w:val="00F365B7"/>
    <w:rsid w:val="00F365F4"/>
    <w:rsid w:val="00F36605"/>
    <w:rsid w:val="00F36659"/>
    <w:rsid w:val="00F36885"/>
    <w:rsid w:val="00F369D5"/>
    <w:rsid w:val="00F36A2B"/>
    <w:rsid w:val="00F36A73"/>
    <w:rsid w:val="00F36B87"/>
    <w:rsid w:val="00F36BC0"/>
    <w:rsid w:val="00F36C6C"/>
    <w:rsid w:val="00F36D17"/>
    <w:rsid w:val="00F36D56"/>
    <w:rsid w:val="00F36D85"/>
    <w:rsid w:val="00F36E6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62"/>
    <w:rsid w:val="00F37D1C"/>
    <w:rsid w:val="00F37D22"/>
    <w:rsid w:val="00F37D54"/>
    <w:rsid w:val="00F37DA8"/>
    <w:rsid w:val="00F37F14"/>
    <w:rsid w:val="00F400E5"/>
    <w:rsid w:val="00F401D5"/>
    <w:rsid w:val="00F402F3"/>
    <w:rsid w:val="00F40381"/>
    <w:rsid w:val="00F40386"/>
    <w:rsid w:val="00F4057F"/>
    <w:rsid w:val="00F40748"/>
    <w:rsid w:val="00F407B0"/>
    <w:rsid w:val="00F408CE"/>
    <w:rsid w:val="00F40A59"/>
    <w:rsid w:val="00F40B69"/>
    <w:rsid w:val="00F40D2F"/>
    <w:rsid w:val="00F40EF1"/>
    <w:rsid w:val="00F40F8F"/>
    <w:rsid w:val="00F4109E"/>
    <w:rsid w:val="00F41158"/>
    <w:rsid w:val="00F4117C"/>
    <w:rsid w:val="00F412CE"/>
    <w:rsid w:val="00F412E7"/>
    <w:rsid w:val="00F41602"/>
    <w:rsid w:val="00F4167E"/>
    <w:rsid w:val="00F41806"/>
    <w:rsid w:val="00F4187C"/>
    <w:rsid w:val="00F41964"/>
    <w:rsid w:val="00F41AA7"/>
    <w:rsid w:val="00F41BD7"/>
    <w:rsid w:val="00F41DE7"/>
    <w:rsid w:val="00F41FFB"/>
    <w:rsid w:val="00F4217B"/>
    <w:rsid w:val="00F421F5"/>
    <w:rsid w:val="00F4229B"/>
    <w:rsid w:val="00F42380"/>
    <w:rsid w:val="00F42417"/>
    <w:rsid w:val="00F42458"/>
    <w:rsid w:val="00F424F4"/>
    <w:rsid w:val="00F4257A"/>
    <w:rsid w:val="00F42747"/>
    <w:rsid w:val="00F429A4"/>
    <w:rsid w:val="00F429DC"/>
    <w:rsid w:val="00F42A4F"/>
    <w:rsid w:val="00F42B27"/>
    <w:rsid w:val="00F42BBB"/>
    <w:rsid w:val="00F42BDA"/>
    <w:rsid w:val="00F42DB3"/>
    <w:rsid w:val="00F43109"/>
    <w:rsid w:val="00F4325E"/>
    <w:rsid w:val="00F4328A"/>
    <w:rsid w:val="00F432B5"/>
    <w:rsid w:val="00F433B4"/>
    <w:rsid w:val="00F43495"/>
    <w:rsid w:val="00F43669"/>
    <w:rsid w:val="00F43736"/>
    <w:rsid w:val="00F438B2"/>
    <w:rsid w:val="00F438D7"/>
    <w:rsid w:val="00F43910"/>
    <w:rsid w:val="00F43BA3"/>
    <w:rsid w:val="00F43C4B"/>
    <w:rsid w:val="00F43CE1"/>
    <w:rsid w:val="00F43D16"/>
    <w:rsid w:val="00F43FB0"/>
    <w:rsid w:val="00F440C2"/>
    <w:rsid w:val="00F440D1"/>
    <w:rsid w:val="00F44162"/>
    <w:rsid w:val="00F441FB"/>
    <w:rsid w:val="00F4424E"/>
    <w:rsid w:val="00F4431A"/>
    <w:rsid w:val="00F44482"/>
    <w:rsid w:val="00F444BA"/>
    <w:rsid w:val="00F4468A"/>
    <w:rsid w:val="00F44825"/>
    <w:rsid w:val="00F448E0"/>
    <w:rsid w:val="00F4497F"/>
    <w:rsid w:val="00F44983"/>
    <w:rsid w:val="00F449A3"/>
    <w:rsid w:val="00F44B1A"/>
    <w:rsid w:val="00F44B67"/>
    <w:rsid w:val="00F44F5E"/>
    <w:rsid w:val="00F44FAC"/>
    <w:rsid w:val="00F450DD"/>
    <w:rsid w:val="00F450F9"/>
    <w:rsid w:val="00F45159"/>
    <w:rsid w:val="00F452BD"/>
    <w:rsid w:val="00F453D5"/>
    <w:rsid w:val="00F45427"/>
    <w:rsid w:val="00F457CD"/>
    <w:rsid w:val="00F45880"/>
    <w:rsid w:val="00F4592B"/>
    <w:rsid w:val="00F45A29"/>
    <w:rsid w:val="00F45AC6"/>
    <w:rsid w:val="00F45C9A"/>
    <w:rsid w:val="00F45D1A"/>
    <w:rsid w:val="00F45EBB"/>
    <w:rsid w:val="00F460D8"/>
    <w:rsid w:val="00F46227"/>
    <w:rsid w:val="00F464D9"/>
    <w:rsid w:val="00F46586"/>
    <w:rsid w:val="00F466D5"/>
    <w:rsid w:val="00F4695B"/>
    <w:rsid w:val="00F46A5A"/>
    <w:rsid w:val="00F46AFE"/>
    <w:rsid w:val="00F46B25"/>
    <w:rsid w:val="00F46BE2"/>
    <w:rsid w:val="00F46DAD"/>
    <w:rsid w:val="00F46E51"/>
    <w:rsid w:val="00F46FC9"/>
    <w:rsid w:val="00F470E2"/>
    <w:rsid w:val="00F47112"/>
    <w:rsid w:val="00F47134"/>
    <w:rsid w:val="00F473D4"/>
    <w:rsid w:val="00F4751D"/>
    <w:rsid w:val="00F4771A"/>
    <w:rsid w:val="00F47876"/>
    <w:rsid w:val="00F47AAC"/>
    <w:rsid w:val="00F47C33"/>
    <w:rsid w:val="00F47DC7"/>
    <w:rsid w:val="00F47E6A"/>
    <w:rsid w:val="00F500E0"/>
    <w:rsid w:val="00F50269"/>
    <w:rsid w:val="00F503AE"/>
    <w:rsid w:val="00F5051C"/>
    <w:rsid w:val="00F5055B"/>
    <w:rsid w:val="00F50656"/>
    <w:rsid w:val="00F50826"/>
    <w:rsid w:val="00F50949"/>
    <w:rsid w:val="00F50A38"/>
    <w:rsid w:val="00F50ABB"/>
    <w:rsid w:val="00F50B2F"/>
    <w:rsid w:val="00F50E0D"/>
    <w:rsid w:val="00F50EA8"/>
    <w:rsid w:val="00F50FCA"/>
    <w:rsid w:val="00F51115"/>
    <w:rsid w:val="00F51194"/>
    <w:rsid w:val="00F514C2"/>
    <w:rsid w:val="00F514EA"/>
    <w:rsid w:val="00F51525"/>
    <w:rsid w:val="00F51565"/>
    <w:rsid w:val="00F51610"/>
    <w:rsid w:val="00F518F2"/>
    <w:rsid w:val="00F5193A"/>
    <w:rsid w:val="00F5193F"/>
    <w:rsid w:val="00F51A38"/>
    <w:rsid w:val="00F51A39"/>
    <w:rsid w:val="00F51DDE"/>
    <w:rsid w:val="00F51DE2"/>
    <w:rsid w:val="00F51E7A"/>
    <w:rsid w:val="00F51F89"/>
    <w:rsid w:val="00F51FD3"/>
    <w:rsid w:val="00F52056"/>
    <w:rsid w:val="00F522B4"/>
    <w:rsid w:val="00F52432"/>
    <w:rsid w:val="00F524DE"/>
    <w:rsid w:val="00F5279F"/>
    <w:rsid w:val="00F5286A"/>
    <w:rsid w:val="00F52E8E"/>
    <w:rsid w:val="00F52F66"/>
    <w:rsid w:val="00F53062"/>
    <w:rsid w:val="00F5314C"/>
    <w:rsid w:val="00F531ED"/>
    <w:rsid w:val="00F531F7"/>
    <w:rsid w:val="00F53264"/>
    <w:rsid w:val="00F532D8"/>
    <w:rsid w:val="00F53427"/>
    <w:rsid w:val="00F53590"/>
    <w:rsid w:val="00F5364A"/>
    <w:rsid w:val="00F53774"/>
    <w:rsid w:val="00F538E0"/>
    <w:rsid w:val="00F53C74"/>
    <w:rsid w:val="00F53E38"/>
    <w:rsid w:val="00F54028"/>
    <w:rsid w:val="00F540E7"/>
    <w:rsid w:val="00F540F8"/>
    <w:rsid w:val="00F540F9"/>
    <w:rsid w:val="00F5410E"/>
    <w:rsid w:val="00F54250"/>
    <w:rsid w:val="00F5425A"/>
    <w:rsid w:val="00F5456B"/>
    <w:rsid w:val="00F546D6"/>
    <w:rsid w:val="00F546E7"/>
    <w:rsid w:val="00F54817"/>
    <w:rsid w:val="00F54844"/>
    <w:rsid w:val="00F548BE"/>
    <w:rsid w:val="00F54921"/>
    <w:rsid w:val="00F54A14"/>
    <w:rsid w:val="00F54D4D"/>
    <w:rsid w:val="00F54DDD"/>
    <w:rsid w:val="00F550F2"/>
    <w:rsid w:val="00F55129"/>
    <w:rsid w:val="00F5539C"/>
    <w:rsid w:val="00F5540E"/>
    <w:rsid w:val="00F55583"/>
    <w:rsid w:val="00F556B9"/>
    <w:rsid w:val="00F55709"/>
    <w:rsid w:val="00F55824"/>
    <w:rsid w:val="00F55A89"/>
    <w:rsid w:val="00F55B57"/>
    <w:rsid w:val="00F55CA2"/>
    <w:rsid w:val="00F55E97"/>
    <w:rsid w:val="00F561B8"/>
    <w:rsid w:val="00F561E5"/>
    <w:rsid w:val="00F56345"/>
    <w:rsid w:val="00F564A9"/>
    <w:rsid w:val="00F566C6"/>
    <w:rsid w:val="00F5686D"/>
    <w:rsid w:val="00F5687A"/>
    <w:rsid w:val="00F56CF4"/>
    <w:rsid w:val="00F56EB3"/>
    <w:rsid w:val="00F56EFB"/>
    <w:rsid w:val="00F57054"/>
    <w:rsid w:val="00F5707F"/>
    <w:rsid w:val="00F571BF"/>
    <w:rsid w:val="00F572B3"/>
    <w:rsid w:val="00F57346"/>
    <w:rsid w:val="00F575C7"/>
    <w:rsid w:val="00F57821"/>
    <w:rsid w:val="00F5787B"/>
    <w:rsid w:val="00F57989"/>
    <w:rsid w:val="00F579A7"/>
    <w:rsid w:val="00F57A39"/>
    <w:rsid w:val="00F57AF6"/>
    <w:rsid w:val="00F57B29"/>
    <w:rsid w:val="00F57B51"/>
    <w:rsid w:val="00F57C9B"/>
    <w:rsid w:val="00F57D1B"/>
    <w:rsid w:val="00F57D22"/>
    <w:rsid w:val="00F57F6D"/>
    <w:rsid w:val="00F602BB"/>
    <w:rsid w:val="00F60792"/>
    <w:rsid w:val="00F6090A"/>
    <w:rsid w:val="00F60914"/>
    <w:rsid w:val="00F6092E"/>
    <w:rsid w:val="00F60ACF"/>
    <w:rsid w:val="00F60B20"/>
    <w:rsid w:val="00F60B5D"/>
    <w:rsid w:val="00F60C6D"/>
    <w:rsid w:val="00F612F4"/>
    <w:rsid w:val="00F61807"/>
    <w:rsid w:val="00F61825"/>
    <w:rsid w:val="00F61896"/>
    <w:rsid w:val="00F61970"/>
    <w:rsid w:val="00F61C21"/>
    <w:rsid w:val="00F61CD6"/>
    <w:rsid w:val="00F61D8F"/>
    <w:rsid w:val="00F61DAC"/>
    <w:rsid w:val="00F61F27"/>
    <w:rsid w:val="00F61F2B"/>
    <w:rsid w:val="00F6206D"/>
    <w:rsid w:val="00F62115"/>
    <w:rsid w:val="00F62312"/>
    <w:rsid w:val="00F623F8"/>
    <w:rsid w:val="00F6242D"/>
    <w:rsid w:val="00F62593"/>
    <w:rsid w:val="00F625C3"/>
    <w:rsid w:val="00F6276F"/>
    <w:rsid w:val="00F627E7"/>
    <w:rsid w:val="00F6286F"/>
    <w:rsid w:val="00F62A17"/>
    <w:rsid w:val="00F62AB1"/>
    <w:rsid w:val="00F62B31"/>
    <w:rsid w:val="00F62B95"/>
    <w:rsid w:val="00F62D52"/>
    <w:rsid w:val="00F62D59"/>
    <w:rsid w:val="00F62DEF"/>
    <w:rsid w:val="00F62EBF"/>
    <w:rsid w:val="00F62EC9"/>
    <w:rsid w:val="00F63088"/>
    <w:rsid w:val="00F633B4"/>
    <w:rsid w:val="00F6362F"/>
    <w:rsid w:val="00F63652"/>
    <w:rsid w:val="00F636F8"/>
    <w:rsid w:val="00F6385B"/>
    <w:rsid w:val="00F639FF"/>
    <w:rsid w:val="00F63A1F"/>
    <w:rsid w:val="00F63B79"/>
    <w:rsid w:val="00F63BF6"/>
    <w:rsid w:val="00F63C4A"/>
    <w:rsid w:val="00F63CDE"/>
    <w:rsid w:val="00F63D9F"/>
    <w:rsid w:val="00F63DB5"/>
    <w:rsid w:val="00F63F92"/>
    <w:rsid w:val="00F64049"/>
    <w:rsid w:val="00F64085"/>
    <w:rsid w:val="00F6451C"/>
    <w:rsid w:val="00F645A0"/>
    <w:rsid w:val="00F64621"/>
    <w:rsid w:val="00F648D4"/>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63A"/>
    <w:rsid w:val="00F65679"/>
    <w:rsid w:val="00F6579E"/>
    <w:rsid w:val="00F65850"/>
    <w:rsid w:val="00F658C5"/>
    <w:rsid w:val="00F65979"/>
    <w:rsid w:val="00F65A96"/>
    <w:rsid w:val="00F65B43"/>
    <w:rsid w:val="00F65C85"/>
    <w:rsid w:val="00F65F63"/>
    <w:rsid w:val="00F660ED"/>
    <w:rsid w:val="00F660FA"/>
    <w:rsid w:val="00F66287"/>
    <w:rsid w:val="00F66482"/>
    <w:rsid w:val="00F6658B"/>
    <w:rsid w:val="00F666AD"/>
    <w:rsid w:val="00F66A49"/>
    <w:rsid w:val="00F66A4E"/>
    <w:rsid w:val="00F66AD0"/>
    <w:rsid w:val="00F66C06"/>
    <w:rsid w:val="00F66D22"/>
    <w:rsid w:val="00F66DB4"/>
    <w:rsid w:val="00F66E4B"/>
    <w:rsid w:val="00F6709E"/>
    <w:rsid w:val="00F671B6"/>
    <w:rsid w:val="00F671C1"/>
    <w:rsid w:val="00F6734C"/>
    <w:rsid w:val="00F6755F"/>
    <w:rsid w:val="00F67815"/>
    <w:rsid w:val="00F6785C"/>
    <w:rsid w:val="00F679AF"/>
    <w:rsid w:val="00F67A20"/>
    <w:rsid w:val="00F67B89"/>
    <w:rsid w:val="00F67F33"/>
    <w:rsid w:val="00F67FB3"/>
    <w:rsid w:val="00F67FC1"/>
    <w:rsid w:val="00F70055"/>
    <w:rsid w:val="00F701A6"/>
    <w:rsid w:val="00F701DD"/>
    <w:rsid w:val="00F7023F"/>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49B"/>
    <w:rsid w:val="00F71726"/>
    <w:rsid w:val="00F7179B"/>
    <w:rsid w:val="00F71A54"/>
    <w:rsid w:val="00F71ADC"/>
    <w:rsid w:val="00F71BFB"/>
    <w:rsid w:val="00F71C94"/>
    <w:rsid w:val="00F71EF7"/>
    <w:rsid w:val="00F71FC4"/>
    <w:rsid w:val="00F721EE"/>
    <w:rsid w:val="00F7227D"/>
    <w:rsid w:val="00F7228D"/>
    <w:rsid w:val="00F722EA"/>
    <w:rsid w:val="00F72488"/>
    <w:rsid w:val="00F72722"/>
    <w:rsid w:val="00F727B4"/>
    <w:rsid w:val="00F727B5"/>
    <w:rsid w:val="00F7292D"/>
    <w:rsid w:val="00F72A79"/>
    <w:rsid w:val="00F72A7D"/>
    <w:rsid w:val="00F7318C"/>
    <w:rsid w:val="00F731F4"/>
    <w:rsid w:val="00F73200"/>
    <w:rsid w:val="00F73438"/>
    <w:rsid w:val="00F73474"/>
    <w:rsid w:val="00F73722"/>
    <w:rsid w:val="00F73756"/>
    <w:rsid w:val="00F73929"/>
    <w:rsid w:val="00F73F1C"/>
    <w:rsid w:val="00F73F75"/>
    <w:rsid w:val="00F743FF"/>
    <w:rsid w:val="00F744AB"/>
    <w:rsid w:val="00F744F0"/>
    <w:rsid w:val="00F74503"/>
    <w:rsid w:val="00F7455D"/>
    <w:rsid w:val="00F7479A"/>
    <w:rsid w:val="00F74B2C"/>
    <w:rsid w:val="00F74BF2"/>
    <w:rsid w:val="00F74BF9"/>
    <w:rsid w:val="00F74CB1"/>
    <w:rsid w:val="00F74D1A"/>
    <w:rsid w:val="00F74DC9"/>
    <w:rsid w:val="00F74E18"/>
    <w:rsid w:val="00F74F9D"/>
    <w:rsid w:val="00F75102"/>
    <w:rsid w:val="00F75341"/>
    <w:rsid w:val="00F753BF"/>
    <w:rsid w:val="00F755A3"/>
    <w:rsid w:val="00F755E5"/>
    <w:rsid w:val="00F75684"/>
    <w:rsid w:val="00F757D4"/>
    <w:rsid w:val="00F75968"/>
    <w:rsid w:val="00F75BF6"/>
    <w:rsid w:val="00F75C5D"/>
    <w:rsid w:val="00F75D54"/>
    <w:rsid w:val="00F75E28"/>
    <w:rsid w:val="00F76001"/>
    <w:rsid w:val="00F762CF"/>
    <w:rsid w:val="00F76303"/>
    <w:rsid w:val="00F764F0"/>
    <w:rsid w:val="00F76790"/>
    <w:rsid w:val="00F76977"/>
    <w:rsid w:val="00F76A3F"/>
    <w:rsid w:val="00F76C17"/>
    <w:rsid w:val="00F76D4D"/>
    <w:rsid w:val="00F76F5E"/>
    <w:rsid w:val="00F771DA"/>
    <w:rsid w:val="00F7724E"/>
    <w:rsid w:val="00F77286"/>
    <w:rsid w:val="00F772D8"/>
    <w:rsid w:val="00F774B1"/>
    <w:rsid w:val="00F774BE"/>
    <w:rsid w:val="00F776F7"/>
    <w:rsid w:val="00F77880"/>
    <w:rsid w:val="00F778A7"/>
    <w:rsid w:val="00F77C5E"/>
    <w:rsid w:val="00F8006C"/>
    <w:rsid w:val="00F80101"/>
    <w:rsid w:val="00F804A5"/>
    <w:rsid w:val="00F805A6"/>
    <w:rsid w:val="00F805B9"/>
    <w:rsid w:val="00F805FD"/>
    <w:rsid w:val="00F8092A"/>
    <w:rsid w:val="00F80987"/>
    <w:rsid w:val="00F80FF9"/>
    <w:rsid w:val="00F81034"/>
    <w:rsid w:val="00F810B7"/>
    <w:rsid w:val="00F81274"/>
    <w:rsid w:val="00F812D2"/>
    <w:rsid w:val="00F81312"/>
    <w:rsid w:val="00F814A3"/>
    <w:rsid w:val="00F81522"/>
    <w:rsid w:val="00F81543"/>
    <w:rsid w:val="00F81711"/>
    <w:rsid w:val="00F81762"/>
    <w:rsid w:val="00F817D0"/>
    <w:rsid w:val="00F818A2"/>
    <w:rsid w:val="00F819FA"/>
    <w:rsid w:val="00F81B9D"/>
    <w:rsid w:val="00F81D8F"/>
    <w:rsid w:val="00F81EF9"/>
    <w:rsid w:val="00F81F28"/>
    <w:rsid w:val="00F81FAA"/>
    <w:rsid w:val="00F8224D"/>
    <w:rsid w:val="00F82271"/>
    <w:rsid w:val="00F82276"/>
    <w:rsid w:val="00F8264F"/>
    <w:rsid w:val="00F82709"/>
    <w:rsid w:val="00F82788"/>
    <w:rsid w:val="00F82919"/>
    <w:rsid w:val="00F82BAF"/>
    <w:rsid w:val="00F82EB7"/>
    <w:rsid w:val="00F82EE8"/>
    <w:rsid w:val="00F8323B"/>
    <w:rsid w:val="00F83372"/>
    <w:rsid w:val="00F83384"/>
    <w:rsid w:val="00F8342B"/>
    <w:rsid w:val="00F835E9"/>
    <w:rsid w:val="00F835F9"/>
    <w:rsid w:val="00F8363D"/>
    <w:rsid w:val="00F83675"/>
    <w:rsid w:val="00F83792"/>
    <w:rsid w:val="00F837C5"/>
    <w:rsid w:val="00F8387E"/>
    <w:rsid w:val="00F838A5"/>
    <w:rsid w:val="00F83924"/>
    <w:rsid w:val="00F83A18"/>
    <w:rsid w:val="00F83A9D"/>
    <w:rsid w:val="00F83C0C"/>
    <w:rsid w:val="00F83CCA"/>
    <w:rsid w:val="00F83D6C"/>
    <w:rsid w:val="00F83D99"/>
    <w:rsid w:val="00F83DD7"/>
    <w:rsid w:val="00F83E53"/>
    <w:rsid w:val="00F84048"/>
    <w:rsid w:val="00F84110"/>
    <w:rsid w:val="00F84116"/>
    <w:rsid w:val="00F84241"/>
    <w:rsid w:val="00F84242"/>
    <w:rsid w:val="00F842FE"/>
    <w:rsid w:val="00F8442D"/>
    <w:rsid w:val="00F84498"/>
    <w:rsid w:val="00F844CA"/>
    <w:rsid w:val="00F845D5"/>
    <w:rsid w:val="00F84644"/>
    <w:rsid w:val="00F846CD"/>
    <w:rsid w:val="00F84A59"/>
    <w:rsid w:val="00F84AAA"/>
    <w:rsid w:val="00F84B18"/>
    <w:rsid w:val="00F84C47"/>
    <w:rsid w:val="00F84E8D"/>
    <w:rsid w:val="00F8520F"/>
    <w:rsid w:val="00F8523C"/>
    <w:rsid w:val="00F853B5"/>
    <w:rsid w:val="00F85751"/>
    <w:rsid w:val="00F85B8E"/>
    <w:rsid w:val="00F85C24"/>
    <w:rsid w:val="00F85C82"/>
    <w:rsid w:val="00F85D20"/>
    <w:rsid w:val="00F8604F"/>
    <w:rsid w:val="00F86175"/>
    <w:rsid w:val="00F861AE"/>
    <w:rsid w:val="00F86234"/>
    <w:rsid w:val="00F86365"/>
    <w:rsid w:val="00F8642B"/>
    <w:rsid w:val="00F86561"/>
    <w:rsid w:val="00F86B72"/>
    <w:rsid w:val="00F86BB2"/>
    <w:rsid w:val="00F86C99"/>
    <w:rsid w:val="00F86DBF"/>
    <w:rsid w:val="00F86E2E"/>
    <w:rsid w:val="00F86EE1"/>
    <w:rsid w:val="00F87134"/>
    <w:rsid w:val="00F8722B"/>
    <w:rsid w:val="00F87248"/>
    <w:rsid w:val="00F872CB"/>
    <w:rsid w:val="00F8747F"/>
    <w:rsid w:val="00F8749B"/>
    <w:rsid w:val="00F874DE"/>
    <w:rsid w:val="00F87640"/>
    <w:rsid w:val="00F87846"/>
    <w:rsid w:val="00F87908"/>
    <w:rsid w:val="00F879FF"/>
    <w:rsid w:val="00F87B87"/>
    <w:rsid w:val="00F87C2F"/>
    <w:rsid w:val="00F87C78"/>
    <w:rsid w:val="00F87CB2"/>
    <w:rsid w:val="00F87CDD"/>
    <w:rsid w:val="00F87D32"/>
    <w:rsid w:val="00F90063"/>
    <w:rsid w:val="00F90088"/>
    <w:rsid w:val="00F90348"/>
    <w:rsid w:val="00F90442"/>
    <w:rsid w:val="00F90799"/>
    <w:rsid w:val="00F907F1"/>
    <w:rsid w:val="00F90837"/>
    <w:rsid w:val="00F909B8"/>
    <w:rsid w:val="00F909EC"/>
    <w:rsid w:val="00F90A46"/>
    <w:rsid w:val="00F90B69"/>
    <w:rsid w:val="00F90BA4"/>
    <w:rsid w:val="00F90BCC"/>
    <w:rsid w:val="00F90C89"/>
    <w:rsid w:val="00F90E8A"/>
    <w:rsid w:val="00F914C7"/>
    <w:rsid w:val="00F915D1"/>
    <w:rsid w:val="00F91988"/>
    <w:rsid w:val="00F91AA5"/>
    <w:rsid w:val="00F91B24"/>
    <w:rsid w:val="00F91C08"/>
    <w:rsid w:val="00F91DD7"/>
    <w:rsid w:val="00F91E1F"/>
    <w:rsid w:val="00F920F0"/>
    <w:rsid w:val="00F9221A"/>
    <w:rsid w:val="00F923C6"/>
    <w:rsid w:val="00F923EB"/>
    <w:rsid w:val="00F9250A"/>
    <w:rsid w:val="00F9269D"/>
    <w:rsid w:val="00F928DE"/>
    <w:rsid w:val="00F92A72"/>
    <w:rsid w:val="00F92B17"/>
    <w:rsid w:val="00F92D6F"/>
    <w:rsid w:val="00F92F74"/>
    <w:rsid w:val="00F93207"/>
    <w:rsid w:val="00F932F3"/>
    <w:rsid w:val="00F93460"/>
    <w:rsid w:val="00F935E3"/>
    <w:rsid w:val="00F9384F"/>
    <w:rsid w:val="00F9386B"/>
    <w:rsid w:val="00F93B87"/>
    <w:rsid w:val="00F93B98"/>
    <w:rsid w:val="00F93C52"/>
    <w:rsid w:val="00F93F82"/>
    <w:rsid w:val="00F93F86"/>
    <w:rsid w:val="00F94052"/>
    <w:rsid w:val="00F940A6"/>
    <w:rsid w:val="00F941EC"/>
    <w:rsid w:val="00F9427A"/>
    <w:rsid w:val="00F943FD"/>
    <w:rsid w:val="00F94564"/>
    <w:rsid w:val="00F94594"/>
    <w:rsid w:val="00F9474F"/>
    <w:rsid w:val="00F94898"/>
    <w:rsid w:val="00F9490A"/>
    <w:rsid w:val="00F94A73"/>
    <w:rsid w:val="00F94C78"/>
    <w:rsid w:val="00F94D20"/>
    <w:rsid w:val="00F94EB0"/>
    <w:rsid w:val="00F94F03"/>
    <w:rsid w:val="00F94FEF"/>
    <w:rsid w:val="00F953D1"/>
    <w:rsid w:val="00F95731"/>
    <w:rsid w:val="00F95861"/>
    <w:rsid w:val="00F95875"/>
    <w:rsid w:val="00F95927"/>
    <w:rsid w:val="00F95A09"/>
    <w:rsid w:val="00F95BF5"/>
    <w:rsid w:val="00F95C0F"/>
    <w:rsid w:val="00F95C19"/>
    <w:rsid w:val="00F95D68"/>
    <w:rsid w:val="00F960BA"/>
    <w:rsid w:val="00F96542"/>
    <w:rsid w:val="00F965A7"/>
    <w:rsid w:val="00F9671E"/>
    <w:rsid w:val="00F9672F"/>
    <w:rsid w:val="00F9685D"/>
    <w:rsid w:val="00F96916"/>
    <w:rsid w:val="00F96A1E"/>
    <w:rsid w:val="00F96A9D"/>
    <w:rsid w:val="00F96AC0"/>
    <w:rsid w:val="00F96B50"/>
    <w:rsid w:val="00F96DDC"/>
    <w:rsid w:val="00F9711C"/>
    <w:rsid w:val="00F97148"/>
    <w:rsid w:val="00F9714C"/>
    <w:rsid w:val="00F97411"/>
    <w:rsid w:val="00F97576"/>
    <w:rsid w:val="00F97AA9"/>
    <w:rsid w:val="00F97C22"/>
    <w:rsid w:val="00F97C75"/>
    <w:rsid w:val="00F97E01"/>
    <w:rsid w:val="00FA020C"/>
    <w:rsid w:val="00FA030D"/>
    <w:rsid w:val="00FA03AE"/>
    <w:rsid w:val="00FA0595"/>
    <w:rsid w:val="00FA0899"/>
    <w:rsid w:val="00FA0AAD"/>
    <w:rsid w:val="00FA0CAC"/>
    <w:rsid w:val="00FA0E9D"/>
    <w:rsid w:val="00FA0E9F"/>
    <w:rsid w:val="00FA0F55"/>
    <w:rsid w:val="00FA1373"/>
    <w:rsid w:val="00FA1511"/>
    <w:rsid w:val="00FA1777"/>
    <w:rsid w:val="00FA1801"/>
    <w:rsid w:val="00FA1847"/>
    <w:rsid w:val="00FA19FE"/>
    <w:rsid w:val="00FA1A00"/>
    <w:rsid w:val="00FA1C57"/>
    <w:rsid w:val="00FA1C5C"/>
    <w:rsid w:val="00FA1D1F"/>
    <w:rsid w:val="00FA1E2E"/>
    <w:rsid w:val="00FA1F42"/>
    <w:rsid w:val="00FA2141"/>
    <w:rsid w:val="00FA21C8"/>
    <w:rsid w:val="00FA2602"/>
    <w:rsid w:val="00FA272A"/>
    <w:rsid w:val="00FA274D"/>
    <w:rsid w:val="00FA2760"/>
    <w:rsid w:val="00FA298F"/>
    <w:rsid w:val="00FA2AB7"/>
    <w:rsid w:val="00FA2ACB"/>
    <w:rsid w:val="00FA2B5E"/>
    <w:rsid w:val="00FA2BAB"/>
    <w:rsid w:val="00FA2BD0"/>
    <w:rsid w:val="00FA2BFE"/>
    <w:rsid w:val="00FA2C70"/>
    <w:rsid w:val="00FA2E07"/>
    <w:rsid w:val="00FA2E20"/>
    <w:rsid w:val="00FA2E3B"/>
    <w:rsid w:val="00FA2EA1"/>
    <w:rsid w:val="00FA3047"/>
    <w:rsid w:val="00FA3132"/>
    <w:rsid w:val="00FA3473"/>
    <w:rsid w:val="00FA3488"/>
    <w:rsid w:val="00FA3666"/>
    <w:rsid w:val="00FA36A2"/>
    <w:rsid w:val="00FA3749"/>
    <w:rsid w:val="00FA381A"/>
    <w:rsid w:val="00FA3857"/>
    <w:rsid w:val="00FA387A"/>
    <w:rsid w:val="00FA38F3"/>
    <w:rsid w:val="00FA3960"/>
    <w:rsid w:val="00FA3A6D"/>
    <w:rsid w:val="00FA3AB7"/>
    <w:rsid w:val="00FA3AD5"/>
    <w:rsid w:val="00FA3B47"/>
    <w:rsid w:val="00FA3B8F"/>
    <w:rsid w:val="00FA3BBB"/>
    <w:rsid w:val="00FA3BE2"/>
    <w:rsid w:val="00FA3E3E"/>
    <w:rsid w:val="00FA3EF3"/>
    <w:rsid w:val="00FA3FEC"/>
    <w:rsid w:val="00FA4093"/>
    <w:rsid w:val="00FA40C4"/>
    <w:rsid w:val="00FA40FF"/>
    <w:rsid w:val="00FA436A"/>
    <w:rsid w:val="00FA4386"/>
    <w:rsid w:val="00FA46A0"/>
    <w:rsid w:val="00FA4766"/>
    <w:rsid w:val="00FA47BD"/>
    <w:rsid w:val="00FA481C"/>
    <w:rsid w:val="00FA492B"/>
    <w:rsid w:val="00FA4A78"/>
    <w:rsid w:val="00FA4AD3"/>
    <w:rsid w:val="00FA4AFC"/>
    <w:rsid w:val="00FA4CB5"/>
    <w:rsid w:val="00FA4D9D"/>
    <w:rsid w:val="00FA4FE1"/>
    <w:rsid w:val="00FA5034"/>
    <w:rsid w:val="00FA53EF"/>
    <w:rsid w:val="00FA55D1"/>
    <w:rsid w:val="00FA55F5"/>
    <w:rsid w:val="00FA581E"/>
    <w:rsid w:val="00FA5958"/>
    <w:rsid w:val="00FA5ADE"/>
    <w:rsid w:val="00FA5BA0"/>
    <w:rsid w:val="00FA5C3A"/>
    <w:rsid w:val="00FA5C5C"/>
    <w:rsid w:val="00FA5E7F"/>
    <w:rsid w:val="00FA5F7D"/>
    <w:rsid w:val="00FA60F4"/>
    <w:rsid w:val="00FA640D"/>
    <w:rsid w:val="00FA64BF"/>
    <w:rsid w:val="00FA6538"/>
    <w:rsid w:val="00FA6567"/>
    <w:rsid w:val="00FA65A3"/>
    <w:rsid w:val="00FA65CB"/>
    <w:rsid w:val="00FA660D"/>
    <w:rsid w:val="00FA68A4"/>
    <w:rsid w:val="00FA6973"/>
    <w:rsid w:val="00FA6AD6"/>
    <w:rsid w:val="00FA6E18"/>
    <w:rsid w:val="00FA6EC4"/>
    <w:rsid w:val="00FA6EDA"/>
    <w:rsid w:val="00FA712D"/>
    <w:rsid w:val="00FA71C6"/>
    <w:rsid w:val="00FA7215"/>
    <w:rsid w:val="00FA72C2"/>
    <w:rsid w:val="00FA730D"/>
    <w:rsid w:val="00FA749A"/>
    <w:rsid w:val="00FA765A"/>
    <w:rsid w:val="00FA7675"/>
    <w:rsid w:val="00FA77C1"/>
    <w:rsid w:val="00FA7817"/>
    <w:rsid w:val="00FA7A7C"/>
    <w:rsid w:val="00FA7A81"/>
    <w:rsid w:val="00FA7ADC"/>
    <w:rsid w:val="00FA7B65"/>
    <w:rsid w:val="00FA7B8A"/>
    <w:rsid w:val="00FA7E73"/>
    <w:rsid w:val="00FA7EDF"/>
    <w:rsid w:val="00FA7FC9"/>
    <w:rsid w:val="00FB019D"/>
    <w:rsid w:val="00FB0239"/>
    <w:rsid w:val="00FB0462"/>
    <w:rsid w:val="00FB04FE"/>
    <w:rsid w:val="00FB0630"/>
    <w:rsid w:val="00FB07C4"/>
    <w:rsid w:val="00FB07E5"/>
    <w:rsid w:val="00FB0963"/>
    <w:rsid w:val="00FB0CAC"/>
    <w:rsid w:val="00FB0D7F"/>
    <w:rsid w:val="00FB0E31"/>
    <w:rsid w:val="00FB0EE2"/>
    <w:rsid w:val="00FB119D"/>
    <w:rsid w:val="00FB11A5"/>
    <w:rsid w:val="00FB1265"/>
    <w:rsid w:val="00FB12A5"/>
    <w:rsid w:val="00FB12DB"/>
    <w:rsid w:val="00FB148F"/>
    <w:rsid w:val="00FB1572"/>
    <w:rsid w:val="00FB15E0"/>
    <w:rsid w:val="00FB16AF"/>
    <w:rsid w:val="00FB183D"/>
    <w:rsid w:val="00FB1928"/>
    <w:rsid w:val="00FB1960"/>
    <w:rsid w:val="00FB19C2"/>
    <w:rsid w:val="00FB19F1"/>
    <w:rsid w:val="00FB1A6A"/>
    <w:rsid w:val="00FB1C36"/>
    <w:rsid w:val="00FB1E50"/>
    <w:rsid w:val="00FB1E9A"/>
    <w:rsid w:val="00FB2036"/>
    <w:rsid w:val="00FB2226"/>
    <w:rsid w:val="00FB2337"/>
    <w:rsid w:val="00FB248C"/>
    <w:rsid w:val="00FB2516"/>
    <w:rsid w:val="00FB2695"/>
    <w:rsid w:val="00FB2739"/>
    <w:rsid w:val="00FB281B"/>
    <w:rsid w:val="00FB284D"/>
    <w:rsid w:val="00FB2857"/>
    <w:rsid w:val="00FB2972"/>
    <w:rsid w:val="00FB2990"/>
    <w:rsid w:val="00FB2993"/>
    <w:rsid w:val="00FB2AB1"/>
    <w:rsid w:val="00FB2AB5"/>
    <w:rsid w:val="00FB2B75"/>
    <w:rsid w:val="00FB2B8E"/>
    <w:rsid w:val="00FB2C8A"/>
    <w:rsid w:val="00FB2F65"/>
    <w:rsid w:val="00FB3151"/>
    <w:rsid w:val="00FB3297"/>
    <w:rsid w:val="00FB33D7"/>
    <w:rsid w:val="00FB3490"/>
    <w:rsid w:val="00FB34C7"/>
    <w:rsid w:val="00FB3559"/>
    <w:rsid w:val="00FB37C8"/>
    <w:rsid w:val="00FB3B0A"/>
    <w:rsid w:val="00FB3F38"/>
    <w:rsid w:val="00FB407D"/>
    <w:rsid w:val="00FB412E"/>
    <w:rsid w:val="00FB4240"/>
    <w:rsid w:val="00FB4440"/>
    <w:rsid w:val="00FB444D"/>
    <w:rsid w:val="00FB4568"/>
    <w:rsid w:val="00FB4690"/>
    <w:rsid w:val="00FB479B"/>
    <w:rsid w:val="00FB47BA"/>
    <w:rsid w:val="00FB4826"/>
    <w:rsid w:val="00FB489E"/>
    <w:rsid w:val="00FB4985"/>
    <w:rsid w:val="00FB49E9"/>
    <w:rsid w:val="00FB4B90"/>
    <w:rsid w:val="00FB4D40"/>
    <w:rsid w:val="00FB5036"/>
    <w:rsid w:val="00FB5040"/>
    <w:rsid w:val="00FB5067"/>
    <w:rsid w:val="00FB506C"/>
    <w:rsid w:val="00FB52B4"/>
    <w:rsid w:val="00FB5333"/>
    <w:rsid w:val="00FB5345"/>
    <w:rsid w:val="00FB53F8"/>
    <w:rsid w:val="00FB556D"/>
    <w:rsid w:val="00FB5603"/>
    <w:rsid w:val="00FB5885"/>
    <w:rsid w:val="00FB58FE"/>
    <w:rsid w:val="00FB59FC"/>
    <w:rsid w:val="00FB5ABA"/>
    <w:rsid w:val="00FB5B9E"/>
    <w:rsid w:val="00FB5D53"/>
    <w:rsid w:val="00FB5E2D"/>
    <w:rsid w:val="00FB5E5C"/>
    <w:rsid w:val="00FB5E98"/>
    <w:rsid w:val="00FB5EBF"/>
    <w:rsid w:val="00FB5F66"/>
    <w:rsid w:val="00FB6160"/>
    <w:rsid w:val="00FB625F"/>
    <w:rsid w:val="00FB6678"/>
    <w:rsid w:val="00FB66CA"/>
    <w:rsid w:val="00FB685C"/>
    <w:rsid w:val="00FB6AC2"/>
    <w:rsid w:val="00FB6B38"/>
    <w:rsid w:val="00FB6DCB"/>
    <w:rsid w:val="00FB6DD6"/>
    <w:rsid w:val="00FB6ECF"/>
    <w:rsid w:val="00FB6EF3"/>
    <w:rsid w:val="00FB743F"/>
    <w:rsid w:val="00FB7484"/>
    <w:rsid w:val="00FB75A8"/>
    <w:rsid w:val="00FB75D6"/>
    <w:rsid w:val="00FB75F2"/>
    <w:rsid w:val="00FB7643"/>
    <w:rsid w:val="00FB76CA"/>
    <w:rsid w:val="00FB77F0"/>
    <w:rsid w:val="00FB7886"/>
    <w:rsid w:val="00FB7A08"/>
    <w:rsid w:val="00FB7A0A"/>
    <w:rsid w:val="00FB7FBE"/>
    <w:rsid w:val="00FB7FFA"/>
    <w:rsid w:val="00FC0048"/>
    <w:rsid w:val="00FC01A4"/>
    <w:rsid w:val="00FC0594"/>
    <w:rsid w:val="00FC05AD"/>
    <w:rsid w:val="00FC09B0"/>
    <w:rsid w:val="00FC0CEB"/>
    <w:rsid w:val="00FC0F1F"/>
    <w:rsid w:val="00FC1074"/>
    <w:rsid w:val="00FC1078"/>
    <w:rsid w:val="00FC1152"/>
    <w:rsid w:val="00FC11D9"/>
    <w:rsid w:val="00FC138A"/>
    <w:rsid w:val="00FC1392"/>
    <w:rsid w:val="00FC13BA"/>
    <w:rsid w:val="00FC13CA"/>
    <w:rsid w:val="00FC1469"/>
    <w:rsid w:val="00FC1505"/>
    <w:rsid w:val="00FC1643"/>
    <w:rsid w:val="00FC1950"/>
    <w:rsid w:val="00FC197B"/>
    <w:rsid w:val="00FC19C4"/>
    <w:rsid w:val="00FC1A2E"/>
    <w:rsid w:val="00FC1B59"/>
    <w:rsid w:val="00FC1B89"/>
    <w:rsid w:val="00FC1D0E"/>
    <w:rsid w:val="00FC1EDC"/>
    <w:rsid w:val="00FC1EE9"/>
    <w:rsid w:val="00FC2048"/>
    <w:rsid w:val="00FC2166"/>
    <w:rsid w:val="00FC23FC"/>
    <w:rsid w:val="00FC2504"/>
    <w:rsid w:val="00FC251B"/>
    <w:rsid w:val="00FC2AD7"/>
    <w:rsid w:val="00FC2ADA"/>
    <w:rsid w:val="00FC2C6D"/>
    <w:rsid w:val="00FC2CEC"/>
    <w:rsid w:val="00FC2EB7"/>
    <w:rsid w:val="00FC2F31"/>
    <w:rsid w:val="00FC2FE5"/>
    <w:rsid w:val="00FC3218"/>
    <w:rsid w:val="00FC3388"/>
    <w:rsid w:val="00FC33EE"/>
    <w:rsid w:val="00FC343D"/>
    <w:rsid w:val="00FC36E4"/>
    <w:rsid w:val="00FC37C1"/>
    <w:rsid w:val="00FC37EF"/>
    <w:rsid w:val="00FC3B3C"/>
    <w:rsid w:val="00FC3B4D"/>
    <w:rsid w:val="00FC3BCE"/>
    <w:rsid w:val="00FC3D26"/>
    <w:rsid w:val="00FC3D5F"/>
    <w:rsid w:val="00FC3DC3"/>
    <w:rsid w:val="00FC3E4F"/>
    <w:rsid w:val="00FC3EB6"/>
    <w:rsid w:val="00FC3FBE"/>
    <w:rsid w:val="00FC4073"/>
    <w:rsid w:val="00FC4168"/>
    <w:rsid w:val="00FC417B"/>
    <w:rsid w:val="00FC424A"/>
    <w:rsid w:val="00FC4270"/>
    <w:rsid w:val="00FC4677"/>
    <w:rsid w:val="00FC46C6"/>
    <w:rsid w:val="00FC4896"/>
    <w:rsid w:val="00FC4A4A"/>
    <w:rsid w:val="00FC4C27"/>
    <w:rsid w:val="00FC4DAF"/>
    <w:rsid w:val="00FC4E14"/>
    <w:rsid w:val="00FC506B"/>
    <w:rsid w:val="00FC50C2"/>
    <w:rsid w:val="00FC50F8"/>
    <w:rsid w:val="00FC513E"/>
    <w:rsid w:val="00FC52A2"/>
    <w:rsid w:val="00FC548A"/>
    <w:rsid w:val="00FC5600"/>
    <w:rsid w:val="00FC5607"/>
    <w:rsid w:val="00FC5645"/>
    <w:rsid w:val="00FC59FE"/>
    <w:rsid w:val="00FC5A3C"/>
    <w:rsid w:val="00FC5C1F"/>
    <w:rsid w:val="00FC5C9B"/>
    <w:rsid w:val="00FC5D0C"/>
    <w:rsid w:val="00FC5D98"/>
    <w:rsid w:val="00FC5FA1"/>
    <w:rsid w:val="00FC610B"/>
    <w:rsid w:val="00FC64BE"/>
    <w:rsid w:val="00FC654F"/>
    <w:rsid w:val="00FC65FF"/>
    <w:rsid w:val="00FC6602"/>
    <w:rsid w:val="00FC6624"/>
    <w:rsid w:val="00FC6759"/>
    <w:rsid w:val="00FC69E8"/>
    <w:rsid w:val="00FC6CE9"/>
    <w:rsid w:val="00FC6DCB"/>
    <w:rsid w:val="00FC6DE4"/>
    <w:rsid w:val="00FC6EF2"/>
    <w:rsid w:val="00FC72F2"/>
    <w:rsid w:val="00FC7310"/>
    <w:rsid w:val="00FC7486"/>
    <w:rsid w:val="00FC74BC"/>
    <w:rsid w:val="00FC76EC"/>
    <w:rsid w:val="00FC781D"/>
    <w:rsid w:val="00FC7839"/>
    <w:rsid w:val="00FC785D"/>
    <w:rsid w:val="00FC7A44"/>
    <w:rsid w:val="00FC7A52"/>
    <w:rsid w:val="00FC7AB0"/>
    <w:rsid w:val="00FC7ABF"/>
    <w:rsid w:val="00FC7B39"/>
    <w:rsid w:val="00FC7BC3"/>
    <w:rsid w:val="00FC7C92"/>
    <w:rsid w:val="00FC7F99"/>
    <w:rsid w:val="00FC7FF0"/>
    <w:rsid w:val="00FC7FF6"/>
    <w:rsid w:val="00FD039E"/>
    <w:rsid w:val="00FD042D"/>
    <w:rsid w:val="00FD0438"/>
    <w:rsid w:val="00FD06A2"/>
    <w:rsid w:val="00FD0825"/>
    <w:rsid w:val="00FD0921"/>
    <w:rsid w:val="00FD0AA0"/>
    <w:rsid w:val="00FD0ADC"/>
    <w:rsid w:val="00FD0D46"/>
    <w:rsid w:val="00FD0DB1"/>
    <w:rsid w:val="00FD0DD9"/>
    <w:rsid w:val="00FD0E2D"/>
    <w:rsid w:val="00FD0E90"/>
    <w:rsid w:val="00FD1157"/>
    <w:rsid w:val="00FD11A4"/>
    <w:rsid w:val="00FD13A1"/>
    <w:rsid w:val="00FD13DD"/>
    <w:rsid w:val="00FD1425"/>
    <w:rsid w:val="00FD1646"/>
    <w:rsid w:val="00FD172D"/>
    <w:rsid w:val="00FD17C6"/>
    <w:rsid w:val="00FD1AB1"/>
    <w:rsid w:val="00FD1ACD"/>
    <w:rsid w:val="00FD1BD4"/>
    <w:rsid w:val="00FD1D1C"/>
    <w:rsid w:val="00FD1D63"/>
    <w:rsid w:val="00FD1EAB"/>
    <w:rsid w:val="00FD1F72"/>
    <w:rsid w:val="00FD1F75"/>
    <w:rsid w:val="00FD1FA2"/>
    <w:rsid w:val="00FD1FC5"/>
    <w:rsid w:val="00FD200E"/>
    <w:rsid w:val="00FD203A"/>
    <w:rsid w:val="00FD21ED"/>
    <w:rsid w:val="00FD24C5"/>
    <w:rsid w:val="00FD2600"/>
    <w:rsid w:val="00FD260F"/>
    <w:rsid w:val="00FD2814"/>
    <w:rsid w:val="00FD28A7"/>
    <w:rsid w:val="00FD2916"/>
    <w:rsid w:val="00FD2977"/>
    <w:rsid w:val="00FD299C"/>
    <w:rsid w:val="00FD2B76"/>
    <w:rsid w:val="00FD2F7C"/>
    <w:rsid w:val="00FD2F7F"/>
    <w:rsid w:val="00FD30F0"/>
    <w:rsid w:val="00FD31EA"/>
    <w:rsid w:val="00FD33A3"/>
    <w:rsid w:val="00FD356A"/>
    <w:rsid w:val="00FD36D7"/>
    <w:rsid w:val="00FD3713"/>
    <w:rsid w:val="00FD38A8"/>
    <w:rsid w:val="00FD38AE"/>
    <w:rsid w:val="00FD397C"/>
    <w:rsid w:val="00FD39D2"/>
    <w:rsid w:val="00FD3ADF"/>
    <w:rsid w:val="00FD3B47"/>
    <w:rsid w:val="00FD3B4F"/>
    <w:rsid w:val="00FD3C71"/>
    <w:rsid w:val="00FD3CDF"/>
    <w:rsid w:val="00FD3D40"/>
    <w:rsid w:val="00FD3D97"/>
    <w:rsid w:val="00FD3DDB"/>
    <w:rsid w:val="00FD3E41"/>
    <w:rsid w:val="00FD3F6E"/>
    <w:rsid w:val="00FD3FE8"/>
    <w:rsid w:val="00FD4142"/>
    <w:rsid w:val="00FD415B"/>
    <w:rsid w:val="00FD42FB"/>
    <w:rsid w:val="00FD440C"/>
    <w:rsid w:val="00FD44C9"/>
    <w:rsid w:val="00FD47BC"/>
    <w:rsid w:val="00FD4A1C"/>
    <w:rsid w:val="00FD4C82"/>
    <w:rsid w:val="00FD4F1F"/>
    <w:rsid w:val="00FD4F39"/>
    <w:rsid w:val="00FD509D"/>
    <w:rsid w:val="00FD50BD"/>
    <w:rsid w:val="00FD5111"/>
    <w:rsid w:val="00FD51A9"/>
    <w:rsid w:val="00FD5357"/>
    <w:rsid w:val="00FD53D5"/>
    <w:rsid w:val="00FD55BD"/>
    <w:rsid w:val="00FD582E"/>
    <w:rsid w:val="00FD58AC"/>
    <w:rsid w:val="00FD594E"/>
    <w:rsid w:val="00FD5C79"/>
    <w:rsid w:val="00FD5D09"/>
    <w:rsid w:val="00FD5D0B"/>
    <w:rsid w:val="00FD5E0D"/>
    <w:rsid w:val="00FD5F02"/>
    <w:rsid w:val="00FD5F58"/>
    <w:rsid w:val="00FD5F90"/>
    <w:rsid w:val="00FD60CD"/>
    <w:rsid w:val="00FD6124"/>
    <w:rsid w:val="00FD61CC"/>
    <w:rsid w:val="00FD633D"/>
    <w:rsid w:val="00FD6426"/>
    <w:rsid w:val="00FD64ED"/>
    <w:rsid w:val="00FD65CB"/>
    <w:rsid w:val="00FD65EB"/>
    <w:rsid w:val="00FD6A9A"/>
    <w:rsid w:val="00FD6ACB"/>
    <w:rsid w:val="00FD6BAF"/>
    <w:rsid w:val="00FD6C18"/>
    <w:rsid w:val="00FD6D82"/>
    <w:rsid w:val="00FD6DCE"/>
    <w:rsid w:val="00FD6F72"/>
    <w:rsid w:val="00FD6FF0"/>
    <w:rsid w:val="00FD7115"/>
    <w:rsid w:val="00FD712E"/>
    <w:rsid w:val="00FD71C5"/>
    <w:rsid w:val="00FD7247"/>
    <w:rsid w:val="00FD7250"/>
    <w:rsid w:val="00FD73B5"/>
    <w:rsid w:val="00FD7565"/>
    <w:rsid w:val="00FD7683"/>
    <w:rsid w:val="00FD77AA"/>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D3E"/>
    <w:rsid w:val="00FE0EB3"/>
    <w:rsid w:val="00FE0F4F"/>
    <w:rsid w:val="00FE103B"/>
    <w:rsid w:val="00FE112E"/>
    <w:rsid w:val="00FE11C3"/>
    <w:rsid w:val="00FE1295"/>
    <w:rsid w:val="00FE13DF"/>
    <w:rsid w:val="00FE162A"/>
    <w:rsid w:val="00FE1632"/>
    <w:rsid w:val="00FE16D5"/>
    <w:rsid w:val="00FE16EA"/>
    <w:rsid w:val="00FE175F"/>
    <w:rsid w:val="00FE1760"/>
    <w:rsid w:val="00FE17AB"/>
    <w:rsid w:val="00FE1A28"/>
    <w:rsid w:val="00FE1C99"/>
    <w:rsid w:val="00FE1CD9"/>
    <w:rsid w:val="00FE1CE4"/>
    <w:rsid w:val="00FE1DE9"/>
    <w:rsid w:val="00FE1E24"/>
    <w:rsid w:val="00FE1F70"/>
    <w:rsid w:val="00FE1FF2"/>
    <w:rsid w:val="00FE22B4"/>
    <w:rsid w:val="00FE2310"/>
    <w:rsid w:val="00FE23DE"/>
    <w:rsid w:val="00FE25E0"/>
    <w:rsid w:val="00FE269F"/>
    <w:rsid w:val="00FE26D5"/>
    <w:rsid w:val="00FE272C"/>
    <w:rsid w:val="00FE285B"/>
    <w:rsid w:val="00FE2955"/>
    <w:rsid w:val="00FE29BF"/>
    <w:rsid w:val="00FE2C56"/>
    <w:rsid w:val="00FE2D06"/>
    <w:rsid w:val="00FE2DC4"/>
    <w:rsid w:val="00FE2DD2"/>
    <w:rsid w:val="00FE2E24"/>
    <w:rsid w:val="00FE2FDE"/>
    <w:rsid w:val="00FE30B4"/>
    <w:rsid w:val="00FE34EB"/>
    <w:rsid w:val="00FE359C"/>
    <w:rsid w:val="00FE3740"/>
    <w:rsid w:val="00FE38AC"/>
    <w:rsid w:val="00FE391F"/>
    <w:rsid w:val="00FE3988"/>
    <w:rsid w:val="00FE3AC2"/>
    <w:rsid w:val="00FE3D95"/>
    <w:rsid w:val="00FE3E79"/>
    <w:rsid w:val="00FE4016"/>
    <w:rsid w:val="00FE404B"/>
    <w:rsid w:val="00FE4170"/>
    <w:rsid w:val="00FE421B"/>
    <w:rsid w:val="00FE4375"/>
    <w:rsid w:val="00FE491A"/>
    <w:rsid w:val="00FE4B24"/>
    <w:rsid w:val="00FE4C4D"/>
    <w:rsid w:val="00FE4D39"/>
    <w:rsid w:val="00FE4EDA"/>
    <w:rsid w:val="00FE5032"/>
    <w:rsid w:val="00FE50B0"/>
    <w:rsid w:val="00FE515B"/>
    <w:rsid w:val="00FE51E7"/>
    <w:rsid w:val="00FE5212"/>
    <w:rsid w:val="00FE5290"/>
    <w:rsid w:val="00FE541C"/>
    <w:rsid w:val="00FE55FE"/>
    <w:rsid w:val="00FE5792"/>
    <w:rsid w:val="00FE57A0"/>
    <w:rsid w:val="00FE57AA"/>
    <w:rsid w:val="00FE57BC"/>
    <w:rsid w:val="00FE5916"/>
    <w:rsid w:val="00FE5969"/>
    <w:rsid w:val="00FE5C18"/>
    <w:rsid w:val="00FE5C7E"/>
    <w:rsid w:val="00FE5E20"/>
    <w:rsid w:val="00FE5EF2"/>
    <w:rsid w:val="00FE5EFE"/>
    <w:rsid w:val="00FE6260"/>
    <w:rsid w:val="00FE6330"/>
    <w:rsid w:val="00FE68D9"/>
    <w:rsid w:val="00FE6E0C"/>
    <w:rsid w:val="00FE6F66"/>
    <w:rsid w:val="00FE712C"/>
    <w:rsid w:val="00FE7180"/>
    <w:rsid w:val="00FE727C"/>
    <w:rsid w:val="00FE732A"/>
    <w:rsid w:val="00FE73FB"/>
    <w:rsid w:val="00FE746E"/>
    <w:rsid w:val="00FE7487"/>
    <w:rsid w:val="00FE7533"/>
    <w:rsid w:val="00FE7560"/>
    <w:rsid w:val="00FE7563"/>
    <w:rsid w:val="00FE75ED"/>
    <w:rsid w:val="00FE77A8"/>
    <w:rsid w:val="00FE77AA"/>
    <w:rsid w:val="00FE77E1"/>
    <w:rsid w:val="00FE786D"/>
    <w:rsid w:val="00FE7946"/>
    <w:rsid w:val="00FE7A3D"/>
    <w:rsid w:val="00FE7A53"/>
    <w:rsid w:val="00FE7AE1"/>
    <w:rsid w:val="00FE7B3C"/>
    <w:rsid w:val="00FE7C36"/>
    <w:rsid w:val="00FE7D3F"/>
    <w:rsid w:val="00FF0042"/>
    <w:rsid w:val="00FF0080"/>
    <w:rsid w:val="00FF009E"/>
    <w:rsid w:val="00FF0292"/>
    <w:rsid w:val="00FF0473"/>
    <w:rsid w:val="00FF0499"/>
    <w:rsid w:val="00FF05B8"/>
    <w:rsid w:val="00FF05E8"/>
    <w:rsid w:val="00FF0695"/>
    <w:rsid w:val="00FF0892"/>
    <w:rsid w:val="00FF089B"/>
    <w:rsid w:val="00FF09F1"/>
    <w:rsid w:val="00FF0B25"/>
    <w:rsid w:val="00FF1052"/>
    <w:rsid w:val="00FF10C2"/>
    <w:rsid w:val="00FF136B"/>
    <w:rsid w:val="00FF13E4"/>
    <w:rsid w:val="00FF155A"/>
    <w:rsid w:val="00FF157C"/>
    <w:rsid w:val="00FF1735"/>
    <w:rsid w:val="00FF175B"/>
    <w:rsid w:val="00FF1773"/>
    <w:rsid w:val="00FF17D4"/>
    <w:rsid w:val="00FF18F8"/>
    <w:rsid w:val="00FF19B4"/>
    <w:rsid w:val="00FF1AF0"/>
    <w:rsid w:val="00FF1B34"/>
    <w:rsid w:val="00FF1FC4"/>
    <w:rsid w:val="00FF2155"/>
    <w:rsid w:val="00FF21DE"/>
    <w:rsid w:val="00FF2237"/>
    <w:rsid w:val="00FF2428"/>
    <w:rsid w:val="00FF24EB"/>
    <w:rsid w:val="00FF250B"/>
    <w:rsid w:val="00FF25A4"/>
    <w:rsid w:val="00FF25E3"/>
    <w:rsid w:val="00FF28FC"/>
    <w:rsid w:val="00FF295E"/>
    <w:rsid w:val="00FF296C"/>
    <w:rsid w:val="00FF2981"/>
    <w:rsid w:val="00FF2B03"/>
    <w:rsid w:val="00FF2B3B"/>
    <w:rsid w:val="00FF2BCF"/>
    <w:rsid w:val="00FF2CD9"/>
    <w:rsid w:val="00FF2D03"/>
    <w:rsid w:val="00FF2E32"/>
    <w:rsid w:val="00FF3212"/>
    <w:rsid w:val="00FF3392"/>
    <w:rsid w:val="00FF33B0"/>
    <w:rsid w:val="00FF3637"/>
    <w:rsid w:val="00FF36D8"/>
    <w:rsid w:val="00FF371A"/>
    <w:rsid w:val="00FF3738"/>
    <w:rsid w:val="00FF3751"/>
    <w:rsid w:val="00FF37B8"/>
    <w:rsid w:val="00FF38AE"/>
    <w:rsid w:val="00FF3929"/>
    <w:rsid w:val="00FF394F"/>
    <w:rsid w:val="00FF3A66"/>
    <w:rsid w:val="00FF3BD4"/>
    <w:rsid w:val="00FF3BFF"/>
    <w:rsid w:val="00FF3C83"/>
    <w:rsid w:val="00FF3FD8"/>
    <w:rsid w:val="00FF3FF6"/>
    <w:rsid w:val="00FF410D"/>
    <w:rsid w:val="00FF43E2"/>
    <w:rsid w:val="00FF43F6"/>
    <w:rsid w:val="00FF442A"/>
    <w:rsid w:val="00FF447B"/>
    <w:rsid w:val="00FF4536"/>
    <w:rsid w:val="00FF4617"/>
    <w:rsid w:val="00FF4781"/>
    <w:rsid w:val="00FF484B"/>
    <w:rsid w:val="00FF486F"/>
    <w:rsid w:val="00FF4920"/>
    <w:rsid w:val="00FF4957"/>
    <w:rsid w:val="00FF495C"/>
    <w:rsid w:val="00FF4AD8"/>
    <w:rsid w:val="00FF4D62"/>
    <w:rsid w:val="00FF4F39"/>
    <w:rsid w:val="00FF507F"/>
    <w:rsid w:val="00FF516B"/>
    <w:rsid w:val="00FF543E"/>
    <w:rsid w:val="00FF547D"/>
    <w:rsid w:val="00FF54DE"/>
    <w:rsid w:val="00FF55BB"/>
    <w:rsid w:val="00FF57D4"/>
    <w:rsid w:val="00FF580D"/>
    <w:rsid w:val="00FF5924"/>
    <w:rsid w:val="00FF5944"/>
    <w:rsid w:val="00FF5A43"/>
    <w:rsid w:val="00FF5A5D"/>
    <w:rsid w:val="00FF5AAD"/>
    <w:rsid w:val="00FF5E53"/>
    <w:rsid w:val="00FF6127"/>
    <w:rsid w:val="00FF61B8"/>
    <w:rsid w:val="00FF6397"/>
    <w:rsid w:val="00FF64C6"/>
    <w:rsid w:val="00FF6667"/>
    <w:rsid w:val="00FF674C"/>
    <w:rsid w:val="00FF6811"/>
    <w:rsid w:val="00FF6821"/>
    <w:rsid w:val="00FF6925"/>
    <w:rsid w:val="00FF699A"/>
    <w:rsid w:val="00FF6B4D"/>
    <w:rsid w:val="00FF6BDA"/>
    <w:rsid w:val="00FF6BF4"/>
    <w:rsid w:val="00FF6C3F"/>
    <w:rsid w:val="00FF6F75"/>
    <w:rsid w:val="00FF70DC"/>
    <w:rsid w:val="00FF715A"/>
    <w:rsid w:val="00FF7193"/>
    <w:rsid w:val="00FF73B8"/>
    <w:rsid w:val="00FF747C"/>
    <w:rsid w:val="00FF7493"/>
    <w:rsid w:val="00FF752F"/>
    <w:rsid w:val="00FF7642"/>
    <w:rsid w:val="00FF78CE"/>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348D81A4-9B57-48D9-AC31-6EC847F5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3" ma:contentTypeDescription="Create a new document." ma:contentTypeScope="" ma:versionID="7438c49585cb229c59594ca23a876e65">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1f29f7844d782991eb2c6b4ead488833"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5225E1FD-CBC1-4F04-B495-EED793C5B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4.xml><?xml version="1.0" encoding="utf-8"?>
<ds:datastoreItem xmlns:ds="http://schemas.openxmlformats.org/officeDocument/2006/customXml" ds:itemID="{D5378DB6-D590-46EE-8AB3-7BB5D34F16F5}">
  <ds:schemaRefs>
    <ds:schemaRef ds:uri="http://schemas.microsoft.com/office/2006/metadata/properties"/>
    <ds:schemaRef ds:uri="0153bd8d-61e3-4d9a-b03f-287c4fda417d"/>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d685628e-7c0a-498b-8a01-f41cb0ae94a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Thai Report.dot</Template>
  <TotalTime>1245</TotalTime>
  <Pages>2</Pages>
  <Words>7040</Words>
  <Characters>40129</Characters>
  <Application>Microsoft Office Word</Application>
  <DocSecurity>0</DocSecurity>
  <Lines>334</Lines>
  <Paragraphs>94</Paragraphs>
  <ScaleCrop>false</ScaleCrop>
  <Company>Grant Thornton Thailand</Company>
  <LinksUpToDate>false</LinksUpToDate>
  <CharactersWithSpaces>47075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5089</cp:revision>
  <cp:lastPrinted>2023-11-14T11:28:00Z</cp:lastPrinted>
  <dcterms:created xsi:type="dcterms:W3CDTF">2023-08-15T13:07:00Z</dcterms:created>
  <dcterms:modified xsi:type="dcterms:W3CDTF">2023-11-14T11:34:00Z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