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DF081" w14:textId="77777777" w:rsidR="00E5729A" w:rsidRPr="00E74C85" w:rsidRDefault="0066537D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6537D">
        <w:rPr>
          <w:rFonts w:ascii="Angsana New" w:hAnsi="Angsana New"/>
          <w:b/>
          <w:bCs/>
          <w:sz w:val="30"/>
          <w:szCs w:val="30"/>
        </w:rPr>
        <w:t>1.</w:t>
      </w:r>
      <w:r w:rsidR="00E5729A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4920813E" w14:textId="77777777"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F0B1571" w14:textId="77777777" w:rsidR="00E5729A" w:rsidRPr="00D40DC9" w:rsidRDefault="00E5729A" w:rsidP="006E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="00B05960">
        <w:rPr>
          <w:rFonts w:ascii="Angsana New" w:hAnsi="Angsana New"/>
          <w:sz w:val="30"/>
          <w:szCs w:val="30"/>
          <w:cs/>
        </w:rPr>
        <w:t xml:space="preserve"> (มหาชน)</w:t>
      </w:r>
      <w:r w:rsidR="00B05960">
        <w:rPr>
          <w:rFonts w:ascii="Angsana New" w:hAnsi="Angsana New" w:hint="cs"/>
          <w:sz w:val="30"/>
          <w:szCs w:val="30"/>
          <w:cs/>
        </w:rPr>
        <w:t xml:space="preserve">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="0066537D" w:rsidRPr="0066537D">
        <w:rPr>
          <w:rFonts w:ascii="Angsana New" w:hAnsi="Angsana New"/>
          <w:sz w:val="30"/>
          <w:szCs w:val="30"/>
        </w:rPr>
        <w:t>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14:paraId="67427BCC" w14:textId="77777777"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7C9422BD" w14:textId="77777777"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6537D" w:rsidRPr="0066537D">
        <w:rPr>
          <w:rFonts w:ascii="Angsana New" w:hAnsi="Angsana New" w:hint="cs"/>
          <w:sz w:val="30"/>
          <w:szCs w:val="30"/>
        </w:rPr>
        <w:t>254</w:t>
      </w:r>
      <w:r>
        <w:rPr>
          <w:rFonts w:ascii="Angsana New" w:hAnsi="Angsana New"/>
          <w:sz w:val="30"/>
          <w:szCs w:val="30"/>
        </w:rPr>
        <w:t>6</w:t>
      </w:r>
    </w:p>
    <w:p w14:paraId="5A05A07F" w14:textId="77777777"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4EB2173" w14:textId="77777777"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967F4">
        <w:rPr>
          <w:rFonts w:ascii="Angsana New" w:hAnsi="Angsana New" w:hint="cs"/>
          <w:sz w:val="30"/>
          <w:szCs w:val="30"/>
          <w:cs/>
          <w:lang w:val="th-TH"/>
        </w:rPr>
        <w:t>ผสมเสร็จ</w:t>
      </w:r>
    </w:p>
    <w:p w14:paraId="6B6EEF2C" w14:textId="77777777" w:rsidR="00E5729A" w:rsidRPr="0025797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9DA663E" w14:textId="77777777"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6A912AB8" w14:textId="77777777"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E20B8A6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>
        <w:rPr>
          <w:rFonts w:ascii="Angsana New" w:hAnsi="Angsana New"/>
          <w:sz w:val="30"/>
          <w:szCs w:val="30"/>
          <w:cs/>
        </w:rPr>
        <w:t>ปแบบย่อและตามมาตรฐานการบัญชี</w:t>
      </w:r>
      <w:r w:rsidRPr="007D4869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3E26">
        <w:rPr>
          <w:rFonts w:ascii="Angsana New" w:hAnsi="Angsana New"/>
          <w:sz w:val="30"/>
          <w:szCs w:val="30"/>
        </w:rPr>
        <w:t xml:space="preserve">34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A55539">
        <w:rPr>
          <w:rFonts w:ascii="Angsana New" w:hAnsi="Angsana New" w:hint="cs"/>
          <w:sz w:val="30"/>
          <w:szCs w:val="30"/>
          <w:cs/>
        </w:rPr>
        <w:t>การ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/>
          <w:sz w:val="30"/>
          <w:szCs w:val="30"/>
        </w:rPr>
        <w:t xml:space="preserve"> 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2858900C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89AEABB" w14:textId="77777777"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5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5</w:t>
      </w:r>
    </w:p>
    <w:p w14:paraId="1A2C07FD" w14:textId="77777777"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63B38A6" w14:textId="77777777"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 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48F8F393" w14:textId="77777777" w:rsidR="00375097" w:rsidRPr="009214A9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14:paraId="6FCD282D" w14:textId="77777777" w:rsidTr="00636DEE">
        <w:tc>
          <w:tcPr>
            <w:tcW w:w="2942" w:type="dxa"/>
          </w:tcPr>
          <w:p w14:paraId="11A51BE2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2B598A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816AB98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C1C35B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704B6F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6B0A9ED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117C7CD1" w14:textId="77777777"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14:paraId="0C95810F" w14:textId="77777777" w:rsidTr="00636DEE">
        <w:tc>
          <w:tcPr>
            <w:tcW w:w="2942" w:type="dxa"/>
          </w:tcPr>
          <w:p w14:paraId="2C8B46C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62700A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515107FE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CAC88E5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20C8910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65F31CC7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A3E2C6" w14:textId="5758A616" w:rsidR="007A66AF" w:rsidRPr="00E66787" w:rsidRDefault="0066537D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1E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5D5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3F8FA9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D77160A" w14:textId="77777777" w:rsidR="007A66AF" w:rsidRPr="00E66787" w:rsidRDefault="0066537D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66A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14:paraId="7E400E1E" w14:textId="77777777" w:rsidTr="007F05B0">
        <w:tc>
          <w:tcPr>
            <w:tcW w:w="2942" w:type="dxa"/>
            <w:tcBorders>
              <w:bottom w:val="single" w:sz="4" w:space="0" w:color="auto"/>
            </w:tcBorders>
          </w:tcPr>
          <w:p w14:paraId="5E84E700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2B9EE0F0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09282D49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655DF1AE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00D87D6" w14:textId="77777777"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0220FE9A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D415F6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515B6B2A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B2B1136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B666A" w:rsidRPr="00B04D9E" w14:paraId="23A6B969" w14:textId="77777777" w:rsidTr="007F05B0">
        <w:tc>
          <w:tcPr>
            <w:tcW w:w="2942" w:type="dxa"/>
            <w:vAlign w:val="center"/>
          </w:tcPr>
          <w:p w14:paraId="7A6A9C5E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B04D9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66FDAB92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2CABEFC2" w14:textId="77777777" w:rsidR="00EB666A" w:rsidRPr="00B04D9E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83" w:type="dxa"/>
            <w:vAlign w:val="center"/>
          </w:tcPr>
          <w:p w14:paraId="5B19B8A5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04CD839D" w14:textId="77777777" w:rsidR="00EB666A" w:rsidRPr="00B04D9E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5B3EC033" w14:textId="77777777" w:rsidR="00EB666A" w:rsidRPr="00B04D9E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605E24" w14:textId="77777777" w:rsidR="00EB666A" w:rsidRPr="00B04D9E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390836FD" w14:textId="77777777" w:rsidR="00EB666A" w:rsidRPr="00B04D9E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B324C53" w14:textId="77777777" w:rsidR="00EB666A" w:rsidRPr="00B04D9E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B04D9E" w14:paraId="737E3B82" w14:textId="77777777" w:rsidTr="007F05B0">
        <w:tc>
          <w:tcPr>
            <w:tcW w:w="2942" w:type="dxa"/>
            <w:vAlign w:val="center"/>
          </w:tcPr>
          <w:p w14:paraId="4E23BFE5" w14:textId="77777777" w:rsidR="00EB666A" w:rsidRPr="00B04D9E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B04D9E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4C858A5C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3A19C0EA" w14:textId="77777777" w:rsidR="00EB666A" w:rsidRPr="00B04D9E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90AB484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7ABBE7D1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B04D9E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15B94227" w14:textId="77777777" w:rsidR="00EB666A" w:rsidRPr="00B04D9E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F2B8424" w14:textId="77777777" w:rsidR="00EB666A" w:rsidRPr="00B04D9E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3795F33" w14:textId="77777777" w:rsidR="00EB666A" w:rsidRPr="00B04D9E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224606C3" w14:textId="77777777" w:rsidR="00EB666A" w:rsidRPr="00B04D9E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B04D9E" w14:paraId="63A6E493" w14:textId="77777777" w:rsidTr="007F05B0">
        <w:tc>
          <w:tcPr>
            <w:tcW w:w="2942" w:type="dxa"/>
          </w:tcPr>
          <w:p w14:paraId="4CBDCDCE" w14:textId="77777777" w:rsidR="00EB666A" w:rsidRPr="00B04D9E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84" w:type="dxa"/>
            <w:vAlign w:val="center"/>
          </w:tcPr>
          <w:p w14:paraId="288D411D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4E07B0E1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18197C2F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24BDE5C0" w14:textId="77777777" w:rsidR="00EB666A" w:rsidRPr="00B04D9E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2423C5F4" w14:textId="77777777" w:rsidR="00EB666A" w:rsidRPr="00B04D9E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B6DD4E5" w14:textId="77777777" w:rsidR="00EB666A" w:rsidRPr="00B04D9E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0F8D11F6" w14:textId="77777777" w:rsidR="00EB666A" w:rsidRPr="00B04D9E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31F6C9C2" w14:textId="77777777" w:rsidR="00EB666A" w:rsidRPr="00B04D9E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</w:tbl>
    <w:p w14:paraId="149BD816" w14:textId="77777777" w:rsidR="00284EE6" w:rsidRPr="00B04D9E" w:rsidRDefault="00284EE6"/>
    <w:p w14:paraId="39BD810F" w14:textId="77777777" w:rsidR="0025797F" w:rsidRPr="00B04D9E" w:rsidRDefault="0025797F"/>
    <w:p w14:paraId="360CF7B6" w14:textId="77777777" w:rsidR="00887882" w:rsidRPr="00B04D9E" w:rsidRDefault="00887882"/>
    <w:p w14:paraId="2A87E419" w14:textId="77777777" w:rsidR="004A3E26" w:rsidRPr="00B04D9E" w:rsidRDefault="004A3E26"/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25797F" w:rsidRPr="00B04D9E" w14:paraId="34ACB3D8" w14:textId="77777777" w:rsidTr="008F6A38">
        <w:tc>
          <w:tcPr>
            <w:tcW w:w="2942" w:type="dxa"/>
          </w:tcPr>
          <w:p w14:paraId="3A466AE6" w14:textId="77777777" w:rsidR="0025797F" w:rsidRPr="00B04D9E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D9E">
              <w:lastRenderedPageBreak/>
              <w:tab/>
            </w:r>
            <w:r w:rsidRPr="00B04D9E">
              <w:tab/>
            </w:r>
            <w:r w:rsidRPr="00B04D9E">
              <w:tab/>
            </w:r>
          </w:p>
        </w:tc>
        <w:tc>
          <w:tcPr>
            <w:tcW w:w="284" w:type="dxa"/>
          </w:tcPr>
          <w:p w14:paraId="3A7FCEE6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5431231F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1D46BB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A2F7869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5A2B0D04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409F271F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B04D9E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B04D9E" w14:paraId="5A6EF04C" w14:textId="77777777" w:rsidTr="008F6A38">
        <w:tc>
          <w:tcPr>
            <w:tcW w:w="2942" w:type="dxa"/>
          </w:tcPr>
          <w:p w14:paraId="607C284E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231314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5A9F9877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A901E5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9BA80E9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32F058DD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8DF78B" w14:textId="7A85465B" w:rsidR="0025797F" w:rsidRPr="00B04D9E" w:rsidRDefault="0066537D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5797F" w:rsidRPr="00B04D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5D50" w:rsidRPr="00B04D9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65E607E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DA8A92D" w14:textId="77777777" w:rsidR="0025797F" w:rsidRPr="00B04D9E" w:rsidRDefault="0066537D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 w:rsidRPr="00B04D9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797F" w:rsidRPr="00B04D9E" w14:paraId="678D9364" w14:textId="77777777" w:rsidTr="008F6A38">
        <w:tc>
          <w:tcPr>
            <w:tcW w:w="2942" w:type="dxa"/>
            <w:tcBorders>
              <w:bottom w:val="single" w:sz="4" w:space="0" w:color="auto"/>
            </w:tcBorders>
          </w:tcPr>
          <w:p w14:paraId="6D05825A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0766A25F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076FCABE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66C17F49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83D106D" w14:textId="77777777" w:rsidR="0025797F" w:rsidRPr="00B04D9E" w:rsidRDefault="0025797F" w:rsidP="008F6A38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49ABF792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456AF0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256</w:t>
            </w:r>
            <w:r w:rsidR="0066537D" w:rsidRPr="00B04D9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33245D4B" w14:textId="77777777" w:rsidR="0025797F" w:rsidRPr="00B04D9E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51BD380" w14:textId="77777777" w:rsidR="0025797F" w:rsidRPr="00B04D9E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256</w:t>
            </w:r>
            <w:r w:rsidR="0066537D" w:rsidRPr="00B04D9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284EE6" w:rsidRPr="00B04D9E" w14:paraId="704D851E" w14:textId="77777777" w:rsidTr="004B1EAF">
        <w:tc>
          <w:tcPr>
            <w:tcW w:w="2942" w:type="dxa"/>
            <w:vAlign w:val="center"/>
          </w:tcPr>
          <w:p w14:paraId="3D5C3E84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16D729F8" w14:textId="77777777" w:rsidR="00284EE6" w:rsidRPr="00B04D9E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771C4AB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4292A917" w14:textId="77777777" w:rsidR="00284EE6" w:rsidRPr="00B04D9E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0F6DB073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E16DE20" w14:textId="77777777" w:rsidR="00284EE6" w:rsidRPr="00B04D9E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E547439" w14:textId="77777777" w:rsidR="00284EE6" w:rsidRPr="00B04D9E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18FB9FA0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08278CB4" w14:textId="77777777" w:rsidR="00284EE6" w:rsidRPr="00B04D9E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4EE6" w:rsidRPr="00B04D9E" w14:paraId="5323C595" w14:textId="77777777" w:rsidTr="004B1EAF">
        <w:tc>
          <w:tcPr>
            <w:tcW w:w="2942" w:type="dxa"/>
            <w:vAlign w:val="center"/>
          </w:tcPr>
          <w:p w14:paraId="68F8C4C9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2AA23AA6" w14:textId="77777777" w:rsidR="00284EE6" w:rsidRPr="00B04D9E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2CB0ADCD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11084D7E" w14:textId="77777777" w:rsidR="00284EE6" w:rsidRPr="00B04D9E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0691A136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BE23E34" w14:textId="77777777" w:rsidR="00284EE6" w:rsidRPr="00B04D9E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1792376" w14:textId="77777777" w:rsidR="00284EE6" w:rsidRPr="00B04D9E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F524627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025A094F" w14:textId="77777777" w:rsidR="00284EE6" w:rsidRPr="00B04D9E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B04D9E" w14:paraId="3F6E0E71" w14:textId="77777777" w:rsidTr="004B1EAF">
        <w:tc>
          <w:tcPr>
            <w:tcW w:w="2942" w:type="dxa"/>
            <w:vAlign w:val="center"/>
          </w:tcPr>
          <w:p w14:paraId="1E5FD394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 w:rsidRPr="00B04D9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14:paraId="5D449534" w14:textId="77777777" w:rsidR="00284EE6" w:rsidRPr="00B04D9E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2B1CCDD3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B10DAA4" w14:textId="77777777" w:rsidR="00284EE6" w:rsidRPr="00B04D9E" w:rsidRDefault="00284EE6" w:rsidP="004B1EAF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20A087E4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98A0627" w14:textId="77777777" w:rsidR="00284EE6" w:rsidRPr="00B04D9E" w:rsidRDefault="00284EE6" w:rsidP="004B1EAF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F1AD537" w14:textId="77777777" w:rsidR="00284EE6" w:rsidRPr="00B04D9E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3729105" w14:textId="77777777" w:rsidR="00284EE6" w:rsidRPr="00B04D9E" w:rsidRDefault="00284EE6" w:rsidP="004B1EAF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6D325830" w14:textId="77777777" w:rsidR="00284EE6" w:rsidRPr="00B04D9E" w:rsidRDefault="00284EE6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EE6" w:rsidRPr="00B04D9E" w14:paraId="78D5B587" w14:textId="77777777" w:rsidTr="007F05B0">
        <w:tc>
          <w:tcPr>
            <w:tcW w:w="2942" w:type="dxa"/>
            <w:vAlign w:val="center"/>
          </w:tcPr>
          <w:p w14:paraId="7C2CD931" w14:textId="77777777" w:rsidR="00284EE6" w:rsidRPr="00B04D9E" w:rsidRDefault="00284EE6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F952C54" w14:textId="77777777" w:rsidR="00284EE6" w:rsidRPr="00B04D9E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78D27259" w14:textId="77777777" w:rsidR="00284EE6" w:rsidRPr="00B04D9E" w:rsidRDefault="00284EE6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C79A663" w14:textId="77777777" w:rsidR="00284EE6" w:rsidRPr="00B04D9E" w:rsidRDefault="00284EE6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1F0E6BA" w14:textId="77777777" w:rsidR="00284EE6" w:rsidRPr="00B04D9E" w:rsidRDefault="00284EE6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1D04157" w14:textId="77777777" w:rsidR="00284EE6" w:rsidRPr="00B04D9E" w:rsidRDefault="00284EE6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D67834B" w14:textId="77777777" w:rsidR="00284EE6" w:rsidRPr="00B04D9E" w:rsidRDefault="00284EE6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724A22C" w14:textId="77777777" w:rsidR="00284EE6" w:rsidRPr="00B04D9E" w:rsidRDefault="00284EE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436E483A" w14:textId="77777777" w:rsidR="00284EE6" w:rsidRPr="00B04D9E" w:rsidRDefault="00284EE6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666A" w:rsidRPr="00B04D9E" w14:paraId="4B3D2B66" w14:textId="77777777" w:rsidTr="007F05B0">
        <w:tc>
          <w:tcPr>
            <w:tcW w:w="2942" w:type="dxa"/>
            <w:vAlign w:val="center"/>
          </w:tcPr>
          <w:p w14:paraId="39A201CA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172B8511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7B9C991D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14:paraId="41AAF9BA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573B28B7" w14:textId="77777777" w:rsidR="00EB666A" w:rsidRPr="00B04D9E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395CDA6" w14:textId="77777777" w:rsidR="00EB666A" w:rsidRPr="00B04D9E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FF129F" w14:textId="77777777" w:rsidR="00EB666A" w:rsidRPr="00B04D9E" w:rsidRDefault="00097572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14:paraId="787A5C3D" w14:textId="77777777" w:rsidR="00EB666A" w:rsidRPr="00B04D9E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9318161" w14:textId="77777777" w:rsidR="00EB666A" w:rsidRPr="00B04D9E" w:rsidRDefault="00097572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EB666A" w:rsidRPr="00B04D9E" w14:paraId="7E5B4814" w14:textId="77777777" w:rsidTr="007F05B0">
        <w:tc>
          <w:tcPr>
            <w:tcW w:w="2942" w:type="dxa"/>
            <w:vAlign w:val="center"/>
          </w:tcPr>
          <w:p w14:paraId="04B6B4A3" w14:textId="77777777" w:rsidR="00EB666A" w:rsidRPr="00B04D9E" w:rsidRDefault="00EB666A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703C76C0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AA4A407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14:paraId="7935792E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1376D558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0E35FB8" w14:textId="77777777" w:rsidR="00EB666A" w:rsidRPr="00B04D9E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DDBEC03" w14:textId="77777777" w:rsidR="00EB666A" w:rsidRPr="00B04D9E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8FA0495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6A8EABA2" w14:textId="77777777" w:rsidR="00EB666A" w:rsidRPr="00B04D9E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B04D9E" w14:paraId="7CD10996" w14:textId="77777777" w:rsidTr="007F05B0">
        <w:tc>
          <w:tcPr>
            <w:tcW w:w="2942" w:type="dxa"/>
            <w:vAlign w:val="center"/>
          </w:tcPr>
          <w:p w14:paraId="0EE92C7E" w14:textId="77777777" w:rsidR="00EB666A" w:rsidRPr="00B04D9E" w:rsidRDefault="00EB666A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  <w:r w:rsidR="00F81BA9"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</w:t>
            </w:r>
          </w:p>
        </w:tc>
        <w:tc>
          <w:tcPr>
            <w:tcW w:w="284" w:type="dxa"/>
            <w:vAlign w:val="center"/>
          </w:tcPr>
          <w:p w14:paraId="225C8FC1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4039882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8FE9250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493FCDCB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FC6D092" w14:textId="77777777" w:rsidR="00EB666A" w:rsidRPr="00B04D9E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93C331F" w14:textId="77777777" w:rsidR="00EB666A" w:rsidRPr="00B04D9E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5823469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3F215545" w14:textId="77777777" w:rsidR="00EB666A" w:rsidRPr="00B04D9E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B04D9E" w14:paraId="605195C6" w14:textId="77777777" w:rsidTr="007F05B0">
        <w:tc>
          <w:tcPr>
            <w:tcW w:w="2942" w:type="dxa"/>
            <w:vAlign w:val="center"/>
          </w:tcPr>
          <w:p w14:paraId="7A69B14E" w14:textId="77777777" w:rsidR="00EB666A" w:rsidRPr="00B04D9E" w:rsidRDefault="00EB666A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</w:t>
            </w:r>
            <w:r w:rsidR="00F81BA9"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</w:p>
        </w:tc>
        <w:tc>
          <w:tcPr>
            <w:tcW w:w="284" w:type="dxa"/>
            <w:vAlign w:val="center"/>
          </w:tcPr>
          <w:p w14:paraId="43C3FA3E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5063EE92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4C42CE9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14FBA044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4401E55" w14:textId="77777777" w:rsidR="00EB666A" w:rsidRPr="00B04D9E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AD85D3F" w14:textId="77777777" w:rsidR="00EB666A" w:rsidRPr="00B04D9E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7E26D5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57A4976A" w14:textId="77777777" w:rsidR="00EB666A" w:rsidRPr="00B04D9E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B04D9E" w14:paraId="1F52B3C9" w14:textId="77777777" w:rsidTr="007F05B0">
        <w:tc>
          <w:tcPr>
            <w:tcW w:w="2942" w:type="dxa"/>
            <w:vAlign w:val="center"/>
          </w:tcPr>
          <w:p w14:paraId="34EBA5B9" w14:textId="77777777" w:rsidR="00EB666A" w:rsidRPr="00B04D9E" w:rsidRDefault="00EB666A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14:paraId="4F41670C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14:paraId="1B1B2415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B44029B" w14:textId="77777777" w:rsidR="00EB666A" w:rsidRPr="00B04D9E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7B24F15C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34C5CC4" w14:textId="77777777" w:rsidR="00EB666A" w:rsidRPr="00B04D9E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38FBF45" w14:textId="77777777" w:rsidR="00EB666A" w:rsidRPr="00B04D9E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CA97B68" w14:textId="77777777" w:rsidR="00EB666A" w:rsidRPr="00B04D9E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7CF0073D" w14:textId="77777777" w:rsidR="00EB666A" w:rsidRPr="00B04D9E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66A" w:rsidRPr="00B04D9E" w14:paraId="1CC79B4C" w14:textId="77777777" w:rsidTr="007F05B0">
        <w:tc>
          <w:tcPr>
            <w:tcW w:w="2942" w:type="dxa"/>
            <w:vAlign w:val="center"/>
          </w:tcPr>
          <w:p w14:paraId="42C7ECFA" w14:textId="77777777" w:rsidR="00EB666A" w:rsidRPr="00B04D9E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ADB0D30" w14:textId="77777777" w:rsidR="00EB666A" w:rsidRPr="00B04D9E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1095A02A" w14:textId="77777777" w:rsidR="00EB666A" w:rsidRPr="00B04D9E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72E27CC" w14:textId="77777777" w:rsidR="00EB666A" w:rsidRPr="00B04D9E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20B9B453" w14:textId="77777777" w:rsidR="00EB666A" w:rsidRPr="00B04D9E" w:rsidRDefault="00EB666A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F478742" w14:textId="77777777" w:rsidR="00EB666A" w:rsidRPr="00B04D9E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61C9DCF" w14:textId="77777777" w:rsidR="00EB666A" w:rsidRPr="00B04D9E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52DED5D4" w14:textId="77777777" w:rsidR="00EB666A" w:rsidRPr="00B04D9E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14:paraId="49BE18BB" w14:textId="77777777" w:rsidR="00EB666A" w:rsidRPr="00B04D9E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7F4" w:rsidRPr="00B04D9E" w14:paraId="798ED455" w14:textId="77777777" w:rsidTr="007F05B0">
        <w:tc>
          <w:tcPr>
            <w:tcW w:w="2942" w:type="dxa"/>
            <w:vAlign w:val="center"/>
          </w:tcPr>
          <w:p w14:paraId="309D7286" w14:textId="77777777" w:rsidR="005967F4" w:rsidRPr="00B04D9E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14:paraId="233F5633" w14:textId="77777777" w:rsidR="005967F4" w:rsidRPr="00B04D9E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4FDA9BFF" w14:textId="77777777" w:rsidR="005967F4" w:rsidRPr="00B04D9E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109F6BB1" w14:textId="77777777" w:rsidR="005967F4" w:rsidRPr="00B04D9E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4EF327E9" w14:textId="77777777" w:rsidR="005967F4" w:rsidRPr="00B04D9E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14F01D7" w14:textId="77777777" w:rsidR="005967F4" w:rsidRPr="00B04D9E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067A09" w14:textId="77777777" w:rsidR="005967F4" w:rsidRPr="00B04D9E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26847873" w14:textId="77777777" w:rsidR="005967F4" w:rsidRPr="00B04D9E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30D8AB3" w14:textId="77777777" w:rsidR="005967F4" w:rsidRPr="00B04D9E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EB666A" w:rsidRPr="00B04D9E" w14:paraId="5D73D20F" w14:textId="77777777" w:rsidTr="007F05B0">
        <w:tc>
          <w:tcPr>
            <w:tcW w:w="2942" w:type="dxa"/>
            <w:vAlign w:val="center"/>
          </w:tcPr>
          <w:p w14:paraId="7774C2E0" w14:textId="77777777" w:rsidR="00EB666A" w:rsidRPr="00B04D9E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651145" w14:textId="77777777" w:rsidR="00EB666A" w:rsidRPr="00B04D9E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215474B0" w14:textId="77777777" w:rsidR="00EB666A" w:rsidRPr="00B04D9E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400D37A3" w14:textId="77777777" w:rsidR="00EB666A" w:rsidRPr="00B04D9E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561C4ECA" w14:textId="77777777" w:rsidR="00EB666A" w:rsidRPr="00B04D9E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17078EC6" w14:textId="77777777" w:rsidR="00EB666A" w:rsidRPr="00B04D9E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7FD1148" w14:textId="77777777" w:rsidR="00EB666A" w:rsidRPr="00B04D9E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28CB858" w14:textId="77777777" w:rsidR="00EB666A" w:rsidRPr="00B04D9E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14:paraId="4B88E2DB" w14:textId="77777777" w:rsidR="00EB666A" w:rsidRPr="00B04D9E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960" w:rsidRPr="00B04D9E" w14:paraId="033B3F9B" w14:textId="77777777" w:rsidTr="007F05B0">
        <w:tc>
          <w:tcPr>
            <w:tcW w:w="2942" w:type="dxa"/>
            <w:vAlign w:val="center"/>
          </w:tcPr>
          <w:p w14:paraId="3F4E75DF" w14:textId="77777777" w:rsidR="00B05960" w:rsidRPr="00B04D9E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00CBF7B" w14:textId="77777777" w:rsidR="00B05960" w:rsidRPr="00B04D9E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14:paraId="441AB8DC" w14:textId="77777777" w:rsidR="00B05960" w:rsidRPr="00B04D9E" w:rsidRDefault="00B0596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032AE55" w14:textId="77777777" w:rsidR="00B05960" w:rsidRPr="00B04D9E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14:paraId="4356C79F" w14:textId="77777777" w:rsidR="00B05960" w:rsidRPr="00B04D9E" w:rsidRDefault="00B0596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335094F" w14:textId="77777777" w:rsidR="00B05960" w:rsidRPr="00B04D9E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4B300C7" w14:textId="77777777" w:rsidR="00B05960" w:rsidRPr="00B04D9E" w:rsidRDefault="00B05960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231AD7A" w14:textId="77777777" w:rsidR="00B05960" w:rsidRPr="00B04D9E" w:rsidRDefault="00B0596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14:paraId="76D923B1" w14:textId="77777777" w:rsidR="00B05960" w:rsidRPr="00B04D9E" w:rsidRDefault="00B05960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05960" w:rsidRPr="00B04D9E" w14:paraId="1831BFA9" w14:textId="77777777" w:rsidTr="000C1757">
        <w:tc>
          <w:tcPr>
            <w:tcW w:w="2942" w:type="dxa"/>
          </w:tcPr>
          <w:p w14:paraId="1303CBFE" w14:textId="77777777" w:rsidR="00B05960" w:rsidRPr="00B04D9E" w:rsidRDefault="00B05960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284" w:type="dxa"/>
            <w:vAlign w:val="center"/>
          </w:tcPr>
          <w:p w14:paraId="13B588F9" w14:textId="77777777" w:rsidR="00B05960" w:rsidRPr="00B04D9E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36547DB1" w14:textId="77777777" w:rsidR="00B05960" w:rsidRPr="00B04D9E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ให้เช่าและบริการคลังสินค้า</w:t>
            </w:r>
          </w:p>
        </w:tc>
        <w:tc>
          <w:tcPr>
            <w:tcW w:w="283" w:type="dxa"/>
            <w:vAlign w:val="center"/>
          </w:tcPr>
          <w:p w14:paraId="6266C2D8" w14:textId="77777777" w:rsidR="00B05960" w:rsidRPr="00B04D9E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1B4DC69E" w14:textId="77777777" w:rsidR="00B05960" w:rsidRPr="00B04D9E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1C94F54" w14:textId="77777777" w:rsidR="00B05960" w:rsidRPr="00B04D9E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F4F845" w14:textId="77777777" w:rsidR="00B05960" w:rsidRPr="00B04D9E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284" w:type="dxa"/>
            <w:vAlign w:val="center"/>
          </w:tcPr>
          <w:p w14:paraId="3AE55618" w14:textId="77777777" w:rsidR="00B05960" w:rsidRPr="00B04D9E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B24A745" w14:textId="77777777" w:rsidR="00B05960" w:rsidRPr="00B04D9E" w:rsidRDefault="00B05960" w:rsidP="00463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</w:tr>
      <w:tr w:rsidR="00B05960" w:rsidRPr="00B04D9E" w14:paraId="4BF5A1AD" w14:textId="77777777" w:rsidTr="000C1757">
        <w:tc>
          <w:tcPr>
            <w:tcW w:w="2942" w:type="dxa"/>
          </w:tcPr>
          <w:p w14:paraId="479275B5" w14:textId="77777777" w:rsidR="00B05960" w:rsidRPr="00B04D9E" w:rsidRDefault="004636E5" w:rsidP="004636E5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 xml:space="preserve">โซลูชั่น </w:t>
            </w:r>
            <w:r w:rsidR="00B05960" w:rsidRPr="00B04D9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355F3B" w:rsidRPr="00B04D9E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284" w:type="dxa"/>
            <w:vAlign w:val="center"/>
          </w:tcPr>
          <w:p w14:paraId="58BA8D40" w14:textId="77777777" w:rsidR="00B05960" w:rsidRPr="00B04D9E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14:paraId="07C9AAB1" w14:textId="77777777" w:rsidR="00B05960" w:rsidRPr="00B04D9E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EA604FE" w14:textId="77777777" w:rsidR="00B05960" w:rsidRPr="00B04D9E" w:rsidRDefault="00B05960" w:rsidP="000C1757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221A630F" w14:textId="77777777" w:rsidR="00B05960" w:rsidRPr="00B04D9E" w:rsidRDefault="00B05960" w:rsidP="000C1757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95707AB" w14:textId="77777777" w:rsidR="00B05960" w:rsidRPr="00B04D9E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CE276D" w14:textId="77777777" w:rsidR="00B05960" w:rsidRPr="00B04D9E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1CB678C" w14:textId="77777777" w:rsidR="00B05960" w:rsidRPr="00B04D9E" w:rsidRDefault="00B05960" w:rsidP="000C1757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535055BA" w14:textId="77777777" w:rsidR="00B05960" w:rsidRPr="00B04D9E" w:rsidRDefault="00B05960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9485346" w14:textId="77777777" w:rsidR="00457F5D" w:rsidRPr="00B04D9E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AF6DB5" w14:textId="27B06DF3" w:rsidR="00355F3B" w:rsidRPr="00355F3B" w:rsidRDefault="00355F3B" w:rsidP="00355F3B">
      <w:pPr>
        <w:pStyle w:val="a3"/>
        <w:tabs>
          <w:tab w:val="clear" w:pos="360"/>
          <w:tab w:val="clear" w:pos="720"/>
          <w:tab w:val="clear" w:pos="1080"/>
          <w:tab w:val="left" w:pos="0"/>
          <w:tab w:val="left" w:pos="284"/>
        </w:tabs>
        <w:ind w:left="284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4D9E">
        <w:rPr>
          <w:rFonts w:ascii="Angsana New" w:hAnsi="Angsana New" w:cs="Angsana New" w:hint="cs"/>
          <w:sz w:val="30"/>
          <w:szCs w:val="30"/>
          <w:cs/>
        </w:rPr>
        <w:t xml:space="preserve">* </w:t>
      </w:r>
      <w:r w:rsidRPr="00B04D9E">
        <w:rPr>
          <w:rFonts w:ascii="Angsana New" w:hAnsi="Angsana New" w:cs="Angsana New" w:hint="cs"/>
          <w:sz w:val="30"/>
          <w:szCs w:val="30"/>
          <w:cs/>
        </w:rPr>
        <w:tab/>
        <w:t xml:space="preserve">บริษัท ชาลี ท็อป โลจิสติกส์ โซลูชั่น จำกัด (“บริษัทย่อย”) เป็นนิติบุคคลที่จัดตั้งขึ้นในประเทศไทยเมื่อวันที่ </w:t>
      </w:r>
      <w:r w:rsidR="0066537D" w:rsidRPr="00B04D9E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B04D9E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66537D" w:rsidRPr="00B04D9E">
        <w:rPr>
          <w:rFonts w:ascii="Angsana New" w:hAnsi="Angsana New" w:cs="Angsana New" w:hint="cs"/>
          <w:sz w:val="30"/>
          <w:szCs w:val="30"/>
          <w:lang w:val="en-US"/>
        </w:rPr>
        <w:t>2565</w:t>
      </w:r>
      <w:r w:rsidRPr="00B04D9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4D9E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ณ วันที่ </w:t>
      </w:r>
      <w:r w:rsidR="0066537D" w:rsidRPr="00B04D9E">
        <w:rPr>
          <w:rFonts w:ascii="Angsana New" w:hAnsi="Angsana New" w:cs="Angsana New"/>
          <w:sz w:val="30"/>
          <w:szCs w:val="30"/>
          <w:shd w:val="clear" w:color="auto" w:fill="FFFFFF"/>
          <w:lang w:val="en-US"/>
        </w:rPr>
        <w:t>3</w:t>
      </w:r>
      <w:r w:rsidR="0066537D" w:rsidRPr="00B04D9E">
        <w:rPr>
          <w:rFonts w:ascii="Angsana New" w:hAnsi="Angsana New" w:cs="Angsana New" w:hint="cs"/>
          <w:sz w:val="30"/>
          <w:szCs w:val="30"/>
          <w:shd w:val="clear" w:color="auto" w:fill="FFFFFF"/>
          <w:lang w:val="en-US"/>
        </w:rPr>
        <w:t>0</w:t>
      </w:r>
      <w:r w:rsidRPr="00B04D9E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="00315D50" w:rsidRPr="00B04D9E"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กันยายน</w:t>
      </w:r>
      <w:r w:rsidRPr="00B04D9E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</w:t>
      </w:r>
      <w:r w:rsidR="0066537D" w:rsidRPr="00B04D9E">
        <w:rPr>
          <w:rFonts w:ascii="Angsana New" w:hAnsi="Angsana New" w:cs="Angsana New"/>
          <w:sz w:val="30"/>
          <w:szCs w:val="30"/>
          <w:shd w:val="clear" w:color="auto" w:fill="FFFFFF"/>
          <w:lang w:val="en-US"/>
        </w:rPr>
        <w:t>256</w:t>
      </w:r>
      <w:r w:rsidR="0066537D" w:rsidRPr="00B04D9E">
        <w:rPr>
          <w:rFonts w:ascii="Angsana New" w:hAnsi="Angsana New" w:cs="Angsana New" w:hint="cs"/>
          <w:sz w:val="30"/>
          <w:szCs w:val="30"/>
          <w:shd w:val="clear" w:color="auto" w:fill="FFFFFF"/>
          <w:lang w:val="en-US"/>
        </w:rPr>
        <w:t>6</w:t>
      </w:r>
      <w:r w:rsidRPr="00B04D9E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บริษัทยังไม่ได้เริ่มดำเนินกิจกรรมหลักทางธุรกิจใดๆ</w:t>
      </w:r>
    </w:p>
    <w:p w14:paraId="2310AB52" w14:textId="77777777" w:rsidR="00355F3B" w:rsidRPr="00355F3B" w:rsidRDefault="00355F3B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51893836" w14:textId="77777777"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14:paraId="183E5E24" w14:textId="77777777"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BAE3B7C" w14:textId="77777777"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562CC48F" w14:textId="77777777" w:rsidR="004416F2" w:rsidRPr="004416F2" w:rsidRDefault="004416F2" w:rsidP="00C25EA7">
      <w:pPr>
        <w:jc w:val="thaiDistribute"/>
        <w:rPr>
          <w:rFonts w:ascii="Angsana New" w:hAnsi="Angsana New"/>
          <w:sz w:val="16"/>
          <w:szCs w:val="16"/>
        </w:rPr>
      </w:pPr>
    </w:p>
    <w:p w14:paraId="0E7D8ADA" w14:textId="77777777" w:rsidR="00790D37" w:rsidRDefault="00790D37" w:rsidP="00790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/>
          <w:sz w:val="30"/>
          <w:szCs w:val="30"/>
        </w:rPr>
        <w:t>6</w:t>
      </w:r>
      <w:r w:rsidR="008F2B77">
        <w:rPr>
          <w:rFonts w:ascii="Angsana New" w:hAnsi="Angsana New"/>
          <w:sz w:val="30"/>
          <w:szCs w:val="30"/>
        </w:rPr>
        <w:t>6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8F2B77">
        <w:rPr>
          <w:rFonts w:ascii="Angsana New" w:hAnsi="Angsana New"/>
          <w:sz w:val="30"/>
          <w:szCs w:val="30"/>
        </w:rPr>
        <w:t>2566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23837">
        <w:rPr>
          <w:rFonts w:ascii="Angsana New" w:hAnsi="Angsana New" w:hint="cs"/>
          <w:sz w:val="30"/>
          <w:szCs w:val="30"/>
          <w:cs/>
        </w:rPr>
        <w:t>กลุ่ม</w:t>
      </w:r>
      <w:r w:rsidRPr="0092766A">
        <w:rPr>
          <w:rFonts w:ascii="Angsana New" w:hAnsi="Angsana New"/>
          <w:sz w:val="30"/>
          <w:szCs w:val="30"/>
          <w:cs/>
        </w:rPr>
        <w:t>บริษัท</w:t>
      </w:r>
    </w:p>
    <w:p w14:paraId="01448C10" w14:textId="77777777" w:rsidR="00097572" w:rsidRDefault="00097572" w:rsidP="00257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DBE0480" w14:textId="77777777"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14:paraId="3DBF6F4E" w14:textId="77777777" w:rsidR="00292624" w:rsidRPr="007C7676" w:rsidRDefault="00292624" w:rsidP="00292624">
      <w:pPr>
        <w:pStyle w:val="NoSpacing"/>
        <w:rPr>
          <w:rFonts w:ascii="Angsana New" w:hAnsi="Angsana New"/>
          <w:sz w:val="16"/>
          <w:szCs w:val="16"/>
        </w:rPr>
      </w:pPr>
    </w:p>
    <w:p w14:paraId="741DC93E" w14:textId="1C57DF43" w:rsidR="008E069C" w:rsidRPr="00FA287A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ในการจัดทำข้อมูลทางการเงินระหว่างกาลสำหรับงวดสามเดือนและ</w:t>
      </w:r>
      <w:r w:rsidR="00315D50">
        <w:rPr>
          <w:rFonts w:ascii="Angsana New" w:hAnsi="Angsana New" w:hint="cs"/>
          <w:sz w:val="30"/>
          <w:szCs w:val="30"/>
          <w:cs/>
        </w:rPr>
        <w:t>เก้าเดือน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5D50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5</w:t>
      </w:r>
    </w:p>
    <w:p w14:paraId="35BE3B6C" w14:textId="77777777" w:rsidR="006752FE" w:rsidRDefault="0067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DFA674A" w14:textId="77777777" w:rsidR="00D12E93" w:rsidRDefault="002E5B1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66537D" w:rsidRPr="0066537D">
        <w:rPr>
          <w:rFonts w:ascii="Angsana New" w:hAnsi="Angsana New"/>
          <w:b/>
          <w:bCs/>
          <w:lang w:val="en-US"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14:paraId="6A595F8A" w14:textId="77777777"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1B3334A" w14:textId="37DFA641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5D50">
        <w:rPr>
          <w:rFonts w:ascii="Angsana New" w:hAnsi="Angsana New" w:hint="cs"/>
          <w:sz w:val="30"/>
          <w:szCs w:val="30"/>
          <w:cs/>
        </w:rPr>
        <w:t>กันยายน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66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65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52C33E8D" w14:textId="77777777" w:rsidR="00A82EA3" w:rsidRPr="00A92FC6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13700D" w14:paraId="320187CD" w14:textId="77777777" w:rsidTr="00116893">
        <w:trPr>
          <w:cantSplit/>
        </w:trPr>
        <w:tc>
          <w:tcPr>
            <w:tcW w:w="3776" w:type="dxa"/>
          </w:tcPr>
          <w:p w14:paraId="2743888F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64DA9E8E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14:paraId="47DC833A" w14:textId="77777777" w:rsidTr="00116893">
        <w:trPr>
          <w:cantSplit/>
        </w:trPr>
        <w:tc>
          <w:tcPr>
            <w:tcW w:w="3776" w:type="dxa"/>
          </w:tcPr>
          <w:p w14:paraId="7FC3919F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B66BEA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D5699E4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5AAE47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757" w:rsidRPr="0013700D" w14:paraId="3B3D8256" w14:textId="77777777" w:rsidTr="00116893">
        <w:trPr>
          <w:cantSplit/>
        </w:trPr>
        <w:tc>
          <w:tcPr>
            <w:tcW w:w="3776" w:type="dxa"/>
          </w:tcPr>
          <w:p w14:paraId="71A33311" w14:textId="77777777" w:rsidR="000C1757" w:rsidRPr="0013700D" w:rsidRDefault="000C175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EAFBB4" w14:textId="77777777" w:rsidR="000C1757" w:rsidRPr="0013700D" w:rsidRDefault="0066537D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7DC6EAD9" w14:textId="77777777" w:rsidR="000C1757" w:rsidRPr="0013700D" w:rsidRDefault="000C175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2C8B74" w14:textId="77777777" w:rsidR="000C1757" w:rsidRPr="0013700D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6EEECE75" w14:textId="77777777" w:rsidR="000C1757" w:rsidRPr="0013700D" w:rsidRDefault="000C1757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A735F3B" w14:textId="77777777" w:rsidR="000C1757" w:rsidRPr="0013700D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171936AC" w14:textId="77777777" w:rsidR="000C1757" w:rsidRPr="0013700D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532EF7" w14:textId="77777777" w:rsidR="000C1757" w:rsidRPr="0013700D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097572" w:rsidRPr="0013700D" w14:paraId="7A201D6F" w14:textId="77777777" w:rsidTr="00116893">
        <w:trPr>
          <w:cantSplit/>
        </w:trPr>
        <w:tc>
          <w:tcPr>
            <w:tcW w:w="3776" w:type="dxa"/>
          </w:tcPr>
          <w:p w14:paraId="41BDF775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CB11A8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C711ED1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B80806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118AEB0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AF26DFA" w14:textId="77777777" w:rsidR="00097572" w:rsidRPr="007E77D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171FA11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934DE5" w14:textId="77777777"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5D50" w:rsidRPr="0013700D" w14:paraId="021DBC99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3D1623F6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56E58EE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5565DA7" w14:textId="77777777" w:rsidR="00315D50" w:rsidRPr="0013700D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1D53BC8B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074D10D" w14:textId="77777777" w:rsidR="00315D50" w:rsidRPr="0013700D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0C84AE2D" w14:textId="520122D5" w:rsidR="00315D50" w:rsidRPr="00B04D9E" w:rsidRDefault="00B04D9E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4D9E">
              <w:rPr>
                <w:rFonts w:asciiTheme="majorBidi" w:hAnsiTheme="majorBidi" w:cstheme="majorBidi"/>
                <w:sz w:val="30"/>
                <w:szCs w:val="30"/>
              </w:rPr>
              <w:t>41,221</w:t>
            </w:r>
          </w:p>
        </w:tc>
        <w:tc>
          <w:tcPr>
            <w:tcW w:w="284" w:type="dxa"/>
          </w:tcPr>
          <w:p w14:paraId="591AAEA4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FAAAF8E" w14:textId="262110AE" w:rsidR="00315D50" w:rsidRPr="004C0256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35,455</w:t>
            </w:r>
          </w:p>
        </w:tc>
      </w:tr>
      <w:tr w:rsidR="00315D50" w:rsidRPr="0013700D" w14:paraId="0FA7A524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49D8DD2C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A9C58B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F0C26D5" w14:textId="77777777" w:rsidR="00315D50" w:rsidRPr="0013700D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3AA235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46D8328" w14:textId="77777777" w:rsidR="00315D50" w:rsidRPr="0013700D" w:rsidRDefault="00315D50" w:rsidP="00315D5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784D35F9" w14:textId="2914C5A1" w:rsidR="00315D50" w:rsidRPr="00B04D9E" w:rsidRDefault="00B04D9E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4D9E">
              <w:rPr>
                <w:rFonts w:asciiTheme="majorBidi" w:hAnsiTheme="majorBidi" w:cstheme="majorBidi"/>
                <w:sz w:val="30"/>
                <w:szCs w:val="30"/>
              </w:rPr>
              <w:t>3,074</w:t>
            </w:r>
          </w:p>
        </w:tc>
        <w:tc>
          <w:tcPr>
            <w:tcW w:w="284" w:type="dxa"/>
          </w:tcPr>
          <w:p w14:paraId="451C843F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20A4937" w14:textId="031EA756" w:rsidR="00315D50" w:rsidRPr="004C0256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</w:tr>
      <w:tr w:rsidR="00315D50" w:rsidRPr="0013700D" w14:paraId="34EC5BC9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2D7707C2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71615C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7AB0F5FD" w14:textId="77777777" w:rsidR="00315D50" w:rsidRPr="0013700D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D9D681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D070CC5" w14:textId="77777777" w:rsidR="00315D50" w:rsidRPr="0013700D" w:rsidRDefault="00315D50" w:rsidP="00315D5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281CFCA" w14:textId="49331E2D" w:rsidR="00315D50" w:rsidRPr="00B04D9E" w:rsidRDefault="00B04D9E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4D9E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  <w:tc>
          <w:tcPr>
            <w:tcW w:w="284" w:type="dxa"/>
          </w:tcPr>
          <w:p w14:paraId="690D3346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A74FBCB" w14:textId="4F24B90C" w:rsidR="00315D50" w:rsidRPr="004C0256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315D50" w:rsidRPr="0013700D" w14:paraId="668FD080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6A89FAF8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6DEAD6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75D6FF69" w14:textId="77777777" w:rsidR="00315D50" w:rsidRPr="0013700D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116005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99D89D7" w14:textId="77777777" w:rsidR="00315D50" w:rsidRPr="0013700D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6BBDD7C4" w14:textId="77777777" w:rsidR="00315D50" w:rsidRPr="00B04D9E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D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D0B7229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B2787C0" w14:textId="6091DDF8" w:rsidR="00315D50" w:rsidRPr="004C0256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315D50" w:rsidRPr="0013700D" w14:paraId="6D1D36B4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363EB32A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6C24FB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35D3790A" w14:textId="77777777" w:rsidR="00315D50" w:rsidRPr="0013700D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D755E5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C06DCD4" w14:textId="77777777" w:rsidR="00315D50" w:rsidRPr="0013700D" w:rsidRDefault="00315D50" w:rsidP="00315D5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52720D" w14:textId="5E7093B0" w:rsidR="00315D50" w:rsidRPr="00B04D9E" w:rsidRDefault="00B04D9E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4D9E"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284" w:type="dxa"/>
          </w:tcPr>
          <w:p w14:paraId="6BEE5009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0815817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315D50" w:rsidRPr="0013700D" w14:paraId="02850B96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14C89B1E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F38DF6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099FBD3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E5E7F07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A3C2449" w14:textId="77777777" w:rsidR="00315D50" w:rsidRPr="0013700D" w:rsidRDefault="00315D50" w:rsidP="00315D5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48B7FF" w14:textId="6DFD1F7D" w:rsidR="00315D50" w:rsidRPr="00B04D9E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D9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04D9E" w:rsidRPr="00B04D9E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84" w:type="dxa"/>
          </w:tcPr>
          <w:p w14:paraId="40C7834F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1054717" w14:textId="42144753" w:rsidR="00315D50" w:rsidRPr="004C0256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2,251</w:t>
            </w:r>
          </w:p>
        </w:tc>
      </w:tr>
      <w:tr w:rsidR="00315D50" w:rsidRPr="0013700D" w14:paraId="5953F9D1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451A1EE2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61F9016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53E74726" w14:textId="77777777" w:rsidR="00315D50" w:rsidRPr="0013700D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6AA16E9E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E1DA03A" w14:textId="77777777" w:rsidR="00315D50" w:rsidRPr="0013700D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198C26F" w14:textId="16177930" w:rsidR="00315D50" w:rsidRPr="00B04D9E" w:rsidRDefault="00B04D9E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4D9E">
              <w:rPr>
                <w:rFonts w:asciiTheme="majorBidi" w:hAnsiTheme="majorBidi" w:cstheme="majorBidi"/>
                <w:sz w:val="30"/>
                <w:szCs w:val="30"/>
              </w:rPr>
              <w:t>50,104</w:t>
            </w:r>
          </w:p>
        </w:tc>
        <w:tc>
          <w:tcPr>
            <w:tcW w:w="284" w:type="dxa"/>
          </w:tcPr>
          <w:p w14:paraId="3C6815B5" w14:textId="77777777" w:rsidR="00315D50" w:rsidRPr="0013700D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015A47D" w14:textId="09C84C58" w:rsidR="00315D50" w:rsidRPr="004C0256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41,488</w:t>
            </w:r>
          </w:p>
        </w:tc>
      </w:tr>
      <w:tr w:rsidR="00B04D9E" w:rsidRPr="0013700D" w14:paraId="23C993CC" w14:textId="77777777" w:rsidTr="00116893">
        <w:trPr>
          <w:cantSplit/>
        </w:trPr>
        <w:tc>
          <w:tcPr>
            <w:tcW w:w="3776" w:type="dxa"/>
            <w:shd w:val="clear" w:color="auto" w:fill="auto"/>
          </w:tcPr>
          <w:p w14:paraId="05A3BFCA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0168F8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F24E1F7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FD7B8D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B799A40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031F74C7" w14:textId="04EF5924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4D9E">
              <w:rPr>
                <w:rFonts w:asciiTheme="majorBidi" w:hAnsiTheme="majorBidi" w:cstheme="majorBidi"/>
                <w:sz w:val="30"/>
                <w:szCs w:val="30"/>
              </w:rPr>
              <w:t>4,124</w:t>
            </w:r>
          </w:p>
        </w:tc>
        <w:tc>
          <w:tcPr>
            <w:tcW w:w="284" w:type="dxa"/>
          </w:tcPr>
          <w:p w14:paraId="68CF9C94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FB6D300" w14:textId="0BF91CB6" w:rsidR="00B04D9E" w:rsidRPr="004C0256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</w:tr>
      <w:tr w:rsidR="00B04D9E" w:rsidRPr="0013700D" w14:paraId="3F3B1796" w14:textId="77777777" w:rsidTr="00100A07">
        <w:trPr>
          <w:cantSplit/>
        </w:trPr>
        <w:tc>
          <w:tcPr>
            <w:tcW w:w="3776" w:type="dxa"/>
            <w:shd w:val="clear" w:color="auto" w:fill="auto"/>
          </w:tcPr>
          <w:p w14:paraId="0737C910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291706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7D64FB19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01D796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FB85675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4DD98C7D" w14:textId="015FD926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4D9E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84" w:type="dxa"/>
          </w:tcPr>
          <w:p w14:paraId="2DEF63EA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3D8CCF1" w14:textId="1E82ABA1" w:rsidR="00B04D9E" w:rsidRPr="004C0256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B04D9E" w:rsidRPr="0013700D" w14:paraId="24738789" w14:textId="77777777" w:rsidTr="00100A07">
        <w:trPr>
          <w:cantSplit/>
        </w:trPr>
        <w:tc>
          <w:tcPr>
            <w:tcW w:w="3776" w:type="dxa"/>
          </w:tcPr>
          <w:p w14:paraId="5904ADC2" w14:textId="77777777" w:rsidR="00B04D9E" w:rsidRPr="00293A1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38AC445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D9847E9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60B7C00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1A0FB58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07D735D0" w14:textId="77777777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4" w:type="dxa"/>
          </w:tcPr>
          <w:p w14:paraId="6638340B" w14:textId="77777777" w:rsidR="00B04D9E" w:rsidRPr="00293A1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5316EC7" w14:textId="75A10703" w:rsidR="00B04D9E" w:rsidRPr="004C0256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219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B04D9E" w:rsidRPr="0013700D" w14:paraId="022BA2F8" w14:textId="77777777" w:rsidTr="00BD58E9">
        <w:trPr>
          <w:cantSplit/>
        </w:trPr>
        <w:tc>
          <w:tcPr>
            <w:tcW w:w="3776" w:type="dxa"/>
          </w:tcPr>
          <w:p w14:paraId="7F2351EE" w14:textId="77777777" w:rsidR="00B04D9E" w:rsidRPr="00AB54B5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90B1C63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4CBE70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D327234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54127A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B55A723" w14:textId="77777777" w:rsidR="00B04D9E" w:rsidRPr="00315D50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FF9DB3A" w14:textId="77777777" w:rsidR="00B04D9E" w:rsidRPr="007E77D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F5C4764" w14:textId="77777777" w:rsidR="00B04D9E" w:rsidRPr="007E77D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D9E" w:rsidRPr="0013700D" w14:paraId="7BB429A6" w14:textId="77777777" w:rsidTr="00BD58E9">
        <w:trPr>
          <w:cantSplit/>
        </w:trPr>
        <w:tc>
          <w:tcPr>
            <w:tcW w:w="3776" w:type="dxa"/>
          </w:tcPr>
          <w:p w14:paraId="5F17BD30" w14:textId="77777777" w:rsidR="00B04D9E" w:rsidRPr="00AB54B5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C1C404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0899550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31D8F4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85D0000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2D5E766" w14:textId="100EAE5B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84" w:type="dxa"/>
          </w:tcPr>
          <w:p w14:paraId="731B275E" w14:textId="77777777" w:rsidR="00B04D9E" w:rsidRPr="007E77D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3C22FE4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B04D9E" w:rsidRPr="0013700D" w14:paraId="62D1875C" w14:textId="77777777" w:rsidTr="00100A07">
        <w:trPr>
          <w:cantSplit/>
        </w:trPr>
        <w:tc>
          <w:tcPr>
            <w:tcW w:w="3776" w:type="dxa"/>
          </w:tcPr>
          <w:p w14:paraId="49AEADD4" w14:textId="77777777" w:rsidR="00B04D9E" w:rsidRPr="00AB54B5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D4F86D7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EF4C45D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F1E10F6" w14:textId="77777777" w:rsidR="00B04D9E" w:rsidRPr="0013700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F7D5382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55F96729" w14:textId="1B9D8C0C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84" w:type="dxa"/>
          </w:tcPr>
          <w:p w14:paraId="5BF76DEE" w14:textId="77777777" w:rsidR="00B04D9E" w:rsidRPr="007E77D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E411BBA" w14:textId="0E097D16" w:rsidR="00B04D9E" w:rsidRPr="0056227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</w:tr>
    </w:tbl>
    <w:p w14:paraId="1B42B7A1" w14:textId="77777777" w:rsidR="00364E65" w:rsidRDefault="00364E65"/>
    <w:p w14:paraId="698B61D8" w14:textId="77777777" w:rsidR="00DE3401" w:rsidRDefault="00DE3401">
      <w:pPr>
        <w:rPr>
          <w:sz w:val="30"/>
          <w:szCs w:val="30"/>
        </w:rPr>
      </w:pPr>
    </w:p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5"/>
        <w:gridCol w:w="1276"/>
      </w:tblGrid>
      <w:tr w:rsidR="00E55B20" w:rsidRPr="00E24209" w14:paraId="60892856" w14:textId="77777777" w:rsidTr="00255C85">
        <w:trPr>
          <w:cantSplit/>
        </w:trPr>
        <w:tc>
          <w:tcPr>
            <w:tcW w:w="3776" w:type="dxa"/>
          </w:tcPr>
          <w:p w14:paraId="581B2441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244AB186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14:paraId="5740D329" w14:textId="77777777" w:rsidTr="00255C85">
        <w:trPr>
          <w:cantSplit/>
        </w:trPr>
        <w:tc>
          <w:tcPr>
            <w:tcW w:w="3776" w:type="dxa"/>
          </w:tcPr>
          <w:p w14:paraId="08DD5019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56954B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DAA194A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990AD1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C1757" w:rsidRPr="00F51F88" w14:paraId="22416FC4" w14:textId="77777777" w:rsidTr="007E77DD">
        <w:trPr>
          <w:cantSplit/>
        </w:trPr>
        <w:tc>
          <w:tcPr>
            <w:tcW w:w="3776" w:type="dxa"/>
          </w:tcPr>
          <w:p w14:paraId="6CF1A090" w14:textId="77777777" w:rsidR="000C1757" w:rsidRPr="00E9777E" w:rsidRDefault="000C1757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A997E5" w14:textId="77777777" w:rsidR="000C1757" w:rsidRPr="00F51F88" w:rsidRDefault="0066537D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134EF1A" w14:textId="77777777" w:rsidR="000C1757" w:rsidRPr="00F51F88" w:rsidRDefault="000C1757" w:rsidP="00FD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C59A27" w14:textId="77777777" w:rsidR="000C1757" w:rsidRPr="00F51F88" w:rsidRDefault="0066537D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C17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5B79E9D" w14:textId="77777777" w:rsidR="000C1757" w:rsidRPr="00F51F88" w:rsidRDefault="000C1757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4CBBB7" w14:textId="77777777" w:rsidR="000C1757" w:rsidRPr="00F51F88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6ACA0450" w14:textId="77777777" w:rsidR="000C1757" w:rsidRPr="00F51F88" w:rsidRDefault="000C1757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14710A" w14:textId="77777777" w:rsidR="000C1757" w:rsidRPr="00F51F88" w:rsidRDefault="0066537D" w:rsidP="000C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C175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97572" w:rsidRPr="00B14380" w14:paraId="6D892EDC" w14:textId="77777777" w:rsidTr="007E77DD">
        <w:trPr>
          <w:cantSplit/>
        </w:trPr>
        <w:tc>
          <w:tcPr>
            <w:tcW w:w="3776" w:type="dxa"/>
          </w:tcPr>
          <w:p w14:paraId="43697198" w14:textId="77777777" w:rsidR="00097572" w:rsidRPr="004A2990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3F37A152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4349D1B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17BF83E" w14:textId="77777777"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EF176D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26D37" w14:textId="77777777"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5104BA4C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6BD9A4" w14:textId="77777777"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315D50" w:rsidRPr="00B14380" w14:paraId="69FD202B" w14:textId="77777777" w:rsidTr="007E77DD">
        <w:trPr>
          <w:cantSplit/>
        </w:trPr>
        <w:tc>
          <w:tcPr>
            <w:tcW w:w="3776" w:type="dxa"/>
          </w:tcPr>
          <w:p w14:paraId="42D7964C" w14:textId="77777777" w:rsidR="00315D50" w:rsidRPr="005373A3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3ADBC7F" w14:textId="32A01908" w:rsidR="00315D50" w:rsidRPr="00371A48" w:rsidRDefault="00371A48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1,212</w:t>
            </w:r>
          </w:p>
        </w:tc>
        <w:tc>
          <w:tcPr>
            <w:tcW w:w="284" w:type="dxa"/>
          </w:tcPr>
          <w:p w14:paraId="1B253AA4" w14:textId="77777777" w:rsidR="00315D50" w:rsidRPr="00B14380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E476BA2" w14:textId="03D25097" w:rsidR="00315D50" w:rsidRPr="005E538A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83" w:type="dxa"/>
          </w:tcPr>
          <w:p w14:paraId="14F91FB0" w14:textId="77777777" w:rsidR="00315D50" w:rsidRPr="00B14380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44163E7" w14:textId="77777777" w:rsidR="00315D50" w:rsidRPr="00B04D9E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4BA25AE7" w14:textId="77777777" w:rsidR="00315D50" w:rsidRPr="00B14380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861C6C" w14:textId="77777777" w:rsidR="00315D50" w:rsidRPr="00353030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315D50" w:rsidRPr="00B14380" w14:paraId="5F56823E" w14:textId="77777777" w:rsidTr="007E77DD">
        <w:trPr>
          <w:cantSplit/>
        </w:trPr>
        <w:tc>
          <w:tcPr>
            <w:tcW w:w="3776" w:type="dxa"/>
          </w:tcPr>
          <w:p w14:paraId="2EC7EFA8" w14:textId="77777777" w:rsidR="00315D50" w:rsidRPr="005373A3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41D84C" w14:textId="08485357" w:rsidR="00315D50" w:rsidRPr="00371A48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4</w:t>
            </w:r>
            <w:r w:rsidR="00371A48" w:rsidRPr="00371A4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</w:tcPr>
          <w:p w14:paraId="4413B466" w14:textId="77777777" w:rsidR="00315D50" w:rsidRPr="00EA5359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2FC9043" w14:textId="27B523CA" w:rsidR="00315D50" w:rsidRPr="005E538A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83" w:type="dxa"/>
          </w:tcPr>
          <w:p w14:paraId="6E3720B2" w14:textId="77777777" w:rsidR="00315D50" w:rsidRPr="00EA5359" w:rsidRDefault="00315D50" w:rsidP="00315D5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3EE3C02" w14:textId="77777777" w:rsidR="00315D50" w:rsidRPr="00B04D9E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7580EF91" w14:textId="77777777" w:rsidR="00315D50" w:rsidRPr="00EA5359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E737B85" w14:textId="77777777" w:rsidR="00315D50" w:rsidRPr="001B66C5" w:rsidRDefault="00315D50" w:rsidP="0031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04D9E" w:rsidRPr="00B14380" w14:paraId="721F4514" w14:textId="77777777" w:rsidTr="007E77DD">
        <w:trPr>
          <w:cantSplit/>
        </w:trPr>
        <w:tc>
          <w:tcPr>
            <w:tcW w:w="3776" w:type="dxa"/>
          </w:tcPr>
          <w:p w14:paraId="2A9523C9" w14:textId="77777777" w:rsid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68A8D05" w14:textId="253D8FF6" w:rsidR="00B04D9E" w:rsidRPr="00371A48" w:rsidRDefault="00371A48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10,212</w:t>
            </w:r>
          </w:p>
        </w:tc>
        <w:tc>
          <w:tcPr>
            <w:tcW w:w="284" w:type="dxa"/>
          </w:tcPr>
          <w:p w14:paraId="7C50B8BA" w14:textId="77777777" w:rsidR="00B04D9E" w:rsidRPr="00B14380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FCBB573" w14:textId="47B79EAC" w:rsidR="00B04D9E" w:rsidRPr="00DA40FF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39,223</w:t>
            </w:r>
          </w:p>
        </w:tc>
        <w:tc>
          <w:tcPr>
            <w:tcW w:w="283" w:type="dxa"/>
          </w:tcPr>
          <w:p w14:paraId="04FCDC9D" w14:textId="77777777" w:rsidR="00B04D9E" w:rsidRPr="00B14380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3A832B9" w14:textId="7E9AD006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21,686</w:t>
            </w:r>
          </w:p>
        </w:tc>
        <w:tc>
          <w:tcPr>
            <w:tcW w:w="285" w:type="dxa"/>
          </w:tcPr>
          <w:p w14:paraId="16AECC2F" w14:textId="77777777" w:rsidR="00B04D9E" w:rsidRPr="007E77D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ADBECFB" w14:textId="43AAD967" w:rsidR="00B04D9E" w:rsidRPr="00DC7425" w:rsidRDefault="001706D9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6D9">
              <w:rPr>
                <w:rFonts w:ascii="Angsana New" w:hAnsi="Angsana New" w:hint="cs"/>
                <w:sz w:val="30"/>
                <w:szCs w:val="30"/>
              </w:rPr>
              <w:t>33</w:t>
            </w:r>
            <w:r w:rsidR="00B04D9E" w:rsidRPr="00F21853">
              <w:rPr>
                <w:rFonts w:ascii="Angsana New" w:hAnsi="Angsana New"/>
                <w:sz w:val="30"/>
                <w:szCs w:val="30"/>
              </w:rPr>
              <w:t>,776</w:t>
            </w:r>
          </w:p>
        </w:tc>
      </w:tr>
      <w:tr w:rsidR="00B04D9E" w:rsidRPr="00B14380" w14:paraId="5DC82052" w14:textId="77777777" w:rsidTr="007E77DD">
        <w:trPr>
          <w:cantSplit/>
        </w:trPr>
        <w:tc>
          <w:tcPr>
            <w:tcW w:w="3776" w:type="dxa"/>
          </w:tcPr>
          <w:p w14:paraId="34A9FFAF" w14:textId="77777777" w:rsid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8C2BA4E" w14:textId="3EB4EC1C" w:rsidR="00B04D9E" w:rsidRPr="00371A48" w:rsidRDefault="00371A48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84" w:type="dxa"/>
          </w:tcPr>
          <w:p w14:paraId="61724B74" w14:textId="77777777" w:rsidR="00B04D9E" w:rsidRPr="0066040A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8C58A90" w14:textId="7328A18A" w:rsidR="00B04D9E" w:rsidRPr="005E538A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1,161</w:t>
            </w:r>
          </w:p>
        </w:tc>
        <w:tc>
          <w:tcPr>
            <w:tcW w:w="283" w:type="dxa"/>
          </w:tcPr>
          <w:p w14:paraId="4D61A5F5" w14:textId="77777777" w:rsidR="00B04D9E" w:rsidRPr="0066040A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628745B" w14:textId="1863F83B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5" w:type="dxa"/>
          </w:tcPr>
          <w:p w14:paraId="4904A46B" w14:textId="77777777" w:rsidR="00B04D9E" w:rsidRPr="007E77D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2248326" w14:textId="6509F2DA" w:rsidR="00B04D9E" w:rsidRPr="00DC7425" w:rsidRDefault="001706D9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6D9">
              <w:rPr>
                <w:rFonts w:ascii="Angsana New" w:hAnsi="Angsana New" w:hint="cs"/>
                <w:sz w:val="30"/>
                <w:szCs w:val="30"/>
              </w:rPr>
              <w:t>224</w:t>
            </w:r>
          </w:p>
        </w:tc>
      </w:tr>
      <w:tr w:rsidR="00B04D9E" w:rsidRPr="00B14380" w14:paraId="740E7739" w14:textId="77777777" w:rsidTr="007E77DD">
        <w:trPr>
          <w:cantSplit/>
        </w:trPr>
        <w:tc>
          <w:tcPr>
            <w:tcW w:w="3776" w:type="dxa"/>
          </w:tcPr>
          <w:p w14:paraId="618CC99F" w14:textId="77777777" w:rsid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11FBED0" w14:textId="4DB780CE" w:rsidR="00B04D9E" w:rsidRPr="00371A48" w:rsidRDefault="00371A48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84" w:type="dxa"/>
          </w:tcPr>
          <w:p w14:paraId="69E81A89" w14:textId="77777777" w:rsidR="00B04D9E" w:rsidRPr="0066040A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84EE60B" w14:textId="62830DB2" w:rsidR="00B04D9E" w:rsidRPr="005E538A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5DBF987" w14:textId="77777777" w:rsidR="00B04D9E" w:rsidRPr="0066040A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3009F75" w14:textId="77777777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4D9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79F24F86" w14:textId="77777777" w:rsidR="00B04D9E" w:rsidRPr="007E77D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FE1C9FA" w14:textId="0B292A1C" w:rsidR="00B04D9E" w:rsidRPr="00DC7425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04D9E" w:rsidRPr="00B14380" w14:paraId="40C2AF07" w14:textId="77777777" w:rsidTr="007E77DD">
        <w:trPr>
          <w:cantSplit/>
        </w:trPr>
        <w:tc>
          <w:tcPr>
            <w:tcW w:w="3776" w:type="dxa"/>
          </w:tcPr>
          <w:p w14:paraId="6A00CC20" w14:textId="77777777" w:rsidR="00B04D9E" w:rsidRPr="00293A1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BA3E2BC" w14:textId="78F153BA" w:rsidR="00B04D9E" w:rsidRPr="00371A4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51</w:t>
            </w:r>
            <w:r w:rsidR="00371A48" w:rsidRPr="00371A4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193E0A7C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C24F5C2" w14:textId="2907A321" w:rsidR="00B04D9E" w:rsidRPr="005E538A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83" w:type="dxa"/>
          </w:tcPr>
          <w:p w14:paraId="30F514F4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531A9AF" w14:textId="215C7316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85" w:type="dxa"/>
          </w:tcPr>
          <w:p w14:paraId="1D477EA2" w14:textId="77777777" w:rsidR="00B04D9E" w:rsidRPr="007E77D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AD1E172" w14:textId="025E18A5" w:rsidR="00B04D9E" w:rsidRPr="00DC7425" w:rsidRDefault="001706D9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6D9">
              <w:rPr>
                <w:rFonts w:ascii="Angsana New" w:hAnsi="Angsana New" w:hint="cs"/>
                <w:sz w:val="30"/>
                <w:szCs w:val="30"/>
              </w:rPr>
              <w:t>514</w:t>
            </w:r>
          </w:p>
        </w:tc>
      </w:tr>
      <w:tr w:rsidR="00B04D9E" w:rsidRPr="00B14380" w14:paraId="22C29602" w14:textId="77777777" w:rsidTr="007E77DD">
        <w:trPr>
          <w:cantSplit/>
        </w:trPr>
        <w:tc>
          <w:tcPr>
            <w:tcW w:w="3776" w:type="dxa"/>
          </w:tcPr>
          <w:p w14:paraId="07C16681" w14:textId="77777777" w:rsidR="00B04D9E" w:rsidRPr="00AB54B5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18616DE" w14:textId="31F79AC8" w:rsidR="00B04D9E" w:rsidRPr="00371A4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1</w:t>
            </w:r>
            <w:r w:rsidR="00371A48" w:rsidRPr="00371A48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14:paraId="3027F860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870376C" w14:textId="08E255CF" w:rsidR="00B04D9E" w:rsidRPr="0056227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83" w:type="dxa"/>
          </w:tcPr>
          <w:p w14:paraId="540AD4B8" w14:textId="77777777" w:rsidR="00B04D9E" w:rsidRPr="0013700D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E8F704F" w14:textId="5AF14B3E" w:rsidR="00B04D9E" w:rsidRP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4D9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85" w:type="dxa"/>
          </w:tcPr>
          <w:p w14:paraId="1FD45BE5" w14:textId="77777777" w:rsidR="00B04D9E" w:rsidRPr="007E77DD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0D627D3" w14:textId="0B94A237" w:rsidR="00B04D9E" w:rsidRPr="0056227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B04D9E" w:rsidRPr="00A92FC6" w14:paraId="3B3A0AFF" w14:textId="77777777" w:rsidTr="007E77DD">
        <w:trPr>
          <w:cantSplit/>
        </w:trPr>
        <w:tc>
          <w:tcPr>
            <w:tcW w:w="3776" w:type="dxa"/>
          </w:tcPr>
          <w:p w14:paraId="1E0181BA" w14:textId="77777777" w:rsidR="00B04D9E" w:rsidRPr="00A92FC6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ADA7C7C" w14:textId="77777777" w:rsidR="00B04D9E" w:rsidRPr="00371A4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6AE67890" w14:textId="77777777" w:rsidR="00B04D9E" w:rsidRPr="00A92FC6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6AC0C26" w14:textId="77777777" w:rsidR="00B04D9E" w:rsidRPr="00097572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315ACD92" w14:textId="77777777" w:rsidR="00B04D9E" w:rsidRPr="00A92FC6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38D239F" w14:textId="77777777" w:rsidR="00B04D9E" w:rsidRPr="00315D50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589C4C79" w14:textId="77777777" w:rsidR="00B04D9E" w:rsidRPr="00A92FC6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F2EA342" w14:textId="77777777" w:rsidR="00B04D9E" w:rsidRPr="00097572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04D9E" w:rsidRPr="00B14380" w14:paraId="18901D08" w14:textId="77777777" w:rsidTr="007E77DD">
        <w:trPr>
          <w:cantSplit/>
        </w:trPr>
        <w:tc>
          <w:tcPr>
            <w:tcW w:w="3776" w:type="dxa"/>
          </w:tcPr>
          <w:p w14:paraId="3CC4A165" w14:textId="77777777" w:rsidR="00B04D9E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5E70617A" w14:textId="77777777" w:rsidR="00B04D9E" w:rsidRPr="00371A4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587198" w14:textId="77777777" w:rsidR="00B04D9E" w:rsidRPr="00B14380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40A99C1" w14:textId="77777777" w:rsidR="00B04D9E" w:rsidRPr="00097572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5B94A2A" w14:textId="77777777" w:rsidR="00B04D9E" w:rsidRPr="00B14380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5F3148" w14:textId="77777777" w:rsidR="00B04D9E" w:rsidRPr="00315D50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3EF27318" w14:textId="77777777" w:rsidR="00B04D9E" w:rsidRPr="00B14380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3634AF" w14:textId="77777777" w:rsidR="00B04D9E" w:rsidRPr="00097572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4D9E" w:rsidRPr="00B14380" w14:paraId="5BBEEFE3" w14:textId="77777777" w:rsidTr="007E77DD">
        <w:trPr>
          <w:cantSplit/>
        </w:trPr>
        <w:tc>
          <w:tcPr>
            <w:tcW w:w="3776" w:type="dxa"/>
          </w:tcPr>
          <w:p w14:paraId="6BB66E55" w14:textId="77777777" w:rsidR="00B04D9E" w:rsidRDefault="00B04D9E" w:rsidP="00B04D9E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0B39615" w14:textId="009A7017" w:rsidR="00B04D9E" w:rsidRPr="00371A4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9,</w:t>
            </w:r>
            <w:r w:rsidR="00371A48" w:rsidRPr="00371A48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84" w:type="dxa"/>
          </w:tcPr>
          <w:p w14:paraId="1491905A" w14:textId="77777777" w:rsidR="00B04D9E" w:rsidRPr="006E327A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F5B95AD" w14:textId="08AF7545" w:rsidR="00B04D9E" w:rsidRPr="00E5757A" w:rsidRDefault="001706D9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6D9">
              <w:rPr>
                <w:rFonts w:ascii="Angsana New" w:hAnsi="Angsana New" w:hint="cs"/>
                <w:sz w:val="30"/>
                <w:szCs w:val="30"/>
              </w:rPr>
              <w:t>9</w:t>
            </w:r>
            <w:r w:rsidR="00B04D9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706D9">
              <w:rPr>
                <w:rFonts w:ascii="Angsana New" w:hAnsi="Angsana New" w:hint="cs"/>
                <w:sz w:val="30"/>
                <w:szCs w:val="30"/>
              </w:rPr>
              <w:t>223</w:t>
            </w:r>
          </w:p>
        </w:tc>
        <w:tc>
          <w:tcPr>
            <w:tcW w:w="283" w:type="dxa"/>
          </w:tcPr>
          <w:p w14:paraId="6789E48A" w14:textId="77777777" w:rsidR="00B04D9E" w:rsidRPr="00B14380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11620B" w14:textId="26125BAC" w:rsidR="00B04D9E" w:rsidRPr="00B8100F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2,</w:t>
            </w:r>
            <w:r w:rsidR="00B8100F" w:rsidRPr="00B8100F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85" w:type="dxa"/>
          </w:tcPr>
          <w:p w14:paraId="25EB06A8" w14:textId="77777777" w:rsidR="00B04D9E" w:rsidRPr="00B14380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6B1986" w14:textId="182BC534" w:rsidR="00B04D9E" w:rsidRPr="00E5757A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2,719</w:t>
            </w:r>
          </w:p>
        </w:tc>
      </w:tr>
      <w:tr w:rsidR="00B04D9E" w:rsidRPr="00B14380" w14:paraId="18FDC010" w14:textId="77777777" w:rsidTr="007E77DD">
        <w:trPr>
          <w:cantSplit/>
        </w:trPr>
        <w:tc>
          <w:tcPr>
            <w:tcW w:w="3776" w:type="dxa"/>
          </w:tcPr>
          <w:p w14:paraId="4705B8DF" w14:textId="77777777" w:rsidR="00B04D9E" w:rsidRDefault="00B04D9E" w:rsidP="00B04D9E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9221F2" w14:textId="65D8A2C3" w:rsidR="00B04D9E" w:rsidRPr="00371A4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36</w:t>
            </w:r>
            <w:r w:rsidR="00371A48" w:rsidRPr="00371A4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E2D2013" w14:textId="77777777" w:rsidR="00B04D9E" w:rsidRPr="00B43FA4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34469A" w14:textId="3ED012EE" w:rsidR="00B04D9E" w:rsidRPr="00E5757A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7A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83" w:type="dxa"/>
          </w:tcPr>
          <w:p w14:paraId="248569A6" w14:textId="77777777" w:rsidR="00B04D9E" w:rsidRPr="00B14380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32C7C4" w14:textId="07D37359" w:rsidR="00B04D9E" w:rsidRPr="00B8100F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15</w:t>
            </w:r>
            <w:r w:rsidR="00B8100F" w:rsidRPr="00B8100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5" w:type="dxa"/>
          </w:tcPr>
          <w:p w14:paraId="10268877" w14:textId="77777777" w:rsidR="00B04D9E" w:rsidRPr="00B14380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4E040A" w14:textId="41127D34" w:rsidR="00B04D9E" w:rsidRPr="00E5757A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B04D9E" w:rsidRPr="00B14380" w14:paraId="61516787" w14:textId="77777777" w:rsidTr="007E77DD">
        <w:trPr>
          <w:cantSplit/>
        </w:trPr>
        <w:tc>
          <w:tcPr>
            <w:tcW w:w="3776" w:type="dxa"/>
          </w:tcPr>
          <w:p w14:paraId="59BDE3C7" w14:textId="77777777" w:rsidR="00B04D9E" w:rsidRPr="004C7AA6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D82B72" w14:textId="71D76B7A" w:rsidR="00B04D9E" w:rsidRPr="00371A48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10,0</w:t>
            </w:r>
            <w:r w:rsidR="00371A48" w:rsidRPr="00371A4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5407B2AB" w14:textId="77777777" w:rsidR="00B04D9E" w:rsidRPr="006E327A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5E266F" w14:textId="0456C2B7" w:rsidR="00B04D9E" w:rsidRPr="00E5757A" w:rsidRDefault="001706D9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6D9">
              <w:rPr>
                <w:rFonts w:ascii="Angsana New" w:hAnsi="Angsana New" w:hint="cs"/>
                <w:sz w:val="30"/>
                <w:szCs w:val="30"/>
              </w:rPr>
              <w:t>9</w:t>
            </w:r>
            <w:r w:rsidR="00B04D9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706D9">
              <w:rPr>
                <w:rFonts w:ascii="Angsana New" w:hAnsi="Angsana New" w:hint="cs"/>
                <w:sz w:val="30"/>
                <w:szCs w:val="30"/>
              </w:rPr>
              <w:t>550</w:t>
            </w:r>
          </w:p>
        </w:tc>
        <w:tc>
          <w:tcPr>
            <w:tcW w:w="283" w:type="dxa"/>
          </w:tcPr>
          <w:p w14:paraId="24F541C6" w14:textId="77777777" w:rsidR="00B04D9E" w:rsidRPr="00B14380" w:rsidRDefault="00B04D9E" w:rsidP="00B04D9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FE90D69" w14:textId="52F4C25C" w:rsidR="00B04D9E" w:rsidRPr="00B8100F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2,</w:t>
            </w:r>
            <w:r w:rsidR="00B8100F" w:rsidRPr="00B8100F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85" w:type="dxa"/>
          </w:tcPr>
          <w:p w14:paraId="5AB47618" w14:textId="77777777" w:rsidR="00B04D9E" w:rsidRPr="00B14380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82367C9" w14:textId="03FB6308" w:rsidR="00B04D9E" w:rsidRPr="00E5757A" w:rsidRDefault="00B04D9E" w:rsidP="00B0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</w:tr>
    </w:tbl>
    <w:p w14:paraId="0AFD9A43" w14:textId="77777777" w:rsid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13A540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B768D6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3D9264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25C617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2D504D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6E5BAE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C02DE0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C528E3" w14:textId="77777777" w:rsidR="000B0E4A" w:rsidRDefault="000B0E4A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6B06083" w14:textId="77777777" w:rsidR="00371A48" w:rsidRDefault="00371A48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ACDA65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431D60" w14:textId="77777777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CAA6B1" w14:textId="5F09CC95" w:rsidR="008E069C" w:rsidRDefault="008E069C" w:rsidP="008E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315D50">
        <w:rPr>
          <w:rFonts w:ascii="Angsana New" w:hAnsi="Angsana New" w:hint="cs"/>
          <w:sz w:val="30"/>
          <w:szCs w:val="30"/>
          <w:cs/>
        </w:rPr>
        <w:t>เก้าเดือน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/>
          <w:sz w:val="30"/>
          <w:szCs w:val="30"/>
        </w:rPr>
        <w:t>3</w:t>
      </w:r>
      <w:r w:rsidR="0066537D" w:rsidRPr="0066537D">
        <w:rPr>
          <w:rFonts w:ascii="Angsana New" w:hAnsi="Angsana New" w:hint="cs"/>
          <w:sz w:val="30"/>
          <w:szCs w:val="30"/>
        </w:rPr>
        <w:t>0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315D50">
        <w:rPr>
          <w:rFonts w:ascii="Angsana New" w:hAnsi="Angsana New" w:hint="cs"/>
          <w:sz w:val="30"/>
          <w:szCs w:val="30"/>
          <w:cs/>
        </w:rPr>
        <w:t>กันยายน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66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65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3669C4B2" w14:textId="77777777" w:rsidR="008E069C" w:rsidRPr="008E069C" w:rsidRDefault="008E069C" w:rsidP="008E069C">
      <w:pPr>
        <w:rPr>
          <w:sz w:val="16"/>
          <w:szCs w:val="16"/>
        </w:rPr>
      </w:pPr>
    </w:p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8E069C" w:rsidRPr="0013700D" w14:paraId="0EB00F57" w14:textId="77777777" w:rsidTr="00921AB8">
        <w:trPr>
          <w:cantSplit/>
        </w:trPr>
        <w:tc>
          <w:tcPr>
            <w:tcW w:w="3776" w:type="dxa"/>
          </w:tcPr>
          <w:p w14:paraId="12ABA5D3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5E055C3A" w14:textId="77777777" w:rsidR="008E069C" w:rsidRPr="0013700D" w:rsidRDefault="008E069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8E069C" w:rsidRPr="0013700D" w14:paraId="5D3399F4" w14:textId="77777777" w:rsidTr="00921AB8">
        <w:trPr>
          <w:cantSplit/>
        </w:trPr>
        <w:tc>
          <w:tcPr>
            <w:tcW w:w="3776" w:type="dxa"/>
          </w:tcPr>
          <w:p w14:paraId="13493029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C9472B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9BC3841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C6E45E" w14:textId="77777777" w:rsidR="008E069C" w:rsidRPr="0013700D" w:rsidRDefault="008E069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69C" w:rsidRPr="0013700D" w14:paraId="16B728A9" w14:textId="77777777" w:rsidTr="00921AB8">
        <w:trPr>
          <w:cantSplit/>
        </w:trPr>
        <w:tc>
          <w:tcPr>
            <w:tcW w:w="3776" w:type="dxa"/>
          </w:tcPr>
          <w:p w14:paraId="1FA5FB23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A02ADB" w14:textId="77777777" w:rsidR="008E069C" w:rsidRPr="0013700D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4498F5CA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1A253E" w14:textId="77777777" w:rsidR="008E069C" w:rsidRPr="0013700D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51393B6" w14:textId="77777777" w:rsidR="008E069C" w:rsidRPr="0013700D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B16A54E" w14:textId="77777777" w:rsidR="008E069C" w:rsidRPr="0013700D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7ED0624C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57E9F5" w14:textId="77777777" w:rsidR="008E069C" w:rsidRPr="0013700D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37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6537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8E069C" w:rsidRPr="0013700D" w14:paraId="239991C2" w14:textId="77777777" w:rsidTr="00921AB8">
        <w:trPr>
          <w:cantSplit/>
        </w:trPr>
        <w:tc>
          <w:tcPr>
            <w:tcW w:w="3776" w:type="dxa"/>
          </w:tcPr>
          <w:p w14:paraId="0B9F87E8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2D7EB7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662E522" w14:textId="77777777" w:rsidR="008E069C" w:rsidRPr="0013700D" w:rsidRDefault="008E069C" w:rsidP="00921AB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FD1B1A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B058572" w14:textId="77777777" w:rsidR="008E069C" w:rsidRPr="0013700D" w:rsidRDefault="008E069C" w:rsidP="00921AB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DDD2774" w14:textId="77777777" w:rsidR="008E069C" w:rsidRPr="007E77D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83F5A17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701319" w14:textId="77777777" w:rsidR="008E069C" w:rsidRPr="0013700D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2989" w:rsidRPr="0013700D" w14:paraId="06820410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557973A0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F55AB26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493AB79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3025EC31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9E2E639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50A6EB0D" w14:textId="54109E1A" w:rsidR="00B02989" w:rsidRPr="001314BF" w:rsidRDefault="00B04D9E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108,291</w:t>
            </w:r>
          </w:p>
        </w:tc>
        <w:tc>
          <w:tcPr>
            <w:tcW w:w="284" w:type="dxa"/>
          </w:tcPr>
          <w:p w14:paraId="2E944377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8ECFBBC" w14:textId="404279F2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101,794</w:t>
            </w:r>
          </w:p>
        </w:tc>
      </w:tr>
      <w:tr w:rsidR="00B02989" w:rsidRPr="0013700D" w14:paraId="599FE35F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44E28618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3F2DF8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FD36879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5BBA94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611AAB0" w14:textId="77777777" w:rsidR="00B02989" w:rsidRPr="0013700D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ECE037F" w14:textId="64900904" w:rsidR="00B02989" w:rsidRPr="001314BF" w:rsidRDefault="00B04D9E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9,304</w:t>
            </w:r>
          </w:p>
        </w:tc>
        <w:tc>
          <w:tcPr>
            <w:tcW w:w="284" w:type="dxa"/>
          </w:tcPr>
          <w:p w14:paraId="3068E5A5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33EC1DC" w14:textId="1667B5AF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7,680</w:t>
            </w:r>
          </w:p>
        </w:tc>
      </w:tr>
      <w:tr w:rsidR="00B02989" w:rsidRPr="0013700D" w14:paraId="509D77E0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65E2942B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5B1B99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23E9E98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56D0D0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89579C2" w14:textId="77777777" w:rsidR="00B02989" w:rsidRPr="0013700D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396CC8D1" w14:textId="62D11D22" w:rsidR="00B02989" w:rsidRPr="001314BF" w:rsidRDefault="00B04D9E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30,588</w:t>
            </w:r>
          </w:p>
        </w:tc>
        <w:tc>
          <w:tcPr>
            <w:tcW w:w="284" w:type="dxa"/>
          </w:tcPr>
          <w:p w14:paraId="1D60BC64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328003A" w14:textId="72243DC1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30,406</w:t>
            </w:r>
          </w:p>
        </w:tc>
      </w:tr>
      <w:tr w:rsidR="00B02989" w:rsidRPr="0013700D" w14:paraId="777A0994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440CBF2A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80E9296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21A66A7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E0C631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F204879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448941C4" w14:textId="77777777" w:rsidR="00B02989" w:rsidRPr="001314B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0ACE720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42B982E" w14:textId="1396A4A9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B02989" w:rsidRPr="0013700D" w14:paraId="69F35BC7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1FCE700C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AD4ACF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C1BC7DC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CF028A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0A123C7" w14:textId="77777777" w:rsidR="00B02989" w:rsidRPr="0013700D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E65340" w14:textId="378C429D" w:rsidR="00B02989" w:rsidRPr="001314BF" w:rsidRDefault="001314B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1,946</w:t>
            </w:r>
          </w:p>
        </w:tc>
        <w:tc>
          <w:tcPr>
            <w:tcW w:w="284" w:type="dxa"/>
          </w:tcPr>
          <w:p w14:paraId="1F147C71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FF6CBBF" w14:textId="1268213D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B02989" w:rsidRPr="0013700D" w14:paraId="16562B7B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3814CD6A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193979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FBE81E5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89E4BE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719097E" w14:textId="77777777" w:rsidR="00B02989" w:rsidRPr="0013700D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8DF0A7" w14:textId="3C0D99BF" w:rsidR="00B02989" w:rsidRPr="001314BF" w:rsidRDefault="001314B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8,739</w:t>
            </w:r>
          </w:p>
        </w:tc>
        <w:tc>
          <w:tcPr>
            <w:tcW w:w="284" w:type="dxa"/>
          </w:tcPr>
          <w:p w14:paraId="1E561441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753D66E" w14:textId="220F0F0C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9,208</w:t>
            </w:r>
          </w:p>
        </w:tc>
      </w:tr>
      <w:tr w:rsidR="00B02989" w:rsidRPr="0013700D" w14:paraId="20695A48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02CEC848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1E62748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57DC6AF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453BE3AB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599E486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BE0B482" w14:textId="1023982B" w:rsidR="00B02989" w:rsidRPr="001314B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14BF" w:rsidRPr="001314BF">
              <w:rPr>
                <w:rFonts w:asciiTheme="majorBidi" w:hAnsiTheme="majorBidi" w:cstheme="majorBidi"/>
                <w:sz w:val="30"/>
                <w:szCs w:val="30"/>
              </w:rPr>
              <w:t>66,141</w:t>
            </w:r>
          </w:p>
        </w:tc>
        <w:tc>
          <w:tcPr>
            <w:tcW w:w="284" w:type="dxa"/>
          </w:tcPr>
          <w:p w14:paraId="1679B22D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5B51EBF" w14:textId="23AF47BA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140,554</w:t>
            </w:r>
          </w:p>
        </w:tc>
      </w:tr>
      <w:tr w:rsidR="00B02989" w:rsidRPr="0013700D" w14:paraId="406F8C9F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04B94E48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FCD6A1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5C2BA5A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73DCB2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9E675E1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6944EAB7" w14:textId="767E2454" w:rsidR="00B02989" w:rsidRPr="001314BF" w:rsidRDefault="001314B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5,059</w:t>
            </w:r>
          </w:p>
        </w:tc>
        <w:tc>
          <w:tcPr>
            <w:tcW w:w="284" w:type="dxa"/>
          </w:tcPr>
          <w:p w14:paraId="13ED4E3E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1DF593F" w14:textId="6528F2B3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11,551</w:t>
            </w:r>
          </w:p>
        </w:tc>
      </w:tr>
      <w:tr w:rsidR="00B02989" w:rsidRPr="0013700D" w14:paraId="46031544" w14:textId="77777777" w:rsidTr="00921AB8">
        <w:trPr>
          <w:cantSplit/>
        </w:trPr>
        <w:tc>
          <w:tcPr>
            <w:tcW w:w="3776" w:type="dxa"/>
            <w:shd w:val="clear" w:color="auto" w:fill="auto"/>
          </w:tcPr>
          <w:p w14:paraId="12727539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07CDCB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626EC687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C30474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A8EC70F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42775A06" w14:textId="23613D7D" w:rsidR="00B02989" w:rsidRPr="001314BF" w:rsidRDefault="001314B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14BF">
              <w:rPr>
                <w:rFonts w:asciiTheme="majorBidi" w:hAnsiTheme="majorBidi" w:cstheme="majorBidi"/>
                <w:sz w:val="30"/>
                <w:szCs w:val="30"/>
              </w:rPr>
              <w:t>2,149</w:t>
            </w:r>
          </w:p>
        </w:tc>
        <w:tc>
          <w:tcPr>
            <w:tcW w:w="284" w:type="dxa"/>
          </w:tcPr>
          <w:p w14:paraId="77C56E45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C2441F4" w14:textId="15596D02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2,014</w:t>
            </w:r>
          </w:p>
        </w:tc>
      </w:tr>
      <w:tr w:rsidR="00B02989" w:rsidRPr="0013700D" w14:paraId="5360B198" w14:textId="77777777" w:rsidTr="00921AB8">
        <w:trPr>
          <w:cantSplit/>
        </w:trPr>
        <w:tc>
          <w:tcPr>
            <w:tcW w:w="3776" w:type="dxa"/>
          </w:tcPr>
          <w:p w14:paraId="7F53B3A2" w14:textId="77777777" w:rsidR="00B02989" w:rsidRPr="00293A1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91F3733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D95885A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C9CC2F4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4EFF7D0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502B311" w14:textId="2CB08E38" w:rsidR="00B02989" w:rsidRPr="001314BF" w:rsidRDefault="001314B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  <w:tc>
          <w:tcPr>
            <w:tcW w:w="284" w:type="dxa"/>
          </w:tcPr>
          <w:p w14:paraId="739C581B" w14:textId="77777777" w:rsidR="00B02989" w:rsidRPr="00293A1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FED0835" w14:textId="7A6B9B51" w:rsidR="00B02989" w:rsidRPr="007253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</w:tr>
      <w:tr w:rsidR="00B02989" w:rsidRPr="0013700D" w14:paraId="642BC533" w14:textId="77777777" w:rsidTr="00921AB8">
        <w:trPr>
          <w:cantSplit/>
        </w:trPr>
        <w:tc>
          <w:tcPr>
            <w:tcW w:w="3776" w:type="dxa"/>
          </w:tcPr>
          <w:p w14:paraId="3F89F3FA" w14:textId="77777777" w:rsidR="00B02989" w:rsidRPr="00AB54B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A619CE8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DCD3703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4C459E9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BA282C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FA3E25E" w14:textId="77777777" w:rsidR="00B02989" w:rsidRPr="001314B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D302DCD" w14:textId="77777777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C5A02D7" w14:textId="77777777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989" w:rsidRPr="0013700D" w14:paraId="5BB3D11E" w14:textId="77777777" w:rsidTr="00921AB8">
        <w:trPr>
          <w:cantSplit/>
        </w:trPr>
        <w:tc>
          <w:tcPr>
            <w:tcW w:w="3776" w:type="dxa"/>
          </w:tcPr>
          <w:p w14:paraId="7E392039" w14:textId="77777777" w:rsidR="00B02989" w:rsidRPr="00AB54B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0961DB8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9FF1527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9DB5601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E7F403A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02CFBF13" w14:textId="3E2F1817" w:rsidR="00B02989" w:rsidRPr="001314BF" w:rsidRDefault="001314B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84" w:type="dxa"/>
          </w:tcPr>
          <w:p w14:paraId="76E1F2BF" w14:textId="77777777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52A8818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B02989" w:rsidRPr="0013700D" w14:paraId="3EEB5099" w14:textId="77777777" w:rsidTr="00921AB8">
        <w:trPr>
          <w:cantSplit/>
        </w:trPr>
        <w:tc>
          <w:tcPr>
            <w:tcW w:w="3776" w:type="dxa"/>
          </w:tcPr>
          <w:p w14:paraId="1C6A41EB" w14:textId="77777777" w:rsidR="00B02989" w:rsidRPr="00AB54B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36F9BEE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BBDBED8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94F45F4" w14:textId="77777777" w:rsidR="00B02989" w:rsidRPr="0013700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13B612F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2E0BFCC0" w14:textId="724E66AE" w:rsidR="00B02989" w:rsidRPr="001314B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1</w:t>
            </w:r>
            <w:r w:rsidR="001314BF" w:rsidRPr="001314BF">
              <w:rPr>
                <w:rFonts w:ascii="Angsana New" w:hAnsi="Angsana New"/>
                <w:sz w:val="30"/>
                <w:szCs w:val="30"/>
              </w:rPr>
              <w:t>,765</w:t>
            </w:r>
          </w:p>
        </w:tc>
        <w:tc>
          <w:tcPr>
            <w:tcW w:w="284" w:type="dxa"/>
          </w:tcPr>
          <w:p w14:paraId="1CEC1FD4" w14:textId="77777777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98DC5D5" w14:textId="6B6FE17D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</w:tr>
    </w:tbl>
    <w:p w14:paraId="647FDDB7" w14:textId="77777777" w:rsidR="008E069C" w:rsidRDefault="008E069C" w:rsidP="008E069C">
      <w:pPr>
        <w:rPr>
          <w:sz w:val="30"/>
          <w:szCs w:val="30"/>
        </w:rPr>
      </w:pPr>
    </w:p>
    <w:p w14:paraId="1869910C" w14:textId="77777777" w:rsidR="008E069C" w:rsidRDefault="008E069C" w:rsidP="008E069C">
      <w:pPr>
        <w:rPr>
          <w:sz w:val="30"/>
          <w:szCs w:val="30"/>
        </w:rPr>
      </w:pPr>
    </w:p>
    <w:p w14:paraId="24EE2B7D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0721BE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A64CDE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DFA821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41DEC4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0BEACF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3BC65C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5"/>
        <w:gridCol w:w="1276"/>
      </w:tblGrid>
      <w:tr w:rsidR="008E069C" w:rsidRPr="00E24209" w14:paraId="4F4CA85A" w14:textId="77777777" w:rsidTr="00921AB8">
        <w:trPr>
          <w:cantSplit/>
        </w:trPr>
        <w:tc>
          <w:tcPr>
            <w:tcW w:w="3776" w:type="dxa"/>
          </w:tcPr>
          <w:p w14:paraId="4B35BC58" w14:textId="77777777" w:rsidR="008E069C" w:rsidRPr="00F51F88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67875ECC" w14:textId="77777777" w:rsidR="008E069C" w:rsidRPr="00E24209" w:rsidRDefault="008E069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E069C" w:rsidRPr="00E24209" w14:paraId="7807ABFE" w14:textId="77777777" w:rsidTr="00921AB8">
        <w:trPr>
          <w:cantSplit/>
        </w:trPr>
        <w:tc>
          <w:tcPr>
            <w:tcW w:w="3776" w:type="dxa"/>
          </w:tcPr>
          <w:p w14:paraId="4AE36248" w14:textId="77777777" w:rsidR="008E069C" w:rsidRPr="00F51F88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3E38FA" w14:textId="77777777" w:rsidR="008E069C" w:rsidRPr="00E24209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1C99F9" w14:textId="77777777" w:rsidR="008E069C" w:rsidRPr="00E24209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4BC669" w14:textId="77777777" w:rsidR="008E069C" w:rsidRPr="00E24209" w:rsidRDefault="008E069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069C" w:rsidRPr="00F51F88" w14:paraId="5177ECAB" w14:textId="77777777" w:rsidTr="00921AB8">
        <w:trPr>
          <w:cantSplit/>
        </w:trPr>
        <w:tc>
          <w:tcPr>
            <w:tcW w:w="3776" w:type="dxa"/>
          </w:tcPr>
          <w:p w14:paraId="595E2728" w14:textId="77777777" w:rsidR="008E069C" w:rsidRPr="00E9777E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111B5A" w14:textId="77777777" w:rsidR="008E069C" w:rsidRPr="00F51F88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752FBCE" w14:textId="77777777" w:rsidR="008E069C" w:rsidRPr="00F51F88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92B27B" w14:textId="77777777" w:rsidR="008E069C" w:rsidRPr="00F51F88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E06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7D5C557" w14:textId="77777777" w:rsidR="008E069C" w:rsidRPr="00F51F88" w:rsidRDefault="008E069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007E56" w14:textId="77777777" w:rsidR="008E069C" w:rsidRPr="00F51F88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70FB7A03" w14:textId="77777777" w:rsidR="008E069C" w:rsidRPr="00F51F88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84BDF2" w14:textId="77777777" w:rsidR="008E069C" w:rsidRPr="00F51F88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E069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E069C" w:rsidRPr="00B14380" w14:paraId="53DE4DB7" w14:textId="77777777" w:rsidTr="00921AB8">
        <w:trPr>
          <w:cantSplit/>
        </w:trPr>
        <w:tc>
          <w:tcPr>
            <w:tcW w:w="3776" w:type="dxa"/>
          </w:tcPr>
          <w:p w14:paraId="00BF2A6D" w14:textId="77777777" w:rsidR="008E069C" w:rsidRPr="004A2990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0CB43F5" w14:textId="77777777" w:rsidR="008E069C" w:rsidRPr="00F5193E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0FAD5DC" w14:textId="77777777" w:rsidR="008E069C" w:rsidRPr="00F5193E" w:rsidRDefault="008E069C" w:rsidP="00921AB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1EB45A5" w14:textId="77777777" w:rsidR="008E069C" w:rsidRPr="00F5193E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DB93EB" w14:textId="77777777" w:rsidR="008E069C" w:rsidRPr="00F5193E" w:rsidRDefault="008E069C" w:rsidP="00921AB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7C69B6C" w14:textId="77777777" w:rsidR="008E069C" w:rsidRPr="008E069C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19458495" w14:textId="77777777" w:rsidR="008E069C" w:rsidRPr="00F5193E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FC15D5" w14:textId="77777777" w:rsidR="008E069C" w:rsidRPr="008E069C" w:rsidRDefault="008E069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B02989" w:rsidRPr="00B14380" w14:paraId="670D4E8F" w14:textId="77777777" w:rsidTr="00921AB8">
        <w:trPr>
          <w:cantSplit/>
        </w:trPr>
        <w:tc>
          <w:tcPr>
            <w:tcW w:w="3776" w:type="dxa"/>
          </w:tcPr>
          <w:p w14:paraId="12584E4F" w14:textId="77777777" w:rsidR="00B02989" w:rsidRPr="005373A3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0C0E498" w14:textId="62596784" w:rsidR="00B02989" w:rsidRPr="00AB690E" w:rsidRDefault="00AB690E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8,185</w:t>
            </w:r>
          </w:p>
        </w:tc>
        <w:tc>
          <w:tcPr>
            <w:tcW w:w="284" w:type="dxa"/>
          </w:tcPr>
          <w:p w14:paraId="630E8863" w14:textId="77777777" w:rsidR="00B02989" w:rsidRPr="00B14380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F9330C1" w14:textId="14673700" w:rsidR="00B02989" w:rsidRPr="00F65BC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6,183</w:t>
            </w:r>
          </w:p>
        </w:tc>
        <w:tc>
          <w:tcPr>
            <w:tcW w:w="283" w:type="dxa"/>
          </w:tcPr>
          <w:p w14:paraId="0CC24072" w14:textId="77777777" w:rsidR="00B02989" w:rsidRPr="00B14380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32F1136" w14:textId="77777777" w:rsidR="00B02989" w:rsidRPr="001314B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4B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0FB3F626" w14:textId="77777777" w:rsidR="00B02989" w:rsidRPr="00B14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5F6C5C2" w14:textId="77777777" w:rsidR="00B02989" w:rsidRPr="0035303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303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02989" w:rsidRPr="00B14380" w14:paraId="7AC8C608" w14:textId="77777777" w:rsidTr="00921AB8">
        <w:trPr>
          <w:cantSplit/>
        </w:trPr>
        <w:tc>
          <w:tcPr>
            <w:tcW w:w="3776" w:type="dxa"/>
          </w:tcPr>
          <w:p w14:paraId="048BAECD" w14:textId="77777777" w:rsidR="00B02989" w:rsidRPr="005373A3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DBDA2B2" w14:textId="0C036E73" w:rsidR="00B02989" w:rsidRPr="00AB690E" w:rsidRDefault="00AB690E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84" w:type="dxa"/>
          </w:tcPr>
          <w:p w14:paraId="6F1777A7" w14:textId="77777777" w:rsidR="00B02989" w:rsidRPr="00EA5359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2563E92" w14:textId="3AFDF729" w:rsidR="00B02989" w:rsidRPr="00141E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283" w:type="dxa"/>
          </w:tcPr>
          <w:p w14:paraId="71AB5F72" w14:textId="77777777" w:rsidR="00B02989" w:rsidRPr="00EA5359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67994B8" w14:textId="77777777" w:rsidR="00B02989" w:rsidRPr="001314B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4B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114B3DE0" w14:textId="77777777" w:rsidR="00B02989" w:rsidRPr="00EA535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E91647D" w14:textId="77777777" w:rsidR="00B02989" w:rsidRPr="001B66C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66C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02989" w:rsidRPr="00B14380" w14:paraId="3B333B86" w14:textId="77777777" w:rsidTr="00921AB8">
        <w:trPr>
          <w:cantSplit/>
        </w:trPr>
        <w:tc>
          <w:tcPr>
            <w:tcW w:w="3776" w:type="dxa"/>
          </w:tcPr>
          <w:p w14:paraId="03620AB6" w14:textId="77777777" w:rsidR="00B02989" w:rsidRPr="00F3756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3418783" w14:textId="77777777" w:rsidR="00B02989" w:rsidRPr="00AB690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4" w:type="dxa"/>
          </w:tcPr>
          <w:p w14:paraId="63F88A8C" w14:textId="77777777" w:rsidR="00B02989" w:rsidRPr="00EA5359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0E81485" w14:textId="5E14C0FE" w:rsidR="00B02989" w:rsidRPr="00D74CE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3" w:type="dxa"/>
          </w:tcPr>
          <w:p w14:paraId="72680F3A" w14:textId="77777777" w:rsidR="00B02989" w:rsidRPr="00EA5359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D1D06E7" w14:textId="77777777" w:rsidR="00B02989" w:rsidRPr="001314B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5" w:type="dxa"/>
          </w:tcPr>
          <w:p w14:paraId="7D9E95DE" w14:textId="77777777" w:rsidR="00B02989" w:rsidRPr="00EA535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E87091" w14:textId="4E4AAC31" w:rsidR="00B02989" w:rsidRPr="00DD2DC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B02989" w:rsidRPr="00B14380" w14:paraId="5EBFB9F8" w14:textId="77777777" w:rsidTr="00921AB8">
        <w:trPr>
          <w:cantSplit/>
        </w:trPr>
        <w:tc>
          <w:tcPr>
            <w:tcW w:w="3776" w:type="dxa"/>
          </w:tcPr>
          <w:p w14:paraId="377F5D25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2529A3" w14:textId="49ACFD1D" w:rsidR="00B02989" w:rsidRPr="00AB690E" w:rsidRDefault="00AB690E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81,131</w:t>
            </w:r>
          </w:p>
        </w:tc>
        <w:tc>
          <w:tcPr>
            <w:tcW w:w="284" w:type="dxa"/>
          </w:tcPr>
          <w:p w14:paraId="28BB19D9" w14:textId="77777777" w:rsidR="00B02989" w:rsidRPr="00B14380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CDB662F" w14:textId="7BAA4874" w:rsidR="00B02989" w:rsidRPr="00141E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96,412</w:t>
            </w:r>
          </w:p>
        </w:tc>
        <w:tc>
          <w:tcPr>
            <w:tcW w:w="283" w:type="dxa"/>
          </w:tcPr>
          <w:p w14:paraId="77EBF66F" w14:textId="77777777" w:rsidR="00B02989" w:rsidRPr="00B14380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259E69A" w14:textId="0479B61A" w:rsidR="00B02989" w:rsidRPr="001314BF" w:rsidRDefault="001314B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81,131</w:t>
            </w:r>
          </w:p>
        </w:tc>
        <w:tc>
          <w:tcPr>
            <w:tcW w:w="285" w:type="dxa"/>
          </w:tcPr>
          <w:p w14:paraId="3DF07989" w14:textId="77777777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D736392" w14:textId="5CE88F10" w:rsidR="00B02989" w:rsidRPr="00DC742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83,827</w:t>
            </w:r>
          </w:p>
        </w:tc>
      </w:tr>
      <w:tr w:rsidR="00B02989" w:rsidRPr="00B14380" w14:paraId="058FCB0B" w14:textId="77777777" w:rsidTr="00921AB8">
        <w:trPr>
          <w:cantSplit/>
        </w:trPr>
        <w:tc>
          <w:tcPr>
            <w:tcW w:w="3776" w:type="dxa"/>
          </w:tcPr>
          <w:p w14:paraId="7C4E4871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3DFFB9" w14:textId="3B0F89E8" w:rsidR="00B02989" w:rsidRPr="00AB690E" w:rsidRDefault="00AB690E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284" w:type="dxa"/>
          </w:tcPr>
          <w:p w14:paraId="7F8852F7" w14:textId="77777777" w:rsidR="00B02989" w:rsidRPr="0066040A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BE3CA1D" w14:textId="7ECF4C31" w:rsidR="00B02989" w:rsidRPr="00141E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2,219</w:t>
            </w:r>
          </w:p>
        </w:tc>
        <w:tc>
          <w:tcPr>
            <w:tcW w:w="283" w:type="dxa"/>
          </w:tcPr>
          <w:p w14:paraId="5CCD8217" w14:textId="77777777" w:rsidR="00B02989" w:rsidRPr="0066040A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304981A" w14:textId="0EB2522D" w:rsidR="00B02989" w:rsidRPr="001314BF" w:rsidRDefault="001314B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85" w:type="dxa"/>
          </w:tcPr>
          <w:p w14:paraId="724BFEED" w14:textId="77777777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87FAFFF" w14:textId="07F00573" w:rsidR="00B02989" w:rsidRPr="00DC742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B02989" w:rsidRPr="00B14380" w14:paraId="6A7CF249" w14:textId="77777777" w:rsidTr="00921AB8">
        <w:trPr>
          <w:cantSplit/>
        </w:trPr>
        <w:tc>
          <w:tcPr>
            <w:tcW w:w="3776" w:type="dxa"/>
          </w:tcPr>
          <w:p w14:paraId="786D0CB4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A8D5FF0" w14:textId="2D90D48E" w:rsidR="00B02989" w:rsidRPr="00AB690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1,</w:t>
            </w:r>
            <w:r w:rsidR="00AB690E" w:rsidRPr="00AB690E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84" w:type="dxa"/>
          </w:tcPr>
          <w:p w14:paraId="6CA6281E" w14:textId="77777777" w:rsidR="00B02989" w:rsidRPr="0066040A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D5DEE00" w14:textId="484B2612" w:rsidR="00B02989" w:rsidRPr="00713E3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20,299</w:t>
            </w:r>
          </w:p>
        </w:tc>
        <w:tc>
          <w:tcPr>
            <w:tcW w:w="283" w:type="dxa"/>
          </w:tcPr>
          <w:p w14:paraId="57804D71" w14:textId="77777777" w:rsidR="00B02989" w:rsidRPr="0066040A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027C0EA" w14:textId="77777777" w:rsidR="00B02989" w:rsidRPr="001314B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4B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4020BB2E" w14:textId="77777777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2B9BC63" w14:textId="0E172C00" w:rsidR="00B02989" w:rsidRPr="00713E3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18,633</w:t>
            </w:r>
          </w:p>
        </w:tc>
      </w:tr>
      <w:tr w:rsidR="00B02989" w:rsidRPr="00B14380" w14:paraId="22F727E3" w14:textId="77777777" w:rsidTr="00921AB8">
        <w:trPr>
          <w:cantSplit/>
        </w:trPr>
        <w:tc>
          <w:tcPr>
            <w:tcW w:w="3776" w:type="dxa"/>
          </w:tcPr>
          <w:p w14:paraId="5667CFEE" w14:textId="77777777" w:rsidR="00B02989" w:rsidRPr="00293A1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A0CF80" w14:textId="37616C5A" w:rsidR="00B02989" w:rsidRPr="00AB690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1,</w:t>
            </w:r>
            <w:r w:rsidR="00AB690E" w:rsidRPr="00AB690E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84" w:type="dxa"/>
          </w:tcPr>
          <w:p w14:paraId="1F454CE0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0A2EC04" w14:textId="56810DF2" w:rsidR="00B02989" w:rsidRPr="00141E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3" w:type="dxa"/>
          </w:tcPr>
          <w:p w14:paraId="45452999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959ABC0" w14:textId="2F404B94" w:rsidR="00B02989" w:rsidRPr="001314B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1,</w:t>
            </w:r>
            <w:r w:rsidR="001314BF" w:rsidRPr="001314BF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85" w:type="dxa"/>
          </w:tcPr>
          <w:p w14:paraId="501E9E12" w14:textId="77777777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A2F0A8" w14:textId="500A37DB" w:rsidR="00B02989" w:rsidRPr="00DC742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53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</w:tr>
      <w:tr w:rsidR="00B02989" w:rsidRPr="00B14380" w14:paraId="73068B48" w14:textId="77777777" w:rsidTr="00921AB8">
        <w:trPr>
          <w:cantSplit/>
        </w:trPr>
        <w:tc>
          <w:tcPr>
            <w:tcW w:w="3776" w:type="dxa"/>
          </w:tcPr>
          <w:p w14:paraId="7EC1F48C" w14:textId="77777777" w:rsidR="00B02989" w:rsidRPr="00AB54B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1CF8AD4" w14:textId="3F697F5C" w:rsidR="00B02989" w:rsidRPr="00AB690E" w:rsidRDefault="00AB690E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690E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84" w:type="dxa"/>
          </w:tcPr>
          <w:p w14:paraId="420DDD7A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8F671E8" w14:textId="2A5B45E0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62D7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83" w:type="dxa"/>
          </w:tcPr>
          <w:p w14:paraId="117C89EE" w14:textId="77777777" w:rsidR="00B02989" w:rsidRPr="0013700D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1C42F39" w14:textId="379283BE" w:rsidR="00B02989" w:rsidRPr="001314BF" w:rsidRDefault="001314B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14BF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85" w:type="dxa"/>
          </w:tcPr>
          <w:p w14:paraId="0E548DA7" w14:textId="77777777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CCB0187" w14:textId="2DC6A7F4" w:rsidR="00B02989" w:rsidRPr="007E77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B02989" w:rsidRPr="00A92FC6" w14:paraId="19D8697C" w14:textId="77777777" w:rsidTr="00921AB8">
        <w:trPr>
          <w:cantSplit/>
        </w:trPr>
        <w:tc>
          <w:tcPr>
            <w:tcW w:w="3776" w:type="dxa"/>
          </w:tcPr>
          <w:p w14:paraId="5D1A30EE" w14:textId="77777777" w:rsidR="00B02989" w:rsidRPr="00A92FC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D40A54" w14:textId="77777777" w:rsidR="00B02989" w:rsidRPr="00315D5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19D199F" w14:textId="77777777" w:rsidR="00B02989" w:rsidRPr="00A92FC6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2ECD230" w14:textId="77777777" w:rsidR="00B02989" w:rsidRPr="0009757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424844CB" w14:textId="77777777" w:rsidR="00B02989" w:rsidRPr="00A92FC6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983F2EA" w14:textId="77777777" w:rsidR="00B02989" w:rsidRPr="00315D5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060AECAE" w14:textId="77777777" w:rsidR="00B02989" w:rsidRPr="00A92FC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C267160" w14:textId="77777777" w:rsidR="00B02989" w:rsidRPr="0009757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02989" w:rsidRPr="00B14380" w14:paraId="6B4FDA9B" w14:textId="77777777" w:rsidTr="00921AB8">
        <w:trPr>
          <w:cantSplit/>
        </w:trPr>
        <w:tc>
          <w:tcPr>
            <w:tcW w:w="3776" w:type="dxa"/>
          </w:tcPr>
          <w:p w14:paraId="1E538C65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063DCA13" w14:textId="77777777" w:rsidR="00B02989" w:rsidRPr="00315D5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B7DE40B" w14:textId="77777777" w:rsidR="00B02989" w:rsidRPr="00B14380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7A222C1" w14:textId="77777777" w:rsidR="00B02989" w:rsidRPr="0009757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21C3F20" w14:textId="77777777" w:rsidR="00B02989" w:rsidRPr="00B14380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AE6F97" w14:textId="77777777" w:rsidR="00B02989" w:rsidRPr="00315D5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2EFBB9D7" w14:textId="77777777" w:rsidR="00B02989" w:rsidRPr="00B14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15399C" w14:textId="77777777" w:rsidR="00B02989" w:rsidRPr="0009757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02989" w:rsidRPr="00B14380" w14:paraId="57481C60" w14:textId="77777777" w:rsidTr="00921AB8">
        <w:trPr>
          <w:cantSplit/>
        </w:trPr>
        <w:tc>
          <w:tcPr>
            <w:tcW w:w="3776" w:type="dxa"/>
          </w:tcPr>
          <w:p w14:paraId="71824A57" w14:textId="77777777" w:rsidR="00B02989" w:rsidRDefault="00B02989" w:rsidP="00B0298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E6AEA50" w14:textId="041C8DB4" w:rsidR="00B02989" w:rsidRPr="00371A48" w:rsidRDefault="00371A48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28,836</w:t>
            </w:r>
          </w:p>
        </w:tc>
        <w:tc>
          <w:tcPr>
            <w:tcW w:w="284" w:type="dxa"/>
          </w:tcPr>
          <w:p w14:paraId="56ABB888" w14:textId="77777777" w:rsidR="00B02989" w:rsidRPr="006E327A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4D31F76" w14:textId="022388D7" w:rsidR="00B02989" w:rsidRPr="00CB6B9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706D9" w:rsidRPr="001706D9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9C6A7A">
              <w:rPr>
                <w:rFonts w:ascii="Angsana New" w:hAnsi="Angsana New"/>
                <w:sz w:val="30"/>
                <w:szCs w:val="30"/>
              </w:rPr>
              <w:t>,</w:t>
            </w:r>
            <w:r w:rsidR="001706D9" w:rsidRPr="001706D9">
              <w:rPr>
                <w:rFonts w:ascii="Angsana New" w:hAnsi="Angsana New" w:hint="cs"/>
                <w:sz w:val="30"/>
                <w:szCs w:val="30"/>
              </w:rPr>
              <w:t>356</w:t>
            </w:r>
          </w:p>
        </w:tc>
        <w:tc>
          <w:tcPr>
            <w:tcW w:w="283" w:type="dxa"/>
          </w:tcPr>
          <w:p w14:paraId="026AB47C" w14:textId="77777777" w:rsidR="00B02989" w:rsidRPr="00B14380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29A9884" w14:textId="20CDE019" w:rsidR="00B02989" w:rsidRPr="00B8100F" w:rsidRDefault="00B8100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8,099</w:t>
            </w:r>
          </w:p>
        </w:tc>
        <w:tc>
          <w:tcPr>
            <w:tcW w:w="285" w:type="dxa"/>
          </w:tcPr>
          <w:p w14:paraId="0FD9E4E3" w14:textId="77777777" w:rsidR="00B02989" w:rsidRPr="00B14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52E9648" w14:textId="601C4DBC" w:rsidR="00B02989" w:rsidRPr="00CB6B9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8,811</w:t>
            </w:r>
          </w:p>
        </w:tc>
      </w:tr>
      <w:tr w:rsidR="00B02989" w:rsidRPr="00B14380" w14:paraId="5B566E88" w14:textId="77777777" w:rsidTr="00921AB8">
        <w:trPr>
          <w:cantSplit/>
        </w:trPr>
        <w:tc>
          <w:tcPr>
            <w:tcW w:w="3776" w:type="dxa"/>
          </w:tcPr>
          <w:p w14:paraId="04756F03" w14:textId="77777777" w:rsidR="00B02989" w:rsidRDefault="00B02989" w:rsidP="00B02989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307B4A" w14:textId="23795155" w:rsidR="00B02989" w:rsidRPr="00371A48" w:rsidRDefault="00371A48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1,083</w:t>
            </w:r>
          </w:p>
        </w:tc>
        <w:tc>
          <w:tcPr>
            <w:tcW w:w="284" w:type="dxa"/>
          </w:tcPr>
          <w:p w14:paraId="66F69E5F" w14:textId="77777777" w:rsidR="00B02989" w:rsidRPr="00B43FA4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E269036" w14:textId="4D5DFEEE" w:rsidR="00B02989" w:rsidRPr="00CB6B9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A7A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83" w:type="dxa"/>
          </w:tcPr>
          <w:p w14:paraId="48771818" w14:textId="77777777" w:rsidR="00B02989" w:rsidRPr="00B14380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E43E91" w14:textId="0C3BB7F5" w:rsidR="00B02989" w:rsidRPr="00B8100F" w:rsidRDefault="00B8100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85" w:type="dxa"/>
          </w:tcPr>
          <w:p w14:paraId="1E40FF18" w14:textId="77777777" w:rsidR="00B02989" w:rsidRPr="00B14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86FAF5" w14:textId="6318F7E5" w:rsidR="00B02989" w:rsidRPr="00CB6B9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B02989" w:rsidRPr="00B14380" w14:paraId="68A7EA9A" w14:textId="77777777" w:rsidTr="00D10AF4">
        <w:trPr>
          <w:cantSplit/>
        </w:trPr>
        <w:tc>
          <w:tcPr>
            <w:tcW w:w="3776" w:type="dxa"/>
          </w:tcPr>
          <w:p w14:paraId="1DDB35F8" w14:textId="77777777" w:rsidR="00B02989" w:rsidRPr="004C7AA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B22768" w14:textId="23356C21" w:rsidR="00B02989" w:rsidRPr="00371A48" w:rsidRDefault="00371A48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1A48">
              <w:rPr>
                <w:rFonts w:ascii="Angsana New" w:hAnsi="Angsana New"/>
                <w:sz w:val="30"/>
                <w:szCs w:val="30"/>
              </w:rPr>
              <w:t>29,919</w:t>
            </w:r>
          </w:p>
        </w:tc>
        <w:tc>
          <w:tcPr>
            <w:tcW w:w="284" w:type="dxa"/>
          </w:tcPr>
          <w:p w14:paraId="369EC974" w14:textId="77777777" w:rsidR="00B02989" w:rsidRPr="006E327A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4A3269C" w14:textId="2069812B" w:rsidR="00B02989" w:rsidRPr="00CB6B9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706D9" w:rsidRPr="001706D9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9C6A7A">
              <w:rPr>
                <w:rFonts w:ascii="Angsana New" w:hAnsi="Angsana New"/>
                <w:sz w:val="30"/>
                <w:szCs w:val="30"/>
              </w:rPr>
              <w:t>,</w:t>
            </w:r>
            <w:r w:rsidR="001706D9" w:rsidRPr="001706D9">
              <w:rPr>
                <w:rFonts w:ascii="Angsana New" w:hAnsi="Angsana New" w:hint="cs"/>
                <w:sz w:val="30"/>
                <w:szCs w:val="30"/>
              </w:rPr>
              <w:t>335</w:t>
            </w:r>
          </w:p>
        </w:tc>
        <w:tc>
          <w:tcPr>
            <w:tcW w:w="283" w:type="dxa"/>
          </w:tcPr>
          <w:p w14:paraId="020CDC62" w14:textId="77777777" w:rsidR="00B02989" w:rsidRPr="00B14380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26F476F" w14:textId="4785610D" w:rsidR="00B02989" w:rsidRPr="00B8100F" w:rsidRDefault="00B8100F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8,558</w:t>
            </w:r>
          </w:p>
        </w:tc>
        <w:tc>
          <w:tcPr>
            <w:tcW w:w="285" w:type="dxa"/>
          </w:tcPr>
          <w:p w14:paraId="42145122" w14:textId="77777777" w:rsidR="00B02989" w:rsidRPr="00B14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794DBC" w14:textId="04D4AC8F" w:rsidR="00B02989" w:rsidRPr="00CB6B9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214">
              <w:rPr>
                <w:rFonts w:ascii="Angsana New" w:hAnsi="Angsana New"/>
                <w:sz w:val="30"/>
                <w:szCs w:val="30"/>
              </w:rPr>
              <w:t>9,216</w:t>
            </w:r>
          </w:p>
        </w:tc>
      </w:tr>
    </w:tbl>
    <w:p w14:paraId="0CE016D3" w14:textId="77777777" w:rsidR="008E069C" w:rsidRDefault="008E069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D86051" w14:textId="509B0140" w:rsidR="001468CC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315D50">
        <w:rPr>
          <w:rFonts w:ascii="Angsana New" w:hAnsi="Angsana New" w:hint="cs"/>
          <w:sz w:val="30"/>
          <w:szCs w:val="30"/>
          <w:cs/>
        </w:rPr>
        <w:t>กันยายน</w:t>
      </w:r>
      <w:r w:rsidR="00126CF3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31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6F3B7BB" w14:textId="77777777" w:rsidR="00A51FEC" w:rsidRPr="00A51FEC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72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55"/>
        <w:gridCol w:w="1275"/>
        <w:gridCol w:w="285"/>
        <w:gridCol w:w="1278"/>
        <w:gridCol w:w="290"/>
        <w:gridCol w:w="1272"/>
        <w:gridCol w:w="289"/>
        <w:gridCol w:w="1281"/>
      </w:tblGrid>
      <w:tr w:rsidR="00A51FEC" w:rsidRPr="00F51F88" w14:paraId="1880B858" w14:textId="77777777" w:rsidTr="00A51FEC">
        <w:trPr>
          <w:cantSplit/>
        </w:trPr>
        <w:tc>
          <w:tcPr>
            <w:tcW w:w="3755" w:type="dxa"/>
          </w:tcPr>
          <w:p w14:paraId="4EDC2C2B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7"/>
            <w:tcBorders>
              <w:bottom w:val="single" w:sz="4" w:space="0" w:color="auto"/>
            </w:tcBorders>
          </w:tcPr>
          <w:p w14:paraId="6F97400A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51FEC" w:rsidRPr="00F51F88" w14:paraId="11916ADA" w14:textId="77777777" w:rsidTr="00A51FEC">
        <w:trPr>
          <w:cantSplit/>
        </w:trPr>
        <w:tc>
          <w:tcPr>
            <w:tcW w:w="3755" w:type="dxa"/>
          </w:tcPr>
          <w:p w14:paraId="1D2CD36D" w14:textId="77777777" w:rsidR="00A51FEC" w:rsidRPr="00F51F88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ACB3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0694065" w14:textId="77777777" w:rsidR="00A51FEC" w:rsidRPr="008F38E6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D835B6" w14:textId="77777777" w:rsidR="00A51FEC" w:rsidRPr="008F38E6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62278" w:rsidRPr="00F51F88" w14:paraId="06E13378" w14:textId="77777777" w:rsidTr="00A51FEC">
        <w:trPr>
          <w:cantSplit/>
        </w:trPr>
        <w:tc>
          <w:tcPr>
            <w:tcW w:w="3755" w:type="dxa"/>
          </w:tcPr>
          <w:p w14:paraId="12BCD79C" w14:textId="77777777" w:rsidR="00562278" w:rsidRPr="00F51F88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A827CD" w14:textId="5B95C6C1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29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5B0BE326" w14:textId="77777777" w:rsidR="00562278" w:rsidRPr="008F38E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216166C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90" w:type="dxa"/>
          </w:tcPr>
          <w:p w14:paraId="54672378" w14:textId="77777777" w:rsidR="00562278" w:rsidRPr="008F38E6" w:rsidRDefault="00562278" w:rsidP="0056227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3C8A4B6" w14:textId="2032D44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29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1363A619" w14:textId="77777777" w:rsidR="00562278" w:rsidRPr="008F38E6" w:rsidRDefault="00562278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70E7C799" w14:textId="77777777" w:rsidR="00562278" w:rsidRPr="008F38E6" w:rsidRDefault="0066537D" w:rsidP="00562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622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A51FEC" w:rsidRPr="00E24209" w14:paraId="1A3BB112" w14:textId="77777777" w:rsidTr="00250502">
        <w:trPr>
          <w:cantSplit/>
          <w:trHeight w:val="245"/>
        </w:trPr>
        <w:tc>
          <w:tcPr>
            <w:tcW w:w="3755" w:type="dxa"/>
          </w:tcPr>
          <w:p w14:paraId="088031E1" w14:textId="77777777" w:rsidR="00A51FEC" w:rsidRPr="00D9141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39062974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14:paraId="3C712121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B10CE98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2ED294BB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FA098E8" w14:textId="77777777" w:rsidR="00A51FEC" w:rsidRPr="004E449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9" w:type="dxa"/>
          </w:tcPr>
          <w:p w14:paraId="2F16E75B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1CB65731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51FEC" w:rsidRPr="00E24209" w14:paraId="0063B4DE" w14:textId="77777777" w:rsidTr="00A51FEC">
        <w:trPr>
          <w:cantSplit/>
        </w:trPr>
        <w:tc>
          <w:tcPr>
            <w:tcW w:w="3755" w:type="dxa"/>
          </w:tcPr>
          <w:p w14:paraId="7F04B0D7" w14:textId="77777777" w:rsidR="00A51FEC" w:rsidRPr="00802B2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720115DF" w14:textId="77777777" w:rsidR="00A51FEC" w:rsidRPr="00250502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2EB11043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9C9A4BE" w14:textId="77777777" w:rsidR="00A51FEC" w:rsidRPr="00CB785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27C1F507" w14:textId="77777777" w:rsidR="00A51FEC" w:rsidRPr="004E4492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56E1C583" w14:textId="5406F28F" w:rsidR="00A51FEC" w:rsidRPr="00B8100F" w:rsidRDefault="00B8100F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32,416</w:t>
            </w:r>
          </w:p>
        </w:tc>
        <w:tc>
          <w:tcPr>
            <w:tcW w:w="289" w:type="dxa"/>
          </w:tcPr>
          <w:p w14:paraId="2E6326BB" w14:textId="77777777" w:rsidR="00A51FEC" w:rsidRPr="00E24209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2CD19C3E" w14:textId="77777777" w:rsidR="00A51FEC" w:rsidRPr="001A4E4A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B8100F" w:rsidRPr="00E24209" w14:paraId="0A38C82C" w14:textId="77777777" w:rsidTr="00A51FEC">
        <w:trPr>
          <w:cantSplit/>
        </w:trPr>
        <w:tc>
          <w:tcPr>
            <w:tcW w:w="3755" w:type="dxa"/>
          </w:tcPr>
          <w:p w14:paraId="0C1E60EC" w14:textId="77777777" w:rsidR="00B8100F" w:rsidRPr="00802B2B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4790107" w14:textId="2D9AFBED" w:rsidR="00B8100F" w:rsidRPr="00250502" w:rsidRDefault="00250502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5" w:type="dxa"/>
          </w:tcPr>
          <w:p w14:paraId="31290961" w14:textId="77777777" w:rsidR="00B8100F" w:rsidRPr="004E4492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E59A064" w14:textId="77777777" w:rsidR="00B8100F" w:rsidRPr="00CB785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14:paraId="1F6ADA39" w14:textId="77777777" w:rsidR="00B8100F" w:rsidRPr="004E4492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61427188" w14:textId="698AD676" w:rsidR="00B8100F" w:rsidRPr="00B8100F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9" w:type="dxa"/>
          </w:tcPr>
          <w:p w14:paraId="4D0A4A6B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ED5C6CF" w14:textId="77777777" w:rsidR="00B8100F" w:rsidRPr="00CB785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8100F" w:rsidRPr="00E24209" w14:paraId="641DBA90" w14:textId="77777777" w:rsidTr="00A51FEC">
        <w:trPr>
          <w:cantSplit/>
        </w:trPr>
        <w:tc>
          <w:tcPr>
            <w:tcW w:w="3755" w:type="dxa"/>
          </w:tcPr>
          <w:p w14:paraId="3F63F2B6" w14:textId="77777777" w:rsidR="00B8100F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308D4" w14:textId="2D979E29" w:rsidR="00B8100F" w:rsidRPr="00250502" w:rsidRDefault="00250502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5" w:type="dxa"/>
          </w:tcPr>
          <w:p w14:paraId="0A56AF9F" w14:textId="77777777" w:rsidR="00B8100F" w:rsidRPr="004E4492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A9C0AF4" w14:textId="77777777" w:rsidR="00B8100F" w:rsidRPr="00CB785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14:paraId="0F5D0238" w14:textId="77777777" w:rsidR="00B8100F" w:rsidRPr="004E4492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ACE12" w14:textId="66663E2C" w:rsidR="00B8100F" w:rsidRPr="00B8100F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32,430</w:t>
            </w:r>
          </w:p>
        </w:tc>
        <w:tc>
          <w:tcPr>
            <w:tcW w:w="289" w:type="dxa"/>
          </w:tcPr>
          <w:p w14:paraId="4B307D6D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E48A63A" w14:textId="77777777" w:rsidR="00B8100F" w:rsidRPr="001A4E4A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</w:tbl>
    <w:p w14:paraId="16E29DEB" w14:textId="77777777" w:rsidR="00A51FEC" w:rsidRDefault="00A51FEC"/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1468CC" w:rsidRPr="00F51F88" w14:paraId="55BB49D2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0ED10289" w14:textId="77777777"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14:paraId="035B0429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31D48A23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0D0BEE96" w14:textId="77777777"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CC962F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4CAA4A90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FB46B6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02989" w:rsidRPr="00F51F88" w14:paraId="30AE610F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41C42846" w14:textId="77777777" w:rsidR="00B02989" w:rsidRPr="00F51F88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49CAD1" w14:textId="024F6222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32F66F0C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330EDEE6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90" w:type="dxa"/>
          </w:tcPr>
          <w:p w14:paraId="5C89F897" w14:textId="77777777" w:rsidR="00B02989" w:rsidRPr="008F38E6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412AD4C" w14:textId="7514B6E2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4B8EFA6D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4729FBD1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097572" w:rsidRPr="001E6302" w14:paraId="656ACEF4" w14:textId="77777777" w:rsidTr="00E55B20">
        <w:trPr>
          <w:gridAfter w:val="1"/>
          <w:wAfter w:w="6" w:type="dxa"/>
          <w:cantSplit/>
        </w:trPr>
        <w:tc>
          <w:tcPr>
            <w:tcW w:w="5030" w:type="dxa"/>
            <w:gridSpan w:val="2"/>
          </w:tcPr>
          <w:p w14:paraId="2CCE5803" w14:textId="77777777" w:rsidR="00097572" w:rsidRPr="002A2A32" w:rsidRDefault="00097572" w:rsidP="001E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2A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2A2A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285" w:type="dxa"/>
          </w:tcPr>
          <w:p w14:paraId="03134396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</w:tcPr>
          <w:p w14:paraId="15147277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4C77EFB6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3033F79A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9" w:type="dxa"/>
          </w:tcPr>
          <w:p w14:paraId="54AEAAA8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1" w:type="dxa"/>
          </w:tcPr>
          <w:p w14:paraId="4BD5D575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572" w:rsidRPr="001E6302" w14:paraId="4C1BA434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4D926498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2A0206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14:paraId="5A9C5BBF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gridSpan w:val="2"/>
          </w:tcPr>
          <w:p w14:paraId="3B7897BD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1C61EFF9" w14:textId="77777777" w:rsidR="00097572" w:rsidRPr="001E6302" w:rsidRDefault="00097572" w:rsidP="00CE292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743FF3C7" w14:textId="77777777" w:rsidR="00097572" w:rsidRPr="0009757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</w:tcPr>
          <w:p w14:paraId="54780EB4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1" w:type="dxa"/>
          </w:tcPr>
          <w:p w14:paraId="1CD90182" w14:textId="77777777" w:rsidR="00097572" w:rsidRPr="001E6302" w:rsidRDefault="00097572" w:rsidP="00CE2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91D97" w:rsidRPr="001E6302" w14:paraId="5F4EEB3A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5B773FC6" w14:textId="77777777" w:rsidR="00D91D97" w:rsidRPr="00161CAE" w:rsidRDefault="00D91D97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</w:tcPr>
          <w:p w14:paraId="08D66374" w14:textId="37A9AA5D" w:rsidR="00D91D97" w:rsidRPr="00250502" w:rsidRDefault="00250502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5" w:type="dxa"/>
          </w:tcPr>
          <w:p w14:paraId="23B2086C" w14:textId="77777777" w:rsidR="00D91D97" w:rsidRPr="007E2CE7" w:rsidRDefault="00D91D97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7FF9E24F" w14:textId="77777777" w:rsidR="00D91D97" w:rsidRPr="00C77031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290" w:type="dxa"/>
          </w:tcPr>
          <w:p w14:paraId="306BF10D" w14:textId="77777777"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380B5F68" w14:textId="22C470E3" w:rsidR="00D91D97" w:rsidRPr="00B8100F" w:rsidRDefault="00B8100F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32,333</w:t>
            </w:r>
          </w:p>
        </w:tc>
        <w:tc>
          <w:tcPr>
            <w:tcW w:w="289" w:type="dxa"/>
          </w:tcPr>
          <w:p w14:paraId="2757F0E6" w14:textId="77777777" w:rsidR="00D91D97" w:rsidRPr="000233DF" w:rsidRDefault="00D91D97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73C17268" w14:textId="77777777" w:rsidR="00D91D97" w:rsidRPr="00265994" w:rsidRDefault="00D91D97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265994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B05A36" w:rsidRPr="001E6302" w14:paraId="07162D31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71A2FC30" w14:textId="77777777" w:rsidR="00B05A36" w:rsidRPr="00161CAE" w:rsidRDefault="00B05A36" w:rsidP="001E630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14B1C1C4" w14:textId="77777777" w:rsidR="00B05A36" w:rsidRPr="00250502" w:rsidRDefault="00B05A36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63274A" w14:textId="77777777" w:rsidR="00B05A36" w:rsidRPr="007E2CE7" w:rsidRDefault="00B05A36" w:rsidP="001E6302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30E7065E" w14:textId="77777777" w:rsidR="00B05A36" w:rsidRPr="00C77031" w:rsidRDefault="00B05A36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29EC1EBE" w14:textId="77777777" w:rsidR="00B05A36" w:rsidRPr="000233DF" w:rsidRDefault="00B05A3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62641A4A" w14:textId="77777777" w:rsidR="00B05A36" w:rsidRPr="00B8100F" w:rsidRDefault="00B05A36" w:rsidP="00097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35517CB9" w14:textId="77777777" w:rsidR="00B05A36" w:rsidRPr="000233DF" w:rsidRDefault="00B05A36" w:rsidP="001E6302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122A9802" w14:textId="77777777" w:rsidR="00B05A36" w:rsidRPr="002A165C" w:rsidRDefault="00B05A36" w:rsidP="00D26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8100F" w:rsidRPr="001E6302" w14:paraId="1032694A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78D06792" w14:textId="77777777" w:rsidR="00B8100F" w:rsidRPr="00161CAE" w:rsidRDefault="00B8100F" w:rsidP="00B8100F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6537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6E2243C6" w14:textId="77777777" w:rsidR="00B8100F" w:rsidRPr="00250502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338EE6F6" w14:textId="77777777" w:rsidR="00B8100F" w:rsidRPr="007E2CE7" w:rsidRDefault="00B8100F" w:rsidP="00B8100F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</w:tcPr>
          <w:p w14:paraId="0C3F31BA" w14:textId="77777777" w:rsidR="00B8100F" w:rsidRPr="00C77031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90" w:type="dxa"/>
          </w:tcPr>
          <w:p w14:paraId="6F63758C" w14:textId="77777777" w:rsidR="00B8100F" w:rsidRPr="000233DF" w:rsidRDefault="00B8100F" w:rsidP="00B8100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14:paraId="55A178EA" w14:textId="70A2237D" w:rsidR="00B8100F" w:rsidRPr="00B8100F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89" w:type="dxa"/>
          </w:tcPr>
          <w:p w14:paraId="2EA888FE" w14:textId="77777777" w:rsidR="00B8100F" w:rsidRPr="000233DF" w:rsidRDefault="00B8100F" w:rsidP="00B8100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129C45E7" w14:textId="77777777" w:rsidR="00B8100F" w:rsidRPr="00265994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B8100F" w:rsidRPr="001E6302" w14:paraId="6599E416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78FE0276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16D1E" w14:textId="5AC0D8CC" w:rsidR="00B8100F" w:rsidRPr="00250502" w:rsidRDefault="00250502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85" w:type="dxa"/>
          </w:tcPr>
          <w:p w14:paraId="08B3E24E" w14:textId="77777777" w:rsidR="00B8100F" w:rsidRPr="007E2CE7" w:rsidRDefault="00B8100F" w:rsidP="00B8100F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FD8BF8" w14:textId="77777777" w:rsidR="00B8100F" w:rsidRPr="00C77031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90" w:type="dxa"/>
          </w:tcPr>
          <w:p w14:paraId="54EFADCA" w14:textId="77777777" w:rsidR="00B8100F" w:rsidRPr="000233DF" w:rsidRDefault="00B8100F" w:rsidP="00B8100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B129A" w14:textId="0DD3519A" w:rsidR="00B8100F" w:rsidRPr="00B8100F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00F">
              <w:rPr>
                <w:rFonts w:ascii="Angsana New" w:hAnsi="Angsana New"/>
                <w:sz w:val="30"/>
                <w:szCs w:val="30"/>
              </w:rPr>
              <w:t>32,430</w:t>
            </w:r>
          </w:p>
        </w:tc>
        <w:tc>
          <w:tcPr>
            <w:tcW w:w="289" w:type="dxa"/>
          </w:tcPr>
          <w:p w14:paraId="1A3546DC" w14:textId="77777777" w:rsidR="00B8100F" w:rsidRPr="000233DF" w:rsidRDefault="00B8100F" w:rsidP="00B8100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8EC2025" w14:textId="77777777" w:rsidR="00B8100F" w:rsidRPr="001A4E4A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B8100F" w:rsidRPr="00E55B20" w14:paraId="6832D239" w14:textId="77777777" w:rsidTr="00E55B20">
        <w:trPr>
          <w:cantSplit/>
        </w:trPr>
        <w:tc>
          <w:tcPr>
            <w:tcW w:w="3755" w:type="dxa"/>
          </w:tcPr>
          <w:p w14:paraId="5BD0061E" w14:textId="77777777" w:rsidR="00B8100F" w:rsidRPr="00E55B20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14:paraId="56879CD7" w14:textId="77777777" w:rsidR="00B8100F" w:rsidRPr="00B05A36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2B98CC2F" w14:textId="77777777" w:rsidR="00B8100F" w:rsidRPr="00E55B20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</w:tcPr>
          <w:p w14:paraId="1FDDE604" w14:textId="77777777" w:rsidR="00B8100F" w:rsidRPr="00E55B20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1ECDF11C" w14:textId="77777777" w:rsidR="00B8100F" w:rsidRPr="00E55B20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</w:tcPr>
          <w:p w14:paraId="5DA787DA" w14:textId="77777777" w:rsidR="00B8100F" w:rsidRPr="00B05A36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7F139760" w14:textId="77777777" w:rsidR="00B8100F" w:rsidRPr="00E55B20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14:paraId="2DA32E45" w14:textId="77777777" w:rsidR="00B8100F" w:rsidRPr="00E55B20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B8100F" w:rsidRPr="00E24209" w14:paraId="512942BC" w14:textId="77777777" w:rsidTr="00E55B20">
        <w:trPr>
          <w:cantSplit/>
        </w:trPr>
        <w:tc>
          <w:tcPr>
            <w:tcW w:w="3755" w:type="dxa"/>
          </w:tcPr>
          <w:p w14:paraId="00B7C7A7" w14:textId="77777777" w:rsidR="00B8100F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2572F736" w14:textId="77777777" w:rsidR="00B8100F" w:rsidRPr="00B05A36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4682862B" w14:textId="77777777" w:rsidR="00B8100F" w:rsidRPr="00E24209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86203C4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033733CC" w14:textId="77777777" w:rsidR="00B8100F" w:rsidRPr="00E24209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77CAD86C" w14:textId="77777777" w:rsidR="00B8100F" w:rsidRPr="00B05A36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BDD93BC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E795E73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8100F" w:rsidRPr="00E24209" w14:paraId="14586155" w14:textId="77777777" w:rsidTr="00E55B20">
        <w:trPr>
          <w:cantSplit/>
        </w:trPr>
        <w:tc>
          <w:tcPr>
            <w:tcW w:w="3755" w:type="dxa"/>
          </w:tcPr>
          <w:p w14:paraId="36F201C9" w14:textId="77777777" w:rsidR="00B8100F" w:rsidRPr="0069708B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</w:tcPr>
          <w:p w14:paraId="7D3B4D8A" w14:textId="77777777" w:rsidR="00B8100F" w:rsidRPr="00B05A36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671A98F2" w14:textId="77777777" w:rsidR="00B8100F" w:rsidRPr="00E24209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26A78D3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49A9E243" w14:textId="77777777" w:rsidR="00B8100F" w:rsidRPr="00E24209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559F33F" w14:textId="77777777" w:rsidR="00B8100F" w:rsidRPr="00B05A36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6D56645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3C12941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8100F" w:rsidRPr="00E24209" w14:paraId="7664D54A" w14:textId="77777777" w:rsidTr="00E55B20">
        <w:trPr>
          <w:cantSplit/>
        </w:trPr>
        <w:tc>
          <w:tcPr>
            <w:tcW w:w="3755" w:type="dxa"/>
          </w:tcPr>
          <w:p w14:paraId="1D9AAEA1" w14:textId="77777777" w:rsidR="00B8100F" w:rsidRPr="00802B2B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522A2B88" w14:textId="77777777" w:rsidR="00B8100F" w:rsidRPr="00250502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36D4E077" w14:textId="77777777" w:rsidR="00B8100F" w:rsidRPr="00E24209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FB409D4" w14:textId="77777777" w:rsidR="00B8100F" w:rsidRPr="00B30A45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8E9C043" w14:textId="77777777" w:rsidR="00B8100F" w:rsidRPr="00E24209" w:rsidRDefault="00B8100F" w:rsidP="00B8100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A81B7AA" w14:textId="1CE45375" w:rsidR="00B8100F" w:rsidRPr="00925C66" w:rsidRDefault="00925C66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5C66"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  <w:tc>
          <w:tcPr>
            <w:tcW w:w="289" w:type="dxa"/>
          </w:tcPr>
          <w:p w14:paraId="7D6FA8C1" w14:textId="77777777" w:rsidR="00B8100F" w:rsidRPr="00E24209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FA9F690" w14:textId="77777777" w:rsidR="00B8100F" w:rsidRPr="00265994" w:rsidRDefault="00B8100F" w:rsidP="00B8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925C66" w:rsidRPr="00E24209" w14:paraId="7F3F5D75" w14:textId="77777777" w:rsidTr="00E55B20">
        <w:trPr>
          <w:cantSplit/>
        </w:trPr>
        <w:tc>
          <w:tcPr>
            <w:tcW w:w="3755" w:type="dxa"/>
          </w:tcPr>
          <w:p w14:paraId="15577611" w14:textId="7EB046D5" w:rsidR="00925C66" w:rsidRPr="00802B2B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</w:tcPr>
          <w:p w14:paraId="57591928" w14:textId="2F8655FE" w:rsidR="00925C66" w:rsidRPr="00250502" w:rsidRDefault="00250502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93" w:type="dxa"/>
            <w:gridSpan w:val="2"/>
          </w:tcPr>
          <w:p w14:paraId="1026E91A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FC94E8E" w14:textId="77777777" w:rsidR="00925C66" w:rsidRPr="00D1328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90" w:type="dxa"/>
          </w:tcPr>
          <w:p w14:paraId="28D77BB3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6DB13AE5" w14:textId="5447EF0D" w:rsidR="00925C66" w:rsidRPr="00925C6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5C6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432D5E39" w14:textId="77777777" w:rsidR="00925C66" w:rsidRPr="00E2420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E849470" w14:textId="77777777" w:rsidR="00925C66" w:rsidRPr="00265994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99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25C66" w:rsidRPr="00B05A36" w14:paraId="1772FDE3" w14:textId="77777777" w:rsidTr="00DE3401">
        <w:trPr>
          <w:cantSplit/>
        </w:trPr>
        <w:tc>
          <w:tcPr>
            <w:tcW w:w="3755" w:type="dxa"/>
          </w:tcPr>
          <w:p w14:paraId="3CF14A5D" w14:textId="77777777" w:rsidR="00925C66" w:rsidRPr="00B05A3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FBEAB2E" w14:textId="37F26410" w:rsidR="00925C66" w:rsidRPr="00250502" w:rsidRDefault="00250502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93" w:type="dxa"/>
            <w:gridSpan w:val="2"/>
          </w:tcPr>
          <w:p w14:paraId="20B9AB93" w14:textId="77777777" w:rsidR="00925C66" w:rsidRPr="00B05A36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DF7F229" w14:textId="77777777" w:rsidR="00925C66" w:rsidRPr="00D1328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90" w:type="dxa"/>
          </w:tcPr>
          <w:p w14:paraId="7C11B481" w14:textId="77777777" w:rsidR="00925C66" w:rsidRPr="00B05A36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E46C01C" w14:textId="36FC505A" w:rsidR="00925C66" w:rsidRPr="00925C6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5C66"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  <w:tc>
          <w:tcPr>
            <w:tcW w:w="289" w:type="dxa"/>
          </w:tcPr>
          <w:p w14:paraId="0B44C6C5" w14:textId="77777777" w:rsidR="00925C66" w:rsidRPr="00B05A3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688A29D0" w14:textId="77777777" w:rsidR="00925C66" w:rsidRPr="00265994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925C66" w:rsidRPr="00E24209" w14:paraId="797E47B9" w14:textId="77777777" w:rsidTr="00DE3401">
        <w:trPr>
          <w:cantSplit/>
        </w:trPr>
        <w:tc>
          <w:tcPr>
            <w:tcW w:w="3755" w:type="dxa"/>
          </w:tcPr>
          <w:p w14:paraId="3182A177" w14:textId="77777777" w:rsidR="00925C66" w:rsidRPr="00DE3401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792E50" w14:textId="77777777" w:rsidR="00925C66" w:rsidRPr="00250502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93" w:type="dxa"/>
            <w:gridSpan w:val="2"/>
          </w:tcPr>
          <w:p w14:paraId="72F2BC54" w14:textId="77777777" w:rsidR="00925C66" w:rsidRPr="00DE3401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2FD9B9" w14:textId="77777777" w:rsidR="00925C66" w:rsidRPr="00DE3401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77C08E1B" w14:textId="77777777" w:rsidR="00925C66" w:rsidRPr="00DE3401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118A456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9653AE8" w14:textId="77777777" w:rsidR="00925C66" w:rsidRPr="00DE3401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5B918A94" w14:textId="77777777" w:rsidR="00925C66" w:rsidRPr="00DE3401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5C66" w:rsidRPr="00E24209" w14:paraId="2F5780E3" w14:textId="77777777" w:rsidTr="0069708B">
        <w:trPr>
          <w:cantSplit/>
        </w:trPr>
        <w:tc>
          <w:tcPr>
            <w:tcW w:w="3755" w:type="dxa"/>
          </w:tcPr>
          <w:p w14:paraId="7C927CFD" w14:textId="77777777" w:rsidR="00925C66" w:rsidRPr="0025797F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5" w:type="dxa"/>
          </w:tcPr>
          <w:p w14:paraId="1AD1EE9F" w14:textId="77777777" w:rsidR="00925C66" w:rsidRPr="00250502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3" w:type="dxa"/>
            <w:gridSpan w:val="2"/>
          </w:tcPr>
          <w:p w14:paraId="02BC1538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486B574" w14:textId="77777777" w:rsidR="00925C66" w:rsidRPr="00E2420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3EEBC7C9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765C2DAB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950EADD" w14:textId="77777777" w:rsidR="00925C66" w:rsidRPr="00E2420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404EEFEF" w14:textId="77777777" w:rsidR="00925C66" w:rsidRPr="00E2420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25C66" w:rsidRPr="00E24209" w14:paraId="442CF920" w14:textId="77777777" w:rsidTr="0069708B">
        <w:trPr>
          <w:cantSplit/>
        </w:trPr>
        <w:tc>
          <w:tcPr>
            <w:tcW w:w="3755" w:type="dxa"/>
          </w:tcPr>
          <w:p w14:paraId="4AF84EDE" w14:textId="77777777" w:rsidR="00925C66" w:rsidRPr="00802B2B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F682A6" w14:textId="77777777" w:rsidR="00925C66" w:rsidRPr="00250502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93" w:type="dxa"/>
            <w:gridSpan w:val="2"/>
          </w:tcPr>
          <w:p w14:paraId="35FEF8A4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195795B" w14:textId="77777777" w:rsidR="00925C66" w:rsidRPr="00C77031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90" w:type="dxa"/>
          </w:tcPr>
          <w:p w14:paraId="2E5D605E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F46B47D" w14:textId="77777777" w:rsidR="00925C66" w:rsidRPr="00925C6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925C66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9" w:type="dxa"/>
          </w:tcPr>
          <w:p w14:paraId="6686FE0B" w14:textId="77777777" w:rsidR="00925C66" w:rsidRPr="00E2420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63CCD5A5" w14:textId="77777777" w:rsidR="00925C66" w:rsidRPr="00B30A45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25C66" w:rsidRPr="00E24209" w14:paraId="6BCCEDE7" w14:textId="77777777" w:rsidTr="0069708B">
        <w:trPr>
          <w:cantSplit/>
        </w:trPr>
        <w:tc>
          <w:tcPr>
            <w:tcW w:w="3755" w:type="dxa"/>
          </w:tcPr>
          <w:p w14:paraId="0C5E26D5" w14:textId="77777777" w:rsidR="00925C66" w:rsidRPr="006167C3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3046391" w14:textId="58223F2B" w:rsidR="00925C66" w:rsidRPr="00250502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3</w:t>
            </w:r>
            <w:r w:rsidR="00250502" w:rsidRPr="0025050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93" w:type="dxa"/>
            <w:gridSpan w:val="2"/>
          </w:tcPr>
          <w:p w14:paraId="2A6C6F45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CF56962" w14:textId="77777777" w:rsidR="00925C66" w:rsidRPr="00C77031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90" w:type="dxa"/>
          </w:tcPr>
          <w:p w14:paraId="0DD89ABD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49B4F8BC" w14:textId="12021344" w:rsidR="00925C66" w:rsidRPr="00925C6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5C66"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  <w:tc>
          <w:tcPr>
            <w:tcW w:w="289" w:type="dxa"/>
          </w:tcPr>
          <w:p w14:paraId="3EB7275A" w14:textId="77777777" w:rsidR="00925C66" w:rsidRPr="00E2420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6D867C" w14:textId="77777777" w:rsidR="00925C66" w:rsidRPr="00265994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925C66" w:rsidRPr="00E24209" w14:paraId="0527165C" w14:textId="77777777" w:rsidTr="0069708B">
        <w:trPr>
          <w:cantSplit/>
        </w:trPr>
        <w:tc>
          <w:tcPr>
            <w:tcW w:w="3755" w:type="dxa"/>
          </w:tcPr>
          <w:p w14:paraId="2FCFB33A" w14:textId="77777777" w:rsidR="00925C66" w:rsidRPr="00D752DD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E1B78BC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0EF394C6" w14:textId="77777777" w:rsidR="00925C66" w:rsidRPr="00D752DD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319F268E" w14:textId="77777777" w:rsidR="00925C66" w:rsidRPr="00D752DD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90" w:type="dxa"/>
          </w:tcPr>
          <w:p w14:paraId="4196D906" w14:textId="77777777" w:rsidR="00925C66" w:rsidRPr="00D752DD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531080F0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3B2F5526" w14:textId="77777777" w:rsidR="00925C66" w:rsidRPr="00D752DD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21E2641B" w14:textId="77777777" w:rsidR="00925C66" w:rsidRPr="00D752DD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925C66" w:rsidRPr="00C632CF" w14:paraId="2FBCD6D0" w14:textId="77777777" w:rsidTr="00BD58E9">
        <w:trPr>
          <w:cantSplit/>
        </w:trPr>
        <w:tc>
          <w:tcPr>
            <w:tcW w:w="3755" w:type="dxa"/>
          </w:tcPr>
          <w:p w14:paraId="479183E4" w14:textId="77777777" w:rsidR="00925C66" w:rsidRPr="00D9141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</w:tcPr>
          <w:p w14:paraId="347D8BB5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4F657C57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5FEA6E" w14:textId="77777777" w:rsidR="00925C66" w:rsidRPr="00A90430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</w:tcPr>
          <w:p w14:paraId="11B122C1" w14:textId="77777777" w:rsidR="00925C66" w:rsidRPr="00E24209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538F00B5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301AFB3E" w14:textId="77777777" w:rsidR="00925C66" w:rsidRPr="00E2420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6254B0C" w14:textId="77777777" w:rsidR="00925C66" w:rsidRPr="004C2E64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925C66" w:rsidRPr="00C632CF" w14:paraId="561CEB74" w14:textId="77777777" w:rsidTr="00BD58E9">
        <w:trPr>
          <w:cantSplit/>
        </w:trPr>
        <w:tc>
          <w:tcPr>
            <w:tcW w:w="3755" w:type="dxa"/>
          </w:tcPr>
          <w:p w14:paraId="7A89C007" w14:textId="77777777" w:rsidR="00925C66" w:rsidRPr="00802B2B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198BDEA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250502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3" w:type="dxa"/>
            <w:gridSpan w:val="2"/>
          </w:tcPr>
          <w:p w14:paraId="2BBA66BE" w14:textId="77777777" w:rsidR="00925C66" w:rsidRPr="00A2716F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14:paraId="29044B5C" w14:textId="77777777" w:rsidR="00925C66" w:rsidRPr="00B30A45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90" w:type="dxa"/>
          </w:tcPr>
          <w:p w14:paraId="24CBD513" w14:textId="77777777" w:rsidR="00925C66" w:rsidRPr="00A2716F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14:paraId="3ABA0CC6" w14:textId="77777777" w:rsidR="00925C66" w:rsidRPr="00925C6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5C6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9" w:type="dxa"/>
          </w:tcPr>
          <w:p w14:paraId="0E88DDBA" w14:textId="77777777" w:rsidR="00925C66" w:rsidRPr="00E2420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double" w:sz="4" w:space="0" w:color="auto"/>
            </w:tcBorders>
          </w:tcPr>
          <w:p w14:paraId="33AEDB39" w14:textId="77777777" w:rsidR="00925C66" w:rsidRPr="00386FDD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6FD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925C66" w:rsidRPr="00C632CF" w14:paraId="16261CB2" w14:textId="77777777" w:rsidTr="00BD58E9">
        <w:trPr>
          <w:cantSplit/>
        </w:trPr>
        <w:tc>
          <w:tcPr>
            <w:tcW w:w="3755" w:type="dxa"/>
          </w:tcPr>
          <w:p w14:paraId="2E81A180" w14:textId="77777777" w:rsidR="00925C66" w:rsidRPr="00230745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E1D759B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0B358770" w14:textId="77777777" w:rsidR="00925C66" w:rsidRPr="00A2716F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1F999C25" w14:textId="77777777" w:rsidR="00925C66" w:rsidRPr="00A2716F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630803B7" w14:textId="77777777" w:rsidR="00925C66" w:rsidRPr="00A2716F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4583803C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60DB6832" w14:textId="77777777" w:rsidR="00925C66" w:rsidRPr="00230745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5C391D4E" w14:textId="77777777" w:rsidR="00925C66" w:rsidRPr="00230745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925C66" w:rsidRPr="00734C60" w14:paraId="1DD1DA2E" w14:textId="77777777" w:rsidTr="00BD58E9">
        <w:trPr>
          <w:cantSplit/>
        </w:trPr>
        <w:tc>
          <w:tcPr>
            <w:tcW w:w="3755" w:type="dxa"/>
          </w:tcPr>
          <w:p w14:paraId="4F278698" w14:textId="77777777" w:rsidR="00925C66" w:rsidRPr="00F957A3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3A635C52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10D98D3C" w14:textId="77777777" w:rsidR="00925C66" w:rsidRPr="00A2716F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50BE94D" w14:textId="77777777" w:rsidR="00925C66" w:rsidRPr="00A2716F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0" w:type="dxa"/>
          </w:tcPr>
          <w:p w14:paraId="3501F2C9" w14:textId="77777777" w:rsidR="00925C66" w:rsidRPr="00A2716F" w:rsidRDefault="00925C66" w:rsidP="00925C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6CBCB42" w14:textId="77777777" w:rsidR="00925C66" w:rsidRPr="00B02989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73416C54" w14:textId="77777777" w:rsidR="00925C66" w:rsidRPr="0076366C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2FE5CC0D" w14:textId="77777777" w:rsidR="00925C66" w:rsidRPr="0021105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925C66" w:rsidRPr="00734C60" w14:paraId="634F7199" w14:textId="77777777" w:rsidTr="00BD58E9">
        <w:trPr>
          <w:cantSplit/>
        </w:trPr>
        <w:tc>
          <w:tcPr>
            <w:tcW w:w="3755" w:type="dxa"/>
          </w:tcPr>
          <w:p w14:paraId="16ABC6D1" w14:textId="77777777" w:rsidR="00925C66" w:rsidRPr="00802B2B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56F70AEE" w14:textId="77777777" w:rsidR="00925C66" w:rsidRPr="00250502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5E6B1F7B" w14:textId="77777777" w:rsidR="00925C66" w:rsidRPr="00A2716F" w:rsidRDefault="00925C66" w:rsidP="00925C6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4EA3956A" w14:textId="77777777" w:rsidR="00925C66" w:rsidRPr="00B30A45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74A7D447" w14:textId="77777777" w:rsidR="00925C66" w:rsidRPr="00A2716F" w:rsidRDefault="00925C66" w:rsidP="00925C6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</w:tcPr>
          <w:p w14:paraId="6587A0A6" w14:textId="197F4670" w:rsidR="00925C66" w:rsidRPr="00925C6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5C66">
              <w:rPr>
                <w:rFonts w:ascii="Angsana New" w:hAnsi="Angsana New"/>
                <w:sz w:val="30"/>
                <w:szCs w:val="30"/>
              </w:rPr>
              <w:t>44,582</w:t>
            </w:r>
          </w:p>
        </w:tc>
        <w:tc>
          <w:tcPr>
            <w:tcW w:w="289" w:type="dxa"/>
          </w:tcPr>
          <w:p w14:paraId="1F2B000F" w14:textId="77777777" w:rsidR="00925C66" w:rsidRPr="0076366C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4FAE0DAC" w14:textId="77777777" w:rsidR="00925C66" w:rsidRPr="00265994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</w:tr>
      <w:tr w:rsidR="00925C66" w:rsidRPr="00734C60" w14:paraId="52879852" w14:textId="77777777" w:rsidTr="00BD58E9">
        <w:trPr>
          <w:cantSplit/>
        </w:trPr>
        <w:tc>
          <w:tcPr>
            <w:tcW w:w="3755" w:type="dxa"/>
          </w:tcPr>
          <w:p w14:paraId="79C5ECEB" w14:textId="77777777" w:rsidR="00925C66" w:rsidRPr="00802B2B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1EFA9E" w14:textId="03D2F077" w:rsidR="00925C66" w:rsidRPr="00250502" w:rsidRDefault="00250502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3,750</w:t>
            </w:r>
          </w:p>
        </w:tc>
        <w:tc>
          <w:tcPr>
            <w:tcW w:w="293" w:type="dxa"/>
            <w:gridSpan w:val="2"/>
          </w:tcPr>
          <w:p w14:paraId="748153FD" w14:textId="77777777" w:rsidR="00925C66" w:rsidRPr="00A2716F" w:rsidRDefault="00925C66" w:rsidP="00925C6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08013E3" w14:textId="77777777" w:rsidR="00925C66" w:rsidRPr="00C77031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90" w:type="dxa"/>
          </w:tcPr>
          <w:p w14:paraId="6C87B26B" w14:textId="77777777" w:rsidR="00925C66" w:rsidRPr="00A2716F" w:rsidRDefault="00925C66" w:rsidP="00925C6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CD4B399" w14:textId="092BEC67" w:rsidR="00925C66" w:rsidRPr="00925C6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5C66">
              <w:rPr>
                <w:rFonts w:ascii="Angsana New" w:hAnsi="Angsana New"/>
                <w:sz w:val="30"/>
                <w:szCs w:val="30"/>
              </w:rPr>
              <w:t>3,297</w:t>
            </w:r>
          </w:p>
        </w:tc>
        <w:tc>
          <w:tcPr>
            <w:tcW w:w="289" w:type="dxa"/>
          </w:tcPr>
          <w:p w14:paraId="76FAD0D1" w14:textId="77777777" w:rsidR="00925C66" w:rsidRPr="0076366C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0F29D2C5" w14:textId="77777777" w:rsidR="00925C66" w:rsidRPr="00265994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642</w:t>
            </w:r>
          </w:p>
        </w:tc>
      </w:tr>
      <w:tr w:rsidR="00925C66" w:rsidRPr="00734C60" w14:paraId="7076E20F" w14:textId="77777777" w:rsidTr="00BD58E9">
        <w:trPr>
          <w:cantSplit/>
        </w:trPr>
        <w:tc>
          <w:tcPr>
            <w:tcW w:w="3755" w:type="dxa"/>
          </w:tcPr>
          <w:p w14:paraId="36EB69F1" w14:textId="77777777" w:rsidR="00925C66" w:rsidRPr="00802B2B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04C0877" w14:textId="72F49114" w:rsidR="00925C66" w:rsidRPr="00250502" w:rsidRDefault="00250502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3,750</w:t>
            </w:r>
          </w:p>
        </w:tc>
        <w:tc>
          <w:tcPr>
            <w:tcW w:w="293" w:type="dxa"/>
            <w:gridSpan w:val="2"/>
          </w:tcPr>
          <w:p w14:paraId="7FED5C66" w14:textId="77777777" w:rsidR="00925C66" w:rsidRPr="00A2716F" w:rsidRDefault="00925C66" w:rsidP="00925C6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4FFEA479" w14:textId="77777777" w:rsidR="00925C66" w:rsidRPr="00C77031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90" w:type="dxa"/>
          </w:tcPr>
          <w:p w14:paraId="76F8A213" w14:textId="77777777" w:rsidR="00925C66" w:rsidRPr="00A2716F" w:rsidRDefault="00925C66" w:rsidP="00925C66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B6EB73A" w14:textId="1924EB57" w:rsidR="00925C66" w:rsidRPr="00925C66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5C66">
              <w:rPr>
                <w:rFonts w:ascii="Angsana New" w:hAnsi="Angsana New"/>
                <w:sz w:val="30"/>
                <w:szCs w:val="30"/>
              </w:rPr>
              <w:t>47,879</w:t>
            </w:r>
          </w:p>
        </w:tc>
        <w:tc>
          <w:tcPr>
            <w:tcW w:w="289" w:type="dxa"/>
          </w:tcPr>
          <w:p w14:paraId="2177FD85" w14:textId="77777777" w:rsidR="00925C66" w:rsidRPr="0076366C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459BCE" w14:textId="77777777" w:rsidR="00925C66" w:rsidRPr="00265994" w:rsidRDefault="00925C66" w:rsidP="00925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</w:tr>
    </w:tbl>
    <w:p w14:paraId="1D2C61B2" w14:textId="77777777" w:rsidR="00D752DD" w:rsidRDefault="00D752DD"/>
    <w:p w14:paraId="4AACA11C" w14:textId="77777777" w:rsidR="00B86A2F" w:rsidRDefault="00B86A2F"/>
    <w:p w14:paraId="5BAD98E5" w14:textId="77777777" w:rsidR="00B86A2F" w:rsidRDefault="00B86A2F"/>
    <w:tbl>
      <w:tblPr>
        <w:tblW w:w="97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55"/>
        <w:gridCol w:w="1275"/>
        <w:gridCol w:w="285"/>
        <w:gridCol w:w="8"/>
        <w:gridCol w:w="1270"/>
        <w:gridCol w:w="290"/>
        <w:gridCol w:w="1272"/>
        <w:gridCol w:w="289"/>
        <w:gridCol w:w="1281"/>
        <w:gridCol w:w="6"/>
      </w:tblGrid>
      <w:tr w:rsidR="00C74AEE" w:rsidRPr="008F38E6" w14:paraId="0046ABA6" w14:textId="77777777" w:rsidTr="00FD7957">
        <w:trPr>
          <w:gridAfter w:val="1"/>
          <w:wAfter w:w="6" w:type="dxa"/>
          <w:cantSplit/>
        </w:trPr>
        <w:tc>
          <w:tcPr>
            <w:tcW w:w="3755" w:type="dxa"/>
          </w:tcPr>
          <w:p w14:paraId="2DCF6E59" w14:textId="77777777" w:rsidR="00C74AEE" w:rsidRPr="00F51F88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0" w:type="dxa"/>
            <w:gridSpan w:val="8"/>
            <w:tcBorders>
              <w:bottom w:val="single" w:sz="4" w:space="0" w:color="auto"/>
            </w:tcBorders>
          </w:tcPr>
          <w:p w14:paraId="09C9080E" w14:textId="77777777" w:rsidR="00C74AEE" w:rsidRPr="008F38E6" w:rsidRDefault="00C74AEE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4AEE" w:rsidRPr="008F38E6" w14:paraId="62912F75" w14:textId="77777777" w:rsidTr="00FD7957">
        <w:trPr>
          <w:gridAfter w:val="1"/>
          <w:wAfter w:w="6" w:type="dxa"/>
          <w:cantSplit/>
        </w:trPr>
        <w:tc>
          <w:tcPr>
            <w:tcW w:w="3755" w:type="dxa"/>
          </w:tcPr>
          <w:p w14:paraId="3233B960" w14:textId="77777777" w:rsidR="00C74AEE" w:rsidRPr="00F51F88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5B68F4" w14:textId="77777777"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1ED608AC" w14:textId="77777777" w:rsidR="00C74AEE" w:rsidRPr="008F38E6" w:rsidRDefault="00C74AEE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177286" w14:textId="77777777" w:rsidR="00C74AEE" w:rsidRPr="008F38E6" w:rsidRDefault="00C74AEE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02989" w:rsidRPr="008F38E6" w14:paraId="22AF9140" w14:textId="77777777" w:rsidTr="00E55B20">
        <w:trPr>
          <w:gridAfter w:val="1"/>
          <w:wAfter w:w="6" w:type="dxa"/>
          <w:cantSplit/>
        </w:trPr>
        <w:tc>
          <w:tcPr>
            <w:tcW w:w="3755" w:type="dxa"/>
          </w:tcPr>
          <w:p w14:paraId="76D67EDB" w14:textId="77777777" w:rsidR="00B02989" w:rsidRPr="00286BF5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CD9238" w14:textId="5162C34F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726F2F27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E70EFF1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90" w:type="dxa"/>
          </w:tcPr>
          <w:p w14:paraId="3DB1C54C" w14:textId="77777777" w:rsidR="00B02989" w:rsidRPr="008F38E6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7EAB8CB" w14:textId="226D3ED2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9" w:type="dxa"/>
          </w:tcPr>
          <w:p w14:paraId="32C028D3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0EB01C5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B02989" w:rsidRPr="00775D54" w14:paraId="55B7019F" w14:textId="77777777" w:rsidTr="00F500D4">
        <w:trPr>
          <w:cantSplit/>
        </w:trPr>
        <w:tc>
          <w:tcPr>
            <w:tcW w:w="3755" w:type="dxa"/>
          </w:tcPr>
          <w:p w14:paraId="4463FDF2" w14:textId="77777777" w:rsidR="00B02989" w:rsidRPr="00F957A3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5" w:type="dxa"/>
          </w:tcPr>
          <w:p w14:paraId="4B120182" w14:textId="77777777" w:rsidR="00B02989" w:rsidRPr="00183C5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3" w:type="dxa"/>
            <w:gridSpan w:val="2"/>
          </w:tcPr>
          <w:p w14:paraId="0CD0B4D7" w14:textId="77777777" w:rsidR="00B02989" w:rsidRPr="0076366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DB66310" w14:textId="77777777" w:rsidR="00B02989" w:rsidRPr="0021105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0" w:type="dxa"/>
          </w:tcPr>
          <w:p w14:paraId="1903372E" w14:textId="77777777" w:rsidR="00B02989" w:rsidRPr="0076366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B689570" w14:textId="77777777" w:rsidR="00B02989" w:rsidRPr="00183C5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639A63A" w14:textId="77777777" w:rsidR="00B02989" w:rsidRPr="0076366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4CAAF648" w14:textId="77777777" w:rsidR="00B02989" w:rsidRPr="0021105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B02989" w:rsidRPr="00775D54" w14:paraId="5A93B7CF" w14:textId="77777777" w:rsidTr="00F500D4">
        <w:trPr>
          <w:cantSplit/>
        </w:trPr>
        <w:tc>
          <w:tcPr>
            <w:tcW w:w="3755" w:type="dxa"/>
          </w:tcPr>
          <w:p w14:paraId="68C605F4" w14:textId="77777777" w:rsidR="00B02989" w:rsidRPr="0069708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</w:t>
            </w:r>
            <w:r w:rsidRPr="0069708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75" w:type="dxa"/>
          </w:tcPr>
          <w:p w14:paraId="0FDF4FA3" w14:textId="77777777" w:rsidR="00B02989" w:rsidRPr="00183C5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04FEEC92" w14:textId="77777777" w:rsidR="00B02989" w:rsidRPr="0022335A" w:rsidRDefault="00B02989" w:rsidP="00B0298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42C65409" w14:textId="77777777" w:rsidR="00B02989" w:rsidRPr="00B30A4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4D92C38C" w14:textId="77777777" w:rsidR="00B02989" w:rsidRPr="0076366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264A961" w14:textId="77777777" w:rsidR="00B02989" w:rsidRPr="000B6884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" w:type="dxa"/>
          </w:tcPr>
          <w:p w14:paraId="3AC2A7B5" w14:textId="77777777" w:rsidR="00B02989" w:rsidRPr="0076366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8A8B0CE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2989" w:rsidRPr="00775D54" w14:paraId="21118157" w14:textId="77777777" w:rsidTr="00F500D4">
        <w:trPr>
          <w:cantSplit/>
        </w:trPr>
        <w:tc>
          <w:tcPr>
            <w:tcW w:w="3755" w:type="dxa"/>
          </w:tcPr>
          <w:p w14:paraId="6FFF6C65" w14:textId="77777777" w:rsidR="00B02989" w:rsidRPr="00802B2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34EE439F" w14:textId="77777777" w:rsidR="00B02989" w:rsidRP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050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33A4F804" w14:textId="77777777" w:rsidR="00B02989" w:rsidRPr="0022335A" w:rsidRDefault="00B02989" w:rsidP="00B0298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</w:tcPr>
          <w:p w14:paraId="5ACB6F58" w14:textId="77777777" w:rsidR="00B02989" w:rsidRPr="00B30A4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497B5E28" w14:textId="77777777" w:rsidR="00B02989" w:rsidRPr="0076366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CD8008C" w14:textId="6D4821C1" w:rsidR="00B02989" w:rsidRPr="001A3AC6" w:rsidRDefault="001A3AC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5,871</w:t>
            </w:r>
          </w:p>
        </w:tc>
        <w:tc>
          <w:tcPr>
            <w:tcW w:w="289" w:type="dxa"/>
          </w:tcPr>
          <w:p w14:paraId="2599B06F" w14:textId="77777777" w:rsidR="00B02989" w:rsidRPr="0076366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412674C" w14:textId="77777777" w:rsidR="00B02989" w:rsidRPr="00265994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</w:tr>
      <w:tr w:rsidR="00250502" w:rsidRPr="00775D54" w14:paraId="633944D4" w14:textId="77777777" w:rsidTr="00F500D4">
        <w:trPr>
          <w:cantSplit/>
        </w:trPr>
        <w:tc>
          <w:tcPr>
            <w:tcW w:w="3755" w:type="dxa"/>
          </w:tcPr>
          <w:p w14:paraId="379B98F5" w14:textId="77777777" w:rsidR="00250502" w:rsidRPr="00802B2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47CB3D" w14:textId="2C147F1A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7,343</w:t>
            </w:r>
          </w:p>
        </w:tc>
        <w:tc>
          <w:tcPr>
            <w:tcW w:w="293" w:type="dxa"/>
            <w:gridSpan w:val="2"/>
          </w:tcPr>
          <w:p w14:paraId="484CD401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66DF2F8" w14:textId="77777777" w:rsidR="00250502" w:rsidRPr="00C7703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90" w:type="dxa"/>
          </w:tcPr>
          <w:p w14:paraId="030EEE50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ED91AD9" w14:textId="39C617DE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9" w:type="dxa"/>
          </w:tcPr>
          <w:p w14:paraId="19E7E1FC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6FD5415B" w14:textId="77777777" w:rsidR="00250502" w:rsidRPr="00265994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</w:tr>
      <w:tr w:rsidR="00250502" w:rsidRPr="00775D54" w14:paraId="0ABE1644" w14:textId="77777777" w:rsidTr="008C373A">
        <w:trPr>
          <w:cantSplit/>
        </w:trPr>
        <w:tc>
          <w:tcPr>
            <w:tcW w:w="3755" w:type="dxa"/>
          </w:tcPr>
          <w:p w14:paraId="27127420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9FDB3D0" w14:textId="425BACF6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7,343</w:t>
            </w:r>
          </w:p>
        </w:tc>
        <w:tc>
          <w:tcPr>
            <w:tcW w:w="293" w:type="dxa"/>
            <w:gridSpan w:val="2"/>
          </w:tcPr>
          <w:p w14:paraId="64E7F147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1200BE8" w14:textId="77777777" w:rsidR="00250502" w:rsidRPr="00C7703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90" w:type="dxa"/>
          </w:tcPr>
          <w:p w14:paraId="35759853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B618835" w14:textId="5D3D77DF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5,954</w:t>
            </w:r>
          </w:p>
        </w:tc>
        <w:tc>
          <w:tcPr>
            <w:tcW w:w="289" w:type="dxa"/>
          </w:tcPr>
          <w:p w14:paraId="67B35436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B2784D" w14:textId="77777777" w:rsidR="00250502" w:rsidRPr="00265994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250502" w:rsidRPr="00775D54" w14:paraId="2A6ABD0F" w14:textId="77777777" w:rsidTr="008C373A">
        <w:trPr>
          <w:cantSplit/>
        </w:trPr>
        <w:tc>
          <w:tcPr>
            <w:tcW w:w="3755" w:type="dxa"/>
          </w:tcPr>
          <w:p w14:paraId="3968DE95" w14:textId="77777777" w:rsidR="00250502" w:rsidRPr="0069708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72FD698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51483E3D" w14:textId="77777777" w:rsidR="00250502" w:rsidRPr="0069708B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5B888CC4" w14:textId="77777777" w:rsidR="00250502" w:rsidRPr="0069708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208D168B" w14:textId="77777777" w:rsidR="00250502" w:rsidRPr="0069708B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FA69614" w14:textId="77777777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9" w:type="dxa"/>
          </w:tcPr>
          <w:p w14:paraId="14D87754" w14:textId="77777777" w:rsidR="00250502" w:rsidRPr="0069708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4F6680DF" w14:textId="77777777" w:rsidR="00250502" w:rsidRPr="0069708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50502" w:rsidRPr="00A90330" w14:paraId="614D7215" w14:textId="77777777" w:rsidTr="00A90330">
        <w:trPr>
          <w:cantSplit/>
        </w:trPr>
        <w:tc>
          <w:tcPr>
            <w:tcW w:w="3755" w:type="dxa"/>
          </w:tcPr>
          <w:p w14:paraId="5BE3BE51" w14:textId="77777777" w:rsidR="00250502" w:rsidRPr="0025797F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275" w:type="dxa"/>
          </w:tcPr>
          <w:p w14:paraId="4B090969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34BACEC5" w14:textId="77777777" w:rsidR="00250502" w:rsidRPr="00A90330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D9B3C4C" w14:textId="77777777" w:rsidR="00250502" w:rsidRPr="00A90330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47651C8E" w14:textId="77777777" w:rsidR="00250502" w:rsidRPr="00A90330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0D0551A0" w14:textId="77777777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14:paraId="20191908" w14:textId="77777777" w:rsidR="00250502" w:rsidRPr="00A90330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7DE1FA54" w14:textId="77777777" w:rsidR="00250502" w:rsidRPr="00A90330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0502" w:rsidRPr="00A90330" w14:paraId="69E25129" w14:textId="77777777" w:rsidTr="00A90330">
        <w:trPr>
          <w:cantSplit/>
        </w:trPr>
        <w:tc>
          <w:tcPr>
            <w:tcW w:w="3755" w:type="dxa"/>
          </w:tcPr>
          <w:p w14:paraId="731E7C59" w14:textId="77777777" w:rsidR="00250502" w:rsidRPr="00802B2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739551AC" w14:textId="01AD0131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426B30B1" w14:textId="77777777" w:rsidR="00250502" w:rsidRPr="00A90330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537BDDC" w14:textId="77777777" w:rsidR="00250502" w:rsidRPr="00B30A45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667B664E" w14:textId="77777777" w:rsidR="00250502" w:rsidRPr="00A90330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7109FD2" w14:textId="36FAEC86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89" w:type="dxa"/>
          </w:tcPr>
          <w:p w14:paraId="43CFFAD4" w14:textId="77777777" w:rsidR="00250502" w:rsidRPr="00A90330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CD6720E" w14:textId="77777777" w:rsidR="00250502" w:rsidRPr="00B30A45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250502" w:rsidRPr="00A90330" w14:paraId="0EFC200A" w14:textId="77777777" w:rsidTr="006D6B5E">
        <w:trPr>
          <w:cantSplit/>
        </w:trPr>
        <w:tc>
          <w:tcPr>
            <w:tcW w:w="3755" w:type="dxa"/>
          </w:tcPr>
          <w:p w14:paraId="2A507613" w14:textId="77777777" w:rsidR="00250502" w:rsidRPr="006167C3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BCE8B1F" w14:textId="15DC1B8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7,343</w:t>
            </w:r>
          </w:p>
        </w:tc>
        <w:tc>
          <w:tcPr>
            <w:tcW w:w="293" w:type="dxa"/>
            <w:gridSpan w:val="2"/>
          </w:tcPr>
          <w:p w14:paraId="6DBC0464" w14:textId="77777777" w:rsidR="00250502" w:rsidRPr="00A90330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1017254" w14:textId="339B9197" w:rsidR="00250502" w:rsidRPr="00EE3C9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90" w:type="dxa"/>
          </w:tcPr>
          <w:p w14:paraId="0F8BE00D" w14:textId="77777777" w:rsidR="00250502" w:rsidRPr="00A90330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41F1CE8" w14:textId="216E0377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A3AC6">
              <w:rPr>
                <w:rFonts w:ascii="Angsana New" w:hAnsi="Angsana New"/>
                <w:bCs/>
                <w:sz w:val="30"/>
                <w:szCs w:val="30"/>
              </w:rPr>
              <w:t>6,174</w:t>
            </w:r>
          </w:p>
        </w:tc>
        <w:tc>
          <w:tcPr>
            <w:tcW w:w="289" w:type="dxa"/>
          </w:tcPr>
          <w:p w14:paraId="38A49D04" w14:textId="77777777" w:rsidR="00250502" w:rsidRPr="00A90330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2866CA" w14:textId="6E2BEA82" w:rsidR="00250502" w:rsidRPr="00EE3C9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250502" w:rsidRPr="00A90330" w14:paraId="1B456DFE" w14:textId="77777777" w:rsidTr="006D6B5E">
        <w:trPr>
          <w:cantSplit/>
        </w:trPr>
        <w:tc>
          <w:tcPr>
            <w:tcW w:w="3755" w:type="dxa"/>
          </w:tcPr>
          <w:p w14:paraId="7965CC23" w14:textId="77777777" w:rsidR="00250502" w:rsidRPr="006D6B5E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15556DF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93" w:type="dxa"/>
            <w:gridSpan w:val="2"/>
          </w:tcPr>
          <w:p w14:paraId="51F2821A" w14:textId="77777777" w:rsidR="00250502" w:rsidRPr="006D6B5E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5F75F829" w14:textId="77777777" w:rsidR="00250502" w:rsidRPr="006D6B5E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4BBE1922" w14:textId="77777777" w:rsidR="00250502" w:rsidRPr="006D6B5E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</w:tcPr>
          <w:p w14:paraId="56D6F7D4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0FEE6EFD" w14:textId="77777777" w:rsidR="00250502" w:rsidRPr="006D6B5E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</w:tcPr>
          <w:p w14:paraId="492493C3" w14:textId="77777777" w:rsidR="00250502" w:rsidRPr="006D6B5E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50502" w:rsidRPr="00A90330" w14:paraId="2053748D" w14:textId="77777777" w:rsidTr="006D6B5E">
        <w:trPr>
          <w:cantSplit/>
        </w:trPr>
        <w:tc>
          <w:tcPr>
            <w:tcW w:w="3755" w:type="dxa"/>
          </w:tcPr>
          <w:p w14:paraId="51996E0F" w14:textId="77777777" w:rsidR="00250502" w:rsidRPr="00571CF4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</w:tcPr>
          <w:p w14:paraId="0620058D" w14:textId="77777777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14:paraId="1581AC5F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ABE6A31" w14:textId="77777777" w:rsidR="00250502" w:rsidRPr="00C0031F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65FC9DAF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73A3225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7EA27AAC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A491265" w14:textId="77777777" w:rsid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0502" w:rsidRPr="00A90330" w14:paraId="6690130E" w14:textId="77777777" w:rsidTr="006D6B5E">
        <w:trPr>
          <w:cantSplit/>
        </w:trPr>
        <w:tc>
          <w:tcPr>
            <w:tcW w:w="3755" w:type="dxa"/>
          </w:tcPr>
          <w:p w14:paraId="3CAB001E" w14:textId="77777777" w:rsidR="00250502" w:rsidRPr="00802B2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07304FE6" w14:textId="77777777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6375EB97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DDBF32C" w14:textId="77777777" w:rsidR="00250502" w:rsidRPr="00B30A45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3A0CA75E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27D8676" w14:textId="220D06A5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36,338</w:t>
            </w:r>
          </w:p>
        </w:tc>
        <w:tc>
          <w:tcPr>
            <w:tcW w:w="289" w:type="dxa"/>
          </w:tcPr>
          <w:p w14:paraId="749C1104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2245B07B" w14:textId="77777777" w:rsidR="00250502" w:rsidRPr="00B30A45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250502" w:rsidRPr="00A90330" w14:paraId="09B0F7C6" w14:textId="77777777" w:rsidTr="006D6B5E">
        <w:trPr>
          <w:cantSplit/>
        </w:trPr>
        <w:tc>
          <w:tcPr>
            <w:tcW w:w="3755" w:type="dxa"/>
          </w:tcPr>
          <w:p w14:paraId="4037FF04" w14:textId="77777777" w:rsidR="00250502" w:rsidRPr="009C61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3F3F0AC1" w14:textId="77777777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  <w:tcBorders>
              <w:bottom w:val="nil"/>
            </w:tcBorders>
          </w:tcPr>
          <w:p w14:paraId="708C60D5" w14:textId="77777777" w:rsidR="00250502" w:rsidRPr="009C6189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nil"/>
            </w:tcBorders>
          </w:tcPr>
          <w:p w14:paraId="546BB999" w14:textId="77777777" w:rsidR="00250502" w:rsidRPr="009C61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90" w:type="dxa"/>
            <w:tcBorders>
              <w:bottom w:val="nil"/>
            </w:tcBorders>
          </w:tcPr>
          <w:p w14:paraId="43BC03EA" w14:textId="77777777" w:rsidR="00250502" w:rsidRPr="009C6189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double" w:sz="4" w:space="0" w:color="auto"/>
              <w:bottom w:val="nil"/>
            </w:tcBorders>
          </w:tcPr>
          <w:p w14:paraId="1EEEFFFA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51DED6BC" w14:textId="77777777" w:rsidR="00250502" w:rsidRPr="009C61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  <w:bottom w:val="nil"/>
            </w:tcBorders>
          </w:tcPr>
          <w:p w14:paraId="6CE0DDFC" w14:textId="77777777" w:rsidR="00250502" w:rsidRPr="009C61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50502" w:rsidRPr="00775D54" w14:paraId="6492BD42" w14:textId="77777777" w:rsidTr="008C373A">
        <w:trPr>
          <w:cantSplit/>
        </w:trPr>
        <w:tc>
          <w:tcPr>
            <w:tcW w:w="3755" w:type="dxa"/>
          </w:tcPr>
          <w:p w14:paraId="651E17B5" w14:textId="77777777" w:rsidR="00250502" w:rsidRPr="00571CF4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71CF4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4E805E1C" w14:textId="77777777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14:paraId="2DA72C78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161B856" w14:textId="77777777" w:rsidR="00250502" w:rsidRPr="00C0031F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1CE96C53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41ED5EA8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4A552258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F135AE4" w14:textId="77777777" w:rsid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0502" w:rsidRPr="00775D54" w14:paraId="2173182A" w14:textId="77777777" w:rsidTr="0069708B">
        <w:trPr>
          <w:cantSplit/>
        </w:trPr>
        <w:tc>
          <w:tcPr>
            <w:tcW w:w="3755" w:type="dxa"/>
          </w:tcPr>
          <w:p w14:paraId="6C738469" w14:textId="77777777" w:rsidR="00250502" w:rsidRPr="001308D4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14:paraId="26AB9E84" w14:textId="77777777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14:paraId="20ECF6DC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DC725A5" w14:textId="77777777" w:rsidR="00250502" w:rsidRPr="00C0031F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1BFC0EF9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FD72CBE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6CDC3708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57382F15" w14:textId="77777777" w:rsid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0502" w:rsidRPr="00775D54" w14:paraId="5F46EDCE" w14:textId="77777777" w:rsidTr="0069708B">
        <w:trPr>
          <w:cantSplit/>
        </w:trPr>
        <w:tc>
          <w:tcPr>
            <w:tcW w:w="3755" w:type="dxa"/>
          </w:tcPr>
          <w:p w14:paraId="5772CD70" w14:textId="77777777" w:rsidR="00250502" w:rsidRPr="00802B2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6A4014C8" w14:textId="77777777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376A275B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E749AB5" w14:textId="77777777" w:rsidR="00250502" w:rsidRPr="00B30A45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A600AFD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19261DB" w14:textId="5C4C8FCE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2,649</w:t>
            </w:r>
          </w:p>
        </w:tc>
        <w:tc>
          <w:tcPr>
            <w:tcW w:w="289" w:type="dxa"/>
          </w:tcPr>
          <w:p w14:paraId="57C0CF25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1AD7AE50" w14:textId="77777777" w:rsidR="00250502" w:rsidRPr="00265994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</w:tr>
      <w:tr w:rsidR="00250502" w:rsidRPr="00775D54" w14:paraId="34BB9315" w14:textId="77777777" w:rsidTr="00571CF4">
        <w:trPr>
          <w:cantSplit/>
        </w:trPr>
        <w:tc>
          <w:tcPr>
            <w:tcW w:w="3755" w:type="dxa"/>
          </w:tcPr>
          <w:p w14:paraId="3F1DE143" w14:textId="77777777" w:rsidR="00250502" w:rsidRPr="00802B2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857909E" w14:textId="5C15A6CE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293" w:type="dxa"/>
            <w:gridSpan w:val="2"/>
          </w:tcPr>
          <w:p w14:paraId="5253EFF7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929A63A" w14:textId="77777777" w:rsidR="00250502" w:rsidRPr="00C7703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90" w:type="dxa"/>
          </w:tcPr>
          <w:p w14:paraId="4DDAF48F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3E4E498" w14:textId="03CB961F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 w:hint="cs"/>
                <w:sz w:val="30"/>
                <w:szCs w:val="30"/>
              </w:rPr>
              <w:t>1,</w:t>
            </w:r>
            <w:r w:rsidRPr="001A3AC6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89" w:type="dxa"/>
          </w:tcPr>
          <w:p w14:paraId="5F228278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49F41AF9" w14:textId="77777777" w:rsidR="00250502" w:rsidRPr="00B30A45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1,408</w:t>
            </w:r>
          </w:p>
        </w:tc>
      </w:tr>
      <w:tr w:rsidR="00250502" w:rsidRPr="00775D54" w14:paraId="742F874F" w14:textId="77777777" w:rsidTr="00571CF4">
        <w:trPr>
          <w:cantSplit/>
        </w:trPr>
        <w:tc>
          <w:tcPr>
            <w:tcW w:w="3755" w:type="dxa"/>
          </w:tcPr>
          <w:p w14:paraId="1B065131" w14:textId="77777777" w:rsidR="00250502" w:rsidRPr="005F0D8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C657FFE" w14:textId="6AC83A8E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293" w:type="dxa"/>
            <w:gridSpan w:val="2"/>
          </w:tcPr>
          <w:p w14:paraId="3CEC2025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499A025C" w14:textId="77777777" w:rsidR="00250502" w:rsidRPr="00C7703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90" w:type="dxa"/>
          </w:tcPr>
          <w:p w14:paraId="345951DF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1A6B8AB" w14:textId="670B6E2E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 w:hint="cs"/>
                <w:sz w:val="30"/>
                <w:szCs w:val="30"/>
              </w:rPr>
              <w:t>4,</w:t>
            </w:r>
            <w:r w:rsidRPr="001A3AC6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89" w:type="dxa"/>
          </w:tcPr>
          <w:p w14:paraId="54075E19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1C717" w14:textId="77777777" w:rsidR="00250502" w:rsidRPr="00265994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</w:tr>
      <w:tr w:rsidR="00250502" w:rsidRPr="009C6189" w14:paraId="15E0DD27" w14:textId="77777777" w:rsidTr="00571CF4">
        <w:trPr>
          <w:cantSplit/>
        </w:trPr>
        <w:tc>
          <w:tcPr>
            <w:tcW w:w="3755" w:type="dxa"/>
          </w:tcPr>
          <w:p w14:paraId="5E66C640" w14:textId="77777777" w:rsidR="00250502" w:rsidRPr="009C61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D07C76" w14:textId="77777777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293" w:type="dxa"/>
            <w:gridSpan w:val="2"/>
          </w:tcPr>
          <w:p w14:paraId="04439456" w14:textId="77777777" w:rsidR="00250502" w:rsidRPr="009C6189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2F9E5613" w14:textId="77777777" w:rsidR="00250502" w:rsidRPr="009C61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90" w:type="dxa"/>
          </w:tcPr>
          <w:p w14:paraId="6858DE88" w14:textId="77777777" w:rsidR="00250502" w:rsidRPr="009C6189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345DFA1F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9" w:type="dxa"/>
          </w:tcPr>
          <w:p w14:paraId="145154A0" w14:textId="77777777" w:rsidR="00250502" w:rsidRPr="009C61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</w:tcPr>
          <w:p w14:paraId="0F283E0B" w14:textId="77777777" w:rsidR="00250502" w:rsidRPr="009C61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250502" w:rsidRPr="00775D54" w14:paraId="261A0855" w14:textId="77777777" w:rsidTr="009C6189">
        <w:trPr>
          <w:cantSplit/>
        </w:trPr>
        <w:tc>
          <w:tcPr>
            <w:tcW w:w="3755" w:type="dxa"/>
          </w:tcPr>
          <w:p w14:paraId="6E90DAA3" w14:textId="77777777" w:rsidR="00250502" w:rsidRPr="001308D4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ส่วนที่ถึงกำหนดชำระหลังจาก</w:t>
            </w: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5" w:type="dxa"/>
          </w:tcPr>
          <w:p w14:paraId="46208544" w14:textId="77777777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93" w:type="dxa"/>
            <w:gridSpan w:val="2"/>
          </w:tcPr>
          <w:p w14:paraId="68A56AD3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D001AC9" w14:textId="77777777" w:rsidR="00250502" w:rsidRPr="00B30A45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78106DB4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94D86AE" w14:textId="77777777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9" w:type="dxa"/>
          </w:tcPr>
          <w:p w14:paraId="1E349775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62A3199A" w14:textId="77777777" w:rsidR="00250502" w:rsidRPr="00386FDD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50502" w:rsidRPr="00775D54" w14:paraId="0E652401" w14:textId="77777777" w:rsidTr="0069708B">
        <w:trPr>
          <w:cantSplit/>
        </w:trPr>
        <w:tc>
          <w:tcPr>
            <w:tcW w:w="3755" w:type="dxa"/>
          </w:tcPr>
          <w:p w14:paraId="4FBE611F" w14:textId="77777777" w:rsidR="00250502" w:rsidRPr="00802B2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55A0BD99" w14:textId="77777777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3" w:type="dxa"/>
            <w:gridSpan w:val="2"/>
          </w:tcPr>
          <w:p w14:paraId="12968089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32CDB51A" w14:textId="77777777" w:rsidR="00250502" w:rsidRPr="00B30A45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18A97C2A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90D294E" w14:textId="7C07872F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45,333</w:t>
            </w:r>
          </w:p>
        </w:tc>
        <w:tc>
          <w:tcPr>
            <w:tcW w:w="289" w:type="dxa"/>
          </w:tcPr>
          <w:p w14:paraId="48F66B34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</w:tcPr>
          <w:p w14:paraId="307B89E0" w14:textId="77777777" w:rsidR="00250502" w:rsidRPr="007F40AD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47,332</w:t>
            </w:r>
          </w:p>
        </w:tc>
      </w:tr>
      <w:tr w:rsidR="00250502" w:rsidRPr="00775D54" w14:paraId="6FD15609" w14:textId="77777777" w:rsidTr="00571CF4">
        <w:trPr>
          <w:cantSplit/>
        </w:trPr>
        <w:tc>
          <w:tcPr>
            <w:tcW w:w="3755" w:type="dxa"/>
          </w:tcPr>
          <w:p w14:paraId="5922F4BB" w14:textId="77777777" w:rsidR="00250502" w:rsidRPr="00802B2B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D1396E1" w14:textId="111BE1EA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12,165</w:t>
            </w:r>
          </w:p>
        </w:tc>
        <w:tc>
          <w:tcPr>
            <w:tcW w:w="293" w:type="dxa"/>
            <w:gridSpan w:val="2"/>
          </w:tcPr>
          <w:p w14:paraId="6390139F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94DAB75" w14:textId="77777777" w:rsidR="00250502" w:rsidRPr="00C7703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90" w:type="dxa"/>
          </w:tcPr>
          <w:p w14:paraId="23B7622D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D3E1471" w14:textId="16339E0C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12,165</w:t>
            </w:r>
          </w:p>
        </w:tc>
        <w:tc>
          <w:tcPr>
            <w:tcW w:w="289" w:type="dxa"/>
          </w:tcPr>
          <w:p w14:paraId="61A30073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14:paraId="45552DF8" w14:textId="77777777" w:rsidR="00250502" w:rsidRPr="007F40AD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</w:tr>
      <w:tr w:rsidR="00250502" w:rsidRPr="00775D54" w14:paraId="2073E587" w14:textId="77777777" w:rsidTr="00571CF4">
        <w:trPr>
          <w:cantSplit/>
        </w:trPr>
        <w:tc>
          <w:tcPr>
            <w:tcW w:w="3755" w:type="dxa"/>
          </w:tcPr>
          <w:p w14:paraId="4CDE9A65" w14:textId="77777777" w:rsid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2D5E9BD" w14:textId="67AEB954" w:rsidR="00250502" w:rsidRP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12,165</w:t>
            </w:r>
          </w:p>
        </w:tc>
        <w:tc>
          <w:tcPr>
            <w:tcW w:w="293" w:type="dxa"/>
            <w:gridSpan w:val="2"/>
          </w:tcPr>
          <w:p w14:paraId="3374B15B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1EC4C4A8" w14:textId="77777777" w:rsidR="00250502" w:rsidRPr="00C7703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90" w:type="dxa"/>
          </w:tcPr>
          <w:p w14:paraId="7DB91747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0BEEC1D" w14:textId="7991AD91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57,498</w:t>
            </w:r>
          </w:p>
        </w:tc>
        <w:tc>
          <w:tcPr>
            <w:tcW w:w="289" w:type="dxa"/>
          </w:tcPr>
          <w:p w14:paraId="7774EEF8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0A983" w14:textId="77777777" w:rsidR="00250502" w:rsidRPr="007F40AD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60,712</w:t>
            </w:r>
          </w:p>
        </w:tc>
      </w:tr>
      <w:tr w:rsidR="00250502" w:rsidRPr="00775D54" w14:paraId="441798D6" w14:textId="77777777" w:rsidTr="00571CF4">
        <w:trPr>
          <w:cantSplit/>
        </w:trPr>
        <w:tc>
          <w:tcPr>
            <w:tcW w:w="3755" w:type="dxa"/>
          </w:tcPr>
          <w:p w14:paraId="193924D7" w14:textId="77777777" w:rsidR="00250502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04719CE" w14:textId="56EE0A55" w:rsidR="00250502" w:rsidRPr="00B02989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50502">
              <w:rPr>
                <w:rFonts w:ascii="Angsana New" w:hAnsi="Angsana New"/>
                <w:sz w:val="30"/>
                <w:szCs w:val="30"/>
              </w:rPr>
              <w:t>13,622</w:t>
            </w:r>
          </w:p>
        </w:tc>
        <w:tc>
          <w:tcPr>
            <w:tcW w:w="293" w:type="dxa"/>
            <w:gridSpan w:val="2"/>
          </w:tcPr>
          <w:p w14:paraId="02B5DB8A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5B3FF99" w14:textId="77777777" w:rsidR="00250502" w:rsidRPr="00C77031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14,788</w:t>
            </w:r>
          </w:p>
        </w:tc>
        <w:tc>
          <w:tcPr>
            <w:tcW w:w="290" w:type="dxa"/>
          </w:tcPr>
          <w:p w14:paraId="3561487B" w14:textId="77777777" w:rsidR="00250502" w:rsidRPr="0076366C" w:rsidRDefault="00250502" w:rsidP="0025050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026747E" w14:textId="3D5EE97E" w:rsidR="00250502" w:rsidRPr="001A3AC6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3AC6">
              <w:rPr>
                <w:rFonts w:ascii="Angsana New" w:hAnsi="Angsana New"/>
                <w:sz w:val="30"/>
                <w:szCs w:val="30"/>
              </w:rPr>
              <w:t>61,604</w:t>
            </w:r>
          </w:p>
        </w:tc>
        <w:tc>
          <w:tcPr>
            <w:tcW w:w="289" w:type="dxa"/>
          </w:tcPr>
          <w:p w14:paraId="0E4FEF80" w14:textId="77777777" w:rsidR="00250502" w:rsidRPr="0076366C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A3C05E" w14:textId="77777777" w:rsidR="00250502" w:rsidRPr="007F40AD" w:rsidRDefault="00250502" w:rsidP="002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  <w:r w:rsidRPr="007F40A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675</w:t>
            </w:r>
          </w:p>
        </w:tc>
      </w:tr>
    </w:tbl>
    <w:p w14:paraId="584F168B" w14:textId="77777777" w:rsidR="00DE42F3" w:rsidRDefault="00DE42F3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D20B34D" w14:textId="1B470CF8" w:rsidR="00157D58" w:rsidRDefault="001468CC" w:rsidP="001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</w:t>
      </w:r>
      <w:r w:rsidR="00315D50">
        <w:rPr>
          <w:rFonts w:ascii="Angsana New" w:hAnsi="Angsana New" w:hint="cs"/>
          <w:sz w:val="30"/>
          <w:szCs w:val="30"/>
          <w:cs/>
        </w:rPr>
        <w:t>เก้าเดือน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>3</w:t>
      </w:r>
      <w:r w:rsidR="0066537D" w:rsidRPr="0066537D">
        <w:rPr>
          <w:rFonts w:ascii="Angsana New" w:hAnsi="Angsana New" w:hint="cs"/>
          <w:sz w:val="30"/>
          <w:szCs w:val="30"/>
        </w:rPr>
        <w:t>0</w:t>
      </w:r>
      <w:r w:rsidRPr="00E47182">
        <w:rPr>
          <w:rFonts w:ascii="Angsana New" w:hAnsi="Angsana New"/>
          <w:sz w:val="30"/>
          <w:szCs w:val="30"/>
        </w:rPr>
        <w:t xml:space="preserve"> </w:t>
      </w:r>
      <w:r w:rsidR="008D7CF1">
        <w:rPr>
          <w:rFonts w:ascii="Angsana New" w:hAnsi="Angsana New" w:hint="cs"/>
          <w:sz w:val="30"/>
          <w:szCs w:val="30"/>
          <w:cs/>
        </w:rPr>
        <w:t>กันยายน</w:t>
      </w:r>
      <w:r w:rsidRPr="00E47182">
        <w:rPr>
          <w:rFonts w:ascii="Angsana New" w:hAnsi="Angsana New"/>
          <w:sz w:val="30"/>
          <w:szCs w:val="30"/>
          <w:cs/>
        </w:rPr>
        <w:t xml:space="preserve"> </w:t>
      </w:r>
      <w:r w:rsidR="00F554B3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6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F554B3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="00157D58">
        <w:rPr>
          <w:rFonts w:ascii="Angsana New" w:hAnsi="Angsana New" w:hint="cs"/>
          <w:sz w:val="30"/>
          <w:szCs w:val="30"/>
          <w:cs/>
        </w:rPr>
        <w:t>สำหรับเงินให้กู้ยืมระยะสั้นแก่และเงินกู้ยืมระยะสั้นจาก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ที่เกี่ยวข้องกันมีดังนี้</w:t>
      </w:r>
    </w:p>
    <w:p w14:paraId="1A8B84E4" w14:textId="77777777" w:rsidR="001468CC" w:rsidRPr="009D3502" w:rsidRDefault="001468CC" w:rsidP="00157D58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14:paraId="79CC4243" w14:textId="77777777" w:rsidTr="00783015">
        <w:trPr>
          <w:cantSplit/>
        </w:trPr>
        <w:tc>
          <w:tcPr>
            <w:tcW w:w="4059" w:type="dxa"/>
          </w:tcPr>
          <w:p w14:paraId="7575D24D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14:paraId="4411CC02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14E5A607" w14:textId="77777777" w:rsidTr="00783015">
        <w:trPr>
          <w:cantSplit/>
        </w:trPr>
        <w:tc>
          <w:tcPr>
            <w:tcW w:w="4059" w:type="dxa"/>
          </w:tcPr>
          <w:p w14:paraId="2C1706DE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A6F3650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7834F5C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33887462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51766" w:rsidRPr="00F51F88" w14:paraId="7166DD91" w14:textId="77777777" w:rsidTr="00783015">
        <w:trPr>
          <w:cantSplit/>
        </w:trPr>
        <w:tc>
          <w:tcPr>
            <w:tcW w:w="4059" w:type="dxa"/>
          </w:tcPr>
          <w:p w14:paraId="491F0687" w14:textId="77777777"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4A346C" w14:textId="77777777" w:rsidR="00351766" w:rsidRPr="00D413D6" w:rsidRDefault="0066537D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7C9E2BC" w14:textId="77777777" w:rsidR="00351766" w:rsidRPr="00D413D6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0C156D" w14:textId="77777777" w:rsidR="00351766" w:rsidRPr="00D413D6" w:rsidRDefault="0066537D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83C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59EA2E1" w14:textId="77777777" w:rsidR="00351766" w:rsidRPr="00D413D6" w:rsidRDefault="00351766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1DB78FD" w14:textId="77777777" w:rsidR="00351766" w:rsidRPr="00D413D6" w:rsidRDefault="0066537D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BBD6770" w14:textId="77777777" w:rsidR="00351766" w:rsidRPr="00D413D6" w:rsidRDefault="00351766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C36123F" w14:textId="77777777" w:rsidR="00351766" w:rsidRPr="00D413D6" w:rsidRDefault="0066537D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83C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51766" w:rsidRPr="00E24209" w14:paraId="267616B9" w14:textId="77777777" w:rsidTr="00783015">
        <w:trPr>
          <w:cantSplit/>
        </w:trPr>
        <w:tc>
          <w:tcPr>
            <w:tcW w:w="4059" w:type="dxa"/>
          </w:tcPr>
          <w:p w14:paraId="124EE60F" w14:textId="77777777" w:rsidR="00351766" w:rsidRPr="00D91419" w:rsidRDefault="00351766" w:rsidP="0081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DC93F4" w14:textId="77777777" w:rsidR="00351766" w:rsidRPr="00BE06E7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424F4EB" w14:textId="77777777"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8D4D02E" w14:textId="77777777" w:rsidR="00351766" w:rsidRPr="00BE06E7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17437BBC" w14:textId="77777777" w:rsidR="00351766" w:rsidRPr="00E24209" w:rsidRDefault="00351766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2EE9B10" w14:textId="77777777"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6BF7E64" w14:textId="77777777" w:rsidR="00351766" w:rsidRPr="00E24209" w:rsidRDefault="00351766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B60AA67" w14:textId="77777777" w:rsidR="00351766" w:rsidRPr="00E24209" w:rsidRDefault="00351766" w:rsidP="002A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02989" w:rsidRPr="00E24209" w14:paraId="1A2438A5" w14:textId="77777777" w:rsidTr="00783015">
        <w:trPr>
          <w:cantSplit/>
        </w:trPr>
        <w:tc>
          <w:tcPr>
            <w:tcW w:w="4059" w:type="dxa"/>
          </w:tcPr>
          <w:p w14:paraId="1B5280DD" w14:textId="77777777" w:rsidR="00B02989" w:rsidRPr="00840E3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472666F7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2748F2EA" w14:textId="77777777" w:rsidR="00B02989" w:rsidRPr="00E24209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49BC50A" w14:textId="77777777" w:rsidR="00B02989" w:rsidRPr="000974A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Pr="000974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56E2D5CA" w14:textId="77777777" w:rsidR="00B02989" w:rsidRPr="00E24209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7309952" w14:textId="77777777" w:rsidR="00B02989" w:rsidRPr="001A3AC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C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E76D10D" w14:textId="77777777" w:rsidR="00B02989" w:rsidRPr="00D413D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2F3EE000" w14:textId="154C4E1A" w:rsidR="00B02989" w:rsidRPr="00F91AD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77345">
              <w:rPr>
                <w:rFonts w:ascii="Angsana New" w:hAnsi="Angsana New"/>
                <w:bCs/>
                <w:sz w:val="30"/>
                <w:szCs w:val="30"/>
              </w:rPr>
              <w:t>27,300</w:t>
            </w:r>
          </w:p>
        </w:tc>
      </w:tr>
      <w:tr w:rsidR="00B02989" w:rsidRPr="00E24209" w14:paraId="5F8DED4C" w14:textId="77777777" w:rsidTr="00783015">
        <w:trPr>
          <w:cantSplit/>
        </w:trPr>
        <w:tc>
          <w:tcPr>
            <w:tcW w:w="4059" w:type="dxa"/>
          </w:tcPr>
          <w:p w14:paraId="7A9DC0D8" w14:textId="77777777" w:rsidR="00B02989" w:rsidRPr="00B9754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10FC136F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B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18251A2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6F827230" w14:textId="77777777" w:rsidR="00B02989" w:rsidRPr="004B1EA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A63A06F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B0EAC0C" w14:textId="77777777" w:rsidR="00B02989" w:rsidRPr="001A3AC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C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CEB2D96" w14:textId="77777777" w:rsidR="00B02989" w:rsidRPr="00EC7D7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4540BC8B" w14:textId="25DC75B4" w:rsidR="00B02989" w:rsidRPr="00024591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77345">
              <w:rPr>
                <w:rFonts w:ascii="Angsana New" w:hAnsi="Angsana New"/>
                <w:bCs/>
                <w:sz w:val="30"/>
                <w:szCs w:val="30"/>
              </w:rPr>
              <w:t>13,000</w:t>
            </w:r>
          </w:p>
        </w:tc>
      </w:tr>
      <w:tr w:rsidR="00B02989" w:rsidRPr="00E24209" w14:paraId="6BE1A605" w14:textId="77777777" w:rsidTr="00862576">
        <w:trPr>
          <w:cantSplit/>
        </w:trPr>
        <w:tc>
          <w:tcPr>
            <w:tcW w:w="4059" w:type="dxa"/>
          </w:tcPr>
          <w:p w14:paraId="62D55D6A" w14:textId="77777777" w:rsidR="00B02989" w:rsidRPr="00B9754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6D9F6C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B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E89CC00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63E6B4" w14:textId="77777777" w:rsidR="00B02989" w:rsidRPr="000974A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E9664E6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AA9BFC5" w14:textId="77777777" w:rsidR="00B02989" w:rsidRPr="001A3AC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C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D2EB7D7" w14:textId="77777777" w:rsidR="00B02989" w:rsidRPr="00EC7D7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44F93B0" w14:textId="269ACCAA" w:rsidR="00B02989" w:rsidRPr="00D84E0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77345">
              <w:rPr>
                <w:rFonts w:ascii="Angsana New" w:hAnsi="Angsana New"/>
                <w:bCs/>
                <w:sz w:val="30"/>
                <w:szCs w:val="30"/>
              </w:rPr>
              <w:t>(35,000)</w:t>
            </w:r>
          </w:p>
        </w:tc>
      </w:tr>
      <w:tr w:rsidR="00B02989" w:rsidRPr="00E24209" w14:paraId="77940EB1" w14:textId="77777777" w:rsidTr="00157D58">
        <w:trPr>
          <w:cantSplit/>
        </w:trPr>
        <w:tc>
          <w:tcPr>
            <w:tcW w:w="4059" w:type="dxa"/>
          </w:tcPr>
          <w:p w14:paraId="4AAAFAE9" w14:textId="3132637A" w:rsidR="00B02989" w:rsidRPr="00840E3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8A878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7613C5AD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F9385FD" w14:textId="77777777" w:rsidR="00B02989" w:rsidRPr="000974A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37,50</w:t>
            </w:r>
            <w:r w:rsidRPr="000974AA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09883CC4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FD670" w14:textId="77777777" w:rsidR="00B02989" w:rsidRPr="001A3AC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C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B22591D" w14:textId="77777777" w:rsidR="00B02989" w:rsidRPr="00EC7D7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3FC15985" w14:textId="50E9188D" w:rsidR="00B02989" w:rsidRPr="0066537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7345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3D13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706D9" w:rsidRPr="003D13C2">
              <w:rPr>
                <w:rFonts w:ascii="Angsana New" w:hAnsi="Angsana New" w:hint="cs"/>
                <w:bCs/>
                <w:sz w:val="30"/>
                <w:szCs w:val="30"/>
              </w:rPr>
              <w:t>300</w:t>
            </w:r>
          </w:p>
        </w:tc>
      </w:tr>
      <w:tr w:rsidR="00B02989" w:rsidRPr="00E24209" w14:paraId="4BD2D660" w14:textId="77777777" w:rsidTr="008C373A">
        <w:trPr>
          <w:cantSplit/>
        </w:trPr>
        <w:tc>
          <w:tcPr>
            <w:tcW w:w="4059" w:type="dxa"/>
          </w:tcPr>
          <w:p w14:paraId="0604922B" w14:textId="77777777" w:rsidR="00B02989" w:rsidRPr="00157D5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8682474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E4B761E" w14:textId="77777777" w:rsidR="00B02989" w:rsidRPr="00157D58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FFF4007" w14:textId="77777777" w:rsidR="00B02989" w:rsidRPr="00157D5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E48324C" w14:textId="77777777" w:rsidR="00B02989" w:rsidRPr="00157D58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  <w:shd w:val="clear" w:color="auto" w:fill="auto"/>
          </w:tcPr>
          <w:p w14:paraId="72BE5AB5" w14:textId="77777777" w:rsidR="00B02989" w:rsidRPr="004745C1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0BAACE70" w14:textId="77777777" w:rsidR="00B02989" w:rsidRPr="00157D5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32BE5BC1" w14:textId="77777777" w:rsidR="00B02989" w:rsidRPr="00157D5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B02989" w:rsidRPr="00E24209" w14:paraId="3D4D5CDA" w14:textId="77777777" w:rsidTr="008C373A">
        <w:trPr>
          <w:cantSplit/>
        </w:trPr>
        <w:tc>
          <w:tcPr>
            <w:tcW w:w="4059" w:type="dxa"/>
          </w:tcPr>
          <w:p w14:paraId="727703DA" w14:textId="77777777" w:rsidR="00B02989" w:rsidRPr="00D9141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5ADBC060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B6FF838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519251E9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55D421D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15BE5703" w14:textId="77777777" w:rsidR="00B02989" w:rsidRPr="004745C1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21CC6F6" w14:textId="77777777" w:rsidR="00B02989" w:rsidRPr="00EC7D7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6509A009" w14:textId="77777777" w:rsidR="00B02989" w:rsidRPr="00E1788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2989" w:rsidRPr="00E24209" w14:paraId="65AE1664" w14:textId="77777777" w:rsidTr="00157D58">
        <w:trPr>
          <w:cantSplit/>
        </w:trPr>
        <w:tc>
          <w:tcPr>
            <w:tcW w:w="4059" w:type="dxa"/>
          </w:tcPr>
          <w:p w14:paraId="5BEFDA08" w14:textId="77777777" w:rsidR="00B02989" w:rsidRPr="00840E3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1B8C3FA6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B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E727581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3812CA87" w14:textId="77777777" w:rsidR="00B02989" w:rsidRPr="004B1EA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3F06FD7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9FF59ED" w14:textId="77777777" w:rsidR="00B02989" w:rsidRPr="001A3AC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C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429DC99" w14:textId="77777777" w:rsidR="00B02989" w:rsidRPr="00EC7D7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6500AB07" w14:textId="77777777" w:rsidR="00B02989" w:rsidRPr="004B1EA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02989" w:rsidRPr="00E24209" w14:paraId="09E57573" w14:textId="77777777" w:rsidTr="00157D58">
        <w:trPr>
          <w:cantSplit/>
        </w:trPr>
        <w:tc>
          <w:tcPr>
            <w:tcW w:w="4059" w:type="dxa"/>
          </w:tcPr>
          <w:p w14:paraId="629DD4EA" w14:textId="77777777" w:rsidR="00B02989" w:rsidRPr="00B9754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5BFE0600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B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B39048B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15701A78" w14:textId="77777777" w:rsidR="00B02989" w:rsidRPr="000974A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8B43C7F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58191E2" w14:textId="38C671B0" w:rsidR="00B02989" w:rsidRPr="001A3AC6" w:rsidRDefault="001A3AC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A3AC6">
              <w:rPr>
                <w:rFonts w:ascii="Angsana New" w:hAnsi="Angsana New"/>
                <w:bCs/>
                <w:sz w:val="30"/>
                <w:szCs w:val="30"/>
              </w:rPr>
              <w:t>36,338</w:t>
            </w:r>
          </w:p>
        </w:tc>
        <w:tc>
          <w:tcPr>
            <w:tcW w:w="284" w:type="dxa"/>
          </w:tcPr>
          <w:p w14:paraId="56C631FD" w14:textId="77777777" w:rsidR="00B02989" w:rsidRPr="00EC7D7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C789B2B" w14:textId="77777777" w:rsidR="00B02989" w:rsidRPr="000974A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02989" w:rsidRPr="00E24209" w14:paraId="6663FD2E" w14:textId="77777777" w:rsidTr="00157D58">
        <w:trPr>
          <w:cantSplit/>
        </w:trPr>
        <w:tc>
          <w:tcPr>
            <w:tcW w:w="4059" w:type="dxa"/>
          </w:tcPr>
          <w:p w14:paraId="42D7726D" w14:textId="77777777" w:rsidR="00B02989" w:rsidRPr="00B9754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E4D9B88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B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254ABBD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4D4ABF" w14:textId="77777777" w:rsidR="00B02989" w:rsidRPr="004B1EA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1398077" w14:textId="77777777" w:rsidR="00B02989" w:rsidRPr="00EC7D7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6023177" w14:textId="77777777" w:rsidR="00B02989" w:rsidRPr="001A3AC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3AC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D309312" w14:textId="77777777" w:rsidR="00B02989" w:rsidRPr="00EC7D7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B8708A8" w14:textId="77777777" w:rsidR="00B02989" w:rsidRPr="004B1EAF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A3AC6" w:rsidRPr="00E24209" w14:paraId="5590FC27" w14:textId="77777777" w:rsidTr="00157D58">
        <w:trPr>
          <w:cantSplit/>
        </w:trPr>
        <w:tc>
          <w:tcPr>
            <w:tcW w:w="4059" w:type="dxa"/>
          </w:tcPr>
          <w:p w14:paraId="24F4B9FC" w14:textId="01F3A573" w:rsidR="001A3AC6" w:rsidRPr="00840E3A" w:rsidRDefault="001A3AC6" w:rsidP="001A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FBE14" w14:textId="77777777" w:rsidR="001A3AC6" w:rsidRPr="00054B27" w:rsidRDefault="001A3AC6" w:rsidP="001A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4B27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47BF4AF" w14:textId="77777777" w:rsidR="001A3AC6" w:rsidRPr="00EC7D7C" w:rsidRDefault="001A3AC6" w:rsidP="001A3A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266BB3D" w14:textId="77777777" w:rsidR="001A3AC6" w:rsidRPr="000974AA" w:rsidRDefault="001A3AC6" w:rsidP="001A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A29C896" w14:textId="77777777" w:rsidR="001A3AC6" w:rsidRPr="00EC7D7C" w:rsidRDefault="001A3AC6" w:rsidP="001A3AC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0E987" w14:textId="6570DCBA" w:rsidR="001A3AC6" w:rsidRPr="001A3AC6" w:rsidRDefault="001A3AC6" w:rsidP="001A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A3AC6">
              <w:rPr>
                <w:rFonts w:ascii="Angsana New" w:hAnsi="Angsana New"/>
                <w:bCs/>
                <w:sz w:val="30"/>
                <w:szCs w:val="30"/>
              </w:rPr>
              <w:t>36,338</w:t>
            </w:r>
          </w:p>
        </w:tc>
        <w:tc>
          <w:tcPr>
            <w:tcW w:w="284" w:type="dxa"/>
          </w:tcPr>
          <w:p w14:paraId="3E0B9B03" w14:textId="77777777" w:rsidR="001A3AC6" w:rsidRPr="00EC7D7C" w:rsidRDefault="001A3AC6" w:rsidP="001A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E469A0E" w14:textId="77777777" w:rsidR="001A3AC6" w:rsidRPr="000974AA" w:rsidRDefault="001A3AC6" w:rsidP="001A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14:paraId="362641AE" w14:textId="77777777"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B27E0F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9AFB15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A9F5BBA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8EB53A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3CB56EC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AD28874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C9B98F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E0809C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1B2BC77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F4C1E6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8BF75E5" w14:textId="77777777" w:rsidR="008C373A" w:rsidRDefault="008C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41A746F" w14:textId="77777777" w:rsidR="001468CC" w:rsidRPr="00161CAE" w:rsidRDefault="0066537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6537D">
        <w:rPr>
          <w:rFonts w:ascii="Angsana New" w:hAnsi="Angsana New" w:hint="cs"/>
          <w:b/>
          <w:bCs/>
          <w:sz w:val="30"/>
          <w:szCs w:val="30"/>
        </w:rPr>
        <w:lastRenderedPageBreak/>
        <w:t>4.</w:t>
      </w:r>
      <w:r w:rsidR="00AC2583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75F1A089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008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275"/>
        <w:gridCol w:w="270"/>
        <w:gridCol w:w="1293"/>
        <w:gridCol w:w="288"/>
        <w:gridCol w:w="1271"/>
        <w:gridCol w:w="284"/>
        <w:gridCol w:w="1253"/>
      </w:tblGrid>
      <w:tr w:rsidR="004E551F" w:rsidRPr="004F07C8" w14:paraId="74249D4D" w14:textId="77777777" w:rsidTr="00FB7FAE">
        <w:trPr>
          <w:cantSplit/>
        </w:trPr>
        <w:tc>
          <w:tcPr>
            <w:tcW w:w="4149" w:type="dxa"/>
          </w:tcPr>
          <w:p w14:paraId="51A89C48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4" w:type="dxa"/>
            <w:gridSpan w:val="7"/>
            <w:tcBorders>
              <w:bottom w:val="single" w:sz="4" w:space="0" w:color="auto"/>
            </w:tcBorders>
          </w:tcPr>
          <w:p w14:paraId="4C806161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4F07C8" w14:paraId="36EF7C30" w14:textId="77777777" w:rsidTr="00FB7FAE">
        <w:trPr>
          <w:cantSplit/>
        </w:trPr>
        <w:tc>
          <w:tcPr>
            <w:tcW w:w="4149" w:type="dxa"/>
          </w:tcPr>
          <w:p w14:paraId="3BB395B9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83B2B2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1E6B445D" w14:textId="77777777" w:rsidR="004E551F" w:rsidRPr="004F07C8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A5444" w14:textId="77777777" w:rsidR="004E551F" w:rsidRPr="004F07C8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02989" w:rsidRPr="00D413D6" w14:paraId="6797C638" w14:textId="77777777" w:rsidTr="00FB7FAE">
        <w:trPr>
          <w:cantSplit/>
        </w:trPr>
        <w:tc>
          <w:tcPr>
            <w:tcW w:w="4149" w:type="dxa"/>
          </w:tcPr>
          <w:p w14:paraId="1C7BFBDB" w14:textId="77777777" w:rsidR="00B02989" w:rsidRPr="00F51F88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B79BFCC" w14:textId="7B0DF27D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8BFDAA3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3337DC7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88" w:type="dxa"/>
          </w:tcPr>
          <w:p w14:paraId="096CF79D" w14:textId="77777777" w:rsidR="00B02989" w:rsidRPr="008F38E6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463FDFB" w14:textId="11A6CA18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7B1345A5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D63C560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B02989" w:rsidRPr="002918CA" w14:paraId="42A38F7E" w14:textId="77777777" w:rsidTr="00FB7FAE">
        <w:trPr>
          <w:cantSplit/>
        </w:trPr>
        <w:tc>
          <w:tcPr>
            <w:tcW w:w="4149" w:type="dxa"/>
          </w:tcPr>
          <w:p w14:paraId="449C4416" w14:textId="77777777" w:rsidR="00B02989" w:rsidRPr="002918CA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ECCF7E" w14:textId="77777777" w:rsidR="00B02989" w:rsidRPr="002918C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CE0E3E6" w14:textId="77777777" w:rsidR="00B02989" w:rsidRPr="002918CA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6A93C133" w14:textId="77777777" w:rsidR="00B02989" w:rsidRPr="002918C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167A8C7" w14:textId="77777777" w:rsidR="00B02989" w:rsidRPr="002918CA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0C2BFAC" w14:textId="77777777" w:rsidR="00B02989" w:rsidRPr="002918C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A3FFA1C" w14:textId="77777777" w:rsidR="00B02989" w:rsidRPr="002918CA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36AC8BB" w14:textId="77777777" w:rsidR="00B02989" w:rsidRPr="002918C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02989" w:rsidRPr="005F7388" w14:paraId="466CB83B" w14:textId="77777777" w:rsidTr="00FB7FAE">
        <w:trPr>
          <w:cantSplit/>
        </w:trPr>
        <w:tc>
          <w:tcPr>
            <w:tcW w:w="4149" w:type="dxa"/>
          </w:tcPr>
          <w:p w14:paraId="17C49B49" w14:textId="0D043778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6C85F012" w14:textId="22FA87F7" w:rsidR="00B02989" w:rsidRPr="00765476" w:rsidRDefault="0076547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5476">
              <w:rPr>
                <w:rFonts w:ascii="Angsana New" w:hAnsi="Angsana New"/>
                <w:bCs/>
                <w:sz w:val="30"/>
                <w:szCs w:val="30"/>
              </w:rPr>
              <w:t>1,193</w:t>
            </w:r>
          </w:p>
        </w:tc>
        <w:tc>
          <w:tcPr>
            <w:tcW w:w="270" w:type="dxa"/>
          </w:tcPr>
          <w:p w14:paraId="6957D75A" w14:textId="77777777" w:rsidR="00B02989" w:rsidRPr="007E2CE7" w:rsidRDefault="00B02989" w:rsidP="00B02989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69ED786D" w14:textId="77777777" w:rsidR="00B02989" w:rsidRPr="000F1154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F1154">
              <w:rPr>
                <w:rFonts w:ascii="Angsana New" w:hAnsi="Angsana New"/>
                <w:bCs/>
                <w:sz w:val="30"/>
                <w:szCs w:val="30"/>
              </w:rPr>
              <w:t>2,188</w:t>
            </w:r>
          </w:p>
        </w:tc>
        <w:tc>
          <w:tcPr>
            <w:tcW w:w="288" w:type="dxa"/>
          </w:tcPr>
          <w:p w14:paraId="5631DA8B" w14:textId="77777777" w:rsidR="00B02989" w:rsidRPr="000233DF" w:rsidRDefault="00B02989" w:rsidP="00B02989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5199E461" w14:textId="36BD599E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32,430</w:t>
            </w:r>
          </w:p>
        </w:tc>
        <w:tc>
          <w:tcPr>
            <w:tcW w:w="284" w:type="dxa"/>
          </w:tcPr>
          <w:p w14:paraId="17DB4DEF" w14:textId="77777777" w:rsidR="00B02989" w:rsidRPr="000233DF" w:rsidRDefault="00B02989" w:rsidP="00B02989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5349847E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21,840</w:t>
            </w:r>
          </w:p>
        </w:tc>
      </w:tr>
      <w:tr w:rsidR="00B02989" w:rsidRPr="005F7388" w14:paraId="341769EA" w14:textId="77777777" w:rsidTr="00FB7FAE">
        <w:trPr>
          <w:cantSplit/>
        </w:trPr>
        <w:tc>
          <w:tcPr>
            <w:tcW w:w="4149" w:type="dxa"/>
          </w:tcPr>
          <w:p w14:paraId="53E47CD5" w14:textId="77777777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95E991" w14:textId="073C3D4A" w:rsidR="00B02989" w:rsidRPr="00765476" w:rsidRDefault="0076547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5476">
              <w:rPr>
                <w:rFonts w:ascii="Angsana New" w:hAnsi="Angsana New"/>
                <w:bCs/>
                <w:sz w:val="30"/>
                <w:szCs w:val="30"/>
              </w:rPr>
              <w:t>559,783</w:t>
            </w:r>
          </w:p>
        </w:tc>
        <w:tc>
          <w:tcPr>
            <w:tcW w:w="270" w:type="dxa"/>
          </w:tcPr>
          <w:p w14:paraId="352E58FC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E189862" w14:textId="77777777" w:rsidR="00B02989" w:rsidRPr="00EC567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Pr="00EC567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8" w:type="dxa"/>
          </w:tcPr>
          <w:p w14:paraId="209AC377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C497A3A" w14:textId="67F9D8A7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F36DB">
              <w:rPr>
                <w:rFonts w:ascii="Angsana New" w:hAnsi="Angsana New"/>
                <w:bCs/>
                <w:sz w:val="30"/>
                <w:szCs w:val="30"/>
              </w:rPr>
              <w:t>,608</w:t>
            </w:r>
          </w:p>
        </w:tc>
        <w:tc>
          <w:tcPr>
            <w:tcW w:w="284" w:type="dxa"/>
          </w:tcPr>
          <w:p w14:paraId="59E306A5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582C047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</w:tr>
      <w:tr w:rsidR="00B02989" w:rsidRPr="005F7388" w14:paraId="3AAD27CC" w14:textId="77777777" w:rsidTr="00FB7FAE">
        <w:trPr>
          <w:cantSplit/>
        </w:trPr>
        <w:tc>
          <w:tcPr>
            <w:tcW w:w="4149" w:type="dxa"/>
          </w:tcPr>
          <w:p w14:paraId="0147153F" w14:textId="77777777" w:rsidR="00B02989" w:rsidRPr="00161CAE" w:rsidRDefault="00B02989" w:rsidP="00B02989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F06C032" w14:textId="37EFC7E4" w:rsidR="00B02989" w:rsidRPr="00765476" w:rsidRDefault="0076547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476">
              <w:rPr>
                <w:rFonts w:ascii="Angsana New" w:hAnsi="Angsana New"/>
                <w:bCs/>
                <w:sz w:val="30"/>
                <w:szCs w:val="30"/>
              </w:rPr>
              <w:t>560,976</w:t>
            </w:r>
          </w:p>
        </w:tc>
        <w:tc>
          <w:tcPr>
            <w:tcW w:w="270" w:type="dxa"/>
          </w:tcPr>
          <w:p w14:paraId="6107FB61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0A43ACF1" w14:textId="77777777" w:rsidR="00B02989" w:rsidRPr="00EC567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380,762</w:t>
            </w:r>
          </w:p>
        </w:tc>
        <w:tc>
          <w:tcPr>
            <w:tcW w:w="288" w:type="dxa"/>
          </w:tcPr>
          <w:p w14:paraId="614E5C89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640DC72" w14:textId="303B44F1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364,038</w:t>
            </w:r>
          </w:p>
        </w:tc>
        <w:tc>
          <w:tcPr>
            <w:tcW w:w="284" w:type="dxa"/>
          </w:tcPr>
          <w:p w14:paraId="5155D1BD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45C0EB5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184,968</w:t>
            </w:r>
          </w:p>
        </w:tc>
      </w:tr>
      <w:tr w:rsidR="00B02989" w:rsidRPr="002918CA" w14:paraId="09BC2F75" w14:textId="77777777" w:rsidTr="00FB7FAE">
        <w:trPr>
          <w:cantSplit/>
        </w:trPr>
        <w:tc>
          <w:tcPr>
            <w:tcW w:w="4149" w:type="dxa"/>
          </w:tcPr>
          <w:p w14:paraId="1FDC821F" w14:textId="77777777" w:rsidR="00B02989" w:rsidRPr="002918CA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9789DE6" w14:textId="77777777" w:rsidR="00B02989" w:rsidRPr="0076547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E7B10" w14:textId="77777777" w:rsidR="00B02989" w:rsidRPr="002918CA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4D3EDFB" w14:textId="77777777" w:rsidR="00B02989" w:rsidRPr="00EC567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15D6F81" w14:textId="77777777" w:rsidR="00B02989" w:rsidRPr="002918CA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88B7FFC" w14:textId="77777777" w:rsidR="00B02989" w:rsidRPr="00AF36D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AB98B09" w14:textId="77777777" w:rsidR="00B02989" w:rsidRPr="002918CA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B17C3B7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02989" w:rsidRPr="005F7388" w14:paraId="208B86B7" w14:textId="77777777" w:rsidTr="00FB7FAE">
        <w:trPr>
          <w:cantSplit/>
        </w:trPr>
        <w:tc>
          <w:tcPr>
            <w:tcW w:w="4149" w:type="dxa"/>
          </w:tcPr>
          <w:p w14:paraId="1375453E" w14:textId="3DEFD8A2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75" w:type="dxa"/>
          </w:tcPr>
          <w:p w14:paraId="14EE15AC" w14:textId="4FA14F4E" w:rsidR="00B02989" w:rsidRPr="0076547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476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765476" w:rsidRPr="00765476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CC2192A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0D4C2425" w14:textId="77777777" w:rsidR="00B02989" w:rsidRPr="00EC567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584</w:t>
            </w:r>
          </w:p>
        </w:tc>
        <w:tc>
          <w:tcPr>
            <w:tcW w:w="288" w:type="dxa"/>
          </w:tcPr>
          <w:p w14:paraId="3D1368A6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2CA26D8A" w14:textId="2B0CC10C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1,593</w:t>
            </w:r>
          </w:p>
        </w:tc>
        <w:tc>
          <w:tcPr>
            <w:tcW w:w="284" w:type="dxa"/>
          </w:tcPr>
          <w:p w14:paraId="6E511AAD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38794CFE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1,445</w:t>
            </w:r>
          </w:p>
        </w:tc>
      </w:tr>
      <w:tr w:rsidR="00B02989" w:rsidRPr="005F7388" w14:paraId="5D5E4402" w14:textId="77777777" w:rsidTr="00FB7FAE">
        <w:trPr>
          <w:cantSplit/>
        </w:trPr>
        <w:tc>
          <w:tcPr>
            <w:tcW w:w="4149" w:type="dxa"/>
          </w:tcPr>
          <w:p w14:paraId="23BBD72D" w14:textId="77777777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5" w:type="dxa"/>
          </w:tcPr>
          <w:p w14:paraId="783A91C4" w14:textId="47FB38D6" w:rsidR="00B02989" w:rsidRPr="00765476" w:rsidRDefault="0076547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476">
              <w:rPr>
                <w:rFonts w:ascii="Angsana New" w:hAnsi="Angsana New"/>
                <w:bCs/>
                <w:sz w:val="30"/>
                <w:szCs w:val="30"/>
              </w:rPr>
              <w:t>25,404</w:t>
            </w:r>
          </w:p>
        </w:tc>
        <w:tc>
          <w:tcPr>
            <w:tcW w:w="270" w:type="dxa"/>
          </w:tcPr>
          <w:p w14:paraId="79F703C9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14593254" w14:textId="77777777" w:rsidR="00B02989" w:rsidRPr="00EC567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16,142</w:t>
            </w:r>
          </w:p>
        </w:tc>
        <w:tc>
          <w:tcPr>
            <w:tcW w:w="288" w:type="dxa"/>
          </w:tcPr>
          <w:p w14:paraId="3CEC812E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5824922F" w14:textId="48002B4B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22,330</w:t>
            </w:r>
          </w:p>
        </w:tc>
        <w:tc>
          <w:tcPr>
            <w:tcW w:w="284" w:type="dxa"/>
          </w:tcPr>
          <w:p w14:paraId="0E08F210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083B1340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13,135</w:t>
            </w:r>
          </w:p>
        </w:tc>
      </w:tr>
      <w:tr w:rsidR="00B02989" w:rsidRPr="005F7388" w14:paraId="3C1268CB" w14:textId="77777777" w:rsidTr="00FB7FAE">
        <w:trPr>
          <w:cantSplit/>
        </w:trPr>
        <w:tc>
          <w:tcPr>
            <w:tcW w:w="4149" w:type="dxa"/>
          </w:tcPr>
          <w:p w14:paraId="0463DEB1" w14:textId="77777777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5" w:type="dxa"/>
          </w:tcPr>
          <w:p w14:paraId="0662D73D" w14:textId="3156AF92" w:rsidR="00B02989" w:rsidRPr="00765476" w:rsidRDefault="0076547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476">
              <w:rPr>
                <w:rFonts w:ascii="Angsana New" w:hAnsi="Angsana New"/>
                <w:bCs/>
                <w:sz w:val="30"/>
                <w:szCs w:val="30"/>
              </w:rPr>
              <w:t>6,844</w:t>
            </w:r>
          </w:p>
        </w:tc>
        <w:tc>
          <w:tcPr>
            <w:tcW w:w="270" w:type="dxa"/>
          </w:tcPr>
          <w:p w14:paraId="18E7F5B6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3" w:type="dxa"/>
          </w:tcPr>
          <w:p w14:paraId="15CA0396" w14:textId="77777777" w:rsidR="00B02989" w:rsidRPr="00EC567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7,963</w:t>
            </w:r>
          </w:p>
        </w:tc>
        <w:tc>
          <w:tcPr>
            <w:tcW w:w="288" w:type="dxa"/>
          </w:tcPr>
          <w:p w14:paraId="01F85B60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2FD62919" w14:textId="6A8E1A0C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5,770</w:t>
            </w:r>
          </w:p>
        </w:tc>
        <w:tc>
          <w:tcPr>
            <w:tcW w:w="284" w:type="dxa"/>
          </w:tcPr>
          <w:p w14:paraId="45F378E7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53" w:type="dxa"/>
          </w:tcPr>
          <w:p w14:paraId="28721813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6,724</w:t>
            </w:r>
          </w:p>
        </w:tc>
      </w:tr>
      <w:tr w:rsidR="00B02989" w:rsidRPr="005F7388" w14:paraId="3908108D" w14:textId="77777777" w:rsidTr="00FB7FAE">
        <w:trPr>
          <w:cantSplit/>
        </w:trPr>
        <w:tc>
          <w:tcPr>
            <w:tcW w:w="4149" w:type="dxa"/>
          </w:tcPr>
          <w:p w14:paraId="294B100F" w14:textId="77777777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B3E0E6" w14:textId="0B4A3AB3" w:rsidR="00B02989" w:rsidRPr="00765476" w:rsidRDefault="0076547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476">
              <w:rPr>
                <w:rFonts w:ascii="Angsana New" w:hAnsi="Angsana New"/>
                <w:bCs/>
                <w:sz w:val="30"/>
                <w:szCs w:val="30"/>
              </w:rPr>
              <w:t>7,93</w:t>
            </w:r>
            <w:r w:rsidR="00B81D3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2C79C09" w14:textId="77777777" w:rsidR="00B02989" w:rsidRPr="00AF3FEE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EBA0638" w14:textId="77777777" w:rsidR="00B02989" w:rsidRPr="00EC567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3,577</w:t>
            </w:r>
          </w:p>
        </w:tc>
        <w:tc>
          <w:tcPr>
            <w:tcW w:w="288" w:type="dxa"/>
          </w:tcPr>
          <w:p w14:paraId="718D8368" w14:textId="77777777" w:rsidR="00B02989" w:rsidRPr="00AF3FEE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CF730BB" w14:textId="40EF6360" w:rsidR="00B02989" w:rsidRPr="00AF36D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F36DB" w:rsidRPr="00AF36DB">
              <w:rPr>
                <w:rFonts w:ascii="Angsana New" w:hAnsi="Angsana New"/>
                <w:bCs/>
                <w:sz w:val="30"/>
                <w:szCs w:val="30"/>
              </w:rPr>
              <w:t>2,751</w:t>
            </w:r>
          </w:p>
        </w:tc>
        <w:tc>
          <w:tcPr>
            <w:tcW w:w="284" w:type="dxa"/>
          </w:tcPr>
          <w:p w14:paraId="12154AD5" w14:textId="77777777" w:rsidR="00B02989" w:rsidRPr="00AF3FEE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5E47923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7,733</w:t>
            </w:r>
          </w:p>
        </w:tc>
      </w:tr>
      <w:tr w:rsidR="00B02989" w:rsidRPr="005F7388" w14:paraId="470B3607" w14:textId="77777777" w:rsidTr="00FB7FAE">
        <w:trPr>
          <w:cantSplit/>
        </w:trPr>
        <w:tc>
          <w:tcPr>
            <w:tcW w:w="4149" w:type="dxa"/>
          </w:tcPr>
          <w:p w14:paraId="056FCD17" w14:textId="77777777" w:rsidR="00B02989" w:rsidRPr="00161CAE" w:rsidRDefault="00B02989" w:rsidP="00B02989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D1B92FE" w14:textId="163435C4" w:rsidR="00B02989" w:rsidRPr="00765476" w:rsidRDefault="0076547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476">
              <w:rPr>
                <w:rFonts w:ascii="Angsana New" w:hAnsi="Angsana New"/>
                <w:bCs/>
                <w:sz w:val="30"/>
                <w:szCs w:val="30"/>
              </w:rPr>
              <w:t>40,49</w:t>
            </w:r>
            <w:r w:rsidR="00B81D3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E2F77D" w14:textId="77777777" w:rsidR="00B02989" w:rsidRPr="00AF3FEE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F3D2863" w14:textId="77777777" w:rsidR="00B02989" w:rsidRPr="00EC567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28,266</w:t>
            </w:r>
          </w:p>
        </w:tc>
        <w:tc>
          <w:tcPr>
            <w:tcW w:w="288" w:type="dxa"/>
          </w:tcPr>
          <w:p w14:paraId="28433DBA" w14:textId="77777777" w:rsidR="00B02989" w:rsidRPr="00AF3FEE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6A3C14B" w14:textId="477E11EC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42,444</w:t>
            </w:r>
          </w:p>
        </w:tc>
        <w:tc>
          <w:tcPr>
            <w:tcW w:w="284" w:type="dxa"/>
          </w:tcPr>
          <w:p w14:paraId="433B20FB" w14:textId="77777777" w:rsidR="00B02989" w:rsidRPr="00AF3FEE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E6D02A4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29,037</w:t>
            </w:r>
          </w:p>
        </w:tc>
      </w:tr>
      <w:tr w:rsidR="00B02989" w:rsidRPr="005F7388" w14:paraId="4D0C5F26" w14:textId="77777777" w:rsidTr="00FB7FAE">
        <w:trPr>
          <w:cantSplit/>
        </w:trPr>
        <w:tc>
          <w:tcPr>
            <w:tcW w:w="4149" w:type="dxa"/>
          </w:tcPr>
          <w:p w14:paraId="14248C54" w14:textId="77777777" w:rsidR="00B02989" w:rsidRPr="00161CAE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9282790" w14:textId="48D32571" w:rsidR="00B02989" w:rsidRPr="00765476" w:rsidRDefault="00765476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65476">
              <w:rPr>
                <w:rFonts w:ascii="Angsana New" w:hAnsi="Angsana New"/>
                <w:bCs/>
                <w:sz w:val="30"/>
                <w:szCs w:val="30"/>
              </w:rPr>
              <w:t>601,46</w:t>
            </w:r>
            <w:r w:rsidR="00B81D3E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82B03A" w14:textId="77777777" w:rsidR="00B02989" w:rsidRPr="00AF3FEE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4AF9702" w14:textId="77777777" w:rsidR="00B02989" w:rsidRPr="00EC567A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409,028</w:t>
            </w:r>
          </w:p>
        </w:tc>
        <w:tc>
          <w:tcPr>
            <w:tcW w:w="288" w:type="dxa"/>
          </w:tcPr>
          <w:p w14:paraId="6F40FDF7" w14:textId="77777777" w:rsidR="00B02989" w:rsidRPr="00AF3FEE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B5BEF8F" w14:textId="270B3FE1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406,482</w:t>
            </w:r>
          </w:p>
        </w:tc>
        <w:tc>
          <w:tcPr>
            <w:tcW w:w="284" w:type="dxa"/>
          </w:tcPr>
          <w:p w14:paraId="0101FA20" w14:textId="77777777" w:rsidR="00B02989" w:rsidRPr="00AF3FEE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3E54171" w14:textId="77777777" w:rsidR="00B02989" w:rsidRPr="001A638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214,005</w:t>
            </w:r>
          </w:p>
        </w:tc>
      </w:tr>
    </w:tbl>
    <w:p w14:paraId="6EAB049A" w14:textId="77777777" w:rsidR="00157D58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1DC72F2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327013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70271A7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CEEB1B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1E6A09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D6C597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672865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856BF5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8B517E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C25785" w14:textId="77777777" w:rsidR="008C373A" w:rsidRDefault="008C373A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A44FD2" w14:textId="77777777" w:rsidR="00157D58" w:rsidRDefault="00157D58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972892" w14:textId="77777777" w:rsidR="00351766" w:rsidRDefault="00A82CEF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14:paraId="78FC377C" w14:textId="77777777"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275"/>
        <w:gridCol w:w="270"/>
        <w:gridCol w:w="1290"/>
        <w:gridCol w:w="288"/>
        <w:gridCol w:w="1271"/>
        <w:gridCol w:w="284"/>
        <w:gridCol w:w="1275"/>
      </w:tblGrid>
      <w:tr w:rsidR="005750F9" w:rsidRPr="004F07C8" w14:paraId="7D8372FD" w14:textId="77777777" w:rsidTr="00255549">
        <w:trPr>
          <w:cantSplit/>
        </w:trPr>
        <w:tc>
          <w:tcPr>
            <w:tcW w:w="3866" w:type="dxa"/>
          </w:tcPr>
          <w:p w14:paraId="7EE99710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2554D4D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4F07C8" w14:paraId="2A579E5B" w14:textId="77777777" w:rsidTr="00255549">
        <w:trPr>
          <w:cantSplit/>
        </w:trPr>
        <w:tc>
          <w:tcPr>
            <w:tcW w:w="3866" w:type="dxa"/>
          </w:tcPr>
          <w:p w14:paraId="36DF42F4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186BF9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79F3076B" w14:textId="77777777" w:rsidR="005750F9" w:rsidRPr="004F07C8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709D83" w14:textId="77777777" w:rsidR="005750F9" w:rsidRPr="004F07C8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02989" w:rsidRPr="00D413D6" w14:paraId="6570EC61" w14:textId="77777777" w:rsidTr="00255549">
        <w:trPr>
          <w:cantSplit/>
        </w:trPr>
        <w:tc>
          <w:tcPr>
            <w:tcW w:w="3866" w:type="dxa"/>
          </w:tcPr>
          <w:p w14:paraId="7E62D4F5" w14:textId="77777777" w:rsidR="00B02989" w:rsidRPr="00F51F88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90BB48" w14:textId="5642166E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B6D91CC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57F1460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88" w:type="dxa"/>
          </w:tcPr>
          <w:p w14:paraId="273D9BD7" w14:textId="77777777" w:rsidR="00B02989" w:rsidRPr="008F38E6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1904F6A" w14:textId="629C2EC6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84353DA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F48A77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</w:tr>
      <w:tr w:rsidR="00B02989" w:rsidRPr="00E24209" w14:paraId="3FE34ADA" w14:textId="77777777" w:rsidTr="00255549">
        <w:trPr>
          <w:cantSplit/>
        </w:trPr>
        <w:tc>
          <w:tcPr>
            <w:tcW w:w="3866" w:type="dxa"/>
          </w:tcPr>
          <w:p w14:paraId="38293209" w14:textId="77777777" w:rsidR="00B02989" w:rsidRPr="00FC6AA5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5" w:type="dxa"/>
          </w:tcPr>
          <w:p w14:paraId="1F715338" w14:textId="77777777" w:rsidR="00B02989" w:rsidRPr="00DB2B0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9925DEA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F29BA4A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EDC9261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4EE889D9" w14:textId="77777777" w:rsidR="00B02989" w:rsidRPr="00DB2B00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9FD3847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1264CB98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2989" w:rsidRPr="00E24209" w14:paraId="0F1E33BD" w14:textId="77777777" w:rsidTr="00255549">
        <w:trPr>
          <w:cantSplit/>
        </w:trPr>
        <w:tc>
          <w:tcPr>
            <w:tcW w:w="3866" w:type="dxa"/>
          </w:tcPr>
          <w:p w14:paraId="0DBB75B9" w14:textId="77777777" w:rsidR="00B02989" w:rsidRPr="00161CAE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6B9FFC97" w14:textId="69D91F8C" w:rsidR="00B02989" w:rsidRPr="00054B27" w:rsidRDefault="00054B27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>410,063</w:t>
            </w:r>
          </w:p>
        </w:tc>
        <w:tc>
          <w:tcPr>
            <w:tcW w:w="270" w:type="dxa"/>
          </w:tcPr>
          <w:p w14:paraId="73AA2A82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622DAE97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269,537</w:t>
            </w:r>
          </w:p>
        </w:tc>
        <w:tc>
          <w:tcPr>
            <w:tcW w:w="288" w:type="dxa"/>
          </w:tcPr>
          <w:p w14:paraId="0D8FD051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13777C2" w14:textId="14EC5825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220,305</w:t>
            </w:r>
          </w:p>
        </w:tc>
        <w:tc>
          <w:tcPr>
            <w:tcW w:w="284" w:type="dxa"/>
          </w:tcPr>
          <w:p w14:paraId="27FA407E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688F4A5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100,433</w:t>
            </w:r>
          </w:p>
        </w:tc>
      </w:tr>
      <w:tr w:rsidR="00B02989" w:rsidRPr="00E24209" w14:paraId="227F998E" w14:textId="77777777" w:rsidTr="00255549">
        <w:trPr>
          <w:cantSplit/>
        </w:trPr>
        <w:tc>
          <w:tcPr>
            <w:tcW w:w="3866" w:type="dxa"/>
          </w:tcPr>
          <w:p w14:paraId="14B38C51" w14:textId="77777777" w:rsidR="00B02989" w:rsidRPr="00161CAE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5" w:type="dxa"/>
          </w:tcPr>
          <w:p w14:paraId="471AAACF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7A78E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783E30D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9AA5C36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7A07270" w14:textId="77777777" w:rsidR="00B02989" w:rsidRPr="00AF36D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152FF0B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80EFFFE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2989" w:rsidRPr="00E24209" w14:paraId="35A0A4CE" w14:textId="77777777" w:rsidTr="00255549">
        <w:trPr>
          <w:cantSplit/>
        </w:trPr>
        <w:tc>
          <w:tcPr>
            <w:tcW w:w="3866" w:type="dxa"/>
          </w:tcPr>
          <w:p w14:paraId="14329935" w14:textId="77777777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6537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742C37B4" w14:textId="03D0F74D" w:rsidR="00B02989" w:rsidRPr="00054B27" w:rsidRDefault="00054B27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>136,414</w:t>
            </w:r>
          </w:p>
        </w:tc>
        <w:tc>
          <w:tcPr>
            <w:tcW w:w="270" w:type="dxa"/>
          </w:tcPr>
          <w:p w14:paraId="5F61F018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4B44C4BA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86,646</w:t>
            </w:r>
          </w:p>
        </w:tc>
        <w:tc>
          <w:tcPr>
            <w:tcW w:w="288" w:type="dxa"/>
          </w:tcPr>
          <w:p w14:paraId="283BDEA6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BD9604C" w14:textId="23A88C46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101,505</w:t>
            </w:r>
          </w:p>
        </w:tc>
        <w:tc>
          <w:tcPr>
            <w:tcW w:w="284" w:type="dxa"/>
          </w:tcPr>
          <w:p w14:paraId="7D4FFCDA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0A42EB6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48,061</w:t>
            </w:r>
          </w:p>
        </w:tc>
      </w:tr>
      <w:tr w:rsidR="00B02989" w:rsidRPr="00E24209" w14:paraId="0F84D5B8" w14:textId="77777777" w:rsidTr="00255549">
        <w:trPr>
          <w:cantSplit/>
        </w:trPr>
        <w:tc>
          <w:tcPr>
            <w:tcW w:w="3866" w:type="dxa"/>
          </w:tcPr>
          <w:p w14:paraId="6EDF3E83" w14:textId="77777777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6537D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66537D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56E1E6E" w14:textId="4163CD05" w:rsidR="00B02989" w:rsidRPr="00054B27" w:rsidRDefault="00054B27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>8,633</w:t>
            </w:r>
          </w:p>
        </w:tc>
        <w:tc>
          <w:tcPr>
            <w:tcW w:w="270" w:type="dxa"/>
          </w:tcPr>
          <w:p w14:paraId="6C9218BB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3BCBB5AB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15,657</w:t>
            </w:r>
          </w:p>
        </w:tc>
        <w:tc>
          <w:tcPr>
            <w:tcW w:w="288" w:type="dxa"/>
          </w:tcPr>
          <w:p w14:paraId="11054527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23AAF74" w14:textId="460BC762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5,504</w:t>
            </w:r>
          </w:p>
        </w:tc>
        <w:tc>
          <w:tcPr>
            <w:tcW w:w="284" w:type="dxa"/>
          </w:tcPr>
          <w:p w14:paraId="7069B726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2A42DFC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10,711</w:t>
            </w:r>
          </w:p>
        </w:tc>
      </w:tr>
      <w:tr w:rsidR="00B02989" w:rsidRPr="00E24209" w14:paraId="0892F75C" w14:textId="77777777" w:rsidTr="00255549">
        <w:trPr>
          <w:cantSplit/>
        </w:trPr>
        <w:tc>
          <w:tcPr>
            <w:tcW w:w="3866" w:type="dxa"/>
          </w:tcPr>
          <w:p w14:paraId="7607BE05" w14:textId="77777777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6537D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66537D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2211BF47" w14:textId="06B9E68A" w:rsidR="00B02989" w:rsidRPr="00054B27" w:rsidRDefault="00054B27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>8,313</w:t>
            </w:r>
          </w:p>
        </w:tc>
        <w:tc>
          <w:tcPr>
            <w:tcW w:w="270" w:type="dxa"/>
          </w:tcPr>
          <w:p w14:paraId="1DE3CB34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46F75D83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10,557</w:t>
            </w:r>
          </w:p>
        </w:tc>
        <w:tc>
          <w:tcPr>
            <w:tcW w:w="288" w:type="dxa"/>
          </w:tcPr>
          <w:p w14:paraId="1ACB3958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16394C7" w14:textId="3A883324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5,559</w:t>
            </w:r>
          </w:p>
        </w:tc>
        <w:tc>
          <w:tcPr>
            <w:tcW w:w="284" w:type="dxa"/>
          </w:tcPr>
          <w:p w14:paraId="644F456C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02723BD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4,273</w:t>
            </w:r>
          </w:p>
        </w:tc>
      </w:tr>
      <w:tr w:rsidR="00B02989" w:rsidRPr="00E24209" w14:paraId="19F4F408" w14:textId="77777777" w:rsidTr="00255549">
        <w:trPr>
          <w:cantSplit/>
        </w:trPr>
        <w:tc>
          <w:tcPr>
            <w:tcW w:w="3866" w:type="dxa"/>
          </w:tcPr>
          <w:p w14:paraId="092834E7" w14:textId="77777777" w:rsidR="00B02989" w:rsidRPr="00161CAE" w:rsidRDefault="00B02989" w:rsidP="00B02989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6537D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824966" w14:textId="0EB0DC7E" w:rsidR="00B02989" w:rsidRPr="00054B27" w:rsidRDefault="00054B27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>23,506</w:t>
            </w:r>
          </w:p>
        </w:tc>
        <w:tc>
          <w:tcPr>
            <w:tcW w:w="270" w:type="dxa"/>
          </w:tcPr>
          <w:p w14:paraId="2F46B2D6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6477AFB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16,886</w:t>
            </w:r>
          </w:p>
        </w:tc>
        <w:tc>
          <w:tcPr>
            <w:tcW w:w="288" w:type="dxa"/>
          </w:tcPr>
          <w:p w14:paraId="3F45D4B6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4FE28AC" w14:textId="6DAFF528" w:rsidR="00B02989" w:rsidRPr="00AF36D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AF36DB" w:rsidRPr="00AF36DB">
              <w:rPr>
                <w:rFonts w:ascii="Angsana New" w:hAnsi="Angsana New"/>
                <w:bCs/>
                <w:sz w:val="30"/>
                <w:szCs w:val="30"/>
              </w:rPr>
              <w:t>7,6</w:t>
            </w:r>
            <w:r w:rsidR="00784DE7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AF36DB" w:rsidRPr="00AF36DB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556B5787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09B86D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11,244</w:t>
            </w:r>
          </w:p>
        </w:tc>
      </w:tr>
      <w:tr w:rsidR="00B02989" w:rsidRPr="00E24209" w14:paraId="659D973B" w14:textId="77777777" w:rsidTr="00255549">
        <w:trPr>
          <w:cantSplit/>
        </w:trPr>
        <w:tc>
          <w:tcPr>
            <w:tcW w:w="3866" w:type="dxa"/>
          </w:tcPr>
          <w:p w14:paraId="6542A6DA" w14:textId="77777777" w:rsidR="00B02989" w:rsidRPr="00161CAE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07F221" w14:textId="52190E48" w:rsidR="00B02989" w:rsidRPr="00054B27" w:rsidRDefault="00054B27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>586,929</w:t>
            </w:r>
          </w:p>
        </w:tc>
        <w:tc>
          <w:tcPr>
            <w:tcW w:w="270" w:type="dxa"/>
          </w:tcPr>
          <w:p w14:paraId="50E0BC45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8A38C90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399,283</w:t>
            </w:r>
          </w:p>
        </w:tc>
        <w:tc>
          <w:tcPr>
            <w:tcW w:w="288" w:type="dxa"/>
          </w:tcPr>
          <w:p w14:paraId="155466ED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61FD5A2D" w14:textId="2686FEC9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350,572</w:t>
            </w:r>
          </w:p>
        </w:tc>
        <w:tc>
          <w:tcPr>
            <w:tcW w:w="284" w:type="dxa"/>
          </w:tcPr>
          <w:p w14:paraId="4F796682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5E7438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174,722</w:t>
            </w:r>
          </w:p>
        </w:tc>
      </w:tr>
      <w:tr w:rsidR="00B02989" w:rsidRPr="00E24209" w14:paraId="23CDAE4A" w14:textId="77777777" w:rsidTr="00255549">
        <w:trPr>
          <w:cantSplit/>
        </w:trPr>
        <w:tc>
          <w:tcPr>
            <w:tcW w:w="3866" w:type="dxa"/>
          </w:tcPr>
          <w:p w14:paraId="69BF9B42" w14:textId="77777777" w:rsidR="00B02989" w:rsidRPr="00161CA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75" w:type="dxa"/>
          </w:tcPr>
          <w:p w14:paraId="76B4113C" w14:textId="77777777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617F7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05D25199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0911F97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0A75C8DD" w14:textId="77777777" w:rsidR="00B02989" w:rsidRPr="00AF36D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3A77411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A1C8958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2989" w:rsidRPr="00E24209" w14:paraId="26EB916C" w14:textId="77777777" w:rsidTr="00255549">
        <w:trPr>
          <w:cantSplit/>
        </w:trPr>
        <w:tc>
          <w:tcPr>
            <w:tcW w:w="3866" w:type="dxa"/>
          </w:tcPr>
          <w:p w14:paraId="24A42500" w14:textId="77777777" w:rsidR="00B02989" w:rsidRPr="00161CA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275" w:type="dxa"/>
          </w:tcPr>
          <w:p w14:paraId="482C3BDA" w14:textId="5593D942" w:rsidR="00B02989" w:rsidRPr="00054B2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054B27" w:rsidRPr="00054B27">
              <w:rPr>
                <w:rFonts w:ascii="Angsana New" w:hAnsi="Angsana New"/>
                <w:bCs/>
                <w:sz w:val="30"/>
                <w:szCs w:val="30"/>
              </w:rPr>
              <w:t>27,146</w:t>
            </w:r>
            <w:r w:rsidRPr="00054B2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0105A4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1642508D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(20,709</w:t>
            </w:r>
            <w:r w:rsidRPr="007B46B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9190140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F51A76E" w14:textId="475B1220" w:rsidR="00B02989" w:rsidRPr="00AF36D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AF36DB" w:rsidRPr="00AF36DB">
              <w:rPr>
                <w:rFonts w:ascii="Angsana New" w:hAnsi="Angsana New"/>
                <w:bCs/>
                <w:sz w:val="30"/>
                <w:szCs w:val="30"/>
              </w:rPr>
              <w:t>18,964</w:t>
            </w:r>
            <w:r w:rsidRPr="00AF36D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A90DCC3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271E85A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(11,594</w:t>
            </w:r>
            <w:r w:rsidRPr="005A6F8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B02989" w:rsidRPr="00E24209" w14:paraId="6325934F" w14:textId="77777777" w:rsidTr="00255549">
        <w:trPr>
          <w:cantSplit/>
        </w:trPr>
        <w:tc>
          <w:tcPr>
            <w:tcW w:w="3866" w:type="dxa"/>
          </w:tcPr>
          <w:p w14:paraId="3636B613" w14:textId="77777777" w:rsidR="00B02989" w:rsidRPr="00161CA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BF3C892" w14:textId="31DA26E4" w:rsidR="00B02989" w:rsidRPr="00054B27" w:rsidRDefault="00054B27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4B27">
              <w:rPr>
                <w:rFonts w:ascii="Angsana New" w:hAnsi="Angsana New"/>
                <w:bCs/>
                <w:sz w:val="30"/>
                <w:szCs w:val="30"/>
              </w:rPr>
              <w:t>559,783</w:t>
            </w:r>
          </w:p>
        </w:tc>
        <w:tc>
          <w:tcPr>
            <w:tcW w:w="270" w:type="dxa"/>
          </w:tcPr>
          <w:p w14:paraId="026288CC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1926A20D" w14:textId="77777777" w:rsidR="00B02989" w:rsidRPr="007B46B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Pr="007B4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8" w:type="dxa"/>
          </w:tcPr>
          <w:p w14:paraId="7A237914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3DE8F97D" w14:textId="3672AA3E" w:rsidR="00B02989" w:rsidRPr="00AF36DB" w:rsidRDefault="00AF36DB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F36DB">
              <w:rPr>
                <w:rFonts w:ascii="Angsana New" w:hAnsi="Angsana New"/>
                <w:bCs/>
                <w:sz w:val="30"/>
                <w:szCs w:val="30"/>
              </w:rPr>
              <w:t>331,608</w:t>
            </w:r>
          </w:p>
        </w:tc>
        <w:tc>
          <w:tcPr>
            <w:tcW w:w="284" w:type="dxa"/>
          </w:tcPr>
          <w:p w14:paraId="2DB808C1" w14:textId="77777777" w:rsidR="00B02989" w:rsidRPr="00B9369C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8348D83" w14:textId="77777777" w:rsidR="00B02989" w:rsidRPr="005A6F8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</w:tr>
    </w:tbl>
    <w:p w14:paraId="33912ACC" w14:textId="77777777" w:rsidR="005750F9" w:rsidRDefault="005750F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239991" w14:textId="77777777" w:rsidR="004B0212" w:rsidRDefault="004B0212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67C73820" w14:textId="77777777" w:rsidR="004B0212" w:rsidRDefault="004B0212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60C10568" w14:textId="77777777" w:rsidR="00CF7DA9" w:rsidRDefault="00CF7DA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67F94231" w14:textId="77777777" w:rsidR="00CF7DA9" w:rsidRDefault="00CF7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06D42B7" w14:textId="77777777" w:rsidR="000C3B69" w:rsidRDefault="000C3B6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34326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5AA55C6B" w14:textId="77777777" w:rsidR="000C3B69" w:rsidRPr="00920DE6" w:rsidRDefault="000C3B69" w:rsidP="000C3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0C3B69" w:rsidRPr="004F07C8" w14:paraId="6607093D" w14:textId="77777777" w:rsidTr="000C3B69">
        <w:trPr>
          <w:cantSplit/>
        </w:trPr>
        <w:tc>
          <w:tcPr>
            <w:tcW w:w="4149" w:type="dxa"/>
          </w:tcPr>
          <w:p w14:paraId="14D74AF7" w14:textId="77777777" w:rsidR="000C3B69" w:rsidRPr="005111CE" w:rsidRDefault="000C3B69" w:rsidP="000C3B69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263B442" w14:textId="77777777"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C3B69" w:rsidRPr="004F07C8" w14:paraId="58D4062E" w14:textId="77777777" w:rsidTr="000C3B69">
        <w:trPr>
          <w:cantSplit/>
        </w:trPr>
        <w:tc>
          <w:tcPr>
            <w:tcW w:w="4149" w:type="dxa"/>
          </w:tcPr>
          <w:p w14:paraId="36FA4B04" w14:textId="77777777"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1CBAD6" w14:textId="77777777"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8386A2C" w14:textId="77777777" w:rsidR="000C3B69" w:rsidRPr="004F07C8" w:rsidRDefault="000C3B69" w:rsidP="000C3B6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4E104D" w14:textId="77777777" w:rsidR="000C3B69" w:rsidRPr="004F07C8" w:rsidRDefault="000C3B69" w:rsidP="000C3B6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02989" w:rsidRPr="00F51F88" w14:paraId="31CF6274" w14:textId="77777777" w:rsidTr="000C3B69">
        <w:trPr>
          <w:cantSplit/>
        </w:trPr>
        <w:tc>
          <w:tcPr>
            <w:tcW w:w="4149" w:type="dxa"/>
          </w:tcPr>
          <w:p w14:paraId="58FDF2FE" w14:textId="77777777" w:rsidR="00B02989" w:rsidRPr="00F51F88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5FE3C6" w14:textId="3DEE59DC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6B1F32D" w14:textId="77777777" w:rsidR="00B02989" w:rsidRPr="00D413D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3CAF3CB" w14:textId="77777777" w:rsidR="00B02989" w:rsidRPr="00E2420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3BF782B2" w14:textId="77777777" w:rsidR="00B02989" w:rsidRPr="00D413D6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5DB93D" w14:textId="71C4FA2F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3981315" w14:textId="77777777" w:rsidR="00B02989" w:rsidRPr="00D413D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20CFC4" w14:textId="77777777" w:rsidR="00B02989" w:rsidRPr="00E2420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02989" w:rsidRPr="00E24209" w14:paraId="58C6314B" w14:textId="77777777" w:rsidTr="000C3B69">
        <w:trPr>
          <w:cantSplit/>
        </w:trPr>
        <w:tc>
          <w:tcPr>
            <w:tcW w:w="4149" w:type="dxa"/>
          </w:tcPr>
          <w:p w14:paraId="7C00C438" w14:textId="77777777" w:rsidR="00B02989" w:rsidRPr="00161CAE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4748E81" w14:textId="7E0CB66C" w:rsidR="00B02989" w:rsidRPr="003B400C" w:rsidRDefault="003B400C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190,658</w:t>
            </w:r>
          </w:p>
        </w:tc>
        <w:tc>
          <w:tcPr>
            <w:tcW w:w="270" w:type="dxa"/>
          </w:tcPr>
          <w:p w14:paraId="468BD5F0" w14:textId="77777777" w:rsidR="00B02989" w:rsidRPr="00D40D00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D9B2150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403</w:t>
            </w:r>
          </w:p>
        </w:tc>
        <w:tc>
          <w:tcPr>
            <w:tcW w:w="284" w:type="dxa"/>
          </w:tcPr>
          <w:p w14:paraId="435A050E" w14:textId="77777777" w:rsidR="00B02989" w:rsidRPr="00C844F6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80C1D3" w14:textId="0A50A646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3B400C" w:rsidRPr="003B400C">
              <w:rPr>
                <w:rFonts w:ascii="Angsana New" w:hAnsi="Angsana New"/>
                <w:bCs/>
                <w:sz w:val="30"/>
                <w:szCs w:val="30"/>
              </w:rPr>
              <w:t>2,513</w:t>
            </w:r>
          </w:p>
        </w:tc>
        <w:tc>
          <w:tcPr>
            <w:tcW w:w="283" w:type="dxa"/>
          </w:tcPr>
          <w:p w14:paraId="3998B064" w14:textId="77777777" w:rsidR="00B02989" w:rsidRPr="000233D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B3C62B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384</w:t>
            </w:r>
          </w:p>
        </w:tc>
      </w:tr>
      <w:tr w:rsidR="00B02989" w:rsidRPr="00E24209" w14:paraId="16B50EA6" w14:textId="77777777" w:rsidTr="000C3B69">
        <w:trPr>
          <w:cantSplit/>
        </w:trPr>
        <w:tc>
          <w:tcPr>
            <w:tcW w:w="4149" w:type="dxa"/>
          </w:tcPr>
          <w:p w14:paraId="465DE3A3" w14:textId="77777777" w:rsidR="00B02989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276" w:type="dxa"/>
          </w:tcPr>
          <w:p w14:paraId="1AF2B271" w14:textId="58AAFC74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3B400C" w:rsidRPr="003B400C">
              <w:rPr>
                <w:rFonts w:ascii="Angsana New" w:hAnsi="Angsana New"/>
                <w:bCs/>
                <w:sz w:val="30"/>
                <w:szCs w:val="30"/>
              </w:rPr>
              <w:t>029</w:t>
            </w:r>
          </w:p>
        </w:tc>
        <w:tc>
          <w:tcPr>
            <w:tcW w:w="270" w:type="dxa"/>
          </w:tcPr>
          <w:p w14:paraId="6BB464CD" w14:textId="77777777" w:rsidR="00B02989" w:rsidRPr="00D40D00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28BFED1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295</w:t>
            </w:r>
          </w:p>
        </w:tc>
        <w:tc>
          <w:tcPr>
            <w:tcW w:w="284" w:type="dxa"/>
          </w:tcPr>
          <w:p w14:paraId="4FBB5298" w14:textId="77777777" w:rsidR="00B02989" w:rsidRPr="00C844F6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5C73AD" w14:textId="711BA348" w:rsidR="00B02989" w:rsidRPr="003B400C" w:rsidRDefault="003B400C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3,966</w:t>
            </w:r>
          </w:p>
        </w:tc>
        <w:tc>
          <w:tcPr>
            <w:tcW w:w="283" w:type="dxa"/>
          </w:tcPr>
          <w:p w14:paraId="55CE9840" w14:textId="77777777" w:rsidR="00B02989" w:rsidRPr="000233D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1B3B85F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</w:tr>
      <w:tr w:rsidR="00B02989" w:rsidRPr="00E24209" w14:paraId="1587761A" w14:textId="77777777" w:rsidTr="000C3B69">
        <w:trPr>
          <w:cantSplit/>
        </w:trPr>
        <w:tc>
          <w:tcPr>
            <w:tcW w:w="4149" w:type="dxa"/>
          </w:tcPr>
          <w:p w14:paraId="3AFFACC7" w14:textId="77777777" w:rsidR="00B02989" w:rsidRPr="00161CAE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14:paraId="7D942A27" w14:textId="3F52A3FB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B400C" w:rsidRPr="003B400C">
              <w:rPr>
                <w:rFonts w:ascii="Angsana New" w:hAnsi="Angsana New"/>
                <w:bCs/>
                <w:sz w:val="30"/>
                <w:szCs w:val="30"/>
              </w:rPr>
              <w:t>09,705</w:t>
            </w:r>
          </w:p>
        </w:tc>
        <w:tc>
          <w:tcPr>
            <w:tcW w:w="270" w:type="dxa"/>
          </w:tcPr>
          <w:p w14:paraId="38220E88" w14:textId="77777777" w:rsidR="00B02989" w:rsidRPr="00D40D00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D9454B2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229</w:t>
            </w:r>
          </w:p>
        </w:tc>
        <w:tc>
          <w:tcPr>
            <w:tcW w:w="284" w:type="dxa"/>
          </w:tcPr>
          <w:p w14:paraId="0E81E99D" w14:textId="77777777" w:rsidR="00B02989" w:rsidRPr="00C844F6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8EBE150" w14:textId="6212D103" w:rsidR="00B02989" w:rsidRPr="003B400C" w:rsidRDefault="003B400C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93,030</w:t>
            </w:r>
          </w:p>
        </w:tc>
        <w:tc>
          <w:tcPr>
            <w:tcW w:w="283" w:type="dxa"/>
          </w:tcPr>
          <w:p w14:paraId="7C2F7328" w14:textId="77777777" w:rsidR="00B02989" w:rsidRPr="000233D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361AF1B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602</w:t>
            </w:r>
          </w:p>
        </w:tc>
      </w:tr>
      <w:tr w:rsidR="00B02989" w:rsidRPr="00E24209" w14:paraId="7F5D654E" w14:textId="77777777" w:rsidTr="000C3B69">
        <w:trPr>
          <w:cantSplit/>
        </w:trPr>
        <w:tc>
          <w:tcPr>
            <w:tcW w:w="4149" w:type="dxa"/>
          </w:tcPr>
          <w:p w14:paraId="08CA8E61" w14:textId="77777777" w:rsidR="00B02989" w:rsidRPr="00161CAE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14:paraId="5DC4C4ED" w14:textId="0FF22433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3B400C" w:rsidRPr="003B400C">
              <w:rPr>
                <w:rFonts w:ascii="Angsana New" w:hAnsi="Angsana New"/>
                <w:bCs/>
                <w:sz w:val="30"/>
                <w:szCs w:val="30"/>
              </w:rPr>
              <w:t>2,630</w:t>
            </w:r>
          </w:p>
        </w:tc>
        <w:tc>
          <w:tcPr>
            <w:tcW w:w="270" w:type="dxa"/>
          </w:tcPr>
          <w:p w14:paraId="60C39FF2" w14:textId="77777777" w:rsidR="00B02989" w:rsidRPr="00D40D00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BDBFDAD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511</w:t>
            </w:r>
          </w:p>
        </w:tc>
        <w:tc>
          <w:tcPr>
            <w:tcW w:w="284" w:type="dxa"/>
          </w:tcPr>
          <w:p w14:paraId="519FABDD" w14:textId="77777777" w:rsidR="00B02989" w:rsidRPr="00C844F6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5912B34" w14:textId="7359C01B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30,</w:t>
            </w:r>
            <w:r w:rsidR="003B400C" w:rsidRPr="003B400C">
              <w:rPr>
                <w:rFonts w:ascii="Angsana New" w:hAnsi="Angsana New"/>
                <w:bCs/>
                <w:sz w:val="30"/>
                <w:szCs w:val="30"/>
              </w:rPr>
              <w:t>940</w:t>
            </w:r>
          </w:p>
        </w:tc>
        <w:tc>
          <w:tcPr>
            <w:tcW w:w="283" w:type="dxa"/>
          </w:tcPr>
          <w:p w14:paraId="5D3355A3" w14:textId="77777777" w:rsidR="00B02989" w:rsidRPr="000233D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692FD9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684</w:t>
            </w:r>
          </w:p>
        </w:tc>
      </w:tr>
      <w:tr w:rsidR="003B400C" w:rsidRPr="00E24209" w14:paraId="7EA6AF82" w14:textId="77777777" w:rsidTr="000C3B69">
        <w:trPr>
          <w:cantSplit/>
        </w:trPr>
        <w:tc>
          <w:tcPr>
            <w:tcW w:w="4149" w:type="dxa"/>
          </w:tcPr>
          <w:p w14:paraId="3D045A7F" w14:textId="77777777" w:rsidR="003B400C" w:rsidRPr="00161CAE" w:rsidRDefault="003B400C" w:rsidP="003B400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14:paraId="6B108909" w14:textId="21E5B726" w:rsidR="003B400C" w:rsidRPr="003B400C" w:rsidRDefault="003B400C" w:rsidP="003B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00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7466025F" w14:textId="77777777" w:rsidR="003B400C" w:rsidRPr="00D40D00" w:rsidRDefault="003B400C" w:rsidP="003B40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875EA21" w14:textId="77777777" w:rsidR="003B400C" w:rsidRPr="00407BF7" w:rsidRDefault="003B400C" w:rsidP="003B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  <w:tc>
          <w:tcPr>
            <w:tcW w:w="284" w:type="dxa"/>
          </w:tcPr>
          <w:p w14:paraId="2EA3B1F5" w14:textId="77777777" w:rsidR="003B400C" w:rsidRPr="00C844F6" w:rsidRDefault="003B400C" w:rsidP="003B40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8EEBFCC" w14:textId="77777777" w:rsidR="003B400C" w:rsidRPr="003B400C" w:rsidRDefault="003B400C" w:rsidP="003B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400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5A40CD00" w14:textId="77777777" w:rsidR="003B400C" w:rsidRPr="000233DF" w:rsidRDefault="003B400C" w:rsidP="003B40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3055551" w14:textId="77777777" w:rsidR="003B400C" w:rsidRPr="00407BF7" w:rsidRDefault="003B400C" w:rsidP="003B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BF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B02989" w:rsidRPr="00E24209" w14:paraId="5975E9D5" w14:textId="77777777" w:rsidTr="000C3B69">
        <w:trPr>
          <w:cantSplit/>
        </w:trPr>
        <w:tc>
          <w:tcPr>
            <w:tcW w:w="4149" w:type="dxa"/>
          </w:tcPr>
          <w:p w14:paraId="5BA7F913" w14:textId="77777777" w:rsidR="00B02989" w:rsidRPr="00161CAE" w:rsidRDefault="00B02989" w:rsidP="00B0298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0B3F91" w14:textId="17FCAE84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B400C" w:rsidRPr="003B400C">
              <w:rPr>
                <w:rFonts w:ascii="Angsana New" w:hAnsi="Angsana New"/>
                <w:bCs/>
                <w:sz w:val="30"/>
                <w:szCs w:val="30"/>
              </w:rPr>
              <w:t>59,022</w:t>
            </w:r>
          </w:p>
        </w:tc>
        <w:tc>
          <w:tcPr>
            <w:tcW w:w="270" w:type="dxa"/>
          </w:tcPr>
          <w:p w14:paraId="08928C93" w14:textId="77777777" w:rsidR="00B02989" w:rsidRPr="00D40D00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9279048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347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626</w:t>
            </w:r>
          </w:p>
        </w:tc>
        <w:tc>
          <w:tcPr>
            <w:tcW w:w="284" w:type="dxa"/>
          </w:tcPr>
          <w:p w14:paraId="7DD712CA" w14:textId="77777777" w:rsidR="00B02989" w:rsidRPr="00C844F6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F8BA4E" w14:textId="5CA25A5E" w:rsidR="00B02989" w:rsidRPr="003B400C" w:rsidRDefault="003B400C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240,449</w:t>
            </w:r>
          </w:p>
        </w:tc>
        <w:tc>
          <w:tcPr>
            <w:tcW w:w="283" w:type="dxa"/>
          </w:tcPr>
          <w:p w14:paraId="671023F7" w14:textId="77777777" w:rsidR="00B02989" w:rsidRPr="000233D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40AE91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212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866</w:t>
            </w:r>
          </w:p>
        </w:tc>
      </w:tr>
      <w:tr w:rsidR="00B02989" w:rsidRPr="00E24209" w14:paraId="6CCD5BCC" w14:textId="77777777" w:rsidTr="000C3B69">
        <w:trPr>
          <w:cantSplit/>
        </w:trPr>
        <w:tc>
          <w:tcPr>
            <w:tcW w:w="4149" w:type="dxa"/>
          </w:tcPr>
          <w:p w14:paraId="1B9885A5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</w:tcPr>
          <w:p w14:paraId="454BC8AF" w14:textId="77777777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EAED4" w14:textId="77777777" w:rsidR="00B02989" w:rsidRPr="00D40D00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665B8E8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7737779" w14:textId="77777777" w:rsidR="00B02989" w:rsidRPr="00C844F6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3BB129B" w14:textId="77777777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AC5A03E" w14:textId="77777777" w:rsidR="00B02989" w:rsidRPr="000233D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AA165DC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2989" w:rsidRPr="00E24209" w14:paraId="2F63F886" w14:textId="77777777" w:rsidTr="000C3B69">
        <w:trPr>
          <w:cantSplit/>
        </w:trPr>
        <w:tc>
          <w:tcPr>
            <w:tcW w:w="4149" w:type="dxa"/>
          </w:tcPr>
          <w:p w14:paraId="1D4787C3" w14:textId="77777777" w:rsidR="00B02989" w:rsidRPr="00161CA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6" w:type="dxa"/>
          </w:tcPr>
          <w:p w14:paraId="5C3017FC" w14:textId="74DAF789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(2</w:t>
            </w:r>
            <w:r w:rsidR="003B400C" w:rsidRPr="003B400C">
              <w:rPr>
                <w:rFonts w:ascii="Angsana New" w:hAnsi="Angsana New"/>
                <w:bCs/>
                <w:sz w:val="30"/>
                <w:szCs w:val="30"/>
              </w:rPr>
              <w:t>2,950</w:t>
            </w:r>
            <w:r w:rsidRPr="003B400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14F7B6" w14:textId="77777777" w:rsidR="00B02989" w:rsidRPr="00D40D00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B6FE0CE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(26,574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E0FF096" w14:textId="77777777" w:rsidR="00B02989" w:rsidRPr="00C844F6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48D9BB6" w14:textId="697F9280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(7,</w:t>
            </w:r>
            <w:r w:rsidR="003B400C" w:rsidRPr="003B400C">
              <w:rPr>
                <w:rFonts w:ascii="Angsana New" w:hAnsi="Angsana New"/>
                <w:bCs/>
                <w:sz w:val="30"/>
                <w:szCs w:val="30"/>
              </w:rPr>
              <w:t>817</w:t>
            </w:r>
            <w:r w:rsidRPr="003B400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79B5A33" w14:textId="77777777" w:rsidR="00B02989" w:rsidRPr="000233D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E04280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(9,049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B02989" w:rsidRPr="00E24209" w14:paraId="13DA7EE1" w14:textId="77777777" w:rsidTr="000C3B69">
        <w:trPr>
          <w:cantSplit/>
        </w:trPr>
        <w:tc>
          <w:tcPr>
            <w:tcW w:w="4149" w:type="dxa"/>
          </w:tcPr>
          <w:p w14:paraId="29420639" w14:textId="77777777" w:rsidR="00B02989" w:rsidRPr="00161CA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F56E81" w14:textId="1B35A2D8" w:rsidR="00B02989" w:rsidRPr="003B400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3B400C" w:rsidRPr="003B400C">
              <w:rPr>
                <w:rFonts w:ascii="Angsana New" w:hAnsi="Angsana New"/>
                <w:bCs/>
                <w:sz w:val="30"/>
                <w:szCs w:val="30"/>
              </w:rPr>
              <w:t>36,072</w:t>
            </w:r>
          </w:p>
        </w:tc>
        <w:tc>
          <w:tcPr>
            <w:tcW w:w="270" w:type="dxa"/>
          </w:tcPr>
          <w:p w14:paraId="369D34BD" w14:textId="77777777" w:rsidR="00B02989" w:rsidRPr="00D40D00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7FD0363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052</w:t>
            </w:r>
          </w:p>
        </w:tc>
        <w:tc>
          <w:tcPr>
            <w:tcW w:w="284" w:type="dxa"/>
          </w:tcPr>
          <w:p w14:paraId="5077C6CE" w14:textId="77777777" w:rsidR="00B02989" w:rsidRPr="00C844F6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E129E83" w14:textId="76F48C68" w:rsidR="00B02989" w:rsidRPr="003B400C" w:rsidRDefault="003B400C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B400C">
              <w:rPr>
                <w:rFonts w:ascii="Angsana New" w:hAnsi="Angsana New"/>
                <w:bCs/>
                <w:sz w:val="30"/>
                <w:szCs w:val="30"/>
              </w:rPr>
              <w:t>232,632</w:t>
            </w:r>
          </w:p>
        </w:tc>
        <w:tc>
          <w:tcPr>
            <w:tcW w:w="283" w:type="dxa"/>
          </w:tcPr>
          <w:p w14:paraId="4B57BA9E" w14:textId="77777777" w:rsidR="00B02989" w:rsidRPr="000233D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F9F0D9F" w14:textId="77777777" w:rsidR="00B02989" w:rsidRPr="00407BF7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817</w:t>
            </w:r>
          </w:p>
        </w:tc>
      </w:tr>
    </w:tbl>
    <w:p w14:paraId="404249CA" w14:textId="77777777" w:rsidR="004B0212" w:rsidRDefault="004B0212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</w:pPr>
    </w:p>
    <w:p w14:paraId="4A15B23C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D637832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C06EC2F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09F8EA2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42FA23D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26FB947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323BEB3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D578DB4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2E40078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FF2B969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DBFC55E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10360EB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9A9F2EE" w14:textId="77777777" w:rsidR="009235A2" w:rsidRDefault="009235A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7D99351" w14:textId="77777777" w:rsidR="004B0212" w:rsidRPr="00BD1CD2" w:rsidRDefault="004B0212" w:rsidP="004B0212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30F551C2" w14:textId="77777777" w:rsidR="004B0212" w:rsidRDefault="004B0212" w:rsidP="004B0212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03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283"/>
        <w:gridCol w:w="1135"/>
        <w:gridCol w:w="283"/>
        <w:gridCol w:w="1134"/>
        <w:gridCol w:w="270"/>
        <w:gridCol w:w="1147"/>
        <w:gridCol w:w="284"/>
        <w:gridCol w:w="1134"/>
        <w:gridCol w:w="284"/>
        <w:gridCol w:w="1134"/>
      </w:tblGrid>
      <w:tr w:rsidR="008044A5" w:rsidRPr="008044A5" w14:paraId="26B7EED9" w14:textId="77777777" w:rsidTr="00330F72">
        <w:trPr>
          <w:cantSplit/>
        </w:trPr>
        <w:tc>
          <w:tcPr>
            <w:tcW w:w="2127" w:type="dxa"/>
          </w:tcPr>
          <w:p w14:paraId="4E4E5651" w14:textId="77777777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</w:tcPr>
          <w:p w14:paraId="0AFECACC" w14:textId="45F87A3D" w:rsidR="008044A5" w:rsidRPr="008044A5" w:rsidRDefault="008044A5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5CE89476" w14:textId="77777777" w:rsidR="008044A5" w:rsidRPr="008044A5" w:rsidRDefault="008044A5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5" w:type="dxa"/>
            <w:gridSpan w:val="7"/>
            <w:tcBorders>
              <w:bottom w:val="single" w:sz="4" w:space="0" w:color="auto"/>
            </w:tcBorders>
          </w:tcPr>
          <w:p w14:paraId="2E524F46" w14:textId="090D43A4" w:rsidR="008044A5" w:rsidRPr="008044A5" w:rsidRDefault="008044A5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044A5" w:rsidRPr="008044A5" w14:paraId="4943C4E3" w14:textId="77777777" w:rsidTr="00330F72">
        <w:trPr>
          <w:cantSplit/>
        </w:trPr>
        <w:tc>
          <w:tcPr>
            <w:tcW w:w="2127" w:type="dxa"/>
          </w:tcPr>
          <w:p w14:paraId="7952BA11" w14:textId="77777777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7598D68" w14:textId="687646EE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83" w:type="dxa"/>
          </w:tcPr>
          <w:p w14:paraId="146609DD" w14:textId="77777777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92A10" w14:textId="6194614F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B8FACCF" w14:textId="77777777" w:rsidR="008044A5" w:rsidRPr="008044A5" w:rsidRDefault="008044A5" w:rsidP="00D265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56AED" w14:textId="77777777" w:rsidR="008044A5" w:rsidRPr="008044A5" w:rsidRDefault="008044A5" w:rsidP="00D265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8044A5" w:rsidRPr="008044A5" w14:paraId="40D78F71" w14:textId="77777777" w:rsidTr="00330F72">
        <w:trPr>
          <w:cantSplit/>
        </w:trPr>
        <w:tc>
          <w:tcPr>
            <w:tcW w:w="2127" w:type="dxa"/>
          </w:tcPr>
          <w:p w14:paraId="47E51A8C" w14:textId="77777777" w:rsidR="008044A5" w:rsidRPr="008044A5" w:rsidRDefault="008044A5" w:rsidP="006531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BC615B" w14:textId="3E3818E9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0298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1F62EEE" w14:textId="1E45A5FC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150D8E66" w14:textId="307D1C0A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5A294AE5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383DC8" w14:textId="7AE59E1A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0298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7A70216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D07FD6D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16922D1F" w14:textId="77777777" w:rsidR="008044A5" w:rsidRPr="008044A5" w:rsidRDefault="008044A5" w:rsidP="0065315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D9AEAB" w14:textId="79A8F435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0298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3A0E96A3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B5ADC0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044A5" w:rsidRPr="008044A5" w14:paraId="3E897B68" w14:textId="77777777" w:rsidTr="00330F72">
        <w:trPr>
          <w:cantSplit/>
        </w:trPr>
        <w:tc>
          <w:tcPr>
            <w:tcW w:w="2127" w:type="dxa"/>
          </w:tcPr>
          <w:p w14:paraId="28A6C316" w14:textId="77777777" w:rsidR="008044A5" w:rsidRPr="008044A5" w:rsidRDefault="008044A5" w:rsidP="006531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เงินฝากประจำกับธนาคาร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51A58A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6F022ED" w14:textId="47EFA31F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85EEF5F" w14:textId="7C731B6D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9DBC3D7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96DF16" w14:textId="7D2B1BF0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91C64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2DC31A85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30DD3343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1046E1A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200B058" w14:textId="77777777" w:rsidR="008044A5" w:rsidRPr="008044A5" w:rsidRDefault="008044A5" w:rsidP="006531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F79CBBA" w14:textId="77777777" w:rsidR="008044A5" w:rsidRPr="008044A5" w:rsidRDefault="008044A5" w:rsidP="0065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93879" w:rsidRPr="008044A5" w14:paraId="5FD9C27B" w14:textId="77777777" w:rsidTr="00330F72">
        <w:trPr>
          <w:cantSplit/>
        </w:trPr>
        <w:tc>
          <w:tcPr>
            <w:tcW w:w="2127" w:type="dxa"/>
          </w:tcPr>
          <w:p w14:paraId="065F7BFF" w14:textId="10D5BD50" w:rsidR="00093879" w:rsidRPr="008044A5" w:rsidRDefault="00093879" w:rsidP="000938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8249E0F" w14:textId="61857A15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1.85</w:t>
            </w:r>
          </w:p>
        </w:tc>
        <w:tc>
          <w:tcPr>
            <w:tcW w:w="283" w:type="dxa"/>
          </w:tcPr>
          <w:p w14:paraId="4FD076AC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B657A6E" w14:textId="550B82E6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F168E8C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6780BB" w14:textId="5B8B828D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26,000</w:t>
            </w:r>
          </w:p>
        </w:tc>
        <w:tc>
          <w:tcPr>
            <w:tcW w:w="270" w:type="dxa"/>
          </w:tcPr>
          <w:p w14:paraId="30C240AE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27381646" w14:textId="7B2832F9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DBB44B6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447C653" w14:textId="55B96E09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0900736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0719123" w14:textId="45BF28E2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093879" w:rsidRPr="008044A5" w14:paraId="4D576AF6" w14:textId="77777777" w:rsidTr="00330F72">
        <w:trPr>
          <w:cantSplit/>
        </w:trPr>
        <w:tc>
          <w:tcPr>
            <w:tcW w:w="2127" w:type="dxa"/>
          </w:tcPr>
          <w:p w14:paraId="3B5020A5" w14:textId="3C1EC02C" w:rsidR="00093879" w:rsidRPr="00093879" w:rsidRDefault="00093879" w:rsidP="000938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93879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9387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938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1D0A4F74" w14:textId="772007BB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 xml:space="preserve">0.80 </w:t>
            </w:r>
            <w:r w:rsidRPr="00093879">
              <w:rPr>
                <w:rFonts w:ascii="Angsana New" w:hAnsi="Angsana New" w:hint="cs"/>
                <w:b/>
                <w:sz w:val="28"/>
                <w:szCs w:val="28"/>
                <w:cs/>
              </w:rPr>
              <w:t>ถึง</w:t>
            </w:r>
            <w:r w:rsidRPr="00093879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093879">
              <w:rPr>
                <w:rFonts w:ascii="Angsana New" w:hAnsi="Angsana New"/>
                <w:bCs/>
                <w:sz w:val="28"/>
                <w:szCs w:val="28"/>
              </w:rPr>
              <w:t>1.05</w:t>
            </w:r>
          </w:p>
        </w:tc>
        <w:tc>
          <w:tcPr>
            <w:tcW w:w="283" w:type="dxa"/>
          </w:tcPr>
          <w:p w14:paraId="24A5334F" w14:textId="0A4891B4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00E78DC1" w14:textId="7F1BF3F2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 xml:space="preserve">0.45 </w:t>
            </w:r>
            <w:r w:rsidRPr="008044A5">
              <w:rPr>
                <w:rFonts w:ascii="Angsana New" w:hAnsi="Angsana New" w:hint="cs"/>
                <w:b/>
                <w:sz w:val="28"/>
                <w:szCs w:val="28"/>
                <w:cs/>
              </w:rPr>
              <w:t>ถึง</w:t>
            </w:r>
            <w:r w:rsidRPr="008044A5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8044A5">
              <w:rPr>
                <w:rFonts w:ascii="Angsana New" w:hAnsi="Angsana New"/>
                <w:bCs/>
                <w:sz w:val="28"/>
                <w:szCs w:val="28"/>
              </w:rPr>
              <w:t>0.55</w:t>
            </w:r>
          </w:p>
        </w:tc>
        <w:tc>
          <w:tcPr>
            <w:tcW w:w="283" w:type="dxa"/>
          </w:tcPr>
          <w:p w14:paraId="181FF50E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0127F2" w14:textId="32ABF4A4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50,304</w:t>
            </w:r>
          </w:p>
        </w:tc>
        <w:tc>
          <w:tcPr>
            <w:tcW w:w="270" w:type="dxa"/>
          </w:tcPr>
          <w:p w14:paraId="236625C3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0C3822F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50,005</w:t>
            </w:r>
          </w:p>
        </w:tc>
        <w:tc>
          <w:tcPr>
            <w:tcW w:w="284" w:type="dxa"/>
          </w:tcPr>
          <w:p w14:paraId="0765FE79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EE020AD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75279F2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21CFE60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093879" w:rsidRPr="008044A5" w14:paraId="73A84C10" w14:textId="77777777" w:rsidTr="00330F72">
        <w:trPr>
          <w:cantSplit/>
        </w:trPr>
        <w:tc>
          <w:tcPr>
            <w:tcW w:w="2127" w:type="dxa"/>
          </w:tcPr>
          <w:p w14:paraId="2DAF4126" w14:textId="79E1D49A" w:rsidR="00093879" w:rsidRPr="00093879" w:rsidRDefault="00093879" w:rsidP="000938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93879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9387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938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49B48360" w14:textId="7093B55E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 xml:space="preserve">0.60 </w:t>
            </w:r>
            <w:r w:rsidRPr="00093879">
              <w:rPr>
                <w:rFonts w:ascii="Angsana New" w:hAnsi="Angsana New" w:hint="cs"/>
                <w:b/>
                <w:sz w:val="28"/>
                <w:szCs w:val="28"/>
                <w:cs/>
              </w:rPr>
              <w:t>ถึง</w:t>
            </w:r>
            <w:r w:rsidRPr="00093879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093879">
              <w:rPr>
                <w:rFonts w:ascii="Angsana New" w:hAnsi="Angsana New"/>
                <w:bCs/>
                <w:sz w:val="28"/>
                <w:szCs w:val="28"/>
              </w:rPr>
              <w:t>1.05</w:t>
            </w:r>
          </w:p>
        </w:tc>
        <w:tc>
          <w:tcPr>
            <w:tcW w:w="283" w:type="dxa"/>
          </w:tcPr>
          <w:p w14:paraId="62346D3D" w14:textId="2F96DD4C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02333100" w14:textId="6EA6D069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0.375</w:t>
            </w:r>
          </w:p>
        </w:tc>
        <w:tc>
          <w:tcPr>
            <w:tcW w:w="283" w:type="dxa"/>
          </w:tcPr>
          <w:p w14:paraId="784C81C1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632A38" w14:textId="4C637A8E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496</w:t>
            </w:r>
          </w:p>
        </w:tc>
        <w:tc>
          <w:tcPr>
            <w:tcW w:w="270" w:type="dxa"/>
          </w:tcPr>
          <w:p w14:paraId="725770E5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F92F721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495</w:t>
            </w:r>
          </w:p>
        </w:tc>
        <w:tc>
          <w:tcPr>
            <w:tcW w:w="284" w:type="dxa"/>
          </w:tcPr>
          <w:p w14:paraId="641F833B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FA4AE6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8181293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8D7402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093879" w:rsidRPr="008044A5" w14:paraId="71A3AEA4" w14:textId="77777777" w:rsidTr="00330F72">
        <w:trPr>
          <w:cantSplit/>
        </w:trPr>
        <w:tc>
          <w:tcPr>
            <w:tcW w:w="2127" w:type="dxa"/>
          </w:tcPr>
          <w:p w14:paraId="1A7AEBC4" w14:textId="77777777" w:rsidR="00093879" w:rsidRPr="008044A5" w:rsidRDefault="00093879" w:rsidP="000938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15B0EA6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D73F237" w14:textId="2D20E0C1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3B590A0" w14:textId="104FB8DF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F008D50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B36BAE" w14:textId="29FD10EB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76,800</w:t>
            </w:r>
          </w:p>
        </w:tc>
        <w:tc>
          <w:tcPr>
            <w:tcW w:w="270" w:type="dxa"/>
          </w:tcPr>
          <w:p w14:paraId="1636FC3B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6772D63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50,500</w:t>
            </w:r>
          </w:p>
        </w:tc>
        <w:tc>
          <w:tcPr>
            <w:tcW w:w="284" w:type="dxa"/>
          </w:tcPr>
          <w:p w14:paraId="35151385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9AA605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BDFB2FB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E2249F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093879" w:rsidRPr="008044A5" w14:paraId="7E426668" w14:textId="77777777" w:rsidTr="00330F72">
        <w:trPr>
          <w:cantSplit/>
        </w:trPr>
        <w:tc>
          <w:tcPr>
            <w:tcW w:w="2127" w:type="dxa"/>
          </w:tcPr>
          <w:p w14:paraId="2F6FC357" w14:textId="77777777" w:rsidR="00093879" w:rsidRPr="008044A5" w:rsidRDefault="00093879" w:rsidP="000938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EBD975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D70CA41" w14:textId="7D4DDB88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5FB7954" w14:textId="44201274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5E57E10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A59A86" w14:textId="333A1286" w:rsidR="00093879" w:rsidRPr="00B0298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525F02F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B7BE4F6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B0B7972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23F0095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605F27A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D33FB73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93879" w:rsidRPr="008044A5" w14:paraId="7D50DE90" w14:textId="77777777" w:rsidTr="00330F72">
        <w:trPr>
          <w:cantSplit/>
        </w:trPr>
        <w:tc>
          <w:tcPr>
            <w:tcW w:w="4679" w:type="dxa"/>
            <w:gridSpan w:val="4"/>
          </w:tcPr>
          <w:p w14:paraId="084CAD70" w14:textId="67DA77AC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เงินลงทุนในตราสารทุน -วัดมูลค่ายุติธรรม </w:t>
            </w:r>
          </w:p>
        </w:tc>
        <w:tc>
          <w:tcPr>
            <w:tcW w:w="283" w:type="dxa"/>
          </w:tcPr>
          <w:p w14:paraId="158FFA36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795F6E" w14:textId="60220E6B" w:rsidR="00093879" w:rsidRPr="00B0298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54F01C9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3045B8E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93920C4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FAAD24D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752984F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6A9DB5A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93879" w:rsidRPr="008044A5" w14:paraId="2FC12548" w14:textId="77777777" w:rsidTr="00330F72">
        <w:trPr>
          <w:cantSplit/>
        </w:trPr>
        <w:tc>
          <w:tcPr>
            <w:tcW w:w="4679" w:type="dxa"/>
            <w:gridSpan w:val="4"/>
          </w:tcPr>
          <w:p w14:paraId="07ED2022" w14:textId="513A519E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  (ข้อมูลระดับ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) ผ่านกำไรหรือขาดทุน</w:t>
            </w:r>
          </w:p>
        </w:tc>
        <w:tc>
          <w:tcPr>
            <w:tcW w:w="283" w:type="dxa"/>
          </w:tcPr>
          <w:p w14:paraId="49C77796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7172AF" w14:textId="4F7EAD34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865</w:t>
            </w:r>
          </w:p>
        </w:tc>
        <w:tc>
          <w:tcPr>
            <w:tcW w:w="270" w:type="dxa"/>
          </w:tcPr>
          <w:p w14:paraId="65497C4A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F31FF1E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1,010</w:t>
            </w:r>
          </w:p>
        </w:tc>
        <w:tc>
          <w:tcPr>
            <w:tcW w:w="284" w:type="dxa"/>
          </w:tcPr>
          <w:p w14:paraId="4C1512BD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F7CCBA1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19CB9B4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48CFC8B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093879" w:rsidRPr="008044A5" w14:paraId="46096F3A" w14:textId="77777777" w:rsidTr="00330F72">
        <w:trPr>
          <w:cantSplit/>
        </w:trPr>
        <w:tc>
          <w:tcPr>
            <w:tcW w:w="2127" w:type="dxa"/>
          </w:tcPr>
          <w:p w14:paraId="1FC00B42" w14:textId="77777777" w:rsidR="00093879" w:rsidRPr="008044A5" w:rsidRDefault="00093879" w:rsidP="000938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</w:tcPr>
          <w:p w14:paraId="4628DD91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3B8168F" w14:textId="62573213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D826D7A" w14:textId="5A86780B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E4068AA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7C9D1F" w14:textId="04438B3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38A4864E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AC12239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7E4AADE9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FEAF3F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7295B111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B6C751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</w:tr>
      <w:tr w:rsidR="00093879" w:rsidRPr="008044A5" w14:paraId="02DEFE2F" w14:textId="77777777" w:rsidTr="00330F72">
        <w:trPr>
          <w:cantSplit/>
        </w:trPr>
        <w:tc>
          <w:tcPr>
            <w:tcW w:w="2127" w:type="dxa"/>
          </w:tcPr>
          <w:p w14:paraId="72FCE733" w14:textId="77777777" w:rsidR="00093879" w:rsidRPr="008044A5" w:rsidRDefault="00093879" w:rsidP="000938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3BAAB0DA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EF539D5" w14:textId="28C8D546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7ADDB1A7" w14:textId="7846609C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D23351C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B3E7547" w14:textId="1471887B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77,680</w:t>
            </w:r>
          </w:p>
        </w:tc>
        <w:tc>
          <w:tcPr>
            <w:tcW w:w="270" w:type="dxa"/>
          </w:tcPr>
          <w:p w14:paraId="56261868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E83321D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51,525</w:t>
            </w:r>
          </w:p>
        </w:tc>
        <w:tc>
          <w:tcPr>
            <w:tcW w:w="284" w:type="dxa"/>
          </w:tcPr>
          <w:p w14:paraId="5A263E54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831F469" w14:textId="77777777" w:rsidR="00093879" w:rsidRPr="00093879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7F7A1617" w14:textId="77777777" w:rsidR="00093879" w:rsidRPr="008044A5" w:rsidRDefault="00093879" w:rsidP="0009387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9AE682B" w14:textId="77777777" w:rsidR="00093879" w:rsidRPr="008044A5" w:rsidRDefault="00093879" w:rsidP="00093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</w:tr>
    </w:tbl>
    <w:p w14:paraId="3FCA0C45" w14:textId="77777777" w:rsidR="004D5821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5457994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555EA53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C0B378A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55E6440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138D127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BBCA035" w14:textId="77777777" w:rsidR="00447CC4" w:rsidRDefault="00447CC4" w:rsidP="00093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5ADF54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F367DB3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880E9E2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499633C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7C631EA" w14:textId="77777777" w:rsidR="00447CC4" w:rsidRDefault="00447CC4" w:rsidP="00093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975A556" w14:textId="77777777" w:rsidR="00447CC4" w:rsidRDefault="00447CC4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</w:p>
    <w:p w14:paraId="3154D173" w14:textId="77777777" w:rsidR="004D5821" w:rsidRPr="009C4823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8613C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 - สุทธิ</w:t>
      </w:r>
    </w:p>
    <w:p w14:paraId="1DF3F056" w14:textId="77777777" w:rsidR="004D5821" w:rsidRPr="009C4823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257D8A0" w14:textId="3894FBDE" w:rsidR="004D5821" w:rsidRDefault="004D5821" w:rsidP="004D5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2989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="00C02141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66537D" w:rsidRPr="0066537D">
        <w:rPr>
          <w:rFonts w:ascii="Angsana New" w:hAnsi="Angsana New" w:hint="cs"/>
          <w:sz w:val="30"/>
          <w:szCs w:val="30"/>
        </w:rPr>
        <w:t>31</w:t>
      </w:r>
      <w:r w:rsidR="00C0214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 w:rsidR="00C02141">
        <w:rPr>
          <w:rFonts w:ascii="Angsana New" w:hAnsi="Angsana New" w:hint="cs"/>
          <w:sz w:val="30"/>
          <w:szCs w:val="30"/>
          <w:cs/>
        </w:rPr>
        <w:t xml:space="preserve"> </w:t>
      </w:r>
      <w:r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50018"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>
        <w:rPr>
          <w:rFonts w:ascii="Angsana New" w:hAnsi="Angsana New" w:hint="cs"/>
          <w:sz w:val="30"/>
          <w:szCs w:val="30"/>
          <w:cs/>
        </w:rPr>
        <w:t>ไถ่ถอน</w:t>
      </w:r>
      <w:r w:rsidR="00C02141">
        <w:rPr>
          <w:rFonts w:ascii="Angsana New" w:hAnsi="Angsana New" w:hint="cs"/>
          <w:sz w:val="30"/>
          <w:szCs w:val="30"/>
          <w:cs/>
        </w:rPr>
        <w:t>ในงบการเงินรวมมีรายละเอียดดังต่อไปนี้</w:t>
      </w:r>
    </w:p>
    <w:p w14:paraId="6F1E539B" w14:textId="77777777" w:rsidR="009235A2" w:rsidRDefault="009235A2" w:rsidP="009235A2"/>
    <w:tbl>
      <w:tblPr>
        <w:tblW w:w="10031" w:type="dxa"/>
        <w:tblLook w:val="01E0" w:firstRow="1" w:lastRow="1" w:firstColumn="1" w:lastColumn="1" w:noHBand="0" w:noVBand="0"/>
      </w:tblPr>
      <w:tblGrid>
        <w:gridCol w:w="2376"/>
        <w:gridCol w:w="234"/>
        <w:gridCol w:w="1326"/>
        <w:gridCol w:w="237"/>
        <w:gridCol w:w="1464"/>
        <w:gridCol w:w="234"/>
        <w:gridCol w:w="1156"/>
        <w:gridCol w:w="235"/>
        <w:gridCol w:w="1268"/>
        <w:gridCol w:w="236"/>
        <w:gridCol w:w="1265"/>
      </w:tblGrid>
      <w:tr w:rsidR="009235A2" w:rsidRPr="004F1BCB" w14:paraId="359F7596" w14:textId="77777777" w:rsidTr="00503651">
        <w:tc>
          <w:tcPr>
            <w:tcW w:w="2376" w:type="dxa"/>
          </w:tcPr>
          <w:p w14:paraId="797A473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</w:tcPr>
          <w:p w14:paraId="630ABDA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</w:tcPr>
          <w:p w14:paraId="2E1AA42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4F1963DC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C18BF0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34" w:type="dxa"/>
          </w:tcPr>
          <w:p w14:paraId="7C650352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A3D5F31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2F79C52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14:paraId="6D8C2CCC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9235A2" w:rsidRPr="004F1BCB" w14:paraId="289760E4" w14:textId="77777777" w:rsidTr="00503651">
        <w:tc>
          <w:tcPr>
            <w:tcW w:w="2376" w:type="dxa"/>
            <w:tcBorders>
              <w:bottom w:val="single" w:sz="4" w:space="0" w:color="auto"/>
            </w:tcBorders>
          </w:tcPr>
          <w:p w14:paraId="416ECF7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ชื่อหุ้นกู้</w:t>
            </w:r>
          </w:p>
        </w:tc>
        <w:tc>
          <w:tcPr>
            <w:tcW w:w="234" w:type="dxa"/>
          </w:tcPr>
          <w:p w14:paraId="531AB9A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3508A24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03D05E7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6BC40D4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4" w:type="dxa"/>
          </w:tcPr>
          <w:p w14:paraId="5B3F7DF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DD1618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5" w:type="dxa"/>
          </w:tcPr>
          <w:p w14:paraId="5496386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1FDA2A7" w14:textId="25F300FF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6A382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02989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55AA1A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636B5B3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6A3825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5A2" w:rsidRPr="004F1BCB" w14:paraId="5531975D" w14:textId="77777777" w:rsidTr="00503651">
        <w:tc>
          <w:tcPr>
            <w:tcW w:w="2376" w:type="dxa"/>
          </w:tcPr>
          <w:p w14:paraId="526CD3BC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</w:t>
            </w:r>
          </w:p>
        </w:tc>
        <w:tc>
          <w:tcPr>
            <w:tcW w:w="234" w:type="dxa"/>
          </w:tcPr>
          <w:p w14:paraId="3403A30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A91DAD9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18857D1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41DA9E9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4" w:type="dxa"/>
          </w:tcPr>
          <w:p w14:paraId="110C2A7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AC5AA0A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2C190BD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7E6FDA8" w14:textId="77777777" w:rsidR="009235A2" w:rsidRPr="00791DDC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DC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539E00BA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6F8ED295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9235A2" w:rsidRPr="004F1BCB" w14:paraId="47AD63DE" w14:textId="77777777" w:rsidTr="00503651">
        <w:tc>
          <w:tcPr>
            <w:tcW w:w="2376" w:type="dxa"/>
          </w:tcPr>
          <w:p w14:paraId="6A88A0BA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ดีสทริบิวชั่น ซิสเทม จำกัด</w:t>
            </w:r>
          </w:p>
        </w:tc>
        <w:tc>
          <w:tcPr>
            <w:tcW w:w="234" w:type="dxa"/>
          </w:tcPr>
          <w:p w14:paraId="168AE68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9BA6C2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2FD5282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F73562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4" w:type="dxa"/>
          </w:tcPr>
          <w:p w14:paraId="26BC45F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FD613D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2C3EE8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1A29F8F" w14:textId="77777777" w:rsidR="009235A2" w:rsidRPr="00791DDC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D02E28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6B877C03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35A2" w:rsidRPr="004F1BCB" w14:paraId="2ECB6803" w14:textId="77777777" w:rsidTr="00503651">
        <w:tc>
          <w:tcPr>
            <w:tcW w:w="2376" w:type="dxa"/>
          </w:tcPr>
          <w:p w14:paraId="61DD215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</w:p>
        </w:tc>
        <w:tc>
          <w:tcPr>
            <w:tcW w:w="234" w:type="dxa"/>
          </w:tcPr>
          <w:p w14:paraId="7B5459A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E000FBE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237" w:type="dxa"/>
          </w:tcPr>
          <w:p w14:paraId="1368CF2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6DFF0FF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</w:p>
        </w:tc>
        <w:tc>
          <w:tcPr>
            <w:tcW w:w="234" w:type="dxa"/>
          </w:tcPr>
          <w:p w14:paraId="482D3AB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A3203F4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3BCE651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808AE5E" w14:textId="77777777" w:rsidR="009235A2" w:rsidRPr="00791DDC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DC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001640E4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0C41E4D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9235A2" w:rsidRPr="004F1BCB" w14:paraId="684F0BC8" w14:textId="77777777" w:rsidTr="00503651">
        <w:tc>
          <w:tcPr>
            <w:tcW w:w="2376" w:type="dxa"/>
          </w:tcPr>
          <w:p w14:paraId="4C61FBE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คอร์เปอเรชั่น จำกัด (มหาชน)</w:t>
            </w:r>
          </w:p>
        </w:tc>
        <w:tc>
          <w:tcPr>
            <w:tcW w:w="234" w:type="dxa"/>
          </w:tcPr>
          <w:p w14:paraId="6609AB5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BFE8A4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0F0AF08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1BA29C2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4" w:type="dxa"/>
          </w:tcPr>
          <w:p w14:paraId="4DE0D29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4FBBFE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8FDBA9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08ECEDA2" w14:textId="77777777" w:rsidR="009235A2" w:rsidRPr="00791DDC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65161B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0DAA67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35A2" w:rsidRPr="004F1BCB" w14:paraId="46565F61" w14:textId="77777777" w:rsidTr="00503651">
        <w:tc>
          <w:tcPr>
            <w:tcW w:w="2376" w:type="dxa"/>
          </w:tcPr>
          <w:p w14:paraId="3B83D3B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</w:p>
        </w:tc>
        <w:tc>
          <w:tcPr>
            <w:tcW w:w="234" w:type="dxa"/>
          </w:tcPr>
          <w:p w14:paraId="4B5F02E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7003550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7E09F129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E75AD73" w14:textId="77777777" w:rsidR="009235A2" w:rsidRPr="00EA2E60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</w:tcPr>
          <w:p w14:paraId="638C02D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D56122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3A033B69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90AEB6F" w14:textId="77777777" w:rsidR="009235A2" w:rsidRPr="00791DDC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D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22F6D552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2627604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9235A2" w:rsidRPr="004F1BCB" w14:paraId="11D97F32" w14:textId="77777777" w:rsidTr="00503651">
        <w:tc>
          <w:tcPr>
            <w:tcW w:w="2376" w:type="dxa"/>
          </w:tcPr>
          <w:p w14:paraId="7A95E3A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คอร์ปอเรชั่น จำกัด (มหาชน)</w:t>
            </w:r>
          </w:p>
        </w:tc>
        <w:tc>
          <w:tcPr>
            <w:tcW w:w="234" w:type="dxa"/>
          </w:tcPr>
          <w:p w14:paraId="634C631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0481BA3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7FD2133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939190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4" w:type="dxa"/>
          </w:tcPr>
          <w:p w14:paraId="5E80E8F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27749D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5598B3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73E6DFC" w14:textId="77777777" w:rsidR="009235A2" w:rsidRPr="00791DDC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0E2E72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8189358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35A2" w:rsidRPr="004F1BCB" w14:paraId="5CCC498D" w14:textId="77777777" w:rsidTr="00503651">
        <w:tc>
          <w:tcPr>
            <w:tcW w:w="2376" w:type="dxa"/>
          </w:tcPr>
          <w:p w14:paraId="5FF16E0A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4" w:type="dxa"/>
          </w:tcPr>
          <w:p w14:paraId="4C175D6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7674E9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13E378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1AE596A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4D25A1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4D8009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D9CB7C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7043AD07" w14:textId="77777777" w:rsidR="009235A2" w:rsidRPr="00791DDC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DC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6F51CDEA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0558B43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9235A2" w:rsidRPr="004F1BCB" w14:paraId="63F616DA" w14:textId="77777777" w:rsidTr="00503651">
        <w:tc>
          <w:tcPr>
            <w:tcW w:w="2376" w:type="dxa"/>
          </w:tcPr>
          <w:p w14:paraId="242E999D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234" w:type="dxa"/>
          </w:tcPr>
          <w:p w14:paraId="2AC7EB63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529DF62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0F9110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E102C97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0D8B62E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75E7E7B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F26F57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4A4E78C" w14:textId="07112D7E" w:rsidR="009235A2" w:rsidRPr="00791DDC" w:rsidRDefault="00791DDC" w:rsidP="0079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9235A2" w:rsidRPr="00791DD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235A2" w:rsidRPr="00791DDC">
              <w:rPr>
                <w:rFonts w:ascii="Angsana New" w:hAnsi="Angsana New" w:hint="cs"/>
                <w:sz w:val="26"/>
                <w:szCs w:val="26"/>
              </w:rPr>
              <w:t>10</w:t>
            </w:r>
            <w:r w:rsidR="009235A2" w:rsidRPr="00791DDC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5553BA9A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82A907F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6A382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235A2" w:rsidRPr="004F1BCB" w14:paraId="284EBE24" w14:textId="77777777" w:rsidTr="00503651">
        <w:tc>
          <w:tcPr>
            <w:tcW w:w="2376" w:type="dxa"/>
          </w:tcPr>
          <w:p w14:paraId="72D7844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4" w:type="dxa"/>
          </w:tcPr>
          <w:p w14:paraId="50FB9FB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02C1C2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7410619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4939F36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1E4FA1F4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004BE1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0FE72B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84C7F4" w14:textId="77777777" w:rsidR="009235A2" w:rsidRPr="00791DDC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91DDC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36" w:type="dxa"/>
          </w:tcPr>
          <w:p w14:paraId="4CF7A8D1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41442AD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35A2">
              <w:rPr>
                <w:rFonts w:ascii="Angsana New" w:hAnsi="Angsana New"/>
                <w:sz w:val="26"/>
                <w:szCs w:val="26"/>
              </w:rPr>
              <w:t>25</w:t>
            </w:r>
            <w:r w:rsidRPr="006A3825">
              <w:rPr>
                <w:rFonts w:ascii="Angsana New" w:hAnsi="Angsana New"/>
                <w:sz w:val="26"/>
                <w:szCs w:val="26"/>
              </w:rPr>
              <w:t>,</w:t>
            </w:r>
            <w:r w:rsidRPr="009235A2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9235A2" w:rsidRPr="009104CF" w14:paraId="4FDE60BB" w14:textId="77777777" w:rsidTr="00503651">
        <w:tc>
          <w:tcPr>
            <w:tcW w:w="2376" w:type="dxa"/>
          </w:tcPr>
          <w:p w14:paraId="6FE13601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14:paraId="2DE1B6C8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6" w:type="dxa"/>
          </w:tcPr>
          <w:p w14:paraId="472DD838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44CCB3B6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14:paraId="7C171F03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1E0DA463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14:paraId="0C682BD5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136630E5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526E829A" w14:textId="77777777" w:rsidR="009235A2" w:rsidRPr="00B02989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74953DBC" w14:textId="77777777" w:rsidR="009235A2" w:rsidRPr="009104CF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1C6E55CD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35A2" w:rsidRPr="004F1BCB" w14:paraId="53A3DE15" w14:textId="77777777" w:rsidTr="00503651">
        <w:tc>
          <w:tcPr>
            <w:tcW w:w="2376" w:type="dxa"/>
          </w:tcPr>
          <w:p w14:paraId="2131B5C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6A3825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6A3825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34" w:type="dxa"/>
          </w:tcPr>
          <w:p w14:paraId="0B1891CE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489E49E0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84FF7F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84AA545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22B324E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9B8DC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39AFFA8" w14:textId="77777777" w:rsidR="009235A2" w:rsidRPr="004F1BCB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4C4EAD3E" w14:textId="63B22FE9" w:rsidR="009235A2" w:rsidRPr="00C31529" w:rsidRDefault="0028613C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1529">
              <w:rPr>
                <w:rFonts w:ascii="Angsana New" w:hAnsi="Angsana New"/>
                <w:sz w:val="26"/>
                <w:szCs w:val="26"/>
              </w:rPr>
              <w:t>1</w:t>
            </w:r>
            <w:r w:rsidR="001706D9" w:rsidRPr="001706D9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C31529">
              <w:rPr>
                <w:rFonts w:ascii="Angsana New" w:hAnsi="Angsana New"/>
                <w:sz w:val="26"/>
                <w:szCs w:val="26"/>
              </w:rPr>
              <w:t>,</w:t>
            </w:r>
            <w:r w:rsidR="001706D9" w:rsidRPr="001706D9">
              <w:rPr>
                <w:rFonts w:ascii="Angsana New" w:hAnsi="Angsana New" w:hint="cs"/>
                <w:sz w:val="26"/>
                <w:szCs w:val="26"/>
              </w:rPr>
              <w:t>922</w:t>
            </w:r>
          </w:p>
        </w:tc>
        <w:tc>
          <w:tcPr>
            <w:tcW w:w="236" w:type="dxa"/>
          </w:tcPr>
          <w:p w14:paraId="0158FBDE" w14:textId="77777777" w:rsidR="009235A2" w:rsidRPr="005E4E77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14:paraId="4DC32D0B" w14:textId="77777777" w:rsidR="009235A2" w:rsidRPr="006A3825" w:rsidRDefault="009235A2" w:rsidP="0050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6A3825">
              <w:rPr>
                <w:rFonts w:ascii="Angsana New" w:hAnsi="Angsana New"/>
                <w:sz w:val="26"/>
                <w:szCs w:val="26"/>
              </w:rPr>
              <w:t>,</w:t>
            </w:r>
            <w:r w:rsidRPr="006A3825">
              <w:rPr>
                <w:rFonts w:ascii="Angsana New" w:hAnsi="Angsana New" w:hint="cs"/>
                <w:sz w:val="26"/>
                <w:szCs w:val="26"/>
              </w:rPr>
              <w:t>167</w:t>
            </w:r>
          </w:p>
        </w:tc>
      </w:tr>
    </w:tbl>
    <w:p w14:paraId="508B9DD3" w14:textId="77777777" w:rsidR="009235A2" w:rsidRDefault="009235A2" w:rsidP="00923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7328B76" w14:textId="77777777"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CC3EF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4"/>
          <w:cols w:space="720"/>
          <w:titlePg/>
          <w:docGrid w:linePitch="245"/>
        </w:sectPr>
      </w:pPr>
    </w:p>
    <w:p w14:paraId="091CDF40" w14:textId="77777777" w:rsidR="004E0F56" w:rsidRDefault="0066537D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6537D">
        <w:rPr>
          <w:rFonts w:ascii="Angsana New" w:hAnsi="Angsana New" w:hint="cs"/>
          <w:b/>
          <w:bCs/>
          <w:sz w:val="30"/>
          <w:szCs w:val="30"/>
        </w:rPr>
        <w:lastRenderedPageBreak/>
        <w:t>8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14:paraId="33AD4243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18D3DE08" w14:textId="3A6AFB91"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66537D" w:rsidRPr="0066537D">
        <w:rPr>
          <w:rFonts w:ascii="Angsana New" w:hAnsi="Angsana New" w:hint="cs"/>
          <w:sz w:val="30"/>
          <w:szCs w:val="30"/>
        </w:rPr>
        <w:t>0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B02989">
        <w:rPr>
          <w:rFonts w:ascii="Angsana New" w:hAnsi="Angsana New" w:hint="cs"/>
          <w:sz w:val="30"/>
          <w:szCs w:val="30"/>
          <w:cs/>
        </w:rPr>
        <w:t>กันยายน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66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6537D" w:rsidRPr="0066537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65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12F99CA5" w14:textId="77777777"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14:paraId="6E0483C1" w14:textId="77777777" w:rsidTr="000870CD">
        <w:trPr>
          <w:cantSplit/>
        </w:trPr>
        <w:tc>
          <w:tcPr>
            <w:tcW w:w="3866" w:type="dxa"/>
          </w:tcPr>
          <w:p w14:paraId="0CFB2137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1935E219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14:paraId="432F8584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1121E7C8" w14:textId="77777777"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14:paraId="5CC59A6D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23C23F56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14:paraId="50880B39" w14:textId="77777777" w:rsidTr="00F2450E">
        <w:trPr>
          <w:cantSplit/>
        </w:trPr>
        <w:tc>
          <w:tcPr>
            <w:tcW w:w="3866" w:type="dxa"/>
          </w:tcPr>
          <w:p w14:paraId="3E3F8830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265863B1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14:paraId="27F5575E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0A25715E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14:paraId="597AC9CF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569CFFE9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14:paraId="60127532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3F26DA0D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D4001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</w:tr>
      <w:tr w:rsidR="00B02989" w:rsidRPr="00D02D1D" w14:paraId="095A1812" w14:textId="77777777" w:rsidTr="00182CE2">
        <w:trPr>
          <w:cantSplit/>
        </w:trPr>
        <w:tc>
          <w:tcPr>
            <w:tcW w:w="3866" w:type="dxa"/>
          </w:tcPr>
          <w:p w14:paraId="0E237622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177A376" w14:textId="3153CD4D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C6A6AE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10F53FA0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14:paraId="2B9696F9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4B2A8AA0" w14:textId="6A930474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A14F07F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5AFFD8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38" w:type="dxa"/>
          </w:tcPr>
          <w:p w14:paraId="4E15D4CA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69122A0" w14:textId="334E5808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8EA1469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71DFA81" w14:textId="77777777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6537D">
              <w:rPr>
                <w:rFonts w:ascii="Angsana New" w:hAnsi="Angsana New"/>
                <w:sz w:val="30"/>
                <w:szCs w:val="30"/>
              </w:rPr>
              <w:t>25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641FF22A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89A2427" w14:textId="444A108A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C69BF6B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FE117C7" w14:textId="4860B6BC" w:rsidR="00B02989" w:rsidRPr="008F38E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06D9" w:rsidRPr="001706D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B02989" w:rsidRPr="00D02D1D" w14:paraId="4E236256" w14:textId="77777777" w:rsidTr="00F2450E">
        <w:trPr>
          <w:cantSplit/>
        </w:trPr>
        <w:tc>
          <w:tcPr>
            <w:tcW w:w="3866" w:type="dxa"/>
          </w:tcPr>
          <w:p w14:paraId="605A17CB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B4FBBDB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E6BD17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7AF0F0FF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85A5815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CF1D168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FB49F7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5151A3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CB5A9F1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0454037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BD6AA1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CB0647F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C5D51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364A598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1A8C2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241416" w14:textId="77777777" w:rsidR="00B02989" w:rsidRPr="00D02D1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989" w:rsidRPr="00E25899" w14:paraId="52DEFA6D" w14:textId="77777777" w:rsidTr="000870CD">
        <w:trPr>
          <w:cantSplit/>
        </w:trPr>
        <w:tc>
          <w:tcPr>
            <w:tcW w:w="3866" w:type="dxa"/>
            <w:vAlign w:val="center"/>
          </w:tcPr>
          <w:p w14:paraId="3E806EFC" w14:textId="77777777" w:rsidR="00B02989" w:rsidRPr="00E2589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14:paraId="602E890B" w14:textId="77777777" w:rsidR="00B02989" w:rsidRPr="00C700B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744C607B" w14:textId="77777777" w:rsidR="00B02989" w:rsidRPr="00C700B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11E47B2" w14:textId="77777777" w:rsidR="00B02989" w:rsidRPr="00C700B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83" w:type="dxa"/>
          </w:tcPr>
          <w:p w14:paraId="71B138A0" w14:textId="77777777" w:rsidR="00B02989" w:rsidRPr="00C700B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6D63E79" w14:textId="77777777" w:rsidR="00B02989" w:rsidRPr="00C700B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5427749C" w14:textId="77777777" w:rsidR="00B02989" w:rsidRPr="00B9369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B1578C" w14:textId="77777777" w:rsidR="00B02989" w:rsidRPr="008D73D5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14:paraId="1678454B" w14:textId="77777777" w:rsidR="00B02989" w:rsidRPr="00B9369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F0700E6" w14:textId="77777777" w:rsidR="00B02989" w:rsidRPr="00C700B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6ABA494D" w14:textId="77777777" w:rsidR="00B02989" w:rsidRPr="00D9620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9AEF56" w14:textId="77777777" w:rsidR="00B02989" w:rsidRPr="0028754D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5DDC59FB" w14:textId="77777777" w:rsidR="00B02989" w:rsidRPr="00D9620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974E4AC" w14:textId="77777777" w:rsidR="00B02989" w:rsidRPr="00C700B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00BB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  <w:tc>
          <w:tcPr>
            <w:tcW w:w="236" w:type="dxa"/>
          </w:tcPr>
          <w:p w14:paraId="4475894E" w14:textId="77777777" w:rsidR="00B02989" w:rsidRPr="00B9369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C21419C" w14:textId="77777777" w:rsidR="00B02989" w:rsidRPr="008E223B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8E223B">
              <w:rPr>
                <w:rFonts w:ascii="Angsana New" w:hAnsi="Angsana New"/>
                <w:sz w:val="30"/>
                <w:szCs w:val="30"/>
              </w:rPr>
              <w:t>,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467</w:t>
            </w:r>
          </w:p>
        </w:tc>
      </w:tr>
      <w:tr w:rsidR="00C700BB" w:rsidRPr="00E25899" w14:paraId="445A9F38" w14:textId="77777777" w:rsidTr="000870CD">
        <w:trPr>
          <w:cantSplit/>
        </w:trPr>
        <w:tc>
          <w:tcPr>
            <w:tcW w:w="3866" w:type="dxa"/>
            <w:vAlign w:val="center"/>
          </w:tcPr>
          <w:p w14:paraId="4F3A1212" w14:textId="77777777" w:rsidR="00C700BB" w:rsidRPr="00E25899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14:paraId="01D41AA7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410F318A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EEC4FCD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14:paraId="4ABE660E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55E0739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0347CAE9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3FFEC5" w14:textId="77777777" w:rsidR="00C700BB" w:rsidRPr="008D73D5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14:paraId="561DB943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D592D42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712A28B9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6922B0" w14:textId="77777777" w:rsidR="00C700BB" w:rsidRPr="0028754D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51649FEA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C57B617" w14:textId="6E72D244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00BB">
              <w:rPr>
                <w:rFonts w:asciiTheme="majorBidi" w:hAnsiTheme="majorBidi" w:cstheme="majorBidi"/>
                <w:sz w:val="30"/>
                <w:szCs w:val="30"/>
              </w:rPr>
              <w:t>6,700</w:t>
            </w:r>
          </w:p>
        </w:tc>
        <w:tc>
          <w:tcPr>
            <w:tcW w:w="236" w:type="dxa"/>
          </w:tcPr>
          <w:p w14:paraId="6BF16147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2DC13A" w14:textId="77777777" w:rsidR="00C700BB" w:rsidRPr="00D669DF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4,355</w:t>
            </w:r>
          </w:p>
        </w:tc>
      </w:tr>
      <w:tr w:rsidR="00C700BB" w:rsidRPr="00E25899" w14:paraId="6CFCFB68" w14:textId="77777777" w:rsidTr="00C17EB6">
        <w:trPr>
          <w:cantSplit/>
        </w:trPr>
        <w:tc>
          <w:tcPr>
            <w:tcW w:w="3866" w:type="dxa"/>
            <w:vAlign w:val="center"/>
          </w:tcPr>
          <w:p w14:paraId="639AF651" w14:textId="77777777" w:rsidR="00C700BB" w:rsidRPr="00E25899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14:paraId="4AE86C7F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519733A1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0A48C1E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3" w:type="dxa"/>
          </w:tcPr>
          <w:p w14:paraId="33A03291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3C0AC16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31967F71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A3D569" w14:textId="77777777" w:rsidR="00C700BB" w:rsidRPr="008D73D5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14:paraId="293F024D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7147FFD6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722EB9F6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A11113" w14:textId="77777777" w:rsidR="00C700BB" w:rsidRPr="0028754D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0F18BF60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3728590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1B7ACE4A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48B2B7" w14:textId="77777777" w:rsidR="00C700BB" w:rsidRPr="008D5C5A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C5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C700BB" w:rsidRPr="00E25899" w14:paraId="32DCAF8B" w14:textId="77777777" w:rsidTr="00011B7B">
        <w:trPr>
          <w:cantSplit/>
        </w:trPr>
        <w:tc>
          <w:tcPr>
            <w:tcW w:w="3866" w:type="dxa"/>
            <w:vAlign w:val="center"/>
          </w:tcPr>
          <w:p w14:paraId="4045B852" w14:textId="77777777" w:rsidR="00C700BB" w:rsidRPr="00E25899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14:paraId="4DBCFF39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66981AF3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4ED608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3" w:type="dxa"/>
          </w:tcPr>
          <w:p w14:paraId="0F75F77B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3BA3E5DA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14:paraId="19B5B091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437261" w14:textId="77777777" w:rsidR="00C700BB" w:rsidRPr="008D73D5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14:paraId="3887ECEC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198F2F9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1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700B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73AE211B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A39032A" w14:textId="77777777" w:rsidR="00C700BB" w:rsidRPr="0028754D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8754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783B53EC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70F73B5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00BB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  <w:tc>
          <w:tcPr>
            <w:tcW w:w="236" w:type="dxa"/>
          </w:tcPr>
          <w:p w14:paraId="46D69AAE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F8DA55" w14:textId="77777777" w:rsidR="00C700BB" w:rsidRPr="00D669DF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</w:tr>
      <w:tr w:rsidR="00C700BB" w:rsidRPr="00E25899" w14:paraId="15A91627" w14:textId="77777777" w:rsidTr="00D265D9">
        <w:trPr>
          <w:cantSplit/>
        </w:trPr>
        <w:tc>
          <w:tcPr>
            <w:tcW w:w="3866" w:type="dxa"/>
            <w:vAlign w:val="center"/>
          </w:tcPr>
          <w:p w14:paraId="574737F8" w14:textId="77777777" w:rsidR="00C700BB" w:rsidRPr="00E25899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ชาลี ท็</w:t>
            </w:r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อป โลจิสติกส์ โซลูชั่น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67" w:type="dxa"/>
          </w:tcPr>
          <w:p w14:paraId="623B0214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 10,000</w:t>
            </w:r>
          </w:p>
        </w:tc>
        <w:tc>
          <w:tcPr>
            <w:tcW w:w="236" w:type="dxa"/>
          </w:tcPr>
          <w:p w14:paraId="0CCBA311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B3B88EE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 10,000</w:t>
            </w:r>
          </w:p>
        </w:tc>
        <w:tc>
          <w:tcPr>
            <w:tcW w:w="283" w:type="dxa"/>
          </w:tcPr>
          <w:p w14:paraId="360116C9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62D3EE77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236" w:type="dxa"/>
          </w:tcPr>
          <w:p w14:paraId="77703613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D777DB" w14:textId="77777777" w:rsidR="00C700BB" w:rsidRPr="008D73D5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8D73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8" w:type="dxa"/>
          </w:tcPr>
          <w:p w14:paraId="331DD743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AD802DA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36" w:type="dxa"/>
          </w:tcPr>
          <w:p w14:paraId="6BF2330B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59D22A2" w14:textId="77777777" w:rsidR="00C700BB" w:rsidRPr="0028754D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Pr="0028754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38468196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3E61E14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2E1C9CCA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B7BBB7" w14:textId="77777777" w:rsidR="00C700BB" w:rsidRPr="008B78BA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78B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C700BB" w:rsidRPr="00E25899" w14:paraId="621974D1" w14:textId="77777777" w:rsidTr="00C17EB6">
        <w:trPr>
          <w:cantSplit/>
        </w:trPr>
        <w:tc>
          <w:tcPr>
            <w:tcW w:w="3866" w:type="dxa"/>
          </w:tcPr>
          <w:p w14:paraId="12C39243" w14:textId="77777777" w:rsidR="00C700BB" w:rsidRPr="00E25899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73CEE1BD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701D9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1CEDB25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B9D0D8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4E8D9D00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CDB20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FF1119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E3FC7F1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65CE9" w14:textId="77777777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6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700BB">
              <w:rPr>
                <w:rFonts w:ascii="Angsana New" w:hAnsi="Angsana New"/>
                <w:sz w:val="30"/>
                <w:szCs w:val="30"/>
              </w:rPr>
              <w:t>8,597</w:t>
            </w:r>
          </w:p>
        </w:tc>
        <w:tc>
          <w:tcPr>
            <w:tcW w:w="236" w:type="dxa"/>
          </w:tcPr>
          <w:p w14:paraId="73875A4A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A9FCEA2" w14:textId="77777777" w:rsidR="00C700BB" w:rsidRPr="0028754D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6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8,5</w:t>
            </w:r>
            <w:r w:rsidRPr="0028754D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14:paraId="4FC6D92B" w14:textId="77777777" w:rsidR="00C700BB" w:rsidRPr="00D96202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628EE" w14:textId="3A68392B" w:rsidR="00C700BB" w:rsidRPr="00C700B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00BB">
              <w:rPr>
                <w:rFonts w:asciiTheme="majorBidi" w:hAnsiTheme="majorBidi" w:cstheme="majorBidi"/>
                <w:sz w:val="30"/>
                <w:szCs w:val="30"/>
              </w:rPr>
              <w:t>30,588</w:t>
            </w:r>
          </w:p>
        </w:tc>
        <w:tc>
          <w:tcPr>
            <w:tcW w:w="236" w:type="dxa"/>
          </w:tcPr>
          <w:p w14:paraId="27DCF1ED" w14:textId="77777777" w:rsidR="00C700BB" w:rsidRPr="00B9369C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239E52A" w14:textId="77777777" w:rsidR="00C700BB" w:rsidRPr="008E223B" w:rsidRDefault="00C700BB" w:rsidP="00C7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E223B">
              <w:rPr>
                <w:rFonts w:ascii="Angsana New" w:hAnsi="Angsana New"/>
                <w:sz w:val="30"/>
                <w:szCs w:val="30"/>
              </w:rPr>
              <w:t>,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406</w:t>
            </w:r>
          </w:p>
        </w:tc>
      </w:tr>
    </w:tbl>
    <w:p w14:paraId="05A359BC" w14:textId="77777777"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14:paraId="66B632AC" w14:textId="77777777" w:rsidR="001F70F9" w:rsidRDefault="001F70F9" w:rsidP="00454AF3">
      <w:pPr>
        <w:rPr>
          <w:rFonts w:ascii="Angsana New" w:hAnsi="Angsana New"/>
          <w:sz w:val="30"/>
          <w:szCs w:val="30"/>
        </w:rPr>
      </w:pPr>
    </w:p>
    <w:p w14:paraId="76C2E538" w14:textId="77777777" w:rsidR="001F70F9" w:rsidRPr="004E0F56" w:rsidRDefault="001F70F9" w:rsidP="00454AF3">
      <w:pPr>
        <w:rPr>
          <w:rFonts w:ascii="Angsana New" w:hAnsi="Angsana New"/>
          <w:sz w:val="30"/>
          <w:szCs w:val="30"/>
        </w:rPr>
        <w:sectPr w:rsidR="001F70F9" w:rsidRPr="004E0F56" w:rsidSect="004E0F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2DE09566" w14:textId="77777777" w:rsidR="004B092B" w:rsidRDefault="004B092B" w:rsidP="004B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9.</w:t>
      </w:r>
      <w:r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–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1BD02DDE" w14:textId="77777777" w:rsidR="004B092B" w:rsidRDefault="004B092B" w:rsidP="004B092B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14:paraId="1C7C5FE3" w14:textId="7F7EAB88" w:rsidR="004B092B" w:rsidRPr="00357201" w:rsidRDefault="004B092B" w:rsidP="004B0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</w:t>
      </w:r>
      <w:r w:rsidR="00CE47CE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สุทธิสำหรับงวด</w:t>
      </w:r>
      <w:r w:rsidR="00315D50">
        <w:rPr>
          <w:rFonts w:ascii="Angsana New" w:hAnsi="Angsana New" w:hint="cs"/>
          <w:color w:val="000000"/>
          <w:sz w:val="30"/>
          <w:szCs w:val="30"/>
          <w:cs/>
        </w:rPr>
        <w:t>เก้าเดือน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 w:hint="cs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0298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14:paraId="6A7750D1" w14:textId="77777777" w:rsidR="004B092B" w:rsidRDefault="004B092B" w:rsidP="004B092B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 w:firstRow="0" w:lastRow="0" w:firstColumn="0" w:lastColumn="1" w:noHBand="0" w:noVBand="0"/>
      </w:tblPr>
      <w:tblGrid>
        <w:gridCol w:w="5000"/>
        <w:gridCol w:w="2126"/>
        <w:gridCol w:w="284"/>
        <w:gridCol w:w="2126"/>
      </w:tblGrid>
      <w:tr w:rsidR="004B092B" w:rsidRPr="00F51F88" w14:paraId="343C2597" w14:textId="77777777" w:rsidTr="009D1066">
        <w:trPr>
          <w:cantSplit/>
        </w:trPr>
        <w:tc>
          <w:tcPr>
            <w:tcW w:w="5000" w:type="dxa"/>
          </w:tcPr>
          <w:p w14:paraId="7E645B75" w14:textId="77777777"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6B15892B" w14:textId="77777777"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14:paraId="45FADD9B" w14:textId="77777777" w:rsidTr="009D1066">
        <w:trPr>
          <w:cantSplit/>
          <w:trHeight w:val="370"/>
        </w:trPr>
        <w:tc>
          <w:tcPr>
            <w:tcW w:w="5000" w:type="dxa"/>
          </w:tcPr>
          <w:p w14:paraId="027AEC26" w14:textId="77777777"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0C21C8F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1CE80FA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A36DE4D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B092B" w:rsidRPr="00E24209" w14:paraId="21AA97C5" w14:textId="77777777" w:rsidTr="009D1066">
        <w:trPr>
          <w:cantSplit/>
        </w:trPr>
        <w:tc>
          <w:tcPr>
            <w:tcW w:w="5000" w:type="dxa"/>
          </w:tcPr>
          <w:p w14:paraId="44144E89" w14:textId="77777777" w:rsidR="004B092B" w:rsidRPr="00161CAE" w:rsidRDefault="004B092B" w:rsidP="009D1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5A15C5B2" w14:textId="4BE8A9F1" w:rsidR="004B092B" w:rsidRPr="00AB1065" w:rsidRDefault="00AB1065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B1065">
              <w:rPr>
                <w:rFonts w:ascii="Angsana New" w:hAnsi="Angsana New"/>
                <w:bCs/>
                <w:sz w:val="30"/>
                <w:szCs w:val="30"/>
              </w:rPr>
              <w:t>202,334</w:t>
            </w:r>
          </w:p>
        </w:tc>
        <w:tc>
          <w:tcPr>
            <w:tcW w:w="284" w:type="dxa"/>
          </w:tcPr>
          <w:p w14:paraId="104E1509" w14:textId="77777777" w:rsidR="004B092B" w:rsidRPr="00B02989" w:rsidRDefault="004B092B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E89A5CE" w14:textId="77777777" w:rsidR="004B092B" w:rsidRPr="00AB1065" w:rsidRDefault="00AB4F88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B1065">
              <w:rPr>
                <w:rFonts w:ascii="Angsana New" w:hAnsi="Angsana New"/>
                <w:bCs/>
                <w:sz w:val="30"/>
                <w:szCs w:val="30"/>
              </w:rPr>
              <w:t>123</w:t>
            </w:r>
            <w:r w:rsidR="004B092B" w:rsidRPr="00AB10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B1065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AB4F88" w:rsidRPr="00E24209" w14:paraId="06139F88" w14:textId="77777777" w:rsidTr="00961784">
        <w:trPr>
          <w:cantSplit/>
        </w:trPr>
        <w:tc>
          <w:tcPr>
            <w:tcW w:w="5000" w:type="dxa"/>
          </w:tcPr>
          <w:p w14:paraId="288D226E" w14:textId="77777777" w:rsidR="00AB4F88" w:rsidRDefault="00AB4F88" w:rsidP="009D1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14:paraId="496EA2D6" w14:textId="77777777" w:rsidR="00AB4F88" w:rsidRPr="00AB1065" w:rsidRDefault="00AB4F88" w:rsidP="0096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06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14:paraId="3469D385" w14:textId="77777777" w:rsidR="00AB4F88" w:rsidRPr="00B02989" w:rsidRDefault="00AB4F88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5AE45EBF" w14:textId="7C8405AF" w:rsidR="00AB4F88" w:rsidRPr="00AB1065" w:rsidRDefault="00AB1065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B1065">
              <w:rPr>
                <w:rFonts w:ascii="Angsana New" w:hAnsi="Angsana New"/>
                <w:bCs/>
                <w:sz w:val="30"/>
                <w:szCs w:val="30"/>
              </w:rPr>
              <w:t>40,098</w:t>
            </w:r>
          </w:p>
        </w:tc>
      </w:tr>
      <w:tr w:rsidR="00AB4F88" w:rsidRPr="00E24209" w14:paraId="7B7A0153" w14:textId="77777777" w:rsidTr="00961784">
        <w:trPr>
          <w:cantSplit/>
        </w:trPr>
        <w:tc>
          <w:tcPr>
            <w:tcW w:w="5000" w:type="dxa"/>
          </w:tcPr>
          <w:p w14:paraId="39DBC53A" w14:textId="77777777" w:rsidR="00AB4F88" w:rsidRDefault="00AB4F88" w:rsidP="00B9755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รับโอนจาก</w:t>
            </w:r>
            <w:r w:rsidR="00671A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ที่ดิน อาคารและอุปกรณ์ </w:t>
            </w:r>
            <w:r w:rsidR="00671ADE">
              <w:rPr>
                <w:rFonts w:ascii="Angsana New" w:hAnsi="Angsana New"/>
                <w:color w:val="000000"/>
                <w:sz w:val="30"/>
                <w:szCs w:val="30"/>
                <w:cs/>
              </w:rPr>
              <w:t>–</w:t>
            </w:r>
            <w:r w:rsidR="00671AD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สุทธิ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3F2A0AFA" w14:textId="77777777" w:rsidR="00AB4F88" w:rsidRPr="00AB1065" w:rsidRDefault="00AB4F88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B1065">
              <w:rPr>
                <w:rFonts w:ascii="Angsana New" w:hAnsi="Angsana New"/>
                <w:bCs/>
                <w:sz w:val="30"/>
                <w:szCs w:val="30"/>
              </w:rPr>
              <w:t>79,399</w:t>
            </w:r>
          </w:p>
        </w:tc>
        <w:tc>
          <w:tcPr>
            <w:tcW w:w="284" w:type="dxa"/>
          </w:tcPr>
          <w:p w14:paraId="4AF3E88B" w14:textId="77777777" w:rsidR="00AB4F88" w:rsidRPr="00B02989" w:rsidRDefault="00AB4F88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0A2D0087" w14:textId="77777777" w:rsidR="00AB4F88" w:rsidRPr="00AB1065" w:rsidRDefault="00AB4F88" w:rsidP="0096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06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B4F88" w:rsidRPr="00E24209" w14:paraId="1B5D5BDB" w14:textId="77777777" w:rsidTr="009D1066">
        <w:trPr>
          <w:cantSplit/>
        </w:trPr>
        <w:tc>
          <w:tcPr>
            <w:tcW w:w="5000" w:type="dxa"/>
          </w:tcPr>
          <w:p w14:paraId="1291B588" w14:textId="77777777" w:rsidR="00AB4F88" w:rsidRDefault="00AB4F88" w:rsidP="009D106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DD6ED" w14:textId="4A9ECEDD" w:rsidR="00AB4F88" w:rsidRPr="00AB1065" w:rsidRDefault="00AB4F88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065">
              <w:rPr>
                <w:rFonts w:ascii="Angsana New" w:hAnsi="Angsana New"/>
                <w:sz w:val="30"/>
                <w:szCs w:val="30"/>
              </w:rPr>
              <w:t>(</w:t>
            </w:r>
            <w:r w:rsidR="00AB1065" w:rsidRPr="00AB1065">
              <w:rPr>
                <w:rFonts w:ascii="Angsana New" w:hAnsi="Angsana New"/>
                <w:sz w:val="30"/>
                <w:szCs w:val="30"/>
              </w:rPr>
              <w:t>21</w:t>
            </w:r>
            <w:r w:rsidRPr="00AB10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15B4EF7" w14:textId="77777777" w:rsidR="00AB4F88" w:rsidRPr="00B02989" w:rsidRDefault="00AB4F88" w:rsidP="009D106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6F11FC9" w14:textId="4B6EA310" w:rsidR="00AB4F88" w:rsidRPr="00AB1065" w:rsidRDefault="00AB4F88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065">
              <w:rPr>
                <w:rFonts w:ascii="Angsana New" w:hAnsi="Angsana New"/>
                <w:sz w:val="30"/>
                <w:szCs w:val="30"/>
              </w:rPr>
              <w:t>(</w:t>
            </w:r>
            <w:r w:rsidR="00AB1065" w:rsidRPr="00AB1065">
              <w:rPr>
                <w:rFonts w:ascii="Angsana New" w:hAnsi="Angsana New"/>
                <w:sz w:val="30"/>
                <w:szCs w:val="30"/>
              </w:rPr>
              <w:t>216</w:t>
            </w:r>
            <w:r w:rsidRPr="00AB106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092B" w:rsidRPr="00E24209" w14:paraId="05FD3778" w14:textId="77777777" w:rsidTr="009D1066">
        <w:trPr>
          <w:cantSplit/>
        </w:trPr>
        <w:tc>
          <w:tcPr>
            <w:tcW w:w="5000" w:type="dxa"/>
          </w:tcPr>
          <w:p w14:paraId="6799A185" w14:textId="5E812706" w:rsidR="004B092B" w:rsidRPr="00161CAE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29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657AB" w14:textId="277AE776" w:rsidR="004B092B" w:rsidRPr="00AB1065" w:rsidRDefault="00ED3C82" w:rsidP="00A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1065">
              <w:rPr>
                <w:rFonts w:ascii="Angsana New" w:hAnsi="Angsana New"/>
                <w:bCs/>
                <w:sz w:val="30"/>
                <w:szCs w:val="30"/>
              </w:rPr>
              <w:t>281</w:t>
            </w:r>
            <w:r w:rsidR="004B092B" w:rsidRPr="00AB106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B1065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AB1065" w:rsidRPr="00AB1065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14:paraId="38EDE143" w14:textId="77777777" w:rsidR="004B092B" w:rsidRPr="00B02989" w:rsidRDefault="004B092B" w:rsidP="009D1066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8E78C47" w14:textId="7B545673" w:rsidR="004B092B" w:rsidRPr="00AB1065" w:rsidRDefault="00AB1065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1065">
              <w:rPr>
                <w:rFonts w:ascii="Angsana New" w:hAnsi="Angsana New"/>
                <w:bCs/>
                <w:sz w:val="30"/>
                <w:szCs w:val="30"/>
              </w:rPr>
              <w:t>163,288</w:t>
            </w:r>
          </w:p>
        </w:tc>
      </w:tr>
    </w:tbl>
    <w:p w14:paraId="5E45A87F" w14:textId="77777777" w:rsidR="004B092B" w:rsidRDefault="004B092B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15DE8EE" w14:textId="77777777" w:rsidR="00994B2D" w:rsidRDefault="004B092B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994B2D">
        <w:rPr>
          <w:rFonts w:ascii="Angsana New" w:hAnsi="Angsana New"/>
          <w:b/>
          <w:bCs/>
          <w:sz w:val="30"/>
          <w:szCs w:val="30"/>
          <w:cs/>
        </w:rPr>
        <w:t>–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7ABDAF4D" w14:textId="77777777" w:rsidR="00994B2D" w:rsidRDefault="00994B2D" w:rsidP="00994B2D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</w:p>
    <w:p w14:paraId="59FB09B1" w14:textId="4EEA18BB" w:rsidR="00994B2D" w:rsidRPr="00357201" w:rsidRDefault="00994B2D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ที่ดิน อาคารและอุปกรณ์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สุทธิสำหรับงวด</w:t>
      </w:r>
      <w:r w:rsidR="00315D50">
        <w:rPr>
          <w:rFonts w:ascii="Angsana New" w:hAnsi="Angsana New" w:hint="cs"/>
          <w:color w:val="000000"/>
          <w:sz w:val="30"/>
          <w:szCs w:val="30"/>
          <w:cs/>
        </w:rPr>
        <w:t>เก้าเดือน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 w:hint="cs"/>
          <w:color w:val="000000"/>
          <w:sz w:val="30"/>
          <w:szCs w:val="30"/>
        </w:rPr>
        <w:t>30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0298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color w:val="000000"/>
          <w:sz w:val="30"/>
          <w:szCs w:val="30"/>
        </w:rPr>
        <w:t>256</w:t>
      </w:r>
      <w:r w:rsidR="000F6AB3">
        <w:rPr>
          <w:rFonts w:ascii="Angsana New" w:hAnsi="Angsana New"/>
          <w:color w:val="000000"/>
          <w:sz w:val="30"/>
          <w:szCs w:val="30"/>
        </w:rPr>
        <w:t>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14:paraId="0EAFBAB9" w14:textId="77777777" w:rsidR="00994B2D" w:rsidRDefault="00994B2D" w:rsidP="00994B2D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536" w:type="dxa"/>
        <w:tblInd w:w="-72" w:type="dxa"/>
        <w:tblLayout w:type="fixed"/>
        <w:tblLook w:val="0100" w:firstRow="0" w:lastRow="0" w:firstColumn="0" w:lastColumn="1" w:noHBand="0" w:noVBand="0"/>
      </w:tblPr>
      <w:tblGrid>
        <w:gridCol w:w="5000"/>
        <w:gridCol w:w="2126"/>
        <w:gridCol w:w="284"/>
        <w:gridCol w:w="2126"/>
      </w:tblGrid>
      <w:tr w:rsidR="00994B2D" w:rsidRPr="00F51F88" w14:paraId="5B25CFB3" w14:textId="77777777" w:rsidTr="003F250B">
        <w:trPr>
          <w:cantSplit/>
        </w:trPr>
        <w:tc>
          <w:tcPr>
            <w:tcW w:w="5000" w:type="dxa"/>
          </w:tcPr>
          <w:p w14:paraId="069B0282" w14:textId="77777777"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03BBEAA8" w14:textId="77777777"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14:paraId="0BDE85D8" w14:textId="77777777" w:rsidTr="003F250B">
        <w:trPr>
          <w:cantSplit/>
          <w:trHeight w:val="370"/>
        </w:trPr>
        <w:tc>
          <w:tcPr>
            <w:tcW w:w="5000" w:type="dxa"/>
          </w:tcPr>
          <w:p w14:paraId="549DE75C" w14:textId="77777777"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8C18C63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33953F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9F15F37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B2D" w:rsidRPr="00E24209" w14:paraId="1F4F9D61" w14:textId="77777777" w:rsidTr="003F250B">
        <w:trPr>
          <w:cantSplit/>
        </w:trPr>
        <w:tc>
          <w:tcPr>
            <w:tcW w:w="5000" w:type="dxa"/>
          </w:tcPr>
          <w:p w14:paraId="72C1602B" w14:textId="77777777" w:rsidR="00994B2D" w:rsidRPr="00161CAE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F93545E" w14:textId="77777777" w:rsidR="00994B2D" w:rsidRPr="009E7353" w:rsidRDefault="004E60DC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E7353">
              <w:rPr>
                <w:rFonts w:ascii="Angsana New" w:hAnsi="Angsana New"/>
                <w:bCs/>
                <w:sz w:val="30"/>
                <w:szCs w:val="30"/>
              </w:rPr>
              <w:t>1,486</w:t>
            </w:r>
            <w:r w:rsidR="00994B2D" w:rsidRPr="009E735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E2E84" w:rsidRPr="009E7353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9E7353">
              <w:rPr>
                <w:rFonts w:ascii="Angsana New" w:hAnsi="Angsana New"/>
                <w:bCs/>
                <w:sz w:val="30"/>
                <w:szCs w:val="30"/>
              </w:rPr>
              <w:t>36</w:t>
            </w:r>
          </w:p>
        </w:tc>
        <w:tc>
          <w:tcPr>
            <w:tcW w:w="284" w:type="dxa"/>
          </w:tcPr>
          <w:p w14:paraId="52189900" w14:textId="77777777" w:rsidR="00994B2D" w:rsidRPr="00B02989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4B282C6" w14:textId="77777777" w:rsidR="00994B2D" w:rsidRPr="009E7353" w:rsidRDefault="004E60DC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E7353">
              <w:rPr>
                <w:rFonts w:ascii="Angsana New" w:hAnsi="Angsana New"/>
                <w:bCs/>
                <w:sz w:val="30"/>
                <w:szCs w:val="30"/>
              </w:rPr>
              <w:t>698</w:t>
            </w:r>
            <w:r w:rsidR="00994B2D" w:rsidRPr="009E735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E7353"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</w:tr>
      <w:tr w:rsidR="00994B2D" w:rsidRPr="00E24209" w14:paraId="78913FD3" w14:textId="77777777" w:rsidTr="003F250B">
        <w:trPr>
          <w:cantSplit/>
        </w:trPr>
        <w:tc>
          <w:tcPr>
            <w:tcW w:w="5000" w:type="dxa"/>
          </w:tcPr>
          <w:p w14:paraId="4C555599" w14:textId="77777777" w:rsidR="00994B2D" w:rsidRDefault="00994B2D" w:rsidP="003F250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  <w:shd w:val="clear" w:color="auto" w:fill="auto"/>
          </w:tcPr>
          <w:p w14:paraId="00C1B3BD" w14:textId="7623A6DB" w:rsidR="00994B2D" w:rsidRPr="009E7353" w:rsidRDefault="000900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7353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E7353" w:rsidRPr="009E7353">
              <w:rPr>
                <w:rFonts w:ascii="Angsana New" w:hAnsi="Angsana New"/>
                <w:bCs/>
                <w:sz w:val="30"/>
                <w:szCs w:val="30"/>
              </w:rPr>
              <w:t>50,507</w:t>
            </w:r>
          </w:p>
        </w:tc>
        <w:tc>
          <w:tcPr>
            <w:tcW w:w="284" w:type="dxa"/>
          </w:tcPr>
          <w:p w14:paraId="22191561" w14:textId="77777777" w:rsidR="00994B2D" w:rsidRPr="00B02989" w:rsidRDefault="00994B2D" w:rsidP="003F25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3755FB2A" w14:textId="0C904CF4" w:rsidR="00994B2D" w:rsidRPr="009E7353" w:rsidRDefault="009E7353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7353">
              <w:rPr>
                <w:rFonts w:ascii="Angsana New" w:hAnsi="Angsana New"/>
                <w:bCs/>
                <w:sz w:val="30"/>
                <w:szCs w:val="30"/>
              </w:rPr>
              <w:t>56,095</w:t>
            </w:r>
          </w:p>
        </w:tc>
      </w:tr>
      <w:tr w:rsidR="00D603A7" w:rsidRPr="00E24209" w14:paraId="2FC8FB71" w14:textId="77777777" w:rsidTr="00CB6956">
        <w:trPr>
          <w:cantSplit/>
        </w:trPr>
        <w:tc>
          <w:tcPr>
            <w:tcW w:w="5000" w:type="dxa"/>
          </w:tcPr>
          <w:p w14:paraId="774A87C5" w14:textId="77777777" w:rsidR="00D603A7" w:rsidRPr="00161CAE" w:rsidRDefault="00D603A7" w:rsidP="00D603A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47962B" w14:textId="11B71C6E" w:rsidR="00D603A7" w:rsidRPr="009E7353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353">
              <w:rPr>
                <w:rFonts w:ascii="Angsana New" w:hAnsi="Angsana New"/>
                <w:sz w:val="30"/>
                <w:szCs w:val="30"/>
              </w:rPr>
              <w:t>(</w:t>
            </w:r>
            <w:r w:rsidR="009E7353" w:rsidRPr="009E7353">
              <w:rPr>
                <w:rFonts w:ascii="Angsana New" w:hAnsi="Angsana New"/>
                <w:sz w:val="30"/>
                <w:szCs w:val="30"/>
              </w:rPr>
              <w:t>8,102</w:t>
            </w:r>
            <w:r w:rsidRPr="009E73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2589E01" w14:textId="77777777" w:rsidR="00D603A7" w:rsidRPr="00B02989" w:rsidRDefault="00D603A7" w:rsidP="00D603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vAlign w:val="center"/>
          </w:tcPr>
          <w:p w14:paraId="0CB2508D" w14:textId="38314025" w:rsidR="00D603A7" w:rsidRPr="009E7353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353">
              <w:rPr>
                <w:rFonts w:ascii="Angsana New" w:hAnsi="Angsana New"/>
                <w:sz w:val="30"/>
                <w:szCs w:val="30"/>
              </w:rPr>
              <w:t>(</w:t>
            </w:r>
            <w:r w:rsidR="009E7353" w:rsidRPr="009E7353">
              <w:rPr>
                <w:rFonts w:ascii="Angsana New" w:hAnsi="Angsana New"/>
                <w:sz w:val="30"/>
                <w:szCs w:val="30"/>
              </w:rPr>
              <w:t>1,814</w:t>
            </w:r>
            <w:r w:rsidRPr="009E735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03A7" w:rsidRPr="00E24209" w14:paraId="1354A9C6" w14:textId="77777777" w:rsidTr="009E7353">
        <w:trPr>
          <w:cantSplit/>
        </w:trPr>
        <w:tc>
          <w:tcPr>
            <w:tcW w:w="5000" w:type="dxa"/>
          </w:tcPr>
          <w:p w14:paraId="4C62E173" w14:textId="77777777" w:rsidR="00D603A7" w:rsidRDefault="00D603A7" w:rsidP="00D603A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โอนที่ดินไปอสังหาริมทรัพย์เพื่อการลงทุน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6FCE3D" w14:textId="0C249599" w:rsidR="00D603A7" w:rsidRPr="009E7353" w:rsidRDefault="00D603A7" w:rsidP="00D6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353">
              <w:rPr>
                <w:rFonts w:ascii="Angsana New" w:hAnsi="Angsana New"/>
                <w:sz w:val="30"/>
                <w:szCs w:val="30"/>
              </w:rPr>
              <w:t>(79</w:t>
            </w:r>
            <w:r w:rsidR="009E7353" w:rsidRPr="009E7353">
              <w:rPr>
                <w:rFonts w:ascii="Angsana New" w:hAnsi="Angsana New"/>
                <w:sz w:val="30"/>
                <w:szCs w:val="30"/>
              </w:rPr>
              <w:t>,399</w:t>
            </w:r>
            <w:r w:rsidRPr="009E73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447A0AC" w14:textId="77777777" w:rsidR="00D603A7" w:rsidRPr="00B02989" w:rsidRDefault="00D603A7" w:rsidP="00D603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0AEBCE43" w14:textId="77777777" w:rsidR="00D603A7" w:rsidRPr="009E7353" w:rsidRDefault="00D603A7" w:rsidP="0096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35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E7353" w:rsidRPr="00E24209" w14:paraId="38A9687B" w14:textId="77777777" w:rsidTr="009E7353">
        <w:trPr>
          <w:cantSplit/>
        </w:trPr>
        <w:tc>
          <w:tcPr>
            <w:tcW w:w="5000" w:type="dxa"/>
          </w:tcPr>
          <w:p w14:paraId="2EEEAEB3" w14:textId="575BC4B5" w:rsidR="009E7353" w:rsidRDefault="009E7353" w:rsidP="009E735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รับโอนจากสินทรัพย์สิทธิการใช้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14:paraId="15B0D682" w14:textId="54C70382" w:rsidR="009E7353" w:rsidRPr="009E7353" w:rsidRDefault="009E7353" w:rsidP="009E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7353">
              <w:rPr>
                <w:rFonts w:ascii="Angsana New" w:hAnsi="Angsana New"/>
                <w:bCs/>
                <w:sz w:val="30"/>
                <w:szCs w:val="30"/>
              </w:rPr>
              <w:t>629</w:t>
            </w:r>
          </w:p>
        </w:tc>
        <w:tc>
          <w:tcPr>
            <w:tcW w:w="284" w:type="dxa"/>
          </w:tcPr>
          <w:p w14:paraId="3C21E5A9" w14:textId="77777777" w:rsidR="009E7353" w:rsidRPr="00B02989" w:rsidRDefault="009E7353" w:rsidP="009E73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7B745337" w14:textId="417F9EAB" w:rsidR="009E7353" w:rsidRPr="009E7353" w:rsidRDefault="009E7353" w:rsidP="009E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35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E7353" w:rsidRPr="00E24209" w14:paraId="454EDD14" w14:textId="77777777" w:rsidTr="009E7353">
        <w:trPr>
          <w:cantSplit/>
        </w:trPr>
        <w:tc>
          <w:tcPr>
            <w:tcW w:w="5000" w:type="dxa"/>
          </w:tcPr>
          <w:p w14:paraId="3201C4B5" w14:textId="77777777" w:rsidR="009E7353" w:rsidRDefault="009E7353" w:rsidP="009E735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41AF1" w14:textId="1BE7EBB6" w:rsidR="009E7353" w:rsidRPr="009E7353" w:rsidRDefault="009E7353" w:rsidP="009E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353">
              <w:rPr>
                <w:rFonts w:ascii="Angsana New" w:hAnsi="Angsana New"/>
                <w:sz w:val="30"/>
                <w:szCs w:val="30"/>
              </w:rPr>
              <w:t>(11</w:t>
            </w:r>
            <w:r w:rsidR="00AB1065">
              <w:rPr>
                <w:rFonts w:ascii="Angsana New" w:hAnsi="Angsana New"/>
                <w:sz w:val="30"/>
                <w:szCs w:val="30"/>
              </w:rPr>
              <w:t>1,175</w:t>
            </w:r>
            <w:r w:rsidRPr="009E73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1EA3218" w14:textId="77777777" w:rsidR="009E7353" w:rsidRPr="00B02989" w:rsidRDefault="009E7353" w:rsidP="009E735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0909272" w14:textId="4745CB15" w:rsidR="009E7353" w:rsidRPr="009E7353" w:rsidRDefault="009E7353" w:rsidP="009E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7353">
              <w:rPr>
                <w:rFonts w:ascii="Angsana New" w:hAnsi="Angsana New"/>
                <w:sz w:val="30"/>
                <w:szCs w:val="30"/>
              </w:rPr>
              <w:t>(55,621)</w:t>
            </w:r>
          </w:p>
        </w:tc>
      </w:tr>
      <w:tr w:rsidR="009E7353" w:rsidRPr="00E24209" w14:paraId="70A8F029" w14:textId="77777777" w:rsidTr="003F250B">
        <w:trPr>
          <w:cantSplit/>
        </w:trPr>
        <w:tc>
          <w:tcPr>
            <w:tcW w:w="5000" w:type="dxa"/>
          </w:tcPr>
          <w:p w14:paraId="7D8434E9" w14:textId="3500AB23" w:rsidR="009E7353" w:rsidRPr="00161CAE" w:rsidRDefault="009E7353" w:rsidP="009E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EC27C" w14:textId="2FC1DE8C" w:rsidR="009E7353" w:rsidRPr="009E7353" w:rsidRDefault="009E7353" w:rsidP="009E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7353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439,</w:t>
            </w:r>
            <w:r w:rsidR="00AB1065">
              <w:rPr>
                <w:rFonts w:ascii="Angsana New" w:hAnsi="Angsana New"/>
                <w:bCs/>
                <w:sz w:val="30"/>
                <w:szCs w:val="30"/>
              </w:rPr>
              <w:t>296</w:t>
            </w:r>
          </w:p>
        </w:tc>
        <w:tc>
          <w:tcPr>
            <w:tcW w:w="284" w:type="dxa"/>
          </w:tcPr>
          <w:p w14:paraId="09A7E1FF" w14:textId="77777777" w:rsidR="009E7353" w:rsidRPr="00B02989" w:rsidRDefault="009E7353" w:rsidP="009E7353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0895AA0A" w14:textId="7041CC8E" w:rsidR="009E7353" w:rsidRPr="009E7353" w:rsidRDefault="009E7353" w:rsidP="009E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7353">
              <w:rPr>
                <w:rFonts w:ascii="Angsana New" w:hAnsi="Angsana New"/>
                <w:bCs/>
                <w:sz w:val="30"/>
                <w:szCs w:val="30"/>
              </w:rPr>
              <w:t>696,920</w:t>
            </w:r>
          </w:p>
        </w:tc>
      </w:tr>
    </w:tbl>
    <w:p w14:paraId="1C124D62" w14:textId="77777777"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2F5F14" w14:textId="77777777" w:rsidR="00CF12B5" w:rsidRDefault="00CF12B5" w:rsidP="002D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EB2834" w14:textId="77777777" w:rsidR="00C02141" w:rsidRDefault="00C02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872301A" w14:textId="77777777"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FAC2DC9" w14:textId="77777777" w:rsidR="00CF12B5" w:rsidRPr="00F94500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134"/>
        <w:gridCol w:w="284"/>
        <w:gridCol w:w="1134"/>
        <w:gridCol w:w="283"/>
        <w:gridCol w:w="1134"/>
        <w:gridCol w:w="284"/>
        <w:gridCol w:w="1219"/>
      </w:tblGrid>
      <w:tr w:rsidR="00CF12B5" w:rsidRPr="004F07C8" w14:paraId="5CAFEC0B" w14:textId="77777777" w:rsidTr="00C531A4">
        <w:trPr>
          <w:cantSplit/>
        </w:trPr>
        <w:tc>
          <w:tcPr>
            <w:tcW w:w="4149" w:type="dxa"/>
          </w:tcPr>
          <w:p w14:paraId="6B6557C7" w14:textId="77777777"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14:paraId="29E54C61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14:paraId="09BF684A" w14:textId="77777777" w:rsidTr="00C531A4">
        <w:trPr>
          <w:cantSplit/>
        </w:trPr>
        <w:tc>
          <w:tcPr>
            <w:tcW w:w="4149" w:type="dxa"/>
          </w:tcPr>
          <w:p w14:paraId="63FF54C9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648759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CA9437E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8EEA4D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02989" w:rsidRPr="00F51F88" w14:paraId="404BE6ED" w14:textId="77777777" w:rsidTr="00C531A4">
        <w:trPr>
          <w:cantSplit/>
        </w:trPr>
        <w:tc>
          <w:tcPr>
            <w:tcW w:w="4149" w:type="dxa"/>
          </w:tcPr>
          <w:p w14:paraId="0F1089F8" w14:textId="77777777" w:rsidR="00B02989" w:rsidRPr="00F51F88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89B395" w14:textId="30CD160D" w:rsidR="00B02989" w:rsidRPr="00E2420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5BB0F5B" w14:textId="77777777" w:rsidR="00B02989" w:rsidRPr="00D413D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48E0B1" w14:textId="77777777" w:rsidR="00B02989" w:rsidRPr="00E2420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AE0967B" w14:textId="77777777" w:rsidR="00B02989" w:rsidRPr="00D413D6" w:rsidRDefault="00B02989" w:rsidP="00B0298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F9BEA8" w14:textId="60E66B09" w:rsidR="00B02989" w:rsidRPr="00E2420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0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C1401EF" w14:textId="77777777" w:rsidR="00B02989" w:rsidRPr="00D413D6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69AEB91" w14:textId="77777777" w:rsidR="00B02989" w:rsidRPr="00E2420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02989" w:rsidRPr="00E24209" w14:paraId="21386C43" w14:textId="77777777" w:rsidTr="00C531A4">
        <w:trPr>
          <w:cantSplit/>
        </w:trPr>
        <w:tc>
          <w:tcPr>
            <w:tcW w:w="4149" w:type="dxa"/>
          </w:tcPr>
          <w:p w14:paraId="3AE6F65A" w14:textId="77777777" w:rsidR="00B02989" w:rsidRPr="00736CC1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5B5E2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99F7B1D" w14:textId="77777777" w:rsidR="00B02989" w:rsidRPr="00282D5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42E378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F1D6DED" w14:textId="77777777" w:rsidR="00B02989" w:rsidRPr="00282D5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0EF631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4076827" w14:textId="77777777" w:rsidR="00B02989" w:rsidRPr="00282D5F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B337C68" w14:textId="77777777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2989" w:rsidRPr="00E24209" w14:paraId="272B5BDB" w14:textId="77777777" w:rsidTr="00C531A4">
        <w:trPr>
          <w:cantSplit/>
        </w:trPr>
        <w:tc>
          <w:tcPr>
            <w:tcW w:w="4149" w:type="dxa"/>
          </w:tcPr>
          <w:p w14:paraId="0C9E0EF3" w14:textId="77777777" w:rsidR="00B02989" w:rsidRPr="00947518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26B03421" w14:textId="5C8D06EE" w:rsidR="00B02989" w:rsidRPr="003D13C2" w:rsidRDefault="00834BC5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3,750</w:t>
            </w:r>
          </w:p>
        </w:tc>
        <w:tc>
          <w:tcPr>
            <w:tcW w:w="284" w:type="dxa"/>
          </w:tcPr>
          <w:p w14:paraId="50CCA423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55C1BDDC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83" w:type="dxa"/>
          </w:tcPr>
          <w:p w14:paraId="049D9763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2CC56B1C" w14:textId="4DCEF2A7" w:rsidR="00B02989" w:rsidRPr="003D13C2" w:rsidRDefault="002068F3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47,879</w:t>
            </w:r>
          </w:p>
        </w:tc>
        <w:tc>
          <w:tcPr>
            <w:tcW w:w="284" w:type="dxa"/>
          </w:tcPr>
          <w:p w14:paraId="2CAAE937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33C1A6DE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29,480</w:t>
            </w:r>
          </w:p>
        </w:tc>
      </w:tr>
      <w:tr w:rsidR="00B02989" w:rsidRPr="00E24209" w14:paraId="60E10B8A" w14:textId="77777777" w:rsidTr="00C531A4">
        <w:trPr>
          <w:cantSplit/>
        </w:trPr>
        <w:tc>
          <w:tcPr>
            <w:tcW w:w="4149" w:type="dxa"/>
          </w:tcPr>
          <w:p w14:paraId="456FA5CB" w14:textId="77777777" w:rsidR="00B02989" w:rsidRPr="00947518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134" w:type="dxa"/>
            <w:shd w:val="clear" w:color="auto" w:fill="auto"/>
          </w:tcPr>
          <w:p w14:paraId="6738304A" w14:textId="1E145828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834BC5" w:rsidRPr="003D13C2">
              <w:rPr>
                <w:rFonts w:ascii="Angsana New" w:hAnsi="Angsana New"/>
                <w:bCs/>
                <w:sz w:val="30"/>
                <w:szCs w:val="30"/>
              </w:rPr>
              <w:t>44,623</w:t>
            </w:r>
          </w:p>
        </w:tc>
        <w:tc>
          <w:tcPr>
            <w:tcW w:w="284" w:type="dxa"/>
          </w:tcPr>
          <w:p w14:paraId="71A17506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5A1367D5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333,638</w:t>
            </w:r>
          </w:p>
        </w:tc>
        <w:tc>
          <w:tcPr>
            <w:tcW w:w="283" w:type="dxa"/>
          </w:tcPr>
          <w:p w14:paraId="35832B93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042B6E0A" w14:textId="29EB4BED" w:rsidR="00B02989" w:rsidRPr="003D13C2" w:rsidRDefault="002068F3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277,132</w:t>
            </w:r>
          </w:p>
        </w:tc>
        <w:tc>
          <w:tcPr>
            <w:tcW w:w="284" w:type="dxa"/>
          </w:tcPr>
          <w:p w14:paraId="11291BA0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7115801F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169,547</w:t>
            </w:r>
          </w:p>
        </w:tc>
      </w:tr>
      <w:tr w:rsidR="00B02989" w:rsidRPr="00E24209" w14:paraId="0340214B" w14:textId="77777777" w:rsidTr="00C531A4">
        <w:trPr>
          <w:cantSplit/>
        </w:trPr>
        <w:tc>
          <w:tcPr>
            <w:tcW w:w="4149" w:type="dxa"/>
          </w:tcPr>
          <w:p w14:paraId="348484BA" w14:textId="77777777" w:rsidR="00B02989" w:rsidRPr="00947518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E49402" w14:textId="595529C7" w:rsidR="00B02989" w:rsidRPr="003D13C2" w:rsidRDefault="00834BC5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448,373</w:t>
            </w:r>
          </w:p>
        </w:tc>
        <w:tc>
          <w:tcPr>
            <w:tcW w:w="284" w:type="dxa"/>
          </w:tcPr>
          <w:p w14:paraId="0E0EF2A9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800061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336,696</w:t>
            </w:r>
          </w:p>
        </w:tc>
        <w:tc>
          <w:tcPr>
            <w:tcW w:w="283" w:type="dxa"/>
          </w:tcPr>
          <w:p w14:paraId="3F9B71EA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6DEE68" w14:textId="34199398" w:rsidR="00B02989" w:rsidRPr="003D13C2" w:rsidRDefault="002068F3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325,011</w:t>
            </w:r>
          </w:p>
        </w:tc>
        <w:tc>
          <w:tcPr>
            <w:tcW w:w="284" w:type="dxa"/>
          </w:tcPr>
          <w:p w14:paraId="195FE1CD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E663D08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199,027</w:t>
            </w:r>
          </w:p>
        </w:tc>
      </w:tr>
      <w:tr w:rsidR="00B02989" w:rsidRPr="00E24209" w14:paraId="665A1C4F" w14:textId="77777777" w:rsidTr="00C531A4">
        <w:trPr>
          <w:cantSplit/>
        </w:trPr>
        <w:tc>
          <w:tcPr>
            <w:tcW w:w="4149" w:type="dxa"/>
          </w:tcPr>
          <w:p w14:paraId="4E49F55D" w14:textId="77777777" w:rsidR="00B02989" w:rsidRPr="00736CC1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56D6B2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C770FFA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ACD532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77B9DCF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61BBFA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C756559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EBDE72A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2989" w:rsidRPr="00E24209" w14:paraId="4B701A3F" w14:textId="77777777" w:rsidTr="00C531A4">
        <w:trPr>
          <w:cantSplit/>
        </w:trPr>
        <w:tc>
          <w:tcPr>
            <w:tcW w:w="4149" w:type="dxa"/>
          </w:tcPr>
          <w:p w14:paraId="29FCEBAD" w14:textId="7F63A17B" w:rsidR="00B02989" w:rsidRPr="00947518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- </w:t>
            </w:r>
            <w:r w:rsidR="006356B5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6EA11AE" w14:textId="477AB57A" w:rsidR="00B02989" w:rsidRPr="003D13C2" w:rsidRDefault="00834BC5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7,343</w:t>
            </w:r>
          </w:p>
        </w:tc>
        <w:tc>
          <w:tcPr>
            <w:tcW w:w="284" w:type="dxa"/>
          </w:tcPr>
          <w:p w14:paraId="3CB52524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0C5EA342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83" w:type="dxa"/>
          </w:tcPr>
          <w:p w14:paraId="25A9D1E7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E643DC" w14:textId="0B3C8D2C" w:rsidR="00B02989" w:rsidRPr="003D13C2" w:rsidRDefault="002068F3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6,174</w:t>
            </w:r>
          </w:p>
        </w:tc>
        <w:tc>
          <w:tcPr>
            <w:tcW w:w="284" w:type="dxa"/>
          </w:tcPr>
          <w:p w14:paraId="62C650EC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6D1B4D44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1,320</w:t>
            </w:r>
          </w:p>
        </w:tc>
      </w:tr>
      <w:tr w:rsidR="00B02989" w:rsidRPr="00E24209" w14:paraId="6A046731" w14:textId="77777777" w:rsidTr="00C531A4">
        <w:trPr>
          <w:cantSplit/>
        </w:trPr>
        <w:tc>
          <w:tcPr>
            <w:tcW w:w="4149" w:type="dxa"/>
          </w:tcPr>
          <w:p w14:paraId="26ABB622" w14:textId="77777777" w:rsidR="00B02989" w:rsidRPr="00947518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อื่นๆ</w:t>
            </w:r>
          </w:p>
        </w:tc>
        <w:tc>
          <w:tcPr>
            <w:tcW w:w="1134" w:type="dxa"/>
            <w:shd w:val="clear" w:color="auto" w:fill="auto"/>
          </w:tcPr>
          <w:p w14:paraId="247708A0" w14:textId="51823FB3" w:rsidR="00B02989" w:rsidRPr="003D13C2" w:rsidRDefault="00834BC5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2065D4" w:rsidRPr="003D13C2">
              <w:rPr>
                <w:rFonts w:ascii="Angsana New" w:hAnsi="Angsana New"/>
                <w:bCs/>
                <w:sz w:val="30"/>
                <w:szCs w:val="30"/>
              </w:rPr>
              <w:t>3,449</w:t>
            </w:r>
          </w:p>
        </w:tc>
        <w:tc>
          <w:tcPr>
            <w:tcW w:w="284" w:type="dxa"/>
          </w:tcPr>
          <w:p w14:paraId="0592A68A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660BA963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38,154</w:t>
            </w:r>
          </w:p>
        </w:tc>
        <w:tc>
          <w:tcPr>
            <w:tcW w:w="283" w:type="dxa"/>
          </w:tcPr>
          <w:p w14:paraId="686E3013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637456E" w14:textId="01B20FC3" w:rsidR="00B02989" w:rsidRPr="003D13C2" w:rsidRDefault="002068F3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065D4" w:rsidRPr="003D13C2">
              <w:rPr>
                <w:rFonts w:ascii="Angsana New" w:hAnsi="Angsana New"/>
                <w:bCs/>
                <w:sz w:val="30"/>
                <w:szCs w:val="30"/>
              </w:rPr>
              <w:t>8,067</w:t>
            </w:r>
          </w:p>
        </w:tc>
        <w:tc>
          <w:tcPr>
            <w:tcW w:w="284" w:type="dxa"/>
          </w:tcPr>
          <w:p w14:paraId="716F88D1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5EE09D6E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26,186</w:t>
            </w:r>
          </w:p>
        </w:tc>
      </w:tr>
      <w:tr w:rsidR="00B02989" w:rsidRPr="00E24209" w14:paraId="00C6FA6C" w14:textId="77777777" w:rsidTr="00C531A4">
        <w:trPr>
          <w:cantSplit/>
        </w:trPr>
        <w:tc>
          <w:tcPr>
            <w:tcW w:w="4149" w:type="dxa"/>
          </w:tcPr>
          <w:p w14:paraId="45F7A1A9" w14:textId="77777777" w:rsidR="00B02989" w:rsidRPr="00947518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4801A896" w14:textId="761938E0" w:rsidR="00B02989" w:rsidRPr="003D13C2" w:rsidRDefault="00834BC5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30,977</w:t>
            </w:r>
          </w:p>
        </w:tc>
        <w:tc>
          <w:tcPr>
            <w:tcW w:w="284" w:type="dxa"/>
          </w:tcPr>
          <w:p w14:paraId="02AD5451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4E886863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41,184</w:t>
            </w:r>
          </w:p>
        </w:tc>
        <w:tc>
          <w:tcPr>
            <w:tcW w:w="283" w:type="dxa"/>
          </w:tcPr>
          <w:p w14:paraId="62198A50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8DC0292" w14:textId="2C0C2CDF" w:rsidR="00B02989" w:rsidRPr="003D13C2" w:rsidRDefault="002068F3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25,002</w:t>
            </w:r>
          </w:p>
        </w:tc>
        <w:tc>
          <w:tcPr>
            <w:tcW w:w="284" w:type="dxa"/>
          </w:tcPr>
          <w:p w14:paraId="7B5B56E7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A21E123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34,299</w:t>
            </w:r>
          </w:p>
        </w:tc>
      </w:tr>
      <w:tr w:rsidR="00B02989" w:rsidRPr="00E24209" w14:paraId="20E06280" w14:textId="77777777" w:rsidTr="00C531A4">
        <w:trPr>
          <w:cantSplit/>
        </w:trPr>
        <w:tc>
          <w:tcPr>
            <w:tcW w:w="4149" w:type="dxa"/>
          </w:tcPr>
          <w:p w14:paraId="6C81BAB4" w14:textId="77777777" w:rsidR="00B02989" w:rsidRPr="00947518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47E47172" w14:textId="65DB8178" w:rsidR="00B02989" w:rsidRPr="003D13C2" w:rsidRDefault="00834BC5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32,212</w:t>
            </w:r>
          </w:p>
        </w:tc>
        <w:tc>
          <w:tcPr>
            <w:tcW w:w="284" w:type="dxa"/>
          </w:tcPr>
          <w:p w14:paraId="21E0F091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</w:tcPr>
          <w:p w14:paraId="4D79AF76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27,163</w:t>
            </w:r>
          </w:p>
        </w:tc>
        <w:tc>
          <w:tcPr>
            <w:tcW w:w="283" w:type="dxa"/>
          </w:tcPr>
          <w:p w14:paraId="504D11F7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7B7113D" w14:textId="7DE0E6F8" w:rsidR="00B02989" w:rsidRPr="003D13C2" w:rsidRDefault="002068F3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11,334</w:t>
            </w:r>
          </w:p>
        </w:tc>
        <w:tc>
          <w:tcPr>
            <w:tcW w:w="284" w:type="dxa"/>
          </w:tcPr>
          <w:p w14:paraId="051D2934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4AC273C6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11,234</w:t>
            </w:r>
          </w:p>
        </w:tc>
      </w:tr>
      <w:tr w:rsidR="00B02989" w:rsidRPr="00E24209" w14:paraId="4C1121FA" w14:textId="77777777" w:rsidTr="00C531A4">
        <w:trPr>
          <w:cantSplit/>
        </w:trPr>
        <w:tc>
          <w:tcPr>
            <w:tcW w:w="4149" w:type="dxa"/>
          </w:tcPr>
          <w:p w14:paraId="5B2F8DBB" w14:textId="77777777" w:rsidR="00B02989" w:rsidRPr="00947518" w:rsidRDefault="00B02989" w:rsidP="00B02989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5D38D7" w14:textId="455F22DE" w:rsidR="00B02989" w:rsidRPr="003D13C2" w:rsidRDefault="00834BC5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065D4" w:rsidRPr="003D13C2">
              <w:rPr>
                <w:rFonts w:ascii="Angsana New" w:hAnsi="Angsana New"/>
                <w:bCs/>
                <w:sz w:val="30"/>
                <w:szCs w:val="30"/>
              </w:rPr>
              <w:t>2,815</w:t>
            </w:r>
          </w:p>
        </w:tc>
        <w:tc>
          <w:tcPr>
            <w:tcW w:w="284" w:type="dxa"/>
          </w:tcPr>
          <w:p w14:paraId="755A7E3F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AA378A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8,775</w:t>
            </w:r>
          </w:p>
        </w:tc>
        <w:tc>
          <w:tcPr>
            <w:tcW w:w="283" w:type="dxa"/>
          </w:tcPr>
          <w:p w14:paraId="3C217E54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F82425" w14:textId="341777B9" w:rsidR="00B02989" w:rsidRPr="003D13C2" w:rsidRDefault="002065D4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8,656</w:t>
            </w:r>
          </w:p>
        </w:tc>
        <w:tc>
          <w:tcPr>
            <w:tcW w:w="284" w:type="dxa"/>
          </w:tcPr>
          <w:p w14:paraId="298F9229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3E6E5F9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</w:tr>
      <w:tr w:rsidR="00B02989" w:rsidRPr="00E24209" w14:paraId="12A54415" w14:textId="77777777" w:rsidTr="00C531A4">
        <w:trPr>
          <w:cantSplit/>
        </w:trPr>
        <w:tc>
          <w:tcPr>
            <w:tcW w:w="4149" w:type="dxa"/>
          </w:tcPr>
          <w:p w14:paraId="48514737" w14:textId="77777777" w:rsidR="00B02989" w:rsidRPr="0094751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5E930" w14:textId="01A68A35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34BC5" w:rsidRPr="003D13C2">
              <w:rPr>
                <w:rFonts w:ascii="Angsana New" w:hAnsi="Angsana New"/>
                <w:bCs/>
                <w:sz w:val="30"/>
                <w:szCs w:val="30"/>
              </w:rPr>
              <w:t>26,796</w:t>
            </w:r>
          </w:p>
        </w:tc>
        <w:tc>
          <w:tcPr>
            <w:tcW w:w="284" w:type="dxa"/>
          </w:tcPr>
          <w:p w14:paraId="566FB8F8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17D68A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127,934</w:t>
            </w:r>
          </w:p>
        </w:tc>
        <w:tc>
          <w:tcPr>
            <w:tcW w:w="283" w:type="dxa"/>
          </w:tcPr>
          <w:p w14:paraId="088E3AD0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72E666" w14:textId="7A915ABF" w:rsidR="00B02989" w:rsidRPr="003D13C2" w:rsidRDefault="002068F3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79,233</w:t>
            </w:r>
          </w:p>
        </w:tc>
        <w:tc>
          <w:tcPr>
            <w:tcW w:w="284" w:type="dxa"/>
          </w:tcPr>
          <w:p w14:paraId="79FDB0AA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146F7341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78,039</w:t>
            </w:r>
          </w:p>
        </w:tc>
      </w:tr>
      <w:tr w:rsidR="00B02989" w:rsidRPr="00E24209" w14:paraId="64B52BF9" w14:textId="77777777" w:rsidTr="00C531A4">
        <w:trPr>
          <w:cantSplit/>
        </w:trPr>
        <w:tc>
          <w:tcPr>
            <w:tcW w:w="4149" w:type="dxa"/>
          </w:tcPr>
          <w:p w14:paraId="69318755" w14:textId="77777777" w:rsidR="00B02989" w:rsidRPr="00947518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1C071" w14:textId="2DCE5643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834BC5" w:rsidRPr="003D13C2">
              <w:rPr>
                <w:rFonts w:ascii="Angsana New" w:hAnsi="Angsana New"/>
                <w:bCs/>
                <w:sz w:val="30"/>
                <w:szCs w:val="30"/>
              </w:rPr>
              <w:t>75,169</w:t>
            </w:r>
          </w:p>
        </w:tc>
        <w:tc>
          <w:tcPr>
            <w:tcW w:w="284" w:type="dxa"/>
          </w:tcPr>
          <w:p w14:paraId="25E06C7E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AEF584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464,630</w:t>
            </w:r>
          </w:p>
        </w:tc>
        <w:tc>
          <w:tcPr>
            <w:tcW w:w="283" w:type="dxa"/>
          </w:tcPr>
          <w:p w14:paraId="2C0D9754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0734B35" w14:textId="46BE874E" w:rsidR="00B02989" w:rsidRPr="003D13C2" w:rsidRDefault="002068F3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404,244</w:t>
            </w:r>
          </w:p>
        </w:tc>
        <w:tc>
          <w:tcPr>
            <w:tcW w:w="284" w:type="dxa"/>
          </w:tcPr>
          <w:p w14:paraId="0218F3FE" w14:textId="77777777" w:rsidR="00B02989" w:rsidRPr="003D13C2" w:rsidRDefault="00B02989" w:rsidP="00B0298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1255128B" w14:textId="77777777" w:rsidR="00B02989" w:rsidRPr="003D13C2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D13C2">
              <w:rPr>
                <w:rFonts w:ascii="Angsana New" w:hAnsi="Angsana New"/>
                <w:bCs/>
                <w:sz w:val="30"/>
                <w:szCs w:val="30"/>
              </w:rPr>
              <w:t>277,066</w:t>
            </w:r>
          </w:p>
        </w:tc>
      </w:tr>
    </w:tbl>
    <w:p w14:paraId="1564D942" w14:textId="77777777" w:rsidR="00CF33C3" w:rsidRDefault="00CF33C3" w:rsidP="008D5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8EF7EBC" w14:textId="31ADB41C" w:rsidR="00697329" w:rsidRPr="006178D6" w:rsidRDefault="0066537D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6537D">
        <w:rPr>
          <w:rFonts w:ascii="Angsana New" w:hAnsi="Angsana New" w:hint="cs"/>
          <w:b/>
          <w:bCs/>
          <w:sz w:val="30"/>
          <w:szCs w:val="30"/>
        </w:rPr>
        <w:t>12.</w:t>
      </w:r>
      <w:r w:rsidR="00697329" w:rsidRPr="003D20A1">
        <w:rPr>
          <w:rFonts w:ascii="Angsana New" w:hAnsi="Angsana New"/>
          <w:b/>
          <w:bCs/>
          <w:sz w:val="30"/>
          <w:szCs w:val="30"/>
        </w:rPr>
        <w:tab/>
      </w:r>
      <w:r w:rsidR="0069732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D21B31">
        <w:rPr>
          <w:rFonts w:ascii="Angsana New" w:hAnsi="Angsana New"/>
          <w:b/>
          <w:bCs/>
          <w:sz w:val="30"/>
          <w:szCs w:val="30"/>
        </w:rPr>
        <w:t xml:space="preserve"> </w:t>
      </w:r>
      <w:r w:rsidR="00D21B31">
        <w:rPr>
          <w:rFonts w:ascii="Angsana New" w:hAnsi="Angsana New" w:hint="cs"/>
          <w:b/>
          <w:bCs/>
          <w:sz w:val="30"/>
          <w:szCs w:val="30"/>
          <w:cs/>
        </w:rPr>
        <w:t>และเงินปันผลจ่าย</w:t>
      </w:r>
    </w:p>
    <w:p w14:paraId="76DDD041" w14:textId="77777777" w:rsidR="00697329" w:rsidRPr="00697329" w:rsidRDefault="00697329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CB287CC" w14:textId="3F0B1C6F" w:rsidR="00DC1EA2" w:rsidRDefault="00DC1EA2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DC1EA2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14:paraId="6D793AB6" w14:textId="77777777" w:rsidR="00DC1EA2" w:rsidRPr="00DC1EA2" w:rsidRDefault="00DC1EA2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14:paraId="368B4546" w14:textId="662E780D" w:rsidR="00697329" w:rsidRPr="00694366" w:rsidRDefault="00D265D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2989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66537D" w:rsidRPr="0066537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 w:rsidR="00697329" w:rsidRPr="00694366">
        <w:rPr>
          <w:rFonts w:ascii="Angsana New" w:hAnsi="Angsana New" w:hint="cs"/>
          <w:sz w:val="30"/>
          <w:szCs w:val="30"/>
          <w:cs/>
        </w:rPr>
        <w:t xml:space="preserve"> ทุนเรือนหุ้น</w:t>
      </w:r>
      <w:r w:rsidR="00697329"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="00E815D6">
        <w:rPr>
          <w:rFonts w:ascii="Angsana New" w:hAnsi="Angsana New" w:hint="cs"/>
          <w:sz w:val="30"/>
          <w:szCs w:val="30"/>
          <w:cs/>
        </w:rPr>
        <w:t>มีรายละเอียด</w:t>
      </w:r>
      <w:r w:rsidR="00697329" w:rsidRPr="00694366">
        <w:rPr>
          <w:rFonts w:ascii="Angsana New" w:hAnsi="Angsana New" w:hint="cs"/>
          <w:sz w:val="30"/>
          <w:szCs w:val="30"/>
          <w:cs/>
        </w:rPr>
        <w:t>ดัง</w:t>
      </w:r>
      <w:r w:rsidR="00E815D6">
        <w:rPr>
          <w:rFonts w:ascii="Angsana New" w:hAnsi="Angsana New" w:hint="cs"/>
          <w:sz w:val="30"/>
          <w:szCs w:val="30"/>
          <w:cs/>
        </w:rPr>
        <w:t>ต่อไป</w:t>
      </w:r>
      <w:r w:rsidR="00697329" w:rsidRPr="00694366">
        <w:rPr>
          <w:rFonts w:ascii="Angsana New" w:hAnsi="Angsana New" w:hint="cs"/>
          <w:sz w:val="30"/>
          <w:szCs w:val="30"/>
          <w:cs/>
        </w:rPr>
        <w:t>นี้</w:t>
      </w:r>
    </w:p>
    <w:p w14:paraId="17ED6B6B" w14:textId="77777777" w:rsidR="00697329" w:rsidRPr="00694366" w:rsidRDefault="00697329" w:rsidP="00697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427" w:type="dxa"/>
        <w:tblLook w:val="01E0" w:firstRow="1" w:lastRow="1" w:firstColumn="1" w:lastColumn="1" w:noHBand="0" w:noVBand="0"/>
      </w:tblPr>
      <w:tblGrid>
        <w:gridCol w:w="3936"/>
        <w:gridCol w:w="1842"/>
        <w:gridCol w:w="236"/>
        <w:gridCol w:w="1571"/>
        <w:gridCol w:w="271"/>
        <w:gridCol w:w="1571"/>
      </w:tblGrid>
      <w:tr w:rsidR="00697329" w:rsidRPr="001C0017" w14:paraId="01EFCEBB" w14:textId="77777777" w:rsidTr="00482755">
        <w:tc>
          <w:tcPr>
            <w:tcW w:w="3936" w:type="dxa"/>
          </w:tcPr>
          <w:p w14:paraId="0A3EAB4F" w14:textId="77777777"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213EBB76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7EAA5576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79D8787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14:paraId="21652308" w14:textId="77777777"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3FFDAD58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97329" w:rsidRPr="001C0017" w14:paraId="53249C01" w14:textId="77777777" w:rsidTr="00482755">
        <w:tc>
          <w:tcPr>
            <w:tcW w:w="3936" w:type="dxa"/>
          </w:tcPr>
          <w:p w14:paraId="67DA9387" w14:textId="77777777" w:rsidR="00697329" w:rsidRPr="00590072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75A99B5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14:paraId="79C7824D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5DEC419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14:paraId="7E15E44C" w14:textId="77777777"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8E42322" w14:textId="77777777" w:rsid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697329" w:rsidRPr="00694366" w14:paraId="52E14B09" w14:textId="77777777" w:rsidTr="00482755">
        <w:tc>
          <w:tcPr>
            <w:tcW w:w="3936" w:type="dxa"/>
          </w:tcPr>
          <w:p w14:paraId="3E81A53C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EACC498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4FEADE0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96115C3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6C8C93D5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681042D8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97329" w:rsidRPr="001C0017" w14:paraId="35A49783" w14:textId="77777777" w:rsidTr="00482755">
        <w:tc>
          <w:tcPr>
            <w:tcW w:w="3936" w:type="dxa"/>
          </w:tcPr>
          <w:p w14:paraId="280867B2" w14:textId="77777777" w:rsidR="00697329" w:rsidRPr="005D0B91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42" w:type="dxa"/>
          </w:tcPr>
          <w:p w14:paraId="657EDFD1" w14:textId="77777777" w:rsidR="00697329" w:rsidRPr="003C023A" w:rsidRDefault="0066537D" w:rsidP="00D1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2,768</w:t>
            </w:r>
            <w:r w:rsidR="00697329" w:rsidRPr="003C023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030</w:t>
            </w:r>
            <w:r w:rsidR="00697329" w:rsidRPr="003C023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4F5D520E" w14:textId="77777777"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14:paraId="4A21C9F6" w14:textId="77777777"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14:paraId="0D4DCB45" w14:textId="77777777"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</w:tcPr>
          <w:p w14:paraId="7C7BD4EE" w14:textId="77777777" w:rsidR="00697329" w:rsidRP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7329"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697329" w:rsidRPr="00694366" w14:paraId="7D96BE6C" w14:textId="77777777" w:rsidTr="00482755">
        <w:tc>
          <w:tcPr>
            <w:tcW w:w="3936" w:type="dxa"/>
          </w:tcPr>
          <w:p w14:paraId="0655498C" w14:textId="77777777" w:rsidR="00697329" w:rsidRPr="00694366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2" w:type="dxa"/>
          </w:tcPr>
          <w:p w14:paraId="10F321E1" w14:textId="77777777"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A677A0C" w14:textId="77777777"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14:paraId="4EC1F8DF" w14:textId="77777777" w:rsidR="00697329" w:rsidRPr="00D108A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14:paraId="02756D0A" w14:textId="77777777" w:rsidR="00697329" w:rsidRPr="00697329" w:rsidRDefault="0069732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14:paraId="6DE4CCEE" w14:textId="77777777" w:rsidR="00697329" w:rsidRPr="00697329" w:rsidRDefault="0069732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108A9" w:rsidRPr="00BE576E" w14:paraId="65C7B448" w14:textId="77777777" w:rsidTr="00482755">
        <w:tc>
          <w:tcPr>
            <w:tcW w:w="3936" w:type="dxa"/>
          </w:tcPr>
          <w:p w14:paraId="1B141EA9" w14:textId="77777777" w:rsidR="00D108A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42" w:type="dxa"/>
          </w:tcPr>
          <w:p w14:paraId="6DE902BF" w14:textId="77777777" w:rsidR="00D108A9" w:rsidRPr="003C023A" w:rsidRDefault="0066537D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2,768</w:t>
            </w:r>
            <w:r w:rsidR="00D108A9" w:rsidRPr="003C023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030</w:t>
            </w:r>
            <w:r w:rsidR="00D108A9" w:rsidRPr="003C023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C023A">
              <w:rPr>
                <w:rFonts w:ascii="Angsana New" w:hAnsi="Angsana New" w:hint="cs"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1F1B52EC" w14:textId="77777777" w:rsidR="00D108A9" w:rsidRPr="00697329" w:rsidRDefault="00D108A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71" w:type="dxa"/>
            <w:shd w:val="clear" w:color="auto" w:fill="auto"/>
          </w:tcPr>
          <w:p w14:paraId="7648F32F" w14:textId="77777777"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67A64EE7" w14:textId="77777777" w:rsidR="00D108A9" w:rsidRPr="00697329" w:rsidRDefault="00D108A9" w:rsidP="00482755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14:paraId="722DE56E" w14:textId="77777777" w:rsidR="00D108A9" w:rsidRPr="00D108A9" w:rsidRDefault="00D108A9" w:rsidP="0035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 w:rsidR="0066537D" w:rsidRPr="0066537D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D108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</w:tbl>
    <w:p w14:paraId="1AF09035" w14:textId="77777777" w:rsidR="00D9351B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DA5E5E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เงินปันผลจ่าย</w:t>
      </w:r>
    </w:p>
    <w:p w14:paraId="19D90478" w14:textId="77777777" w:rsidR="00D9351B" w:rsidRPr="00DA5E5E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14:paraId="358D2073" w14:textId="77777777" w:rsidR="00D9351B" w:rsidRDefault="00D9351B" w:rsidP="00D9351B">
      <w:pPr>
        <w:pStyle w:val="NoSpacing"/>
        <w:jc w:val="both"/>
        <w:rPr>
          <w:rFonts w:ascii="Angsana New" w:hAnsi="Angsana New"/>
          <w:szCs w:val="30"/>
        </w:rPr>
      </w:pPr>
      <w:r w:rsidRPr="00E67D1A">
        <w:rPr>
          <w:rFonts w:ascii="Angsana New" w:hAnsi="Angsana New"/>
          <w:szCs w:val="30"/>
          <w:cs/>
        </w:rPr>
        <w:t>ในที่ประชุม</w:t>
      </w:r>
      <w:r w:rsidRPr="00E67D1A">
        <w:rPr>
          <w:rFonts w:ascii="Angsana New" w:hAnsi="Angsana New" w:hint="cs"/>
          <w:szCs w:val="30"/>
          <w:cs/>
        </w:rPr>
        <w:t xml:space="preserve">สามัญผู้ถือหุ้นประจำปี </w:t>
      </w:r>
      <w:r w:rsidR="0066537D" w:rsidRPr="0066537D">
        <w:rPr>
          <w:rFonts w:ascii="Angsana New" w:hAnsi="Angsana New" w:hint="cs"/>
          <w:szCs w:val="30"/>
        </w:rPr>
        <w:t>2565</w:t>
      </w:r>
      <w:r w:rsidRPr="00E67D1A">
        <w:rPr>
          <w:rFonts w:ascii="Angsana New" w:hAnsi="Angsana New" w:hint="cs"/>
          <w:szCs w:val="30"/>
          <w:cs/>
        </w:rPr>
        <w:t xml:space="preserve"> เมื่อวันที่ </w:t>
      </w:r>
      <w:r w:rsidR="0066537D" w:rsidRPr="0066537D">
        <w:rPr>
          <w:rFonts w:ascii="Angsana New" w:hAnsi="Angsana New" w:hint="cs"/>
          <w:szCs w:val="30"/>
        </w:rPr>
        <w:t>28</w:t>
      </w:r>
      <w:r w:rsidRPr="00E67D1A">
        <w:rPr>
          <w:rFonts w:ascii="Angsana New" w:hAnsi="Angsana New" w:hint="cs"/>
          <w:szCs w:val="30"/>
          <w:cs/>
        </w:rPr>
        <w:t xml:space="preserve"> เมษายน </w:t>
      </w:r>
      <w:r w:rsidR="0066537D" w:rsidRPr="0066537D">
        <w:rPr>
          <w:rFonts w:ascii="Angsana New" w:hAnsi="Angsana New"/>
          <w:szCs w:val="30"/>
        </w:rPr>
        <w:t>256</w:t>
      </w:r>
      <w:r w:rsidR="0066537D" w:rsidRPr="0066537D">
        <w:rPr>
          <w:rFonts w:ascii="Angsana New" w:hAnsi="Angsana New" w:hint="cs"/>
          <w:szCs w:val="30"/>
        </w:rPr>
        <w:t>5</w:t>
      </w:r>
      <w:r w:rsidRPr="00E67D1A">
        <w:rPr>
          <w:rFonts w:ascii="Angsana New" w:hAnsi="Angsana New"/>
          <w:szCs w:val="30"/>
          <w:cs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ผู้ถือหุ้น</w:t>
      </w:r>
      <w:r w:rsidRPr="00E67D1A">
        <w:rPr>
          <w:rFonts w:ascii="Angsana New" w:hAnsi="Angsana New"/>
          <w:szCs w:val="30"/>
          <w:cs/>
        </w:rPr>
        <w:t>ได้มีมติ</w:t>
      </w:r>
      <w:r w:rsidRPr="00E67D1A">
        <w:rPr>
          <w:rFonts w:ascii="Angsana New" w:hAnsi="Angsana New" w:hint="cs"/>
          <w:szCs w:val="30"/>
          <w:cs/>
        </w:rPr>
        <w:t>อนุมัติ</w:t>
      </w:r>
      <w:r w:rsidRPr="00E67D1A">
        <w:rPr>
          <w:rFonts w:ascii="Angsana New" w:hAnsi="Angsana New"/>
          <w:szCs w:val="30"/>
          <w:cs/>
        </w:rPr>
        <w:t xml:space="preserve">จ่ายเงินปันผลประจำปี </w:t>
      </w:r>
      <w:r w:rsidR="0066537D" w:rsidRPr="0066537D">
        <w:rPr>
          <w:rFonts w:ascii="Angsana New" w:hAnsi="Angsana New"/>
          <w:szCs w:val="30"/>
        </w:rPr>
        <w:t>256</w:t>
      </w:r>
      <w:r w:rsidR="0066537D" w:rsidRPr="0066537D">
        <w:rPr>
          <w:rFonts w:ascii="Angsana New" w:hAnsi="Angsana New" w:hint="cs"/>
          <w:szCs w:val="30"/>
        </w:rPr>
        <w:t>4</w:t>
      </w:r>
      <w:r w:rsidRPr="00E67D1A">
        <w:rPr>
          <w:rFonts w:ascii="Angsana New" w:hAnsi="Angsana New"/>
          <w:szCs w:val="30"/>
          <w:cs/>
        </w:rPr>
        <w:t xml:space="preserve"> ในอัตรา</w:t>
      </w:r>
      <w:r w:rsidRPr="00E67D1A">
        <w:rPr>
          <w:rFonts w:ascii="Angsana New" w:hAnsi="Angsana New" w:hint="cs"/>
          <w:szCs w:val="30"/>
          <w:cs/>
        </w:rPr>
        <w:t>หุ้นละ</w:t>
      </w:r>
      <w:r w:rsidRPr="00E67D1A">
        <w:rPr>
          <w:rFonts w:ascii="Angsana New" w:hAnsi="Angsana New"/>
          <w:szCs w:val="30"/>
          <w:cs/>
        </w:rPr>
        <w:t xml:space="preserve"> </w:t>
      </w:r>
      <w:r w:rsidR="0066537D" w:rsidRPr="0066537D">
        <w:rPr>
          <w:rFonts w:ascii="Angsana New" w:hAnsi="Angsana New"/>
          <w:szCs w:val="30"/>
        </w:rPr>
        <w:t>0.0</w:t>
      </w:r>
      <w:r w:rsidR="0066537D" w:rsidRPr="0066537D">
        <w:rPr>
          <w:rFonts w:ascii="Angsana New" w:hAnsi="Angsana New" w:hint="cs"/>
          <w:szCs w:val="30"/>
        </w:rPr>
        <w:t>13</w:t>
      </w:r>
      <w:r w:rsidRPr="00E67D1A">
        <w:rPr>
          <w:rFonts w:ascii="Angsana New" w:hAnsi="Angsana New"/>
          <w:szCs w:val="30"/>
          <w:cs/>
        </w:rPr>
        <w:t xml:space="preserve"> เป็นจำนวนเงิน</w:t>
      </w:r>
      <w:r>
        <w:rPr>
          <w:rFonts w:ascii="Angsana New" w:hAnsi="Angsana New" w:hint="cs"/>
          <w:szCs w:val="30"/>
          <w:cs/>
        </w:rPr>
        <w:t>รวม</w:t>
      </w:r>
      <w:r w:rsidRPr="00E67D1A">
        <w:rPr>
          <w:rFonts w:ascii="Angsana New" w:hAnsi="Angsana New" w:hint="cs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Cs w:val="30"/>
        </w:rPr>
        <w:t>35.98</w:t>
      </w:r>
      <w:r w:rsidRPr="00E67D1A">
        <w:rPr>
          <w:rFonts w:ascii="Angsana New" w:hAnsi="Angsana New"/>
          <w:szCs w:val="30"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ล้าน</w:t>
      </w:r>
      <w:r w:rsidRPr="00E67D1A">
        <w:rPr>
          <w:rFonts w:ascii="Angsana New" w:hAnsi="Angsana New"/>
          <w:szCs w:val="30"/>
          <w:cs/>
        </w:rPr>
        <w:t xml:space="preserve">บาท </w:t>
      </w:r>
      <w:r w:rsidRPr="00E67D1A">
        <w:rPr>
          <w:rFonts w:ascii="Angsana New" w:hAnsi="Angsana New" w:hint="cs"/>
          <w:szCs w:val="30"/>
          <w:cs/>
        </w:rPr>
        <w:t>จ่าย</w:t>
      </w:r>
      <w:r w:rsidRPr="00E67D1A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="0066537D" w:rsidRPr="0066537D">
        <w:rPr>
          <w:rFonts w:ascii="Angsana New" w:hAnsi="Angsana New" w:hint="cs"/>
          <w:szCs w:val="30"/>
        </w:rPr>
        <w:t>25</w:t>
      </w:r>
      <w:r>
        <w:rPr>
          <w:rFonts w:ascii="Angsana New" w:hAnsi="Angsana New"/>
          <w:szCs w:val="30"/>
          <w:cs/>
        </w:rPr>
        <w:t xml:space="preserve"> พฤษภาคม </w:t>
      </w:r>
      <w:r w:rsidR="0066537D" w:rsidRPr="0066537D">
        <w:rPr>
          <w:rFonts w:ascii="Angsana New" w:hAnsi="Angsana New"/>
          <w:szCs w:val="30"/>
        </w:rPr>
        <w:t>256</w:t>
      </w:r>
      <w:r w:rsidR="0066537D" w:rsidRPr="0066537D">
        <w:rPr>
          <w:rFonts w:ascii="Angsana New" w:hAnsi="Angsana New" w:hint="cs"/>
          <w:szCs w:val="30"/>
        </w:rPr>
        <w:t>5</w:t>
      </w:r>
    </w:p>
    <w:p w14:paraId="02229FBE" w14:textId="77777777" w:rsidR="00D9351B" w:rsidRDefault="00D9351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56E5D6" w14:textId="77777777" w:rsidR="006F6E5C" w:rsidRPr="00C13E8A" w:rsidRDefault="004B092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3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B4F8C">
        <w:rPr>
          <w:rFonts w:ascii="Angsana New" w:hAnsi="Angsana New" w:hint="cs"/>
          <w:b/>
          <w:bCs/>
          <w:sz w:val="30"/>
          <w:szCs w:val="30"/>
          <w:cs/>
        </w:rPr>
        <w:t xml:space="preserve"> (รายได้) 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1BC03DB" w14:textId="77777777" w:rsidR="006F6E5C" w:rsidRPr="00432322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54ECD379" w14:textId="223414CF" w:rsidR="006F6E5C" w:rsidRDefault="00D9351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 (รายได้) ภาษีเงินได้ที่บันทึกในกำไรขาดทุนสำหรับงวดสามเดือนและ</w:t>
      </w:r>
      <w:r w:rsidR="00315D50">
        <w:rPr>
          <w:rFonts w:ascii="Angsana New" w:hAnsi="Angsana New" w:hint="cs"/>
          <w:sz w:val="30"/>
          <w:szCs w:val="30"/>
          <w:cs/>
        </w:rPr>
        <w:t>เก้าเดือน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2989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66537D" w:rsidRPr="0066537D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1C799B4E" w14:textId="77777777" w:rsidR="00D9351B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D9351B" w:rsidRPr="002A5563" w14:paraId="6011754F" w14:textId="77777777" w:rsidTr="00921AB8">
        <w:trPr>
          <w:cantSplit/>
        </w:trPr>
        <w:tc>
          <w:tcPr>
            <w:tcW w:w="3776" w:type="dxa"/>
          </w:tcPr>
          <w:p w14:paraId="0047CAB8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D389DFA" w14:textId="77777777" w:rsidR="00D9351B" w:rsidRPr="00E24209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9351B" w:rsidRPr="002A5563" w14:paraId="0CAA09BC" w14:textId="77777777" w:rsidTr="00921AB8">
        <w:trPr>
          <w:cantSplit/>
        </w:trPr>
        <w:tc>
          <w:tcPr>
            <w:tcW w:w="3776" w:type="dxa"/>
          </w:tcPr>
          <w:p w14:paraId="18CE38BC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634064" w14:textId="77777777" w:rsidR="00D9351B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D9351B" w:rsidRPr="002A5563" w14:paraId="774B163B" w14:textId="77777777" w:rsidTr="00921AB8">
        <w:trPr>
          <w:cantSplit/>
        </w:trPr>
        <w:tc>
          <w:tcPr>
            <w:tcW w:w="3776" w:type="dxa"/>
          </w:tcPr>
          <w:p w14:paraId="724416C2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2A09C9" w14:textId="77777777" w:rsidR="00D9351B" w:rsidRPr="00E24209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C640DC" w14:textId="77777777" w:rsidR="00D9351B" w:rsidRPr="00E24209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B2ED6B" w14:textId="77777777" w:rsidR="00D9351B" w:rsidRPr="00E24209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4376C" w:rsidRPr="002A5563" w14:paraId="0BDE9F90" w14:textId="77777777" w:rsidTr="00921AB8">
        <w:trPr>
          <w:cantSplit/>
        </w:trPr>
        <w:tc>
          <w:tcPr>
            <w:tcW w:w="3776" w:type="dxa"/>
          </w:tcPr>
          <w:p w14:paraId="16A0D916" w14:textId="77777777" w:rsidR="0034376C" w:rsidRPr="00E9777E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B4DA04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C1C87B2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D8E9301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51AA50F3" w14:textId="77777777" w:rsidR="0034376C" w:rsidRPr="00F51F88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F04DFA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6EC1F2D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74D365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02989" w:rsidRPr="002A5563" w14:paraId="43D197D3" w14:textId="77777777" w:rsidTr="0033613E">
        <w:trPr>
          <w:cantSplit/>
        </w:trPr>
        <w:tc>
          <w:tcPr>
            <w:tcW w:w="3776" w:type="dxa"/>
          </w:tcPr>
          <w:p w14:paraId="769C10EE" w14:textId="4061DA81" w:rsidR="00B02989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6E73" w14:textId="390FB737" w:rsidR="00B02989" w:rsidRPr="001560C5" w:rsidRDefault="00B02989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10,</w:t>
            </w:r>
            <w:r w:rsidR="0033613E" w:rsidRPr="001560C5">
              <w:rPr>
                <w:rFonts w:ascii="Angsana New" w:hAnsi="Angsana New"/>
                <w:bCs/>
                <w:sz w:val="30"/>
                <w:szCs w:val="30"/>
              </w:rPr>
              <w:t>453</w:t>
            </w:r>
          </w:p>
        </w:tc>
        <w:tc>
          <w:tcPr>
            <w:tcW w:w="284" w:type="dxa"/>
            <w:vAlign w:val="bottom"/>
          </w:tcPr>
          <w:p w14:paraId="7B941282" w14:textId="77777777" w:rsidR="00B02989" w:rsidRPr="00D20F4C" w:rsidRDefault="00B02989" w:rsidP="00B0298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A96F22B" w14:textId="4C130B87" w:rsidR="00B02989" w:rsidRPr="001560C5" w:rsidRDefault="00B02989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5,091</w:t>
            </w:r>
          </w:p>
        </w:tc>
        <w:tc>
          <w:tcPr>
            <w:tcW w:w="283" w:type="dxa"/>
          </w:tcPr>
          <w:p w14:paraId="0BD56006" w14:textId="77777777" w:rsidR="00B02989" w:rsidRPr="00D20F4C" w:rsidRDefault="00B02989" w:rsidP="00B0298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D17829" w14:textId="77777777" w:rsidR="00B02989" w:rsidRPr="0033613E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13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  <w:vAlign w:val="bottom"/>
          </w:tcPr>
          <w:p w14:paraId="65FB764A" w14:textId="77777777" w:rsidR="00B02989" w:rsidRPr="002C17E4" w:rsidRDefault="00B02989" w:rsidP="00B0298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AF5D3F7" w14:textId="77777777" w:rsidR="00B02989" w:rsidRPr="0034376C" w:rsidRDefault="00B02989" w:rsidP="00B0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7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3613E" w:rsidRPr="002A5563" w14:paraId="56DD5659" w14:textId="77777777" w:rsidTr="0033613E">
        <w:trPr>
          <w:cantSplit/>
        </w:trPr>
        <w:tc>
          <w:tcPr>
            <w:tcW w:w="3776" w:type="dxa"/>
          </w:tcPr>
          <w:p w14:paraId="5ABA6579" w14:textId="77777777" w:rsidR="0033613E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3BB68" w14:textId="2A751C2A" w:rsidR="0033613E" w:rsidRPr="001560C5" w:rsidRDefault="00192568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10,113</w:t>
            </w:r>
          </w:p>
        </w:tc>
        <w:tc>
          <w:tcPr>
            <w:tcW w:w="284" w:type="dxa"/>
            <w:vAlign w:val="bottom"/>
          </w:tcPr>
          <w:p w14:paraId="44C96690" w14:textId="77777777" w:rsidR="0033613E" w:rsidRPr="00D20F4C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D707DB9" w14:textId="5C88AA6E" w:rsidR="0033613E" w:rsidRPr="00D20F4C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(604)</w:t>
            </w:r>
          </w:p>
        </w:tc>
        <w:tc>
          <w:tcPr>
            <w:tcW w:w="283" w:type="dxa"/>
          </w:tcPr>
          <w:p w14:paraId="5F94131F" w14:textId="77777777" w:rsidR="0033613E" w:rsidRPr="00D20F4C" w:rsidRDefault="0033613E" w:rsidP="0033613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AE8246" w14:textId="6774570E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192568" w:rsidRPr="001560C5"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  <w:tc>
          <w:tcPr>
            <w:tcW w:w="284" w:type="dxa"/>
            <w:vAlign w:val="bottom"/>
          </w:tcPr>
          <w:p w14:paraId="17C8947E" w14:textId="77777777" w:rsidR="0033613E" w:rsidRPr="002C17E4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4F5702E" w14:textId="040DC697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</w:tr>
      <w:tr w:rsidR="0033613E" w:rsidRPr="002A5563" w14:paraId="3EE9DDE6" w14:textId="77777777" w:rsidTr="0033613E">
        <w:trPr>
          <w:cantSplit/>
        </w:trPr>
        <w:tc>
          <w:tcPr>
            <w:tcW w:w="3776" w:type="dxa"/>
          </w:tcPr>
          <w:p w14:paraId="044672AC" w14:textId="47F3903A" w:rsidR="0033613E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314A0">
              <w:rPr>
                <w:rFonts w:ascii="Angsana New" w:hAnsi="Angsana New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9D7E6" w14:textId="20A65B05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20,</w:t>
            </w:r>
            <w:r w:rsidR="00192568" w:rsidRPr="001560C5">
              <w:rPr>
                <w:rFonts w:ascii="Angsana New" w:hAnsi="Angsana New"/>
                <w:bCs/>
                <w:sz w:val="30"/>
                <w:szCs w:val="30"/>
              </w:rPr>
              <w:t>566</w:t>
            </w:r>
          </w:p>
        </w:tc>
        <w:tc>
          <w:tcPr>
            <w:tcW w:w="284" w:type="dxa"/>
            <w:vAlign w:val="bottom"/>
          </w:tcPr>
          <w:p w14:paraId="17CC5ADD" w14:textId="77777777" w:rsidR="0033613E" w:rsidRPr="00D20F4C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68EA1" w14:textId="34129032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4,487</w:t>
            </w:r>
          </w:p>
        </w:tc>
        <w:tc>
          <w:tcPr>
            <w:tcW w:w="283" w:type="dxa"/>
          </w:tcPr>
          <w:p w14:paraId="7D5A6EC2" w14:textId="77777777" w:rsidR="0033613E" w:rsidRPr="00D20F4C" w:rsidRDefault="0033613E" w:rsidP="0033613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7F221" w14:textId="39B4A44F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192568" w:rsidRPr="001560C5"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  <w:tc>
          <w:tcPr>
            <w:tcW w:w="284" w:type="dxa"/>
            <w:vAlign w:val="bottom"/>
          </w:tcPr>
          <w:p w14:paraId="75F093F5" w14:textId="77777777" w:rsidR="0033613E" w:rsidRPr="002C17E4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91225" w14:textId="479F5CFC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</w:tr>
    </w:tbl>
    <w:p w14:paraId="2CF28CD5" w14:textId="77777777" w:rsidR="00D9351B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70119DC5" w14:textId="77777777" w:rsidR="00D9351B" w:rsidRPr="00994B2D" w:rsidRDefault="00D9351B" w:rsidP="00D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D9351B" w:rsidRPr="002A5563" w14:paraId="35EAB871" w14:textId="77777777" w:rsidTr="00921AB8">
        <w:trPr>
          <w:cantSplit/>
        </w:trPr>
        <w:tc>
          <w:tcPr>
            <w:tcW w:w="3776" w:type="dxa"/>
          </w:tcPr>
          <w:p w14:paraId="6EDE78F6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7D372DF" w14:textId="77777777" w:rsidR="00D9351B" w:rsidRPr="00E24209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9351B" w:rsidRPr="002A5563" w14:paraId="38330FD0" w14:textId="77777777" w:rsidTr="00921AB8">
        <w:trPr>
          <w:cantSplit/>
        </w:trPr>
        <w:tc>
          <w:tcPr>
            <w:tcW w:w="3776" w:type="dxa"/>
          </w:tcPr>
          <w:p w14:paraId="08B2A251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09BA0B" w14:textId="3BD8C061" w:rsidR="00D9351B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15D50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</w:p>
        </w:tc>
      </w:tr>
      <w:tr w:rsidR="00D9351B" w:rsidRPr="002A5563" w14:paraId="386791A6" w14:textId="77777777" w:rsidTr="00921AB8">
        <w:trPr>
          <w:cantSplit/>
        </w:trPr>
        <w:tc>
          <w:tcPr>
            <w:tcW w:w="3776" w:type="dxa"/>
          </w:tcPr>
          <w:p w14:paraId="19F273E9" w14:textId="77777777" w:rsidR="00D9351B" w:rsidRPr="00F51F88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5560DA" w14:textId="77777777" w:rsidR="00D9351B" w:rsidRPr="00E24209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714F4E" w14:textId="77777777" w:rsidR="00D9351B" w:rsidRPr="00E24209" w:rsidRDefault="00D9351B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FC4173" w14:textId="77777777" w:rsidR="00D9351B" w:rsidRPr="00E24209" w:rsidRDefault="00D9351B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4376C" w:rsidRPr="002A5563" w14:paraId="3DCBEDB4" w14:textId="77777777" w:rsidTr="00921AB8">
        <w:trPr>
          <w:cantSplit/>
        </w:trPr>
        <w:tc>
          <w:tcPr>
            <w:tcW w:w="3776" w:type="dxa"/>
          </w:tcPr>
          <w:p w14:paraId="784B61F8" w14:textId="77777777" w:rsidR="0034376C" w:rsidRPr="00E9777E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FA7109" w14:textId="77777777" w:rsidR="0034376C" w:rsidRPr="0034376C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8CF4F8B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42B6946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072A435" w14:textId="77777777" w:rsidR="0034376C" w:rsidRPr="00F51F88" w:rsidRDefault="0034376C" w:rsidP="0034376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124FD0" w14:textId="77777777" w:rsidR="0034376C" w:rsidRPr="0034376C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E8C87C7" w14:textId="77777777" w:rsidR="0034376C" w:rsidRPr="00F51F88" w:rsidRDefault="0034376C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418D07" w14:textId="77777777" w:rsidR="0034376C" w:rsidRPr="00F51F88" w:rsidRDefault="0066537D" w:rsidP="00343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3613E" w:rsidRPr="002A5563" w14:paraId="63E34854" w14:textId="77777777" w:rsidTr="009B08F1">
        <w:trPr>
          <w:cantSplit/>
        </w:trPr>
        <w:tc>
          <w:tcPr>
            <w:tcW w:w="3776" w:type="dxa"/>
          </w:tcPr>
          <w:p w14:paraId="536AFA04" w14:textId="77777777" w:rsidR="0033613E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064D4F" w14:textId="787D1886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29,944</w:t>
            </w:r>
          </w:p>
        </w:tc>
        <w:tc>
          <w:tcPr>
            <w:tcW w:w="284" w:type="dxa"/>
            <w:vAlign w:val="bottom"/>
          </w:tcPr>
          <w:p w14:paraId="6ED0B214" w14:textId="77777777" w:rsidR="0033613E" w:rsidRPr="00A60233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74C960F" w14:textId="33184E6C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12,018</w:t>
            </w:r>
          </w:p>
        </w:tc>
        <w:tc>
          <w:tcPr>
            <w:tcW w:w="283" w:type="dxa"/>
          </w:tcPr>
          <w:p w14:paraId="3025B3C3" w14:textId="77777777" w:rsidR="0033613E" w:rsidRPr="00A57949" w:rsidRDefault="0033613E" w:rsidP="0033613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6E1269" w14:textId="77777777" w:rsidR="0033613E" w:rsidRPr="0033613E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13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  <w:vAlign w:val="bottom"/>
          </w:tcPr>
          <w:p w14:paraId="66C5266D" w14:textId="77777777" w:rsidR="0033613E" w:rsidRPr="002C17E4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4600D19" w14:textId="77777777" w:rsidR="0033613E" w:rsidRPr="0034376C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76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33613E" w:rsidRPr="002A5563" w14:paraId="00FF3823" w14:textId="77777777" w:rsidTr="009B317C">
        <w:trPr>
          <w:cantSplit/>
        </w:trPr>
        <w:tc>
          <w:tcPr>
            <w:tcW w:w="3776" w:type="dxa"/>
          </w:tcPr>
          <w:p w14:paraId="215AACF6" w14:textId="77777777" w:rsidR="0033613E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AA292B" w14:textId="5A067FEB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192568" w:rsidRPr="001560C5">
              <w:rPr>
                <w:rFonts w:ascii="Angsana New" w:hAnsi="Angsana New"/>
                <w:bCs/>
                <w:sz w:val="30"/>
                <w:szCs w:val="30"/>
              </w:rPr>
              <w:t>373</w:t>
            </w:r>
          </w:p>
        </w:tc>
        <w:tc>
          <w:tcPr>
            <w:tcW w:w="284" w:type="dxa"/>
            <w:vAlign w:val="bottom"/>
          </w:tcPr>
          <w:p w14:paraId="50FA1B41" w14:textId="77777777" w:rsidR="0033613E" w:rsidRPr="00A60233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5F47524" w14:textId="0501F490" w:rsidR="0033613E" w:rsidRPr="00E97EA8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7A8">
              <w:rPr>
                <w:rFonts w:ascii="Angsana New" w:hAnsi="Angsana New"/>
                <w:sz w:val="30"/>
                <w:szCs w:val="30"/>
              </w:rPr>
              <w:t>(839)</w:t>
            </w:r>
          </w:p>
        </w:tc>
        <w:tc>
          <w:tcPr>
            <w:tcW w:w="283" w:type="dxa"/>
          </w:tcPr>
          <w:p w14:paraId="2E3EA877" w14:textId="77777777" w:rsidR="0033613E" w:rsidRPr="00A57949" w:rsidRDefault="0033613E" w:rsidP="0033613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D1B486" w14:textId="65766439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192568" w:rsidRPr="001560C5">
              <w:rPr>
                <w:rFonts w:ascii="Angsana New" w:hAnsi="Angsana New"/>
                <w:bCs/>
                <w:sz w:val="30"/>
                <w:szCs w:val="30"/>
              </w:rPr>
              <w:t>647</w:t>
            </w:r>
          </w:p>
        </w:tc>
        <w:tc>
          <w:tcPr>
            <w:tcW w:w="284" w:type="dxa"/>
            <w:vAlign w:val="bottom"/>
          </w:tcPr>
          <w:p w14:paraId="6C07439B" w14:textId="77777777" w:rsidR="0033613E" w:rsidRPr="00A57949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DB983B9" w14:textId="16CB4DA1" w:rsidR="0033613E" w:rsidRPr="00E97EA8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(193)</w:t>
            </w:r>
          </w:p>
        </w:tc>
      </w:tr>
      <w:tr w:rsidR="0033613E" w:rsidRPr="002A5563" w14:paraId="2C5EE358" w14:textId="77777777" w:rsidTr="00217FCE">
        <w:trPr>
          <w:cantSplit/>
        </w:trPr>
        <w:tc>
          <w:tcPr>
            <w:tcW w:w="3776" w:type="dxa"/>
          </w:tcPr>
          <w:p w14:paraId="5A1947CB" w14:textId="77777777" w:rsidR="0033613E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40F9D" w14:textId="0F0BD804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92568" w:rsidRPr="001560C5">
              <w:rPr>
                <w:rFonts w:ascii="Angsana New" w:hAnsi="Angsana New"/>
                <w:bCs/>
                <w:sz w:val="30"/>
                <w:szCs w:val="30"/>
              </w:rPr>
              <w:t>8,317</w:t>
            </w:r>
          </w:p>
        </w:tc>
        <w:tc>
          <w:tcPr>
            <w:tcW w:w="284" w:type="dxa"/>
            <w:vAlign w:val="bottom"/>
          </w:tcPr>
          <w:p w14:paraId="4637C94F" w14:textId="77777777" w:rsidR="0033613E" w:rsidRPr="00A60233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2BC48" w14:textId="779F0405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11,179</w:t>
            </w:r>
          </w:p>
        </w:tc>
        <w:tc>
          <w:tcPr>
            <w:tcW w:w="283" w:type="dxa"/>
          </w:tcPr>
          <w:p w14:paraId="666DF52A" w14:textId="77777777" w:rsidR="0033613E" w:rsidRPr="00A57949" w:rsidRDefault="0033613E" w:rsidP="0033613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33263" w14:textId="0C90474F" w:rsidR="0033613E" w:rsidRPr="001560C5" w:rsidRDefault="0033613E" w:rsidP="0015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0C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192568" w:rsidRPr="001560C5">
              <w:rPr>
                <w:rFonts w:ascii="Angsana New" w:hAnsi="Angsana New"/>
                <w:bCs/>
                <w:sz w:val="30"/>
                <w:szCs w:val="30"/>
              </w:rPr>
              <w:t>647</w:t>
            </w:r>
          </w:p>
        </w:tc>
        <w:tc>
          <w:tcPr>
            <w:tcW w:w="284" w:type="dxa"/>
            <w:vAlign w:val="bottom"/>
          </w:tcPr>
          <w:p w14:paraId="2F90C98C" w14:textId="77777777" w:rsidR="0033613E" w:rsidRPr="00A57949" w:rsidRDefault="0033613E" w:rsidP="0033613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0C192" w14:textId="604E668A" w:rsidR="0033613E" w:rsidRPr="00E97EA8" w:rsidRDefault="0033613E" w:rsidP="0033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2F7">
              <w:rPr>
                <w:rFonts w:ascii="Angsana New" w:hAnsi="Angsana New"/>
                <w:sz w:val="30"/>
                <w:szCs w:val="30"/>
              </w:rPr>
              <w:t>(193)</w:t>
            </w:r>
          </w:p>
        </w:tc>
      </w:tr>
    </w:tbl>
    <w:p w14:paraId="4F44709F" w14:textId="77777777" w:rsidR="00D9351B" w:rsidRDefault="00D9351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0FA172CF" w14:textId="77777777" w:rsidR="0034376C" w:rsidRDefault="0034376C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BE2A05" w14:textId="77777777" w:rsidR="0034376C" w:rsidRDefault="0034376C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5ECBD8" w14:textId="77777777" w:rsidR="0034376C" w:rsidRDefault="0034376C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BF08FE" w14:textId="77777777" w:rsidR="0034376C" w:rsidRDefault="0034376C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C8C4EE" w14:textId="77777777" w:rsidR="00C11C3C" w:rsidRPr="006178D6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7627A">
        <w:rPr>
          <w:rFonts w:ascii="Angsana New" w:hAnsi="Angsana New"/>
          <w:b/>
          <w:bCs/>
          <w:sz w:val="30"/>
          <w:szCs w:val="30"/>
        </w:rPr>
        <w:t>4</w:t>
      </w:r>
      <w:r w:rsidR="0066537D" w:rsidRPr="0066537D">
        <w:rPr>
          <w:rFonts w:ascii="Angsana New" w:hAnsi="Angsana New"/>
          <w:b/>
          <w:bCs/>
          <w:sz w:val="30"/>
          <w:szCs w:val="30"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8378AF9" w14:textId="77777777"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14:paraId="25DB21E3" w14:textId="77777777"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62AFDA7A" w14:textId="77777777" w:rsidR="00482755" w:rsidRPr="00482755" w:rsidRDefault="00482755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F5D726F" w14:textId="4B0974CF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 xml:space="preserve">ในประเทศไทยในหลายธุรกิจได้แก่ ธุรกิจผลิตและจำหน่ายวัสดุก่อสร้าง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315D50">
        <w:rPr>
          <w:rFonts w:ascii="Angsana New" w:hAnsi="Angsana New" w:hint="cs"/>
          <w:sz w:val="30"/>
          <w:szCs w:val="30"/>
          <w:cs/>
        </w:rPr>
        <w:t>เก้าเดือน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D7CF1">
        <w:rPr>
          <w:rFonts w:ascii="Angsana New" w:hAnsi="Angsana New" w:hint="cs"/>
          <w:sz w:val="30"/>
          <w:szCs w:val="30"/>
          <w:cs/>
        </w:rPr>
        <w:t>กันยายน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66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66537D" w:rsidRPr="0066537D">
        <w:rPr>
          <w:rFonts w:ascii="Angsana New" w:hAnsi="Angsana New"/>
          <w:sz w:val="30"/>
          <w:szCs w:val="30"/>
        </w:rPr>
        <w:t>25</w:t>
      </w:r>
      <w:r w:rsidR="0066537D" w:rsidRPr="0066537D">
        <w:rPr>
          <w:rFonts w:ascii="Angsana New" w:hAnsi="Angsana New" w:hint="cs"/>
          <w:sz w:val="30"/>
          <w:szCs w:val="30"/>
        </w:rPr>
        <w:t>65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14:paraId="0EFBC652" w14:textId="77777777" w:rsidR="0034376C" w:rsidRPr="00482755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BF401E4" w14:textId="27B21466" w:rsidR="0034376C" w:rsidRDefault="006356B5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56B5">
        <w:rPr>
          <w:rFonts w:ascii="Angsana New" w:hAnsi="Angsana New"/>
          <w:sz w:val="30"/>
          <w:szCs w:val="30"/>
          <w:cs/>
        </w:rPr>
        <w:t xml:space="preserve">ข้อมูลเกี่ยวกับลูกค้ารายใหญ่ </w:t>
      </w:r>
      <w:r w:rsidR="001706D9" w:rsidRPr="001706D9">
        <w:rPr>
          <w:rFonts w:ascii="Angsana New" w:hAnsi="Angsana New"/>
          <w:sz w:val="30"/>
          <w:szCs w:val="30"/>
        </w:rPr>
        <w:t>1</w:t>
      </w:r>
      <w:r w:rsidRPr="006356B5">
        <w:rPr>
          <w:rFonts w:ascii="Angsana New" w:hAnsi="Angsana New"/>
          <w:sz w:val="30"/>
          <w:szCs w:val="30"/>
          <w:cs/>
        </w:rPr>
        <w:t xml:space="preserve"> ราย (รายได้จากลูกค้ามีมูลค่าตั้งแต่ร้อยละ </w:t>
      </w:r>
      <w:r w:rsidR="001706D9" w:rsidRPr="001706D9">
        <w:rPr>
          <w:rFonts w:ascii="Angsana New" w:hAnsi="Angsana New"/>
          <w:sz w:val="30"/>
          <w:szCs w:val="30"/>
        </w:rPr>
        <w:t>10</w:t>
      </w:r>
      <w:r w:rsidRPr="006356B5">
        <w:rPr>
          <w:rFonts w:ascii="Angsana New" w:hAnsi="Angsana New"/>
          <w:sz w:val="30"/>
          <w:szCs w:val="30"/>
          <w:cs/>
        </w:rPr>
        <w:t xml:space="preserve"> ของรายได้ของกิจการ) สำหรับงวดสามเดือนและเก้าเดือนสิ้นสุดวันที่ </w:t>
      </w:r>
      <w:r w:rsidR="001706D9" w:rsidRPr="001706D9">
        <w:rPr>
          <w:rFonts w:ascii="Angsana New" w:hAnsi="Angsana New"/>
          <w:sz w:val="30"/>
          <w:szCs w:val="30"/>
        </w:rPr>
        <w:t>30</w:t>
      </w:r>
      <w:r w:rsidRPr="006356B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706D9" w:rsidRPr="001706D9">
        <w:rPr>
          <w:rFonts w:ascii="Angsana New" w:hAnsi="Angsana New"/>
          <w:sz w:val="30"/>
          <w:szCs w:val="30"/>
        </w:rPr>
        <w:t>2566</w:t>
      </w:r>
      <w:r w:rsidRPr="006356B5">
        <w:rPr>
          <w:rFonts w:ascii="Angsana New" w:hAnsi="Angsana New"/>
          <w:sz w:val="30"/>
          <w:szCs w:val="30"/>
          <w:cs/>
        </w:rPr>
        <w:t xml:space="preserve"> และ </w:t>
      </w:r>
      <w:r w:rsidR="001706D9" w:rsidRPr="001706D9">
        <w:rPr>
          <w:rFonts w:ascii="Angsana New" w:hAnsi="Angsana New"/>
          <w:sz w:val="30"/>
          <w:szCs w:val="30"/>
        </w:rPr>
        <w:t>2565</w:t>
      </w:r>
      <w:r w:rsidRPr="006356B5">
        <w:rPr>
          <w:rFonts w:ascii="Angsana New" w:hAnsi="Angsana New"/>
          <w:sz w:val="30"/>
          <w:szCs w:val="30"/>
          <w:cs/>
        </w:rPr>
        <w:t xml:space="preserve"> </w:t>
      </w:r>
      <w:r w:rsidR="0034376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AF97A52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34376C" w:rsidRPr="00501620" w14:paraId="225DCEA7" w14:textId="77777777" w:rsidTr="00921AB8">
        <w:tc>
          <w:tcPr>
            <w:tcW w:w="4111" w:type="dxa"/>
          </w:tcPr>
          <w:p w14:paraId="1FD6643F" w14:textId="77777777" w:rsidR="0034376C" w:rsidRPr="00501620" w:rsidRDefault="0034376C" w:rsidP="00921AB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7ED09129" w14:textId="77777777" w:rsidR="0034376C" w:rsidRPr="00501620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4376C" w:rsidRPr="00501620" w14:paraId="7B50DEA6" w14:textId="77777777" w:rsidTr="00921AB8">
        <w:tc>
          <w:tcPr>
            <w:tcW w:w="4111" w:type="dxa"/>
          </w:tcPr>
          <w:p w14:paraId="03CDA0C8" w14:textId="77777777" w:rsidR="0034376C" w:rsidRPr="00501620" w:rsidRDefault="0034376C" w:rsidP="00921AB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029DD068" w14:textId="77777777" w:rsidR="0034376C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34376C" w:rsidRPr="00501620" w14:paraId="2830DED3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687A8156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C0BAE6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2CEF0A9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F33479" w14:textId="77777777" w:rsidR="0034376C" w:rsidRPr="00501620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4376C" w:rsidRPr="006B2360" w14:paraId="15F3AD32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75E11F76" w14:textId="77777777" w:rsidR="0034376C" w:rsidRPr="006B236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880F7C3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ADE474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8223692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3943F41" w14:textId="77777777" w:rsidR="0034376C" w:rsidRPr="006B236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94B6DA4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DB9FBEE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3029AA7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4376C" w:rsidRPr="006B2360" w14:paraId="2904BC93" w14:textId="77777777" w:rsidTr="00D20F4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4048174E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28B2E866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28A5B75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40E37F81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729F5632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65BAB04D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60A68CB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18630007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33C1F" w:rsidRPr="009C03E3" w14:paraId="76EB513F" w14:textId="77777777" w:rsidTr="008E1DF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  <w:vAlign w:val="bottom"/>
          </w:tcPr>
          <w:p w14:paraId="35C31770" w14:textId="77777777" w:rsidR="00F33C1F" w:rsidRPr="00767D3F" w:rsidRDefault="00F33C1F" w:rsidP="00F3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66FAD5" w14:textId="5ABCF060" w:rsidR="00F33C1F" w:rsidRPr="00F33C1F" w:rsidRDefault="00F33C1F" w:rsidP="00F33C1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3B1C">
              <w:rPr>
                <w:rFonts w:ascii="Angsana New" w:hAnsi="Angsana New"/>
                <w:sz w:val="30"/>
                <w:szCs w:val="30"/>
              </w:rPr>
              <w:t>115,854</w:t>
            </w:r>
          </w:p>
        </w:tc>
        <w:tc>
          <w:tcPr>
            <w:tcW w:w="270" w:type="dxa"/>
          </w:tcPr>
          <w:p w14:paraId="41B17A5F" w14:textId="77777777" w:rsidR="00F33C1F" w:rsidRPr="00B06BC0" w:rsidRDefault="00F33C1F" w:rsidP="00F33C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50B062CE" w14:textId="77777777" w:rsidR="00F33C1F" w:rsidRPr="00B06BC0" w:rsidRDefault="00F33C1F" w:rsidP="00F3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19CB5FF1" w14:textId="77777777" w:rsidR="00F33C1F" w:rsidRPr="00B06BC0" w:rsidRDefault="00F33C1F" w:rsidP="00F33C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2C51A1" w14:textId="6AE32B10" w:rsidR="00F33C1F" w:rsidRPr="00B02989" w:rsidRDefault="00F33C1F" w:rsidP="00F33C1F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63B1C">
              <w:rPr>
                <w:rFonts w:ascii="Angsana New" w:hAnsi="Angsana New"/>
                <w:sz w:val="30"/>
                <w:szCs w:val="30"/>
              </w:rPr>
              <w:t>115,854</w:t>
            </w:r>
          </w:p>
        </w:tc>
        <w:tc>
          <w:tcPr>
            <w:tcW w:w="270" w:type="dxa"/>
          </w:tcPr>
          <w:p w14:paraId="0144665B" w14:textId="77777777" w:rsidR="00F33C1F" w:rsidRPr="006D40AB" w:rsidRDefault="00F33C1F" w:rsidP="00F33C1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81774DF" w14:textId="77777777" w:rsidR="00F33C1F" w:rsidRPr="00EA6300" w:rsidRDefault="00F33C1F" w:rsidP="00F33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14:paraId="3C98D912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34376C" w:rsidRPr="00501620" w14:paraId="36A78C77" w14:textId="77777777" w:rsidTr="00921AB8">
        <w:tc>
          <w:tcPr>
            <w:tcW w:w="4111" w:type="dxa"/>
          </w:tcPr>
          <w:p w14:paraId="4ECC52B1" w14:textId="77777777" w:rsidR="0034376C" w:rsidRPr="00501620" w:rsidRDefault="0034376C" w:rsidP="00921AB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0F8D3143" w14:textId="77777777" w:rsidR="0034376C" w:rsidRPr="00501620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4376C" w:rsidRPr="00501620" w14:paraId="4AB81E25" w14:textId="77777777" w:rsidTr="00921AB8">
        <w:tc>
          <w:tcPr>
            <w:tcW w:w="4111" w:type="dxa"/>
          </w:tcPr>
          <w:p w14:paraId="54C482C0" w14:textId="77777777" w:rsidR="0034376C" w:rsidRPr="00501620" w:rsidRDefault="0034376C" w:rsidP="00921AB8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11D8F192" w14:textId="5F6D8FCE" w:rsidR="0034376C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15D50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</w:p>
        </w:tc>
      </w:tr>
      <w:tr w:rsidR="0034376C" w:rsidRPr="00501620" w14:paraId="542E296B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14693C73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40B470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156EA0D" w14:textId="77777777" w:rsidR="0034376C" w:rsidRPr="0050162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DEBDB" w14:textId="77777777" w:rsidR="0034376C" w:rsidRPr="00501620" w:rsidRDefault="0034376C" w:rsidP="00921A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4376C" w:rsidRPr="006B2360" w14:paraId="0A8DC872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09F7C730" w14:textId="77777777" w:rsidR="0034376C" w:rsidRPr="006B236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1A143B3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2AED38A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7F620BD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852BC34" w14:textId="77777777" w:rsidR="0034376C" w:rsidRPr="006B2360" w:rsidRDefault="0034376C" w:rsidP="00921A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90AE84E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27EA629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FB915FF" w14:textId="77777777" w:rsidR="0034376C" w:rsidRPr="006B2360" w:rsidRDefault="0066537D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537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4376C" w:rsidRPr="006B2360" w14:paraId="438F8CBB" w14:textId="77777777" w:rsidTr="00921AB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</w:tcPr>
          <w:p w14:paraId="7C4F8651" w14:textId="77777777" w:rsidR="0034376C" w:rsidRPr="006B2360" w:rsidRDefault="0034376C" w:rsidP="0092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11E0C784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752D09E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3F1A2A0B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69CBD085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4B0B6711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F7DCE78" w14:textId="77777777" w:rsidR="0034376C" w:rsidRPr="006B2360" w:rsidRDefault="0034376C" w:rsidP="00921A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68669C85" w14:textId="77777777" w:rsidR="0034376C" w:rsidRPr="006B2360" w:rsidRDefault="0034376C" w:rsidP="00921AB8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D20F4C" w:rsidRPr="009C03E3" w14:paraId="488C884C" w14:textId="77777777" w:rsidTr="003750A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111" w:type="dxa"/>
            <w:vAlign w:val="bottom"/>
          </w:tcPr>
          <w:p w14:paraId="7516C9C8" w14:textId="77777777" w:rsidR="00D20F4C" w:rsidRPr="00767D3F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0647F46C" w14:textId="77777777" w:rsidR="00D20F4C" w:rsidRPr="00F33C1F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C1F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117882F8" w14:textId="77777777" w:rsidR="00D20F4C" w:rsidRPr="006D40AB" w:rsidRDefault="00D20F4C" w:rsidP="00D20F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57450C41" w14:textId="77777777" w:rsidR="00D20F4C" w:rsidRPr="00EA6300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30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0EF4013E" w14:textId="77777777" w:rsidR="00D20F4C" w:rsidRPr="006D40AB" w:rsidRDefault="00D20F4C" w:rsidP="00D20F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E06304" w14:textId="6EBC7448" w:rsidR="00D20F4C" w:rsidRPr="00B02989" w:rsidRDefault="00463B1C" w:rsidP="00D20F4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63B1C">
              <w:rPr>
                <w:rFonts w:ascii="Angsana New" w:hAnsi="Angsana New"/>
                <w:sz w:val="30"/>
                <w:szCs w:val="30"/>
              </w:rPr>
              <w:t>218,471</w:t>
            </w:r>
          </w:p>
        </w:tc>
        <w:tc>
          <w:tcPr>
            <w:tcW w:w="270" w:type="dxa"/>
          </w:tcPr>
          <w:p w14:paraId="584372D5" w14:textId="77777777" w:rsidR="00D20F4C" w:rsidRPr="00180C22" w:rsidRDefault="00D20F4C" w:rsidP="00D20F4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2E99422D" w14:textId="77777777" w:rsidR="00D20F4C" w:rsidRPr="00B06BC0" w:rsidRDefault="00D20F4C" w:rsidP="00D20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BC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14:paraId="52559E2E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9A22AFF" w14:textId="77777777" w:rsidR="0034376C" w:rsidRDefault="0034376C" w:rsidP="00343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D583BC6" w14:textId="77777777" w:rsidR="0034376C" w:rsidRDefault="0034376C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F9EB2D" w14:textId="77777777" w:rsidR="0034376C" w:rsidRDefault="0034376C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AE6DEC" w14:textId="77777777"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7627A">
        <w:rPr>
          <w:rFonts w:ascii="Angsana New" w:hAnsi="Angsana New"/>
          <w:b/>
          <w:bCs/>
          <w:sz w:val="30"/>
          <w:szCs w:val="30"/>
        </w:rPr>
        <w:t>5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0BBEF72" w14:textId="77777777"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04DDB3CC" w14:textId="5B15E1CC" w:rsidR="004746D8" w:rsidRDefault="009C0940" w:rsidP="0047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722B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 w:rsidRPr="008722BD">
        <w:rPr>
          <w:rFonts w:ascii="Angsana New" w:hAnsi="Angsana New" w:hint="cs"/>
          <w:sz w:val="30"/>
          <w:szCs w:val="30"/>
          <w:cs/>
        </w:rPr>
        <w:t xml:space="preserve"> </w:t>
      </w:r>
      <w:r w:rsidR="006623E2">
        <w:rPr>
          <w:rFonts w:ascii="Angsana New" w:hAnsi="Angsana New" w:hint="cs"/>
          <w:sz w:val="30"/>
          <w:szCs w:val="30"/>
          <w:cs/>
        </w:rPr>
        <w:t>กันยายน</w:t>
      </w:r>
      <w:r w:rsidR="00B50884" w:rsidRPr="008722BD">
        <w:rPr>
          <w:rFonts w:ascii="Angsana New" w:hAnsi="Angsana New" w:hint="cs"/>
          <w:sz w:val="30"/>
          <w:szCs w:val="30"/>
          <w:cs/>
        </w:rPr>
        <w:t xml:space="preserve"> </w:t>
      </w:r>
      <w:r w:rsidR="00071ADD" w:rsidRPr="008722BD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6</w:t>
      </w:r>
      <w:r w:rsidR="004746D8" w:rsidRPr="008722BD">
        <w:rPr>
          <w:rFonts w:ascii="Angsana New" w:hAnsi="Angsana New"/>
          <w:sz w:val="30"/>
          <w:szCs w:val="30"/>
        </w:rPr>
        <w:t xml:space="preserve"> </w:t>
      </w:r>
      <w:r w:rsidR="005549DC" w:rsidRPr="009D3E75">
        <w:rPr>
          <w:rFonts w:ascii="Angsana New" w:hAnsi="Angsana New" w:hint="cs"/>
          <w:sz w:val="30"/>
          <w:szCs w:val="30"/>
          <w:cs/>
        </w:rPr>
        <w:t>กลุ่ม</w:t>
      </w:r>
      <w:r w:rsidR="005549DC" w:rsidRPr="009D3E75">
        <w:rPr>
          <w:rFonts w:ascii="Angsana New" w:hAnsi="Angsana New"/>
          <w:sz w:val="30"/>
          <w:szCs w:val="30"/>
          <w:cs/>
        </w:rPr>
        <w:t>บริษัทมี</w:t>
      </w:r>
      <w:r w:rsidR="005549DC" w:rsidRPr="00CD6E0D">
        <w:rPr>
          <w:rFonts w:ascii="Angsana New" w:hAnsi="Angsana New"/>
          <w:sz w:val="30"/>
          <w:szCs w:val="30"/>
          <w:cs/>
        </w:rPr>
        <w:t>ภาระผูกพันภายใต้สัญญาก่อสร้าง</w:t>
      </w:r>
      <w:r w:rsidR="005549DC" w:rsidRPr="00CD6E0D">
        <w:rPr>
          <w:rFonts w:ascii="Angsana New" w:hAnsi="Angsana New" w:hint="cs"/>
          <w:sz w:val="30"/>
          <w:szCs w:val="30"/>
          <w:cs/>
        </w:rPr>
        <w:t>ส่วนปรับปรุง</w:t>
      </w:r>
      <w:r w:rsidR="00391285" w:rsidRPr="00CD6E0D">
        <w:rPr>
          <w:rFonts w:ascii="Angsana New" w:hAnsi="Angsana New" w:hint="cs"/>
          <w:sz w:val="30"/>
          <w:szCs w:val="30"/>
          <w:cs/>
        </w:rPr>
        <w:t>ที่ดินและอาคารโรงงาน</w:t>
      </w:r>
      <w:r w:rsidR="005549DC" w:rsidRPr="00CD6E0D">
        <w:rPr>
          <w:rFonts w:ascii="Angsana New" w:hAnsi="Angsana New" w:hint="cs"/>
          <w:sz w:val="30"/>
          <w:szCs w:val="30"/>
          <w:cs/>
        </w:rPr>
        <w:t xml:space="preserve"> </w:t>
      </w:r>
      <w:r w:rsidR="00CD6E0D">
        <w:rPr>
          <w:rFonts w:ascii="Angsana New" w:hAnsi="Angsana New" w:hint="cs"/>
          <w:sz w:val="30"/>
          <w:szCs w:val="30"/>
          <w:cs/>
        </w:rPr>
        <w:t>และ</w:t>
      </w:r>
      <w:r w:rsidR="005549DC" w:rsidRPr="00CD6E0D">
        <w:rPr>
          <w:rFonts w:ascii="Angsana New" w:hAnsi="Angsana New" w:hint="cs"/>
          <w:sz w:val="30"/>
          <w:szCs w:val="30"/>
          <w:cs/>
        </w:rPr>
        <w:t>สัญญา</w:t>
      </w:r>
      <w:r w:rsidR="005549DC" w:rsidRPr="00CD6E0D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5549DC" w:rsidRPr="00CD6E0D">
        <w:rPr>
          <w:rFonts w:ascii="Angsana New" w:hAnsi="Angsana New" w:hint="cs"/>
          <w:sz w:val="30"/>
          <w:szCs w:val="30"/>
          <w:cs/>
        </w:rPr>
        <w:t>และอุปกรณ์</w:t>
      </w:r>
      <w:r w:rsidR="00CD6E0D" w:rsidRPr="00CD6E0D">
        <w:rPr>
          <w:rFonts w:ascii="Angsana New" w:hAnsi="Angsana New"/>
          <w:sz w:val="30"/>
          <w:szCs w:val="30"/>
        </w:rPr>
        <w:t xml:space="preserve"> </w:t>
      </w:r>
      <w:r w:rsidR="00CD6E0D" w:rsidRPr="00CD6E0D">
        <w:rPr>
          <w:rFonts w:ascii="Angsana New" w:hAnsi="Angsana New" w:hint="cs"/>
          <w:sz w:val="30"/>
          <w:szCs w:val="30"/>
          <w:cs/>
        </w:rPr>
        <w:t>ยานพาหนะ และโปรแกรมคอมพิวเตอร์</w:t>
      </w:r>
      <w:r w:rsidR="005549DC" w:rsidRPr="00CD6E0D">
        <w:rPr>
          <w:rFonts w:ascii="Angsana New" w:hAnsi="Angsana New" w:hint="cs"/>
          <w:sz w:val="30"/>
          <w:szCs w:val="30"/>
          <w:cs/>
        </w:rPr>
        <w:t>เป็น</w:t>
      </w:r>
      <w:r w:rsidR="005549DC" w:rsidRPr="00CD6E0D">
        <w:rPr>
          <w:rFonts w:ascii="Angsana New" w:hAnsi="Angsana New"/>
          <w:sz w:val="30"/>
          <w:szCs w:val="30"/>
          <w:cs/>
        </w:rPr>
        <w:t>จำนวนเงิน</w:t>
      </w:r>
      <w:r w:rsidR="005549DC" w:rsidRPr="00CD6E0D">
        <w:rPr>
          <w:rFonts w:ascii="Angsana New" w:hAnsi="Angsana New" w:hint="cs"/>
          <w:sz w:val="30"/>
          <w:szCs w:val="30"/>
          <w:cs/>
        </w:rPr>
        <w:t>รวมประมาณ</w:t>
      </w:r>
      <w:r w:rsidR="002A333E" w:rsidRPr="00CD6E0D">
        <w:rPr>
          <w:rFonts w:ascii="Angsana New" w:hAnsi="Angsana New"/>
          <w:sz w:val="30"/>
          <w:szCs w:val="30"/>
        </w:rPr>
        <w:t xml:space="preserve"> </w:t>
      </w:r>
      <w:r w:rsidR="001706D9" w:rsidRPr="001706D9">
        <w:rPr>
          <w:rFonts w:ascii="Angsana New" w:hAnsi="Angsana New" w:hint="cs"/>
          <w:sz w:val="30"/>
          <w:szCs w:val="30"/>
        </w:rPr>
        <w:t>11</w:t>
      </w:r>
      <w:r w:rsidR="00CD6E0D" w:rsidRPr="00CD6E0D">
        <w:rPr>
          <w:rFonts w:ascii="Angsana New" w:hAnsi="Angsana New" w:hint="cs"/>
          <w:sz w:val="30"/>
          <w:szCs w:val="30"/>
          <w:cs/>
        </w:rPr>
        <w:t>.</w:t>
      </w:r>
      <w:r w:rsidR="001706D9" w:rsidRPr="001706D9">
        <w:rPr>
          <w:rFonts w:ascii="Angsana New" w:hAnsi="Angsana New" w:hint="cs"/>
          <w:sz w:val="30"/>
          <w:szCs w:val="30"/>
        </w:rPr>
        <w:t>5</w:t>
      </w:r>
      <w:r w:rsidR="00BB30C5" w:rsidRPr="00CD6E0D">
        <w:rPr>
          <w:rFonts w:ascii="Angsana New" w:hAnsi="Angsana New"/>
          <w:sz w:val="30"/>
          <w:szCs w:val="30"/>
        </w:rPr>
        <w:t xml:space="preserve"> </w:t>
      </w:r>
      <w:r w:rsidR="00BB30C5" w:rsidRPr="00CD6E0D">
        <w:rPr>
          <w:rFonts w:ascii="Angsana New" w:hAnsi="Angsana New"/>
          <w:sz w:val="30"/>
          <w:szCs w:val="30"/>
          <w:cs/>
        </w:rPr>
        <w:t>ล้าน</w:t>
      </w:r>
      <w:r w:rsidR="00BB30C5" w:rsidRPr="00CD6E0D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="0066537D" w:rsidRPr="00CD6E0D">
        <w:rPr>
          <w:rFonts w:ascii="Angsana New" w:hAnsi="Angsana New" w:hint="cs"/>
          <w:sz w:val="30"/>
          <w:szCs w:val="30"/>
        </w:rPr>
        <w:t>0.</w:t>
      </w:r>
      <w:r w:rsidR="00765476" w:rsidRPr="00CD6E0D">
        <w:rPr>
          <w:rFonts w:ascii="Angsana New" w:hAnsi="Angsana New"/>
          <w:sz w:val="30"/>
          <w:szCs w:val="30"/>
        </w:rPr>
        <w:t>9</w:t>
      </w:r>
      <w:r w:rsidR="00BB30C5" w:rsidRPr="00CD6E0D">
        <w:rPr>
          <w:rFonts w:ascii="Angsana New" w:hAnsi="Angsana New"/>
          <w:sz w:val="30"/>
          <w:szCs w:val="30"/>
        </w:rPr>
        <w:t xml:space="preserve"> </w:t>
      </w:r>
      <w:r w:rsidR="00BB30C5" w:rsidRPr="00CD6E0D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BB30C5" w:rsidRPr="00CD6E0D">
        <w:rPr>
          <w:rFonts w:ascii="Angsana New" w:hAnsi="Angsana New" w:hint="cs"/>
          <w:sz w:val="30"/>
          <w:szCs w:val="30"/>
          <w:cs/>
        </w:rPr>
        <w:t>ยู</w:t>
      </w:r>
      <w:proofErr w:type="spellStart"/>
      <w:r w:rsidR="00BB30C5" w:rsidRPr="00CD6E0D">
        <w:rPr>
          <w:rFonts w:ascii="Angsana New" w:hAnsi="Angsana New" w:hint="cs"/>
          <w:sz w:val="30"/>
          <w:szCs w:val="30"/>
          <w:cs/>
        </w:rPr>
        <w:t>โร</w:t>
      </w:r>
      <w:proofErr w:type="spellEnd"/>
    </w:p>
    <w:p w14:paraId="4847423F" w14:textId="77777777"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C53A02" w14:textId="77777777"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6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594F57BC" w14:textId="77777777" w:rsidR="00B50884" w:rsidRPr="00D769EB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3E5AE9F" w14:textId="785FCA36" w:rsidR="007F7D23" w:rsidRDefault="007F7D23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</w:t>
      </w:r>
      <w:r w:rsidR="000430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6537D" w:rsidRPr="0066537D">
        <w:rPr>
          <w:rFonts w:ascii="Angsana New" w:hAnsi="Angsana New" w:hint="cs"/>
          <w:sz w:val="30"/>
          <w:szCs w:val="30"/>
        </w:rPr>
        <w:t>30</w:t>
      </w:r>
      <w:r w:rsidR="00043004">
        <w:rPr>
          <w:rFonts w:ascii="Angsana New" w:hAnsi="Angsana New" w:hint="cs"/>
          <w:sz w:val="30"/>
          <w:szCs w:val="30"/>
          <w:cs/>
        </w:rPr>
        <w:t xml:space="preserve"> </w:t>
      </w:r>
      <w:r w:rsidR="006623E2">
        <w:rPr>
          <w:rFonts w:ascii="Angsana New" w:hAnsi="Angsana New" w:hint="cs"/>
          <w:sz w:val="30"/>
          <w:szCs w:val="30"/>
          <w:cs/>
        </w:rPr>
        <w:t>กันยายน</w:t>
      </w:r>
      <w:r w:rsidR="00043004">
        <w:rPr>
          <w:rFonts w:ascii="Angsana New" w:hAnsi="Angsana New" w:hint="cs"/>
          <w:sz w:val="30"/>
          <w:szCs w:val="30"/>
          <w:cs/>
        </w:rPr>
        <w:t xml:space="preserve"> </w:t>
      </w:r>
      <w:r w:rsidR="00071ADD">
        <w:rPr>
          <w:rFonts w:ascii="Angsana New" w:hAnsi="Angsana New"/>
          <w:sz w:val="30"/>
          <w:szCs w:val="30"/>
        </w:rPr>
        <w:t>256</w:t>
      </w:r>
      <w:r w:rsidR="0066537D" w:rsidRPr="0066537D">
        <w:rPr>
          <w:rFonts w:ascii="Angsana New" w:hAnsi="Angsana New" w:hint="cs"/>
          <w:sz w:val="30"/>
          <w:szCs w:val="30"/>
        </w:rPr>
        <w:t>6</w:t>
      </w:r>
      <w:r w:rsidRPr="009E3E3A">
        <w:rPr>
          <w:rFonts w:ascii="Angsana New" w:hAnsi="Angsana New"/>
          <w:sz w:val="30"/>
          <w:szCs w:val="30"/>
        </w:rPr>
        <w:t xml:space="preserve"> </w:t>
      </w:r>
      <w:r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4519C9">
        <w:rPr>
          <w:rFonts w:ascii="Angsana New" w:hAnsi="Angsana New" w:hint="cs"/>
          <w:sz w:val="30"/>
          <w:szCs w:val="30"/>
          <w:cs/>
        </w:rPr>
        <w:t>บางแห่ง</w:t>
      </w:r>
      <w:r w:rsidR="003C4A2A">
        <w:rPr>
          <w:rFonts w:ascii="Angsana New" w:hAnsi="Angsana New" w:hint="cs"/>
          <w:sz w:val="30"/>
          <w:szCs w:val="30"/>
          <w:cs/>
        </w:rPr>
        <w:t>ได้</w:t>
      </w:r>
      <w:r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D34786">
        <w:rPr>
          <w:rFonts w:ascii="Angsana New" w:hAnsi="Angsana New" w:hint="cs"/>
          <w:sz w:val="30"/>
          <w:szCs w:val="30"/>
          <w:cs/>
        </w:rPr>
        <w:t>บางแห่ง</w:t>
      </w:r>
      <w:r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="00D34786">
        <w:rPr>
          <w:rFonts w:ascii="Angsana New" w:hAnsi="Angsana New" w:hint="cs"/>
          <w:sz w:val="30"/>
          <w:szCs w:val="30"/>
          <w:cs/>
        </w:rPr>
        <w:t>แห่งหนึ่ง</w:t>
      </w:r>
      <w:r w:rsidRPr="00322330">
        <w:rPr>
          <w:rFonts w:ascii="Angsana New" w:hAnsi="Angsana New"/>
          <w:sz w:val="30"/>
          <w:szCs w:val="30"/>
          <w:cs/>
        </w:rPr>
        <w:t>และ</w:t>
      </w:r>
      <w:r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Pr="00CD6E0D">
        <w:rPr>
          <w:rFonts w:ascii="Angsana New" w:hAnsi="Angsana New" w:hint="cs"/>
          <w:sz w:val="30"/>
          <w:szCs w:val="30"/>
          <w:cs/>
        </w:rPr>
        <w:t>ประมาณ</w:t>
      </w:r>
      <w:r w:rsidRPr="00CD6E0D">
        <w:rPr>
          <w:rFonts w:ascii="Angsana New" w:hAnsi="Angsana New"/>
          <w:sz w:val="30"/>
          <w:szCs w:val="30"/>
        </w:rPr>
        <w:t xml:space="preserve"> </w:t>
      </w:r>
      <w:r w:rsidR="001706D9" w:rsidRPr="001706D9">
        <w:rPr>
          <w:rFonts w:ascii="Angsana New" w:hAnsi="Angsana New" w:hint="cs"/>
          <w:sz w:val="30"/>
          <w:szCs w:val="30"/>
        </w:rPr>
        <w:t>204</w:t>
      </w:r>
      <w:r w:rsidR="00CD6E0D" w:rsidRPr="00CD6E0D">
        <w:rPr>
          <w:rFonts w:ascii="Angsana New" w:hAnsi="Angsana New" w:hint="cs"/>
          <w:sz w:val="30"/>
          <w:szCs w:val="30"/>
          <w:cs/>
        </w:rPr>
        <w:t>.</w:t>
      </w:r>
      <w:r w:rsidR="001706D9" w:rsidRPr="001706D9">
        <w:rPr>
          <w:rFonts w:ascii="Angsana New" w:hAnsi="Angsana New" w:hint="cs"/>
          <w:sz w:val="30"/>
          <w:szCs w:val="30"/>
        </w:rPr>
        <w:t>5</w:t>
      </w:r>
      <w:r w:rsidRPr="00CD6E0D">
        <w:rPr>
          <w:rFonts w:ascii="Angsana New" w:hAnsi="Angsana New"/>
          <w:sz w:val="30"/>
          <w:szCs w:val="30"/>
        </w:rPr>
        <w:t xml:space="preserve"> </w:t>
      </w:r>
      <w:r w:rsidRPr="00CD6E0D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2D68F61C" w14:textId="77777777" w:rsidR="006C70F2" w:rsidRDefault="006C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B65CAD" w14:textId="77777777" w:rsidR="000F2F43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6537D" w:rsidRPr="0066537D">
        <w:rPr>
          <w:rFonts w:ascii="Angsana New" w:hAnsi="Angsana New" w:hint="cs"/>
          <w:b/>
          <w:bCs/>
          <w:sz w:val="30"/>
          <w:szCs w:val="30"/>
        </w:rPr>
        <w:t>7</w:t>
      </w:r>
      <w:r w:rsidR="000F2F43">
        <w:rPr>
          <w:rFonts w:ascii="Angsana New" w:hAnsi="Angsana New"/>
          <w:b/>
          <w:bCs/>
          <w:sz w:val="30"/>
          <w:szCs w:val="30"/>
        </w:rPr>
        <w:t>.</w:t>
      </w:r>
      <w:r w:rsidR="000F2F43">
        <w:rPr>
          <w:rFonts w:ascii="Angsana New" w:hAnsi="Angsana New"/>
          <w:b/>
          <w:bCs/>
          <w:sz w:val="30"/>
          <w:szCs w:val="30"/>
        </w:rPr>
        <w:tab/>
      </w:r>
      <w:r w:rsidR="000F2F43">
        <w:rPr>
          <w:rFonts w:ascii="Angsana New" w:hAnsi="Angsana New" w:hint="cs"/>
          <w:b/>
          <w:bCs/>
          <w:sz w:val="30"/>
          <w:szCs w:val="30"/>
          <w:cs/>
        </w:rPr>
        <w:t xml:space="preserve">อื่น ๆ </w:t>
      </w:r>
    </w:p>
    <w:p w14:paraId="250E1DC9" w14:textId="77777777" w:rsidR="000F2F43" w:rsidRPr="00575C1C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9995FB1" w14:textId="77777777" w:rsidR="000F2F43" w:rsidRPr="00D53B4C" w:rsidRDefault="000F2F43" w:rsidP="000F2F43">
      <w:pPr>
        <w:pStyle w:val="NoSpacing"/>
        <w:rPr>
          <w:b/>
          <w:bCs/>
          <w:szCs w:val="30"/>
          <w:cs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14:paraId="7BF8E190" w14:textId="77777777" w:rsidR="000F2F43" w:rsidRPr="00D53B4C" w:rsidRDefault="000F2F43" w:rsidP="000F2F43">
      <w:pPr>
        <w:pStyle w:val="NoSpacing"/>
        <w:rPr>
          <w:sz w:val="16"/>
          <w:szCs w:val="16"/>
        </w:rPr>
      </w:pPr>
    </w:p>
    <w:p w14:paraId="15F25078" w14:textId="77777777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</w:t>
      </w:r>
      <w:r w:rsidR="00D41A58" w:rsidRPr="00575C1C">
        <w:rPr>
          <w:rFonts w:ascii="Angsana New" w:hAnsi="Angsana New"/>
          <w:sz w:val="30"/>
          <w:szCs w:val="30"/>
          <w:cs/>
        </w:rPr>
        <w:t>สำหรับปี</w:t>
      </w:r>
      <w:r w:rsidR="00D41A58" w:rsidRPr="00575C1C">
        <w:rPr>
          <w:rFonts w:ascii="Angsana New" w:hAnsi="Angsana New"/>
          <w:sz w:val="30"/>
          <w:szCs w:val="30"/>
        </w:rPr>
        <w:t xml:space="preserve"> 2556</w:t>
      </w:r>
      <w:r w:rsidR="00D41A58"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(รวมเบี้ยปรับและเงินเพิ่มถึงวันที่ </w:t>
      </w:r>
      <w:r w:rsidR="003C4A2A" w:rsidRPr="00575C1C">
        <w:rPr>
          <w:rFonts w:ascii="Angsana New" w:hAnsi="Angsana New"/>
          <w:sz w:val="30"/>
          <w:szCs w:val="30"/>
        </w:rPr>
        <w:t>31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A2A" w:rsidRPr="00575C1C">
        <w:rPr>
          <w:rFonts w:ascii="Angsana New" w:hAnsi="Angsana New"/>
          <w:sz w:val="30"/>
          <w:szCs w:val="30"/>
        </w:rPr>
        <w:t>2561</w:t>
      </w:r>
      <w:r w:rsidR="003C4A2A" w:rsidRPr="00575C1C">
        <w:rPr>
          <w:rFonts w:ascii="Angsana New" w:hAnsi="Angsana New"/>
          <w:sz w:val="30"/>
          <w:szCs w:val="30"/>
          <w:cs/>
        </w:rPr>
        <w:t xml:space="preserve">) </w:t>
      </w:r>
      <w:r w:rsidRPr="00575C1C">
        <w:rPr>
          <w:rFonts w:ascii="Angsana New" w:hAnsi="Angsana New"/>
          <w:sz w:val="30"/>
          <w:szCs w:val="30"/>
          <w:cs/>
        </w:rPr>
        <w:t>จากกรมสรรพากรจำนวนเงิน</w:t>
      </w:r>
      <w:r w:rsidR="003C4A2A"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 w:rsidR="003C4A2A"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 w:rsidR="003C4A2A"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3C4A2A"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C4A2A">
        <w:rPr>
          <w:rFonts w:ascii="Angsana New" w:hAnsi="Angsana New" w:hint="cs"/>
          <w:sz w:val="30"/>
          <w:szCs w:val="30"/>
          <w:cs/>
        </w:rPr>
        <w:t>การประเมินดังกล่าวเกี่ยวกับรายรับจากการขายสิทธิในการซื้อคืนที่ดินพร้อมสิ่งปลูกสร้างในปี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66537D" w:rsidRPr="0066537D">
        <w:rPr>
          <w:rFonts w:ascii="Angsana New" w:hAnsi="Angsana New"/>
          <w:sz w:val="30"/>
          <w:szCs w:val="30"/>
        </w:rPr>
        <w:t>2556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</w:p>
    <w:p w14:paraId="0C05C884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54EA16EA" w14:textId="77777777" w:rsidR="003C4A2A" w:rsidRDefault="0044524E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6537D" w:rsidRPr="0066537D">
        <w:rPr>
          <w:rFonts w:ascii="Angsana New" w:hAnsi="Angsana New"/>
          <w:sz w:val="30"/>
          <w:szCs w:val="30"/>
        </w:rPr>
        <w:t>5</w:t>
      </w:r>
      <w:r w:rsidRPr="00575C1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6537D" w:rsidRPr="0066537D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66537D" w:rsidRPr="0066537D">
        <w:rPr>
          <w:rFonts w:ascii="Angsana New" w:hAnsi="Angsana New" w:hint="cs"/>
          <w:sz w:val="30"/>
          <w:szCs w:val="30"/>
        </w:rPr>
        <w:t>1</w:t>
      </w:r>
      <w:r w:rsidRPr="00575C1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66537D" w:rsidRPr="0066537D">
        <w:rPr>
          <w:rFonts w:ascii="Angsana New" w:hAnsi="Angsana New" w:hint="cs"/>
          <w:sz w:val="30"/>
          <w:szCs w:val="30"/>
        </w:rPr>
        <w:t>2563</w:t>
      </w:r>
      <w:r w:rsidRPr="00575C1C">
        <w:rPr>
          <w:rFonts w:ascii="Angsana New" w:hAnsi="Angsana New" w:hint="cs"/>
          <w:sz w:val="30"/>
          <w:szCs w:val="30"/>
          <w:cs/>
        </w:rPr>
        <w:t xml:space="preserve"> บริษัทย่อยได้ยื่นคำชี้แจงก</w:t>
      </w:r>
      <w:r w:rsidR="005947B5"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 w:rsidR="005947B5">
        <w:rPr>
          <w:rFonts w:ascii="Angsana New" w:hAnsi="Angsana New" w:hint="cs"/>
          <w:sz w:val="30"/>
          <w:szCs w:val="30"/>
          <w:cs/>
        </w:rPr>
        <w:t>ภาษี</w:t>
      </w:r>
      <w:r w:rsidR="005947B5" w:rsidRPr="00575C1C">
        <w:rPr>
          <w:rFonts w:ascii="Angsana New" w:hAnsi="Angsana New" w:hint="cs"/>
          <w:sz w:val="30"/>
          <w:szCs w:val="30"/>
          <w:cs/>
        </w:rPr>
        <w:t>เพิ่มเติม</w:t>
      </w:r>
      <w:r w:rsidRPr="00575C1C">
        <w:rPr>
          <w:rFonts w:ascii="Angsana New" w:hAnsi="Angsana New" w:hint="cs"/>
          <w:sz w:val="30"/>
          <w:szCs w:val="30"/>
          <w:cs/>
        </w:rPr>
        <w:t xml:space="preserve">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 w:rsidR="003C4A2A">
        <w:rPr>
          <w:rFonts w:ascii="Angsana New" w:hAnsi="Angsana New" w:hint="cs"/>
          <w:sz w:val="30"/>
          <w:szCs w:val="30"/>
          <w:cs/>
        </w:rPr>
        <w:t>กำลังพิจารณาการ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14:paraId="337DFA3B" w14:textId="77777777" w:rsidR="003C4A2A" w:rsidRPr="003C4A2A" w:rsidRDefault="003C4A2A" w:rsidP="0044524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02F58081" w14:textId="32D16DE5" w:rsidR="00491B12" w:rsidRDefault="003C4A2A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หนังสือค้ำประกันจำนวน </w:t>
      </w:r>
      <w:r w:rsidR="0066537D" w:rsidRPr="0066537D">
        <w:rPr>
          <w:rFonts w:ascii="Angsana New" w:hAnsi="Angsana New" w:hint="cs"/>
          <w:sz w:val="30"/>
          <w:szCs w:val="30"/>
        </w:rPr>
        <w:t>29.5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จากธนาคารในประเทศแห่งหนึ่ง และที่ดินบางแปลงของกลุ่มบริษัท</w:t>
      </w:r>
      <w:r w:rsidR="005947B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และบุคคลและกิจการที่เกี่ยวข้องกันบางแห่ง ได้ใช้เป็นหลักประกันสำหรับการประเมินนี้ </w:t>
      </w:r>
      <w:r w:rsidR="00491B12">
        <w:rPr>
          <w:rFonts w:ascii="Angsana New" w:hAnsi="Angsana New"/>
          <w:sz w:val="30"/>
          <w:szCs w:val="30"/>
          <w:cs/>
        </w:rPr>
        <w:t xml:space="preserve">บริษัทย่อยประมาณหนี้สินจากการถูกประเมินภาษีดังกล่าวข้างต้นเป็นจำนวนเงินประมาณ </w:t>
      </w:r>
      <w:r w:rsidR="0066537D" w:rsidRPr="0066537D">
        <w:rPr>
          <w:rFonts w:ascii="Angsana New" w:hAnsi="Angsana New"/>
          <w:sz w:val="30"/>
          <w:szCs w:val="30"/>
        </w:rPr>
        <w:t>79.</w:t>
      </w:r>
      <w:r w:rsidR="0066537D" w:rsidRPr="0066537D">
        <w:rPr>
          <w:rFonts w:ascii="Angsana New" w:hAnsi="Angsana New" w:hint="cs"/>
          <w:sz w:val="30"/>
          <w:szCs w:val="30"/>
        </w:rPr>
        <w:t>9</w:t>
      </w:r>
      <w:r w:rsidR="00491B12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667BD">
        <w:rPr>
          <w:rFonts w:ascii="Angsana New" w:hAnsi="Angsana New" w:hint="cs"/>
          <w:sz w:val="30"/>
          <w:szCs w:val="30"/>
          <w:cs/>
        </w:rPr>
        <w:t>และบันทึกเงินจำนวนนี้เป็นประมาณการหนี้สินอื่นในงบแสดงฐานะการเงิน</w:t>
      </w:r>
    </w:p>
    <w:p w14:paraId="1F4F8AE4" w14:textId="77777777" w:rsidR="004C6CEF" w:rsidRDefault="004C6CEF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8FFEE2" w14:textId="77777777" w:rsidR="00155310" w:rsidRPr="00B972AD" w:rsidRDefault="00EF3092" w:rsidP="00ED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7627A">
        <w:rPr>
          <w:rFonts w:ascii="Angsana New" w:hAnsi="Angsana New"/>
          <w:b/>
          <w:bCs/>
          <w:sz w:val="30"/>
          <w:szCs w:val="30"/>
        </w:rPr>
        <w:t>8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3431FB78" w14:textId="77777777"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7C88FC7D" w14:textId="4F5E23C4" w:rsidR="00155310" w:rsidRPr="00DE08BC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</w:pPr>
      <w:r w:rsidRPr="00553BB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 w:rsidRPr="00553BBD">
        <w:rPr>
          <w:rFonts w:ascii="Angsana New" w:hAnsi="Angsana New" w:hint="cs"/>
          <w:sz w:val="30"/>
          <w:szCs w:val="30"/>
          <w:cs/>
        </w:rPr>
        <w:t>มคณะกรรมการของบริษัทเมื่อ</w:t>
      </w:r>
      <w:r w:rsidR="00111D92" w:rsidRPr="0046746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6537D" w:rsidRPr="00467460">
        <w:rPr>
          <w:rFonts w:ascii="Angsana New" w:hAnsi="Angsana New" w:hint="cs"/>
          <w:sz w:val="30"/>
          <w:szCs w:val="30"/>
        </w:rPr>
        <w:t>1</w:t>
      </w:r>
      <w:r w:rsidR="00467460" w:rsidRPr="00467460">
        <w:rPr>
          <w:rFonts w:ascii="Angsana New" w:hAnsi="Angsana New"/>
          <w:sz w:val="30"/>
          <w:szCs w:val="30"/>
        </w:rPr>
        <w:t>3</w:t>
      </w:r>
      <w:r w:rsidRPr="00467460">
        <w:rPr>
          <w:rFonts w:ascii="Angsana New" w:hAnsi="Angsana New" w:hint="cs"/>
          <w:sz w:val="30"/>
          <w:szCs w:val="30"/>
          <w:cs/>
        </w:rPr>
        <w:t xml:space="preserve"> </w:t>
      </w:r>
      <w:r w:rsidR="00467460">
        <w:rPr>
          <w:rFonts w:ascii="Angsana New" w:hAnsi="Angsana New" w:hint="cs"/>
          <w:sz w:val="30"/>
          <w:szCs w:val="30"/>
          <w:cs/>
        </w:rPr>
        <w:t>พฤศจิกายน</w:t>
      </w:r>
      <w:r w:rsidRPr="00553BB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53BBD">
        <w:rPr>
          <w:rFonts w:ascii="Angsana New" w:hAnsi="Angsana New"/>
          <w:sz w:val="30"/>
          <w:szCs w:val="30"/>
        </w:rPr>
        <w:t>25</w:t>
      </w:r>
      <w:r w:rsidR="003E3BA5" w:rsidRPr="00553BBD">
        <w:rPr>
          <w:rFonts w:ascii="Angsana New" w:hAnsi="Angsana New"/>
          <w:sz w:val="30"/>
          <w:szCs w:val="30"/>
        </w:rPr>
        <w:t>6</w:t>
      </w:r>
      <w:r w:rsidR="0066537D" w:rsidRPr="0066537D">
        <w:rPr>
          <w:rFonts w:ascii="Angsana New" w:hAnsi="Angsana New" w:hint="cs"/>
          <w:sz w:val="30"/>
          <w:szCs w:val="30"/>
        </w:rPr>
        <w:t>6</w:t>
      </w:r>
    </w:p>
    <w:sectPr w:rsidR="00155310" w:rsidRPr="00DE08BC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EF178" w14:textId="77777777" w:rsidR="004C6062" w:rsidRDefault="004C6062">
      <w:r>
        <w:separator/>
      </w:r>
    </w:p>
  </w:endnote>
  <w:endnote w:type="continuationSeparator" w:id="0">
    <w:p w14:paraId="249B94AB" w14:textId="77777777" w:rsidR="004C6062" w:rsidRDefault="004C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07E83" w14:textId="77777777"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14:paraId="40921512" w14:textId="77777777" w:rsidR="00BD58E9" w:rsidRDefault="00BD58E9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42F7" w14:textId="77777777" w:rsidR="00BD58E9" w:rsidRPr="00315D50" w:rsidRDefault="007E5EEE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315D5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315D5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15D50">
      <w:rPr>
        <w:rStyle w:val="PageNumber"/>
        <w:rFonts w:ascii="Angsana New" w:hAnsi="Angsana New"/>
        <w:sz w:val="30"/>
        <w:szCs w:val="30"/>
      </w:rPr>
      <w:fldChar w:fldCharType="separate"/>
    </w:r>
    <w:r w:rsidR="000505C8" w:rsidRPr="00315D50">
      <w:rPr>
        <w:rStyle w:val="PageNumber"/>
        <w:rFonts w:ascii="Angsana New" w:hAnsi="Angsana New"/>
        <w:noProof/>
        <w:sz w:val="30"/>
        <w:szCs w:val="30"/>
      </w:rPr>
      <w:t>17</w:t>
    </w:r>
    <w:r w:rsidRPr="00315D50">
      <w:rPr>
        <w:rStyle w:val="PageNumber"/>
        <w:rFonts w:ascii="Angsana New" w:hAnsi="Angsana New"/>
        <w:sz w:val="30"/>
        <w:szCs w:val="30"/>
      </w:rPr>
      <w:fldChar w:fldCharType="end"/>
    </w:r>
  </w:p>
  <w:p w14:paraId="5156FAB6" w14:textId="77777777" w:rsidR="00BD58E9" w:rsidRDefault="00BD58E9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3090" w14:textId="77777777" w:rsidR="00BD58E9" w:rsidRPr="00315D50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315D50">
      <w:rPr>
        <w:rFonts w:ascii="Angsana New" w:hAnsi="Angsana New"/>
        <w:sz w:val="30"/>
        <w:szCs w:val="30"/>
      </w:rPr>
      <w:t>1</w:t>
    </w:r>
    <w:r w:rsidR="0066537D" w:rsidRPr="00315D50">
      <w:rPr>
        <w:rFonts w:ascii="Angsana New" w:hAnsi="Angsana New"/>
        <w:sz w:val="30"/>
        <w:szCs w:val="30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CD51" w14:textId="77777777" w:rsidR="00BD58E9" w:rsidRDefault="007E5EE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58E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58E9">
      <w:rPr>
        <w:rStyle w:val="PageNumber"/>
        <w:noProof/>
      </w:rPr>
      <w:t>26</w:t>
    </w:r>
    <w:r>
      <w:rPr>
        <w:rStyle w:val="PageNumber"/>
      </w:rPr>
      <w:fldChar w:fldCharType="end"/>
    </w:r>
  </w:p>
  <w:p w14:paraId="02B871A0" w14:textId="77777777" w:rsidR="00BD58E9" w:rsidRDefault="00BD58E9" w:rsidP="003242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F70D" w14:textId="77777777" w:rsidR="00BD58E9" w:rsidRPr="00CD60A0" w:rsidRDefault="007E5EEE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BD58E9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4519C9">
      <w:rPr>
        <w:rStyle w:val="PageNumber"/>
        <w:rFonts w:ascii="Angsana New" w:hAnsi="Angsana New"/>
        <w:noProof/>
        <w:sz w:val="30"/>
        <w:szCs w:val="30"/>
      </w:rPr>
      <w:t>27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5DBD555C" w14:textId="77777777" w:rsidR="00BD58E9" w:rsidRDefault="00BD58E9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82A9" w14:textId="77777777" w:rsidR="00BD58E9" w:rsidRPr="00792103" w:rsidRDefault="00BD58E9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EBFA0" w14:textId="77777777" w:rsidR="004C6062" w:rsidRDefault="004C6062">
      <w:r>
        <w:separator/>
      </w:r>
    </w:p>
  </w:footnote>
  <w:footnote w:type="continuationSeparator" w:id="0">
    <w:p w14:paraId="60261955" w14:textId="77777777" w:rsidR="004C6062" w:rsidRDefault="004C6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3063F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14358CF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FB2C055" w14:textId="77777777" w:rsidR="00BD58E9" w:rsidRPr="005F70D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89737F" w14:textId="77777777"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3F2070EE" w14:textId="7B85D30C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15D5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65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5A99313A" w14:textId="77777777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6537D" w:rsidRPr="0066537D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420264F2" w14:textId="77777777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</w:p>
  <w:p w14:paraId="70E780D0" w14:textId="77777777" w:rsidR="00BD58E9" w:rsidRPr="00E55B2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973B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56E708C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8E09AF5" w14:textId="77777777" w:rsidR="00BD58E9" w:rsidRPr="005F70D0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BA5524A" w14:textId="77777777" w:rsidR="00BD58E9" w:rsidRPr="00D27ADF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52BDF3" w14:textId="4C52C855" w:rsidR="00BD58E9" w:rsidRDefault="00BD58E9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15D5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65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14DB752" w14:textId="77777777" w:rsidR="00BD58E9" w:rsidRPr="00D27ADF" w:rsidRDefault="00BD58E9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6537D" w:rsidRPr="0066537D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1D7E866E" w14:textId="77777777" w:rsidR="00BD58E9" w:rsidRDefault="00BD58E9">
    <w:pPr>
      <w:pStyle w:val="Header"/>
      <w:rPr>
        <w:sz w:val="30"/>
        <w:szCs w:val="30"/>
      </w:rPr>
    </w:pPr>
  </w:p>
  <w:p w14:paraId="19F7F04F" w14:textId="77777777" w:rsidR="00BD58E9" w:rsidRPr="00E55B20" w:rsidRDefault="00BD58E9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51DA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0AFFB3F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A46A509" w14:textId="77777777"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361B90" w14:textId="77777777" w:rsidR="00BD58E9" w:rsidRPr="00D27ADF" w:rsidRDefault="00BD58E9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7DCC6695" w14:textId="26A05D6F" w:rsidR="00BD58E9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15D50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66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65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25886B53" w14:textId="77777777" w:rsidR="00BD58E9" w:rsidRPr="00D27ADF" w:rsidRDefault="00BD58E9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6537D" w:rsidRPr="0066537D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7D8A191A" w14:textId="77777777" w:rsidR="00BD58E9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35F2055D" w14:textId="77777777" w:rsidR="00BD58E9" w:rsidRPr="00E55B20" w:rsidRDefault="00BD58E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2A31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6BF7990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AA74208" w14:textId="77777777" w:rsidR="00BD58E9" w:rsidRPr="005F70D0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D9D1A01" w14:textId="77777777"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EFB5DD2" w14:textId="77777777" w:rsidR="00BD58E9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66537D" w:rsidRPr="0066537D">
      <w:rPr>
        <w:rFonts w:ascii="Angsana New" w:hAnsi="Angsana New"/>
        <w:b/>
        <w:bCs/>
        <w:sz w:val="32"/>
        <w:szCs w:val="32"/>
      </w:rPr>
      <w:t>25</w:t>
    </w:r>
    <w:r w:rsidR="0066537D" w:rsidRPr="0066537D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6C4B29BD" w14:textId="77777777" w:rsidR="00BD58E9" w:rsidRPr="00D27ADF" w:rsidRDefault="00BD58E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="0066537D" w:rsidRPr="0066537D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66537D" w:rsidRPr="0066537D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1A8D1972" w14:textId="77777777" w:rsidR="00BD58E9" w:rsidRPr="00CC5926" w:rsidRDefault="00BD58E9">
    <w:pPr>
      <w:pStyle w:val="Head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93886"/>
    <w:multiLevelType w:val="hybridMultilevel"/>
    <w:tmpl w:val="16980ABA"/>
    <w:lvl w:ilvl="0" w:tplc="7ED064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CB4B9F"/>
    <w:multiLevelType w:val="hybridMultilevel"/>
    <w:tmpl w:val="CE52B410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 w15:restartNumberingAfterBreak="0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6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198915">
    <w:abstractNumId w:val="6"/>
  </w:num>
  <w:num w:numId="2" w16cid:durableId="427238368">
    <w:abstractNumId w:val="5"/>
  </w:num>
  <w:num w:numId="3" w16cid:durableId="1408067210">
    <w:abstractNumId w:val="9"/>
  </w:num>
  <w:num w:numId="4" w16cid:durableId="1367220558">
    <w:abstractNumId w:val="7"/>
  </w:num>
  <w:num w:numId="5" w16cid:durableId="1518083395">
    <w:abstractNumId w:val="8"/>
  </w:num>
  <w:num w:numId="6" w16cid:durableId="777063038">
    <w:abstractNumId w:val="3"/>
  </w:num>
  <w:num w:numId="7" w16cid:durableId="2024748577">
    <w:abstractNumId w:val="2"/>
  </w:num>
  <w:num w:numId="8" w16cid:durableId="2010019155">
    <w:abstractNumId w:val="0"/>
  </w:num>
  <w:num w:numId="9" w16cid:durableId="186218227">
    <w:abstractNumId w:val="1"/>
  </w:num>
  <w:num w:numId="10" w16cid:durableId="295646644">
    <w:abstractNumId w:val="4"/>
  </w:num>
  <w:num w:numId="11" w16cid:durableId="477308045">
    <w:abstractNumId w:val="27"/>
  </w:num>
  <w:num w:numId="12" w16cid:durableId="1652904505">
    <w:abstractNumId w:val="20"/>
  </w:num>
  <w:num w:numId="13" w16cid:durableId="1780875458">
    <w:abstractNumId w:val="33"/>
  </w:num>
  <w:num w:numId="14" w16cid:durableId="1605963299">
    <w:abstractNumId w:val="24"/>
  </w:num>
  <w:num w:numId="15" w16cid:durableId="149709934">
    <w:abstractNumId w:val="29"/>
  </w:num>
  <w:num w:numId="16" w16cid:durableId="2092194402">
    <w:abstractNumId w:val="23"/>
  </w:num>
  <w:num w:numId="17" w16cid:durableId="1007749119">
    <w:abstractNumId w:val="30"/>
  </w:num>
  <w:num w:numId="18" w16cid:durableId="1451045547">
    <w:abstractNumId w:val="22"/>
  </w:num>
  <w:num w:numId="19" w16cid:durableId="1095513589">
    <w:abstractNumId w:val="32"/>
  </w:num>
  <w:num w:numId="20" w16cid:durableId="538444141">
    <w:abstractNumId w:val="31"/>
  </w:num>
  <w:num w:numId="21" w16cid:durableId="1377924639">
    <w:abstractNumId w:val="26"/>
  </w:num>
  <w:num w:numId="22" w16cid:durableId="509419029">
    <w:abstractNumId w:val="35"/>
  </w:num>
  <w:num w:numId="23" w16cid:durableId="837113548">
    <w:abstractNumId w:val="19"/>
  </w:num>
  <w:num w:numId="24" w16cid:durableId="1090002127">
    <w:abstractNumId w:val="37"/>
  </w:num>
  <w:num w:numId="25" w16cid:durableId="80029940">
    <w:abstractNumId w:val="12"/>
  </w:num>
  <w:num w:numId="26" w16cid:durableId="2032291112">
    <w:abstractNumId w:val="18"/>
  </w:num>
  <w:num w:numId="27" w16cid:durableId="327827067">
    <w:abstractNumId w:val="10"/>
  </w:num>
  <w:num w:numId="28" w16cid:durableId="1159922133">
    <w:abstractNumId w:val="11"/>
  </w:num>
  <w:num w:numId="29" w16cid:durableId="1637828886">
    <w:abstractNumId w:val="15"/>
  </w:num>
  <w:num w:numId="30" w16cid:durableId="1629168209">
    <w:abstractNumId w:val="28"/>
  </w:num>
  <w:num w:numId="31" w16cid:durableId="851995651">
    <w:abstractNumId w:val="25"/>
  </w:num>
  <w:num w:numId="32" w16cid:durableId="455948532">
    <w:abstractNumId w:val="16"/>
  </w:num>
  <w:num w:numId="33" w16cid:durableId="1650477834">
    <w:abstractNumId w:val="34"/>
  </w:num>
  <w:num w:numId="34" w16cid:durableId="1929533977">
    <w:abstractNumId w:val="21"/>
  </w:num>
  <w:num w:numId="35" w16cid:durableId="1870994215">
    <w:abstractNumId w:val="17"/>
  </w:num>
  <w:num w:numId="36" w16cid:durableId="2033340943">
    <w:abstractNumId w:val="36"/>
  </w:num>
  <w:num w:numId="37" w16cid:durableId="37901256">
    <w:abstractNumId w:val="13"/>
  </w:num>
  <w:num w:numId="38" w16cid:durableId="428937449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17C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147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B8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0C9"/>
    <w:rsid w:val="00042461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10D2"/>
    <w:rsid w:val="00051874"/>
    <w:rsid w:val="00051BFB"/>
    <w:rsid w:val="000520D3"/>
    <w:rsid w:val="00052224"/>
    <w:rsid w:val="0005273D"/>
    <w:rsid w:val="00052D77"/>
    <w:rsid w:val="00053684"/>
    <w:rsid w:val="0005379C"/>
    <w:rsid w:val="00053B09"/>
    <w:rsid w:val="00053BF3"/>
    <w:rsid w:val="00053CEE"/>
    <w:rsid w:val="00053DA7"/>
    <w:rsid w:val="00053ED2"/>
    <w:rsid w:val="00054342"/>
    <w:rsid w:val="00054B27"/>
    <w:rsid w:val="00054F9F"/>
    <w:rsid w:val="000554E3"/>
    <w:rsid w:val="0005552B"/>
    <w:rsid w:val="00055807"/>
    <w:rsid w:val="00055C32"/>
    <w:rsid w:val="00056022"/>
    <w:rsid w:val="0005665B"/>
    <w:rsid w:val="00056F4A"/>
    <w:rsid w:val="000576C3"/>
    <w:rsid w:val="00057813"/>
    <w:rsid w:val="00057A56"/>
    <w:rsid w:val="00057D11"/>
    <w:rsid w:val="00060AA0"/>
    <w:rsid w:val="00060F63"/>
    <w:rsid w:val="00061092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6F7E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06A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3879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89B"/>
    <w:rsid w:val="000B0960"/>
    <w:rsid w:val="000B0BD2"/>
    <w:rsid w:val="000B0CD8"/>
    <w:rsid w:val="000B0E11"/>
    <w:rsid w:val="000B0E4A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884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A48"/>
    <w:rsid w:val="000D53BB"/>
    <w:rsid w:val="000D641F"/>
    <w:rsid w:val="000D66E8"/>
    <w:rsid w:val="000D69B7"/>
    <w:rsid w:val="000D69DA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4E68"/>
    <w:rsid w:val="000E5047"/>
    <w:rsid w:val="000E5361"/>
    <w:rsid w:val="000E658A"/>
    <w:rsid w:val="000E683A"/>
    <w:rsid w:val="000E6F90"/>
    <w:rsid w:val="000E733D"/>
    <w:rsid w:val="000E75D9"/>
    <w:rsid w:val="000F0144"/>
    <w:rsid w:val="000F115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17CDF"/>
    <w:rsid w:val="00117D96"/>
    <w:rsid w:val="001201A7"/>
    <w:rsid w:val="00121506"/>
    <w:rsid w:val="0012183F"/>
    <w:rsid w:val="001218FE"/>
    <w:rsid w:val="00122009"/>
    <w:rsid w:val="00122220"/>
    <w:rsid w:val="00122461"/>
    <w:rsid w:val="00122807"/>
    <w:rsid w:val="001228AE"/>
    <w:rsid w:val="00123F83"/>
    <w:rsid w:val="001246B0"/>
    <w:rsid w:val="00124782"/>
    <w:rsid w:val="00124939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CB2"/>
    <w:rsid w:val="00130C02"/>
    <w:rsid w:val="00130EC9"/>
    <w:rsid w:val="001310B6"/>
    <w:rsid w:val="001314BF"/>
    <w:rsid w:val="001319E2"/>
    <w:rsid w:val="00131B59"/>
    <w:rsid w:val="00132340"/>
    <w:rsid w:val="001329CE"/>
    <w:rsid w:val="00132BBB"/>
    <w:rsid w:val="00132D8C"/>
    <w:rsid w:val="00133541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0BE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3AD7"/>
    <w:rsid w:val="001542C3"/>
    <w:rsid w:val="001545CA"/>
    <w:rsid w:val="00155310"/>
    <w:rsid w:val="00155810"/>
    <w:rsid w:val="0015599E"/>
    <w:rsid w:val="00155CB3"/>
    <w:rsid w:val="00155D8E"/>
    <w:rsid w:val="00155EBB"/>
    <w:rsid w:val="001560C5"/>
    <w:rsid w:val="00156782"/>
    <w:rsid w:val="00157581"/>
    <w:rsid w:val="0015799C"/>
    <w:rsid w:val="00157D58"/>
    <w:rsid w:val="00157FE9"/>
    <w:rsid w:val="001605B1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6D9"/>
    <w:rsid w:val="00170901"/>
    <w:rsid w:val="00170CFB"/>
    <w:rsid w:val="0017129E"/>
    <w:rsid w:val="0017140D"/>
    <w:rsid w:val="001719A7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3CD"/>
    <w:rsid w:val="0018644F"/>
    <w:rsid w:val="001865F1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2568"/>
    <w:rsid w:val="0019345A"/>
    <w:rsid w:val="0019346C"/>
    <w:rsid w:val="001935EC"/>
    <w:rsid w:val="00193970"/>
    <w:rsid w:val="00193BB6"/>
    <w:rsid w:val="001948CD"/>
    <w:rsid w:val="0019506A"/>
    <w:rsid w:val="00195F61"/>
    <w:rsid w:val="00195FAD"/>
    <w:rsid w:val="0019655F"/>
    <w:rsid w:val="00196F4B"/>
    <w:rsid w:val="001972F3"/>
    <w:rsid w:val="00197804"/>
    <w:rsid w:val="001979F2"/>
    <w:rsid w:val="00197C3F"/>
    <w:rsid w:val="00197F1A"/>
    <w:rsid w:val="001A0740"/>
    <w:rsid w:val="001A0CD3"/>
    <w:rsid w:val="001A0D92"/>
    <w:rsid w:val="001A0F79"/>
    <w:rsid w:val="001A0FE8"/>
    <w:rsid w:val="001A1371"/>
    <w:rsid w:val="001A1404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AC6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A7E32"/>
    <w:rsid w:val="001B01FE"/>
    <w:rsid w:val="001B06D5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6C5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5C30"/>
    <w:rsid w:val="002061DA"/>
    <w:rsid w:val="002065D4"/>
    <w:rsid w:val="002068F3"/>
    <w:rsid w:val="0020711B"/>
    <w:rsid w:val="00210006"/>
    <w:rsid w:val="00210310"/>
    <w:rsid w:val="002104BE"/>
    <w:rsid w:val="002104F2"/>
    <w:rsid w:val="002104F7"/>
    <w:rsid w:val="002106E7"/>
    <w:rsid w:val="0021075A"/>
    <w:rsid w:val="002111E4"/>
    <w:rsid w:val="0021192B"/>
    <w:rsid w:val="00211B08"/>
    <w:rsid w:val="00211E14"/>
    <w:rsid w:val="00212164"/>
    <w:rsid w:val="0021258E"/>
    <w:rsid w:val="00213143"/>
    <w:rsid w:val="00213378"/>
    <w:rsid w:val="002138FD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5184"/>
    <w:rsid w:val="00225191"/>
    <w:rsid w:val="00225361"/>
    <w:rsid w:val="00225612"/>
    <w:rsid w:val="00225964"/>
    <w:rsid w:val="00225FB2"/>
    <w:rsid w:val="0022658D"/>
    <w:rsid w:val="0022743F"/>
    <w:rsid w:val="00227509"/>
    <w:rsid w:val="00227920"/>
    <w:rsid w:val="00227F74"/>
    <w:rsid w:val="002302FE"/>
    <w:rsid w:val="002310DA"/>
    <w:rsid w:val="00231E67"/>
    <w:rsid w:val="0023246D"/>
    <w:rsid w:val="00232E73"/>
    <w:rsid w:val="00233476"/>
    <w:rsid w:val="00233B2F"/>
    <w:rsid w:val="00233C49"/>
    <w:rsid w:val="00233D00"/>
    <w:rsid w:val="00234609"/>
    <w:rsid w:val="00235469"/>
    <w:rsid w:val="0023553A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130A"/>
    <w:rsid w:val="0024132C"/>
    <w:rsid w:val="002416C7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3F9"/>
    <w:rsid w:val="00247E6B"/>
    <w:rsid w:val="00250390"/>
    <w:rsid w:val="00250475"/>
    <w:rsid w:val="00250502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877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A8"/>
    <w:rsid w:val="00283C37"/>
    <w:rsid w:val="00283CC0"/>
    <w:rsid w:val="0028442C"/>
    <w:rsid w:val="00284EE6"/>
    <w:rsid w:val="00285121"/>
    <w:rsid w:val="00285328"/>
    <w:rsid w:val="00285696"/>
    <w:rsid w:val="00285912"/>
    <w:rsid w:val="00285B1A"/>
    <w:rsid w:val="00285DC7"/>
    <w:rsid w:val="0028611C"/>
    <w:rsid w:val="0028613A"/>
    <w:rsid w:val="0028613C"/>
    <w:rsid w:val="00286BF5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624"/>
    <w:rsid w:val="002926B7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8E0"/>
    <w:rsid w:val="002A3A5F"/>
    <w:rsid w:val="002A3B70"/>
    <w:rsid w:val="002A462D"/>
    <w:rsid w:val="002A46AA"/>
    <w:rsid w:val="002A48DA"/>
    <w:rsid w:val="002A4AEC"/>
    <w:rsid w:val="002A51DA"/>
    <w:rsid w:val="002A57A3"/>
    <w:rsid w:val="002A61B2"/>
    <w:rsid w:val="002A64F9"/>
    <w:rsid w:val="002A67A1"/>
    <w:rsid w:val="002A6DD1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D77"/>
    <w:rsid w:val="002C1D7A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053F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661"/>
    <w:rsid w:val="002E0CEB"/>
    <w:rsid w:val="002E124B"/>
    <w:rsid w:val="002E2C6D"/>
    <w:rsid w:val="002E2CAD"/>
    <w:rsid w:val="002E3604"/>
    <w:rsid w:val="002E3DF5"/>
    <w:rsid w:val="002E46A4"/>
    <w:rsid w:val="002E4ED1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054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82F"/>
    <w:rsid w:val="003018BC"/>
    <w:rsid w:val="00302003"/>
    <w:rsid w:val="0030243C"/>
    <w:rsid w:val="00302684"/>
    <w:rsid w:val="00302BE8"/>
    <w:rsid w:val="00302C9A"/>
    <w:rsid w:val="00302DB3"/>
    <w:rsid w:val="00302E7A"/>
    <w:rsid w:val="00302EB7"/>
    <w:rsid w:val="00304052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0C87"/>
    <w:rsid w:val="0031160A"/>
    <w:rsid w:val="0031178A"/>
    <w:rsid w:val="00311E5F"/>
    <w:rsid w:val="00312312"/>
    <w:rsid w:val="0031279C"/>
    <w:rsid w:val="003134C7"/>
    <w:rsid w:val="003138CF"/>
    <w:rsid w:val="00313C18"/>
    <w:rsid w:val="00315582"/>
    <w:rsid w:val="00315A41"/>
    <w:rsid w:val="00315B8B"/>
    <w:rsid w:val="00315C36"/>
    <w:rsid w:val="00315D50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C2D"/>
    <w:rsid w:val="00321047"/>
    <w:rsid w:val="0032167A"/>
    <w:rsid w:val="003218F6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3C9"/>
    <w:rsid w:val="003256F8"/>
    <w:rsid w:val="00325D54"/>
    <w:rsid w:val="00325FFB"/>
    <w:rsid w:val="0032618C"/>
    <w:rsid w:val="0032636A"/>
    <w:rsid w:val="00326719"/>
    <w:rsid w:val="003270C7"/>
    <w:rsid w:val="00327234"/>
    <w:rsid w:val="00327258"/>
    <w:rsid w:val="00327402"/>
    <w:rsid w:val="0032760A"/>
    <w:rsid w:val="003279C6"/>
    <w:rsid w:val="00327B8B"/>
    <w:rsid w:val="00330070"/>
    <w:rsid w:val="0033081D"/>
    <w:rsid w:val="00330ADD"/>
    <w:rsid w:val="00330E69"/>
    <w:rsid w:val="00330F72"/>
    <w:rsid w:val="003310B1"/>
    <w:rsid w:val="00331322"/>
    <w:rsid w:val="00332932"/>
    <w:rsid w:val="00332B3D"/>
    <w:rsid w:val="0033318E"/>
    <w:rsid w:val="003333E7"/>
    <w:rsid w:val="00333413"/>
    <w:rsid w:val="0033376E"/>
    <w:rsid w:val="00333CCF"/>
    <w:rsid w:val="00333DB6"/>
    <w:rsid w:val="00334006"/>
    <w:rsid w:val="003345C3"/>
    <w:rsid w:val="003347E2"/>
    <w:rsid w:val="00334AFF"/>
    <w:rsid w:val="00334B89"/>
    <w:rsid w:val="0033613E"/>
    <w:rsid w:val="0033636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26E"/>
    <w:rsid w:val="003433A0"/>
    <w:rsid w:val="0034376C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5073F"/>
    <w:rsid w:val="00350A66"/>
    <w:rsid w:val="00351380"/>
    <w:rsid w:val="00351544"/>
    <w:rsid w:val="00351766"/>
    <w:rsid w:val="003519F6"/>
    <w:rsid w:val="00352115"/>
    <w:rsid w:val="00352543"/>
    <w:rsid w:val="0035290B"/>
    <w:rsid w:val="00353030"/>
    <w:rsid w:val="00353218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3215"/>
    <w:rsid w:val="0036335C"/>
    <w:rsid w:val="003633A2"/>
    <w:rsid w:val="00363454"/>
    <w:rsid w:val="003639CD"/>
    <w:rsid w:val="00364136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C56"/>
    <w:rsid w:val="00370053"/>
    <w:rsid w:val="00370D48"/>
    <w:rsid w:val="003713D1"/>
    <w:rsid w:val="003713D7"/>
    <w:rsid w:val="00371440"/>
    <w:rsid w:val="00371504"/>
    <w:rsid w:val="00371633"/>
    <w:rsid w:val="00371A48"/>
    <w:rsid w:val="00372892"/>
    <w:rsid w:val="00372B04"/>
    <w:rsid w:val="00372C10"/>
    <w:rsid w:val="0037318C"/>
    <w:rsid w:val="00373F4B"/>
    <w:rsid w:val="00374AB9"/>
    <w:rsid w:val="00374D15"/>
    <w:rsid w:val="00375024"/>
    <w:rsid w:val="00375097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285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FE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4D5"/>
    <w:rsid w:val="003A08F5"/>
    <w:rsid w:val="003A0987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666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A9A"/>
    <w:rsid w:val="003B3E86"/>
    <w:rsid w:val="003B3EAE"/>
    <w:rsid w:val="003B400C"/>
    <w:rsid w:val="003B4912"/>
    <w:rsid w:val="003B4C62"/>
    <w:rsid w:val="003B4C6F"/>
    <w:rsid w:val="003B52C8"/>
    <w:rsid w:val="003B5365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6FC0"/>
    <w:rsid w:val="003B74B2"/>
    <w:rsid w:val="003C023A"/>
    <w:rsid w:val="003C1694"/>
    <w:rsid w:val="003C2375"/>
    <w:rsid w:val="003C244D"/>
    <w:rsid w:val="003C2A02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D2A"/>
    <w:rsid w:val="003D13C2"/>
    <w:rsid w:val="003D15D3"/>
    <w:rsid w:val="003D1C43"/>
    <w:rsid w:val="003D2230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C0B"/>
    <w:rsid w:val="003D6DA8"/>
    <w:rsid w:val="003D768F"/>
    <w:rsid w:val="003E00F7"/>
    <w:rsid w:val="003E0B98"/>
    <w:rsid w:val="003E0F00"/>
    <w:rsid w:val="003E146E"/>
    <w:rsid w:val="003E1901"/>
    <w:rsid w:val="003E1924"/>
    <w:rsid w:val="003E226A"/>
    <w:rsid w:val="003E2C08"/>
    <w:rsid w:val="003E2DB7"/>
    <w:rsid w:val="003E2ECF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5FF3"/>
    <w:rsid w:val="003E6103"/>
    <w:rsid w:val="003E671F"/>
    <w:rsid w:val="003E689B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04B"/>
    <w:rsid w:val="003F63EA"/>
    <w:rsid w:val="003F6AE5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9A3"/>
    <w:rsid w:val="00411FC2"/>
    <w:rsid w:val="00412317"/>
    <w:rsid w:val="004124B6"/>
    <w:rsid w:val="00412556"/>
    <w:rsid w:val="00412641"/>
    <w:rsid w:val="00412962"/>
    <w:rsid w:val="004135A0"/>
    <w:rsid w:val="004135C1"/>
    <w:rsid w:val="0041370F"/>
    <w:rsid w:val="00413ABD"/>
    <w:rsid w:val="00415A12"/>
    <w:rsid w:val="00415BAD"/>
    <w:rsid w:val="00415C54"/>
    <w:rsid w:val="00415F44"/>
    <w:rsid w:val="00416407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AC"/>
    <w:rsid w:val="004416F2"/>
    <w:rsid w:val="00441C3B"/>
    <w:rsid w:val="004423E9"/>
    <w:rsid w:val="00442F9D"/>
    <w:rsid w:val="004434A9"/>
    <w:rsid w:val="004436CA"/>
    <w:rsid w:val="00443794"/>
    <w:rsid w:val="004438C2"/>
    <w:rsid w:val="004439C7"/>
    <w:rsid w:val="00444225"/>
    <w:rsid w:val="004449BA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47CC4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883"/>
    <w:rsid w:val="00462F55"/>
    <w:rsid w:val="004636E5"/>
    <w:rsid w:val="004637E3"/>
    <w:rsid w:val="004639CC"/>
    <w:rsid w:val="00463B1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60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3E8B"/>
    <w:rsid w:val="0047424E"/>
    <w:rsid w:val="0047432C"/>
    <w:rsid w:val="004745C1"/>
    <w:rsid w:val="004746D8"/>
    <w:rsid w:val="00474887"/>
    <w:rsid w:val="00474D44"/>
    <w:rsid w:val="00475266"/>
    <w:rsid w:val="0047555E"/>
    <w:rsid w:val="004756C2"/>
    <w:rsid w:val="00475B4B"/>
    <w:rsid w:val="00475F36"/>
    <w:rsid w:val="0047616D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B12"/>
    <w:rsid w:val="00491C42"/>
    <w:rsid w:val="0049247E"/>
    <w:rsid w:val="0049257A"/>
    <w:rsid w:val="0049271E"/>
    <w:rsid w:val="00492761"/>
    <w:rsid w:val="004930C6"/>
    <w:rsid w:val="004937FE"/>
    <w:rsid w:val="004940A2"/>
    <w:rsid w:val="00494338"/>
    <w:rsid w:val="00494515"/>
    <w:rsid w:val="00494C13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EAF"/>
    <w:rsid w:val="004B1F22"/>
    <w:rsid w:val="004B2459"/>
    <w:rsid w:val="004B2F84"/>
    <w:rsid w:val="004B3267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062"/>
    <w:rsid w:val="004C6138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821"/>
    <w:rsid w:val="004D5BC7"/>
    <w:rsid w:val="004D5BF4"/>
    <w:rsid w:val="004D5C0A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60DC"/>
    <w:rsid w:val="004E6804"/>
    <w:rsid w:val="004E68A9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3174"/>
    <w:rsid w:val="004F336E"/>
    <w:rsid w:val="004F4C12"/>
    <w:rsid w:val="004F50BB"/>
    <w:rsid w:val="004F51AF"/>
    <w:rsid w:val="004F522F"/>
    <w:rsid w:val="004F5642"/>
    <w:rsid w:val="004F5771"/>
    <w:rsid w:val="004F5BD9"/>
    <w:rsid w:val="004F6561"/>
    <w:rsid w:val="004F6BCE"/>
    <w:rsid w:val="004F6C30"/>
    <w:rsid w:val="004F7064"/>
    <w:rsid w:val="004F70FC"/>
    <w:rsid w:val="004F7202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0C63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BED"/>
    <w:rsid w:val="00543D99"/>
    <w:rsid w:val="0054401E"/>
    <w:rsid w:val="00544E4B"/>
    <w:rsid w:val="00544F68"/>
    <w:rsid w:val="00545395"/>
    <w:rsid w:val="005462F1"/>
    <w:rsid w:val="00546633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3407"/>
    <w:rsid w:val="00553BBD"/>
    <w:rsid w:val="005549DC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90E"/>
    <w:rsid w:val="005620BC"/>
    <w:rsid w:val="00562278"/>
    <w:rsid w:val="00562421"/>
    <w:rsid w:val="0056283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294D"/>
    <w:rsid w:val="00573214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599"/>
    <w:rsid w:val="00582B2B"/>
    <w:rsid w:val="005831DE"/>
    <w:rsid w:val="005836DC"/>
    <w:rsid w:val="0058397D"/>
    <w:rsid w:val="005839B9"/>
    <w:rsid w:val="00584562"/>
    <w:rsid w:val="00584620"/>
    <w:rsid w:val="005850EE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426"/>
    <w:rsid w:val="005947B5"/>
    <w:rsid w:val="005947CE"/>
    <w:rsid w:val="00594A8B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5A8C"/>
    <w:rsid w:val="005B6383"/>
    <w:rsid w:val="005B6561"/>
    <w:rsid w:val="005B6579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9D2"/>
    <w:rsid w:val="005D3D1A"/>
    <w:rsid w:val="005D3E58"/>
    <w:rsid w:val="005D3F8C"/>
    <w:rsid w:val="005D43BE"/>
    <w:rsid w:val="005D4427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EAC"/>
    <w:rsid w:val="005F4FA3"/>
    <w:rsid w:val="005F55D8"/>
    <w:rsid w:val="005F565B"/>
    <w:rsid w:val="005F5BF0"/>
    <w:rsid w:val="005F5F73"/>
    <w:rsid w:val="005F6615"/>
    <w:rsid w:val="005F6D6C"/>
    <w:rsid w:val="005F6DA6"/>
    <w:rsid w:val="005F70D0"/>
    <w:rsid w:val="005F70D2"/>
    <w:rsid w:val="005F71FB"/>
    <w:rsid w:val="005F749E"/>
    <w:rsid w:val="005F7D4D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8B"/>
    <w:rsid w:val="0060388C"/>
    <w:rsid w:val="00603E8F"/>
    <w:rsid w:val="00603FB6"/>
    <w:rsid w:val="0060416D"/>
    <w:rsid w:val="006044AE"/>
    <w:rsid w:val="006048BE"/>
    <w:rsid w:val="00604D84"/>
    <w:rsid w:val="00604DA3"/>
    <w:rsid w:val="0060649E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1C7A"/>
    <w:rsid w:val="00612367"/>
    <w:rsid w:val="00612582"/>
    <w:rsid w:val="00612621"/>
    <w:rsid w:val="0061334B"/>
    <w:rsid w:val="0061352D"/>
    <w:rsid w:val="00613604"/>
    <w:rsid w:val="00613833"/>
    <w:rsid w:val="00614355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3B5"/>
    <w:rsid w:val="006355FB"/>
    <w:rsid w:val="006356B5"/>
    <w:rsid w:val="006356B6"/>
    <w:rsid w:val="0063588E"/>
    <w:rsid w:val="0063599C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3156"/>
    <w:rsid w:val="00654240"/>
    <w:rsid w:val="00654265"/>
    <w:rsid w:val="006549E8"/>
    <w:rsid w:val="00654B5C"/>
    <w:rsid w:val="006550BF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6023D"/>
    <w:rsid w:val="0066078C"/>
    <w:rsid w:val="006611BB"/>
    <w:rsid w:val="00661A5A"/>
    <w:rsid w:val="00661F23"/>
    <w:rsid w:val="00662149"/>
    <w:rsid w:val="006623E2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37D"/>
    <w:rsid w:val="00665453"/>
    <w:rsid w:val="00665698"/>
    <w:rsid w:val="00666CE7"/>
    <w:rsid w:val="00666DAB"/>
    <w:rsid w:val="00666EC1"/>
    <w:rsid w:val="00667491"/>
    <w:rsid w:val="00667D01"/>
    <w:rsid w:val="00670362"/>
    <w:rsid w:val="006710F4"/>
    <w:rsid w:val="00671101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127B"/>
    <w:rsid w:val="006A216D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C0464"/>
    <w:rsid w:val="006C06A1"/>
    <w:rsid w:val="006C10D5"/>
    <w:rsid w:val="006C1484"/>
    <w:rsid w:val="006C201A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7BC"/>
    <w:rsid w:val="006C59D3"/>
    <w:rsid w:val="006C5D92"/>
    <w:rsid w:val="006C5DBB"/>
    <w:rsid w:val="006C6322"/>
    <w:rsid w:val="006C664B"/>
    <w:rsid w:val="006C6D06"/>
    <w:rsid w:val="006C6DAB"/>
    <w:rsid w:val="006C6DB2"/>
    <w:rsid w:val="006C6F92"/>
    <w:rsid w:val="006C70F2"/>
    <w:rsid w:val="006D0185"/>
    <w:rsid w:val="006D084F"/>
    <w:rsid w:val="006D0A03"/>
    <w:rsid w:val="006D0B4E"/>
    <w:rsid w:val="006D2244"/>
    <w:rsid w:val="006D26B3"/>
    <w:rsid w:val="006D2E04"/>
    <w:rsid w:val="006D3066"/>
    <w:rsid w:val="006D40AB"/>
    <w:rsid w:val="006D426D"/>
    <w:rsid w:val="006D427C"/>
    <w:rsid w:val="006D4290"/>
    <w:rsid w:val="006D4893"/>
    <w:rsid w:val="006D4BED"/>
    <w:rsid w:val="006D4CB2"/>
    <w:rsid w:val="006D5FA2"/>
    <w:rsid w:val="006D6B5E"/>
    <w:rsid w:val="006D6CCA"/>
    <w:rsid w:val="006D7389"/>
    <w:rsid w:val="006D7824"/>
    <w:rsid w:val="006D7EDD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EAD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90"/>
    <w:rsid w:val="007610B6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516B"/>
    <w:rsid w:val="007651B0"/>
    <w:rsid w:val="007652A7"/>
    <w:rsid w:val="00765476"/>
    <w:rsid w:val="007656DD"/>
    <w:rsid w:val="00766B4D"/>
    <w:rsid w:val="00766DBC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2FE"/>
    <w:rsid w:val="007739E6"/>
    <w:rsid w:val="00773A97"/>
    <w:rsid w:val="00774A0C"/>
    <w:rsid w:val="0077544D"/>
    <w:rsid w:val="00775D54"/>
    <w:rsid w:val="00776279"/>
    <w:rsid w:val="007763A2"/>
    <w:rsid w:val="00776BC3"/>
    <w:rsid w:val="007774F8"/>
    <w:rsid w:val="007810BF"/>
    <w:rsid w:val="00781590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40F6"/>
    <w:rsid w:val="00784DE7"/>
    <w:rsid w:val="007855DD"/>
    <w:rsid w:val="00785EC8"/>
    <w:rsid w:val="00786077"/>
    <w:rsid w:val="00786608"/>
    <w:rsid w:val="00786DB8"/>
    <w:rsid w:val="00786E32"/>
    <w:rsid w:val="007871E2"/>
    <w:rsid w:val="00787E44"/>
    <w:rsid w:val="00790130"/>
    <w:rsid w:val="00790783"/>
    <w:rsid w:val="00790D37"/>
    <w:rsid w:val="00791055"/>
    <w:rsid w:val="00791AA9"/>
    <w:rsid w:val="00791DDC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063E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BB9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67E5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F9B"/>
    <w:rsid w:val="00802570"/>
    <w:rsid w:val="00802B2B"/>
    <w:rsid w:val="008031C9"/>
    <w:rsid w:val="008033FB"/>
    <w:rsid w:val="008038CC"/>
    <w:rsid w:val="008044A5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46D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379E"/>
    <w:rsid w:val="0083412C"/>
    <w:rsid w:val="00834232"/>
    <w:rsid w:val="00834B9E"/>
    <w:rsid w:val="00834BC5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061"/>
    <w:rsid w:val="00841422"/>
    <w:rsid w:val="00841451"/>
    <w:rsid w:val="008415CD"/>
    <w:rsid w:val="00841833"/>
    <w:rsid w:val="008419C6"/>
    <w:rsid w:val="00841ABE"/>
    <w:rsid w:val="00841F8B"/>
    <w:rsid w:val="008422AA"/>
    <w:rsid w:val="008423E3"/>
    <w:rsid w:val="00842CEF"/>
    <w:rsid w:val="00843531"/>
    <w:rsid w:val="00843694"/>
    <w:rsid w:val="0084396E"/>
    <w:rsid w:val="00844420"/>
    <w:rsid w:val="00844A4A"/>
    <w:rsid w:val="008451BC"/>
    <w:rsid w:val="00845718"/>
    <w:rsid w:val="00845DA1"/>
    <w:rsid w:val="008467B3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AC9"/>
    <w:rsid w:val="00852D03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0B0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ADA"/>
    <w:rsid w:val="00886BDF"/>
    <w:rsid w:val="00886E48"/>
    <w:rsid w:val="008873FF"/>
    <w:rsid w:val="00887665"/>
    <w:rsid w:val="00887882"/>
    <w:rsid w:val="00887BB4"/>
    <w:rsid w:val="008901C3"/>
    <w:rsid w:val="00890C28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601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6B2D"/>
    <w:rsid w:val="008B7874"/>
    <w:rsid w:val="008B78BA"/>
    <w:rsid w:val="008B7984"/>
    <w:rsid w:val="008C02B5"/>
    <w:rsid w:val="008C08EE"/>
    <w:rsid w:val="008C0F48"/>
    <w:rsid w:val="008C14E1"/>
    <w:rsid w:val="008C16C7"/>
    <w:rsid w:val="008C1C9D"/>
    <w:rsid w:val="008C1DC7"/>
    <w:rsid w:val="008C1E14"/>
    <w:rsid w:val="008C2215"/>
    <w:rsid w:val="008C31DF"/>
    <w:rsid w:val="008C339E"/>
    <w:rsid w:val="008C373A"/>
    <w:rsid w:val="008C41D1"/>
    <w:rsid w:val="008C42C5"/>
    <w:rsid w:val="008C437F"/>
    <w:rsid w:val="008C4E66"/>
    <w:rsid w:val="008C5591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14C6"/>
    <w:rsid w:val="008D2362"/>
    <w:rsid w:val="008D2E0F"/>
    <w:rsid w:val="008D2F50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CF1"/>
    <w:rsid w:val="008D7E1B"/>
    <w:rsid w:val="008D7FAB"/>
    <w:rsid w:val="008D7FDE"/>
    <w:rsid w:val="008E069C"/>
    <w:rsid w:val="008E0ABC"/>
    <w:rsid w:val="008E0C5F"/>
    <w:rsid w:val="008E0E59"/>
    <w:rsid w:val="008E1491"/>
    <w:rsid w:val="008E1955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07E27"/>
    <w:rsid w:val="00907EA8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ED9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206"/>
    <w:rsid w:val="009175A7"/>
    <w:rsid w:val="00917623"/>
    <w:rsid w:val="00917EE3"/>
    <w:rsid w:val="00920623"/>
    <w:rsid w:val="00920DE6"/>
    <w:rsid w:val="009214A9"/>
    <w:rsid w:val="0092153A"/>
    <w:rsid w:val="0092187A"/>
    <w:rsid w:val="0092201A"/>
    <w:rsid w:val="00922631"/>
    <w:rsid w:val="00922828"/>
    <w:rsid w:val="00922CEF"/>
    <w:rsid w:val="00922F30"/>
    <w:rsid w:val="009235A2"/>
    <w:rsid w:val="009238F5"/>
    <w:rsid w:val="00923BB3"/>
    <w:rsid w:val="009249E9"/>
    <w:rsid w:val="00924AEF"/>
    <w:rsid w:val="009254AA"/>
    <w:rsid w:val="00925872"/>
    <w:rsid w:val="009259D2"/>
    <w:rsid w:val="00925A30"/>
    <w:rsid w:val="00925C66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1A8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4E9"/>
    <w:rsid w:val="00952D1A"/>
    <w:rsid w:val="00953225"/>
    <w:rsid w:val="0095336A"/>
    <w:rsid w:val="009534D6"/>
    <w:rsid w:val="00953612"/>
    <w:rsid w:val="00953CA9"/>
    <w:rsid w:val="0095405B"/>
    <w:rsid w:val="009542E9"/>
    <w:rsid w:val="009543CF"/>
    <w:rsid w:val="00954FB7"/>
    <w:rsid w:val="00955120"/>
    <w:rsid w:val="009551AF"/>
    <w:rsid w:val="00955383"/>
    <w:rsid w:val="009554BA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784"/>
    <w:rsid w:val="009623ED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4046"/>
    <w:rsid w:val="009744D5"/>
    <w:rsid w:val="00974AB1"/>
    <w:rsid w:val="00974CD5"/>
    <w:rsid w:val="00974D49"/>
    <w:rsid w:val="00975196"/>
    <w:rsid w:val="0097564C"/>
    <w:rsid w:val="00975826"/>
    <w:rsid w:val="00975A4A"/>
    <w:rsid w:val="00975B7F"/>
    <w:rsid w:val="00976559"/>
    <w:rsid w:val="009765CD"/>
    <w:rsid w:val="00976BA8"/>
    <w:rsid w:val="00977413"/>
    <w:rsid w:val="00977531"/>
    <w:rsid w:val="009776A1"/>
    <w:rsid w:val="009776BE"/>
    <w:rsid w:val="009777BA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56A"/>
    <w:rsid w:val="00986F45"/>
    <w:rsid w:val="00987696"/>
    <w:rsid w:val="009879C7"/>
    <w:rsid w:val="00987A5B"/>
    <w:rsid w:val="00990157"/>
    <w:rsid w:val="00990522"/>
    <w:rsid w:val="009908F6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2CDF"/>
    <w:rsid w:val="009B31F9"/>
    <w:rsid w:val="009B3360"/>
    <w:rsid w:val="009B3EEE"/>
    <w:rsid w:val="009B3FD2"/>
    <w:rsid w:val="009B4786"/>
    <w:rsid w:val="009B4C56"/>
    <w:rsid w:val="009B4C99"/>
    <w:rsid w:val="009B58EC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6F4E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1E65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ABF"/>
    <w:rsid w:val="009E6239"/>
    <w:rsid w:val="009E687F"/>
    <w:rsid w:val="009E6A71"/>
    <w:rsid w:val="009E6D9B"/>
    <w:rsid w:val="009E6DA4"/>
    <w:rsid w:val="009E7353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A62"/>
    <w:rsid w:val="009F4DAB"/>
    <w:rsid w:val="009F5329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EDB"/>
    <w:rsid w:val="00A02F70"/>
    <w:rsid w:val="00A034CC"/>
    <w:rsid w:val="00A03B7C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10"/>
    <w:rsid w:val="00A17DB3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39C9"/>
    <w:rsid w:val="00A23CAA"/>
    <w:rsid w:val="00A23D34"/>
    <w:rsid w:val="00A24D44"/>
    <w:rsid w:val="00A24E31"/>
    <w:rsid w:val="00A24F8B"/>
    <w:rsid w:val="00A25103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2EAE"/>
    <w:rsid w:val="00A43228"/>
    <w:rsid w:val="00A434B7"/>
    <w:rsid w:val="00A437DD"/>
    <w:rsid w:val="00A43B47"/>
    <w:rsid w:val="00A440C0"/>
    <w:rsid w:val="00A44473"/>
    <w:rsid w:val="00A446E6"/>
    <w:rsid w:val="00A45090"/>
    <w:rsid w:val="00A4542D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0FA7"/>
    <w:rsid w:val="00A51698"/>
    <w:rsid w:val="00A51699"/>
    <w:rsid w:val="00A51C8A"/>
    <w:rsid w:val="00A51FEC"/>
    <w:rsid w:val="00A5279F"/>
    <w:rsid w:val="00A52EFD"/>
    <w:rsid w:val="00A5310F"/>
    <w:rsid w:val="00A532CD"/>
    <w:rsid w:val="00A53882"/>
    <w:rsid w:val="00A53DBC"/>
    <w:rsid w:val="00A54A7C"/>
    <w:rsid w:val="00A54BDD"/>
    <w:rsid w:val="00A54D58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8003F"/>
    <w:rsid w:val="00A8073C"/>
    <w:rsid w:val="00A80D8F"/>
    <w:rsid w:val="00A810B1"/>
    <w:rsid w:val="00A81F6C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815"/>
    <w:rsid w:val="00A869BF"/>
    <w:rsid w:val="00A872D7"/>
    <w:rsid w:val="00A873A7"/>
    <w:rsid w:val="00A876D6"/>
    <w:rsid w:val="00A87A21"/>
    <w:rsid w:val="00A87EB5"/>
    <w:rsid w:val="00A90330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EFA"/>
    <w:rsid w:val="00AA0260"/>
    <w:rsid w:val="00AA0A4C"/>
    <w:rsid w:val="00AA0CB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912"/>
    <w:rsid w:val="00AA5D9C"/>
    <w:rsid w:val="00AA5F03"/>
    <w:rsid w:val="00AA6B81"/>
    <w:rsid w:val="00AA751D"/>
    <w:rsid w:val="00AA7523"/>
    <w:rsid w:val="00AA783C"/>
    <w:rsid w:val="00AB0611"/>
    <w:rsid w:val="00AB07AC"/>
    <w:rsid w:val="00AB0976"/>
    <w:rsid w:val="00AB0C40"/>
    <w:rsid w:val="00AB1065"/>
    <w:rsid w:val="00AB1168"/>
    <w:rsid w:val="00AB15C2"/>
    <w:rsid w:val="00AB1933"/>
    <w:rsid w:val="00AB242E"/>
    <w:rsid w:val="00AB27F3"/>
    <w:rsid w:val="00AB2A0B"/>
    <w:rsid w:val="00AB2EE3"/>
    <w:rsid w:val="00AB3136"/>
    <w:rsid w:val="00AB338A"/>
    <w:rsid w:val="00AB34D9"/>
    <w:rsid w:val="00AB360A"/>
    <w:rsid w:val="00AB3C87"/>
    <w:rsid w:val="00AB4F88"/>
    <w:rsid w:val="00AB4F8F"/>
    <w:rsid w:val="00AB5CD1"/>
    <w:rsid w:val="00AB61F4"/>
    <w:rsid w:val="00AB690E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CEA"/>
    <w:rsid w:val="00AD40BD"/>
    <w:rsid w:val="00AD428F"/>
    <w:rsid w:val="00AD4426"/>
    <w:rsid w:val="00AD4460"/>
    <w:rsid w:val="00AD48FD"/>
    <w:rsid w:val="00AD4E1C"/>
    <w:rsid w:val="00AD4F44"/>
    <w:rsid w:val="00AD5316"/>
    <w:rsid w:val="00AD5369"/>
    <w:rsid w:val="00AD5A7F"/>
    <w:rsid w:val="00AD5D0D"/>
    <w:rsid w:val="00AD5F6C"/>
    <w:rsid w:val="00AD6346"/>
    <w:rsid w:val="00AD6E46"/>
    <w:rsid w:val="00AD7CC9"/>
    <w:rsid w:val="00AE0485"/>
    <w:rsid w:val="00AE0532"/>
    <w:rsid w:val="00AE083A"/>
    <w:rsid w:val="00AE0BE1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6DB"/>
    <w:rsid w:val="00AF3AA6"/>
    <w:rsid w:val="00AF40C0"/>
    <w:rsid w:val="00AF4391"/>
    <w:rsid w:val="00AF4A14"/>
    <w:rsid w:val="00AF4E05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581"/>
    <w:rsid w:val="00B02972"/>
    <w:rsid w:val="00B02989"/>
    <w:rsid w:val="00B02F90"/>
    <w:rsid w:val="00B03010"/>
    <w:rsid w:val="00B03025"/>
    <w:rsid w:val="00B03744"/>
    <w:rsid w:val="00B03A81"/>
    <w:rsid w:val="00B03DF2"/>
    <w:rsid w:val="00B03DF5"/>
    <w:rsid w:val="00B03FEA"/>
    <w:rsid w:val="00B04636"/>
    <w:rsid w:val="00B04A0B"/>
    <w:rsid w:val="00B04B31"/>
    <w:rsid w:val="00B04D9E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5A4"/>
    <w:rsid w:val="00B15709"/>
    <w:rsid w:val="00B15D34"/>
    <w:rsid w:val="00B15DB5"/>
    <w:rsid w:val="00B16039"/>
    <w:rsid w:val="00B16D1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69F"/>
    <w:rsid w:val="00B24BEA"/>
    <w:rsid w:val="00B25219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0FB8"/>
    <w:rsid w:val="00B31BA4"/>
    <w:rsid w:val="00B3212E"/>
    <w:rsid w:val="00B32B18"/>
    <w:rsid w:val="00B32B67"/>
    <w:rsid w:val="00B32F09"/>
    <w:rsid w:val="00B33002"/>
    <w:rsid w:val="00B3456C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120D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927"/>
    <w:rsid w:val="00B46D00"/>
    <w:rsid w:val="00B475C6"/>
    <w:rsid w:val="00B47621"/>
    <w:rsid w:val="00B47C82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A25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45C"/>
    <w:rsid w:val="00B70741"/>
    <w:rsid w:val="00B7077C"/>
    <w:rsid w:val="00B707F7"/>
    <w:rsid w:val="00B70B77"/>
    <w:rsid w:val="00B71F42"/>
    <w:rsid w:val="00B7281C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D5E"/>
    <w:rsid w:val="00B77F2C"/>
    <w:rsid w:val="00B77FDF"/>
    <w:rsid w:val="00B80B36"/>
    <w:rsid w:val="00B8100F"/>
    <w:rsid w:val="00B8164F"/>
    <w:rsid w:val="00B81D3E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27C"/>
    <w:rsid w:val="00B84CA7"/>
    <w:rsid w:val="00B84EBF"/>
    <w:rsid w:val="00B852E4"/>
    <w:rsid w:val="00B8569B"/>
    <w:rsid w:val="00B8598C"/>
    <w:rsid w:val="00B86A2F"/>
    <w:rsid w:val="00B86C10"/>
    <w:rsid w:val="00B87B01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18C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557"/>
    <w:rsid w:val="00B9791B"/>
    <w:rsid w:val="00B97E10"/>
    <w:rsid w:val="00B97FE3"/>
    <w:rsid w:val="00BA1357"/>
    <w:rsid w:val="00BA1DA8"/>
    <w:rsid w:val="00BA2377"/>
    <w:rsid w:val="00BA2E65"/>
    <w:rsid w:val="00BA3464"/>
    <w:rsid w:val="00BA476A"/>
    <w:rsid w:val="00BA4872"/>
    <w:rsid w:val="00BA4B8A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0C5"/>
    <w:rsid w:val="00BB3ADB"/>
    <w:rsid w:val="00BB3C12"/>
    <w:rsid w:val="00BB3E23"/>
    <w:rsid w:val="00BB5323"/>
    <w:rsid w:val="00BB535B"/>
    <w:rsid w:val="00BB56B8"/>
    <w:rsid w:val="00BB5866"/>
    <w:rsid w:val="00BB652D"/>
    <w:rsid w:val="00BB6919"/>
    <w:rsid w:val="00BB6AA3"/>
    <w:rsid w:val="00BB7A7C"/>
    <w:rsid w:val="00BB7E25"/>
    <w:rsid w:val="00BC0616"/>
    <w:rsid w:val="00BC0DE1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40A9"/>
    <w:rsid w:val="00BD58E9"/>
    <w:rsid w:val="00BD5DC5"/>
    <w:rsid w:val="00BD6374"/>
    <w:rsid w:val="00BD66DD"/>
    <w:rsid w:val="00BD6826"/>
    <w:rsid w:val="00BD6947"/>
    <w:rsid w:val="00BD6B11"/>
    <w:rsid w:val="00BD6DC5"/>
    <w:rsid w:val="00BD6F25"/>
    <w:rsid w:val="00BD7947"/>
    <w:rsid w:val="00BD7B7E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A62"/>
    <w:rsid w:val="00C055D7"/>
    <w:rsid w:val="00C05A54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2D65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4A3"/>
    <w:rsid w:val="00C17A84"/>
    <w:rsid w:val="00C17DB0"/>
    <w:rsid w:val="00C17DD2"/>
    <w:rsid w:val="00C17DEC"/>
    <w:rsid w:val="00C17EB6"/>
    <w:rsid w:val="00C17FD9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8B5"/>
    <w:rsid w:val="00C22B60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02CF"/>
    <w:rsid w:val="00C31529"/>
    <w:rsid w:val="00C31587"/>
    <w:rsid w:val="00C317FE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95"/>
    <w:rsid w:val="00C52DB9"/>
    <w:rsid w:val="00C531A4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22E"/>
    <w:rsid w:val="00C62330"/>
    <w:rsid w:val="00C6268D"/>
    <w:rsid w:val="00C6299D"/>
    <w:rsid w:val="00C62A86"/>
    <w:rsid w:val="00C62FF8"/>
    <w:rsid w:val="00C635ED"/>
    <w:rsid w:val="00C63848"/>
    <w:rsid w:val="00C6417E"/>
    <w:rsid w:val="00C64280"/>
    <w:rsid w:val="00C64554"/>
    <w:rsid w:val="00C6459D"/>
    <w:rsid w:val="00C6487E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DA1"/>
    <w:rsid w:val="00C6750F"/>
    <w:rsid w:val="00C6775E"/>
    <w:rsid w:val="00C67D8A"/>
    <w:rsid w:val="00C67E03"/>
    <w:rsid w:val="00C700BB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670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4CD0"/>
    <w:rsid w:val="00C854DA"/>
    <w:rsid w:val="00C854EF"/>
    <w:rsid w:val="00C8577C"/>
    <w:rsid w:val="00C858FA"/>
    <w:rsid w:val="00C85980"/>
    <w:rsid w:val="00C85B97"/>
    <w:rsid w:val="00C86109"/>
    <w:rsid w:val="00C86209"/>
    <w:rsid w:val="00C867C9"/>
    <w:rsid w:val="00C86E81"/>
    <w:rsid w:val="00C87089"/>
    <w:rsid w:val="00C87172"/>
    <w:rsid w:val="00C87BA1"/>
    <w:rsid w:val="00C905AF"/>
    <w:rsid w:val="00C911D3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532D"/>
    <w:rsid w:val="00C956CA"/>
    <w:rsid w:val="00C95BD4"/>
    <w:rsid w:val="00C96816"/>
    <w:rsid w:val="00C969B6"/>
    <w:rsid w:val="00C96E62"/>
    <w:rsid w:val="00C96F70"/>
    <w:rsid w:val="00C970BC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2D0"/>
    <w:rsid w:val="00CA769D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494"/>
    <w:rsid w:val="00CB3E6A"/>
    <w:rsid w:val="00CB42EC"/>
    <w:rsid w:val="00CB4450"/>
    <w:rsid w:val="00CB4EBF"/>
    <w:rsid w:val="00CB4F8C"/>
    <w:rsid w:val="00CB4FCE"/>
    <w:rsid w:val="00CB543C"/>
    <w:rsid w:val="00CB558E"/>
    <w:rsid w:val="00CB587A"/>
    <w:rsid w:val="00CB5C94"/>
    <w:rsid w:val="00CB5E91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3EFE"/>
    <w:rsid w:val="00CC416C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243"/>
    <w:rsid w:val="00CD6AEE"/>
    <w:rsid w:val="00CD6E0D"/>
    <w:rsid w:val="00CD75E6"/>
    <w:rsid w:val="00CD7B2C"/>
    <w:rsid w:val="00CE0674"/>
    <w:rsid w:val="00CE07EB"/>
    <w:rsid w:val="00CE0B88"/>
    <w:rsid w:val="00CE16C1"/>
    <w:rsid w:val="00CE18FB"/>
    <w:rsid w:val="00CE1B13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2B5"/>
    <w:rsid w:val="00CF196C"/>
    <w:rsid w:val="00CF21F8"/>
    <w:rsid w:val="00CF266E"/>
    <w:rsid w:val="00CF2D06"/>
    <w:rsid w:val="00CF2EE1"/>
    <w:rsid w:val="00CF33C3"/>
    <w:rsid w:val="00CF436A"/>
    <w:rsid w:val="00CF46EF"/>
    <w:rsid w:val="00CF470A"/>
    <w:rsid w:val="00CF48A3"/>
    <w:rsid w:val="00CF4F18"/>
    <w:rsid w:val="00CF50B7"/>
    <w:rsid w:val="00CF5160"/>
    <w:rsid w:val="00CF59BB"/>
    <w:rsid w:val="00CF6350"/>
    <w:rsid w:val="00CF64EA"/>
    <w:rsid w:val="00CF6C71"/>
    <w:rsid w:val="00CF779B"/>
    <w:rsid w:val="00CF7BBF"/>
    <w:rsid w:val="00CF7DA9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32EC"/>
    <w:rsid w:val="00D0338A"/>
    <w:rsid w:val="00D033C5"/>
    <w:rsid w:val="00D036ED"/>
    <w:rsid w:val="00D03726"/>
    <w:rsid w:val="00D03A04"/>
    <w:rsid w:val="00D03D26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AF4"/>
    <w:rsid w:val="00D10BDC"/>
    <w:rsid w:val="00D10E8B"/>
    <w:rsid w:val="00D11101"/>
    <w:rsid w:val="00D11198"/>
    <w:rsid w:val="00D111EF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0F4C"/>
    <w:rsid w:val="00D21B31"/>
    <w:rsid w:val="00D21E05"/>
    <w:rsid w:val="00D21E07"/>
    <w:rsid w:val="00D21E41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AAF"/>
    <w:rsid w:val="00D32DC1"/>
    <w:rsid w:val="00D32DE4"/>
    <w:rsid w:val="00D33137"/>
    <w:rsid w:val="00D3336A"/>
    <w:rsid w:val="00D33744"/>
    <w:rsid w:val="00D337DF"/>
    <w:rsid w:val="00D338A3"/>
    <w:rsid w:val="00D3467F"/>
    <w:rsid w:val="00D34786"/>
    <w:rsid w:val="00D34910"/>
    <w:rsid w:val="00D34DC4"/>
    <w:rsid w:val="00D34E3F"/>
    <w:rsid w:val="00D34F2A"/>
    <w:rsid w:val="00D34FB6"/>
    <w:rsid w:val="00D3506C"/>
    <w:rsid w:val="00D357AF"/>
    <w:rsid w:val="00D3623E"/>
    <w:rsid w:val="00D36D01"/>
    <w:rsid w:val="00D36D88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79"/>
    <w:rsid w:val="00D5433A"/>
    <w:rsid w:val="00D544D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3A7"/>
    <w:rsid w:val="00D605D7"/>
    <w:rsid w:val="00D61116"/>
    <w:rsid w:val="00D6127B"/>
    <w:rsid w:val="00D61613"/>
    <w:rsid w:val="00D62111"/>
    <w:rsid w:val="00D6251D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0548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0D17"/>
    <w:rsid w:val="00D915CC"/>
    <w:rsid w:val="00D91D97"/>
    <w:rsid w:val="00D92B1E"/>
    <w:rsid w:val="00D92D58"/>
    <w:rsid w:val="00D93489"/>
    <w:rsid w:val="00D9351B"/>
    <w:rsid w:val="00D93539"/>
    <w:rsid w:val="00D935DA"/>
    <w:rsid w:val="00D93CD1"/>
    <w:rsid w:val="00D93EEB"/>
    <w:rsid w:val="00D94397"/>
    <w:rsid w:val="00D95209"/>
    <w:rsid w:val="00D95274"/>
    <w:rsid w:val="00D958D9"/>
    <w:rsid w:val="00D96202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1F69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0CEA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1EA2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2DCB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5C6"/>
    <w:rsid w:val="00E10B8A"/>
    <w:rsid w:val="00E10BB0"/>
    <w:rsid w:val="00E11140"/>
    <w:rsid w:val="00E11A10"/>
    <w:rsid w:val="00E11A2C"/>
    <w:rsid w:val="00E1237F"/>
    <w:rsid w:val="00E1282D"/>
    <w:rsid w:val="00E12EDA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8B"/>
    <w:rsid w:val="00E1789B"/>
    <w:rsid w:val="00E20573"/>
    <w:rsid w:val="00E206AC"/>
    <w:rsid w:val="00E207DA"/>
    <w:rsid w:val="00E20A3A"/>
    <w:rsid w:val="00E20B4E"/>
    <w:rsid w:val="00E20CA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B20"/>
    <w:rsid w:val="00E55BED"/>
    <w:rsid w:val="00E56112"/>
    <w:rsid w:val="00E5635C"/>
    <w:rsid w:val="00E56C0E"/>
    <w:rsid w:val="00E56CAD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45B"/>
    <w:rsid w:val="00E606C5"/>
    <w:rsid w:val="00E60BAD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1AB6"/>
    <w:rsid w:val="00E9218D"/>
    <w:rsid w:val="00E927F7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D96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3C9D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1AF3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1D1A"/>
    <w:rsid w:val="00ED236F"/>
    <w:rsid w:val="00ED2AEC"/>
    <w:rsid w:val="00ED2F84"/>
    <w:rsid w:val="00ED3647"/>
    <w:rsid w:val="00ED3C82"/>
    <w:rsid w:val="00ED3DE4"/>
    <w:rsid w:val="00ED4414"/>
    <w:rsid w:val="00ED46BB"/>
    <w:rsid w:val="00ED4DF9"/>
    <w:rsid w:val="00ED529A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1E4"/>
    <w:rsid w:val="00EE23CB"/>
    <w:rsid w:val="00EE26B5"/>
    <w:rsid w:val="00EE2DEF"/>
    <w:rsid w:val="00EE33B1"/>
    <w:rsid w:val="00EE3C9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4917"/>
    <w:rsid w:val="00EF4E1C"/>
    <w:rsid w:val="00EF59BD"/>
    <w:rsid w:val="00EF6B4A"/>
    <w:rsid w:val="00EF7319"/>
    <w:rsid w:val="00EF764E"/>
    <w:rsid w:val="00EF7D61"/>
    <w:rsid w:val="00F0107D"/>
    <w:rsid w:val="00F016E4"/>
    <w:rsid w:val="00F01FFC"/>
    <w:rsid w:val="00F02382"/>
    <w:rsid w:val="00F027A0"/>
    <w:rsid w:val="00F02890"/>
    <w:rsid w:val="00F03385"/>
    <w:rsid w:val="00F036C7"/>
    <w:rsid w:val="00F03AD2"/>
    <w:rsid w:val="00F03B11"/>
    <w:rsid w:val="00F044F8"/>
    <w:rsid w:val="00F04C6C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5DF"/>
    <w:rsid w:val="00F07F51"/>
    <w:rsid w:val="00F07FA8"/>
    <w:rsid w:val="00F1046A"/>
    <w:rsid w:val="00F10C74"/>
    <w:rsid w:val="00F10C95"/>
    <w:rsid w:val="00F11210"/>
    <w:rsid w:val="00F1194D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B7D"/>
    <w:rsid w:val="00F22E53"/>
    <w:rsid w:val="00F22EED"/>
    <w:rsid w:val="00F23006"/>
    <w:rsid w:val="00F2348A"/>
    <w:rsid w:val="00F2386A"/>
    <w:rsid w:val="00F23B15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30514"/>
    <w:rsid w:val="00F3088D"/>
    <w:rsid w:val="00F314A0"/>
    <w:rsid w:val="00F326DA"/>
    <w:rsid w:val="00F329DF"/>
    <w:rsid w:val="00F3343E"/>
    <w:rsid w:val="00F33C1F"/>
    <w:rsid w:val="00F34301"/>
    <w:rsid w:val="00F34352"/>
    <w:rsid w:val="00F34E74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5E8"/>
    <w:rsid w:val="00F52035"/>
    <w:rsid w:val="00F52061"/>
    <w:rsid w:val="00F527DB"/>
    <w:rsid w:val="00F529C5"/>
    <w:rsid w:val="00F537D1"/>
    <w:rsid w:val="00F53F13"/>
    <w:rsid w:val="00F53F1E"/>
    <w:rsid w:val="00F54023"/>
    <w:rsid w:val="00F5453F"/>
    <w:rsid w:val="00F546FD"/>
    <w:rsid w:val="00F54EA3"/>
    <w:rsid w:val="00F54F30"/>
    <w:rsid w:val="00F554B3"/>
    <w:rsid w:val="00F56583"/>
    <w:rsid w:val="00F56B94"/>
    <w:rsid w:val="00F56C05"/>
    <w:rsid w:val="00F5764E"/>
    <w:rsid w:val="00F57829"/>
    <w:rsid w:val="00F57EA2"/>
    <w:rsid w:val="00F60170"/>
    <w:rsid w:val="00F60265"/>
    <w:rsid w:val="00F607D0"/>
    <w:rsid w:val="00F61BF5"/>
    <w:rsid w:val="00F61D6F"/>
    <w:rsid w:val="00F61DB8"/>
    <w:rsid w:val="00F61FA5"/>
    <w:rsid w:val="00F61FD4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58B4"/>
    <w:rsid w:val="00F665DE"/>
    <w:rsid w:val="00F667BD"/>
    <w:rsid w:val="00F6682E"/>
    <w:rsid w:val="00F6786C"/>
    <w:rsid w:val="00F67A88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C8C"/>
    <w:rsid w:val="00F76E85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31B0"/>
    <w:rsid w:val="00F834EA"/>
    <w:rsid w:val="00F83757"/>
    <w:rsid w:val="00F83761"/>
    <w:rsid w:val="00F83BB9"/>
    <w:rsid w:val="00F84488"/>
    <w:rsid w:val="00F84E35"/>
    <w:rsid w:val="00F84F29"/>
    <w:rsid w:val="00F85075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793"/>
    <w:rsid w:val="00FB5185"/>
    <w:rsid w:val="00FB5629"/>
    <w:rsid w:val="00FB5899"/>
    <w:rsid w:val="00FB5F5C"/>
    <w:rsid w:val="00FB63A2"/>
    <w:rsid w:val="00FB6848"/>
    <w:rsid w:val="00FB6DDD"/>
    <w:rsid w:val="00FB729B"/>
    <w:rsid w:val="00FB7886"/>
    <w:rsid w:val="00FB7B8B"/>
    <w:rsid w:val="00FB7F23"/>
    <w:rsid w:val="00FB7FAE"/>
    <w:rsid w:val="00FC00CE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171A"/>
    <w:rsid w:val="00FE26E8"/>
    <w:rsid w:val="00FE2E2B"/>
    <w:rsid w:val="00FE2E84"/>
    <w:rsid w:val="00FE40EF"/>
    <w:rsid w:val="00FE4EAF"/>
    <w:rsid w:val="00FE56E1"/>
    <w:rsid w:val="00FE5B6B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84F9106"/>
  <w15:docId w15:val="{D40011B7-999F-4F10-B87E-7BD3E131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816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A15DD-50D7-488B-AEF7-6F345B3D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1162</TotalTime>
  <Pages>20</Pages>
  <Words>2939</Words>
  <Characters>16753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Thanaporn Panuthai</cp:lastModifiedBy>
  <cp:revision>214</cp:revision>
  <cp:lastPrinted>2023-11-07T06:41:00Z</cp:lastPrinted>
  <dcterms:created xsi:type="dcterms:W3CDTF">2022-05-07T09:38:00Z</dcterms:created>
  <dcterms:modified xsi:type="dcterms:W3CDTF">2023-11-13T08:03:00Z</dcterms:modified>
</cp:coreProperties>
</file>