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3126C0C5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30FBBFE6" w:rsidR="003E4AF2" w:rsidRPr="00AC2B57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</w:t>
      </w: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FD3B0FB" w14:textId="1158F3A4" w:rsidR="003E4AF2" w:rsidRPr="00AC2B57" w:rsidRDefault="003E4AF2" w:rsidP="003E4AF2">
      <w:pPr>
        <w:jc w:val="thaiDistribute"/>
        <w:rPr>
          <w:rFonts w:ascii="BrowalliaUPC" w:hAnsi="BrowalliaUPC" w:cs="BrowalliaUPC"/>
          <w:sz w:val="28"/>
          <w:szCs w:val="28"/>
        </w:rPr>
      </w:pPr>
      <w:r w:rsidRPr="00153610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ข้าพเจ้าได้สอบทานงบแสดงฐานะการเงินรวมและ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เฉพาะ</w:t>
      </w:r>
      <w:r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proofErr w:type="spellStart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</w:t>
      </w:r>
      <w:r w:rsidR="005A27DB" w:rsidRPr="005E5DF2">
        <w:rPr>
          <w:rFonts w:ascii="BrowalliaUPC" w:hAnsi="BrowalliaUPC" w:cs="BrowalliaUPC"/>
          <w:sz w:val="28"/>
          <w:szCs w:val="28"/>
          <w:lang w:bidi="th-TH"/>
        </w:rPr>
        <w:t xml:space="preserve">   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บริษัทย่อย (“กลุ่มบริษัท”) </w:t>
      </w:r>
      <w:r w:rsidR="00A5354C" w:rsidRPr="00A5354C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A5354C" w:rsidRPr="00A5354C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331B99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A5354C" w:rsidRPr="00A5354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ยน </w:t>
      </w:r>
      <w:r w:rsidR="00A5354C" w:rsidRPr="00A5354C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4C1956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A5354C" w:rsidRPr="00A5354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A5354C" w:rsidRPr="00A5354C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A5354C" w:rsidRPr="00A5354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5354C" w:rsidRPr="00A5354C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331B99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A5354C" w:rsidRPr="00A5354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A5354C" w:rsidRPr="00A5354C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331B99" w:rsidRPr="00331B99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A5354C" w:rsidRPr="00A5354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5354C" w:rsidRPr="00A5354C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4C1956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A5354C" w:rsidRPr="00A5354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5354C" w:rsidRPr="00A5354C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</w:t>
      </w:r>
      <w:r w:rsidR="00A5354C" w:rsidRPr="00A5354C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A5354C" w:rsidRPr="00A5354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5354C" w:rsidRPr="00A5354C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331B99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331B99" w:rsidRPr="00331B99">
        <w:rPr>
          <w:rFonts w:ascii="BrowalliaUPC" w:hAnsi="BrowalliaUPC" w:cs="BrowalliaUPC" w:hint="cs"/>
          <w:spacing w:val="-6"/>
          <w:sz w:val="28"/>
          <w:szCs w:val="28"/>
          <w:cs/>
          <w:lang w:bidi="th-TH"/>
        </w:rPr>
        <w:t>เก้า</w:t>
      </w:r>
      <w:r w:rsidR="00A5354C" w:rsidRPr="00331B99">
        <w:rPr>
          <w:rFonts w:ascii="BrowalliaUPC" w:hAnsi="BrowalliaUPC" w:cs="BrowalliaUPC" w:hint="cs"/>
          <w:spacing w:val="-6"/>
          <w:sz w:val="28"/>
          <w:szCs w:val="28"/>
          <w:cs/>
          <w:lang w:bidi="th-TH"/>
        </w:rPr>
        <w:t>เดือน</w:t>
      </w:r>
      <w:r w:rsidR="00A5354C" w:rsidRPr="00331B99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>สิ้นสุดวันเดียวกัน</w:t>
      </w:r>
      <w:r w:rsidR="004C1956" w:rsidRPr="00331B99">
        <w:rPr>
          <w:rFonts w:ascii="BrowalliaUPC" w:hAnsi="BrowalliaUPC" w:cs="BrowalliaUPC"/>
          <w:spacing w:val="-6"/>
          <w:sz w:val="28"/>
          <w:szCs w:val="28"/>
          <w:lang w:bidi="th-TH"/>
        </w:rPr>
        <w:t xml:space="preserve"> </w:t>
      </w:r>
      <w:r w:rsidRPr="00331B99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>และหมายเหตุประกอบงบการเงิน</w:t>
      </w:r>
      <w:r w:rsidRPr="00331B99">
        <w:rPr>
          <w:rFonts w:ascii="BrowalliaUPC" w:hAnsi="BrowalliaUPC" w:cs="BrowalliaUPC" w:hint="cs"/>
          <w:spacing w:val="-6"/>
          <w:sz w:val="28"/>
          <w:szCs w:val="28"/>
          <w:cs/>
          <w:lang w:bidi="th-TH"/>
        </w:rPr>
        <w:t>ระหว่างกาล</w:t>
      </w:r>
      <w:r w:rsidRPr="00331B99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>แบบย่อ</w:t>
      </w:r>
      <w:r w:rsidRPr="00331B99">
        <w:rPr>
          <w:rFonts w:ascii="BrowalliaUPC" w:hAnsi="BrowalliaUPC" w:cs="BrowalliaUPC"/>
          <w:spacing w:val="-6"/>
          <w:sz w:val="28"/>
          <w:szCs w:val="28"/>
          <w:lang w:bidi="th-TH"/>
        </w:rPr>
        <w:t xml:space="preserve"> </w:t>
      </w:r>
      <w:r w:rsidRPr="00331B99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(</w:t>
      </w:r>
      <w:r w:rsidRPr="00331B99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 xml:space="preserve">รวมเรียกว่า </w:t>
      </w:r>
      <w:r w:rsidRPr="00331B99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“</w:t>
      </w:r>
      <w:r w:rsidRPr="00331B99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ข้อมูลทางการเงิน</w:t>
      </w:r>
      <w:r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ระหว่างกาล</w:t>
      </w:r>
      <w:r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C1FC14" w14:textId="77777777" w:rsidR="003E4AF2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AC2B57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7CF2D9C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D81DFA" w14:textId="0783F1EF" w:rsidR="00EC6DB6" w:rsidRPr="00931D30" w:rsidRDefault="00EC6DB6" w:rsidP="00EC6DB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931D3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098CB318" w:rsidR="00C163F0" w:rsidRPr="00635A0F" w:rsidRDefault="00C163F0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5A0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</w:t>
      </w:r>
      <w:r w:rsidR="001D716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00DACB0" w:rsidR="00CD4D4E" w:rsidRPr="007E5F16" w:rsidRDefault="00AC5413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AC5413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331B99" w:rsidRPr="00AC541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BE7AE1" w:rsidRPr="00AC541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323E0" w:rsidRPr="00AC5413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0572E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6683" w14:textId="77777777" w:rsidR="004C56F7" w:rsidRDefault="004C56F7">
      <w:r>
        <w:separator/>
      </w:r>
    </w:p>
  </w:endnote>
  <w:endnote w:type="continuationSeparator" w:id="0">
    <w:p w14:paraId="7C4D6ABE" w14:textId="77777777" w:rsidR="004C56F7" w:rsidRDefault="004C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9F6D3" w14:textId="77777777" w:rsidR="004C56F7" w:rsidRDefault="004C56F7">
      <w:bookmarkStart w:id="0" w:name="_Hlk482348182"/>
      <w:bookmarkEnd w:id="0"/>
      <w:r>
        <w:separator/>
      </w:r>
    </w:p>
  </w:footnote>
  <w:footnote w:type="continuationSeparator" w:id="0">
    <w:p w14:paraId="387D7DCE" w14:textId="77777777" w:rsidR="004C56F7" w:rsidRDefault="004C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7BC7F20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14BE4F1C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75130981">
    <w:abstractNumId w:val="3"/>
  </w:num>
  <w:num w:numId="2" w16cid:durableId="330570552">
    <w:abstractNumId w:val="2"/>
  </w:num>
  <w:num w:numId="3" w16cid:durableId="614561235">
    <w:abstractNumId w:val="1"/>
  </w:num>
  <w:num w:numId="4" w16cid:durableId="1907374555">
    <w:abstractNumId w:val="0"/>
  </w:num>
  <w:num w:numId="5" w16cid:durableId="1187719210">
    <w:abstractNumId w:val="6"/>
  </w:num>
  <w:num w:numId="6" w16cid:durableId="1435904132">
    <w:abstractNumId w:val="5"/>
  </w:num>
  <w:num w:numId="7" w16cid:durableId="54474003">
    <w:abstractNumId w:val="10"/>
  </w:num>
  <w:num w:numId="8" w16cid:durableId="2043506086">
    <w:abstractNumId w:val="16"/>
  </w:num>
  <w:num w:numId="9" w16cid:durableId="769161911">
    <w:abstractNumId w:val="5"/>
  </w:num>
  <w:num w:numId="10" w16cid:durableId="12152036">
    <w:abstractNumId w:val="15"/>
  </w:num>
  <w:num w:numId="11" w16cid:durableId="827669695">
    <w:abstractNumId w:val="13"/>
  </w:num>
  <w:num w:numId="12" w16cid:durableId="829566655">
    <w:abstractNumId w:val="4"/>
  </w:num>
  <w:num w:numId="13" w16cid:durableId="1711880385">
    <w:abstractNumId w:val="8"/>
  </w:num>
  <w:num w:numId="14" w16cid:durableId="1661496478">
    <w:abstractNumId w:val="7"/>
  </w:num>
  <w:num w:numId="15" w16cid:durableId="2081174876">
    <w:abstractNumId w:val="8"/>
  </w:num>
  <w:num w:numId="16" w16cid:durableId="498470732">
    <w:abstractNumId w:val="9"/>
  </w:num>
  <w:num w:numId="17" w16cid:durableId="1958483255">
    <w:abstractNumId w:val="11"/>
  </w:num>
  <w:num w:numId="18" w16cid:durableId="2031830603">
    <w:abstractNumId w:val="15"/>
  </w:num>
  <w:num w:numId="19" w16cid:durableId="1657420025">
    <w:abstractNumId w:val="13"/>
  </w:num>
  <w:num w:numId="20" w16cid:durableId="825048496">
    <w:abstractNumId w:val="4"/>
  </w:num>
  <w:num w:numId="21" w16cid:durableId="1880360579">
    <w:abstractNumId w:val="8"/>
  </w:num>
  <w:num w:numId="22" w16cid:durableId="552080371">
    <w:abstractNumId w:val="7"/>
  </w:num>
  <w:num w:numId="23" w16cid:durableId="1754469240">
    <w:abstractNumId w:val="7"/>
  </w:num>
  <w:num w:numId="24" w16cid:durableId="296300645">
    <w:abstractNumId w:val="7"/>
  </w:num>
  <w:num w:numId="25" w16cid:durableId="2137677185">
    <w:abstractNumId w:val="8"/>
  </w:num>
  <w:num w:numId="26" w16cid:durableId="1097285198">
    <w:abstractNumId w:val="8"/>
  </w:num>
  <w:num w:numId="27" w16cid:durableId="441801096">
    <w:abstractNumId w:val="8"/>
  </w:num>
  <w:num w:numId="28" w16cid:durableId="1733776320">
    <w:abstractNumId w:val="14"/>
  </w:num>
  <w:num w:numId="29" w16cid:durableId="848058739">
    <w:abstractNumId w:val="14"/>
  </w:num>
  <w:num w:numId="30" w16cid:durableId="710959092">
    <w:abstractNumId w:val="14"/>
  </w:num>
  <w:num w:numId="31" w16cid:durableId="355470504">
    <w:abstractNumId w:val="12"/>
  </w:num>
  <w:num w:numId="32" w16cid:durableId="1904875895">
    <w:abstractNumId w:val="12"/>
  </w:num>
  <w:num w:numId="33" w16cid:durableId="14448839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52614"/>
    <w:rsid w:val="000572E0"/>
    <w:rsid w:val="00063F41"/>
    <w:rsid w:val="00067A2B"/>
    <w:rsid w:val="000723F7"/>
    <w:rsid w:val="00074485"/>
    <w:rsid w:val="000828F1"/>
    <w:rsid w:val="00082F03"/>
    <w:rsid w:val="00082F59"/>
    <w:rsid w:val="000875D8"/>
    <w:rsid w:val="00090C45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12B69"/>
    <w:rsid w:val="001222ED"/>
    <w:rsid w:val="001316D3"/>
    <w:rsid w:val="00132F51"/>
    <w:rsid w:val="00142624"/>
    <w:rsid w:val="00142760"/>
    <w:rsid w:val="00142E5B"/>
    <w:rsid w:val="001554CD"/>
    <w:rsid w:val="00155A91"/>
    <w:rsid w:val="00156104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210D"/>
    <w:rsid w:val="001A3BFB"/>
    <w:rsid w:val="001A3C20"/>
    <w:rsid w:val="001B198C"/>
    <w:rsid w:val="001B5B4A"/>
    <w:rsid w:val="001B726D"/>
    <w:rsid w:val="001B7388"/>
    <w:rsid w:val="001C0F98"/>
    <w:rsid w:val="001C6107"/>
    <w:rsid w:val="001D2302"/>
    <w:rsid w:val="001D716E"/>
    <w:rsid w:val="001D7BB3"/>
    <w:rsid w:val="001D7BB5"/>
    <w:rsid w:val="001E12A6"/>
    <w:rsid w:val="001E498F"/>
    <w:rsid w:val="00214B4B"/>
    <w:rsid w:val="0022518C"/>
    <w:rsid w:val="00237A7E"/>
    <w:rsid w:val="00241F16"/>
    <w:rsid w:val="00242C27"/>
    <w:rsid w:val="00247969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A252E"/>
    <w:rsid w:val="002B0726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1B99"/>
    <w:rsid w:val="00334C25"/>
    <w:rsid w:val="00335E5B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403792"/>
    <w:rsid w:val="004110F4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1956"/>
    <w:rsid w:val="004C2111"/>
    <w:rsid w:val="004C56F7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5070FA"/>
    <w:rsid w:val="0052186A"/>
    <w:rsid w:val="005321DA"/>
    <w:rsid w:val="0054553D"/>
    <w:rsid w:val="00547541"/>
    <w:rsid w:val="00551365"/>
    <w:rsid w:val="0056217D"/>
    <w:rsid w:val="005627FF"/>
    <w:rsid w:val="00565186"/>
    <w:rsid w:val="00567584"/>
    <w:rsid w:val="00567742"/>
    <w:rsid w:val="00577D61"/>
    <w:rsid w:val="005822AC"/>
    <w:rsid w:val="00583C7A"/>
    <w:rsid w:val="00584B84"/>
    <w:rsid w:val="0059138B"/>
    <w:rsid w:val="00591F0D"/>
    <w:rsid w:val="005A27DB"/>
    <w:rsid w:val="005A29D0"/>
    <w:rsid w:val="005B183C"/>
    <w:rsid w:val="005B23C4"/>
    <w:rsid w:val="005B405A"/>
    <w:rsid w:val="005B48CB"/>
    <w:rsid w:val="005C2CCB"/>
    <w:rsid w:val="005C6479"/>
    <w:rsid w:val="005C69FD"/>
    <w:rsid w:val="005D24D3"/>
    <w:rsid w:val="005D7025"/>
    <w:rsid w:val="005E2D67"/>
    <w:rsid w:val="005E4B76"/>
    <w:rsid w:val="005E5578"/>
    <w:rsid w:val="005E5DF2"/>
    <w:rsid w:val="005F09CE"/>
    <w:rsid w:val="005F4D62"/>
    <w:rsid w:val="00610ED7"/>
    <w:rsid w:val="006147CF"/>
    <w:rsid w:val="006147E5"/>
    <w:rsid w:val="00620CE3"/>
    <w:rsid w:val="00621086"/>
    <w:rsid w:val="0062208C"/>
    <w:rsid w:val="00633194"/>
    <w:rsid w:val="00634D49"/>
    <w:rsid w:val="006365A1"/>
    <w:rsid w:val="00636AA2"/>
    <w:rsid w:val="00653B85"/>
    <w:rsid w:val="00663F9F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4B29"/>
    <w:rsid w:val="006C6376"/>
    <w:rsid w:val="006D6FF5"/>
    <w:rsid w:val="006F1099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2F41"/>
    <w:rsid w:val="007265F7"/>
    <w:rsid w:val="00726C03"/>
    <w:rsid w:val="00731894"/>
    <w:rsid w:val="00731AAD"/>
    <w:rsid w:val="007408B1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6298"/>
    <w:rsid w:val="007A74F9"/>
    <w:rsid w:val="007C0DED"/>
    <w:rsid w:val="007C6319"/>
    <w:rsid w:val="007C6354"/>
    <w:rsid w:val="007D244E"/>
    <w:rsid w:val="007D41A1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B54"/>
    <w:rsid w:val="00840F58"/>
    <w:rsid w:val="00843100"/>
    <w:rsid w:val="00847054"/>
    <w:rsid w:val="00850F25"/>
    <w:rsid w:val="00852CFD"/>
    <w:rsid w:val="008534AA"/>
    <w:rsid w:val="008541C2"/>
    <w:rsid w:val="008719C2"/>
    <w:rsid w:val="00880A55"/>
    <w:rsid w:val="008835F6"/>
    <w:rsid w:val="00884701"/>
    <w:rsid w:val="00884FF7"/>
    <w:rsid w:val="00894ACE"/>
    <w:rsid w:val="008A7440"/>
    <w:rsid w:val="008A769F"/>
    <w:rsid w:val="008B0623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46A6"/>
    <w:rsid w:val="00907FD4"/>
    <w:rsid w:val="00912F98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7E70"/>
    <w:rsid w:val="00967CCB"/>
    <w:rsid w:val="00970DA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786"/>
    <w:rsid w:val="009B1F44"/>
    <w:rsid w:val="009B3183"/>
    <w:rsid w:val="009B4573"/>
    <w:rsid w:val="009C002A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5354C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5413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07B05"/>
    <w:rsid w:val="00B1324D"/>
    <w:rsid w:val="00B157E2"/>
    <w:rsid w:val="00B1718D"/>
    <w:rsid w:val="00B24A45"/>
    <w:rsid w:val="00B25B92"/>
    <w:rsid w:val="00B26948"/>
    <w:rsid w:val="00B3179E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736EC"/>
    <w:rsid w:val="00B75B2F"/>
    <w:rsid w:val="00B77AE2"/>
    <w:rsid w:val="00B77FC9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4F43"/>
    <w:rsid w:val="00BC60A9"/>
    <w:rsid w:val="00BD1B7B"/>
    <w:rsid w:val="00BE0C8A"/>
    <w:rsid w:val="00BE334D"/>
    <w:rsid w:val="00BE4988"/>
    <w:rsid w:val="00BE7AE1"/>
    <w:rsid w:val="00BF1C24"/>
    <w:rsid w:val="00BF5E73"/>
    <w:rsid w:val="00C0416D"/>
    <w:rsid w:val="00C06939"/>
    <w:rsid w:val="00C163F0"/>
    <w:rsid w:val="00C173BF"/>
    <w:rsid w:val="00C21E3B"/>
    <w:rsid w:val="00C35B1A"/>
    <w:rsid w:val="00C37A26"/>
    <w:rsid w:val="00C41C7D"/>
    <w:rsid w:val="00C47427"/>
    <w:rsid w:val="00C502C2"/>
    <w:rsid w:val="00C63023"/>
    <w:rsid w:val="00C63743"/>
    <w:rsid w:val="00C7695E"/>
    <w:rsid w:val="00C76C6C"/>
    <w:rsid w:val="00C80EC5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25C2"/>
    <w:rsid w:val="00CD4D4E"/>
    <w:rsid w:val="00CE24E5"/>
    <w:rsid w:val="00CE41DB"/>
    <w:rsid w:val="00CE4D96"/>
    <w:rsid w:val="00CE520E"/>
    <w:rsid w:val="00CE5A2C"/>
    <w:rsid w:val="00CF1EA0"/>
    <w:rsid w:val="00D078C4"/>
    <w:rsid w:val="00D15EA5"/>
    <w:rsid w:val="00D17847"/>
    <w:rsid w:val="00D2100B"/>
    <w:rsid w:val="00D24220"/>
    <w:rsid w:val="00D3089E"/>
    <w:rsid w:val="00D31D7A"/>
    <w:rsid w:val="00D323E0"/>
    <w:rsid w:val="00D33E60"/>
    <w:rsid w:val="00D4410C"/>
    <w:rsid w:val="00D460E7"/>
    <w:rsid w:val="00D63ABC"/>
    <w:rsid w:val="00D643B7"/>
    <w:rsid w:val="00D65332"/>
    <w:rsid w:val="00D675F1"/>
    <w:rsid w:val="00D73B96"/>
    <w:rsid w:val="00D80807"/>
    <w:rsid w:val="00D84E22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362D"/>
    <w:rsid w:val="00DD61A9"/>
    <w:rsid w:val="00DD6EF1"/>
    <w:rsid w:val="00DE4958"/>
    <w:rsid w:val="00DE50C0"/>
    <w:rsid w:val="00E01552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0469F"/>
    <w:rsid w:val="00F13DCA"/>
    <w:rsid w:val="00F14ED4"/>
    <w:rsid w:val="00F246A1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909CD"/>
    <w:rsid w:val="00F974D1"/>
    <w:rsid w:val="00FA121E"/>
    <w:rsid w:val="00FA16E0"/>
    <w:rsid w:val="00FB6ACB"/>
    <w:rsid w:val="00FB7BC3"/>
    <w:rsid w:val="00FC4397"/>
    <w:rsid w:val="00FC499D"/>
    <w:rsid w:val="00FD05AD"/>
    <w:rsid w:val="00FD0666"/>
    <w:rsid w:val="00FD6F44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1" ma:contentTypeDescription="Create a new document." ma:contentTypeScope="" ma:versionID="619a4f145b75f3c9134e5c537e80153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49c7530a1f5a74ac0122119921c2222e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d685628e-7c0a-498b-8a01-f41cb0ae94ad"/>
    <ds:schemaRef ds:uri="http://purl.org/dc/terms/"/>
    <ds:schemaRef ds:uri="http://schemas.openxmlformats.org/package/2006/metadata/core-properties"/>
    <ds:schemaRef ds:uri="52808f22-a44d-46be-92f8-d83e51f554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1A717F-FD96-4175-B7EF-DDBA98C20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281</TotalTime>
  <Pages>2</Pages>
  <Words>341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138</cp:revision>
  <cp:lastPrinted>2020-11-04T08:31:00Z</cp:lastPrinted>
  <dcterms:created xsi:type="dcterms:W3CDTF">2019-03-12T06:58:00Z</dcterms:created>
  <dcterms:modified xsi:type="dcterms:W3CDTF">2023-11-13T12:03:00Z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