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85427" w14:textId="77777777" w:rsidR="00EC5050" w:rsidRPr="00A92DA2" w:rsidRDefault="00EC5050" w:rsidP="00EC5050">
      <w:pPr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B38E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317102FB" w14:textId="77777777" w:rsidR="00EC5050" w:rsidRPr="00A92DA2" w:rsidRDefault="00EC5050" w:rsidP="00EC5050">
      <w:pPr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--------------------------------------------------------------------------------------------------------------------------</w:t>
      </w:r>
    </w:p>
    <w:p w14:paraId="578C3478" w14:textId="77777777" w:rsidR="00EC5050" w:rsidRPr="005B38E1" w:rsidRDefault="00EC5050" w:rsidP="00EC5050">
      <w:pPr>
        <w:spacing w:line="380" w:lineRule="exact"/>
        <w:jc w:val="center"/>
        <w:rPr>
          <w:b/>
          <w:bCs/>
          <w:color w:val="000000" w:themeColor="text1"/>
          <w:sz w:val="32"/>
          <w:szCs w:val="32"/>
          <w:cs/>
        </w:rPr>
      </w:pPr>
      <w:r w:rsidRPr="005B38E1">
        <w:rPr>
          <w:rFonts w:hint="cs"/>
          <w:b/>
          <w:bCs/>
          <w:color w:val="000000" w:themeColor="text1"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8C5BEE7" w14:textId="77777777" w:rsidR="00EC5050" w:rsidRPr="00A92DA2" w:rsidRDefault="00EC5050" w:rsidP="00EC5050">
      <w:pPr>
        <w:pStyle w:val="a3"/>
        <w:tabs>
          <w:tab w:val="clear" w:pos="1080"/>
          <w:tab w:val="left" w:pos="924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5B38E1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สำหรับงวดสามเดือนและ</w:t>
      </w:r>
      <w:r w:rsidRPr="005B38E1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เก้า</w:t>
      </w:r>
      <w:r w:rsidRPr="005B38E1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เดือนสิ้นสุดวันที่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 30 </w:t>
      </w:r>
      <w:r w:rsidRPr="005B38E1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กันยายน</w:t>
      </w:r>
      <w:r w:rsidRPr="005B38E1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  <w:r w:rsidRPr="00A92DA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2566</w:t>
      </w:r>
    </w:p>
    <w:p w14:paraId="15397F8F" w14:textId="77777777" w:rsidR="00EC5050" w:rsidRPr="00A92DA2" w:rsidRDefault="00EC5050" w:rsidP="00EC5050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59DF4A0B" w14:textId="77777777" w:rsidR="00EC5050" w:rsidRPr="00A92DA2" w:rsidRDefault="00EC5050" w:rsidP="00EC5050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EC5050" w:rsidRPr="00A92DA2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66287191" w14:textId="77777777" w:rsidR="00EC5050" w:rsidRPr="005B38E1" w:rsidRDefault="00EC5050" w:rsidP="00EC5050">
      <w:pPr>
        <w:spacing w:line="36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B38E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</w:t>
      </w:r>
      <w:r w:rsidRPr="005B38E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ข้อมูลทางการเงินระหว่างกาล</w:t>
      </w:r>
      <w:r w:rsidRPr="005B38E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โดยผู้สอบบัญชีรับอนุญาต</w:t>
      </w:r>
    </w:p>
    <w:p w14:paraId="3899C542" w14:textId="77777777" w:rsidR="00EC5050" w:rsidRPr="00A92DA2" w:rsidRDefault="00EC5050" w:rsidP="00EC5050">
      <w:pPr>
        <w:spacing w:line="36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7E3138EF" w14:textId="77777777" w:rsidR="00EC5050" w:rsidRPr="005B38E1" w:rsidRDefault="00EC5050" w:rsidP="00EC5050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เสนอ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และคณะกรรมการ</w:t>
      </w:r>
    </w:p>
    <w:p w14:paraId="41621F5C" w14:textId="77777777" w:rsidR="00EC5050" w:rsidRPr="005B38E1" w:rsidRDefault="00EC5050" w:rsidP="00EC5050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บริษัท พรพรหมเม็ททอล จำกัด (มหาชน)</w:t>
      </w:r>
    </w:p>
    <w:p w14:paraId="6C59F40C" w14:textId="77777777" w:rsidR="00EC5050" w:rsidRPr="00A92DA2" w:rsidRDefault="00EC5050" w:rsidP="00EC5050">
      <w:pPr>
        <w:spacing w:line="36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51F45237" w14:textId="77777777" w:rsidR="00EC5050" w:rsidRPr="005B38E1" w:rsidRDefault="00EC5050" w:rsidP="00EC505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92DA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ข้าพเจ้าได้สอบทานงบ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แสดงฐานะการเงินรวม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 </w:t>
      </w:r>
      <w:r w:rsidRPr="00A92DA2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 xml:space="preserve"> งบกำไรขาดทุน</w:t>
      </w:r>
      <w:r w:rsidRPr="005B38E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เบ็ดเสร็จรวม</w:t>
      </w:r>
      <w:r w:rsidRPr="005B38E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สำหรับงวดสามเดือนและ</w:t>
      </w:r>
      <w:r w:rsidRPr="005B38E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เก้า</w:t>
      </w:r>
      <w:r w:rsidRPr="005B38E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เดือนสิ้นสุดวันเดียวกัน</w:t>
      </w:r>
      <w:r w:rsidRPr="005B38E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งบแสดงการเปลี่ยนแปลงส่วนของ</w:t>
      </w:r>
      <w:r w:rsidRPr="005B38E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ผู้ถือหุ้นรวมและงบกระแสเงินสดรวมสำหรับงวดเก้าเดือนสิ้นสุดวันเดียวกันและหมายเหตุประกอบ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5B38E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งบการเงินระหว่างกาลรวมแบบย่อของ</w:t>
      </w:r>
      <w:r w:rsidRPr="005B38E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 พรพรหมเม็ททอล จำกัด (มหาชน)</w:t>
      </w:r>
      <w:r w:rsidRPr="005B38E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และบริษัทย่อย</w:t>
      </w:r>
      <w:r w:rsidRPr="005B38E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5B38E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และได้สอบทาน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งบแสดงฐานะการเงิน ณ วันที่ </w:t>
      </w:r>
      <w:r w:rsidRPr="00A92DA2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งบกำไรขาดทุนเบ็ดเสร็จ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สำหรับงวดสามเดือนและ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เดือนสิ้นสุดวันเดียวกัน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เก้าเดือนสิ้นสุดวันเดียวกันและหมายเหตุประกอบงบการเงินระหว่างกาลแบบย่อ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ของบริษัท พรพรหมเม็ททอล จำกัด (มหาชน) ซึ่งผู้บริหารของกิจการเป็นผู้รับผิดชอบ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34 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ส่วนข้าพเจ้าเป็นผู้รับผิดชอบในการ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502EA83" w14:textId="77777777" w:rsidR="00EC5050" w:rsidRPr="00A92DA2" w:rsidRDefault="00EC5050" w:rsidP="00EC5050">
      <w:pPr>
        <w:tabs>
          <w:tab w:val="left" w:pos="1440"/>
        </w:tabs>
        <w:spacing w:line="360" w:lineRule="exact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7BEB77F5" w14:textId="77777777" w:rsidR="00EC5050" w:rsidRPr="00A92DA2" w:rsidRDefault="00EC5050" w:rsidP="00EC5050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</w:pPr>
      <w:r w:rsidRPr="005B38E1">
        <w:rPr>
          <w:rFonts w:ascii="Angsana New" w:hAnsi="Angsana New" w:hint="cs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1365E014" w14:textId="77777777" w:rsidR="00EC5050" w:rsidRPr="00A92DA2" w:rsidRDefault="00EC5050" w:rsidP="00EC505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5B38E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>2410 “</w:t>
      </w:r>
      <w:r w:rsidRPr="005B38E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2DA2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 </w:t>
      </w:r>
      <w:r w:rsidRPr="005B38E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6520C4C" w14:textId="77777777" w:rsidR="00EC5050" w:rsidRPr="00A92DA2" w:rsidRDefault="00EC5050" w:rsidP="00EC505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4AE9FD1" w14:textId="77777777" w:rsidR="00EC5050" w:rsidRPr="005B38E1" w:rsidRDefault="00EC5050" w:rsidP="00EC505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B38E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ข้อสรุป</w:t>
      </w:r>
    </w:p>
    <w:p w14:paraId="4A35F775" w14:textId="77777777" w:rsidR="00EC5050" w:rsidRPr="00A92DA2" w:rsidRDefault="00EC5050" w:rsidP="00EC505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ข้าพเจ้าไม่พบสิ่งที่เป็นเหตุให้เชื่อว่า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ข้อมูลทาง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ระหว่างกาล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ดังกล่าวไม่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>ได้จัดทำขึ้นตาม</w:t>
      </w:r>
      <w:r w:rsidRPr="005B38E1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มาตรฐานการบัญชี ฉบับที่ </w:t>
      </w:r>
      <w:r w:rsidRPr="00A92DA2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34 </w:t>
      </w:r>
      <w:r w:rsidRPr="005B38E1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5B38E1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ในสาระสำคัญ</w:t>
      </w:r>
      <w:r w:rsidRPr="005B38E1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จากการสอบทานของข้าพเจ้า</w:t>
      </w:r>
    </w:p>
    <w:p w14:paraId="136317E0" w14:textId="77777777" w:rsidR="00EC5050" w:rsidRPr="00A92DA2" w:rsidRDefault="00EC5050" w:rsidP="00EC5050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B97B414" w14:textId="77777777" w:rsidR="00EC5050" w:rsidRPr="00A92DA2" w:rsidRDefault="00EC5050" w:rsidP="00EC505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65E45CF2" w14:textId="77777777" w:rsidR="00EC5050" w:rsidRPr="00A92DA2" w:rsidRDefault="00EC5050" w:rsidP="00EC505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04CEAF85" w14:textId="77777777" w:rsidR="00EC5050" w:rsidRPr="00A92DA2" w:rsidRDefault="00EC5050" w:rsidP="00EC505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0830419C" w14:textId="77777777" w:rsidR="00EC5050" w:rsidRPr="00A92DA2" w:rsidRDefault="00EC5050" w:rsidP="00EC5050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  <w:t>(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นางสาวสุลลิต  อาดสว่าง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3E51AB4E" w14:textId="77777777" w:rsidR="00EC5050" w:rsidRPr="00A92DA2" w:rsidRDefault="00EC5050" w:rsidP="00EC5050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</w:rPr>
        <w:tab/>
      </w:r>
      <w:r w:rsidRPr="005B38E1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ผู้สอบบัญชีรับอนุญาต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B38E1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ทะเบียนเลขที่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 w:hint="cs"/>
          <w:color w:val="000000" w:themeColor="text1"/>
          <w:sz w:val="32"/>
          <w:szCs w:val="32"/>
          <w:lang w:val="en-US"/>
        </w:rPr>
        <w:t>7517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E259A90" w14:textId="77777777" w:rsidR="00EC5050" w:rsidRPr="00A92DA2" w:rsidRDefault="00EC5050" w:rsidP="00EC5050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สอบบัญชีธรรมนิติ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</w:p>
    <w:p w14:paraId="63A76E3C" w14:textId="77777777" w:rsidR="00EC5050" w:rsidRPr="005B38E1" w:rsidRDefault="00EC5050" w:rsidP="00EC5050">
      <w:pPr>
        <w:spacing w:line="380" w:lineRule="exact"/>
        <w:rPr>
          <w:rFonts w:ascii="Angsana New" w:hAnsi="Angsana New"/>
          <w:color w:val="000000" w:themeColor="text1"/>
          <w:sz w:val="32"/>
          <w:szCs w:val="32"/>
          <w:cs/>
        </w:rPr>
      </w:pPr>
      <w:r w:rsidRPr="005B38E1">
        <w:rPr>
          <w:rFonts w:ascii="Angsana New" w:hAnsi="Angsana New"/>
          <w:color w:val="000000" w:themeColor="text1"/>
          <w:sz w:val="32"/>
          <w:szCs w:val="32"/>
          <w:cs/>
        </w:rPr>
        <w:t>กรุงเทพมหานคร</w:t>
      </w:r>
    </w:p>
    <w:p w14:paraId="5F1AF01A" w14:textId="293CF187" w:rsidR="00A10C20" w:rsidRPr="00EC5050" w:rsidRDefault="00EC5050" w:rsidP="00EC5050">
      <w:pPr>
        <w:rPr>
          <w:cs/>
        </w:rPr>
      </w:pP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Pr="00DB1C1C">
        <w:rPr>
          <w:rFonts w:ascii="Angsana New" w:hAnsi="Angsana New"/>
          <w:color w:val="000000" w:themeColor="text1"/>
          <w:sz w:val="32"/>
          <w:szCs w:val="32"/>
        </w:rPr>
        <w:t>1</w:t>
      </w:r>
      <w:r w:rsidRPr="005B38E1">
        <w:rPr>
          <w:rFonts w:ascii="Angsana New" w:hAnsi="Angsana New" w:hint="cs"/>
          <w:color w:val="000000" w:themeColor="text1"/>
          <w:sz w:val="32"/>
          <w:szCs w:val="32"/>
        </w:rPr>
        <w:t>0</w:t>
      </w:r>
      <w:r w:rsidRPr="00DB1C1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B3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Pr="00DB1C1C">
        <w:rPr>
          <w:rFonts w:ascii="Angsana New" w:hAnsi="Angsana New"/>
          <w:color w:val="000000" w:themeColor="text1"/>
          <w:sz w:val="32"/>
          <w:szCs w:val="32"/>
        </w:rPr>
        <w:t>2566</w:t>
      </w:r>
    </w:p>
    <w:sectPr w:rsidR="00A10C20" w:rsidRPr="00EC5050" w:rsidSect="00EC5050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B3E23" w14:textId="77777777" w:rsidR="00092E28" w:rsidRDefault="00092E28">
      <w:r>
        <w:separator/>
      </w:r>
    </w:p>
  </w:endnote>
  <w:endnote w:type="continuationSeparator" w:id="0">
    <w:p w14:paraId="5E6CEF2A" w14:textId="77777777" w:rsidR="00092E28" w:rsidRDefault="0009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7BF85" w14:textId="77777777" w:rsidR="00EC5050" w:rsidRDefault="00EC5050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CB393E" w14:textId="77777777" w:rsidR="00EC5050" w:rsidRDefault="00EC5050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9A99" w14:textId="77777777" w:rsidR="00EC5050" w:rsidRDefault="00EC5050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1F2C" w14:textId="77777777" w:rsidR="00EC5050" w:rsidRDefault="00EC5050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F75003" w:rsidRPr="006342B8" w:rsidRDefault="00F75003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F75003" w:rsidRDefault="00F75003"/>
  <w:p w14:paraId="19E0E193" w14:textId="77777777" w:rsidR="00F75003" w:rsidRDefault="00F7500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F75003" w:rsidRDefault="00F75003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5AB44" w14:textId="77777777" w:rsidR="00092E28" w:rsidRDefault="00092E28">
      <w:r>
        <w:separator/>
      </w:r>
    </w:p>
  </w:footnote>
  <w:footnote w:type="continuationSeparator" w:id="0">
    <w:p w14:paraId="16733B73" w14:textId="77777777" w:rsidR="00092E28" w:rsidRDefault="00092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99F1" w14:textId="77777777" w:rsidR="00EC5050" w:rsidRDefault="00EC5050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BC07A7C" w14:textId="77777777" w:rsidR="00EC5050" w:rsidRDefault="00EC5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A1BED" w14:textId="77777777" w:rsidR="00EC5050" w:rsidRDefault="00EC5050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F75003" w:rsidRDefault="00F75003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B38E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F75003" w:rsidRPr="0020624A" w:rsidRDefault="00F75003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B38E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F75003" w:rsidRDefault="00F75003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F75003" w:rsidRPr="00126CCB" w:rsidRDefault="00EC5050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E1FF" w14:textId="5527E050" w:rsidR="00F75003" w:rsidRPr="00EC5050" w:rsidRDefault="00F75003" w:rsidP="00EC5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327560899">
    <w:abstractNumId w:val="6"/>
  </w:num>
  <w:num w:numId="2" w16cid:durableId="2100907118">
    <w:abstractNumId w:val="5"/>
  </w:num>
  <w:num w:numId="3" w16cid:durableId="1762333509">
    <w:abstractNumId w:val="9"/>
  </w:num>
  <w:num w:numId="4" w16cid:durableId="293293645">
    <w:abstractNumId w:val="7"/>
  </w:num>
  <w:num w:numId="5" w16cid:durableId="681050562">
    <w:abstractNumId w:val="8"/>
  </w:num>
  <w:num w:numId="6" w16cid:durableId="1294408825">
    <w:abstractNumId w:val="3"/>
  </w:num>
  <w:num w:numId="7" w16cid:durableId="195698803">
    <w:abstractNumId w:val="2"/>
  </w:num>
  <w:num w:numId="8" w16cid:durableId="1402289941">
    <w:abstractNumId w:val="0"/>
  </w:num>
  <w:num w:numId="9" w16cid:durableId="529150763">
    <w:abstractNumId w:val="1"/>
  </w:num>
  <w:num w:numId="10" w16cid:durableId="545218353">
    <w:abstractNumId w:val="4"/>
  </w:num>
  <w:num w:numId="11" w16cid:durableId="1236428133">
    <w:abstractNumId w:val="24"/>
  </w:num>
  <w:num w:numId="12" w16cid:durableId="994064320">
    <w:abstractNumId w:val="19"/>
  </w:num>
  <w:num w:numId="13" w16cid:durableId="357705923">
    <w:abstractNumId w:val="33"/>
  </w:num>
  <w:num w:numId="14" w16cid:durableId="813066789">
    <w:abstractNumId w:val="22"/>
  </w:num>
  <w:num w:numId="15" w16cid:durableId="743572623">
    <w:abstractNumId w:val="26"/>
  </w:num>
  <w:num w:numId="16" w16cid:durableId="1663243254">
    <w:abstractNumId w:val="31"/>
  </w:num>
  <w:num w:numId="17" w16cid:durableId="209610602">
    <w:abstractNumId w:val="27"/>
  </w:num>
  <w:num w:numId="18" w16cid:durableId="943655772">
    <w:abstractNumId w:val="21"/>
  </w:num>
  <w:num w:numId="19" w16cid:durableId="2005695576">
    <w:abstractNumId w:val="10"/>
  </w:num>
  <w:num w:numId="20" w16cid:durableId="1495141709">
    <w:abstractNumId w:val="35"/>
  </w:num>
  <w:num w:numId="21" w16cid:durableId="1459304036">
    <w:abstractNumId w:val="18"/>
  </w:num>
  <w:num w:numId="22" w16cid:durableId="190263488">
    <w:abstractNumId w:val="29"/>
  </w:num>
  <w:num w:numId="23" w16cid:durableId="1627933369">
    <w:abstractNumId w:val="11"/>
  </w:num>
  <w:num w:numId="24" w16cid:durableId="144855245">
    <w:abstractNumId w:val="13"/>
  </w:num>
  <w:num w:numId="25" w16cid:durableId="652560186">
    <w:abstractNumId w:val="37"/>
  </w:num>
  <w:num w:numId="26" w16cid:durableId="114389168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10753016">
    <w:abstractNumId w:val="25"/>
  </w:num>
  <w:num w:numId="28" w16cid:durableId="968172354">
    <w:abstractNumId w:val="30"/>
  </w:num>
  <w:num w:numId="29" w16cid:durableId="372390447">
    <w:abstractNumId w:val="15"/>
  </w:num>
  <w:num w:numId="30" w16cid:durableId="118770668">
    <w:abstractNumId w:val="16"/>
  </w:num>
  <w:num w:numId="31" w16cid:durableId="2094086912">
    <w:abstractNumId w:val="14"/>
  </w:num>
  <w:num w:numId="32" w16cid:durableId="1517578064">
    <w:abstractNumId w:val="36"/>
  </w:num>
  <w:num w:numId="33" w16cid:durableId="842551659">
    <w:abstractNumId w:val="20"/>
  </w:num>
  <w:num w:numId="34" w16cid:durableId="290794219">
    <w:abstractNumId w:val="17"/>
  </w:num>
  <w:num w:numId="35" w16cid:durableId="579486391">
    <w:abstractNumId w:val="34"/>
  </w:num>
  <w:num w:numId="36" w16cid:durableId="178005372">
    <w:abstractNumId w:val="12"/>
  </w:num>
  <w:num w:numId="37" w16cid:durableId="2124420798">
    <w:abstractNumId w:val="23"/>
  </w:num>
  <w:num w:numId="38" w16cid:durableId="1490561006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8E2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BA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21F"/>
    <w:rsid w:val="0004776E"/>
    <w:rsid w:val="00047F96"/>
    <w:rsid w:val="000501C6"/>
    <w:rsid w:val="00050475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CA1"/>
    <w:rsid w:val="00060EC1"/>
    <w:rsid w:val="00062847"/>
    <w:rsid w:val="00062DA9"/>
    <w:rsid w:val="000640E5"/>
    <w:rsid w:val="000648E3"/>
    <w:rsid w:val="00064BE6"/>
    <w:rsid w:val="0006521C"/>
    <w:rsid w:val="00065625"/>
    <w:rsid w:val="00065D98"/>
    <w:rsid w:val="00066173"/>
    <w:rsid w:val="00066438"/>
    <w:rsid w:val="000666B2"/>
    <w:rsid w:val="00066B6A"/>
    <w:rsid w:val="00066DA3"/>
    <w:rsid w:val="000672AC"/>
    <w:rsid w:val="00067A69"/>
    <w:rsid w:val="00067F75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016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BD3"/>
    <w:rsid w:val="00086011"/>
    <w:rsid w:val="00086397"/>
    <w:rsid w:val="0008685F"/>
    <w:rsid w:val="00086F8F"/>
    <w:rsid w:val="00087E26"/>
    <w:rsid w:val="00090AB8"/>
    <w:rsid w:val="00090C55"/>
    <w:rsid w:val="00090CB5"/>
    <w:rsid w:val="00090E5C"/>
    <w:rsid w:val="000910D3"/>
    <w:rsid w:val="00091DA5"/>
    <w:rsid w:val="0009232C"/>
    <w:rsid w:val="00092354"/>
    <w:rsid w:val="00092655"/>
    <w:rsid w:val="00092E0B"/>
    <w:rsid w:val="00092E28"/>
    <w:rsid w:val="0009335F"/>
    <w:rsid w:val="00094381"/>
    <w:rsid w:val="00095FC4"/>
    <w:rsid w:val="0009644E"/>
    <w:rsid w:val="00096739"/>
    <w:rsid w:val="00096AC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485B"/>
    <w:rsid w:val="000A5846"/>
    <w:rsid w:val="000A588C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5F2"/>
    <w:rsid w:val="000C2A17"/>
    <w:rsid w:val="000C30B5"/>
    <w:rsid w:val="000C31AE"/>
    <w:rsid w:val="000C388B"/>
    <w:rsid w:val="000C3EEB"/>
    <w:rsid w:val="000C4121"/>
    <w:rsid w:val="000C4804"/>
    <w:rsid w:val="000C4A2B"/>
    <w:rsid w:val="000C4A69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600"/>
    <w:rsid w:val="000D1ABA"/>
    <w:rsid w:val="000D1B42"/>
    <w:rsid w:val="000D1D9F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5C5F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5C25"/>
    <w:rsid w:val="00106141"/>
    <w:rsid w:val="0010642B"/>
    <w:rsid w:val="001064A6"/>
    <w:rsid w:val="00106695"/>
    <w:rsid w:val="0010678D"/>
    <w:rsid w:val="00106A7B"/>
    <w:rsid w:val="00107BBC"/>
    <w:rsid w:val="001101EB"/>
    <w:rsid w:val="001105A7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1E6"/>
    <w:rsid w:val="00126B67"/>
    <w:rsid w:val="00126CCB"/>
    <w:rsid w:val="001270EE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A44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93F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0F91"/>
    <w:rsid w:val="001616C8"/>
    <w:rsid w:val="00162902"/>
    <w:rsid w:val="00162E9D"/>
    <w:rsid w:val="00163358"/>
    <w:rsid w:val="00163398"/>
    <w:rsid w:val="00164312"/>
    <w:rsid w:val="00165889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82A"/>
    <w:rsid w:val="00174914"/>
    <w:rsid w:val="00174C97"/>
    <w:rsid w:val="00174D19"/>
    <w:rsid w:val="00175FC2"/>
    <w:rsid w:val="00176247"/>
    <w:rsid w:val="00176D4E"/>
    <w:rsid w:val="00180317"/>
    <w:rsid w:val="001807EE"/>
    <w:rsid w:val="00180894"/>
    <w:rsid w:val="0018123C"/>
    <w:rsid w:val="0018126A"/>
    <w:rsid w:val="0018230C"/>
    <w:rsid w:val="0018297D"/>
    <w:rsid w:val="00182C4A"/>
    <w:rsid w:val="00182D69"/>
    <w:rsid w:val="00183116"/>
    <w:rsid w:val="00183264"/>
    <w:rsid w:val="0018330A"/>
    <w:rsid w:val="00183609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D5"/>
    <w:rsid w:val="001A65E9"/>
    <w:rsid w:val="001A660A"/>
    <w:rsid w:val="001A75AB"/>
    <w:rsid w:val="001A7B6D"/>
    <w:rsid w:val="001B0237"/>
    <w:rsid w:val="001B0AFA"/>
    <w:rsid w:val="001B1432"/>
    <w:rsid w:val="001B1F01"/>
    <w:rsid w:val="001B24D3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0FC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AC3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06D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20"/>
    <w:rsid w:val="001E29FE"/>
    <w:rsid w:val="001E2EBB"/>
    <w:rsid w:val="001E2FA6"/>
    <w:rsid w:val="001E3F53"/>
    <w:rsid w:val="001E423D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1A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0962"/>
    <w:rsid w:val="002014BE"/>
    <w:rsid w:val="00201F43"/>
    <w:rsid w:val="0020240D"/>
    <w:rsid w:val="0020251F"/>
    <w:rsid w:val="002026F8"/>
    <w:rsid w:val="00204219"/>
    <w:rsid w:val="002048FC"/>
    <w:rsid w:val="00204EB5"/>
    <w:rsid w:val="002052B2"/>
    <w:rsid w:val="00205868"/>
    <w:rsid w:val="00205F22"/>
    <w:rsid w:val="00206066"/>
    <w:rsid w:val="0020643F"/>
    <w:rsid w:val="00206A6B"/>
    <w:rsid w:val="00206CA1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387"/>
    <w:rsid w:val="002168F5"/>
    <w:rsid w:val="00217124"/>
    <w:rsid w:val="002171EE"/>
    <w:rsid w:val="00217EE5"/>
    <w:rsid w:val="00220684"/>
    <w:rsid w:val="002206CD"/>
    <w:rsid w:val="00221132"/>
    <w:rsid w:val="00221623"/>
    <w:rsid w:val="002218BC"/>
    <w:rsid w:val="00222022"/>
    <w:rsid w:val="00222093"/>
    <w:rsid w:val="00222566"/>
    <w:rsid w:val="0022282B"/>
    <w:rsid w:val="00223307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413D"/>
    <w:rsid w:val="002346EA"/>
    <w:rsid w:val="00235D19"/>
    <w:rsid w:val="00235DC7"/>
    <w:rsid w:val="002360BB"/>
    <w:rsid w:val="00236253"/>
    <w:rsid w:val="0023669B"/>
    <w:rsid w:val="0023721D"/>
    <w:rsid w:val="00237399"/>
    <w:rsid w:val="0023740A"/>
    <w:rsid w:val="002379F0"/>
    <w:rsid w:val="0024027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A2B"/>
    <w:rsid w:val="00244D28"/>
    <w:rsid w:val="00244DAD"/>
    <w:rsid w:val="0024561E"/>
    <w:rsid w:val="0024563C"/>
    <w:rsid w:val="002458E0"/>
    <w:rsid w:val="00246056"/>
    <w:rsid w:val="002463FE"/>
    <w:rsid w:val="002466BC"/>
    <w:rsid w:val="00247C35"/>
    <w:rsid w:val="0025010F"/>
    <w:rsid w:val="00250267"/>
    <w:rsid w:val="0025055A"/>
    <w:rsid w:val="00250AF1"/>
    <w:rsid w:val="00250E75"/>
    <w:rsid w:val="00251331"/>
    <w:rsid w:val="00252743"/>
    <w:rsid w:val="002527DE"/>
    <w:rsid w:val="00252C2C"/>
    <w:rsid w:val="00253078"/>
    <w:rsid w:val="0025390E"/>
    <w:rsid w:val="00253B5E"/>
    <w:rsid w:val="002543F0"/>
    <w:rsid w:val="00254462"/>
    <w:rsid w:val="002545F7"/>
    <w:rsid w:val="00254B4D"/>
    <w:rsid w:val="002550D1"/>
    <w:rsid w:val="002558C0"/>
    <w:rsid w:val="00255981"/>
    <w:rsid w:val="00255BC3"/>
    <w:rsid w:val="002560B2"/>
    <w:rsid w:val="00256662"/>
    <w:rsid w:val="0025697C"/>
    <w:rsid w:val="00256C4A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070"/>
    <w:rsid w:val="00271D77"/>
    <w:rsid w:val="002723D7"/>
    <w:rsid w:val="002724C6"/>
    <w:rsid w:val="00272819"/>
    <w:rsid w:val="00272DBE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6824"/>
    <w:rsid w:val="0028728C"/>
    <w:rsid w:val="002872C8"/>
    <w:rsid w:val="00287662"/>
    <w:rsid w:val="00287A59"/>
    <w:rsid w:val="00287ADD"/>
    <w:rsid w:val="00287D53"/>
    <w:rsid w:val="00287FFC"/>
    <w:rsid w:val="0029027D"/>
    <w:rsid w:val="00290BF0"/>
    <w:rsid w:val="00291109"/>
    <w:rsid w:val="002911B9"/>
    <w:rsid w:val="00291A99"/>
    <w:rsid w:val="00292061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399"/>
    <w:rsid w:val="002A1897"/>
    <w:rsid w:val="002A1A06"/>
    <w:rsid w:val="002A1F73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BC9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9AC"/>
    <w:rsid w:val="002B7FD9"/>
    <w:rsid w:val="002C007A"/>
    <w:rsid w:val="002C0099"/>
    <w:rsid w:val="002C025D"/>
    <w:rsid w:val="002C0784"/>
    <w:rsid w:val="002C09A5"/>
    <w:rsid w:val="002C0B37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0C2F"/>
    <w:rsid w:val="002D0E6D"/>
    <w:rsid w:val="002D13C9"/>
    <w:rsid w:val="002D1A53"/>
    <w:rsid w:val="002D21D7"/>
    <w:rsid w:val="002D2204"/>
    <w:rsid w:val="002D3342"/>
    <w:rsid w:val="002D3E6B"/>
    <w:rsid w:val="002D3EFF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724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7D"/>
    <w:rsid w:val="002F71F0"/>
    <w:rsid w:val="002F7636"/>
    <w:rsid w:val="002F763C"/>
    <w:rsid w:val="002F7AEE"/>
    <w:rsid w:val="00300B6E"/>
    <w:rsid w:val="00300D88"/>
    <w:rsid w:val="003013A8"/>
    <w:rsid w:val="003013DF"/>
    <w:rsid w:val="003019C3"/>
    <w:rsid w:val="00301C3B"/>
    <w:rsid w:val="00301E00"/>
    <w:rsid w:val="00301EC8"/>
    <w:rsid w:val="0030206E"/>
    <w:rsid w:val="0030227D"/>
    <w:rsid w:val="003025B1"/>
    <w:rsid w:val="003027D4"/>
    <w:rsid w:val="003028EF"/>
    <w:rsid w:val="00302DFC"/>
    <w:rsid w:val="00302F6A"/>
    <w:rsid w:val="0030305F"/>
    <w:rsid w:val="00303A4C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17ABC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B6D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22A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57CBF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67CDA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399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39A6"/>
    <w:rsid w:val="00383A00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0737"/>
    <w:rsid w:val="003A1424"/>
    <w:rsid w:val="003A1D1B"/>
    <w:rsid w:val="003A2133"/>
    <w:rsid w:val="003A2439"/>
    <w:rsid w:val="003A25B6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077"/>
    <w:rsid w:val="003A442A"/>
    <w:rsid w:val="003A46A8"/>
    <w:rsid w:val="003A48E5"/>
    <w:rsid w:val="003A4BD4"/>
    <w:rsid w:val="003A4BF7"/>
    <w:rsid w:val="003A4C9B"/>
    <w:rsid w:val="003A55C8"/>
    <w:rsid w:val="003A580C"/>
    <w:rsid w:val="003A635B"/>
    <w:rsid w:val="003A6577"/>
    <w:rsid w:val="003A67FA"/>
    <w:rsid w:val="003A6A76"/>
    <w:rsid w:val="003A7A0C"/>
    <w:rsid w:val="003B0E94"/>
    <w:rsid w:val="003B136B"/>
    <w:rsid w:val="003B2091"/>
    <w:rsid w:val="003B2FEF"/>
    <w:rsid w:val="003B31D2"/>
    <w:rsid w:val="003B3850"/>
    <w:rsid w:val="003B3966"/>
    <w:rsid w:val="003B3FC1"/>
    <w:rsid w:val="003B4109"/>
    <w:rsid w:val="003B4272"/>
    <w:rsid w:val="003B4880"/>
    <w:rsid w:val="003B49B2"/>
    <w:rsid w:val="003B4B86"/>
    <w:rsid w:val="003B50ED"/>
    <w:rsid w:val="003B5F62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AAE"/>
    <w:rsid w:val="003C3BCB"/>
    <w:rsid w:val="003C3DCB"/>
    <w:rsid w:val="003C41F7"/>
    <w:rsid w:val="003C5234"/>
    <w:rsid w:val="003C61E1"/>
    <w:rsid w:val="003C6252"/>
    <w:rsid w:val="003C6467"/>
    <w:rsid w:val="003C6844"/>
    <w:rsid w:val="003D09C5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0B0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0F85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6C7"/>
    <w:rsid w:val="00404CA8"/>
    <w:rsid w:val="004050B1"/>
    <w:rsid w:val="004052CA"/>
    <w:rsid w:val="004057A5"/>
    <w:rsid w:val="00405866"/>
    <w:rsid w:val="00405A2F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A05"/>
    <w:rsid w:val="00417A9D"/>
    <w:rsid w:val="00417B67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35F0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C9F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246"/>
    <w:rsid w:val="00437333"/>
    <w:rsid w:val="004378FF"/>
    <w:rsid w:val="00440E59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2FD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27"/>
    <w:rsid w:val="004471EC"/>
    <w:rsid w:val="00447B88"/>
    <w:rsid w:val="00447BFB"/>
    <w:rsid w:val="00447EF8"/>
    <w:rsid w:val="00447F48"/>
    <w:rsid w:val="00450EF9"/>
    <w:rsid w:val="004511DF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5DA"/>
    <w:rsid w:val="00457ADB"/>
    <w:rsid w:val="00460117"/>
    <w:rsid w:val="004601F9"/>
    <w:rsid w:val="00460309"/>
    <w:rsid w:val="00460C2B"/>
    <w:rsid w:val="00460DC8"/>
    <w:rsid w:val="00460DE2"/>
    <w:rsid w:val="00461E64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67A13"/>
    <w:rsid w:val="00467D1D"/>
    <w:rsid w:val="00470712"/>
    <w:rsid w:val="00470AF4"/>
    <w:rsid w:val="00470C8B"/>
    <w:rsid w:val="00470CEE"/>
    <w:rsid w:val="00470E47"/>
    <w:rsid w:val="0047149E"/>
    <w:rsid w:val="0047296D"/>
    <w:rsid w:val="00472D7C"/>
    <w:rsid w:val="00472DAE"/>
    <w:rsid w:val="004730AF"/>
    <w:rsid w:val="004734F1"/>
    <w:rsid w:val="004736D1"/>
    <w:rsid w:val="004739EF"/>
    <w:rsid w:val="00474423"/>
    <w:rsid w:val="00474D85"/>
    <w:rsid w:val="004750AF"/>
    <w:rsid w:val="0047543B"/>
    <w:rsid w:val="0047721A"/>
    <w:rsid w:val="0047746C"/>
    <w:rsid w:val="00477D36"/>
    <w:rsid w:val="00477FAE"/>
    <w:rsid w:val="0048067E"/>
    <w:rsid w:val="004812BA"/>
    <w:rsid w:val="0048181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AA3"/>
    <w:rsid w:val="00497D77"/>
    <w:rsid w:val="00497EFD"/>
    <w:rsid w:val="004A0559"/>
    <w:rsid w:val="004A0F44"/>
    <w:rsid w:val="004A1276"/>
    <w:rsid w:val="004A138D"/>
    <w:rsid w:val="004A1F48"/>
    <w:rsid w:val="004A381A"/>
    <w:rsid w:val="004A3A68"/>
    <w:rsid w:val="004A3DF5"/>
    <w:rsid w:val="004A3E2E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6DB"/>
    <w:rsid w:val="004C6B04"/>
    <w:rsid w:val="004C7010"/>
    <w:rsid w:val="004C7483"/>
    <w:rsid w:val="004C7CA2"/>
    <w:rsid w:val="004C7F2D"/>
    <w:rsid w:val="004D1248"/>
    <w:rsid w:val="004D16B4"/>
    <w:rsid w:val="004D3476"/>
    <w:rsid w:val="004D3833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0621"/>
    <w:rsid w:val="004F14CD"/>
    <w:rsid w:val="004F1827"/>
    <w:rsid w:val="004F1DE4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ABA"/>
    <w:rsid w:val="004F5FB9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5E15"/>
    <w:rsid w:val="005061F5"/>
    <w:rsid w:val="00506869"/>
    <w:rsid w:val="00506905"/>
    <w:rsid w:val="00506D0C"/>
    <w:rsid w:val="00510134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5B23"/>
    <w:rsid w:val="005162F4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8A1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6EE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13D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28B"/>
    <w:rsid w:val="005944AB"/>
    <w:rsid w:val="00594619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40FD"/>
    <w:rsid w:val="005A4881"/>
    <w:rsid w:val="005A5046"/>
    <w:rsid w:val="005A5237"/>
    <w:rsid w:val="005A5631"/>
    <w:rsid w:val="005A674C"/>
    <w:rsid w:val="005A6905"/>
    <w:rsid w:val="005A78C6"/>
    <w:rsid w:val="005A79C3"/>
    <w:rsid w:val="005B0847"/>
    <w:rsid w:val="005B0A80"/>
    <w:rsid w:val="005B11E0"/>
    <w:rsid w:val="005B1365"/>
    <w:rsid w:val="005B16E4"/>
    <w:rsid w:val="005B181C"/>
    <w:rsid w:val="005B28D4"/>
    <w:rsid w:val="005B2995"/>
    <w:rsid w:val="005B29BF"/>
    <w:rsid w:val="005B38E1"/>
    <w:rsid w:val="005B40EC"/>
    <w:rsid w:val="005B4215"/>
    <w:rsid w:val="005B47DC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B780B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795"/>
    <w:rsid w:val="005C5E1B"/>
    <w:rsid w:val="005C6367"/>
    <w:rsid w:val="005C66C5"/>
    <w:rsid w:val="005C6F1A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99B"/>
    <w:rsid w:val="005E0EA3"/>
    <w:rsid w:val="005E0ECD"/>
    <w:rsid w:val="005E102E"/>
    <w:rsid w:val="005E1351"/>
    <w:rsid w:val="005E29E9"/>
    <w:rsid w:val="005E3002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5F7F5B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326A"/>
    <w:rsid w:val="006035C5"/>
    <w:rsid w:val="00603892"/>
    <w:rsid w:val="006038C7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55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0B99"/>
    <w:rsid w:val="0062150E"/>
    <w:rsid w:val="00621C10"/>
    <w:rsid w:val="00621EA6"/>
    <w:rsid w:val="00622085"/>
    <w:rsid w:val="00622523"/>
    <w:rsid w:val="00622664"/>
    <w:rsid w:val="00622711"/>
    <w:rsid w:val="00622E5E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0EF"/>
    <w:rsid w:val="006342B8"/>
    <w:rsid w:val="00634331"/>
    <w:rsid w:val="00634BEF"/>
    <w:rsid w:val="0063520F"/>
    <w:rsid w:val="006365A3"/>
    <w:rsid w:val="006369DA"/>
    <w:rsid w:val="0063777E"/>
    <w:rsid w:val="006379FF"/>
    <w:rsid w:val="006400A6"/>
    <w:rsid w:val="00640226"/>
    <w:rsid w:val="006402F3"/>
    <w:rsid w:val="00640578"/>
    <w:rsid w:val="00640B2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266"/>
    <w:rsid w:val="00645921"/>
    <w:rsid w:val="00645954"/>
    <w:rsid w:val="0064598F"/>
    <w:rsid w:val="00645D1D"/>
    <w:rsid w:val="00646DD3"/>
    <w:rsid w:val="00646F85"/>
    <w:rsid w:val="006477F2"/>
    <w:rsid w:val="006478AF"/>
    <w:rsid w:val="00647ABF"/>
    <w:rsid w:val="00647E6A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5B7F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AB7"/>
    <w:rsid w:val="00666F45"/>
    <w:rsid w:val="0066720A"/>
    <w:rsid w:val="00667B8D"/>
    <w:rsid w:val="0067020E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A3D"/>
    <w:rsid w:val="00677AF2"/>
    <w:rsid w:val="006804CC"/>
    <w:rsid w:val="0068071F"/>
    <w:rsid w:val="006808EC"/>
    <w:rsid w:val="00680A87"/>
    <w:rsid w:val="006812B2"/>
    <w:rsid w:val="0068145D"/>
    <w:rsid w:val="00681F1E"/>
    <w:rsid w:val="00682919"/>
    <w:rsid w:val="00683142"/>
    <w:rsid w:val="006833DE"/>
    <w:rsid w:val="00684880"/>
    <w:rsid w:val="0068529A"/>
    <w:rsid w:val="00685F6B"/>
    <w:rsid w:val="0068613F"/>
    <w:rsid w:val="006865B2"/>
    <w:rsid w:val="006869B9"/>
    <w:rsid w:val="00686E82"/>
    <w:rsid w:val="00687426"/>
    <w:rsid w:val="006879F6"/>
    <w:rsid w:val="00687AD2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CE3"/>
    <w:rsid w:val="00693F75"/>
    <w:rsid w:val="00694066"/>
    <w:rsid w:val="006940F4"/>
    <w:rsid w:val="00694164"/>
    <w:rsid w:val="0069474C"/>
    <w:rsid w:val="0069531D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79F"/>
    <w:rsid w:val="006A2B08"/>
    <w:rsid w:val="006A2BC6"/>
    <w:rsid w:val="006A3554"/>
    <w:rsid w:val="006A3EE1"/>
    <w:rsid w:val="006A4496"/>
    <w:rsid w:val="006A491E"/>
    <w:rsid w:val="006A4E1C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E3"/>
    <w:rsid w:val="006C1CC4"/>
    <w:rsid w:val="006C222B"/>
    <w:rsid w:val="006C255E"/>
    <w:rsid w:val="006C2ADA"/>
    <w:rsid w:val="006C2D38"/>
    <w:rsid w:val="006C2E04"/>
    <w:rsid w:val="006C2E93"/>
    <w:rsid w:val="006C3F15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2F3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2EEF"/>
    <w:rsid w:val="007030BD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075A3"/>
    <w:rsid w:val="0071077E"/>
    <w:rsid w:val="00710C63"/>
    <w:rsid w:val="00710CF1"/>
    <w:rsid w:val="00710FDF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2E"/>
    <w:rsid w:val="00714758"/>
    <w:rsid w:val="00714C48"/>
    <w:rsid w:val="0071653F"/>
    <w:rsid w:val="00716F28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40DF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BA2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35C"/>
    <w:rsid w:val="00754969"/>
    <w:rsid w:val="007549C7"/>
    <w:rsid w:val="00754F3E"/>
    <w:rsid w:val="00755AB1"/>
    <w:rsid w:val="00755CFB"/>
    <w:rsid w:val="00755D2F"/>
    <w:rsid w:val="00755D92"/>
    <w:rsid w:val="00755F93"/>
    <w:rsid w:val="007563A5"/>
    <w:rsid w:val="007567DB"/>
    <w:rsid w:val="00756DFC"/>
    <w:rsid w:val="00756ED9"/>
    <w:rsid w:val="007571A0"/>
    <w:rsid w:val="00757D1D"/>
    <w:rsid w:val="00760C7A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CBA"/>
    <w:rsid w:val="00764DD0"/>
    <w:rsid w:val="00765F62"/>
    <w:rsid w:val="0076683A"/>
    <w:rsid w:val="00766D56"/>
    <w:rsid w:val="007679CE"/>
    <w:rsid w:val="00767E2F"/>
    <w:rsid w:val="00767EAA"/>
    <w:rsid w:val="00770039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585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320"/>
    <w:rsid w:val="00781902"/>
    <w:rsid w:val="00781BC7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625"/>
    <w:rsid w:val="0079672A"/>
    <w:rsid w:val="00796B20"/>
    <w:rsid w:val="00796FC4"/>
    <w:rsid w:val="0079726F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CBE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159"/>
    <w:rsid w:val="007B242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19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0C6"/>
    <w:rsid w:val="007C3B6B"/>
    <w:rsid w:val="007C3C5F"/>
    <w:rsid w:val="007C43CB"/>
    <w:rsid w:val="007C4418"/>
    <w:rsid w:val="007C4652"/>
    <w:rsid w:val="007C4681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1E9"/>
    <w:rsid w:val="007D1303"/>
    <w:rsid w:val="007D192C"/>
    <w:rsid w:val="007D19AA"/>
    <w:rsid w:val="007D19EE"/>
    <w:rsid w:val="007D262D"/>
    <w:rsid w:val="007D267E"/>
    <w:rsid w:val="007D2745"/>
    <w:rsid w:val="007D2BB7"/>
    <w:rsid w:val="007D3BFB"/>
    <w:rsid w:val="007D4013"/>
    <w:rsid w:val="007D43CE"/>
    <w:rsid w:val="007D4466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730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13F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63"/>
    <w:rsid w:val="007F5F0B"/>
    <w:rsid w:val="007F5FDE"/>
    <w:rsid w:val="007F6288"/>
    <w:rsid w:val="007F64B4"/>
    <w:rsid w:val="007F7B67"/>
    <w:rsid w:val="00800235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3D5"/>
    <w:rsid w:val="008124E5"/>
    <w:rsid w:val="00812799"/>
    <w:rsid w:val="008127E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B53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3"/>
    <w:rsid w:val="00821BA9"/>
    <w:rsid w:val="00821BB6"/>
    <w:rsid w:val="0082262A"/>
    <w:rsid w:val="00822C27"/>
    <w:rsid w:val="00822C9D"/>
    <w:rsid w:val="00822DD1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2A7"/>
    <w:rsid w:val="00841374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3F59"/>
    <w:rsid w:val="00854072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95C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25D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0C0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19B7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56E6"/>
    <w:rsid w:val="008A5FE2"/>
    <w:rsid w:val="008A64DA"/>
    <w:rsid w:val="008A6D25"/>
    <w:rsid w:val="008B04C1"/>
    <w:rsid w:val="008B09AE"/>
    <w:rsid w:val="008B0B81"/>
    <w:rsid w:val="008B0F7F"/>
    <w:rsid w:val="008B16D1"/>
    <w:rsid w:val="008B182C"/>
    <w:rsid w:val="008B1C61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6F40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5C0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50"/>
    <w:rsid w:val="008D7B63"/>
    <w:rsid w:val="008E014B"/>
    <w:rsid w:val="008E0FD8"/>
    <w:rsid w:val="008E13CF"/>
    <w:rsid w:val="008E2315"/>
    <w:rsid w:val="008E2433"/>
    <w:rsid w:val="008E253D"/>
    <w:rsid w:val="008E2926"/>
    <w:rsid w:val="008E36A8"/>
    <w:rsid w:val="008E3B7C"/>
    <w:rsid w:val="008E4980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8F7EA5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57B"/>
    <w:rsid w:val="009026AD"/>
    <w:rsid w:val="009026E1"/>
    <w:rsid w:val="009029D4"/>
    <w:rsid w:val="0090363A"/>
    <w:rsid w:val="00903FD7"/>
    <w:rsid w:val="00904303"/>
    <w:rsid w:val="009046CC"/>
    <w:rsid w:val="0090568D"/>
    <w:rsid w:val="00905A9C"/>
    <w:rsid w:val="009063CB"/>
    <w:rsid w:val="0090675A"/>
    <w:rsid w:val="009068B5"/>
    <w:rsid w:val="00906E32"/>
    <w:rsid w:val="00906F89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026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3A6"/>
    <w:rsid w:val="0093043D"/>
    <w:rsid w:val="009306B8"/>
    <w:rsid w:val="00930C30"/>
    <w:rsid w:val="0093169B"/>
    <w:rsid w:val="00932273"/>
    <w:rsid w:val="0093240E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31B"/>
    <w:rsid w:val="00943A33"/>
    <w:rsid w:val="009440DD"/>
    <w:rsid w:val="009456DF"/>
    <w:rsid w:val="009474BC"/>
    <w:rsid w:val="009479FA"/>
    <w:rsid w:val="00947B45"/>
    <w:rsid w:val="009504AC"/>
    <w:rsid w:val="009516C8"/>
    <w:rsid w:val="0095236A"/>
    <w:rsid w:val="009525A1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6B0"/>
    <w:rsid w:val="00961709"/>
    <w:rsid w:val="009619FF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93F"/>
    <w:rsid w:val="00971D2B"/>
    <w:rsid w:val="00972701"/>
    <w:rsid w:val="00972BDA"/>
    <w:rsid w:val="00972D75"/>
    <w:rsid w:val="00972DA0"/>
    <w:rsid w:val="00972DAE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8C2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428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5B3A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D29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8E5"/>
    <w:rsid w:val="009D5C0A"/>
    <w:rsid w:val="009D5E36"/>
    <w:rsid w:val="009D62D3"/>
    <w:rsid w:val="009D69C4"/>
    <w:rsid w:val="009D6CAC"/>
    <w:rsid w:val="009D6E6F"/>
    <w:rsid w:val="009D754E"/>
    <w:rsid w:val="009E01BB"/>
    <w:rsid w:val="009E04A6"/>
    <w:rsid w:val="009E0A1A"/>
    <w:rsid w:val="009E0A38"/>
    <w:rsid w:val="009E0DC3"/>
    <w:rsid w:val="009E17FE"/>
    <w:rsid w:val="009E25B8"/>
    <w:rsid w:val="009E3327"/>
    <w:rsid w:val="009E421A"/>
    <w:rsid w:val="009E480D"/>
    <w:rsid w:val="009E5096"/>
    <w:rsid w:val="009E5AD0"/>
    <w:rsid w:val="009E5CA0"/>
    <w:rsid w:val="009E5F6B"/>
    <w:rsid w:val="009E6E67"/>
    <w:rsid w:val="009E73B5"/>
    <w:rsid w:val="009F010C"/>
    <w:rsid w:val="009F0339"/>
    <w:rsid w:val="009F0573"/>
    <w:rsid w:val="009F060E"/>
    <w:rsid w:val="009F0625"/>
    <w:rsid w:val="009F10C3"/>
    <w:rsid w:val="009F12B8"/>
    <w:rsid w:val="009F15F9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9F7EF5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376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1FA4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285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167E"/>
    <w:rsid w:val="00A22227"/>
    <w:rsid w:val="00A227DF"/>
    <w:rsid w:val="00A22AAC"/>
    <w:rsid w:val="00A232A1"/>
    <w:rsid w:val="00A2355F"/>
    <w:rsid w:val="00A239CB"/>
    <w:rsid w:val="00A23BA1"/>
    <w:rsid w:val="00A23BB8"/>
    <w:rsid w:val="00A246F5"/>
    <w:rsid w:val="00A24E01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47820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BDD"/>
    <w:rsid w:val="00A535EE"/>
    <w:rsid w:val="00A538FC"/>
    <w:rsid w:val="00A54095"/>
    <w:rsid w:val="00A5413F"/>
    <w:rsid w:val="00A55668"/>
    <w:rsid w:val="00A55BB8"/>
    <w:rsid w:val="00A5765B"/>
    <w:rsid w:val="00A57784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095"/>
    <w:rsid w:val="00A62764"/>
    <w:rsid w:val="00A6322C"/>
    <w:rsid w:val="00A636B5"/>
    <w:rsid w:val="00A6370E"/>
    <w:rsid w:val="00A63993"/>
    <w:rsid w:val="00A639EB"/>
    <w:rsid w:val="00A63F58"/>
    <w:rsid w:val="00A63F6F"/>
    <w:rsid w:val="00A647C0"/>
    <w:rsid w:val="00A64934"/>
    <w:rsid w:val="00A64F61"/>
    <w:rsid w:val="00A6616E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7DE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2DA2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3FB5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4A5"/>
    <w:rsid w:val="00AB4BDA"/>
    <w:rsid w:val="00AB58F6"/>
    <w:rsid w:val="00AB5A60"/>
    <w:rsid w:val="00AB5E09"/>
    <w:rsid w:val="00AB5E72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4AD"/>
    <w:rsid w:val="00AC7502"/>
    <w:rsid w:val="00AC76A1"/>
    <w:rsid w:val="00AD0301"/>
    <w:rsid w:val="00AD03C1"/>
    <w:rsid w:val="00AD0ADC"/>
    <w:rsid w:val="00AD0D89"/>
    <w:rsid w:val="00AD0FB0"/>
    <w:rsid w:val="00AD1400"/>
    <w:rsid w:val="00AD1448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5ACD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58B9"/>
    <w:rsid w:val="00AE6816"/>
    <w:rsid w:val="00AE717E"/>
    <w:rsid w:val="00AE73C6"/>
    <w:rsid w:val="00AE769F"/>
    <w:rsid w:val="00AE76EC"/>
    <w:rsid w:val="00AE77E9"/>
    <w:rsid w:val="00AE7CF5"/>
    <w:rsid w:val="00AE7D72"/>
    <w:rsid w:val="00AF0385"/>
    <w:rsid w:val="00AF05F5"/>
    <w:rsid w:val="00AF0868"/>
    <w:rsid w:val="00AF0A1D"/>
    <w:rsid w:val="00AF0F10"/>
    <w:rsid w:val="00AF10B0"/>
    <w:rsid w:val="00AF1724"/>
    <w:rsid w:val="00AF312F"/>
    <w:rsid w:val="00AF33E5"/>
    <w:rsid w:val="00AF376C"/>
    <w:rsid w:val="00AF3C00"/>
    <w:rsid w:val="00AF4438"/>
    <w:rsid w:val="00AF4798"/>
    <w:rsid w:val="00AF4CE0"/>
    <w:rsid w:val="00AF4D2F"/>
    <w:rsid w:val="00AF52ED"/>
    <w:rsid w:val="00AF551C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5A"/>
    <w:rsid w:val="00B00E9F"/>
    <w:rsid w:val="00B00FB4"/>
    <w:rsid w:val="00B0129D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186"/>
    <w:rsid w:val="00B115F3"/>
    <w:rsid w:val="00B12AF1"/>
    <w:rsid w:val="00B1329F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17BEF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017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795"/>
    <w:rsid w:val="00B649E4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7BF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87FA0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4B89"/>
    <w:rsid w:val="00B962CB"/>
    <w:rsid w:val="00B967A4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426"/>
    <w:rsid w:val="00BA083A"/>
    <w:rsid w:val="00BA09A1"/>
    <w:rsid w:val="00BA0C79"/>
    <w:rsid w:val="00BA0F43"/>
    <w:rsid w:val="00BA0F52"/>
    <w:rsid w:val="00BA10B2"/>
    <w:rsid w:val="00BA2321"/>
    <w:rsid w:val="00BA23E9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55A"/>
    <w:rsid w:val="00BC0BA5"/>
    <w:rsid w:val="00BC0E77"/>
    <w:rsid w:val="00BC18EF"/>
    <w:rsid w:val="00BC1BA0"/>
    <w:rsid w:val="00BC2474"/>
    <w:rsid w:val="00BC3B05"/>
    <w:rsid w:val="00BC3CD6"/>
    <w:rsid w:val="00BC4129"/>
    <w:rsid w:val="00BC4504"/>
    <w:rsid w:val="00BC49A0"/>
    <w:rsid w:val="00BC4B97"/>
    <w:rsid w:val="00BC4D2F"/>
    <w:rsid w:val="00BC58CA"/>
    <w:rsid w:val="00BC5E24"/>
    <w:rsid w:val="00BC5FCA"/>
    <w:rsid w:val="00BC611F"/>
    <w:rsid w:val="00BC62BE"/>
    <w:rsid w:val="00BC71DD"/>
    <w:rsid w:val="00BC7385"/>
    <w:rsid w:val="00BC7B79"/>
    <w:rsid w:val="00BD07B0"/>
    <w:rsid w:val="00BD07B4"/>
    <w:rsid w:val="00BD098A"/>
    <w:rsid w:val="00BD0C69"/>
    <w:rsid w:val="00BD15A1"/>
    <w:rsid w:val="00BD1F86"/>
    <w:rsid w:val="00BD2069"/>
    <w:rsid w:val="00BD3262"/>
    <w:rsid w:val="00BD41FC"/>
    <w:rsid w:val="00BD45A5"/>
    <w:rsid w:val="00BD4671"/>
    <w:rsid w:val="00BD478C"/>
    <w:rsid w:val="00BD4A99"/>
    <w:rsid w:val="00BD5AF2"/>
    <w:rsid w:val="00BD6076"/>
    <w:rsid w:val="00BD643F"/>
    <w:rsid w:val="00BD72BF"/>
    <w:rsid w:val="00BD7BC8"/>
    <w:rsid w:val="00BD7EE4"/>
    <w:rsid w:val="00BD7EE5"/>
    <w:rsid w:val="00BE0AA1"/>
    <w:rsid w:val="00BE0D8D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6746"/>
    <w:rsid w:val="00BE74D4"/>
    <w:rsid w:val="00BE7835"/>
    <w:rsid w:val="00BE7FAA"/>
    <w:rsid w:val="00BF06EF"/>
    <w:rsid w:val="00BF09B1"/>
    <w:rsid w:val="00BF13A4"/>
    <w:rsid w:val="00BF2CD8"/>
    <w:rsid w:val="00BF2DA4"/>
    <w:rsid w:val="00BF32FC"/>
    <w:rsid w:val="00BF353B"/>
    <w:rsid w:val="00BF4A55"/>
    <w:rsid w:val="00BF55D0"/>
    <w:rsid w:val="00BF5B2F"/>
    <w:rsid w:val="00BF6C6D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47"/>
    <w:rsid w:val="00C04DFD"/>
    <w:rsid w:val="00C04E92"/>
    <w:rsid w:val="00C052AA"/>
    <w:rsid w:val="00C05593"/>
    <w:rsid w:val="00C055BB"/>
    <w:rsid w:val="00C059DA"/>
    <w:rsid w:val="00C05C64"/>
    <w:rsid w:val="00C06137"/>
    <w:rsid w:val="00C06141"/>
    <w:rsid w:val="00C0634C"/>
    <w:rsid w:val="00C06796"/>
    <w:rsid w:val="00C06A2C"/>
    <w:rsid w:val="00C06BC0"/>
    <w:rsid w:val="00C077C2"/>
    <w:rsid w:val="00C07ADC"/>
    <w:rsid w:val="00C07D42"/>
    <w:rsid w:val="00C101B1"/>
    <w:rsid w:val="00C10643"/>
    <w:rsid w:val="00C119EB"/>
    <w:rsid w:val="00C11D2D"/>
    <w:rsid w:val="00C12254"/>
    <w:rsid w:val="00C12402"/>
    <w:rsid w:val="00C12AE3"/>
    <w:rsid w:val="00C12DA7"/>
    <w:rsid w:val="00C12F9D"/>
    <w:rsid w:val="00C1315D"/>
    <w:rsid w:val="00C14B14"/>
    <w:rsid w:val="00C1567D"/>
    <w:rsid w:val="00C15A86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059"/>
    <w:rsid w:val="00C37155"/>
    <w:rsid w:val="00C371E5"/>
    <w:rsid w:val="00C401AE"/>
    <w:rsid w:val="00C40860"/>
    <w:rsid w:val="00C40CCC"/>
    <w:rsid w:val="00C41253"/>
    <w:rsid w:val="00C41304"/>
    <w:rsid w:val="00C4168E"/>
    <w:rsid w:val="00C423EE"/>
    <w:rsid w:val="00C426D8"/>
    <w:rsid w:val="00C4371B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5691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910"/>
    <w:rsid w:val="00C65A65"/>
    <w:rsid w:val="00C66853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5EE"/>
    <w:rsid w:val="00C70F19"/>
    <w:rsid w:val="00C713DB"/>
    <w:rsid w:val="00C71514"/>
    <w:rsid w:val="00C71C42"/>
    <w:rsid w:val="00C71E2E"/>
    <w:rsid w:val="00C73698"/>
    <w:rsid w:val="00C74914"/>
    <w:rsid w:val="00C74B3A"/>
    <w:rsid w:val="00C74D93"/>
    <w:rsid w:val="00C7524A"/>
    <w:rsid w:val="00C755D3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0FE9"/>
    <w:rsid w:val="00C81D57"/>
    <w:rsid w:val="00C81E2A"/>
    <w:rsid w:val="00C82231"/>
    <w:rsid w:val="00C829E1"/>
    <w:rsid w:val="00C82C85"/>
    <w:rsid w:val="00C83401"/>
    <w:rsid w:val="00C83725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3BD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76C9"/>
    <w:rsid w:val="00C97C01"/>
    <w:rsid w:val="00C97E0B"/>
    <w:rsid w:val="00CA01E0"/>
    <w:rsid w:val="00CA05AA"/>
    <w:rsid w:val="00CA05E4"/>
    <w:rsid w:val="00CA0A1A"/>
    <w:rsid w:val="00CA0D10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743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F60"/>
    <w:rsid w:val="00CA796E"/>
    <w:rsid w:val="00CA7B5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4EE5"/>
    <w:rsid w:val="00CB52FB"/>
    <w:rsid w:val="00CB5403"/>
    <w:rsid w:val="00CB619B"/>
    <w:rsid w:val="00CB624A"/>
    <w:rsid w:val="00CB655C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015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2E90"/>
    <w:rsid w:val="00CD31C1"/>
    <w:rsid w:val="00CD3B51"/>
    <w:rsid w:val="00CD463D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614"/>
    <w:rsid w:val="00CE076F"/>
    <w:rsid w:val="00CE0A7B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442"/>
    <w:rsid w:val="00CE36C6"/>
    <w:rsid w:val="00CE39B7"/>
    <w:rsid w:val="00CE3A4A"/>
    <w:rsid w:val="00CE3C0E"/>
    <w:rsid w:val="00CE3CCD"/>
    <w:rsid w:val="00CE3DEA"/>
    <w:rsid w:val="00CE529E"/>
    <w:rsid w:val="00CE54B2"/>
    <w:rsid w:val="00CE6078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A31"/>
    <w:rsid w:val="00D0679B"/>
    <w:rsid w:val="00D0695C"/>
    <w:rsid w:val="00D06AB2"/>
    <w:rsid w:val="00D11089"/>
    <w:rsid w:val="00D113BF"/>
    <w:rsid w:val="00D113C0"/>
    <w:rsid w:val="00D11979"/>
    <w:rsid w:val="00D119B5"/>
    <w:rsid w:val="00D1232F"/>
    <w:rsid w:val="00D12393"/>
    <w:rsid w:val="00D124CE"/>
    <w:rsid w:val="00D1285F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8AA"/>
    <w:rsid w:val="00D22994"/>
    <w:rsid w:val="00D22B98"/>
    <w:rsid w:val="00D22F73"/>
    <w:rsid w:val="00D2307C"/>
    <w:rsid w:val="00D230B5"/>
    <w:rsid w:val="00D230DE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317"/>
    <w:rsid w:val="00D275F4"/>
    <w:rsid w:val="00D27A78"/>
    <w:rsid w:val="00D27C51"/>
    <w:rsid w:val="00D30035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4D44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9BA"/>
    <w:rsid w:val="00D45AF2"/>
    <w:rsid w:val="00D45D06"/>
    <w:rsid w:val="00D45E85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142"/>
    <w:rsid w:val="00D5227B"/>
    <w:rsid w:val="00D52A2F"/>
    <w:rsid w:val="00D533FC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017A"/>
    <w:rsid w:val="00D6171D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689"/>
    <w:rsid w:val="00D7080C"/>
    <w:rsid w:val="00D70A37"/>
    <w:rsid w:val="00D71072"/>
    <w:rsid w:val="00D71A16"/>
    <w:rsid w:val="00D71F1E"/>
    <w:rsid w:val="00D722A3"/>
    <w:rsid w:val="00D722B4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772FA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800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39B3"/>
    <w:rsid w:val="00D95882"/>
    <w:rsid w:val="00D95E7F"/>
    <w:rsid w:val="00D96378"/>
    <w:rsid w:val="00D96B2A"/>
    <w:rsid w:val="00D96CB7"/>
    <w:rsid w:val="00D96E0F"/>
    <w:rsid w:val="00D97EC1"/>
    <w:rsid w:val="00DA0068"/>
    <w:rsid w:val="00DA02C0"/>
    <w:rsid w:val="00DA081E"/>
    <w:rsid w:val="00DA0A56"/>
    <w:rsid w:val="00DA101C"/>
    <w:rsid w:val="00DA1080"/>
    <w:rsid w:val="00DA10C6"/>
    <w:rsid w:val="00DA16AF"/>
    <w:rsid w:val="00DA1BC6"/>
    <w:rsid w:val="00DA1DBC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121F"/>
    <w:rsid w:val="00DB1C1C"/>
    <w:rsid w:val="00DB22B9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5E6"/>
    <w:rsid w:val="00DC00BB"/>
    <w:rsid w:val="00DC0431"/>
    <w:rsid w:val="00DC0686"/>
    <w:rsid w:val="00DC07FA"/>
    <w:rsid w:val="00DC0AEC"/>
    <w:rsid w:val="00DC0B90"/>
    <w:rsid w:val="00DC12AC"/>
    <w:rsid w:val="00DC14A8"/>
    <w:rsid w:val="00DC2384"/>
    <w:rsid w:val="00DC2B93"/>
    <w:rsid w:val="00DC2BCC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0CF2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173C"/>
    <w:rsid w:val="00E0283D"/>
    <w:rsid w:val="00E02BC2"/>
    <w:rsid w:val="00E02E30"/>
    <w:rsid w:val="00E0391C"/>
    <w:rsid w:val="00E040B5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448C"/>
    <w:rsid w:val="00E145CF"/>
    <w:rsid w:val="00E14823"/>
    <w:rsid w:val="00E1539A"/>
    <w:rsid w:val="00E154E6"/>
    <w:rsid w:val="00E159FD"/>
    <w:rsid w:val="00E16260"/>
    <w:rsid w:val="00E166BE"/>
    <w:rsid w:val="00E16B28"/>
    <w:rsid w:val="00E205CF"/>
    <w:rsid w:val="00E211EF"/>
    <w:rsid w:val="00E215A2"/>
    <w:rsid w:val="00E2182E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CB4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3FD2"/>
    <w:rsid w:val="00E44D3E"/>
    <w:rsid w:val="00E45284"/>
    <w:rsid w:val="00E455B2"/>
    <w:rsid w:val="00E45853"/>
    <w:rsid w:val="00E47F5D"/>
    <w:rsid w:val="00E5006C"/>
    <w:rsid w:val="00E50B7E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422"/>
    <w:rsid w:val="00E56B03"/>
    <w:rsid w:val="00E60426"/>
    <w:rsid w:val="00E60B74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9D"/>
    <w:rsid w:val="00E81C12"/>
    <w:rsid w:val="00E822DC"/>
    <w:rsid w:val="00E82FE1"/>
    <w:rsid w:val="00E83860"/>
    <w:rsid w:val="00E839D4"/>
    <w:rsid w:val="00E83DBA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587"/>
    <w:rsid w:val="00E927B2"/>
    <w:rsid w:val="00E92CF9"/>
    <w:rsid w:val="00E92E7F"/>
    <w:rsid w:val="00E92ED6"/>
    <w:rsid w:val="00E931A3"/>
    <w:rsid w:val="00E93573"/>
    <w:rsid w:val="00E9372F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2AC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58C"/>
    <w:rsid w:val="00EB272B"/>
    <w:rsid w:val="00EB281F"/>
    <w:rsid w:val="00EB2DE3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A82"/>
    <w:rsid w:val="00EC5050"/>
    <w:rsid w:val="00EC5531"/>
    <w:rsid w:val="00EC58F2"/>
    <w:rsid w:val="00EC593D"/>
    <w:rsid w:val="00EC59BB"/>
    <w:rsid w:val="00EC5A9D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BB3"/>
    <w:rsid w:val="00ED4CC4"/>
    <w:rsid w:val="00ED57B6"/>
    <w:rsid w:val="00ED5FFB"/>
    <w:rsid w:val="00ED63BE"/>
    <w:rsid w:val="00ED6C64"/>
    <w:rsid w:val="00ED7312"/>
    <w:rsid w:val="00ED77E9"/>
    <w:rsid w:val="00ED7D78"/>
    <w:rsid w:val="00EE01B9"/>
    <w:rsid w:val="00EE0408"/>
    <w:rsid w:val="00EE095E"/>
    <w:rsid w:val="00EE0B95"/>
    <w:rsid w:val="00EE138D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EF6"/>
    <w:rsid w:val="00EE51E4"/>
    <w:rsid w:val="00EE5A91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0D03"/>
    <w:rsid w:val="00F01572"/>
    <w:rsid w:val="00F027E7"/>
    <w:rsid w:val="00F02BCD"/>
    <w:rsid w:val="00F03A7F"/>
    <w:rsid w:val="00F04931"/>
    <w:rsid w:val="00F049D2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118B"/>
    <w:rsid w:val="00F11368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1FE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80A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3A2F"/>
    <w:rsid w:val="00F33C97"/>
    <w:rsid w:val="00F344CF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B2"/>
    <w:rsid w:val="00F408C6"/>
    <w:rsid w:val="00F409A2"/>
    <w:rsid w:val="00F413D3"/>
    <w:rsid w:val="00F41CAF"/>
    <w:rsid w:val="00F42046"/>
    <w:rsid w:val="00F421A0"/>
    <w:rsid w:val="00F4246F"/>
    <w:rsid w:val="00F425AC"/>
    <w:rsid w:val="00F42827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9A8"/>
    <w:rsid w:val="00F53AC7"/>
    <w:rsid w:val="00F53CAB"/>
    <w:rsid w:val="00F53ED2"/>
    <w:rsid w:val="00F54607"/>
    <w:rsid w:val="00F54A96"/>
    <w:rsid w:val="00F54E1A"/>
    <w:rsid w:val="00F55CB3"/>
    <w:rsid w:val="00F55F34"/>
    <w:rsid w:val="00F560A9"/>
    <w:rsid w:val="00F560FD"/>
    <w:rsid w:val="00F56347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6CB2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5003"/>
    <w:rsid w:val="00F7623D"/>
    <w:rsid w:val="00F76562"/>
    <w:rsid w:val="00F76809"/>
    <w:rsid w:val="00F77565"/>
    <w:rsid w:val="00F77BE6"/>
    <w:rsid w:val="00F77F63"/>
    <w:rsid w:val="00F814EB"/>
    <w:rsid w:val="00F82359"/>
    <w:rsid w:val="00F826F6"/>
    <w:rsid w:val="00F831CF"/>
    <w:rsid w:val="00F8320D"/>
    <w:rsid w:val="00F837C3"/>
    <w:rsid w:val="00F83915"/>
    <w:rsid w:val="00F83947"/>
    <w:rsid w:val="00F83D84"/>
    <w:rsid w:val="00F84283"/>
    <w:rsid w:val="00F844BC"/>
    <w:rsid w:val="00F846E9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12F"/>
    <w:rsid w:val="00F91812"/>
    <w:rsid w:val="00F91D00"/>
    <w:rsid w:val="00F91E49"/>
    <w:rsid w:val="00F92085"/>
    <w:rsid w:val="00F93054"/>
    <w:rsid w:val="00F931DB"/>
    <w:rsid w:val="00F935E4"/>
    <w:rsid w:val="00F937FC"/>
    <w:rsid w:val="00F93948"/>
    <w:rsid w:val="00F93FB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6E"/>
    <w:rsid w:val="00F97C8E"/>
    <w:rsid w:val="00FA026F"/>
    <w:rsid w:val="00FA0831"/>
    <w:rsid w:val="00FA089C"/>
    <w:rsid w:val="00FA0D4A"/>
    <w:rsid w:val="00FA0E1F"/>
    <w:rsid w:val="00FA0F50"/>
    <w:rsid w:val="00FA10B1"/>
    <w:rsid w:val="00FA1C78"/>
    <w:rsid w:val="00FA1E02"/>
    <w:rsid w:val="00FA1E5B"/>
    <w:rsid w:val="00FA4701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2DD9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DE1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55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C83"/>
    <w:rsid w:val="00FF3F77"/>
    <w:rsid w:val="00FF4143"/>
    <w:rsid w:val="00FF4761"/>
    <w:rsid w:val="00FF4B07"/>
    <w:rsid w:val="00FF562E"/>
    <w:rsid w:val="00FF6116"/>
    <w:rsid w:val="00FF6580"/>
    <w:rsid w:val="00FF65FC"/>
    <w:rsid w:val="00FF6B90"/>
    <w:rsid w:val="00FF6D62"/>
    <w:rsid w:val="00FF7A55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A9229-C39E-4F29-8928-1D38E37C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123</TotalTime>
  <Pages>2</Pages>
  <Words>429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6</cp:revision>
  <cp:lastPrinted>2023-11-10T11:42:00Z</cp:lastPrinted>
  <dcterms:created xsi:type="dcterms:W3CDTF">2023-11-10T13:56:00Z</dcterms:created>
  <dcterms:modified xsi:type="dcterms:W3CDTF">2023-11-10T14:35:00Z</dcterms:modified>
</cp:coreProperties>
</file>